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AAD120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BB0A3E">
              <w:t>2</w:t>
            </w:r>
            <w:r w:rsidR="000B3AA5">
              <w:rPr>
                <w:rFonts w:eastAsia="Malgun Gothic" w:hint="eastAsia"/>
              </w:rPr>
              <w:t>1</w:t>
            </w:r>
            <w:r w:rsidRPr="00090C64">
              <w:t>.</w:t>
            </w:r>
            <w:bookmarkEnd w:id="3"/>
            <w:r w:rsidR="00D57C09" w:rsidRPr="00090C64">
              <w:t>0</w:t>
            </w:r>
            <w:r w:rsidRPr="00090C64">
              <w:t xml:space="preserve"> </w:t>
            </w:r>
            <w:r w:rsidRPr="00090C64">
              <w:rPr>
                <w:sz w:val="32"/>
              </w:rPr>
              <w:t>(</w:t>
            </w:r>
            <w:bookmarkStart w:id="4" w:name="issueDate"/>
            <w:r w:rsidR="00BB0A3E" w:rsidRPr="00090C64">
              <w:rPr>
                <w:sz w:val="32"/>
              </w:rPr>
              <w:t>202</w:t>
            </w:r>
            <w:r w:rsidR="00BB0A3E">
              <w:rPr>
                <w:sz w:val="32"/>
              </w:rPr>
              <w:t>5</w:t>
            </w:r>
            <w:r w:rsidRPr="00090C64">
              <w:rPr>
                <w:sz w:val="32"/>
              </w:rPr>
              <w:t>-</w:t>
            </w:r>
            <w:bookmarkEnd w:id="4"/>
            <w:r w:rsidR="000B3AA5">
              <w:rPr>
                <w:rFonts w:eastAsia="Malgun Gothic" w:hint="eastAsia"/>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D1299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D1299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D12993">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D12993">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D12993"/>
        </w:tc>
      </w:tr>
      <w:bookmarkEnd w:id="0"/>
    </w:tbl>
    <w:p w14:paraId="5572FA62" w14:textId="77777777" w:rsidR="00080512" w:rsidRPr="00090C64" w:rsidRDefault="00080512" w:rsidP="00D12993">
      <w:pPr>
        <w:sectPr w:rsidR="00080512" w:rsidRPr="00090C64" w:rsidSect="00634CA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45DA6" w:rsidRPr="00345DA6" w14:paraId="75ACCB52" w14:textId="77777777" w:rsidTr="00A97E67">
        <w:trPr>
          <w:trHeight w:hRule="exact" w:val="5670"/>
        </w:trPr>
        <w:tc>
          <w:tcPr>
            <w:tcW w:w="10423" w:type="dxa"/>
            <w:shd w:val="clear" w:color="auto" w:fill="auto"/>
          </w:tcPr>
          <w:p w14:paraId="4BD2EBCC" w14:textId="77777777" w:rsidR="00345DA6" w:rsidRPr="00345DA6" w:rsidRDefault="00345DA6" w:rsidP="00345DA6">
            <w:pPr>
              <w:rPr>
                <w:i/>
                <w:color w:val="0000FF"/>
              </w:rPr>
            </w:pPr>
            <w:bookmarkStart w:id="9" w:name="tableOfContents"/>
            <w:bookmarkStart w:id="10" w:name="page2"/>
            <w:bookmarkEnd w:id="9"/>
          </w:p>
        </w:tc>
      </w:tr>
      <w:tr w:rsidR="00345DA6" w:rsidRPr="00345DA6" w14:paraId="6A6B344E" w14:textId="77777777" w:rsidTr="00A97E67">
        <w:trPr>
          <w:trHeight w:hRule="exact" w:val="5387"/>
        </w:trPr>
        <w:tc>
          <w:tcPr>
            <w:tcW w:w="10423" w:type="dxa"/>
            <w:shd w:val="clear" w:color="auto" w:fill="auto"/>
          </w:tcPr>
          <w:p w14:paraId="0100FD4F" w14:textId="77777777" w:rsidR="00345DA6" w:rsidRPr="00345DA6" w:rsidRDefault="00345DA6" w:rsidP="00345DA6">
            <w:pPr>
              <w:spacing w:after="240"/>
              <w:ind w:left="2835" w:right="2835"/>
              <w:jc w:val="center"/>
              <w:rPr>
                <w:rFonts w:ascii="Arial" w:hAnsi="Arial"/>
                <w:b/>
                <w:i/>
              </w:rPr>
            </w:pPr>
            <w:bookmarkStart w:id="11" w:name="coords3gpp"/>
            <w:r w:rsidRPr="00345DA6">
              <w:rPr>
                <w:rFonts w:ascii="Arial" w:hAnsi="Arial"/>
                <w:b/>
                <w:i/>
              </w:rPr>
              <w:t>3GPP</w:t>
            </w:r>
          </w:p>
          <w:p w14:paraId="1E025E33" w14:textId="77777777" w:rsidR="00345DA6" w:rsidRPr="00345DA6" w:rsidRDefault="00345DA6" w:rsidP="00345DA6">
            <w:pPr>
              <w:pBdr>
                <w:bottom w:val="single" w:sz="6" w:space="1" w:color="auto"/>
              </w:pBdr>
              <w:ind w:left="2835" w:right="2835"/>
              <w:jc w:val="center"/>
            </w:pPr>
            <w:r w:rsidRPr="00345DA6">
              <w:t>Postal address</w:t>
            </w:r>
          </w:p>
          <w:p w14:paraId="5BE47B3B" w14:textId="77777777" w:rsidR="00345DA6" w:rsidRPr="00345DA6" w:rsidRDefault="00345DA6" w:rsidP="00345DA6">
            <w:pPr>
              <w:ind w:left="2835" w:right="2835"/>
              <w:jc w:val="center"/>
              <w:rPr>
                <w:rFonts w:ascii="Arial" w:hAnsi="Arial"/>
                <w:sz w:val="18"/>
              </w:rPr>
            </w:pPr>
          </w:p>
          <w:p w14:paraId="67586E52" w14:textId="77777777" w:rsidR="00345DA6" w:rsidRPr="00345DA6" w:rsidRDefault="00345DA6" w:rsidP="00345DA6">
            <w:pPr>
              <w:pBdr>
                <w:bottom w:val="single" w:sz="6" w:space="1" w:color="auto"/>
              </w:pBdr>
              <w:spacing w:before="240"/>
              <w:ind w:left="2835" w:right="2835"/>
              <w:jc w:val="center"/>
            </w:pPr>
            <w:r w:rsidRPr="00345DA6">
              <w:t>3GPP support office address</w:t>
            </w:r>
          </w:p>
          <w:p w14:paraId="468D26E4" w14:textId="77777777" w:rsidR="00345DA6" w:rsidRPr="00345DA6" w:rsidRDefault="00345DA6" w:rsidP="00345DA6">
            <w:pPr>
              <w:ind w:left="2835" w:right="2835"/>
              <w:jc w:val="center"/>
              <w:rPr>
                <w:rFonts w:ascii="Arial" w:hAnsi="Arial"/>
                <w:sz w:val="18"/>
                <w:lang w:val="fr-FR"/>
              </w:rPr>
            </w:pPr>
            <w:r w:rsidRPr="00345DA6">
              <w:rPr>
                <w:rFonts w:ascii="Arial" w:hAnsi="Arial"/>
                <w:sz w:val="18"/>
                <w:lang w:val="fr-FR"/>
              </w:rPr>
              <w:t>650 Route des Lucioles - Sophia Antipolis</w:t>
            </w:r>
          </w:p>
          <w:p w14:paraId="3019D045" w14:textId="77777777" w:rsidR="00345DA6" w:rsidRPr="00345DA6" w:rsidRDefault="00345DA6" w:rsidP="00345DA6">
            <w:pPr>
              <w:ind w:left="2835" w:right="2835"/>
              <w:jc w:val="center"/>
              <w:rPr>
                <w:rFonts w:ascii="Arial" w:hAnsi="Arial"/>
                <w:sz w:val="18"/>
                <w:lang w:val="fr-FR"/>
              </w:rPr>
            </w:pPr>
            <w:r w:rsidRPr="00345DA6">
              <w:rPr>
                <w:rFonts w:ascii="Arial" w:hAnsi="Arial"/>
                <w:sz w:val="18"/>
                <w:lang w:val="fr-FR"/>
              </w:rPr>
              <w:t>Valbonne - FRANCE</w:t>
            </w:r>
          </w:p>
          <w:p w14:paraId="6957BFEE" w14:textId="77777777" w:rsidR="00345DA6" w:rsidRPr="00345DA6" w:rsidRDefault="00345DA6" w:rsidP="00345DA6">
            <w:pPr>
              <w:spacing w:after="20"/>
              <w:ind w:left="2835" w:right="2835"/>
              <w:jc w:val="center"/>
              <w:rPr>
                <w:rFonts w:ascii="Arial" w:hAnsi="Arial"/>
                <w:sz w:val="18"/>
              </w:rPr>
            </w:pPr>
            <w:r w:rsidRPr="00345DA6">
              <w:rPr>
                <w:rFonts w:ascii="Arial" w:hAnsi="Arial"/>
                <w:sz w:val="18"/>
              </w:rPr>
              <w:t>Tel.: +33 4 92 94 42 00 Fax: +33 4 93 65 47 16</w:t>
            </w:r>
          </w:p>
          <w:p w14:paraId="666AF7A2" w14:textId="77777777" w:rsidR="00345DA6" w:rsidRPr="00345DA6" w:rsidRDefault="00345DA6" w:rsidP="00345DA6">
            <w:pPr>
              <w:pBdr>
                <w:bottom w:val="single" w:sz="6" w:space="1" w:color="auto"/>
              </w:pBdr>
              <w:spacing w:before="240"/>
              <w:ind w:left="2835" w:right="2835"/>
              <w:jc w:val="center"/>
            </w:pPr>
            <w:r w:rsidRPr="00345DA6">
              <w:t>Internet</w:t>
            </w:r>
          </w:p>
          <w:p w14:paraId="30AAEA74" w14:textId="77777777" w:rsidR="00345DA6" w:rsidRPr="00345DA6" w:rsidRDefault="00345DA6" w:rsidP="00345DA6">
            <w:pPr>
              <w:ind w:left="2835" w:right="2835"/>
              <w:jc w:val="center"/>
              <w:rPr>
                <w:rFonts w:ascii="Arial" w:hAnsi="Arial"/>
                <w:sz w:val="18"/>
              </w:rPr>
            </w:pPr>
            <w:r w:rsidRPr="00345DA6">
              <w:rPr>
                <w:rFonts w:ascii="Arial" w:hAnsi="Arial"/>
                <w:sz w:val="18"/>
              </w:rPr>
              <w:t>http://www.3gpp.org</w:t>
            </w:r>
            <w:bookmarkEnd w:id="11"/>
          </w:p>
          <w:p w14:paraId="27F12D7F" w14:textId="77777777" w:rsidR="00345DA6" w:rsidRPr="00345DA6" w:rsidRDefault="00345DA6" w:rsidP="00345DA6"/>
        </w:tc>
      </w:tr>
      <w:tr w:rsidR="00345DA6" w:rsidRPr="00345DA6" w14:paraId="7777C23E" w14:textId="77777777" w:rsidTr="00A97E67">
        <w:tc>
          <w:tcPr>
            <w:tcW w:w="10423" w:type="dxa"/>
            <w:shd w:val="clear" w:color="auto" w:fill="auto"/>
            <w:vAlign w:val="bottom"/>
          </w:tcPr>
          <w:p w14:paraId="2DC28601" w14:textId="77777777" w:rsidR="00345DA6" w:rsidRPr="00345DA6" w:rsidRDefault="00345DA6" w:rsidP="00345DA6">
            <w:pPr>
              <w:pBdr>
                <w:bottom w:val="single" w:sz="6" w:space="1" w:color="auto"/>
              </w:pBdr>
              <w:spacing w:after="240"/>
              <w:jc w:val="center"/>
              <w:rPr>
                <w:rFonts w:ascii="Arial" w:hAnsi="Arial"/>
                <w:b/>
                <w:i/>
                <w:noProof/>
              </w:rPr>
            </w:pPr>
            <w:bookmarkStart w:id="12" w:name="copyrightNotification"/>
            <w:r w:rsidRPr="00345DA6">
              <w:rPr>
                <w:rFonts w:ascii="Arial" w:hAnsi="Arial"/>
                <w:b/>
                <w:i/>
                <w:noProof/>
              </w:rPr>
              <w:t>Copyright Notification</w:t>
            </w:r>
          </w:p>
          <w:p w14:paraId="1A9B9CE5" w14:textId="77777777" w:rsidR="00345DA6" w:rsidRPr="00345DA6" w:rsidRDefault="00345DA6" w:rsidP="00345DA6">
            <w:pPr>
              <w:jc w:val="center"/>
              <w:rPr>
                <w:noProof/>
              </w:rPr>
            </w:pPr>
            <w:r w:rsidRPr="00345DA6">
              <w:rPr>
                <w:noProof/>
              </w:rPr>
              <w:t>No part may be reproduced except as authorized by written permission.</w:t>
            </w:r>
            <w:r w:rsidRPr="00345DA6">
              <w:rPr>
                <w:noProof/>
              </w:rPr>
              <w:br/>
              <w:t>The copyright and the foregoing restriction extend to reproduction in all media.</w:t>
            </w:r>
          </w:p>
          <w:p w14:paraId="5EDED06F" w14:textId="77777777" w:rsidR="00345DA6" w:rsidRPr="00345DA6" w:rsidRDefault="00345DA6" w:rsidP="00345DA6">
            <w:pPr>
              <w:jc w:val="center"/>
              <w:rPr>
                <w:noProof/>
              </w:rPr>
            </w:pPr>
          </w:p>
          <w:p w14:paraId="24EF2AF6" w14:textId="1AD783F0" w:rsidR="00345DA6" w:rsidRPr="00345DA6" w:rsidRDefault="00345DA6" w:rsidP="00345DA6">
            <w:pPr>
              <w:jc w:val="center"/>
              <w:rPr>
                <w:noProof/>
                <w:sz w:val="18"/>
              </w:rPr>
            </w:pPr>
            <w:r w:rsidRPr="00345DA6">
              <w:rPr>
                <w:noProof/>
                <w:sz w:val="18"/>
              </w:rPr>
              <w:t xml:space="preserve">© </w:t>
            </w:r>
            <w:r w:rsidR="00BB0A3E" w:rsidRPr="00345DA6">
              <w:rPr>
                <w:noProof/>
                <w:sz w:val="18"/>
              </w:rPr>
              <w:t>202</w:t>
            </w:r>
            <w:r w:rsidR="00BB0A3E">
              <w:rPr>
                <w:noProof/>
                <w:sz w:val="18"/>
              </w:rPr>
              <w:t>5</w:t>
            </w:r>
            <w:r w:rsidRPr="00345DA6">
              <w:rPr>
                <w:noProof/>
                <w:sz w:val="18"/>
              </w:rPr>
              <w:t>, 3GPP Organizational Partners (ARIB, ATIS, CCSA, ETSI, TSDSI, TTA, TTC).</w:t>
            </w:r>
            <w:bookmarkStart w:id="13" w:name="copyrightaddon"/>
            <w:bookmarkEnd w:id="13"/>
          </w:p>
          <w:p w14:paraId="064FE3C8" w14:textId="77777777" w:rsidR="00345DA6" w:rsidRPr="00345DA6" w:rsidRDefault="00345DA6" w:rsidP="00345DA6">
            <w:pPr>
              <w:jc w:val="center"/>
              <w:rPr>
                <w:noProof/>
                <w:sz w:val="18"/>
              </w:rPr>
            </w:pPr>
            <w:r w:rsidRPr="00345DA6">
              <w:rPr>
                <w:noProof/>
                <w:sz w:val="18"/>
              </w:rPr>
              <w:t>All rights reserved.</w:t>
            </w:r>
          </w:p>
          <w:p w14:paraId="41E21CEA" w14:textId="77777777" w:rsidR="00345DA6" w:rsidRPr="00345DA6" w:rsidRDefault="00345DA6" w:rsidP="00345DA6">
            <w:pPr>
              <w:rPr>
                <w:noProof/>
                <w:sz w:val="18"/>
              </w:rPr>
            </w:pPr>
          </w:p>
          <w:p w14:paraId="1A7C0BC3" w14:textId="77777777" w:rsidR="00345DA6" w:rsidRPr="00345DA6" w:rsidRDefault="00345DA6" w:rsidP="00345DA6">
            <w:pPr>
              <w:rPr>
                <w:noProof/>
                <w:sz w:val="18"/>
              </w:rPr>
            </w:pPr>
            <w:r w:rsidRPr="00345DA6">
              <w:rPr>
                <w:noProof/>
                <w:sz w:val="18"/>
              </w:rPr>
              <w:t>UMTS™ is a Trade Mark of ETSI registered for the benefit of its members</w:t>
            </w:r>
          </w:p>
          <w:p w14:paraId="23DBE7A5" w14:textId="77777777" w:rsidR="00345DA6" w:rsidRPr="00345DA6" w:rsidRDefault="00345DA6" w:rsidP="00345DA6">
            <w:pPr>
              <w:rPr>
                <w:noProof/>
                <w:sz w:val="18"/>
              </w:rPr>
            </w:pPr>
            <w:r w:rsidRPr="00345DA6">
              <w:rPr>
                <w:noProof/>
                <w:sz w:val="18"/>
              </w:rPr>
              <w:lastRenderedPageBreak/>
              <w:t>3GPP™ is a Trade Mark of ETSI registered for the benefit of its Members and of the 3GPP Organizational Partners</w:t>
            </w:r>
            <w:r w:rsidRPr="00345DA6">
              <w:rPr>
                <w:noProof/>
                <w:sz w:val="18"/>
              </w:rPr>
              <w:br/>
              <w:t>LTE™ is a Trade Mark of ETSI registered for the benefit of its Members and of the 3GPP Organizational Partners</w:t>
            </w:r>
          </w:p>
          <w:p w14:paraId="46527A6F" w14:textId="77777777" w:rsidR="00345DA6" w:rsidRPr="00345DA6" w:rsidRDefault="00345DA6" w:rsidP="00345DA6">
            <w:pPr>
              <w:rPr>
                <w:noProof/>
                <w:sz w:val="18"/>
              </w:rPr>
            </w:pPr>
            <w:r w:rsidRPr="00345DA6">
              <w:rPr>
                <w:noProof/>
                <w:sz w:val="18"/>
              </w:rPr>
              <w:t>GSM® and the GSM logo are registered and owned by the GSM Association</w:t>
            </w:r>
            <w:bookmarkEnd w:id="12"/>
          </w:p>
          <w:p w14:paraId="652FD7D4" w14:textId="77777777" w:rsidR="00345DA6" w:rsidRPr="00345DA6" w:rsidRDefault="00345DA6" w:rsidP="00345DA6"/>
        </w:tc>
      </w:tr>
      <w:bookmarkEnd w:id="10"/>
    </w:tbl>
    <w:p w14:paraId="27B20006" w14:textId="4D8A550F" w:rsidR="00080512" w:rsidRPr="00090C64" w:rsidRDefault="0027246D">
      <w:pPr>
        <w:pStyle w:val="TT"/>
      </w:pPr>
      <w:r w:rsidRPr="0027246D">
        <w:rPr>
          <w:rFonts w:ascii="Times New Roman" w:hAnsi="Times New Roman"/>
          <w:sz w:val="20"/>
          <w:lang w:eastAsia="en-US"/>
        </w:rPr>
        <w:lastRenderedPageBreak/>
        <w:br w:type="page"/>
      </w:r>
      <w:r w:rsidR="00080512" w:rsidRPr="00090C64">
        <w:lastRenderedPageBreak/>
        <w:t>Contents</w:t>
      </w:r>
    </w:p>
    <w:p w14:paraId="3AB600AE" w14:textId="6229633C" w:rsidR="00D17AFC" w:rsidRDefault="00252ED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D17AFC">
        <w:t>Foreword</w:t>
      </w:r>
      <w:r w:rsidR="00D17AFC">
        <w:tab/>
      </w:r>
      <w:r w:rsidR="00D17AFC">
        <w:fldChar w:fldCharType="begin"/>
      </w:r>
      <w:r w:rsidR="00D17AFC">
        <w:instrText xml:space="preserve"> PAGEREF _Toc219557300 \h </w:instrText>
      </w:r>
      <w:r w:rsidR="00D17AFC">
        <w:fldChar w:fldCharType="separate"/>
      </w:r>
      <w:r w:rsidR="00D17AFC">
        <w:t>14</w:t>
      </w:r>
      <w:r w:rsidR="00D17AFC">
        <w:fldChar w:fldCharType="end"/>
      </w:r>
    </w:p>
    <w:p w14:paraId="7344D9DE" w14:textId="6B1DCBA6" w:rsidR="00D17AFC" w:rsidRDefault="00D17AF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_Toc219557301 \h </w:instrText>
      </w:r>
      <w:r>
        <w:fldChar w:fldCharType="separate"/>
      </w:r>
      <w:r>
        <w:t>16</w:t>
      </w:r>
      <w:r>
        <w:fldChar w:fldCharType="end"/>
      </w:r>
    </w:p>
    <w:p w14:paraId="3366FE81" w14:textId="3E6B979C" w:rsidR="00D17AFC" w:rsidRDefault="00D17AF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_Toc219557302 \h </w:instrText>
      </w:r>
      <w:r>
        <w:fldChar w:fldCharType="separate"/>
      </w:r>
      <w:r>
        <w:t>16</w:t>
      </w:r>
      <w:r>
        <w:fldChar w:fldCharType="end"/>
      </w:r>
    </w:p>
    <w:p w14:paraId="113E6139" w14:textId="6801BDD6" w:rsidR="00D17AFC" w:rsidRDefault="00D17AF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_Toc219557303 \h </w:instrText>
      </w:r>
      <w:r>
        <w:fldChar w:fldCharType="separate"/>
      </w:r>
      <w:r>
        <w:t>18</w:t>
      </w:r>
      <w:r>
        <w:fldChar w:fldCharType="end"/>
      </w:r>
    </w:p>
    <w:p w14:paraId="212490B0" w14:textId="4EB3D060" w:rsidR="00D17AFC" w:rsidRDefault="00D17AF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_Toc219557304 \h </w:instrText>
      </w:r>
      <w:r>
        <w:fldChar w:fldCharType="separate"/>
      </w:r>
      <w:r>
        <w:t>18</w:t>
      </w:r>
      <w:r>
        <w:fldChar w:fldCharType="end"/>
      </w:r>
    </w:p>
    <w:p w14:paraId="12CF86A2" w14:textId="4690EE03" w:rsidR="00D17AFC" w:rsidRDefault="00D17AF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_Toc219557305 \h </w:instrText>
      </w:r>
      <w:r>
        <w:fldChar w:fldCharType="separate"/>
      </w:r>
      <w:r>
        <w:t>22</w:t>
      </w:r>
      <w:r>
        <w:fldChar w:fldCharType="end"/>
      </w:r>
    </w:p>
    <w:p w14:paraId="3E6CAE66" w14:textId="0DAAE6F8" w:rsidR="00D17AFC" w:rsidRDefault="00D17AF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_Toc219557306 \h </w:instrText>
      </w:r>
      <w:r>
        <w:fldChar w:fldCharType="separate"/>
      </w:r>
      <w:r>
        <w:t>24</w:t>
      </w:r>
      <w:r>
        <w:fldChar w:fldCharType="end"/>
      </w:r>
    </w:p>
    <w:p w14:paraId="6A6B45B6" w14:textId="6C5BDBA3" w:rsidR="00D17AFC" w:rsidRDefault="00D17AFC">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_Toc219557307 \h </w:instrText>
      </w:r>
      <w:r>
        <w:fldChar w:fldCharType="separate"/>
      </w:r>
      <w:r>
        <w:t>25</w:t>
      </w:r>
      <w:r>
        <w:fldChar w:fldCharType="end"/>
      </w:r>
    </w:p>
    <w:p w14:paraId="305E3BF9" w14:textId="0F6209E6"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w:t>
      </w:r>
      <w:r>
        <w:rPr>
          <w:rFonts w:asciiTheme="minorHAnsi" w:eastAsiaTheme="minorEastAsia"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_Toc219557308 \h </w:instrText>
      </w:r>
      <w:r>
        <w:fldChar w:fldCharType="separate"/>
      </w:r>
      <w:r>
        <w:t>25</w:t>
      </w:r>
      <w:r>
        <w:fldChar w:fldCharType="end"/>
      </w:r>
    </w:p>
    <w:p w14:paraId="2A2F85AB" w14:textId="41E5642F" w:rsidR="00D17AFC" w:rsidRDefault="00D17AFC">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_Toc219557309 \h </w:instrText>
      </w:r>
      <w:r>
        <w:fldChar w:fldCharType="separate"/>
      </w:r>
      <w:r>
        <w:t>25</w:t>
      </w:r>
      <w:r>
        <w:fldChar w:fldCharType="end"/>
      </w:r>
    </w:p>
    <w:p w14:paraId="7C27AC29" w14:textId="459386B7" w:rsidR="00D17AFC" w:rsidRDefault="00D17AFC">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_Toc219557310 \h </w:instrText>
      </w:r>
      <w:r>
        <w:fldChar w:fldCharType="separate"/>
      </w:r>
      <w:r>
        <w:t>27</w:t>
      </w:r>
      <w:r>
        <w:fldChar w:fldCharType="end"/>
      </w:r>
    </w:p>
    <w:p w14:paraId="1904A632" w14:textId="3B50AEC2" w:rsidR="00D17AFC" w:rsidRDefault="00D17AFC">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_Toc219557311 \h </w:instrText>
      </w:r>
      <w:r>
        <w:fldChar w:fldCharType="separate"/>
      </w:r>
      <w:r>
        <w:t>27</w:t>
      </w:r>
      <w:r>
        <w:fldChar w:fldCharType="end"/>
      </w:r>
    </w:p>
    <w:p w14:paraId="62688508" w14:textId="5ACB69C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_Toc219557312 \h </w:instrText>
      </w:r>
      <w:r>
        <w:fldChar w:fldCharType="separate"/>
      </w:r>
      <w:r>
        <w:t>28</w:t>
      </w:r>
      <w:r>
        <w:fldChar w:fldCharType="end"/>
      </w:r>
    </w:p>
    <w:p w14:paraId="5EC47EF0" w14:textId="6D98255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_Toc219557313 \h </w:instrText>
      </w:r>
      <w:r>
        <w:fldChar w:fldCharType="separate"/>
      </w:r>
      <w:r>
        <w:t>31</w:t>
      </w:r>
      <w:r>
        <w:fldChar w:fldCharType="end"/>
      </w:r>
    </w:p>
    <w:p w14:paraId="3346A0C5" w14:textId="4FBBB4B8"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_Toc219557314 \h </w:instrText>
      </w:r>
      <w:r>
        <w:fldChar w:fldCharType="separate"/>
      </w:r>
      <w:r>
        <w:t>33</w:t>
      </w:r>
      <w:r>
        <w:fldChar w:fldCharType="end"/>
      </w:r>
    </w:p>
    <w:p w14:paraId="37926867" w14:textId="4E92091E"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_Toc219557315 \h </w:instrText>
      </w:r>
      <w:r>
        <w:fldChar w:fldCharType="separate"/>
      </w:r>
      <w:r>
        <w:t>33</w:t>
      </w:r>
      <w:r>
        <w:fldChar w:fldCharType="end"/>
      </w:r>
    </w:p>
    <w:p w14:paraId="06BC1229" w14:textId="425A9234" w:rsidR="00D17AFC" w:rsidRDefault="00D17AFC">
      <w:pPr>
        <w:pStyle w:val="TOC2"/>
        <w:rPr>
          <w:rFonts w:asciiTheme="minorHAnsi" w:eastAsiaTheme="minorEastAsia" w:hAnsiTheme="minorHAnsi" w:cstheme="minorBidi"/>
          <w:kern w:val="2"/>
          <w:sz w:val="24"/>
          <w:szCs w:val="24"/>
          <w14:ligatures w14:val="standardContextual"/>
        </w:rPr>
      </w:pPr>
      <w:r w:rsidRPr="00D726E6">
        <w:rPr>
          <w:snapToGrid w:val="0"/>
        </w:rPr>
        <w:t>4.2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_Toc219557316 \h </w:instrText>
      </w:r>
      <w:r>
        <w:fldChar w:fldCharType="separate"/>
      </w:r>
      <w:r>
        <w:t>33</w:t>
      </w:r>
      <w:r>
        <w:fldChar w:fldCharType="end"/>
      </w:r>
    </w:p>
    <w:p w14:paraId="78116118" w14:textId="2FACA656" w:rsidR="00D17AFC" w:rsidRDefault="00D17AFC">
      <w:pPr>
        <w:pStyle w:val="TOC2"/>
        <w:rPr>
          <w:rFonts w:asciiTheme="minorHAnsi" w:eastAsiaTheme="minorEastAsia" w:hAnsiTheme="minorHAnsi" w:cstheme="minorBidi"/>
          <w:kern w:val="2"/>
          <w:sz w:val="24"/>
          <w:szCs w:val="24"/>
          <w14:ligatures w14:val="standardContextual"/>
        </w:rPr>
      </w:pPr>
      <w:r w:rsidRPr="00D726E6">
        <w:rPr>
          <w:snapToGrid w:val="0"/>
        </w:rPr>
        <w:t>4.3</w:t>
      </w:r>
      <w:r>
        <w:rPr>
          <w:rFonts w:asciiTheme="minorHAnsi" w:eastAsiaTheme="minorEastAsia"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_Toc219557317 \h </w:instrText>
      </w:r>
      <w:r>
        <w:fldChar w:fldCharType="separate"/>
      </w:r>
      <w:r>
        <w:t>34</w:t>
      </w:r>
      <w:r>
        <w:fldChar w:fldCharType="end"/>
      </w:r>
    </w:p>
    <w:p w14:paraId="4DC6CA62" w14:textId="04E4AC82"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_Toc219557318 \h </w:instrText>
      </w:r>
      <w:r>
        <w:fldChar w:fldCharType="separate"/>
      </w:r>
      <w:r>
        <w:t>34</w:t>
      </w:r>
      <w:r>
        <w:fldChar w:fldCharType="end"/>
      </w:r>
    </w:p>
    <w:p w14:paraId="5E4EE465" w14:textId="23C5211F"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_Toc219557319 \h </w:instrText>
      </w:r>
      <w:r>
        <w:fldChar w:fldCharType="separate"/>
      </w:r>
      <w:r>
        <w:t>36</w:t>
      </w:r>
      <w:r>
        <w:fldChar w:fldCharType="end"/>
      </w:r>
    </w:p>
    <w:p w14:paraId="139CEBE2" w14:textId="241407C1"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Channel arrangements</w:t>
      </w:r>
      <w:r>
        <w:tab/>
      </w:r>
      <w:r>
        <w:fldChar w:fldCharType="begin"/>
      </w:r>
      <w:r>
        <w:instrText xml:space="preserve"> PAGEREF _Toc219557320 \h </w:instrText>
      </w:r>
      <w:r>
        <w:fldChar w:fldCharType="separate"/>
      </w:r>
      <w:r>
        <w:t>36</w:t>
      </w:r>
      <w:r>
        <w:fldChar w:fldCharType="end"/>
      </w:r>
    </w:p>
    <w:p w14:paraId="0611F3E1" w14:textId="541825BD"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_Toc219557321 \h </w:instrText>
      </w:r>
      <w:r>
        <w:fldChar w:fldCharType="separate"/>
      </w:r>
      <w:r>
        <w:t>36</w:t>
      </w:r>
      <w:r>
        <w:fldChar w:fldCharType="end"/>
      </w:r>
    </w:p>
    <w:p w14:paraId="79C5A9BE" w14:textId="63F652FE"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AAS BS configurations</w:t>
      </w:r>
      <w:r>
        <w:tab/>
      </w:r>
      <w:r>
        <w:fldChar w:fldCharType="begin"/>
      </w:r>
      <w:r>
        <w:instrText xml:space="preserve"> PAGEREF _Toc219557322 \h </w:instrText>
      </w:r>
      <w:r>
        <w:fldChar w:fldCharType="separate"/>
      </w:r>
      <w:r>
        <w:t>37</w:t>
      </w:r>
      <w:r>
        <w:fldChar w:fldCharType="end"/>
      </w:r>
    </w:p>
    <w:p w14:paraId="2F0DE844" w14:textId="626FE1DC" w:rsidR="00D17AFC" w:rsidRDefault="00D17AF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_Toc219557323 \h </w:instrText>
      </w:r>
      <w:r>
        <w:fldChar w:fldCharType="separate"/>
      </w:r>
      <w:r>
        <w:t>37</w:t>
      </w:r>
      <w:r>
        <w:fldChar w:fldCharType="end"/>
      </w:r>
    </w:p>
    <w:p w14:paraId="4394577D" w14:textId="57777B8D" w:rsidR="00D17AFC" w:rsidRDefault="00D17AF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_Toc219557324 \h </w:instrText>
      </w:r>
      <w:r>
        <w:fldChar w:fldCharType="separate"/>
      </w:r>
      <w:r>
        <w:t>38</w:t>
      </w:r>
      <w:r>
        <w:fldChar w:fldCharType="end"/>
      </w:r>
    </w:p>
    <w:p w14:paraId="2CED27A2" w14:textId="2F6948A5" w:rsidR="00D17AFC" w:rsidRDefault="00D17AF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_Toc219557325 \h </w:instrText>
      </w:r>
      <w:r>
        <w:fldChar w:fldCharType="separate"/>
      </w:r>
      <w:r>
        <w:t>39</w:t>
      </w:r>
      <w:r>
        <w:fldChar w:fldCharType="end"/>
      </w:r>
    </w:p>
    <w:p w14:paraId="211647CC" w14:textId="4168B9DF" w:rsidR="00D17AFC" w:rsidRDefault="00D17AFC">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_Toc219557326 \h </w:instrText>
      </w:r>
      <w:r>
        <w:fldChar w:fldCharType="separate"/>
      </w:r>
      <w:r>
        <w:t>39</w:t>
      </w:r>
      <w:r>
        <w:fldChar w:fldCharType="end"/>
      </w:r>
    </w:p>
    <w:p w14:paraId="6ECD1DB2" w14:textId="34A33ED5"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Capability sets</w:t>
      </w:r>
      <w:r>
        <w:tab/>
      </w:r>
      <w:r>
        <w:fldChar w:fldCharType="begin"/>
      </w:r>
      <w:r>
        <w:instrText xml:space="preserve"> PAGEREF _Toc219557327 \h </w:instrText>
      </w:r>
      <w:r>
        <w:fldChar w:fldCharType="separate"/>
      </w:r>
      <w:r>
        <w:t>39</w:t>
      </w:r>
      <w:r>
        <w:fldChar w:fldCharType="end"/>
      </w:r>
    </w:p>
    <w:p w14:paraId="4DF92588" w14:textId="414C01EF"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_Toc219557328 \h </w:instrText>
      </w:r>
      <w:r>
        <w:fldChar w:fldCharType="separate"/>
      </w:r>
      <w:r>
        <w:t>40</w:t>
      </w:r>
      <w:r>
        <w:fldChar w:fldCharType="end"/>
      </w:r>
    </w:p>
    <w:p w14:paraId="6A21B396" w14:textId="325D63A6"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_Toc219557329 \h </w:instrText>
      </w:r>
      <w:r>
        <w:fldChar w:fldCharType="separate"/>
      </w:r>
      <w:r>
        <w:t>49</w:t>
      </w:r>
      <w:r>
        <w:fldChar w:fldCharType="end"/>
      </w:r>
    </w:p>
    <w:p w14:paraId="29F371E3" w14:textId="2623685B" w:rsidR="00D17AFC" w:rsidRDefault="00D17AFC">
      <w:pPr>
        <w:pStyle w:val="TOC3"/>
        <w:rPr>
          <w:rFonts w:asciiTheme="minorHAnsi" w:eastAsiaTheme="minorEastAsia" w:hAnsiTheme="minorHAnsi" w:cstheme="minorBidi"/>
          <w:kern w:val="2"/>
          <w:sz w:val="24"/>
          <w:szCs w:val="24"/>
          <w14:ligatures w14:val="standardContextual"/>
        </w:rPr>
      </w:pPr>
      <w:r>
        <w:rPr>
          <w:lang w:eastAsia="zh-CN"/>
        </w:rPr>
        <w:t>4.11.1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_Toc219557330 \h </w:instrText>
      </w:r>
      <w:r>
        <w:fldChar w:fldCharType="separate"/>
      </w:r>
      <w:r>
        <w:t>49</w:t>
      </w:r>
      <w:r>
        <w:fldChar w:fldCharType="end"/>
      </w:r>
    </w:p>
    <w:p w14:paraId="7B64D69F" w14:textId="50D52C95" w:rsidR="00D17AFC" w:rsidRDefault="00D17AFC">
      <w:pPr>
        <w:pStyle w:val="TOC3"/>
        <w:rPr>
          <w:rFonts w:asciiTheme="minorHAnsi" w:eastAsiaTheme="minorEastAsia" w:hAnsiTheme="minorHAnsi" w:cstheme="minorBidi"/>
          <w:kern w:val="2"/>
          <w:sz w:val="24"/>
          <w:szCs w:val="24"/>
          <w14:ligatures w14:val="standardContextual"/>
        </w:rPr>
      </w:pPr>
      <w:r>
        <w:rPr>
          <w:lang w:eastAsia="zh-CN"/>
        </w:rPr>
        <w:t>4.11.1A</w:t>
      </w:r>
      <w:r>
        <w:rPr>
          <w:rFonts w:asciiTheme="minorHAnsi" w:eastAsiaTheme="minorEastAsia"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_Toc219557331 \h </w:instrText>
      </w:r>
      <w:r>
        <w:fldChar w:fldCharType="separate"/>
      </w:r>
      <w:r>
        <w:t>49</w:t>
      </w:r>
      <w:r>
        <w:fldChar w:fldCharType="end"/>
      </w:r>
    </w:p>
    <w:p w14:paraId="668A84B3" w14:textId="54B90142" w:rsidR="00D17AFC" w:rsidRDefault="00D17AFC">
      <w:pPr>
        <w:pStyle w:val="TOC3"/>
        <w:rPr>
          <w:rFonts w:asciiTheme="minorHAnsi" w:eastAsiaTheme="minorEastAsia" w:hAnsiTheme="minorHAnsi" w:cstheme="minorBidi"/>
          <w:kern w:val="2"/>
          <w:sz w:val="24"/>
          <w:szCs w:val="24"/>
          <w14:ligatures w14:val="standardContextual"/>
        </w:rPr>
      </w:pPr>
      <w:r>
        <w:rPr>
          <w:lang w:eastAsia="zh-CN"/>
        </w:rPr>
        <w:t>4.11.2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_Toc219557332 \h </w:instrText>
      </w:r>
      <w:r>
        <w:fldChar w:fldCharType="separate"/>
      </w:r>
      <w:r>
        <w:t>50</w:t>
      </w:r>
      <w:r>
        <w:fldChar w:fldCharType="end"/>
      </w:r>
    </w:p>
    <w:p w14:paraId="6B11B971" w14:textId="31AE4636" w:rsidR="00D17AFC" w:rsidRDefault="00D17AFC">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ATCR1: UTRA multicarrier operation</w:t>
      </w:r>
      <w:r>
        <w:tab/>
      </w:r>
      <w:r>
        <w:fldChar w:fldCharType="begin"/>
      </w:r>
      <w:r>
        <w:instrText xml:space="preserve"> PAGEREF _Toc219557333 \h </w:instrText>
      </w:r>
      <w:r>
        <w:fldChar w:fldCharType="separate"/>
      </w:r>
      <w:r>
        <w:t>50</w:t>
      </w:r>
      <w:r>
        <w:fldChar w:fldCharType="end"/>
      </w:r>
    </w:p>
    <w:p w14:paraId="22040BE7" w14:textId="6A1AD2D9" w:rsidR="00D17AFC" w:rsidRDefault="00D17AFC">
      <w:pPr>
        <w:pStyle w:val="TOC5"/>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_Toc219557334 \h </w:instrText>
      </w:r>
      <w:r>
        <w:fldChar w:fldCharType="separate"/>
      </w:r>
      <w:r>
        <w:t>50</w:t>
      </w:r>
      <w:r>
        <w:fldChar w:fldCharType="end"/>
      </w:r>
    </w:p>
    <w:p w14:paraId="10496D78" w14:textId="26211F67" w:rsidR="00D17AFC" w:rsidRDefault="00D17AFC">
      <w:pPr>
        <w:pStyle w:val="TOC5"/>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ATCR1a generation</w:t>
      </w:r>
      <w:r>
        <w:tab/>
      </w:r>
      <w:r>
        <w:fldChar w:fldCharType="begin"/>
      </w:r>
      <w:r>
        <w:instrText xml:space="preserve"> PAGEREF _Toc219557335 \h </w:instrText>
      </w:r>
      <w:r>
        <w:fldChar w:fldCharType="separate"/>
      </w:r>
      <w:r>
        <w:t>50</w:t>
      </w:r>
      <w:r>
        <w:fldChar w:fldCharType="end"/>
      </w:r>
    </w:p>
    <w:p w14:paraId="6BF9522F" w14:textId="1374B6FE" w:rsidR="00D17AFC" w:rsidRDefault="00D17AFC">
      <w:pPr>
        <w:pStyle w:val="TOC5"/>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ATCR1b generation</w:t>
      </w:r>
      <w:r>
        <w:tab/>
      </w:r>
      <w:r>
        <w:fldChar w:fldCharType="begin"/>
      </w:r>
      <w:r>
        <w:instrText xml:space="preserve"> PAGEREF _Toc219557336 \h </w:instrText>
      </w:r>
      <w:r>
        <w:fldChar w:fldCharType="separate"/>
      </w:r>
      <w:r>
        <w:t>50</w:t>
      </w:r>
      <w:r>
        <w:fldChar w:fldCharType="end"/>
      </w:r>
    </w:p>
    <w:p w14:paraId="56D2BAC0" w14:textId="163CC939" w:rsidR="00D17AFC" w:rsidRDefault="00D17AFC">
      <w:pPr>
        <w:pStyle w:val="TOC5"/>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ATCR1 power allocation</w:t>
      </w:r>
      <w:r>
        <w:tab/>
      </w:r>
      <w:r>
        <w:fldChar w:fldCharType="begin"/>
      </w:r>
      <w:r>
        <w:instrText xml:space="preserve"> PAGEREF _Toc219557337 \h </w:instrText>
      </w:r>
      <w:r>
        <w:fldChar w:fldCharType="separate"/>
      </w:r>
      <w:r>
        <w:t>50</w:t>
      </w:r>
      <w:r>
        <w:fldChar w:fldCharType="end"/>
      </w:r>
    </w:p>
    <w:p w14:paraId="6D534452" w14:textId="33247096" w:rsidR="00D17AFC" w:rsidRDefault="00D17AFC">
      <w:pPr>
        <w:pStyle w:val="TOC4"/>
        <w:rPr>
          <w:rFonts w:asciiTheme="minorHAnsi" w:eastAsiaTheme="minorEastAsia" w:hAnsiTheme="minorHAnsi" w:cstheme="minorBidi"/>
          <w:kern w:val="2"/>
          <w:sz w:val="24"/>
          <w:szCs w:val="24"/>
          <w14:ligatures w14:val="standardContextual"/>
        </w:rPr>
      </w:pPr>
      <w:r>
        <w:t>4.11.2.2</w:t>
      </w:r>
      <w:r>
        <w:rPr>
          <w:rFonts w:asciiTheme="minorHAnsi" w:eastAsiaTheme="minorEastAsia" w:hAnsiTheme="minorHAnsi" w:cstheme="minorBidi"/>
          <w:kern w:val="2"/>
          <w:sz w:val="24"/>
          <w:szCs w:val="24"/>
          <w14:ligatures w14:val="standardContextual"/>
        </w:rPr>
        <w:tab/>
      </w:r>
      <w:r>
        <w:t>ANTCR1: UTRA FDD multicarrier non-contiguous operation</w:t>
      </w:r>
      <w:r>
        <w:tab/>
      </w:r>
      <w:r>
        <w:fldChar w:fldCharType="begin"/>
      </w:r>
      <w:r>
        <w:instrText xml:space="preserve"> PAGEREF _Toc219557338 \h </w:instrText>
      </w:r>
      <w:r>
        <w:fldChar w:fldCharType="separate"/>
      </w:r>
      <w:r>
        <w:t>50</w:t>
      </w:r>
      <w:r>
        <w:fldChar w:fldCharType="end"/>
      </w:r>
    </w:p>
    <w:p w14:paraId="2E70DF32" w14:textId="3B8A7389" w:rsidR="00D17AFC" w:rsidRDefault="00D17AFC">
      <w:pPr>
        <w:pStyle w:val="TOC5"/>
        <w:rPr>
          <w:rFonts w:asciiTheme="minorHAnsi" w:eastAsiaTheme="minorEastAsia" w:hAnsiTheme="minorHAnsi" w:cstheme="minorBidi"/>
          <w:kern w:val="2"/>
          <w:sz w:val="24"/>
          <w:szCs w:val="24"/>
          <w14:ligatures w14:val="standardContextual"/>
        </w:rPr>
      </w:pPr>
      <w:r>
        <w:t>4.11.2.2.1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_Toc219557339 \h </w:instrText>
      </w:r>
      <w:r>
        <w:fldChar w:fldCharType="separate"/>
      </w:r>
      <w:r>
        <w:t>50</w:t>
      </w:r>
      <w:r>
        <w:fldChar w:fldCharType="end"/>
      </w:r>
    </w:p>
    <w:p w14:paraId="3B2F6019" w14:textId="711F5900" w:rsidR="00D17AFC" w:rsidRDefault="00D17AFC">
      <w:pPr>
        <w:pStyle w:val="TOC5"/>
        <w:rPr>
          <w:rFonts w:asciiTheme="minorHAnsi" w:eastAsiaTheme="minorEastAsia" w:hAnsiTheme="minorHAnsi" w:cstheme="minorBidi"/>
          <w:kern w:val="2"/>
          <w:sz w:val="24"/>
          <w:szCs w:val="24"/>
          <w14:ligatures w14:val="standardContextual"/>
        </w:rPr>
      </w:pPr>
      <w:r>
        <w:t>4.11.2.2.2</w:t>
      </w:r>
      <w:r>
        <w:rPr>
          <w:rFonts w:asciiTheme="minorHAnsi" w:eastAsiaTheme="minorEastAsia" w:hAnsiTheme="minorHAnsi" w:cstheme="minorBidi"/>
          <w:kern w:val="2"/>
          <w:sz w:val="24"/>
          <w:szCs w:val="24"/>
          <w14:ligatures w14:val="standardContextual"/>
        </w:rPr>
        <w:tab/>
      </w:r>
      <w:r>
        <w:t>ANTCR1 generation</w:t>
      </w:r>
      <w:r>
        <w:tab/>
      </w:r>
      <w:r>
        <w:fldChar w:fldCharType="begin"/>
      </w:r>
      <w:r>
        <w:instrText xml:space="preserve"> PAGEREF _Toc219557340 \h </w:instrText>
      </w:r>
      <w:r>
        <w:fldChar w:fldCharType="separate"/>
      </w:r>
      <w:r>
        <w:t>50</w:t>
      </w:r>
      <w:r>
        <w:fldChar w:fldCharType="end"/>
      </w:r>
    </w:p>
    <w:p w14:paraId="23867E3E" w14:textId="751585B9" w:rsidR="00D17AFC" w:rsidRDefault="00D17AFC">
      <w:pPr>
        <w:pStyle w:val="TOC5"/>
        <w:rPr>
          <w:rFonts w:asciiTheme="minorHAnsi" w:eastAsiaTheme="minorEastAsia" w:hAnsiTheme="minorHAnsi" w:cstheme="minorBidi"/>
          <w:kern w:val="2"/>
          <w:sz w:val="24"/>
          <w:szCs w:val="24"/>
          <w14:ligatures w14:val="standardContextual"/>
        </w:rPr>
      </w:pPr>
      <w:r>
        <w:t>4.11.2.2.3</w:t>
      </w:r>
      <w:r>
        <w:rPr>
          <w:rFonts w:asciiTheme="minorHAnsi" w:eastAsiaTheme="minorEastAsia" w:hAnsiTheme="minorHAnsi" w:cstheme="minorBidi"/>
          <w:kern w:val="2"/>
          <w:sz w:val="24"/>
          <w:szCs w:val="24"/>
          <w14:ligatures w14:val="standardContextual"/>
        </w:rPr>
        <w:tab/>
      </w:r>
      <w:r>
        <w:t>ANTCR1 power allocation</w:t>
      </w:r>
      <w:r>
        <w:tab/>
      </w:r>
      <w:r>
        <w:fldChar w:fldCharType="begin"/>
      </w:r>
      <w:r>
        <w:instrText xml:space="preserve"> PAGEREF _Toc219557341 \h </w:instrText>
      </w:r>
      <w:r>
        <w:fldChar w:fldCharType="separate"/>
      </w:r>
      <w:r>
        <w:t>51</w:t>
      </w:r>
      <w:r>
        <w:fldChar w:fldCharType="end"/>
      </w:r>
    </w:p>
    <w:p w14:paraId="79A5DE39" w14:textId="3B2814EE" w:rsidR="00D17AFC" w:rsidRDefault="00D17AFC">
      <w:pPr>
        <w:pStyle w:val="TOC4"/>
        <w:rPr>
          <w:rFonts w:asciiTheme="minorHAnsi" w:eastAsiaTheme="minorEastAsia" w:hAnsiTheme="minorHAnsi" w:cstheme="minorBidi"/>
          <w:kern w:val="2"/>
          <w:sz w:val="24"/>
          <w:szCs w:val="24"/>
          <w14:ligatures w14:val="standardContextual"/>
        </w:rPr>
      </w:pPr>
      <w:r>
        <w:t>4.11.2.3</w:t>
      </w:r>
      <w:r>
        <w:rPr>
          <w:rFonts w:asciiTheme="minorHAnsi" w:eastAsiaTheme="minorEastAsia" w:hAnsiTheme="minorHAnsi" w:cstheme="minorBidi"/>
          <w:kern w:val="2"/>
          <w:sz w:val="24"/>
          <w:szCs w:val="24"/>
          <w14:ligatures w14:val="standardContextual"/>
        </w:rPr>
        <w:tab/>
      </w:r>
      <w:r>
        <w:t>ATCR2: E-UTRA multicarrier operation</w:t>
      </w:r>
      <w:r>
        <w:tab/>
      </w:r>
      <w:r>
        <w:fldChar w:fldCharType="begin"/>
      </w:r>
      <w:r>
        <w:instrText xml:space="preserve"> PAGEREF _Toc219557342 \h </w:instrText>
      </w:r>
      <w:r>
        <w:fldChar w:fldCharType="separate"/>
      </w:r>
      <w:r>
        <w:t>51</w:t>
      </w:r>
      <w:r>
        <w:fldChar w:fldCharType="end"/>
      </w:r>
    </w:p>
    <w:p w14:paraId="6B4B1868" w14:textId="504B2F0A" w:rsidR="00D17AFC" w:rsidRDefault="00D17AFC">
      <w:pPr>
        <w:pStyle w:val="TOC5"/>
        <w:rPr>
          <w:rFonts w:asciiTheme="minorHAnsi" w:eastAsiaTheme="minorEastAsia" w:hAnsiTheme="minorHAnsi" w:cstheme="minorBidi"/>
          <w:kern w:val="2"/>
          <w:sz w:val="24"/>
          <w:szCs w:val="24"/>
          <w14:ligatures w14:val="standardContextual"/>
        </w:rPr>
      </w:pPr>
      <w:r>
        <w:t>4.11.2.3.1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_Toc219557343 \h </w:instrText>
      </w:r>
      <w:r>
        <w:fldChar w:fldCharType="separate"/>
      </w:r>
      <w:r>
        <w:t>51</w:t>
      </w:r>
      <w:r>
        <w:fldChar w:fldCharType="end"/>
      </w:r>
    </w:p>
    <w:p w14:paraId="3AF4369B" w14:textId="74A7DF82" w:rsidR="00D17AFC" w:rsidRDefault="00D17AFC">
      <w:pPr>
        <w:pStyle w:val="TOC5"/>
        <w:rPr>
          <w:rFonts w:asciiTheme="minorHAnsi" w:eastAsiaTheme="minorEastAsia" w:hAnsiTheme="minorHAnsi" w:cstheme="minorBidi"/>
          <w:kern w:val="2"/>
          <w:sz w:val="24"/>
          <w:szCs w:val="24"/>
          <w14:ligatures w14:val="standardContextual"/>
        </w:rPr>
      </w:pPr>
      <w:r>
        <w:t>4.11.2.3.2</w:t>
      </w:r>
      <w:r>
        <w:rPr>
          <w:rFonts w:asciiTheme="minorHAnsi" w:eastAsiaTheme="minorEastAsia" w:hAnsiTheme="minorHAnsi" w:cstheme="minorBidi"/>
          <w:kern w:val="2"/>
          <w:sz w:val="24"/>
          <w:szCs w:val="24"/>
          <w14:ligatures w14:val="standardContextual"/>
        </w:rPr>
        <w:tab/>
      </w:r>
      <w:r>
        <w:t>ATCR2a generation</w:t>
      </w:r>
      <w:r>
        <w:tab/>
      </w:r>
      <w:r>
        <w:fldChar w:fldCharType="begin"/>
      </w:r>
      <w:r>
        <w:instrText xml:space="preserve"> PAGEREF _Toc219557344 \h </w:instrText>
      </w:r>
      <w:r>
        <w:fldChar w:fldCharType="separate"/>
      </w:r>
      <w:r>
        <w:t>51</w:t>
      </w:r>
      <w:r>
        <w:fldChar w:fldCharType="end"/>
      </w:r>
    </w:p>
    <w:p w14:paraId="45DFB6A5" w14:textId="54AF26BE" w:rsidR="00D17AFC" w:rsidRDefault="00D17AFC">
      <w:pPr>
        <w:pStyle w:val="TOC5"/>
        <w:rPr>
          <w:rFonts w:asciiTheme="minorHAnsi" w:eastAsiaTheme="minorEastAsia" w:hAnsiTheme="minorHAnsi" w:cstheme="minorBidi"/>
          <w:kern w:val="2"/>
          <w:sz w:val="24"/>
          <w:szCs w:val="24"/>
          <w14:ligatures w14:val="standardContextual"/>
        </w:rPr>
      </w:pPr>
      <w:r>
        <w:t>4.11.2.3.3</w:t>
      </w:r>
      <w:r>
        <w:rPr>
          <w:rFonts w:asciiTheme="minorHAnsi" w:eastAsiaTheme="minorEastAsia" w:hAnsiTheme="minorHAnsi" w:cstheme="minorBidi"/>
          <w:kern w:val="2"/>
          <w:sz w:val="24"/>
          <w:szCs w:val="24"/>
          <w14:ligatures w14:val="standardContextual"/>
        </w:rPr>
        <w:tab/>
      </w:r>
      <w:r>
        <w:t>ATCR2b generation</w:t>
      </w:r>
      <w:r>
        <w:tab/>
      </w:r>
      <w:r>
        <w:fldChar w:fldCharType="begin"/>
      </w:r>
      <w:r>
        <w:instrText xml:space="preserve"> PAGEREF _Toc219557345 \h </w:instrText>
      </w:r>
      <w:r>
        <w:fldChar w:fldCharType="separate"/>
      </w:r>
      <w:r>
        <w:t>52</w:t>
      </w:r>
      <w:r>
        <w:fldChar w:fldCharType="end"/>
      </w:r>
    </w:p>
    <w:p w14:paraId="326EA5B8" w14:textId="4B6823EE" w:rsidR="00D17AFC" w:rsidRDefault="00D17AFC">
      <w:pPr>
        <w:pStyle w:val="TOC5"/>
        <w:rPr>
          <w:rFonts w:asciiTheme="minorHAnsi" w:eastAsiaTheme="minorEastAsia" w:hAnsiTheme="minorHAnsi" w:cstheme="minorBidi"/>
          <w:kern w:val="2"/>
          <w:sz w:val="24"/>
          <w:szCs w:val="24"/>
          <w14:ligatures w14:val="standardContextual"/>
        </w:rPr>
      </w:pPr>
      <w:r>
        <w:t>4.11.2.3.4</w:t>
      </w:r>
      <w:r>
        <w:rPr>
          <w:rFonts w:asciiTheme="minorHAnsi" w:eastAsiaTheme="minorEastAsia" w:hAnsiTheme="minorHAnsi" w:cstheme="minorBidi"/>
          <w:kern w:val="2"/>
          <w:sz w:val="24"/>
          <w:szCs w:val="24"/>
          <w14:ligatures w14:val="standardContextual"/>
        </w:rPr>
        <w:tab/>
      </w:r>
      <w:r>
        <w:t>ATCR2 power allocation</w:t>
      </w:r>
      <w:r>
        <w:tab/>
      </w:r>
      <w:r>
        <w:fldChar w:fldCharType="begin"/>
      </w:r>
      <w:r>
        <w:instrText xml:space="preserve"> PAGEREF _Toc219557346 \h </w:instrText>
      </w:r>
      <w:r>
        <w:fldChar w:fldCharType="separate"/>
      </w:r>
      <w:r>
        <w:t>52</w:t>
      </w:r>
      <w:r>
        <w:fldChar w:fldCharType="end"/>
      </w:r>
    </w:p>
    <w:p w14:paraId="59D84C26" w14:textId="73C33305" w:rsidR="00D17AFC" w:rsidRDefault="00D17AFC">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ANTCR2: E-UTRA multicarrier non-contiguous operation</w:t>
      </w:r>
      <w:r>
        <w:tab/>
      </w:r>
      <w:r>
        <w:fldChar w:fldCharType="begin"/>
      </w:r>
      <w:r>
        <w:instrText xml:space="preserve"> PAGEREF _Toc219557347 \h </w:instrText>
      </w:r>
      <w:r>
        <w:fldChar w:fldCharType="separate"/>
      </w:r>
      <w:r>
        <w:t>52</w:t>
      </w:r>
      <w:r>
        <w:fldChar w:fldCharType="end"/>
      </w:r>
    </w:p>
    <w:p w14:paraId="59EE3282" w14:textId="60C0FFA1" w:rsidR="00D17AFC" w:rsidRDefault="00D17AFC">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_Toc219557348 \h </w:instrText>
      </w:r>
      <w:r>
        <w:fldChar w:fldCharType="separate"/>
      </w:r>
      <w:r>
        <w:t>52</w:t>
      </w:r>
      <w:r>
        <w:fldChar w:fldCharType="end"/>
      </w:r>
    </w:p>
    <w:p w14:paraId="221483DD" w14:textId="6495F4EB" w:rsidR="00D17AFC" w:rsidRDefault="00D17AFC">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ANTCR2 generation</w:t>
      </w:r>
      <w:r>
        <w:tab/>
      </w:r>
      <w:r>
        <w:fldChar w:fldCharType="begin"/>
      </w:r>
      <w:r>
        <w:instrText xml:space="preserve"> PAGEREF _Toc219557349 \h </w:instrText>
      </w:r>
      <w:r>
        <w:fldChar w:fldCharType="separate"/>
      </w:r>
      <w:r>
        <w:t>52</w:t>
      </w:r>
      <w:r>
        <w:fldChar w:fldCharType="end"/>
      </w:r>
    </w:p>
    <w:p w14:paraId="08137893" w14:textId="088FAEB6" w:rsidR="00D17AFC" w:rsidRDefault="00D17AFC">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ANTCR2 power allocation</w:t>
      </w:r>
      <w:r>
        <w:tab/>
      </w:r>
      <w:r>
        <w:fldChar w:fldCharType="begin"/>
      </w:r>
      <w:r>
        <w:instrText xml:space="preserve"> PAGEREF _Toc219557350 \h </w:instrText>
      </w:r>
      <w:r>
        <w:fldChar w:fldCharType="separate"/>
      </w:r>
      <w:r>
        <w:t>53</w:t>
      </w:r>
      <w:r>
        <w:fldChar w:fldCharType="end"/>
      </w:r>
    </w:p>
    <w:p w14:paraId="6E055739" w14:textId="7DBA9C45" w:rsidR="00D17AFC" w:rsidRDefault="00D17AFC">
      <w:pPr>
        <w:pStyle w:val="TOC4"/>
        <w:rPr>
          <w:rFonts w:asciiTheme="minorHAnsi" w:eastAsiaTheme="minorEastAsia" w:hAnsiTheme="minorHAnsi" w:cstheme="minorBidi"/>
          <w:kern w:val="2"/>
          <w:sz w:val="24"/>
          <w:szCs w:val="24"/>
          <w14:ligatures w14:val="standardContextual"/>
        </w:rPr>
      </w:pPr>
      <w:r>
        <w:t>4.11.2.5</w:t>
      </w:r>
      <w:r>
        <w:rPr>
          <w:rFonts w:asciiTheme="minorHAnsi" w:eastAsiaTheme="minorEastAsia" w:hAnsiTheme="minorHAnsi" w:cstheme="minorBidi"/>
          <w:kern w:val="2"/>
          <w:sz w:val="24"/>
          <w:szCs w:val="24"/>
          <w14:ligatures w14:val="standardContextual"/>
        </w:rPr>
        <w:tab/>
      </w:r>
      <w:r>
        <w:t>ATCR3: UTRA and E-UTRA multi-RAT operation</w:t>
      </w:r>
      <w:r>
        <w:tab/>
      </w:r>
      <w:r>
        <w:fldChar w:fldCharType="begin"/>
      </w:r>
      <w:r>
        <w:instrText xml:space="preserve"> PAGEREF _Toc219557351 \h </w:instrText>
      </w:r>
      <w:r>
        <w:fldChar w:fldCharType="separate"/>
      </w:r>
      <w:r>
        <w:t>53</w:t>
      </w:r>
      <w:r>
        <w:fldChar w:fldCharType="end"/>
      </w:r>
    </w:p>
    <w:p w14:paraId="5DF00BE8" w14:textId="7510DF64" w:rsidR="00D17AFC" w:rsidRDefault="00D17AFC">
      <w:pPr>
        <w:pStyle w:val="TOC5"/>
        <w:rPr>
          <w:rFonts w:asciiTheme="minorHAnsi" w:eastAsiaTheme="minorEastAsia" w:hAnsiTheme="minorHAnsi" w:cstheme="minorBidi"/>
          <w:kern w:val="2"/>
          <w:sz w:val="24"/>
          <w:szCs w:val="24"/>
          <w14:ligatures w14:val="standardContextual"/>
        </w:rPr>
      </w:pPr>
      <w:r>
        <w:t>4.11.2.5.1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_Toc219557352 \h </w:instrText>
      </w:r>
      <w:r>
        <w:fldChar w:fldCharType="separate"/>
      </w:r>
      <w:r>
        <w:t>53</w:t>
      </w:r>
      <w:r>
        <w:fldChar w:fldCharType="end"/>
      </w:r>
    </w:p>
    <w:p w14:paraId="5D05BA31" w14:textId="0CCCFA81" w:rsidR="00D17AFC" w:rsidRDefault="00D17AFC">
      <w:pPr>
        <w:pStyle w:val="TOC5"/>
        <w:rPr>
          <w:rFonts w:asciiTheme="minorHAnsi" w:eastAsiaTheme="minorEastAsia" w:hAnsiTheme="minorHAnsi" w:cstheme="minorBidi"/>
          <w:kern w:val="2"/>
          <w:sz w:val="24"/>
          <w:szCs w:val="24"/>
          <w14:ligatures w14:val="standardContextual"/>
        </w:rPr>
      </w:pPr>
      <w:r>
        <w:t>4.11.2.5.2</w:t>
      </w:r>
      <w:r>
        <w:rPr>
          <w:rFonts w:asciiTheme="minorHAnsi" w:eastAsiaTheme="minorEastAsia" w:hAnsiTheme="minorHAnsi" w:cstheme="minorBidi"/>
          <w:kern w:val="2"/>
          <w:sz w:val="24"/>
          <w:szCs w:val="24"/>
          <w14:ligatures w14:val="standardContextual"/>
        </w:rPr>
        <w:tab/>
      </w:r>
      <w:r>
        <w:t>ATCR3a generation</w:t>
      </w:r>
      <w:r>
        <w:tab/>
      </w:r>
      <w:r>
        <w:fldChar w:fldCharType="begin"/>
      </w:r>
      <w:r>
        <w:instrText xml:space="preserve"> PAGEREF _Toc219557353 \h </w:instrText>
      </w:r>
      <w:r>
        <w:fldChar w:fldCharType="separate"/>
      </w:r>
      <w:r>
        <w:t>53</w:t>
      </w:r>
      <w:r>
        <w:fldChar w:fldCharType="end"/>
      </w:r>
    </w:p>
    <w:p w14:paraId="3FC4CDC1" w14:textId="40B85DB8" w:rsidR="00D17AFC" w:rsidRDefault="00D17AFC">
      <w:pPr>
        <w:pStyle w:val="TOC5"/>
        <w:rPr>
          <w:rFonts w:asciiTheme="minorHAnsi" w:eastAsiaTheme="minorEastAsia" w:hAnsiTheme="minorHAnsi" w:cstheme="minorBidi"/>
          <w:kern w:val="2"/>
          <w:sz w:val="24"/>
          <w:szCs w:val="24"/>
          <w14:ligatures w14:val="standardContextual"/>
        </w:rPr>
      </w:pPr>
      <w:r>
        <w:t>4.11.2.5.3</w:t>
      </w:r>
      <w:r>
        <w:rPr>
          <w:rFonts w:asciiTheme="minorHAnsi" w:eastAsiaTheme="minorEastAsia" w:hAnsiTheme="minorHAnsi" w:cstheme="minorBidi"/>
          <w:kern w:val="2"/>
          <w:sz w:val="24"/>
          <w:szCs w:val="24"/>
          <w14:ligatures w14:val="standardContextual"/>
        </w:rPr>
        <w:tab/>
      </w:r>
      <w:r>
        <w:t>ATCR3b generation</w:t>
      </w:r>
      <w:r>
        <w:tab/>
      </w:r>
      <w:r>
        <w:fldChar w:fldCharType="begin"/>
      </w:r>
      <w:r>
        <w:instrText xml:space="preserve"> PAGEREF _Toc219557354 \h </w:instrText>
      </w:r>
      <w:r>
        <w:fldChar w:fldCharType="separate"/>
      </w:r>
      <w:r>
        <w:t>54</w:t>
      </w:r>
      <w:r>
        <w:fldChar w:fldCharType="end"/>
      </w:r>
    </w:p>
    <w:p w14:paraId="7C164ACA" w14:textId="2CF3C6F5" w:rsidR="00D17AFC" w:rsidRDefault="00D17AFC">
      <w:pPr>
        <w:pStyle w:val="TOC5"/>
        <w:rPr>
          <w:rFonts w:asciiTheme="minorHAnsi" w:eastAsiaTheme="minorEastAsia" w:hAnsiTheme="minorHAnsi" w:cstheme="minorBidi"/>
          <w:kern w:val="2"/>
          <w:sz w:val="24"/>
          <w:szCs w:val="24"/>
          <w14:ligatures w14:val="standardContextual"/>
        </w:rPr>
      </w:pPr>
      <w:r>
        <w:t>4.11.2.5.4</w:t>
      </w:r>
      <w:r>
        <w:rPr>
          <w:rFonts w:asciiTheme="minorHAnsi" w:eastAsiaTheme="minorEastAsia" w:hAnsiTheme="minorHAnsi" w:cstheme="minorBidi"/>
          <w:kern w:val="2"/>
          <w:sz w:val="24"/>
          <w:szCs w:val="24"/>
          <w14:ligatures w14:val="standardContextual"/>
        </w:rPr>
        <w:tab/>
      </w:r>
      <w:r>
        <w:t>ATCR3 power allocation</w:t>
      </w:r>
      <w:r>
        <w:tab/>
      </w:r>
      <w:r>
        <w:fldChar w:fldCharType="begin"/>
      </w:r>
      <w:r>
        <w:instrText xml:space="preserve"> PAGEREF _Toc219557355 \h </w:instrText>
      </w:r>
      <w:r>
        <w:fldChar w:fldCharType="separate"/>
      </w:r>
      <w:r>
        <w:t>54</w:t>
      </w:r>
      <w:r>
        <w:fldChar w:fldCharType="end"/>
      </w:r>
    </w:p>
    <w:p w14:paraId="7E4013E0" w14:textId="02A9224C" w:rsidR="00D17AFC" w:rsidRDefault="00D17AFC">
      <w:pPr>
        <w:pStyle w:val="TOC4"/>
        <w:rPr>
          <w:rFonts w:asciiTheme="minorHAnsi" w:eastAsiaTheme="minorEastAsia" w:hAnsiTheme="minorHAnsi" w:cstheme="minorBidi"/>
          <w:kern w:val="2"/>
          <w:sz w:val="24"/>
          <w:szCs w:val="24"/>
          <w14:ligatures w14:val="standardContextual"/>
        </w:rPr>
      </w:pPr>
      <w:r>
        <w:lastRenderedPageBreak/>
        <w:t>4.11.2.6</w:t>
      </w:r>
      <w:r>
        <w:rPr>
          <w:rFonts w:asciiTheme="minorHAnsi" w:eastAsiaTheme="minorEastAsia"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_Toc219557356 \h </w:instrText>
      </w:r>
      <w:r>
        <w:fldChar w:fldCharType="separate"/>
      </w:r>
      <w:r>
        <w:t>54</w:t>
      </w:r>
      <w:r>
        <w:fldChar w:fldCharType="end"/>
      </w:r>
    </w:p>
    <w:p w14:paraId="7B47792C" w14:textId="2820F441" w:rsidR="00D17AFC" w:rsidRDefault="00D17AFC">
      <w:pPr>
        <w:pStyle w:val="TOC5"/>
        <w:rPr>
          <w:rFonts w:asciiTheme="minorHAnsi" w:eastAsiaTheme="minorEastAsia" w:hAnsiTheme="minorHAnsi" w:cstheme="minorBidi"/>
          <w:kern w:val="2"/>
          <w:sz w:val="24"/>
          <w:szCs w:val="24"/>
          <w14:ligatures w14:val="standardContextual"/>
        </w:rPr>
      </w:pPr>
      <w:r>
        <w:t>4.11.2.6.1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_Toc219557357 \h </w:instrText>
      </w:r>
      <w:r>
        <w:fldChar w:fldCharType="separate"/>
      </w:r>
      <w:r>
        <w:t>54</w:t>
      </w:r>
      <w:r>
        <w:fldChar w:fldCharType="end"/>
      </w:r>
    </w:p>
    <w:p w14:paraId="0000967B" w14:textId="2FED8D98" w:rsidR="00D17AFC" w:rsidRDefault="00D17AFC">
      <w:pPr>
        <w:pStyle w:val="TOC5"/>
        <w:rPr>
          <w:rFonts w:asciiTheme="minorHAnsi" w:eastAsiaTheme="minorEastAsia" w:hAnsiTheme="minorHAnsi" w:cstheme="minorBidi"/>
          <w:kern w:val="2"/>
          <w:sz w:val="24"/>
          <w:szCs w:val="24"/>
          <w14:ligatures w14:val="standardContextual"/>
        </w:rPr>
      </w:pPr>
      <w:r>
        <w:t>4.11.2.6.2</w:t>
      </w:r>
      <w:r>
        <w:rPr>
          <w:rFonts w:asciiTheme="minorHAnsi" w:eastAsiaTheme="minorEastAsia" w:hAnsiTheme="minorHAnsi" w:cstheme="minorBidi"/>
          <w:kern w:val="2"/>
          <w:sz w:val="24"/>
          <w:szCs w:val="24"/>
          <w14:ligatures w14:val="standardContextual"/>
        </w:rPr>
        <w:tab/>
      </w:r>
      <w:r>
        <w:t>ANTCR3 generation</w:t>
      </w:r>
      <w:r>
        <w:tab/>
      </w:r>
      <w:r>
        <w:fldChar w:fldCharType="begin"/>
      </w:r>
      <w:r>
        <w:instrText xml:space="preserve"> PAGEREF _Toc219557358 \h </w:instrText>
      </w:r>
      <w:r>
        <w:fldChar w:fldCharType="separate"/>
      </w:r>
      <w:r>
        <w:t>54</w:t>
      </w:r>
      <w:r>
        <w:fldChar w:fldCharType="end"/>
      </w:r>
    </w:p>
    <w:p w14:paraId="3199AC26" w14:textId="170541E3" w:rsidR="00D17AFC" w:rsidRDefault="00D17AFC">
      <w:pPr>
        <w:pStyle w:val="TOC5"/>
        <w:rPr>
          <w:rFonts w:asciiTheme="minorHAnsi" w:eastAsiaTheme="minorEastAsia" w:hAnsiTheme="minorHAnsi" w:cstheme="minorBidi"/>
          <w:kern w:val="2"/>
          <w:sz w:val="24"/>
          <w:szCs w:val="24"/>
          <w14:ligatures w14:val="standardContextual"/>
        </w:rPr>
      </w:pPr>
      <w:r>
        <w:t>4.11.2.6.3</w:t>
      </w:r>
      <w:r>
        <w:rPr>
          <w:rFonts w:asciiTheme="minorHAnsi" w:eastAsiaTheme="minorEastAsia" w:hAnsiTheme="minorHAnsi" w:cstheme="minorBidi"/>
          <w:kern w:val="2"/>
          <w:sz w:val="24"/>
          <w:szCs w:val="24"/>
          <w14:ligatures w14:val="standardContextual"/>
        </w:rPr>
        <w:tab/>
      </w:r>
      <w:r>
        <w:t>ANTCR3 power allocation</w:t>
      </w:r>
      <w:r>
        <w:tab/>
      </w:r>
      <w:r>
        <w:fldChar w:fldCharType="begin"/>
      </w:r>
      <w:r>
        <w:instrText xml:space="preserve"> PAGEREF _Toc219557359 \h </w:instrText>
      </w:r>
      <w:r>
        <w:fldChar w:fldCharType="separate"/>
      </w:r>
      <w:r>
        <w:t>55</w:t>
      </w:r>
      <w:r>
        <w:fldChar w:fldCharType="end"/>
      </w:r>
    </w:p>
    <w:p w14:paraId="6F6E01E0" w14:textId="41CEF339" w:rsidR="00D17AFC" w:rsidRDefault="00D17AFC">
      <w:pPr>
        <w:pStyle w:val="TOC4"/>
        <w:rPr>
          <w:rFonts w:asciiTheme="minorHAnsi" w:eastAsiaTheme="minorEastAsia" w:hAnsiTheme="minorHAnsi" w:cstheme="minorBidi"/>
          <w:kern w:val="2"/>
          <w:sz w:val="24"/>
          <w:szCs w:val="24"/>
          <w14:ligatures w14:val="standardContextual"/>
        </w:rPr>
      </w:pPr>
      <w:r>
        <w:t>4.11.2.7</w:t>
      </w:r>
      <w:r>
        <w:rPr>
          <w:rFonts w:asciiTheme="minorHAnsi" w:eastAsiaTheme="minorEastAsia" w:hAnsiTheme="minorHAnsi" w:cstheme="minorBidi"/>
          <w:kern w:val="2"/>
          <w:sz w:val="24"/>
          <w:szCs w:val="24"/>
          <w14:ligatures w14:val="standardContextual"/>
        </w:rPr>
        <w:tab/>
      </w:r>
      <w:r>
        <w:t>ATCR4: Single carrier for receiver tests</w:t>
      </w:r>
      <w:r>
        <w:tab/>
      </w:r>
      <w:r>
        <w:fldChar w:fldCharType="begin"/>
      </w:r>
      <w:r>
        <w:instrText xml:space="preserve"> PAGEREF _Toc219557360 \h </w:instrText>
      </w:r>
      <w:r>
        <w:fldChar w:fldCharType="separate"/>
      </w:r>
      <w:r>
        <w:t>55</w:t>
      </w:r>
      <w:r>
        <w:fldChar w:fldCharType="end"/>
      </w:r>
    </w:p>
    <w:p w14:paraId="6A4ACE5B" w14:textId="33956562" w:rsidR="00D17AFC" w:rsidRDefault="00D17AFC">
      <w:pPr>
        <w:pStyle w:val="TOC5"/>
        <w:rPr>
          <w:rFonts w:asciiTheme="minorHAnsi" w:eastAsiaTheme="minorEastAsia" w:hAnsiTheme="minorHAnsi" w:cstheme="minorBidi"/>
          <w:kern w:val="2"/>
          <w:sz w:val="24"/>
          <w:szCs w:val="24"/>
          <w14:ligatures w14:val="standardContextual"/>
        </w:rPr>
      </w:pPr>
      <w:r>
        <w:t>4.11.2.7.1</w:t>
      </w:r>
      <w:r>
        <w:rPr>
          <w:rFonts w:asciiTheme="minorHAnsi" w:eastAsiaTheme="minorEastAsia" w:hAnsiTheme="minorHAnsi" w:cstheme="minorBidi"/>
          <w:kern w:val="2"/>
          <w:sz w:val="24"/>
          <w:szCs w:val="24"/>
          <w14:ligatures w14:val="standardContextual"/>
        </w:rPr>
        <w:tab/>
      </w:r>
      <w:r>
        <w:t>ATCR4a generation</w:t>
      </w:r>
      <w:r>
        <w:tab/>
      </w:r>
      <w:r>
        <w:fldChar w:fldCharType="begin"/>
      </w:r>
      <w:r>
        <w:instrText xml:space="preserve"> PAGEREF _Toc219557361 \h </w:instrText>
      </w:r>
      <w:r>
        <w:fldChar w:fldCharType="separate"/>
      </w:r>
      <w:r>
        <w:t>55</w:t>
      </w:r>
      <w:r>
        <w:fldChar w:fldCharType="end"/>
      </w:r>
    </w:p>
    <w:p w14:paraId="52DB6D1F" w14:textId="54B2296F" w:rsidR="00D17AFC" w:rsidRDefault="00D17AFC">
      <w:pPr>
        <w:pStyle w:val="TOC5"/>
        <w:rPr>
          <w:rFonts w:asciiTheme="minorHAnsi" w:eastAsiaTheme="minorEastAsia" w:hAnsiTheme="minorHAnsi" w:cstheme="minorBidi"/>
          <w:kern w:val="2"/>
          <w:sz w:val="24"/>
          <w:szCs w:val="24"/>
          <w14:ligatures w14:val="standardContextual"/>
        </w:rPr>
      </w:pPr>
      <w:r>
        <w:t>4.11.2.7.2</w:t>
      </w:r>
      <w:r>
        <w:rPr>
          <w:rFonts w:asciiTheme="minorHAnsi" w:eastAsiaTheme="minorEastAsia" w:hAnsiTheme="minorHAnsi" w:cstheme="minorBidi"/>
          <w:kern w:val="2"/>
          <w:sz w:val="24"/>
          <w:szCs w:val="24"/>
          <w14:ligatures w14:val="standardContextual"/>
        </w:rPr>
        <w:tab/>
      </w:r>
      <w:r>
        <w:t>ATCR4b generation</w:t>
      </w:r>
      <w:r>
        <w:tab/>
      </w:r>
      <w:r>
        <w:fldChar w:fldCharType="begin"/>
      </w:r>
      <w:r>
        <w:instrText xml:space="preserve"> PAGEREF _Toc219557362 \h </w:instrText>
      </w:r>
      <w:r>
        <w:fldChar w:fldCharType="separate"/>
      </w:r>
      <w:r>
        <w:t>55</w:t>
      </w:r>
      <w:r>
        <w:fldChar w:fldCharType="end"/>
      </w:r>
    </w:p>
    <w:p w14:paraId="46F625F6" w14:textId="21B9CC07" w:rsidR="00D17AFC" w:rsidRDefault="00D17AFC">
      <w:pPr>
        <w:pStyle w:val="TOC5"/>
        <w:rPr>
          <w:rFonts w:asciiTheme="minorHAnsi" w:eastAsiaTheme="minorEastAsia" w:hAnsiTheme="minorHAnsi" w:cstheme="minorBidi"/>
          <w:kern w:val="2"/>
          <w:sz w:val="24"/>
          <w:szCs w:val="24"/>
          <w14:ligatures w14:val="standardContextual"/>
        </w:rPr>
      </w:pPr>
      <w:r>
        <w:t>4.11.2.7.3</w:t>
      </w:r>
      <w:r>
        <w:rPr>
          <w:rFonts w:asciiTheme="minorHAnsi" w:eastAsiaTheme="minorEastAsia" w:hAnsiTheme="minorHAnsi" w:cstheme="minorBidi"/>
          <w:kern w:val="2"/>
          <w:sz w:val="24"/>
          <w:szCs w:val="24"/>
          <w14:ligatures w14:val="standardContextual"/>
        </w:rPr>
        <w:tab/>
      </w:r>
      <w:r>
        <w:t>ATCR4c generation</w:t>
      </w:r>
      <w:r>
        <w:tab/>
      </w:r>
      <w:r>
        <w:fldChar w:fldCharType="begin"/>
      </w:r>
      <w:r>
        <w:instrText xml:space="preserve"> PAGEREF _Toc219557363 \h </w:instrText>
      </w:r>
      <w:r>
        <w:fldChar w:fldCharType="separate"/>
      </w:r>
      <w:r>
        <w:t>55</w:t>
      </w:r>
      <w:r>
        <w:fldChar w:fldCharType="end"/>
      </w:r>
    </w:p>
    <w:p w14:paraId="6C1B3731" w14:textId="00A4A0C7" w:rsidR="00D17AFC" w:rsidRDefault="00D17AFC">
      <w:pPr>
        <w:pStyle w:val="TOC5"/>
        <w:rPr>
          <w:rFonts w:asciiTheme="minorHAnsi" w:eastAsiaTheme="minorEastAsia" w:hAnsiTheme="minorHAnsi" w:cstheme="minorBidi"/>
          <w:kern w:val="2"/>
          <w:sz w:val="24"/>
          <w:szCs w:val="24"/>
          <w14:ligatures w14:val="standardContextual"/>
        </w:rPr>
      </w:pPr>
      <w:r>
        <w:t>4.11.2.7.3A</w:t>
      </w:r>
      <w:r>
        <w:rPr>
          <w:rFonts w:asciiTheme="minorHAnsi" w:eastAsiaTheme="minorEastAsia" w:hAnsiTheme="minorHAnsi" w:cstheme="minorBidi"/>
          <w:kern w:val="2"/>
          <w:sz w:val="24"/>
          <w:szCs w:val="24"/>
          <w14:ligatures w14:val="standardContextual"/>
        </w:rPr>
        <w:tab/>
      </w:r>
      <w:r>
        <w:t>ATCR4d generation</w:t>
      </w:r>
      <w:r>
        <w:tab/>
      </w:r>
      <w:r>
        <w:fldChar w:fldCharType="begin"/>
      </w:r>
      <w:r>
        <w:instrText xml:space="preserve"> PAGEREF _Toc219557364 \h </w:instrText>
      </w:r>
      <w:r>
        <w:fldChar w:fldCharType="separate"/>
      </w:r>
      <w:r>
        <w:t>55</w:t>
      </w:r>
      <w:r>
        <w:fldChar w:fldCharType="end"/>
      </w:r>
    </w:p>
    <w:p w14:paraId="6B21310F" w14:textId="35CED9B2" w:rsidR="00D17AFC" w:rsidRDefault="00D17AFC">
      <w:pPr>
        <w:pStyle w:val="TOC5"/>
        <w:rPr>
          <w:rFonts w:asciiTheme="minorHAnsi" w:eastAsiaTheme="minorEastAsia" w:hAnsiTheme="minorHAnsi" w:cstheme="minorBidi"/>
          <w:kern w:val="2"/>
          <w:sz w:val="24"/>
          <w:szCs w:val="24"/>
          <w14:ligatures w14:val="standardContextual"/>
        </w:rPr>
      </w:pPr>
      <w:r>
        <w:t>11.2.7.4</w:t>
      </w:r>
      <w:r>
        <w:rPr>
          <w:rFonts w:asciiTheme="minorHAnsi" w:eastAsiaTheme="minorEastAsia" w:hAnsiTheme="minorHAnsi" w:cstheme="minorBidi"/>
          <w:kern w:val="2"/>
          <w:sz w:val="24"/>
          <w:szCs w:val="24"/>
          <w14:ligatures w14:val="standardContextual"/>
        </w:rPr>
        <w:tab/>
      </w:r>
      <w:r>
        <w:t>ATCR4 power allocation</w:t>
      </w:r>
      <w:r>
        <w:tab/>
      </w:r>
      <w:r>
        <w:fldChar w:fldCharType="begin"/>
      </w:r>
      <w:r>
        <w:instrText xml:space="preserve"> PAGEREF _Toc219557365 \h </w:instrText>
      </w:r>
      <w:r>
        <w:fldChar w:fldCharType="separate"/>
      </w:r>
      <w:r>
        <w:t>55</w:t>
      </w:r>
      <w:r>
        <w:fldChar w:fldCharType="end"/>
      </w:r>
    </w:p>
    <w:p w14:paraId="7363F9C4" w14:textId="3F70FE2A" w:rsidR="00D17AFC" w:rsidRDefault="00D17AFC">
      <w:pPr>
        <w:pStyle w:val="TOC4"/>
        <w:rPr>
          <w:rFonts w:asciiTheme="minorHAnsi" w:eastAsiaTheme="minorEastAsia" w:hAnsiTheme="minorHAnsi" w:cstheme="minorBidi"/>
          <w:kern w:val="2"/>
          <w:sz w:val="24"/>
          <w:szCs w:val="24"/>
          <w14:ligatures w14:val="standardContextual"/>
        </w:rPr>
      </w:pPr>
      <w:r>
        <w:rPr>
          <w:lang w:eastAsia="zh-CN"/>
        </w:rPr>
        <w:t>4.11.2.8</w:t>
      </w:r>
      <w:r>
        <w:rPr>
          <w:rFonts w:asciiTheme="minorHAnsi" w:eastAsiaTheme="minorEastAsia"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_Toc219557366 \h </w:instrText>
      </w:r>
      <w:r>
        <w:fldChar w:fldCharType="separate"/>
      </w:r>
      <w:r>
        <w:t>56</w:t>
      </w:r>
      <w:r>
        <w:fldChar w:fldCharType="end"/>
      </w:r>
    </w:p>
    <w:p w14:paraId="5D71D501" w14:textId="4EB01F87" w:rsidR="00D17AFC" w:rsidRDefault="00D17AFC">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_Toc219557367 \h </w:instrText>
      </w:r>
      <w:r>
        <w:fldChar w:fldCharType="separate"/>
      </w:r>
      <w:r>
        <w:t>56</w:t>
      </w:r>
      <w:r>
        <w:fldChar w:fldCharType="end"/>
      </w:r>
    </w:p>
    <w:p w14:paraId="73056A7E" w14:textId="4E38FD6E" w:rsidR="00D17AFC" w:rsidRDefault="00D17AFC">
      <w:pPr>
        <w:pStyle w:val="TOC5"/>
        <w:rPr>
          <w:rFonts w:asciiTheme="minorHAnsi" w:eastAsiaTheme="minorEastAsia"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_Toc219557368 \h </w:instrText>
      </w:r>
      <w:r>
        <w:fldChar w:fldCharType="separate"/>
      </w:r>
      <w:r>
        <w:t>57</w:t>
      </w:r>
      <w:r>
        <w:fldChar w:fldCharType="end"/>
      </w:r>
    </w:p>
    <w:p w14:paraId="31D34987" w14:textId="74EB0679" w:rsidR="00D17AFC" w:rsidRDefault="00D17AFC">
      <w:pPr>
        <w:pStyle w:val="TOC4"/>
        <w:rPr>
          <w:rFonts w:asciiTheme="minorHAnsi" w:eastAsiaTheme="minorEastAsia" w:hAnsiTheme="minorHAnsi" w:cstheme="minorBidi"/>
          <w:kern w:val="2"/>
          <w:sz w:val="24"/>
          <w:szCs w:val="24"/>
          <w14:ligatures w14:val="standardContextual"/>
        </w:rPr>
      </w:pPr>
      <w:r>
        <w:t>4.11.2.9</w:t>
      </w:r>
      <w:r>
        <w:rPr>
          <w:rFonts w:asciiTheme="minorHAnsi" w:eastAsiaTheme="minorEastAsia" w:hAnsiTheme="minorHAnsi" w:cstheme="minorBidi"/>
          <w:kern w:val="2"/>
          <w:sz w:val="24"/>
          <w:szCs w:val="24"/>
          <w14:ligatures w14:val="standardContextual"/>
        </w:rPr>
        <w:tab/>
      </w:r>
      <w:r>
        <w:t>ATCR6: Single carrier for transmitter tests</w:t>
      </w:r>
      <w:r>
        <w:tab/>
      </w:r>
      <w:r>
        <w:fldChar w:fldCharType="begin"/>
      </w:r>
      <w:r>
        <w:instrText xml:space="preserve"> PAGEREF _Toc219557369 \h </w:instrText>
      </w:r>
      <w:r>
        <w:fldChar w:fldCharType="separate"/>
      </w:r>
      <w:r>
        <w:t>58</w:t>
      </w:r>
      <w:r>
        <w:fldChar w:fldCharType="end"/>
      </w:r>
    </w:p>
    <w:p w14:paraId="11B88D4C" w14:textId="09B233FC" w:rsidR="00D17AFC" w:rsidRDefault="00D17AFC">
      <w:pPr>
        <w:pStyle w:val="TOC5"/>
        <w:rPr>
          <w:rFonts w:asciiTheme="minorHAnsi" w:eastAsiaTheme="minorEastAsia" w:hAnsiTheme="minorHAnsi" w:cstheme="minorBidi"/>
          <w:kern w:val="2"/>
          <w:sz w:val="24"/>
          <w:szCs w:val="24"/>
          <w14:ligatures w14:val="standardContextual"/>
        </w:rPr>
      </w:pPr>
      <w:r>
        <w:t>4.11.2.9.1</w:t>
      </w:r>
      <w:r>
        <w:rPr>
          <w:rFonts w:asciiTheme="minorHAnsi" w:eastAsiaTheme="minorEastAsia" w:hAnsiTheme="minorHAnsi" w:cstheme="minorBidi"/>
          <w:kern w:val="2"/>
          <w:sz w:val="24"/>
          <w:szCs w:val="24"/>
          <w14:ligatures w14:val="standardContextual"/>
        </w:rPr>
        <w:tab/>
      </w:r>
      <w:r>
        <w:t>ATCR6a generation</w:t>
      </w:r>
      <w:r>
        <w:tab/>
      </w:r>
      <w:r>
        <w:fldChar w:fldCharType="begin"/>
      </w:r>
      <w:r>
        <w:instrText xml:space="preserve"> PAGEREF _Toc219557370 \h </w:instrText>
      </w:r>
      <w:r>
        <w:fldChar w:fldCharType="separate"/>
      </w:r>
      <w:r>
        <w:t>58</w:t>
      </w:r>
      <w:r>
        <w:fldChar w:fldCharType="end"/>
      </w:r>
    </w:p>
    <w:p w14:paraId="70115A7F" w14:textId="56DB1AF2" w:rsidR="00D17AFC" w:rsidRDefault="00D17AFC">
      <w:pPr>
        <w:pStyle w:val="TOC5"/>
        <w:rPr>
          <w:rFonts w:asciiTheme="minorHAnsi" w:eastAsiaTheme="minorEastAsia" w:hAnsiTheme="minorHAnsi" w:cstheme="minorBidi"/>
          <w:kern w:val="2"/>
          <w:sz w:val="24"/>
          <w:szCs w:val="24"/>
          <w14:ligatures w14:val="standardContextual"/>
        </w:rPr>
      </w:pPr>
      <w:r>
        <w:t>4.11.2.9.2</w:t>
      </w:r>
      <w:r>
        <w:rPr>
          <w:rFonts w:asciiTheme="minorHAnsi" w:eastAsiaTheme="minorEastAsia" w:hAnsiTheme="minorHAnsi" w:cstheme="minorBidi"/>
          <w:kern w:val="2"/>
          <w:sz w:val="24"/>
          <w:szCs w:val="24"/>
          <w14:ligatures w14:val="standardContextual"/>
        </w:rPr>
        <w:tab/>
      </w:r>
      <w:r>
        <w:t>ATCR6b generation</w:t>
      </w:r>
      <w:r>
        <w:tab/>
      </w:r>
      <w:r>
        <w:fldChar w:fldCharType="begin"/>
      </w:r>
      <w:r>
        <w:instrText xml:space="preserve"> PAGEREF _Toc219557371 \h </w:instrText>
      </w:r>
      <w:r>
        <w:fldChar w:fldCharType="separate"/>
      </w:r>
      <w:r>
        <w:t>58</w:t>
      </w:r>
      <w:r>
        <w:fldChar w:fldCharType="end"/>
      </w:r>
    </w:p>
    <w:p w14:paraId="64C9BBB0" w14:textId="18F62E2C" w:rsidR="00D17AFC" w:rsidRDefault="00D17AFC">
      <w:pPr>
        <w:pStyle w:val="TOC5"/>
        <w:rPr>
          <w:rFonts w:asciiTheme="minorHAnsi" w:eastAsiaTheme="minorEastAsia" w:hAnsiTheme="minorHAnsi" w:cstheme="minorBidi"/>
          <w:kern w:val="2"/>
          <w:sz w:val="24"/>
          <w:szCs w:val="24"/>
          <w14:ligatures w14:val="standardContextual"/>
        </w:rPr>
      </w:pPr>
      <w:r>
        <w:t>4.11.2.9.3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_Toc219557372 \h </w:instrText>
      </w:r>
      <w:r>
        <w:fldChar w:fldCharType="separate"/>
      </w:r>
      <w:r>
        <w:t>58</w:t>
      </w:r>
      <w:r>
        <w:fldChar w:fldCharType="end"/>
      </w:r>
    </w:p>
    <w:p w14:paraId="2A322B07" w14:textId="3840803A" w:rsidR="00D17AFC" w:rsidRDefault="00D17AFC">
      <w:pPr>
        <w:pStyle w:val="TOC5"/>
        <w:rPr>
          <w:rFonts w:asciiTheme="minorHAnsi" w:eastAsiaTheme="minorEastAsia" w:hAnsiTheme="minorHAnsi" w:cstheme="minorBidi"/>
          <w:kern w:val="2"/>
          <w:sz w:val="24"/>
          <w:szCs w:val="24"/>
          <w14:ligatures w14:val="standardContextual"/>
        </w:rPr>
      </w:pPr>
      <w:r>
        <w:t>4.11.2.9.3A</w:t>
      </w:r>
      <w:r>
        <w:rPr>
          <w:rFonts w:asciiTheme="minorHAnsi" w:eastAsiaTheme="minorEastAsia" w:hAnsiTheme="minorHAnsi" w:cstheme="minorBidi"/>
          <w:kern w:val="2"/>
          <w:sz w:val="24"/>
          <w:szCs w:val="24"/>
          <w14:ligatures w14:val="standardContextual"/>
        </w:rPr>
        <w:tab/>
      </w:r>
      <w:r>
        <w:t>ATCR6d generation</w:t>
      </w:r>
      <w:r>
        <w:tab/>
      </w:r>
      <w:r>
        <w:fldChar w:fldCharType="begin"/>
      </w:r>
      <w:r>
        <w:instrText xml:space="preserve"> PAGEREF _Toc219557373 \h </w:instrText>
      </w:r>
      <w:r>
        <w:fldChar w:fldCharType="separate"/>
      </w:r>
      <w:r>
        <w:t>58</w:t>
      </w:r>
      <w:r>
        <w:fldChar w:fldCharType="end"/>
      </w:r>
    </w:p>
    <w:p w14:paraId="61A96815" w14:textId="02324811" w:rsidR="00D17AFC" w:rsidRDefault="00D17AFC">
      <w:pPr>
        <w:pStyle w:val="TOC5"/>
        <w:rPr>
          <w:rFonts w:asciiTheme="minorHAnsi" w:eastAsiaTheme="minorEastAsia" w:hAnsiTheme="minorHAnsi" w:cstheme="minorBidi"/>
          <w:kern w:val="2"/>
          <w:sz w:val="24"/>
          <w:szCs w:val="24"/>
          <w14:ligatures w14:val="standardContextual"/>
        </w:rPr>
      </w:pPr>
      <w:r>
        <w:t>4.11.2.9.4</w:t>
      </w:r>
      <w:r>
        <w:rPr>
          <w:rFonts w:asciiTheme="minorHAnsi" w:eastAsiaTheme="minorEastAsia" w:hAnsiTheme="minorHAnsi" w:cstheme="minorBidi"/>
          <w:kern w:val="2"/>
          <w:sz w:val="24"/>
          <w:szCs w:val="24"/>
          <w14:ligatures w14:val="standardContextual"/>
        </w:rPr>
        <w:tab/>
      </w:r>
      <w:r>
        <w:t>ATCR6 power allocation</w:t>
      </w:r>
      <w:r>
        <w:tab/>
      </w:r>
      <w:r>
        <w:fldChar w:fldCharType="begin"/>
      </w:r>
      <w:r>
        <w:instrText xml:space="preserve"> PAGEREF _Toc219557374 \h </w:instrText>
      </w:r>
      <w:r>
        <w:fldChar w:fldCharType="separate"/>
      </w:r>
      <w:r>
        <w:t>58</w:t>
      </w:r>
      <w:r>
        <w:fldChar w:fldCharType="end"/>
      </w:r>
    </w:p>
    <w:p w14:paraId="3B0AE4D7" w14:textId="17152019" w:rsidR="00D17AFC" w:rsidRDefault="00D17AFC">
      <w:pPr>
        <w:pStyle w:val="TOC4"/>
        <w:rPr>
          <w:rFonts w:asciiTheme="minorHAnsi" w:eastAsiaTheme="minorEastAsia" w:hAnsiTheme="minorHAnsi" w:cstheme="minorBidi"/>
          <w:kern w:val="2"/>
          <w:sz w:val="24"/>
          <w:szCs w:val="24"/>
          <w14:ligatures w14:val="standardContextual"/>
        </w:rPr>
      </w:pPr>
      <w:r>
        <w:t>4.11.2.10</w:t>
      </w:r>
      <w:r>
        <w:rPr>
          <w:rFonts w:asciiTheme="minorHAnsi" w:eastAsiaTheme="minorEastAsia" w:hAnsiTheme="minorHAnsi" w:cstheme="minorBidi"/>
          <w:kern w:val="2"/>
          <w:sz w:val="24"/>
          <w:szCs w:val="24"/>
          <w14:ligatures w14:val="standardContextual"/>
        </w:rPr>
        <w:tab/>
      </w:r>
      <w:r>
        <w:t>ATCR7: E-UTRA and NR multi RAT operation</w:t>
      </w:r>
      <w:r>
        <w:tab/>
      </w:r>
      <w:r>
        <w:fldChar w:fldCharType="begin"/>
      </w:r>
      <w:r>
        <w:instrText xml:space="preserve"> PAGEREF _Toc219557375 \h </w:instrText>
      </w:r>
      <w:r>
        <w:fldChar w:fldCharType="separate"/>
      </w:r>
      <w:r>
        <w:t>58</w:t>
      </w:r>
      <w:r>
        <w:fldChar w:fldCharType="end"/>
      </w:r>
    </w:p>
    <w:p w14:paraId="2BF9E592" w14:textId="14CA93D3" w:rsidR="00D17AFC" w:rsidRDefault="00D17AFC">
      <w:pPr>
        <w:pStyle w:val="TOC5"/>
        <w:rPr>
          <w:rFonts w:asciiTheme="minorHAnsi" w:eastAsiaTheme="minorEastAsia" w:hAnsiTheme="minorHAnsi" w:cstheme="minorBidi"/>
          <w:kern w:val="2"/>
          <w:sz w:val="24"/>
          <w:szCs w:val="24"/>
          <w14:ligatures w14:val="standardContextual"/>
        </w:rPr>
      </w:pPr>
      <w:r>
        <w:t>4.11.2.10.1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_Toc219557376 \h </w:instrText>
      </w:r>
      <w:r>
        <w:fldChar w:fldCharType="separate"/>
      </w:r>
      <w:r>
        <w:t>58</w:t>
      </w:r>
      <w:r>
        <w:fldChar w:fldCharType="end"/>
      </w:r>
    </w:p>
    <w:p w14:paraId="2CE8E73C" w14:textId="72ADA1E7" w:rsidR="00D17AFC" w:rsidRDefault="00D17AFC">
      <w:pPr>
        <w:pStyle w:val="TOC5"/>
        <w:rPr>
          <w:rFonts w:asciiTheme="minorHAnsi" w:eastAsiaTheme="minorEastAsia" w:hAnsiTheme="minorHAnsi" w:cstheme="minorBidi"/>
          <w:kern w:val="2"/>
          <w:sz w:val="24"/>
          <w:szCs w:val="24"/>
          <w14:ligatures w14:val="standardContextual"/>
        </w:rPr>
      </w:pPr>
      <w:r>
        <w:t>4.11.2.10.2</w:t>
      </w:r>
      <w:r>
        <w:rPr>
          <w:rFonts w:asciiTheme="minorHAnsi" w:eastAsiaTheme="minorEastAsia" w:hAnsiTheme="minorHAnsi" w:cstheme="minorBidi"/>
          <w:kern w:val="2"/>
          <w:sz w:val="24"/>
          <w:szCs w:val="24"/>
          <w14:ligatures w14:val="standardContextual"/>
        </w:rPr>
        <w:tab/>
      </w:r>
      <w:r>
        <w:t xml:space="preserve"> ATCR7 generation</w:t>
      </w:r>
      <w:r>
        <w:tab/>
      </w:r>
      <w:r>
        <w:fldChar w:fldCharType="begin"/>
      </w:r>
      <w:r>
        <w:instrText xml:space="preserve"> PAGEREF _Toc219557377 \h </w:instrText>
      </w:r>
      <w:r>
        <w:fldChar w:fldCharType="separate"/>
      </w:r>
      <w:r>
        <w:t>59</w:t>
      </w:r>
      <w:r>
        <w:fldChar w:fldCharType="end"/>
      </w:r>
    </w:p>
    <w:p w14:paraId="7DFBB06D" w14:textId="536B37C8" w:rsidR="00D17AFC" w:rsidRDefault="00D17AFC">
      <w:pPr>
        <w:pStyle w:val="TOC5"/>
        <w:rPr>
          <w:rFonts w:asciiTheme="minorHAnsi" w:eastAsiaTheme="minorEastAsia" w:hAnsiTheme="minorHAnsi" w:cstheme="minorBidi"/>
          <w:kern w:val="2"/>
          <w:sz w:val="24"/>
          <w:szCs w:val="24"/>
          <w14:ligatures w14:val="standardContextual"/>
        </w:rPr>
      </w:pPr>
      <w:r>
        <w:t>4.11.2.10.3</w:t>
      </w:r>
      <w:r>
        <w:rPr>
          <w:rFonts w:asciiTheme="minorHAnsi" w:eastAsiaTheme="minorEastAsia" w:hAnsiTheme="minorHAnsi" w:cstheme="minorBidi"/>
          <w:kern w:val="2"/>
          <w:sz w:val="24"/>
          <w:szCs w:val="24"/>
          <w14:ligatures w14:val="standardContextual"/>
        </w:rPr>
        <w:tab/>
      </w:r>
      <w:r>
        <w:t>ATCR7 power allocation</w:t>
      </w:r>
      <w:r>
        <w:tab/>
      </w:r>
      <w:r>
        <w:fldChar w:fldCharType="begin"/>
      </w:r>
      <w:r>
        <w:instrText xml:space="preserve"> PAGEREF _Toc219557378 \h </w:instrText>
      </w:r>
      <w:r>
        <w:fldChar w:fldCharType="separate"/>
      </w:r>
      <w:r>
        <w:t>59</w:t>
      </w:r>
      <w:r>
        <w:fldChar w:fldCharType="end"/>
      </w:r>
    </w:p>
    <w:p w14:paraId="3BAC3850" w14:textId="0A555271" w:rsidR="00D17AFC" w:rsidRDefault="00D17AFC">
      <w:pPr>
        <w:pStyle w:val="TOC4"/>
        <w:rPr>
          <w:rFonts w:asciiTheme="minorHAnsi" w:eastAsiaTheme="minorEastAsia" w:hAnsiTheme="minorHAnsi" w:cstheme="minorBidi"/>
          <w:kern w:val="2"/>
          <w:sz w:val="24"/>
          <w:szCs w:val="24"/>
          <w14:ligatures w14:val="standardContextual"/>
        </w:rPr>
      </w:pPr>
      <w:r>
        <w:t>4.11.2.11</w:t>
      </w:r>
      <w:r>
        <w:rPr>
          <w:rFonts w:asciiTheme="minorHAnsi" w:eastAsiaTheme="minorEastAsia" w:hAnsiTheme="minorHAnsi" w:cstheme="minorBidi"/>
          <w:kern w:val="2"/>
          <w:sz w:val="24"/>
          <w:szCs w:val="24"/>
          <w14:ligatures w14:val="standardContextual"/>
        </w:rPr>
        <w:tab/>
      </w:r>
      <w:r>
        <w:t>ANTCR7: E-UTRA and NR multi RAT non-contiguous operation</w:t>
      </w:r>
      <w:r>
        <w:tab/>
      </w:r>
      <w:r>
        <w:fldChar w:fldCharType="begin"/>
      </w:r>
      <w:r>
        <w:instrText xml:space="preserve"> PAGEREF _Toc219557379 \h </w:instrText>
      </w:r>
      <w:r>
        <w:fldChar w:fldCharType="separate"/>
      </w:r>
      <w:r>
        <w:t>59</w:t>
      </w:r>
      <w:r>
        <w:fldChar w:fldCharType="end"/>
      </w:r>
    </w:p>
    <w:p w14:paraId="58F9327F" w14:textId="0F5FDA0D" w:rsidR="00D17AFC" w:rsidRDefault="00D17AFC">
      <w:pPr>
        <w:pStyle w:val="TOC5"/>
        <w:rPr>
          <w:rFonts w:asciiTheme="minorHAnsi" w:eastAsiaTheme="minorEastAsia" w:hAnsiTheme="minorHAnsi" w:cstheme="minorBidi"/>
          <w:kern w:val="2"/>
          <w:sz w:val="24"/>
          <w:szCs w:val="24"/>
          <w14:ligatures w14:val="standardContextual"/>
        </w:rPr>
      </w:pPr>
      <w:r>
        <w:t>4.11.2.11.1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_Toc219557380 \h </w:instrText>
      </w:r>
      <w:r>
        <w:fldChar w:fldCharType="separate"/>
      </w:r>
      <w:r>
        <w:t>59</w:t>
      </w:r>
      <w:r>
        <w:fldChar w:fldCharType="end"/>
      </w:r>
    </w:p>
    <w:p w14:paraId="6B131F61" w14:textId="01FA2BE4" w:rsidR="00D17AFC" w:rsidRDefault="00D17AFC">
      <w:pPr>
        <w:pStyle w:val="TOC5"/>
        <w:rPr>
          <w:rFonts w:asciiTheme="minorHAnsi" w:eastAsiaTheme="minorEastAsia" w:hAnsiTheme="minorHAnsi" w:cstheme="minorBidi"/>
          <w:kern w:val="2"/>
          <w:sz w:val="24"/>
          <w:szCs w:val="24"/>
          <w14:ligatures w14:val="standardContextual"/>
        </w:rPr>
      </w:pPr>
      <w:r>
        <w:t>4.11.2.11.2</w:t>
      </w:r>
      <w:r>
        <w:rPr>
          <w:rFonts w:asciiTheme="minorHAnsi" w:eastAsiaTheme="minorEastAsia" w:hAnsiTheme="minorHAnsi" w:cstheme="minorBidi"/>
          <w:kern w:val="2"/>
          <w:sz w:val="24"/>
          <w:szCs w:val="24"/>
          <w14:ligatures w14:val="standardContextual"/>
        </w:rPr>
        <w:tab/>
      </w:r>
      <w:r>
        <w:t>ANTCR7 generation</w:t>
      </w:r>
      <w:r>
        <w:tab/>
      </w:r>
      <w:r>
        <w:fldChar w:fldCharType="begin"/>
      </w:r>
      <w:r>
        <w:instrText xml:space="preserve"> PAGEREF _Toc219557381 \h </w:instrText>
      </w:r>
      <w:r>
        <w:fldChar w:fldCharType="separate"/>
      </w:r>
      <w:r>
        <w:t>59</w:t>
      </w:r>
      <w:r>
        <w:fldChar w:fldCharType="end"/>
      </w:r>
    </w:p>
    <w:p w14:paraId="57A7C5FF" w14:textId="1AD6F5C9" w:rsidR="00D17AFC" w:rsidRDefault="00D17AFC">
      <w:pPr>
        <w:pStyle w:val="TOC5"/>
        <w:rPr>
          <w:rFonts w:asciiTheme="minorHAnsi" w:eastAsiaTheme="minorEastAsia" w:hAnsiTheme="minorHAnsi" w:cstheme="minorBidi"/>
          <w:kern w:val="2"/>
          <w:sz w:val="24"/>
          <w:szCs w:val="24"/>
          <w14:ligatures w14:val="standardContextual"/>
        </w:rPr>
      </w:pPr>
      <w:r>
        <w:t>4.11.2.11.3</w:t>
      </w:r>
      <w:r>
        <w:rPr>
          <w:rFonts w:asciiTheme="minorHAnsi" w:eastAsiaTheme="minorEastAsia" w:hAnsiTheme="minorHAnsi" w:cstheme="minorBidi"/>
          <w:kern w:val="2"/>
          <w:sz w:val="24"/>
          <w:szCs w:val="24"/>
          <w14:ligatures w14:val="standardContextual"/>
        </w:rPr>
        <w:tab/>
      </w:r>
      <w:r>
        <w:t>ANTCR7 power allocation</w:t>
      </w:r>
      <w:r>
        <w:tab/>
      </w:r>
      <w:r>
        <w:fldChar w:fldCharType="begin"/>
      </w:r>
      <w:r>
        <w:instrText xml:space="preserve"> PAGEREF _Toc219557382 \h </w:instrText>
      </w:r>
      <w:r>
        <w:fldChar w:fldCharType="separate"/>
      </w:r>
      <w:r>
        <w:t>60</w:t>
      </w:r>
      <w:r>
        <w:fldChar w:fldCharType="end"/>
      </w:r>
    </w:p>
    <w:p w14:paraId="5A63A7EB" w14:textId="0CD74D24" w:rsidR="00D17AFC" w:rsidRDefault="00D17AFC">
      <w:pPr>
        <w:pStyle w:val="TOC4"/>
        <w:rPr>
          <w:rFonts w:asciiTheme="minorHAnsi" w:eastAsiaTheme="minorEastAsia" w:hAnsiTheme="minorHAnsi" w:cstheme="minorBidi"/>
          <w:kern w:val="2"/>
          <w:sz w:val="24"/>
          <w:szCs w:val="24"/>
          <w14:ligatures w14:val="standardContextual"/>
        </w:rPr>
      </w:pPr>
      <w:r>
        <w:t>4.11.2.12</w:t>
      </w:r>
      <w:r>
        <w:rPr>
          <w:rFonts w:asciiTheme="minorHAnsi" w:eastAsiaTheme="minorEastAsia" w:hAnsiTheme="minorHAnsi" w:cstheme="minorBidi"/>
          <w:kern w:val="2"/>
          <w:sz w:val="24"/>
          <w:szCs w:val="24"/>
          <w14:ligatures w14:val="standardContextual"/>
        </w:rPr>
        <w:tab/>
      </w:r>
      <w:r>
        <w:t>ATCR8: NR multicarrier operation</w:t>
      </w:r>
      <w:r>
        <w:tab/>
      </w:r>
      <w:r>
        <w:fldChar w:fldCharType="begin"/>
      </w:r>
      <w:r>
        <w:instrText xml:space="preserve"> PAGEREF _Toc219557383 \h </w:instrText>
      </w:r>
      <w:r>
        <w:fldChar w:fldCharType="separate"/>
      </w:r>
      <w:r>
        <w:t>60</w:t>
      </w:r>
      <w:r>
        <w:fldChar w:fldCharType="end"/>
      </w:r>
    </w:p>
    <w:p w14:paraId="3C2DCBDF" w14:textId="6CF6B70B" w:rsidR="00D17AFC" w:rsidRDefault="00D17AFC">
      <w:pPr>
        <w:pStyle w:val="TOC5"/>
        <w:rPr>
          <w:rFonts w:asciiTheme="minorHAnsi" w:eastAsiaTheme="minorEastAsia" w:hAnsiTheme="minorHAnsi" w:cstheme="minorBidi"/>
          <w:kern w:val="2"/>
          <w:sz w:val="24"/>
          <w:szCs w:val="24"/>
          <w14:ligatures w14:val="standardContextual"/>
        </w:rPr>
      </w:pPr>
      <w:r>
        <w:t>4.11.2.12.1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_Toc219557384 \h </w:instrText>
      </w:r>
      <w:r>
        <w:fldChar w:fldCharType="separate"/>
      </w:r>
      <w:r>
        <w:t>60</w:t>
      </w:r>
      <w:r>
        <w:fldChar w:fldCharType="end"/>
      </w:r>
    </w:p>
    <w:p w14:paraId="43F2FA43" w14:textId="3E58724F" w:rsidR="00D17AFC" w:rsidRDefault="00D17AFC">
      <w:pPr>
        <w:pStyle w:val="TOC5"/>
        <w:rPr>
          <w:rFonts w:asciiTheme="minorHAnsi" w:eastAsiaTheme="minorEastAsia" w:hAnsiTheme="minorHAnsi" w:cstheme="minorBidi"/>
          <w:kern w:val="2"/>
          <w:sz w:val="24"/>
          <w:szCs w:val="24"/>
          <w14:ligatures w14:val="standardContextual"/>
        </w:rPr>
      </w:pPr>
      <w:r>
        <w:t>4.11.2.12.2</w:t>
      </w:r>
      <w:r>
        <w:rPr>
          <w:rFonts w:asciiTheme="minorHAnsi" w:eastAsiaTheme="minorEastAsia" w:hAnsiTheme="minorHAnsi" w:cstheme="minorBidi"/>
          <w:kern w:val="2"/>
          <w:sz w:val="24"/>
          <w:szCs w:val="24"/>
          <w14:ligatures w14:val="standardContextual"/>
        </w:rPr>
        <w:tab/>
      </w:r>
      <w:r>
        <w:t>ATCR8a generation</w:t>
      </w:r>
      <w:r>
        <w:tab/>
      </w:r>
      <w:r>
        <w:fldChar w:fldCharType="begin"/>
      </w:r>
      <w:r>
        <w:instrText xml:space="preserve"> PAGEREF _Toc219557385 \h </w:instrText>
      </w:r>
      <w:r>
        <w:fldChar w:fldCharType="separate"/>
      </w:r>
      <w:r>
        <w:t>60</w:t>
      </w:r>
      <w:r>
        <w:fldChar w:fldCharType="end"/>
      </w:r>
    </w:p>
    <w:p w14:paraId="5B77A46B" w14:textId="7D090B1E" w:rsidR="00D17AFC" w:rsidRDefault="00D17AFC">
      <w:pPr>
        <w:pStyle w:val="TOC5"/>
        <w:rPr>
          <w:rFonts w:asciiTheme="minorHAnsi" w:eastAsiaTheme="minorEastAsia" w:hAnsiTheme="minorHAnsi" w:cstheme="minorBidi"/>
          <w:kern w:val="2"/>
          <w:sz w:val="24"/>
          <w:szCs w:val="24"/>
          <w14:ligatures w14:val="standardContextual"/>
        </w:rPr>
      </w:pPr>
      <w:r>
        <w:t>4.11.2.12.3</w:t>
      </w:r>
      <w:r>
        <w:rPr>
          <w:rFonts w:asciiTheme="minorHAnsi" w:eastAsiaTheme="minorEastAsia" w:hAnsiTheme="minorHAnsi" w:cstheme="minorBidi"/>
          <w:kern w:val="2"/>
          <w:sz w:val="24"/>
          <w:szCs w:val="24"/>
          <w14:ligatures w14:val="standardContextual"/>
        </w:rPr>
        <w:tab/>
      </w:r>
      <w:r>
        <w:t>ATCR8b generation</w:t>
      </w:r>
      <w:r>
        <w:tab/>
      </w:r>
      <w:r>
        <w:fldChar w:fldCharType="begin"/>
      </w:r>
      <w:r>
        <w:instrText xml:space="preserve"> PAGEREF _Toc219557386 \h </w:instrText>
      </w:r>
      <w:r>
        <w:fldChar w:fldCharType="separate"/>
      </w:r>
      <w:r>
        <w:t>60</w:t>
      </w:r>
      <w:r>
        <w:fldChar w:fldCharType="end"/>
      </w:r>
    </w:p>
    <w:p w14:paraId="17EB9309" w14:textId="1E1C9982" w:rsidR="00D17AFC" w:rsidRDefault="00D17AFC">
      <w:pPr>
        <w:pStyle w:val="TOC5"/>
        <w:rPr>
          <w:rFonts w:asciiTheme="minorHAnsi" w:eastAsiaTheme="minorEastAsia" w:hAnsiTheme="minorHAnsi" w:cstheme="minorBidi"/>
          <w:kern w:val="2"/>
          <w:sz w:val="24"/>
          <w:szCs w:val="24"/>
          <w14:ligatures w14:val="standardContextual"/>
        </w:rPr>
      </w:pPr>
      <w:r>
        <w:t>4.11.2.12.4</w:t>
      </w:r>
      <w:r>
        <w:rPr>
          <w:rFonts w:asciiTheme="minorHAnsi" w:eastAsiaTheme="minorEastAsia" w:hAnsiTheme="minorHAnsi" w:cstheme="minorBidi"/>
          <w:kern w:val="2"/>
          <w:sz w:val="24"/>
          <w:szCs w:val="24"/>
          <w14:ligatures w14:val="standardContextual"/>
        </w:rPr>
        <w:tab/>
      </w:r>
      <w:r>
        <w:t>ATCR8 power allocation</w:t>
      </w:r>
      <w:r>
        <w:tab/>
      </w:r>
      <w:r>
        <w:fldChar w:fldCharType="begin"/>
      </w:r>
      <w:r>
        <w:instrText xml:space="preserve"> PAGEREF _Toc219557387 \h </w:instrText>
      </w:r>
      <w:r>
        <w:fldChar w:fldCharType="separate"/>
      </w:r>
      <w:r>
        <w:t>61</w:t>
      </w:r>
      <w:r>
        <w:fldChar w:fldCharType="end"/>
      </w:r>
    </w:p>
    <w:p w14:paraId="437484E7" w14:textId="4B234EA0" w:rsidR="00D17AFC" w:rsidRDefault="00D17AFC">
      <w:pPr>
        <w:pStyle w:val="TOC4"/>
        <w:rPr>
          <w:rFonts w:asciiTheme="minorHAnsi" w:eastAsiaTheme="minorEastAsia" w:hAnsiTheme="minorHAnsi" w:cstheme="minorBidi"/>
          <w:kern w:val="2"/>
          <w:sz w:val="24"/>
          <w:szCs w:val="24"/>
          <w14:ligatures w14:val="standardContextual"/>
        </w:rPr>
      </w:pPr>
      <w:r>
        <w:t>4.11.2.13</w:t>
      </w:r>
      <w:r>
        <w:rPr>
          <w:rFonts w:asciiTheme="minorHAnsi" w:eastAsiaTheme="minorEastAsia" w:hAnsiTheme="minorHAnsi" w:cstheme="minorBidi"/>
          <w:kern w:val="2"/>
          <w:sz w:val="24"/>
          <w:szCs w:val="24"/>
          <w14:ligatures w14:val="standardContextual"/>
        </w:rPr>
        <w:tab/>
      </w:r>
      <w:r>
        <w:t>ANTCR8: NR multicarrier non-contiguous operation</w:t>
      </w:r>
      <w:r>
        <w:tab/>
      </w:r>
      <w:r>
        <w:fldChar w:fldCharType="begin"/>
      </w:r>
      <w:r>
        <w:instrText xml:space="preserve"> PAGEREF _Toc219557388 \h </w:instrText>
      </w:r>
      <w:r>
        <w:fldChar w:fldCharType="separate"/>
      </w:r>
      <w:r>
        <w:t>61</w:t>
      </w:r>
      <w:r>
        <w:fldChar w:fldCharType="end"/>
      </w:r>
    </w:p>
    <w:p w14:paraId="681B7A71" w14:textId="3311A8CA" w:rsidR="00D17AFC" w:rsidRDefault="00D17AFC">
      <w:pPr>
        <w:pStyle w:val="TOC5"/>
        <w:rPr>
          <w:rFonts w:asciiTheme="minorHAnsi" w:eastAsiaTheme="minorEastAsia" w:hAnsiTheme="minorHAnsi" w:cstheme="minorBidi"/>
          <w:kern w:val="2"/>
          <w:sz w:val="24"/>
          <w:szCs w:val="24"/>
          <w14:ligatures w14:val="standardContextual"/>
        </w:rPr>
      </w:pPr>
      <w:r>
        <w:t>4.11.2.13.1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_Toc219557389 \h </w:instrText>
      </w:r>
      <w:r>
        <w:fldChar w:fldCharType="separate"/>
      </w:r>
      <w:r>
        <w:t>61</w:t>
      </w:r>
      <w:r>
        <w:fldChar w:fldCharType="end"/>
      </w:r>
    </w:p>
    <w:p w14:paraId="013529CE" w14:textId="39A91E81" w:rsidR="00D17AFC" w:rsidRDefault="00D17AFC">
      <w:pPr>
        <w:pStyle w:val="TOC5"/>
        <w:rPr>
          <w:rFonts w:asciiTheme="minorHAnsi" w:eastAsiaTheme="minorEastAsia" w:hAnsiTheme="minorHAnsi" w:cstheme="minorBidi"/>
          <w:kern w:val="2"/>
          <w:sz w:val="24"/>
          <w:szCs w:val="24"/>
          <w14:ligatures w14:val="standardContextual"/>
        </w:rPr>
      </w:pPr>
      <w:r>
        <w:t>4.11.2.13.2</w:t>
      </w:r>
      <w:r>
        <w:rPr>
          <w:rFonts w:asciiTheme="minorHAnsi" w:eastAsiaTheme="minorEastAsia" w:hAnsiTheme="minorHAnsi" w:cstheme="minorBidi"/>
          <w:kern w:val="2"/>
          <w:sz w:val="24"/>
          <w:szCs w:val="24"/>
          <w14:ligatures w14:val="standardContextual"/>
        </w:rPr>
        <w:tab/>
      </w:r>
      <w:r>
        <w:t>ANTCR8 generation</w:t>
      </w:r>
      <w:r>
        <w:tab/>
      </w:r>
      <w:r>
        <w:fldChar w:fldCharType="begin"/>
      </w:r>
      <w:r>
        <w:instrText xml:space="preserve"> PAGEREF _Toc219557390 \h </w:instrText>
      </w:r>
      <w:r>
        <w:fldChar w:fldCharType="separate"/>
      </w:r>
      <w:r>
        <w:t>61</w:t>
      </w:r>
      <w:r>
        <w:fldChar w:fldCharType="end"/>
      </w:r>
    </w:p>
    <w:p w14:paraId="6F9174C3" w14:textId="3AFB0986" w:rsidR="00D17AFC" w:rsidRDefault="00D17AFC">
      <w:pPr>
        <w:pStyle w:val="TOC5"/>
        <w:rPr>
          <w:rFonts w:asciiTheme="minorHAnsi" w:eastAsiaTheme="minorEastAsia" w:hAnsiTheme="minorHAnsi" w:cstheme="minorBidi"/>
          <w:kern w:val="2"/>
          <w:sz w:val="24"/>
          <w:szCs w:val="24"/>
          <w14:ligatures w14:val="standardContextual"/>
        </w:rPr>
      </w:pPr>
      <w:r>
        <w:t>4.11.2.13.3</w:t>
      </w:r>
      <w:r>
        <w:rPr>
          <w:rFonts w:asciiTheme="minorHAnsi" w:eastAsiaTheme="minorEastAsia" w:hAnsiTheme="minorHAnsi" w:cstheme="minorBidi"/>
          <w:kern w:val="2"/>
          <w:sz w:val="24"/>
          <w:szCs w:val="24"/>
          <w14:ligatures w14:val="standardContextual"/>
        </w:rPr>
        <w:tab/>
      </w:r>
      <w:r>
        <w:t>ANTCR8 power allocation</w:t>
      </w:r>
      <w:r>
        <w:tab/>
      </w:r>
      <w:r>
        <w:fldChar w:fldCharType="begin"/>
      </w:r>
      <w:r>
        <w:instrText xml:space="preserve"> PAGEREF _Toc219557391 \h </w:instrText>
      </w:r>
      <w:r>
        <w:fldChar w:fldCharType="separate"/>
      </w:r>
      <w:r>
        <w:t>62</w:t>
      </w:r>
      <w:r>
        <w:fldChar w:fldCharType="end"/>
      </w:r>
    </w:p>
    <w:p w14:paraId="3A394E22" w14:textId="08CA58E5" w:rsidR="00D17AFC" w:rsidRDefault="00D17AFC">
      <w:pPr>
        <w:pStyle w:val="TOC4"/>
        <w:rPr>
          <w:rFonts w:asciiTheme="minorHAnsi" w:eastAsiaTheme="minorEastAsia" w:hAnsiTheme="minorHAnsi" w:cstheme="minorBidi"/>
          <w:kern w:val="2"/>
          <w:sz w:val="24"/>
          <w:szCs w:val="24"/>
          <w14:ligatures w14:val="standardContextual"/>
        </w:rPr>
      </w:pPr>
      <w:r>
        <w:t>4.11.2.14</w:t>
      </w:r>
      <w:r>
        <w:rPr>
          <w:rFonts w:asciiTheme="minorHAnsi" w:eastAsiaTheme="minorEastAsia" w:hAnsiTheme="minorHAnsi" w:cstheme="minorBidi"/>
          <w:kern w:val="2"/>
          <w:sz w:val="24"/>
          <w:szCs w:val="24"/>
          <w14:ligatures w14:val="standardContextual"/>
        </w:rPr>
        <w:tab/>
      </w:r>
      <w:r>
        <w:t>ATCR9: UTRA, E-UTRA and NR multi-RAT operation</w:t>
      </w:r>
      <w:r>
        <w:tab/>
      </w:r>
      <w:r>
        <w:fldChar w:fldCharType="begin"/>
      </w:r>
      <w:r>
        <w:instrText xml:space="preserve"> PAGEREF _Toc219557392 \h </w:instrText>
      </w:r>
      <w:r>
        <w:fldChar w:fldCharType="separate"/>
      </w:r>
      <w:r>
        <w:t>62</w:t>
      </w:r>
      <w:r>
        <w:fldChar w:fldCharType="end"/>
      </w:r>
    </w:p>
    <w:p w14:paraId="437745F1" w14:textId="79E49F0C" w:rsidR="00D17AFC" w:rsidRDefault="00D17AFC">
      <w:pPr>
        <w:pStyle w:val="TOC5"/>
        <w:rPr>
          <w:rFonts w:asciiTheme="minorHAnsi" w:eastAsiaTheme="minorEastAsia" w:hAnsiTheme="minorHAnsi" w:cstheme="minorBidi"/>
          <w:kern w:val="2"/>
          <w:sz w:val="24"/>
          <w:szCs w:val="24"/>
          <w14:ligatures w14:val="standardContextual"/>
        </w:rPr>
      </w:pPr>
      <w:r>
        <w:t>4.11.2.14.1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_Toc219557393 \h </w:instrText>
      </w:r>
      <w:r>
        <w:fldChar w:fldCharType="separate"/>
      </w:r>
      <w:r>
        <w:t>62</w:t>
      </w:r>
      <w:r>
        <w:fldChar w:fldCharType="end"/>
      </w:r>
    </w:p>
    <w:p w14:paraId="51C3155A" w14:textId="34B51C5F" w:rsidR="00D17AFC" w:rsidRDefault="00D17AFC">
      <w:pPr>
        <w:pStyle w:val="TOC5"/>
        <w:rPr>
          <w:rFonts w:asciiTheme="minorHAnsi" w:eastAsiaTheme="minorEastAsia" w:hAnsiTheme="minorHAnsi" w:cstheme="minorBidi"/>
          <w:kern w:val="2"/>
          <w:sz w:val="24"/>
          <w:szCs w:val="24"/>
          <w14:ligatures w14:val="standardContextual"/>
        </w:rPr>
      </w:pPr>
      <w:r>
        <w:t>4.11.2.14.2</w:t>
      </w:r>
      <w:r>
        <w:rPr>
          <w:rFonts w:asciiTheme="minorHAnsi" w:eastAsiaTheme="minorEastAsia" w:hAnsiTheme="minorHAnsi" w:cstheme="minorBidi"/>
          <w:kern w:val="2"/>
          <w:sz w:val="24"/>
          <w:szCs w:val="24"/>
          <w14:ligatures w14:val="standardContextual"/>
        </w:rPr>
        <w:tab/>
      </w:r>
      <w:r>
        <w:t xml:space="preserve"> ATCR9 generation</w:t>
      </w:r>
      <w:r>
        <w:tab/>
      </w:r>
      <w:r>
        <w:fldChar w:fldCharType="begin"/>
      </w:r>
      <w:r>
        <w:instrText xml:space="preserve"> PAGEREF _Toc219557394 \h </w:instrText>
      </w:r>
      <w:r>
        <w:fldChar w:fldCharType="separate"/>
      </w:r>
      <w:r>
        <w:t>62</w:t>
      </w:r>
      <w:r>
        <w:fldChar w:fldCharType="end"/>
      </w:r>
    </w:p>
    <w:p w14:paraId="4416FFA0" w14:textId="4DE68050" w:rsidR="00D17AFC" w:rsidRDefault="00D17AFC">
      <w:pPr>
        <w:pStyle w:val="TOC5"/>
        <w:rPr>
          <w:rFonts w:asciiTheme="minorHAnsi" w:eastAsiaTheme="minorEastAsia" w:hAnsiTheme="minorHAnsi" w:cstheme="minorBidi"/>
          <w:kern w:val="2"/>
          <w:sz w:val="24"/>
          <w:szCs w:val="24"/>
          <w14:ligatures w14:val="standardContextual"/>
        </w:rPr>
      </w:pPr>
      <w:r>
        <w:t>4.11.2.14.3</w:t>
      </w:r>
      <w:r>
        <w:rPr>
          <w:rFonts w:asciiTheme="minorHAnsi" w:eastAsiaTheme="minorEastAsia" w:hAnsiTheme="minorHAnsi" w:cstheme="minorBidi"/>
          <w:kern w:val="2"/>
          <w:sz w:val="24"/>
          <w:szCs w:val="24"/>
          <w14:ligatures w14:val="standardContextual"/>
        </w:rPr>
        <w:tab/>
      </w:r>
      <w:r>
        <w:t xml:space="preserve"> ATCR9 power allocation</w:t>
      </w:r>
      <w:r>
        <w:tab/>
      </w:r>
      <w:r>
        <w:fldChar w:fldCharType="begin"/>
      </w:r>
      <w:r>
        <w:instrText xml:space="preserve"> PAGEREF _Toc219557395 \h </w:instrText>
      </w:r>
      <w:r>
        <w:fldChar w:fldCharType="separate"/>
      </w:r>
      <w:r>
        <w:t>62</w:t>
      </w:r>
      <w:r>
        <w:fldChar w:fldCharType="end"/>
      </w:r>
    </w:p>
    <w:p w14:paraId="41598679" w14:textId="6FD63BFD" w:rsidR="00D17AFC" w:rsidRDefault="00D17AFC">
      <w:pPr>
        <w:pStyle w:val="TOC4"/>
        <w:rPr>
          <w:rFonts w:asciiTheme="minorHAnsi" w:eastAsiaTheme="minorEastAsia" w:hAnsiTheme="minorHAnsi" w:cstheme="minorBidi"/>
          <w:kern w:val="2"/>
          <w:sz w:val="24"/>
          <w:szCs w:val="24"/>
          <w14:ligatures w14:val="standardContextual"/>
        </w:rPr>
      </w:pPr>
      <w:r>
        <w:t>4.11.2.15</w:t>
      </w:r>
      <w:r>
        <w:rPr>
          <w:rFonts w:asciiTheme="minorHAnsi" w:eastAsiaTheme="minorEastAsia"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_Toc219557396 \h </w:instrText>
      </w:r>
      <w:r>
        <w:fldChar w:fldCharType="separate"/>
      </w:r>
      <w:r>
        <w:t>63</w:t>
      </w:r>
      <w:r>
        <w:fldChar w:fldCharType="end"/>
      </w:r>
    </w:p>
    <w:p w14:paraId="2288B8A2" w14:textId="1B056E1C" w:rsidR="00D17AFC" w:rsidRDefault="00D17AFC">
      <w:pPr>
        <w:pStyle w:val="TOC5"/>
        <w:rPr>
          <w:rFonts w:asciiTheme="minorHAnsi" w:eastAsiaTheme="minorEastAsia" w:hAnsiTheme="minorHAnsi" w:cstheme="minorBidi"/>
          <w:kern w:val="2"/>
          <w:sz w:val="24"/>
          <w:szCs w:val="24"/>
          <w14:ligatures w14:val="standardContextual"/>
        </w:rPr>
      </w:pPr>
      <w:r>
        <w:t>4.11.2.15.1</w:t>
      </w:r>
      <w:r>
        <w:rPr>
          <w:rFonts w:asciiTheme="minorHAnsi" w:eastAsiaTheme="minorEastAsia"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_Toc219557397 \h </w:instrText>
      </w:r>
      <w:r>
        <w:fldChar w:fldCharType="separate"/>
      </w:r>
      <w:r>
        <w:t>63</w:t>
      </w:r>
      <w:r>
        <w:fldChar w:fldCharType="end"/>
      </w:r>
    </w:p>
    <w:p w14:paraId="721FEF2C" w14:textId="34D79E27" w:rsidR="00D17AFC" w:rsidRDefault="00D17AFC">
      <w:pPr>
        <w:pStyle w:val="TOC5"/>
        <w:rPr>
          <w:rFonts w:asciiTheme="minorHAnsi" w:eastAsiaTheme="minorEastAsia" w:hAnsiTheme="minorHAnsi" w:cstheme="minorBidi"/>
          <w:kern w:val="2"/>
          <w:sz w:val="24"/>
          <w:szCs w:val="24"/>
          <w14:ligatures w14:val="standardContextual"/>
        </w:rPr>
      </w:pPr>
      <w:r>
        <w:t>4.11.2.15.2</w:t>
      </w:r>
      <w:r>
        <w:rPr>
          <w:rFonts w:asciiTheme="minorHAnsi" w:eastAsiaTheme="minorEastAsia" w:hAnsiTheme="minorHAnsi" w:cstheme="minorBidi"/>
          <w:kern w:val="2"/>
          <w:sz w:val="24"/>
          <w:szCs w:val="24"/>
          <w14:ligatures w14:val="standardContextual"/>
        </w:rPr>
        <w:tab/>
      </w:r>
      <w:r>
        <w:t>ANTCR9 power allocation</w:t>
      </w:r>
      <w:r>
        <w:tab/>
      </w:r>
      <w:r>
        <w:fldChar w:fldCharType="begin"/>
      </w:r>
      <w:r>
        <w:instrText xml:space="preserve"> PAGEREF _Toc219557398 \h </w:instrText>
      </w:r>
      <w:r>
        <w:fldChar w:fldCharType="separate"/>
      </w:r>
      <w:r>
        <w:t>63</w:t>
      </w:r>
      <w:r>
        <w:fldChar w:fldCharType="end"/>
      </w:r>
    </w:p>
    <w:p w14:paraId="4E276065" w14:textId="49224114"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_Toc219557399 \h </w:instrText>
      </w:r>
      <w:r>
        <w:fldChar w:fldCharType="separate"/>
      </w:r>
      <w:r>
        <w:t>64</w:t>
      </w:r>
      <w:r>
        <w:fldChar w:fldCharType="end"/>
      </w:r>
    </w:p>
    <w:p w14:paraId="57A9F4CE" w14:textId="0C7E8D3A" w:rsidR="00D17AFC" w:rsidRDefault="00D17AFC">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_Toc219557400 \h </w:instrText>
      </w:r>
      <w:r>
        <w:fldChar w:fldCharType="separate"/>
      </w:r>
      <w:r>
        <w:t>64</w:t>
      </w:r>
      <w:r>
        <w:fldChar w:fldCharType="end"/>
      </w:r>
    </w:p>
    <w:p w14:paraId="2E21752E" w14:textId="33F12793" w:rsidR="00D17AFC" w:rsidRDefault="00D17AFC">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_Toc219557401 \h </w:instrText>
      </w:r>
      <w:r>
        <w:fldChar w:fldCharType="separate"/>
      </w:r>
      <w:r>
        <w:t>64</w:t>
      </w:r>
      <w:r>
        <w:fldChar w:fldCharType="end"/>
      </w:r>
    </w:p>
    <w:p w14:paraId="5499203B" w14:textId="2BA7B447"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_Toc219557402 \h </w:instrText>
      </w:r>
      <w:r>
        <w:fldChar w:fldCharType="separate"/>
      </w:r>
      <w:r>
        <w:t>66</w:t>
      </w:r>
      <w:r>
        <w:fldChar w:fldCharType="end"/>
      </w:r>
    </w:p>
    <w:p w14:paraId="11764BF5" w14:textId="3D3161B2"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4.14</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_Toc219557403 \h </w:instrText>
      </w:r>
      <w:r>
        <w:fldChar w:fldCharType="separate"/>
      </w:r>
      <w:r>
        <w:t>67</w:t>
      </w:r>
      <w:r>
        <w:fldChar w:fldCharType="end"/>
      </w:r>
    </w:p>
    <w:p w14:paraId="024CA54A" w14:textId="78848A39"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4.15</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_Toc219557404 \h </w:instrText>
      </w:r>
      <w:r>
        <w:fldChar w:fldCharType="separate"/>
      </w:r>
      <w:r>
        <w:t>67</w:t>
      </w:r>
      <w:r>
        <w:fldChar w:fldCharType="end"/>
      </w:r>
    </w:p>
    <w:p w14:paraId="516DAC99" w14:textId="6C33B007" w:rsidR="00D17AFC" w:rsidRDefault="00D17AFC">
      <w:pPr>
        <w:pStyle w:val="TOC3"/>
        <w:rPr>
          <w:rFonts w:asciiTheme="minorHAnsi" w:eastAsiaTheme="minorEastAsia" w:hAnsiTheme="minorHAnsi" w:cstheme="minorBidi"/>
          <w:kern w:val="2"/>
          <w:sz w:val="24"/>
          <w:szCs w:val="24"/>
          <w14:ligatures w14:val="standardContextual"/>
        </w:rPr>
      </w:pPr>
      <w:r>
        <w:rPr>
          <w:lang w:eastAsia="zh-CN"/>
        </w:rPr>
        <w:t>4.15.1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_Toc219557405 \h </w:instrText>
      </w:r>
      <w:r>
        <w:fldChar w:fldCharType="separate"/>
      </w:r>
      <w:r>
        <w:t>67</w:t>
      </w:r>
      <w:r>
        <w:fldChar w:fldCharType="end"/>
      </w:r>
    </w:p>
    <w:p w14:paraId="77834392" w14:textId="35C96D64" w:rsidR="00D17AFC" w:rsidRDefault="00D17AFC">
      <w:pPr>
        <w:pStyle w:val="TOC3"/>
        <w:rPr>
          <w:rFonts w:asciiTheme="minorHAnsi" w:eastAsiaTheme="minorEastAsia" w:hAnsiTheme="minorHAnsi" w:cstheme="minorBidi"/>
          <w:kern w:val="2"/>
          <w:sz w:val="24"/>
          <w:szCs w:val="24"/>
          <w14:ligatures w14:val="standardContextual"/>
        </w:rPr>
      </w:pPr>
      <w:r>
        <w:rPr>
          <w:lang w:eastAsia="zh-CN"/>
        </w:rPr>
        <w:t>4.15.2</w:t>
      </w:r>
      <w:r>
        <w:rPr>
          <w:rFonts w:asciiTheme="minorHAnsi" w:eastAsiaTheme="minorEastAsia" w:hAnsiTheme="minorHAnsi" w:cstheme="minorBidi"/>
          <w:kern w:val="2"/>
          <w:sz w:val="24"/>
          <w:szCs w:val="24"/>
          <w14:ligatures w14:val="standardContextual"/>
        </w:rPr>
        <w:tab/>
      </w:r>
      <w:r>
        <w:rPr>
          <w:lang w:eastAsia="zh-CN"/>
        </w:rPr>
        <w:t>Co-location test antenna</w:t>
      </w:r>
      <w:r>
        <w:tab/>
      </w:r>
      <w:r>
        <w:fldChar w:fldCharType="begin"/>
      </w:r>
      <w:r>
        <w:instrText xml:space="preserve"> PAGEREF _Toc219557406 \h </w:instrText>
      </w:r>
      <w:r>
        <w:fldChar w:fldCharType="separate"/>
      </w:r>
      <w:r>
        <w:t>68</w:t>
      </w:r>
      <w:r>
        <w:fldChar w:fldCharType="end"/>
      </w:r>
    </w:p>
    <w:p w14:paraId="01C42EA8" w14:textId="5EDED5D1" w:rsidR="00D17AFC" w:rsidRDefault="00D17AFC">
      <w:pPr>
        <w:pStyle w:val="TOC4"/>
        <w:rPr>
          <w:rFonts w:asciiTheme="minorHAnsi" w:eastAsiaTheme="minorEastAsia" w:hAnsiTheme="minorHAnsi" w:cstheme="minorBidi"/>
          <w:kern w:val="2"/>
          <w:sz w:val="24"/>
          <w:szCs w:val="24"/>
          <w14:ligatures w14:val="standardContextual"/>
        </w:rPr>
      </w:pPr>
      <w:r>
        <w:rPr>
          <w:lang w:eastAsia="zh-CN"/>
        </w:rPr>
        <w:t>4.15.2.1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_Toc219557407 \h </w:instrText>
      </w:r>
      <w:r>
        <w:fldChar w:fldCharType="separate"/>
      </w:r>
      <w:r>
        <w:t>68</w:t>
      </w:r>
      <w:r>
        <w:fldChar w:fldCharType="end"/>
      </w:r>
    </w:p>
    <w:p w14:paraId="5E3E84D3" w14:textId="2C507FAC" w:rsidR="00D17AFC" w:rsidRDefault="00D17AFC">
      <w:pPr>
        <w:pStyle w:val="TOC4"/>
        <w:rPr>
          <w:rFonts w:asciiTheme="minorHAnsi" w:eastAsiaTheme="minorEastAsia" w:hAnsiTheme="minorHAnsi" w:cstheme="minorBidi"/>
          <w:kern w:val="2"/>
          <w:sz w:val="24"/>
          <w:szCs w:val="24"/>
          <w14:ligatures w14:val="standardContextual"/>
        </w:rPr>
      </w:pPr>
      <w:r>
        <w:rPr>
          <w:lang w:eastAsia="zh-CN"/>
        </w:rPr>
        <w:t>4.15.2.2</w:t>
      </w:r>
      <w:r>
        <w:rPr>
          <w:rFonts w:asciiTheme="minorHAnsi" w:eastAsiaTheme="minorEastAsia"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_Toc219557408 \h </w:instrText>
      </w:r>
      <w:r>
        <w:fldChar w:fldCharType="separate"/>
      </w:r>
      <w:r>
        <w:t>68</w:t>
      </w:r>
      <w:r>
        <w:fldChar w:fldCharType="end"/>
      </w:r>
    </w:p>
    <w:p w14:paraId="1F7A696D" w14:textId="4A57633B" w:rsidR="00D17AFC" w:rsidRDefault="00D17AFC">
      <w:pPr>
        <w:pStyle w:val="TOC4"/>
        <w:rPr>
          <w:rFonts w:asciiTheme="minorHAnsi" w:eastAsiaTheme="minorEastAsia" w:hAnsiTheme="minorHAnsi" w:cstheme="minorBidi"/>
          <w:kern w:val="2"/>
          <w:sz w:val="24"/>
          <w:szCs w:val="24"/>
          <w14:ligatures w14:val="standardContextual"/>
        </w:rPr>
      </w:pPr>
      <w:r>
        <w:rPr>
          <w:lang w:eastAsia="zh-CN"/>
        </w:rPr>
        <w:t>4.15.2.3</w:t>
      </w:r>
      <w:r>
        <w:rPr>
          <w:rFonts w:asciiTheme="minorHAnsi" w:eastAsiaTheme="minorEastAsia"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_Toc219557409 \h </w:instrText>
      </w:r>
      <w:r>
        <w:fldChar w:fldCharType="separate"/>
      </w:r>
      <w:r>
        <w:t>69</w:t>
      </w:r>
      <w:r>
        <w:fldChar w:fldCharType="end"/>
      </w:r>
    </w:p>
    <w:p w14:paraId="362B2BC0" w14:textId="10E53CBB" w:rsidR="00D17AFC" w:rsidRDefault="00D17AF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_Toc219557410 \h </w:instrText>
      </w:r>
      <w:r>
        <w:fldChar w:fldCharType="separate"/>
      </w:r>
      <w:r>
        <w:t>70</w:t>
      </w:r>
      <w:r>
        <w:fldChar w:fldCharType="end"/>
      </w:r>
    </w:p>
    <w:p w14:paraId="313A4496" w14:textId="362422BB" w:rsidR="00D17AFC" w:rsidRDefault="00D17AF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_Toc219557411 \h </w:instrText>
      </w:r>
      <w:r>
        <w:fldChar w:fldCharType="separate"/>
      </w:r>
      <w:r>
        <w:t>70</w:t>
      </w:r>
      <w:r>
        <w:fldChar w:fldCharType="end"/>
      </w:r>
    </w:p>
    <w:p w14:paraId="2365EE2F" w14:textId="3FA2014F" w:rsidR="00D17AFC" w:rsidRDefault="00D17AF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_Toc219557412 \h </w:instrText>
      </w:r>
      <w:r>
        <w:fldChar w:fldCharType="separate"/>
      </w:r>
      <w:r>
        <w:t>73</w:t>
      </w:r>
      <w:r>
        <w:fldChar w:fldCharType="end"/>
      </w:r>
    </w:p>
    <w:p w14:paraId="186F43B0" w14:textId="28D7DD18" w:rsidR="00D17AFC" w:rsidRDefault="00D17AF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_Toc219557413 \h </w:instrText>
      </w:r>
      <w:r>
        <w:fldChar w:fldCharType="separate"/>
      </w:r>
      <w:r>
        <w:t>81</w:t>
      </w:r>
      <w:r>
        <w:fldChar w:fldCharType="end"/>
      </w:r>
    </w:p>
    <w:p w14:paraId="7F847CC4" w14:textId="4FD5D689" w:rsidR="00D17AFC" w:rsidRDefault="00D17AF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_Toc219557414 \h </w:instrText>
      </w:r>
      <w:r>
        <w:fldChar w:fldCharType="separate"/>
      </w:r>
      <w:r>
        <w:t>81</w:t>
      </w:r>
      <w:r>
        <w:fldChar w:fldCharType="end"/>
      </w:r>
    </w:p>
    <w:p w14:paraId="18B3767F" w14:textId="54B20DCA" w:rsidR="00D17AFC" w:rsidRDefault="00D17AF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_Toc219557415 \h </w:instrText>
      </w:r>
      <w:r>
        <w:fldChar w:fldCharType="separate"/>
      </w:r>
      <w:r>
        <w:t>82</w:t>
      </w:r>
      <w:r>
        <w:fldChar w:fldCharType="end"/>
      </w:r>
    </w:p>
    <w:p w14:paraId="37D5B363" w14:textId="63CD4AB1" w:rsidR="00D17AFC" w:rsidRDefault="00D17AFC">
      <w:pPr>
        <w:pStyle w:val="TOC3"/>
        <w:rPr>
          <w:rFonts w:asciiTheme="minorHAnsi" w:eastAsiaTheme="minorEastAsia" w:hAnsiTheme="minorHAnsi" w:cstheme="minorBidi"/>
          <w:kern w:val="2"/>
          <w:sz w:val="24"/>
          <w:szCs w:val="24"/>
          <w14:ligatures w14:val="standardContextual"/>
        </w:rPr>
      </w:pPr>
      <w:r>
        <w:lastRenderedPageBreak/>
        <w:t>5.3.3</w:t>
      </w:r>
      <w:r>
        <w:rPr>
          <w:rFonts w:asciiTheme="minorHAnsi" w:eastAsiaTheme="minorEastAsia"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_Toc219557416 \h </w:instrText>
      </w:r>
      <w:r>
        <w:fldChar w:fldCharType="separate"/>
      </w:r>
      <w:r>
        <w:t>88</w:t>
      </w:r>
      <w:r>
        <w:fldChar w:fldCharType="end"/>
      </w:r>
    </w:p>
    <w:p w14:paraId="1C4FC139" w14:textId="40486668" w:rsidR="00D17AFC" w:rsidRDefault="00D17AFC">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_Toc219557417 \h </w:instrText>
      </w:r>
      <w:r>
        <w:fldChar w:fldCharType="separate"/>
      </w:r>
      <w:r>
        <w:t>90</w:t>
      </w:r>
      <w:r>
        <w:fldChar w:fldCharType="end"/>
      </w:r>
    </w:p>
    <w:p w14:paraId="3AB45C88" w14:textId="5397FCC6" w:rsidR="00D17AFC" w:rsidRDefault="00D17AFC">
      <w:pPr>
        <w:pStyle w:val="TOC2"/>
        <w:rPr>
          <w:rFonts w:asciiTheme="minorHAnsi" w:eastAsiaTheme="minorEastAsia" w:hAnsiTheme="minorHAnsi" w:cstheme="minorBidi"/>
          <w:kern w:val="2"/>
          <w:sz w:val="24"/>
          <w:szCs w:val="24"/>
          <w14:ligatures w14:val="standardContextual"/>
        </w:rPr>
      </w:pPr>
      <w:r>
        <w:t>5.</w:t>
      </w:r>
      <w:r>
        <w:rPr>
          <w:lang w:eastAsia="zh-CN"/>
        </w:rPr>
        <w:t>4</w:t>
      </w:r>
      <w:r>
        <w:rPr>
          <w:rFonts w:asciiTheme="minorHAnsi" w:eastAsiaTheme="minorEastAsia"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_Toc219557418 \h </w:instrText>
      </w:r>
      <w:r>
        <w:fldChar w:fldCharType="separate"/>
      </w:r>
      <w:r>
        <w:t>93</w:t>
      </w:r>
      <w:r>
        <w:fldChar w:fldCharType="end"/>
      </w:r>
    </w:p>
    <w:p w14:paraId="344EA96B" w14:textId="427CB3D3" w:rsidR="00D17AFC" w:rsidRDefault="00D17AF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_Toc219557419 \h </w:instrText>
      </w:r>
      <w:r>
        <w:fldChar w:fldCharType="separate"/>
      </w:r>
      <w:r>
        <w:t>93</w:t>
      </w:r>
      <w:r>
        <w:fldChar w:fldCharType="end"/>
      </w:r>
    </w:p>
    <w:p w14:paraId="48C649CF" w14:textId="2022CB15" w:rsidR="00D17AFC" w:rsidRDefault="00D17AFC">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_Toc219557420 \h </w:instrText>
      </w:r>
      <w:r>
        <w:fldChar w:fldCharType="separate"/>
      </w:r>
      <w:r>
        <w:t>95</w:t>
      </w:r>
      <w:r>
        <w:fldChar w:fldCharType="end"/>
      </w:r>
    </w:p>
    <w:p w14:paraId="7A0A5F2A" w14:textId="4AB8F386" w:rsidR="00D17AFC" w:rsidRDefault="00D17AFC">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_Toc219557421 \h </w:instrText>
      </w:r>
      <w:r>
        <w:fldChar w:fldCharType="separate"/>
      </w:r>
      <w:r>
        <w:t>98</w:t>
      </w:r>
      <w:r>
        <w:fldChar w:fldCharType="end"/>
      </w:r>
    </w:p>
    <w:p w14:paraId="7AF1CDB5" w14:textId="33D631E0"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_Toc219557422 \h </w:instrText>
      </w:r>
      <w:r>
        <w:fldChar w:fldCharType="separate"/>
      </w:r>
      <w:r>
        <w:t>98</w:t>
      </w:r>
      <w:r>
        <w:fldChar w:fldCharType="end"/>
      </w:r>
    </w:p>
    <w:p w14:paraId="296D97E9" w14:textId="57F81EE4"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_Toc219557423 \h </w:instrText>
      </w:r>
      <w:r>
        <w:fldChar w:fldCharType="separate"/>
      </w:r>
      <w:r>
        <w:t>98</w:t>
      </w:r>
      <w:r>
        <w:fldChar w:fldCharType="end"/>
      </w:r>
    </w:p>
    <w:p w14:paraId="6C69828F" w14:textId="5A196A51"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_Toc219557424 \h </w:instrText>
      </w:r>
      <w:r>
        <w:fldChar w:fldCharType="separate"/>
      </w:r>
      <w:r>
        <w:t>98</w:t>
      </w:r>
      <w:r>
        <w:fldChar w:fldCharType="end"/>
      </w:r>
    </w:p>
    <w:p w14:paraId="26C29BA4" w14:textId="3863D717"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_Toc219557425 \h </w:instrText>
      </w:r>
      <w:r>
        <w:fldChar w:fldCharType="separate"/>
      </w:r>
      <w:r>
        <w:t>99</w:t>
      </w:r>
      <w:r>
        <w:fldChar w:fldCharType="end"/>
      </w:r>
    </w:p>
    <w:p w14:paraId="12D9A771" w14:textId="488FD923"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_Toc219557426 \h </w:instrText>
      </w:r>
      <w:r>
        <w:fldChar w:fldCharType="separate"/>
      </w:r>
      <w:r>
        <w:t>99</w:t>
      </w:r>
      <w:r>
        <w:fldChar w:fldCharType="end"/>
      </w:r>
    </w:p>
    <w:p w14:paraId="42F94AC1" w14:textId="3E97EE64"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_Toc219557427 \h </w:instrText>
      </w:r>
      <w:r>
        <w:fldChar w:fldCharType="separate"/>
      </w:r>
      <w:r>
        <w:t>99</w:t>
      </w:r>
      <w:r>
        <w:fldChar w:fldCharType="end"/>
      </w:r>
    </w:p>
    <w:p w14:paraId="70B5AA7F" w14:textId="7383AFB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_Toc219557428 \h </w:instrText>
      </w:r>
      <w:r>
        <w:fldChar w:fldCharType="separate"/>
      </w:r>
      <w:r>
        <w:t>99</w:t>
      </w:r>
      <w:r>
        <w:fldChar w:fldCharType="end"/>
      </w:r>
    </w:p>
    <w:p w14:paraId="045AC8EB" w14:textId="4F75A9C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_Toc219557429 \h </w:instrText>
      </w:r>
      <w:r>
        <w:fldChar w:fldCharType="separate"/>
      </w:r>
      <w:r>
        <w:t>100</w:t>
      </w:r>
      <w:r>
        <w:fldChar w:fldCharType="end"/>
      </w:r>
    </w:p>
    <w:p w14:paraId="29DA9FBC" w14:textId="0EF6E50B"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_Toc219557430 \h </w:instrText>
      </w:r>
      <w:r>
        <w:fldChar w:fldCharType="separate"/>
      </w:r>
      <w:r>
        <w:t>100</w:t>
      </w:r>
      <w:r>
        <w:fldChar w:fldCharType="end"/>
      </w:r>
    </w:p>
    <w:p w14:paraId="432ECA43" w14:textId="19C7722D" w:rsidR="00D17AFC" w:rsidRDefault="00D17AF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OTA Base Station output power</w:t>
      </w:r>
      <w:r>
        <w:tab/>
      </w:r>
      <w:r>
        <w:fldChar w:fldCharType="begin"/>
      </w:r>
      <w:r>
        <w:instrText xml:space="preserve"> PAGEREF _Toc219557431 \h </w:instrText>
      </w:r>
      <w:r>
        <w:fldChar w:fldCharType="separate"/>
      </w:r>
      <w:r>
        <w:t>101</w:t>
      </w:r>
      <w:r>
        <w:fldChar w:fldCharType="end"/>
      </w:r>
    </w:p>
    <w:p w14:paraId="75123372" w14:textId="7BCFCBF9" w:rsidR="00D17AFC" w:rsidRDefault="00D17AF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_Toc219557432 \h </w:instrText>
      </w:r>
      <w:r>
        <w:fldChar w:fldCharType="separate"/>
      </w:r>
      <w:r>
        <w:t>101</w:t>
      </w:r>
      <w:r>
        <w:fldChar w:fldCharType="end"/>
      </w:r>
    </w:p>
    <w:p w14:paraId="564C84B7" w14:textId="364DA5C8" w:rsidR="00D17AFC" w:rsidRDefault="00D17AF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OTA Maximum output power</w:t>
      </w:r>
      <w:r>
        <w:tab/>
      </w:r>
      <w:r>
        <w:fldChar w:fldCharType="begin"/>
      </w:r>
      <w:r>
        <w:instrText xml:space="preserve"> PAGEREF _Toc219557433 \h </w:instrText>
      </w:r>
      <w:r>
        <w:fldChar w:fldCharType="separate"/>
      </w:r>
      <w:r>
        <w:t>101</w:t>
      </w:r>
      <w:r>
        <w:fldChar w:fldCharType="end"/>
      </w:r>
    </w:p>
    <w:p w14:paraId="508C3453" w14:textId="6F5C5212"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6.3.2.1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_Toc219557434 \h </w:instrText>
      </w:r>
      <w:r>
        <w:fldChar w:fldCharType="separate"/>
      </w:r>
      <w:r>
        <w:t>101</w:t>
      </w:r>
      <w:r>
        <w:fldChar w:fldCharType="end"/>
      </w:r>
    </w:p>
    <w:p w14:paraId="2DC037CF" w14:textId="65C0184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6.3.2.2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_Toc219557435 \h </w:instrText>
      </w:r>
      <w:r>
        <w:fldChar w:fldCharType="separate"/>
      </w:r>
      <w:r>
        <w:t>101</w:t>
      </w:r>
      <w:r>
        <w:fldChar w:fldCharType="end"/>
      </w:r>
    </w:p>
    <w:p w14:paraId="4229CA01" w14:textId="60965C0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6.3.2.3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_Toc219557436 \h </w:instrText>
      </w:r>
      <w:r>
        <w:fldChar w:fldCharType="separate"/>
      </w:r>
      <w:r>
        <w:t>101</w:t>
      </w:r>
      <w:r>
        <w:fldChar w:fldCharType="end"/>
      </w:r>
    </w:p>
    <w:p w14:paraId="58375EFB" w14:textId="0B184CE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_Toc219557437 \h </w:instrText>
      </w:r>
      <w:r>
        <w:fldChar w:fldCharType="separate"/>
      </w:r>
      <w:r>
        <w:t>101</w:t>
      </w:r>
      <w:r>
        <w:fldChar w:fldCharType="end"/>
      </w:r>
    </w:p>
    <w:p w14:paraId="5F439C1F" w14:textId="6E9DB58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6.3.2.4.1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_Toc219557438 \h </w:instrText>
      </w:r>
      <w:r>
        <w:fldChar w:fldCharType="separate"/>
      </w:r>
      <w:r>
        <w:t>101</w:t>
      </w:r>
      <w:r>
        <w:fldChar w:fldCharType="end"/>
      </w:r>
    </w:p>
    <w:p w14:paraId="3FC94267" w14:textId="3A91A87B"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6.3.2.4.2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_Toc219557439 \h </w:instrText>
      </w:r>
      <w:r>
        <w:fldChar w:fldCharType="separate"/>
      </w:r>
      <w:r>
        <w:t>102</w:t>
      </w:r>
      <w:r>
        <w:fldChar w:fldCharType="end"/>
      </w:r>
    </w:p>
    <w:p w14:paraId="27054DE6" w14:textId="67A946A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_Toc219557440 \h </w:instrText>
      </w:r>
      <w:r>
        <w:fldChar w:fldCharType="separate"/>
      </w:r>
      <w:r>
        <w:t>102</w:t>
      </w:r>
      <w:r>
        <w:fldChar w:fldCharType="end"/>
      </w:r>
    </w:p>
    <w:p w14:paraId="118A3A4A" w14:textId="335E8011" w:rsidR="00D17AFC" w:rsidRDefault="00D17AF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OTA E-UTRA DL RS power</w:t>
      </w:r>
      <w:r>
        <w:tab/>
      </w:r>
      <w:r>
        <w:fldChar w:fldCharType="begin"/>
      </w:r>
      <w:r>
        <w:instrText xml:space="preserve"> PAGEREF _Toc219557441 \h </w:instrText>
      </w:r>
      <w:r>
        <w:fldChar w:fldCharType="separate"/>
      </w:r>
      <w:r>
        <w:t>102</w:t>
      </w:r>
      <w:r>
        <w:fldChar w:fldCharType="end"/>
      </w:r>
    </w:p>
    <w:p w14:paraId="7EEAD22A" w14:textId="247D2DD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6.3.3.1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_Toc219557442 \h </w:instrText>
      </w:r>
      <w:r>
        <w:fldChar w:fldCharType="separate"/>
      </w:r>
      <w:r>
        <w:t>102</w:t>
      </w:r>
      <w:r>
        <w:fldChar w:fldCharType="end"/>
      </w:r>
    </w:p>
    <w:p w14:paraId="118D98AF" w14:textId="634EFCD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6.3.3.2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_Toc219557443 \h </w:instrText>
      </w:r>
      <w:r>
        <w:fldChar w:fldCharType="separate"/>
      </w:r>
      <w:r>
        <w:t>102</w:t>
      </w:r>
      <w:r>
        <w:fldChar w:fldCharType="end"/>
      </w:r>
    </w:p>
    <w:p w14:paraId="00273C22" w14:textId="10B2DA1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6.3.3.3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_Toc219557444 \h </w:instrText>
      </w:r>
      <w:r>
        <w:fldChar w:fldCharType="separate"/>
      </w:r>
      <w:r>
        <w:t>103</w:t>
      </w:r>
      <w:r>
        <w:fldChar w:fldCharType="end"/>
      </w:r>
    </w:p>
    <w:p w14:paraId="7C3A8D8F" w14:textId="53AF886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_Toc219557445 \h </w:instrText>
      </w:r>
      <w:r>
        <w:fldChar w:fldCharType="separate"/>
      </w:r>
      <w:r>
        <w:t>103</w:t>
      </w:r>
      <w:r>
        <w:fldChar w:fldCharType="end"/>
      </w:r>
    </w:p>
    <w:p w14:paraId="6D55A367" w14:textId="62BC46D3"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6.3.3.4.1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_Toc219557446 \h </w:instrText>
      </w:r>
      <w:r>
        <w:fldChar w:fldCharType="separate"/>
      </w:r>
      <w:r>
        <w:t>103</w:t>
      </w:r>
      <w:r>
        <w:fldChar w:fldCharType="end"/>
      </w:r>
    </w:p>
    <w:p w14:paraId="096AA9C5" w14:textId="6B3705F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6.3.3.4.2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_Toc219557447 \h </w:instrText>
      </w:r>
      <w:r>
        <w:fldChar w:fldCharType="separate"/>
      </w:r>
      <w:r>
        <w:t>103</w:t>
      </w:r>
      <w:r>
        <w:fldChar w:fldCharType="end"/>
      </w:r>
    </w:p>
    <w:p w14:paraId="5BFFAE13" w14:textId="2E13D50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_Toc219557448 \h </w:instrText>
      </w:r>
      <w:r>
        <w:fldChar w:fldCharType="separate"/>
      </w:r>
      <w:r>
        <w:t>103</w:t>
      </w:r>
      <w:r>
        <w:fldChar w:fldCharType="end"/>
      </w:r>
    </w:p>
    <w:p w14:paraId="7AC601FD" w14:textId="7196B044" w:rsidR="00D17AFC" w:rsidRDefault="00D17AF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_Toc219557449 \h </w:instrText>
      </w:r>
      <w:r>
        <w:fldChar w:fldCharType="separate"/>
      </w:r>
      <w:r>
        <w:t>103</w:t>
      </w:r>
      <w:r>
        <w:fldChar w:fldCharType="end"/>
      </w:r>
    </w:p>
    <w:p w14:paraId="1947471D" w14:textId="17E9E9AF" w:rsidR="00D17AFC" w:rsidRDefault="00D17AF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_Toc219557450 \h </w:instrText>
      </w:r>
      <w:r>
        <w:fldChar w:fldCharType="separate"/>
      </w:r>
      <w:r>
        <w:t>103</w:t>
      </w:r>
      <w:r>
        <w:fldChar w:fldCharType="end"/>
      </w:r>
    </w:p>
    <w:p w14:paraId="5E7FF548" w14:textId="032ACFB0" w:rsidR="00D17AFC" w:rsidRDefault="00D17AF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OTA UTRA Inner loop power control in the downlink</w:t>
      </w:r>
      <w:r>
        <w:tab/>
      </w:r>
      <w:r>
        <w:fldChar w:fldCharType="begin"/>
      </w:r>
      <w:r>
        <w:instrText xml:space="preserve"> PAGEREF _Toc219557451 \h </w:instrText>
      </w:r>
      <w:r>
        <w:fldChar w:fldCharType="separate"/>
      </w:r>
      <w:r>
        <w:t>104</w:t>
      </w:r>
      <w:r>
        <w:fldChar w:fldCharType="end"/>
      </w:r>
    </w:p>
    <w:p w14:paraId="6DF1AB83" w14:textId="1185760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_Toc219557452 \h </w:instrText>
      </w:r>
      <w:r>
        <w:fldChar w:fldCharType="separate"/>
      </w:r>
      <w:r>
        <w:t>104</w:t>
      </w:r>
      <w:r>
        <w:fldChar w:fldCharType="end"/>
      </w:r>
    </w:p>
    <w:p w14:paraId="6B4DB10E" w14:textId="120250A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_Toc219557453 \h </w:instrText>
      </w:r>
      <w:r>
        <w:fldChar w:fldCharType="separate"/>
      </w:r>
      <w:r>
        <w:t>104</w:t>
      </w:r>
      <w:r>
        <w:fldChar w:fldCharType="end"/>
      </w:r>
    </w:p>
    <w:p w14:paraId="1E8E58A7" w14:textId="5A1C53F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_Toc219557454 \h </w:instrText>
      </w:r>
      <w:r>
        <w:fldChar w:fldCharType="separate"/>
      </w:r>
      <w:r>
        <w:t>104</w:t>
      </w:r>
      <w:r>
        <w:fldChar w:fldCharType="end"/>
      </w:r>
    </w:p>
    <w:p w14:paraId="55EBCE2A" w14:textId="29BFDAF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_Toc219557455 \h </w:instrText>
      </w:r>
      <w:r>
        <w:fldChar w:fldCharType="separate"/>
      </w:r>
      <w:r>
        <w:t>104</w:t>
      </w:r>
      <w:r>
        <w:fldChar w:fldCharType="end"/>
      </w:r>
    </w:p>
    <w:p w14:paraId="525116BF" w14:textId="374C0DFA"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_Toc219557456 \h </w:instrText>
      </w:r>
      <w:r>
        <w:fldChar w:fldCharType="separate"/>
      </w:r>
      <w:r>
        <w:t>104</w:t>
      </w:r>
      <w:r>
        <w:fldChar w:fldCharType="end"/>
      </w:r>
    </w:p>
    <w:p w14:paraId="0BE27009" w14:textId="245C6798"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_Toc219557457 \h </w:instrText>
      </w:r>
      <w:r>
        <w:fldChar w:fldCharType="separate"/>
      </w:r>
      <w:r>
        <w:t>104</w:t>
      </w:r>
      <w:r>
        <w:fldChar w:fldCharType="end"/>
      </w:r>
    </w:p>
    <w:p w14:paraId="08F0CA29" w14:textId="101742C2"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_Toc219557458 \h </w:instrText>
      </w:r>
      <w:r>
        <w:fldChar w:fldCharType="separate"/>
      </w:r>
      <w:r>
        <w:t>105</w:t>
      </w:r>
      <w:r>
        <w:fldChar w:fldCharType="end"/>
      </w:r>
    </w:p>
    <w:p w14:paraId="188845E9" w14:textId="7D6EB1F2" w:rsidR="00D17AFC" w:rsidRDefault="00D17AFC">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OTA Power control dynamic range</w:t>
      </w:r>
      <w:r>
        <w:tab/>
      </w:r>
      <w:r>
        <w:fldChar w:fldCharType="begin"/>
      </w:r>
      <w:r>
        <w:instrText xml:space="preserve"> PAGEREF _Toc219557459 \h </w:instrText>
      </w:r>
      <w:r>
        <w:fldChar w:fldCharType="separate"/>
      </w:r>
      <w:r>
        <w:t>105</w:t>
      </w:r>
      <w:r>
        <w:fldChar w:fldCharType="end"/>
      </w:r>
    </w:p>
    <w:p w14:paraId="3EEECC45" w14:textId="4BCBC2E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_Toc219557460 \h </w:instrText>
      </w:r>
      <w:r>
        <w:fldChar w:fldCharType="separate"/>
      </w:r>
      <w:r>
        <w:t>105</w:t>
      </w:r>
      <w:r>
        <w:fldChar w:fldCharType="end"/>
      </w:r>
    </w:p>
    <w:p w14:paraId="6A1F37A0" w14:textId="7DDF3048"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_Toc219557461 \h </w:instrText>
      </w:r>
      <w:r>
        <w:fldChar w:fldCharType="separate"/>
      </w:r>
      <w:r>
        <w:t>106</w:t>
      </w:r>
      <w:r>
        <w:fldChar w:fldCharType="end"/>
      </w:r>
    </w:p>
    <w:p w14:paraId="4AA5D6AE" w14:textId="0875AEF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_Toc219557462 \h </w:instrText>
      </w:r>
      <w:r>
        <w:fldChar w:fldCharType="separate"/>
      </w:r>
      <w:r>
        <w:t>106</w:t>
      </w:r>
      <w:r>
        <w:fldChar w:fldCharType="end"/>
      </w:r>
    </w:p>
    <w:p w14:paraId="5729BE15" w14:textId="3039539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_Toc219557463 \h </w:instrText>
      </w:r>
      <w:r>
        <w:fldChar w:fldCharType="separate"/>
      </w:r>
      <w:r>
        <w:t>106</w:t>
      </w:r>
      <w:r>
        <w:fldChar w:fldCharType="end"/>
      </w:r>
    </w:p>
    <w:p w14:paraId="776E028B" w14:textId="4D6EE1E3"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_Toc219557464 \h </w:instrText>
      </w:r>
      <w:r>
        <w:fldChar w:fldCharType="separate"/>
      </w:r>
      <w:r>
        <w:t>106</w:t>
      </w:r>
      <w:r>
        <w:fldChar w:fldCharType="end"/>
      </w:r>
    </w:p>
    <w:p w14:paraId="5264834F" w14:textId="1C71E6E6"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_Toc219557465 \h </w:instrText>
      </w:r>
      <w:r>
        <w:fldChar w:fldCharType="separate"/>
      </w:r>
      <w:r>
        <w:t>106</w:t>
      </w:r>
      <w:r>
        <w:fldChar w:fldCharType="end"/>
      </w:r>
    </w:p>
    <w:p w14:paraId="750E4E6E" w14:textId="64BBF3E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_Toc219557466 \h </w:instrText>
      </w:r>
      <w:r>
        <w:fldChar w:fldCharType="separate"/>
      </w:r>
      <w:r>
        <w:t>107</w:t>
      </w:r>
      <w:r>
        <w:fldChar w:fldCharType="end"/>
      </w:r>
    </w:p>
    <w:p w14:paraId="40E3BEE8" w14:textId="56104EFB" w:rsidR="00D17AFC" w:rsidRDefault="00D17AFC">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_Toc219557467 \h </w:instrText>
      </w:r>
      <w:r>
        <w:fldChar w:fldCharType="separate"/>
      </w:r>
      <w:r>
        <w:t>107</w:t>
      </w:r>
      <w:r>
        <w:fldChar w:fldCharType="end"/>
      </w:r>
    </w:p>
    <w:p w14:paraId="7C1FA850" w14:textId="2C83380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_Toc219557468 \h </w:instrText>
      </w:r>
      <w:r>
        <w:fldChar w:fldCharType="separate"/>
      </w:r>
      <w:r>
        <w:t>107</w:t>
      </w:r>
      <w:r>
        <w:fldChar w:fldCharType="end"/>
      </w:r>
    </w:p>
    <w:p w14:paraId="658903B0" w14:textId="42B08E4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_Toc219557469 \h </w:instrText>
      </w:r>
      <w:r>
        <w:fldChar w:fldCharType="separate"/>
      </w:r>
      <w:r>
        <w:t>107</w:t>
      </w:r>
      <w:r>
        <w:fldChar w:fldCharType="end"/>
      </w:r>
    </w:p>
    <w:p w14:paraId="545F763D" w14:textId="32DEC96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_Toc219557470 \h </w:instrText>
      </w:r>
      <w:r>
        <w:fldChar w:fldCharType="separate"/>
      </w:r>
      <w:r>
        <w:t>107</w:t>
      </w:r>
      <w:r>
        <w:fldChar w:fldCharType="end"/>
      </w:r>
    </w:p>
    <w:p w14:paraId="6D47F34D" w14:textId="0FAE37D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_Toc219557471 \h </w:instrText>
      </w:r>
      <w:r>
        <w:fldChar w:fldCharType="separate"/>
      </w:r>
      <w:r>
        <w:t>108</w:t>
      </w:r>
      <w:r>
        <w:fldChar w:fldCharType="end"/>
      </w:r>
    </w:p>
    <w:p w14:paraId="7C4DB573" w14:textId="136D171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_Toc219557472 \h </w:instrText>
      </w:r>
      <w:r>
        <w:fldChar w:fldCharType="separate"/>
      </w:r>
      <w:r>
        <w:t>108</w:t>
      </w:r>
      <w:r>
        <w:fldChar w:fldCharType="end"/>
      </w:r>
    </w:p>
    <w:p w14:paraId="4C36ECF2" w14:textId="5523A687"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_Toc219557473 \h </w:instrText>
      </w:r>
      <w:r>
        <w:fldChar w:fldCharType="separate"/>
      </w:r>
      <w:r>
        <w:t>108</w:t>
      </w:r>
      <w:r>
        <w:fldChar w:fldCharType="end"/>
      </w:r>
    </w:p>
    <w:p w14:paraId="722CD69A" w14:textId="1C3394C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_Toc219557474 \h </w:instrText>
      </w:r>
      <w:r>
        <w:fldChar w:fldCharType="separate"/>
      </w:r>
      <w:r>
        <w:t>110</w:t>
      </w:r>
      <w:r>
        <w:fldChar w:fldCharType="end"/>
      </w:r>
    </w:p>
    <w:p w14:paraId="3D31D838" w14:textId="62D980C7" w:rsidR="00D17AFC" w:rsidRDefault="00D17AFC">
      <w:pPr>
        <w:pStyle w:val="TOC5"/>
        <w:rPr>
          <w:rFonts w:asciiTheme="minorHAnsi" w:eastAsiaTheme="minorEastAsia" w:hAnsiTheme="minorHAnsi" w:cstheme="minorBidi"/>
          <w:kern w:val="2"/>
          <w:sz w:val="24"/>
          <w:szCs w:val="24"/>
          <w14:ligatures w14:val="standardContextual"/>
        </w:rPr>
      </w:pPr>
      <w:r>
        <w:t>6.4.4.5.1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_Toc219557475 \h </w:instrText>
      </w:r>
      <w:r>
        <w:fldChar w:fldCharType="separate"/>
      </w:r>
      <w:r>
        <w:t>110</w:t>
      </w:r>
      <w:r>
        <w:fldChar w:fldCharType="end"/>
      </w:r>
    </w:p>
    <w:p w14:paraId="3C40A300" w14:textId="367C910B" w:rsidR="00D17AFC" w:rsidRDefault="00D17AFC">
      <w:pPr>
        <w:pStyle w:val="TOC5"/>
        <w:rPr>
          <w:rFonts w:asciiTheme="minorHAnsi" w:eastAsiaTheme="minorEastAsia" w:hAnsiTheme="minorHAnsi" w:cstheme="minorBidi"/>
          <w:kern w:val="2"/>
          <w:sz w:val="24"/>
          <w:szCs w:val="24"/>
          <w14:ligatures w14:val="standardContextual"/>
        </w:rPr>
      </w:pPr>
      <w:r>
        <w:t>6.4.4.5.2</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_Toc219557476 \h </w:instrText>
      </w:r>
      <w:r>
        <w:fldChar w:fldCharType="separate"/>
      </w:r>
      <w:r>
        <w:t>110</w:t>
      </w:r>
      <w:r>
        <w:fldChar w:fldCharType="end"/>
      </w:r>
    </w:p>
    <w:p w14:paraId="16BA1BDB" w14:textId="6BF0125A" w:rsidR="00D17AFC" w:rsidRDefault="00D17AFC">
      <w:pPr>
        <w:pStyle w:val="TOC5"/>
        <w:rPr>
          <w:rFonts w:asciiTheme="minorHAnsi" w:eastAsiaTheme="minorEastAsia" w:hAnsiTheme="minorHAnsi" w:cstheme="minorBidi"/>
          <w:kern w:val="2"/>
          <w:sz w:val="24"/>
          <w:szCs w:val="24"/>
          <w14:ligatures w14:val="standardContextual"/>
        </w:rPr>
      </w:pPr>
      <w:r>
        <w:lastRenderedPageBreak/>
        <w:t>6.4.4.5.3</w:t>
      </w:r>
      <w:r>
        <w:rPr>
          <w:rFonts w:asciiTheme="minorHAnsi" w:eastAsiaTheme="minorEastAsia" w:hAnsiTheme="minorHAnsi" w:cstheme="minorBidi"/>
          <w:kern w:val="2"/>
          <w:sz w:val="24"/>
          <w:szCs w:val="24"/>
          <w14:ligatures w14:val="standardContextual"/>
        </w:rPr>
        <w:tab/>
      </w:r>
      <w:r>
        <w:t>NR</w:t>
      </w:r>
      <w:r>
        <w:tab/>
      </w:r>
      <w:r>
        <w:fldChar w:fldCharType="begin"/>
      </w:r>
      <w:r>
        <w:instrText xml:space="preserve"> PAGEREF _Toc219557477 \h </w:instrText>
      </w:r>
      <w:r>
        <w:fldChar w:fldCharType="separate"/>
      </w:r>
      <w:r>
        <w:t>110</w:t>
      </w:r>
      <w:r>
        <w:fldChar w:fldCharType="end"/>
      </w:r>
    </w:p>
    <w:p w14:paraId="7CCB66C3" w14:textId="49D04CEA" w:rsidR="00D17AFC" w:rsidRDefault="00D17AFC">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OTA IPDL time mask</w:t>
      </w:r>
      <w:r>
        <w:tab/>
      </w:r>
      <w:r>
        <w:fldChar w:fldCharType="begin"/>
      </w:r>
      <w:r>
        <w:instrText xml:space="preserve"> PAGEREF _Toc219557478 \h </w:instrText>
      </w:r>
      <w:r>
        <w:fldChar w:fldCharType="separate"/>
      </w:r>
      <w:r>
        <w:t>111</w:t>
      </w:r>
      <w:r>
        <w:fldChar w:fldCharType="end"/>
      </w:r>
    </w:p>
    <w:p w14:paraId="22324E9D" w14:textId="0B4248A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_Toc219557479 \h </w:instrText>
      </w:r>
      <w:r>
        <w:fldChar w:fldCharType="separate"/>
      </w:r>
      <w:r>
        <w:t>111</w:t>
      </w:r>
      <w:r>
        <w:fldChar w:fldCharType="end"/>
      </w:r>
    </w:p>
    <w:p w14:paraId="7EFE959A" w14:textId="35F3C7D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_Toc219557480 \h </w:instrText>
      </w:r>
      <w:r>
        <w:fldChar w:fldCharType="separate"/>
      </w:r>
      <w:r>
        <w:t>111</w:t>
      </w:r>
      <w:r>
        <w:fldChar w:fldCharType="end"/>
      </w:r>
    </w:p>
    <w:p w14:paraId="07BE3A79" w14:textId="01944A3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_Toc219557481 \h </w:instrText>
      </w:r>
      <w:r>
        <w:fldChar w:fldCharType="separate"/>
      </w:r>
      <w:r>
        <w:t>111</w:t>
      </w:r>
      <w:r>
        <w:fldChar w:fldCharType="end"/>
      </w:r>
    </w:p>
    <w:p w14:paraId="27D5DB72" w14:textId="33A3A2B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_Toc219557482 \h </w:instrText>
      </w:r>
      <w:r>
        <w:fldChar w:fldCharType="separate"/>
      </w:r>
      <w:r>
        <w:t>111</w:t>
      </w:r>
      <w:r>
        <w:fldChar w:fldCharType="end"/>
      </w:r>
    </w:p>
    <w:p w14:paraId="525073B0" w14:textId="2270138E"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_Toc219557483 \h </w:instrText>
      </w:r>
      <w:r>
        <w:fldChar w:fldCharType="separate"/>
      </w:r>
      <w:r>
        <w:t>111</w:t>
      </w:r>
      <w:r>
        <w:fldChar w:fldCharType="end"/>
      </w:r>
    </w:p>
    <w:p w14:paraId="73730784" w14:textId="2C427995"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6.4.5.4.2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_Toc219557484 \h </w:instrText>
      </w:r>
      <w:r>
        <w:fldChar w:fldCharType="separate"/>
      </w:r>
      <w:r>
        <w:t>111</w:t>
      </w:r>
      <w:r>
        <w:fldChar w:fldCharType="end"/>
      </w:r>
    </w:p>
    <w:p w14:paraId="1EF45854" w14:textId="54E0950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_Toc219557485 \h </w:instrText>
      </w:r>
      <w:r>
        <w:fldChar w:fldCharType="separate"/>
      </w:r>
      <w:r>
        <w:t>112</w:t>
      </w:r>
      <w:r>
        <w:fldChar w:fldCharType="end"/>
      </w:r>
    </w:p>
    <w:p w14:paraId="1EED4E48" w14:textId="7DB00733" w:rsidR="00D17AFC" w:rsidRDefault="00D17AFC">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_Toc219557486 \h </w:instrText>
      </w:r>
      <w:r>
        <w:fldChar w:fldCharType="separate"/>
      </w:r>
      <w:r>
        <w:t>112</w:t>
      </w:r>
      <w:r>
        <w:fldChar w:fldCharType="end"/>
      </w:r>
    </w:p>
    <w:p w14:paraId="10E0E9BD" w14:textId="6AFE4E0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6.4.6.1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_Toc219557487 \h </w:instrText>
      </w:r>
      <w:r>
        <w:fldChar w:fldCharType="separate"/>
      </w:r>
      <w:r>
        <w:t>112</w:t>
      </w:r>
      <w:r>
        <w:fldChar w:fldCharType="end"/>
      </w:r>
    </w:p>
    <w:p w14:paraId="1F73B960" w14:textId="5E7724B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6.4.6.2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_Toc219557488 \h </w:instrText>
      </w:r>
      <w:r>
        <w:fldChar w:fldCharType="separate"/>
      </w:r>
      <w:r>
        <w:t>112</w:t>
      </w:r>
      <w:r>
        <w:fldChar w:fldCharType="end"/>
      </w:r>
    </w:p>
    <w:p w14:paraId="359B56D1" w14:textId="2B5F7E22"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_Toc219557489 \h </w:instrText>
      </w:r>
      <w:r>
        <w:fldChar w:fldCharType="separate"/>
      </w:r>
      <w:r>
        <w:t>113</w:t>
      </w:r>
      <w:r>
        <w:fldChar w:fldCharType="end"/>
      </w:r>
    </w:p>
    <w:p w14:paraId="235E5995" w14:textId="7F58AB09" w:rsidR="00D17AFC" w:rsidRDefault="00D17AF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_Toc219557490 \h </w:instrText>
      </w:r>
      <w:r>
        <w:fldChar w:fldCharType="separate"/>
      </w:r>
      <w:r>
        <w:t>113</w:t>
      </w:r>
      <w:r>
        <w:fldChar w:fldCharType="end"/>
      </w:r>
    </w:p>
    <w:p w14:paraId="759F71CE" w14:textId="62693136" w:rsidR="00D17AFC" w:rsidRDefault="00D17AF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_Toc219557491 \h </w:instrText>
      </w:r>
      <w:r>
        <w:fldChar w:fldCharType="separate"/>
      </w:r>
      <w:r>
        <w:t>113</w:t>
      </w:r>
      <w:r>
        <w:fldChar w:fldCharType="end"/>
      </w:r>
    </w:p>
    <w:p w14:paraId="00DDF363" w14:textId="17476536" w:rsidR="00D17AFC" w:rsidRDefault="00D17AF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_Toc219557492 \h </w:instrText>
      </w:r>
      <w:r>
        <w:fldChar w:fldCharType="separate"/>
      </w:r>
      <w:r>
        <w:t>113</w:t>
      </w:r>
      <w:r>
        <w:fldChar w:fldCharType="end"/>
      </w:r>
    </w:p>
    <w:p w14:paraId="5DCEC0B4" w14:textId="34BD98E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_Toc219557493 \h </w:instrText>
      </w:r>
      <w:r>
        <w:fldChar w:fldCharType="separate"/>
      </w:r>
      <w:r>
        <w:t>113</w:t>
      </w:r>
      <w:r>
        <w:fldChar w:fldCharType="end"/>
      </w:r>
    </w:p>
    <w:p w14:paraId="5FC3ABE1" w14:textId="4AC7CAF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_Toc219557494 \h </w:instrText>
      </w:r>
      <w:r>
        <w:fldChar w:fldCharType="separate"/>
      </w:r>
      <w:r>
        <w:t>113</w:t>
      </w:r>
      <w:r>
        <w:fldChar w:fldCharType="end"/>
      </w:r>
    </w:p>
    <w:p w14:paraId="70A5D105" w14:textId="7806D3B2"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_Toc219557495 \h </w:instrText>
      </w:r>
      <w:r>
        <w:fldChar w:fldCharType="separate"/>
      </w:r>
      <w:r>
        <w:t>113</w:t>
      </w:r>
      <w:r>
        <w:fldChar w:fldCharType="end"/>
      </w:r>
    </w:p>
    <w:p w14:paraId="24509771" w14:textId="17087FC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_Toc219557496 \h </w:instrText>
      </w:r>
      <w:r>
        <w:fldChar w:fldCharType="separate"/>
      </w:r>
      <w:r>
        <w:t>113</w:t>
      </w:r>
      <w:r>
        <w:fldChar w:fldCharType="end"/>
      </w:r>
    </w:p>
    <w:p w14:paraId="42CE8FCF" w14:textId="1766BE6C"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6.5.2.4.1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_Toc219557497 \h </w:instrText>
      </w:r>
      <w:r>
        <w:fldChar w:fldCharType="separate"/>
      </w:r>
      <w:r>
        <w:t>113</w:t>
      </w:r>
      <w:r>
        <w:fldChar w:fldCharType="end"/>
      </w:r>
    </w:p>
    <w:p w14:paraId="096FD62A" w14:textId="6459095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6.5.2.4.2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_Toc219557498 \h </w:instrText>
      </w:r>
      <w:r>
        <w:fldChar w:fldCharType="separate"/>
      </w:r>
      <w:r>
        <w:t>114</w:t>
      </w:r>
      <w:r>
        <w:fldChar w:fldCharType="end"/>
      </w:r>
    </w:p>
    <w:p w14:paraId="2277B432" w14:textId="244578F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_Toc219557499 \h </w:instrText>
      </w:r>
      <w:r>
        <w:fldChar w:fldCharType="separate"/>
      </w:r>
      <w:r>
        <w:t>114</w:t>
      </w:r>
      <w:r>
        <w:fldChar w:fldCharType="end"/>
      </w:r>
    </w:p>
    <w:p w14:paraId="654898B6" w14:textId="596F0ED9" w:rsidR="00D17AFC" w:rsidRDefault="00D17AF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OTA Transmitter transient period</w:t>
      </w:r>
      <w:r>
        <w:tab/>
      </w:r>
      <w:r>
        <w:fldChar w:fldCharType="begin"/>
      </w:r>
      <w:r>
        <w:instrText xml:space="preserve"> PAGEREF _Toc219557500 \h </w:instrText>
      </w:r>
      <w:r>
        <w:fldChar w:fldCharType="separate"/>
      </w:r>
      <w:r>
        <w:t>114</w:t>
      </w:r>
      <w:r>
        <w:fldChar w:fldCharType="end"/>
      </w:r>
    </w:p>
    <w:p w14:paraId="2D1760F3" w14:textId="2BE85848"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_Toc219557501 \h </w:instrText>
      </w:r>
      <w:r>
        <w:fldChar w:fldCharType="separate"/>
      </w:r>
      <w:r>
        <w:t>114</w:t>
      </w:r>
      <w:r>
        <w:fldChar w:fldCharType="end"/>
      </w:r>
    </w:p>
    <w:p w14:paraId="74EF1427" w14:textId="580133D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_Toc219557502 \h </w:instrText>
      </w:r>
      <w:r>
        <w:fldChar w:fldCharType="separate"/>
      </w:r>
      <w:r>
        <w:t>115</w:t>
      </w:r>
      <w:r>
        <w:fldChar w:fldCharType="end"/>
      </w:r>
    </w:p>
    <w:p w14:paraId="12E5201F" w14:textId="2E3BBB9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_Toc219557503 \h </w:instrText>
      </w:r>
      <w:r>
        <w:fldChar w:fldCharType="separate"/>
      </w:r>
      <w:r>
        <w:t>115</w:t>
      </w:r>
      <w:r>
        <w:fldChar w:fldCharType="end"/>
      </w:r>
    </w:p>
    <w:p w14:paraId="7B0DF3CA" w14:textId="5E9A37F8"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_Toc219557504 \h </w:instrText>
      </w:r>
      <w:r>
        <w:fldChar w:fldCharType="separate"/>
      </w:r>
      <w:r>
        <w:t>115</w:t>
      </w:r>
      <w:r>
        <w:fldChar w:fldCharType="end"/>
      </w:r>
    </w:p>
    <w:p w14:paraId="614E84DE" w14:textId="54675CB7"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6.5.3.4.1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_Toc219557505 \h </w:instrText>
      </w:r>
      <w:r>
        <w:fldChar w:fldCharType="separate"/>
      </w:r>
      <w:r>
        <w:t>115</w:t>
      </w:r>
      <w:r>
        <w:fldChar w:fldCharType="end"/>
      </w:r>
    </w:p>
    <w:p w14:paraId="1C4C157D" w14:textId="2F51FC27"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6.5.3.4.2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_Toc219557506 \h </w:instrText>
      </w:r>
      <w:r>
        <w:fldChar w:fldCharType="separate"/>
      </w:r>
      <w:r>
        <w:t>115</w:t>
      </w:r>
      <w:r>
        <w:fldChar w:fldCharType="end"/>
      </w:r>
    </w:p>
    <w:p w14:paraId="2DE111E9" w14:textId="19D43FD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_Toc219557507 \h </w:instrText>
      </w:r>
      <w:r>
        <w:fldChar w:fldCharType="separate"/>
      </w:r>
      <w:r>
        <w:t>116</w:t>
      </w:r>
      <w:r>
        <w:fldChar w:fldCharType="end"/>
      </w:r>
    </w:p>
    <w:p w14:paraId="2E78E5A5" w14:textId="16E472EE" w:rsidR="00D17AFC" w:rsidRDefault="00D17AF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_Toc219557508 \h </w:instrText>
      </w:r>
      <w:r>
        <w:fldChar w:fldCharType="separate"/>
      </w:r>
      <w:r>
        <w:t>116</w:t>
      </w:r>
      <w:r>
        <w:fldChar w:fldCharType="end"/>
      </w:r>
    </w:p>
    <w:p w14:paraId="6F0EC826" w14:textId="6F89C506" w:rsidR="00D17AFC" w:rsidRDefault="00D17AF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_Toc219557509 \h </w:instrText>
      </w:r>
      <w:r>
        <w:fldChar w:fldCharType="separate"/>
      </w:r>
      <w:r>
        <w:t>116</w:t>
      </w:r>
      <w:r>
        <w:fldChar w:fldCharType="end"/>
      </w:r>
    </w:p>
    <w:p w14:paraId="25215883" w14:textId="5A684D28" w:rsidR="00D17AFC" w:rsidRDefault="00D17AF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_Toc219557510 \h </w:instrText>
      </w:r>
      <w:r>
        <w:fldChar w:fldCharType="separate"/>
      </w:r>
      <w:r>
        <w:t>116</w:t>
      </w:r>
      <w:r>
        <w:fldChar w:fldCharType="end"/>
      </w:r>
    </w:p>
    <w:p w14:paraId="0B4D5310" w14:textId="40C2F2F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_Toc219557511 \h </w:instrText>
      </w:r>
      <w:r>
        <w:fldChar w:fldCharType="separate"/>
      </w:r>
      <w:r>
        <w:t>116</w:t>
      </w:r>
      <w:r>
        <w:fldChar w:fldCharType="end"/>
      </w:r>
    </w:p>
    <w:p w14:paraId="30784C81" w14:textId="4337678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_Toc219557512 \h </w:instrText>
      </w:r>
      <w:r>
        <w:fldChar w:fldCharType="separate"/>
      </w:r>
      <w:r>
        <w:t>117</w:t>
      </w:r>
      <w:r>
        <w:fldChar w:fldCharType="end"/>
      </w:r>
    </w:p>
    <w:p w14:paraId="121BB37A" w14:textId="1449064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_Toc219557513 \h </w:instrText>
      </w:r>
      <w:r>
        <w:fldChar w:fldCharType="separate"/>
      </w:r>
      <w:r>
        <w:t>117</w:t>
      </w:r>
      <w:r>
        <w:fldChar w:fldCharType="end"/>
      </w:r>
    </w:p>
    <w:p w14:paraId="4BC11527" w14:textId="4A3DF60E"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_Toc219557514 \h </w:instrText>
      </w:r>
      <w:r>
        <w:fldChar w:fldCharType="separate"/>
      </w:r>
      <w:r>
        <w:t>117</w:t>
      </w:r>
      <w:r>
        <w:fldChar w:fldCharType="end"/>
      </w:r>
    </w:p>
    <w:p w14:paraId="49555E19" w14:textId="7F4B73F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_Toc219557515 \h </w:instrText>
      </w:r>
      <w:r>
        <w:fldChar w:fldCharType="separate"/>
      </w:r>
      <w:r>
        <w:t>117</w:t>
      </w:r>
      <w:r>
        <w:fldChar w:fldCharType="end"/>
      </w:r>
    </w:p>
    <w:p w14:paraId="6B07B242" w14:textId="5EF3D47F" w:rsidR="00D17AFC" w:rsidRDefault="00D17AFC">
      <w:pPr>
        <w:pStyle w:val="TOC5"/>
        <w:rPr>
          <w:rFonts w:asciiTheme="minorHAnsi" w:eastAsiaTheme="minorEastAsia" w:hAnsiTheme="minorHAnsi" w:cstheme="minorBidi"/>
          <w:kern w:val="2"/>
          <w:sz w:val="24"/>
          <w:szCs w:val="24"/>
          <w14:ligatures w14:val="standardContextual"/>
        </w:rPr>
      </w:pPr>
      <w:r>
        <w:t>6.6.2.5.1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_Toc219557516 \h </w:instrText>
      </w:r>
      <w:r>
        <w:fldChar w:fldCharType="separate"/>
      </w:r>
      <w:r>
        <w:t>117</w:t>
      </w:r>
      <w:r>
        <w:fldChar w:fldCharType="end"/>
      </w:r>
    </w:p>
    <w:p w14:paraId="214E6B44" w14:textId="21E9327B" w:rsidR="00D17AFC" w:rsidRDefault="00D17AFC">
      <w:pPr>
        <w:pStyle w:val="TOC5"/>
        <w:rPr>
          <w:rFonts w:asciiTheme="minorHAnsi" w:eastAsiaTheme="minorEastAsia" w:hAnsiTheme="minorHAnsi" w:cstheme="minorBidi"/>
          <w:kern w:val="2"/>
          <w:sz w:val="24"/>
          <w:szCs w:val="24"/>
          <w14:ligatures w14:val="standardContextual"/>
        </w:rPr>
      </w:pPr>
      <w:r>
        <w:t>6.6.2.5.2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_Toc219557517 \h </w:instrText>
      </w:r>
      <w:r>
        <w:fldChar w:fldCharType="separate"/>
      </w:r>
      <w:r>
        <w:t>117</w:t>
      </w:r>
      <w:r>
        <w:fldChar w:fldCharType="end"/>
      </w:r>
    </w:p>
    <w:p w14:paraId="5875C8B9" w14:textId="1EDB767A" w:rsidR="00D17AFC" w:rsidRDefault="00D17AF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OTA Time alignment error</w:t>
      </w:r>
      <w:r>
        <w:tab/>
      </w:r>
      <w:r>
        <w:fldChar w:fldCharType="begin"/>
      </w:r>
      <w:r>
        <w:instrText xml:space="preserve"> PAGEREF _Toc219557518 \h </w:instrText>
      </w:r>
      <w:r>
        <w:fldChar w:fldCharType="separate"/>
      </w:r>
      <w:r>
        <w:t>117</w:t>
      </w:r>
      <w:r>
        <w:fldChar w:fldCharType="end"/>
      </w:r>
    </w:p>
    <w:p w14:paraId="39A243D0" w14:textId="33E0470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_Toc219557519 \h </w:instrText>
      </w:r>
      <w:r>
        <w:fldChar w:fldCharType="separate"/>
      </w:r>
      <w:r>
        <w:t>117</w:t>
      </w:r>
      <w:r>
        <w:fldChar w:fldCharType="end"/>
      </w:r>
    </w:p>
    <w:p w14:paraId="21105DE7" w14:textId="59B768C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_Toc219557520 \h </w:instrText>
      </w:r>
      <w:r>
        <w:fldChar w:fldCharType="separate"/>
      </w:r>
      <w:r>
        <w:t>118</w:t>
      </w:r>
      <w:r>
        <w:fldChar w:fldCharType="end"/>
      </w:r>
    </w:p>
    <w:p w14:paraId="0BEF2A82" w14:textId="00347BF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_Toc219557521 \h </w:instrText>
      </w:r>
      <w:r>
        <w:fldChar w:fldCharType="separate"/>
      </w:r>
      <w:r>
        <w:t>118</w:t>
      </w:r>
      <w:r>
        <w:fldChar w:fldCharType="end"/>
      </w:r>
    </w:p>
    <w:p w14:paraId="713E6A8E" w14:textId="5B27EE7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_Toc219557522 \h </w:instrText>
      </w:r>
      <w:r>
        <w:fldChar w:fldCharType="separate"/>
      </w:r>
      <w:r>
        <w:t>118</w:t>
      </w:r>
      <w:r>
        <w:fldChar w:fldCharType="end"/>
      </w:r>
    </w:p>
    <w:p w14:paraId="028AC5AC" w14:textId="32A9CFF3"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_Toc219557523 \h </w:instrText>
      </w:r>
      <w:r>
        <w:fldChar w:fldCharType="separate"/>
      </w:r>
      <w:r>
        <w:t>118</w:t>
      </w:r>
      <w:r>
        <w:fldChar w:fldCharType="end"/>
      </w:r>
    </w:p>
    <w:p w14:paraId="20CE032B" w14:textId="578C49D1"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_Toc219557524 \h </w:instrText>
      </w:r>
      <w:r>
        <w:fldChar w:fldCharType="separate"/>
      </w:r>
      <w:r>
        <w:t>119</w:t>
      </w:r>
      <w:r>
        <w:fldChar w:fldCharType="end"/>
      </w:r>
    </w:p>
    <w:p w14:paraId="1A5C5E7E" w14:textId="45F927C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_Toc219557525 \h </w:instrText>
      </w:r>
      <w:r>
        <w:fldChar w:fldCharType="separate"/>
      </w:r>
      <w:r>
        <w:t>120</w:t>
      </w:r>
      <w:r>
        <w:fldChar w:fldCharType="end"/>
      </w:r>
    </w:p>
    <w:p w14:paraId="64A1D865" w14:textId="7B6B8C5F" w:rsidR="00D17AFC" w:rsidRDefault="00D17AF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UTRA FDD test requirement</w:t>
      </w:r>
      <w:r>
        <w:tab/>
      </w:r>
      <w:r>
        <w:fldChar w:fldCharType="begin"/>
      </w:r>
      <w:r>
        <w:instrText xml:space="preserve"> PAGEREF _Toc219557526 \h </w:instrText>
      </w:r>
      <w:r>
        <w:fldChar w:fldCharType="separate"/>
      </w:r>
      <w:r>
        <w:t>120</w:t>
      </w:r>
      <w:r>
        <w:fldChar w:fldCharType="end"/>
      </w:r>
    </w:p>
    <w:p w14:paraId="2FF7859E" w14:textId="1943CA2F" w:rsidR="00D17AFC" w:rsidRDefault="00D17AFC">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t>E-UTRA test requirement</w:t>
      </w:r>
      <w:r>
        <w:tab/>
      </w:r>
      <w:r>
        <w:fldChar w:fldCharType="begin"/>
      </w:r>
      <w:r>
        <w:instrText xml:space="preserve"> PAGEREF _Toc219557527 \h </w:instrText>
      </w:r>
      <w:r>
        <w:fldChar w:fldCharType="separate"/>
      </w:r>
      <w:r>
        <w:t>120</w:t>
      </w:r>
      <w:r>
        <w:fldChar w:fldCharType="end"/>
      </w:r>
    </w:p>
    <w:p w14:paraId="45CDB997" w14:textId="76999D4C" w:rsidR="00D17AFC" w:rsidRDefault="00D17AFC">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t>NR test requirement</w:t>
      </w:r>
      <w:r>
        <w:tab/>
      </w:r>
      <w:r>
        <w:fldChar w:fldCharType="begin"/>
      </w:r>
      <w:r>
        <w:instrText xml:space="preserve"> PAGEREF _Toc219557528 \h </w:instrText>
      </w:r>
      <w:r>
        <w:fldChar w:fldCharType="separate"/>
      </w:r>
      <w:r>
        <w:t>120</w:t>
      </w:r>
      <w:r>
        <w:fldChar w:fldCharType="end"/>
      </w:r>
    </w:p>
    <w:p w14:paraId="0055C2BB" w14:textId="276CC492" w:rsidR="00D17AFC" w:rsidRDefault="00D17AF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_Toc219557529 \h </w:instrText>
      </w:r>
      <w:r>
        <w:fldChar w:fldCharType="separate"/>
      </w:r>
      <w:r>
        <w:t>120</w:t>
      </w:r>
      <w:r>
        <w:fldChar w:fldCharType="end"/>
      </w:r>
    </w:p>
    <w:p w14:paraId="751C307C" w14:textId="61818D8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_Toc219557530 \h </w:instrText>
      </w:r>
      <w:r>
        <w:fldChar w:fldCharType="separate"/>
      </w:r>
      <w:r>
        <w:t>120</w:t>
      </w:r>
      <w:r>
        <w:fldChar w:fldCharType="end"/>
      </w:r>
    </w:p>
    <w:p w14:paraId="557CF9DC" w14:textId="71D3891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_Toc219557531 \h </w:instrText>
      </w:r>
      <w:r>
        <w:fldChar w:fldCharType="separate"/>
      </w:r>
      <w:r>
        <w:t>120</w:t>
      </w:r>
      <w:r>
        <w:fldChar w:fldCharType="end"/>
      </w:r>
    </w:p>
    <w:p w14:paraId="368A5C0B" w14:textId="3A8DDDA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_Toc219557532 \h </w:instrText>
      </w:r>
      <w:r>
        <w:fldChar w:fldCharType="separate"/>
      </w:r>
      <w:r>
        <w:t>121</w:t>
      </w:r>
      <w:r>
        <w:fldChar w:fldCharType="end"/>
      </w:r>
    </w:p>
    <w:p w14:paraId="74F9D3C8" w14:textId="7A9A386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_Toc219557533 \h </w:instrText>
      </w:r>
      <w:r>
        <w:fldChar w:fldCharType="separate"/>
      </w:r>
      <w:r>
        <w:t>121</w:t>
      </w:r>
      <w:r>
        <w:fldChar w:fldCharType="end"/>
      </w:r>
    </w:p>
    <w:p w14:paraId="2F3E8BEE" w14:textId="71CA635D" w:rsidR="00D17AFC" w:rsidRDefault="00D17AF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UTRA method of test</w:t>
      </w:r>
      <w:r>
        <w:tab/>
      </w:r>
      <w:r>
        <w:fldChar w:fldCharType="begin"/>
      </w:r>
      <w:r>
        <w:instrText xml:space="preserve"> PAGEREF _Toc219557534 \h </w:instrText>
      </w:r>
      <w:r>
        <w:fldChar w:fldCharType="separate"/>
      </w:r>
      <w:r>
        <w:t>121</w:t>
      </w:r>
      <w:r>
        <w:fldChar w:fldCharType="end"/>
      </w:r>
    </w:p>
    <w:p w14:paraId="0D8AEF13" w14:textId="7AE2250F" w:rsidR="00D17AFC" w:rsidRDefault="00D17AF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E-UTRA and NR method of test</w:t>
      </w:r>
      <w:r>
        <w:tab/>
      </w:r>
      <w:r>
        <w:fldChar w:fldCharType="begin"/>
      </w:r>
      <w:r>
        <w:instrText xml:space="preserve"> PAGEREF _Toc219557535 \h </w:instrText>
      </w:r>
      <w:r>
        <w:fldChar w:fldCharType="separate"/>
      </w:r>
      <w:r>
        <w:t>122</w:t>
      </w:r>
      <w:r>
        <w:fldChar w:fldCharType="end"/>
      </w:r>
    </w:p>
    <w:p w14:paraId="26025590" w14:textId="70FB3AC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_Toc219557536 \h </w:instrText>
      </w:r>
      <w:r>
        <w:fldChar w:fldCharType="separate"/>
      </w:r>
      <w:r>
        <w:t>124</w:t>
      </w:r>
      <w:r>
        <w:fldChar w:fldCharType="end"/>
      </w:r>
    </w:p>
    <w:p w14:paraId="42994EDA" w14:textId="7765012C" w:rsidR="00D17AFC" w:rsidRDefault="00D17AFC">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UTRA test requirement</w:t>
      </w:r>
      <w:r>
        <w:tab/>
      </w:r>
      <w:r>
        <w:fldChar w:fldCharType="begin"/>
      </w:r>
      <w:r>
        <w:instrText xml:space="preserve"> PAGEREF _Toc219557537 \h </w:instrText>
      </w:r>
      <w:r>
        <w:fldChar w:fldCharType="separate"/>
      </w:r>
      <w:r>
        <w:t>124</w:t>
      </w:r>
      <w:r>
        <w:fldChar w:fldCharType="end"/>
      </w:r>
    </w:p>
    <w:p w14:paraId="0E72DD5C" w14:textId="61804B54" w:rsidR="00D17AFC" w:rsidRDefault="00D17AFC">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E-UTRA and NR test requirement</w:t>
      </w:r>
      <w:r>
        <w:tab/>
      </w:r>
      <w:r>
        <w:fldChar w:fldCharType="begin"/>
      </w:r>
      <w:r>
        <w:instrText xml:space="preserve"> PAGEREF _Toc219557538 \h </w:instrText>
      </w:r>
      <w:r>
        <w:fldChar w:fldCharType="separate"/>
      </w:r>
      <w:r>
        <w:t>124</w:t>
      </w:r>
      <w:r>
        <w:fldChar w:fldCharType="end"/>
      </w:r>
    </w:p>
    <w:p w14:paraId="67A2D5EE" w14:textId="3EFD17A2" w:rsidR="00D17AFC" w:rsidRDefault="00D17AFC">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_Toc219557539 \h </w:instrText>
      </w:r>
      <w:r>
        <w:fldChar w:fldCharType="separate"/>
      </w:r>
      <w:r>
        <w:t>125</w:t>
      </w:r>
      <w:r>
        <w:fldChar w:fldCharType="end"/>
      </w:r>
    </w:p>
    <w:p w14:paraId="6CF5FE8C" w14:textId="642D4546" w:rsidR="00D17AFC" w:rsidRDefault="00D17AF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_Toc219557540 \h </w:instrText>
      </w:r>
      <w:r>
        <w:fldChar w:fldCharType="separate"/>
      </w:r>
      <w:r>
        <w:t>125</w:t>
      </w:r>
      <w:r>
        <w:fldChar w:fldCharType="end"/>
      </w:r>
    </w:p>
    <w:p w14:paraId="34334110" w14:textId="286DA419" w:rsidR="00D17AFC" w:rsidRDefault="00D17AF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_Toc219557541 \h </w:instrText>
      </w:r>
      <w:r>
        <w:fldChar w:fldCharType="separate"/>
      </w:r>
      <w:r>
        <w:t>125</w:t>
      </w:r>
      <w:r>
        <w:fldChar w:fldCharType="end"/>
      </w:r>
    </w:p>
    <w:p w14:paraId="2D53D490" w14:textId="744BA32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_Toc219557542 \h </w:instrText>
      </w:r>
      <w:r>
        <w:fldChar w:fldCharType="separate"/>
      </w:r>
      <w:r>
        <w:t>125</w:t>
      </w:r>
      <w:r>
        <w:fldChar w:fldCharType="end"/>
      </w:r>
    </w:p>
    <w:p w14:paraId="040E5250" w14:textId="55FAF73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_Toc219557543 \h </w:instrText>
      </w:r>
      <w:r>
        <w:fldChar w:fldCharType="separate"/>
      </w:r>
      <w:r>
        <w:t>125</w:t>
      </w:r>
      <w:r>
        <w:fldChar w:fldCharType="end"/>
      </w:r>
    </w:p>
    <w:p w14:paraId="34786ACE" w14:textId="1ED1E5F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_Toc219557544 \h </w:instrText>
      </w:r>
      <w:r>
        <w:fldChar w:fldCharType="separate"/>
      </w:r>
      <w:r>
        <w:t>126</w:t>
      </w:r>
      <w:r>
        <w:fldChar w:fldCharType="end"/>
      </w:r>
    </w:p>
    <w:p w14:paraId="0AA62CF7" w14:textId="3630AB5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_Toc219557545 \h </w:instrText>
      </w:r>
      <w:r>
        <w:fldChar w:fldCharType="separate"/>
      </w:r>
      <w:r>
        <w:t>126</w:t>
      </w:r>
      <w:r>
        <w:fldChar w:fldCharType="end"/>
      </w:r>
    </w:p>
    <w:p w14:paraId="2417C830" w14:textId="4134009E"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_Toc219557546 \h </w:instrText>
      </w:r>
      <w:r>
        <w:fldChar w:fldCharType="separate"/>
      </w:r>
      <w:r>
        <w:t>126</w:t>
      </w:r>
      <w:r>
        <w:fldChar w:fldCharType="end"/>
      </w:r>
    </w:p>
    <w:p w14:paraId="3F67A5B7" w14:textId="41E47EE7"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_Toc219557547 \h </w:instrText>
      </w:r>
      <w:r>
        <w:fldChar w:fldCharType="separate"/>
      </w:r>
      <w:r>
        <w:t>126</w:t>
      </w:r>
      <w:r>
        <w:fldChar w:fldCharType="end"/>
      </w:r>
    </w:p>
    <w:p w14:paraId="064D33E0" w14:textId="265D365A"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_Toc219557548 \h </w:instrText>
      </w:r>
      <w:r>
        <w:fldChar w:fldCharType="separate"/>
      </w:r>
      <w:r>
        <w:t>127</w:t>
      </w:r>
      <w:r>
        <w:fldChar w:fldCharType="end"/>
      </w:r>
    </w:p>
    <w:p w14:paraId="5ACBDC69" w14:textId="3FCD17ED" w:rsidR="00D17AFC" w:rsidRDefault="00D17AFC">
      <w:pPr>
        <w:pStyle w:val="TOC5"/>
        <w:rPr>
          <w:rFonts w:asciiTheme="minorHAnsi" w:eastAsiaTheme="minorEastAsia" w:hAnsiTheme="minorHAnsi" w:cstheme="minorBidi"/>
          <w:kern w:val="2"/>
          <w:sz w:val="24"/>
          <w:szCs w:val="24"/>
          <w14:ligatures w14:val="standardContextual"/>
        </w:rPr>
      </w:pPr>
      <w:r>
        <w:t>6.7.2.5.1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_Toc219557549 \h </w:instrText>
      </w:r>
      <w:r>
        <w:fldChar w:fldCharType="separate"/>
      </w:r>
      <w:r>
        <w:t>127</w:t>
      </w:r>
      <w:r>
        <w:fldChar w:fldCharType="end"/>
      </w:r>
    </w:p>
    <w:p w14:paraId="59D37F49" w14:textId="62C6F4C5" w:rsidR="00D17AFC" w:rsidRDefault="00D17AFC">
      <w:pPr>
        <w:pStyle w:val="TOC5"/>
        <w:rPr>
          <w:rFonts w:asciiTheme="minorHAnsi" w:eastAsiaTheme="minorEastAsia" w:hAnsiTheme="minorHAnsi" w:cstheme="minorBidi"/>
          <w:kern w:val="2"/>
          <w:sz w:val="24"/>
          <w:szCs w:val="24"/>
          <w14:ligatures w14:val="standardContextual"/>
        </w:rPr>
      </w:pPr>
      <w:r>
        <w:t>6.7.2.5.2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_Toc219557550 \h </w:instrText>
      </w:r>
      <w:r>
        <w:fldChar w:fldCharType="separate"/>
      </w:r>
      <w:r>
        <w:t>127</w:t>
      </w:r>
      <w:r>
        <w:fldChar w:fldCharType="end"/>
      </w:r>
    </w:p>
    <w:p w14:paraId="21C6F6E0" w14:textId="45172DC0" w:rsidR="00D17AFC" w:rsidRDefault="00D17AFC">
      <w:pPr>
        <w:pStyle w:val="TOC5"/>
        <w:rPr>
          <w:rFonts w:asciiTheme="minorHAnsi" w:eastAsiaTheme="minorEastAsia" w:hAnsiTheme="minorHAnsi" w:cstheme="minorBidi"/>
          <w:kern w:val="2"/>
          <w:sz w:val="24"/>
          <w:szCs w:val="24"/>
          <w14:ligatures w14:val="standardContextual"/>
        </w:rPr>
      </w:pPr>
      <w:r>
        <w:t>6.7.2.5.3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_Toc219557551 \h </w:instrText>
      </w:r>
      <w:r>
        <w:fldChar w:fldCharType="separate"/>
      </w:r>
      <w:r>
        <w:t>128</w:t>
      </w:r>
      <w:r>
        <w:fldChar w:fldCharType="end"/>
      </w:r>
    </w:p>
    <w:p w14:paraId="68F9C3AB" w14:textId="6137F679" w:rsidR="00D17AFC" w:rsidRDefault="00D17AF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OTA Adjacent Channel Leakage power Ratio</w:t>
      </w:r>
      <w:r>
        <w:tab/>
      </w:r>
      <w:r>
        <w:fldChar w:fldCharType="begin"/>
      </w:r>
      <w:r>
        <w:instrText xml:space="preserve"> PAGEREF _Toc219557552 \h </w:instrText>
      </w:r>
      <w:r>
        <w:fldChar w:fldCharType="separate"/>
      </w:r>
      <w:r>
        <w:t>128</w:t>
      </w:r>
      <w:r>
        <w:fldChar w:fldCharType="end"/>
      </w:r>
    </w:p>
    <w:p w14:paraId="50D45E39" w14:textId="2EA3DD3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_Toc219557553 \h </w:instrText>
      </w:r>
      <w:r>
        <w:fldChar w:fldCharType="separate"/>
      </w:r>
      <w:r>
        <w:t>128</w:t>
      </w:r>
      <w:r>
        <w:fldChar w:fldCharType="end"/>
      </w:r>
    </w:p>
    <w:p w14:paraId="7E2F8825" w14:textId="608766B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_Toc219557554 \h </w:instrText>
      </w:r>
      <w:r>
        <w:fldChar w:fldCharType="separate"/>
      </w:r>
      <w:r>
        <w:t>128</w:t>
      </w:r>
      <w:r>
        <w:fldChar w:fldCharType="end"/>
      </w:r>
    </w:p>
    <w:p w14:paraId="0086F2AD" w14:textId="5341DCD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_Toc219557555 \h </w:instrText>
      </w:r>
      <w:r>
        <w:fldChar w:fldCharType="separate"/>
      </w:r>
      <w:r>
        <w:t>128</w:t>
      </w:r>
      <w:r>
        <w:fldChar w:fldCharType="end"/>
      </w:r>
    </w:p>
    <w:p w14:paraId="54187472" w14:textId="077B95B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_Toc219557556 \h </w:instrText>
      </w:r>
      <w:r>
        <w:fldChar w:fldCharType="separate"/>
      </w:r>
      <w:r>
        <w:t>128</w:t>
      </w:r>
      <w:r>
        <w:fldChar w:fldCharType="end"/>
      </w:r>
    </w:p>
    <w:p w14:paraId="49380997" w14:textId="0B569C71"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_Toc219557557 \h </w:instrText>
      </w:r>
      <w:r>
        <w:fldChar w:fldCharType="separate"/>
      </w:r>
      <w:r>
        <w:t>128</w:t>
      </w:r>
      <w:r>
        <w:fldChar w:fldCharType="end"/>
      </w:r>
    </w:p>
    <w:p w14:paraId="05D4B270" w14:textId="69087277"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_Toc219557558 \h </w:instrText>
      </w:r>
      <w:r>
        <w:fldChar w:fldCharType="separate"/>
      </w:r>
      <w:r>
        <w:t>129</w:t>
      </w:r>
      <w:r>
        <w:fldChar w:fldCharType="end"/>
      </w:r>
    </w:p>
    <w:p w14:paraId="4BCE183A" w14:textId="527845F0" w:rsidR="00D17AFC" w:rsidRDefault="00D17AFC">
      <w:pPr>
        <w:pStyle w:val="TOC6"/>
        <w:rPr>
          <w:rFonts w:asciiTheme="minorHAnsi" w:eastAsiaTheme="minorEastAsia" w:hAnsiTheme="minorHAnsi" w:cstheme="minorBidi"/>
          <w:kern w:val="2"/>
          <w:sz w:val="24"/>
          <w:szCs w:val="24"/>
          <w14:ligatures w14:val="standardContextual"/>
        </w:rPr>
      </w:pPr>
      <w:r>
        <w:t>6.7.3.4.2.2</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_Toc219557559 \h </w:instrText>
      </w:r>
      <w:r>
        <w:fldChar w:fldCharType="separate"/>
      </w:r>
      <w:r>
        <w:t>130</w:t>
      </w:r>
      <w:r>
        <w:fldChar w:fldCharType="end"/>
      </w:r>
    </w:p>
    <w:p w14:paraId="3C8442FC" w14:textId="2FDE4217" w:rsidR="00D17AFC" w:rsidRDefault="00D17AFC">
      <w:pPr>
        <w:pStyle w:val="TOC6"/>
        <w:rPr>
          <w:rFonts w:asciiTheme="minorHAnsi" w:eastAsiaTheme="minorEastAsia" w:hAnsiTheme="minorHAnsi" w:cstheme="minorBidi"/>
          <w:kern w:val="2"/>
          <w:sz w:val="24"/>
          <w:szCs w:val="24"/>
          <w14:ligatures w14:val="standardContextual"/>
        </w:rPr>
      </w:pPr>
      <w:r>
        <w:t>6.7.3.4.2.3</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_Toc219557560 \h </w:instrText>
      </w:r>
      <w:r>
        <w:fldChar w:fldCharType="separate"/>
      </w:r>
      <w:r>
        <w:t>130</w:t>
      </w:r>
      <w:r>
        <w:fldChar w:fldCharType="end"/>
      </w:r>
    </w:p>
    <w:p w14:paraId="390A9630" w14:textId="508333A1" w:rsidR="00D17AFC" w:rsidRDefault="00D17AFC">
      <w:pPr>
        <w:pStyle w:val="TOC6"/>
        <w:rPr>
          <w:rFonts w:asciiTheme="minorHAnsi" w:eastAsiaTheme="minorEastAsia" w:hAnsiTheme="minorHAnsi" w:cstheme="minorBidi"/>
          <w:kern w:val="2"/>
          <w:sz w:val="24"/>
          <w:szCs w:val="24"/>
          <w14:ligatures w14:val="standardContextual"/>
        </w:rPr>
      </w:pPr>
      <w:r>
        <w:t>6.7.3.4.2.4</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_Toc219557561 \h </w:instrText>
      </w:r>
      <w:r>
        <w:fldChar w:fldCharType="separate"/>
      </w:r>
      <w:r>
        <w:t>130</w:t>
      </w:r>
      <w:r>
        <w:fldChar w:fldCharType="end"/>
      </w:r>
    </w:p>
    <w:p w14:paraId="663084B4" w14:textId="41D293B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_Toc219557562 \h </w:instrText>
      </w:r>
      <w:r>
        <w:fldChar w:fldCharType="separate"/>
      </w:r>
      <w:r>
        <w:t>131</w:t>
      </w:r>
      <w:r>
        <w:fldChar w:fldCharType="end"/>
      </w:r>
    </w:p>
    <w:p w14:paraId="6E5FE25A" w14:textId="2A0A2EA7" w:rsidR="00D17AFC" w:rsidRDefault="00D17AFC">
      <w:pPr>
        <w:pStyle w:val="TOC5"/>
        <w:rPr>
          <w:rFonts w:asciiTheme="minorHAnsi" w:eastAsiaTheme="minorEastAsia" w:hAnsiTheme="minorHAnsi" w:cstheme="minorBidi"/>
          <w:kern w:val="2"/>
          <w:sz w:val="24"/>
          <w:szCs w:val="24"/>
          <w14:ligatures w14:val="standardContextual"/>
        </w:rPr>
      </w:pPr>
      <w:r>
        <w:t>6.7.3.5.1</w:t>
      </w:r>
      <w:r>
        <w:rPr>
          <w:rFonts w:asciiTheme="minorHAnsi" w:eastAsiaTheme="minorEastAsia" w:hAnsiTheme="minorHAnsi" w:cstheme="minorBidi"/>
          <w:kern w:val="2"/>
          <w:sz w:val="24"/>
          <w:szCs w:val="24"/>
          <w14:ligatures w14:val="standardContextual"/>
        </w:rPr>
        <w:tab/>
      </w:r>
      <w:r>
        <w:t>MSR</w:t>
      </w:r>
      <w:r>
        <w:tab/>
      </w:r>
      <w:r>
        <w:fldChar w:fldCharType="begin"/>
      </w:r>
      <w:r>
        <w:instrText xml:space="preserve"> PAGEREF _Toc219557563 \h </w:instrText>
      </w:r>
      <w:r>
        <w:fldChar w:fldCharType="separate"/>
      </w:r>
      <w:r>
        <w:t>131</w:t>
      </w:r>
      <w:r>
        <w:fldChar w:fldCharType="end"/>
      </w:r>
    </w:p>
    <w:p w14:paraId="6F7B8549" w14:textId="77F8F9ED" w:rsidR="00D17AFC" w:rsidRDefault="00D17AFC">
      <w:pPr>
        <w:pStyle w:val="TOC5"/>
        <w:rPr>
          <w:rFonts w:asciiTheme="minorHAnsi" w:eastAsiaTheme="minorEastAsia" w:hAnsiTheme="minorHAnsi" w:cstheme="minorBidi"/>
          <w:kern w:val="2"/>
          <w:sz w:val="24"/>
          <w:szCs w:val="24"/>
          <w14:ligatures w14:val="standardContextual"/>
        </w:rPr>
      </w:pPr>
      <w:r>
        <w:t>6.7.3.5.2</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_Toc219557564 \h </w:instrText>
      </w:r>
      <w:r>
        <w:fldChar w:fldCharType="separate"/>
      </w:r>
      <w:r>
        <w:t>137</w:t>
      </w:r>
      <w:r>
        <w:fldChar w:fldCharType="end"/>
      </w:r>
    </w:p>
    <w:p w14:paraId="70B5459E" w14:textId="25714912" w:rsidR="00D17AFC" w:rsidRDefault="00D17AFC">
      <w:pPr>
        <w:pStyle w:val="TOC5"/>
        <w:rPr>
          <w:rFonts w:asciiTheme="minorHAnsi" w:eastAsiaTheme="minorEastAsia" w:hAnsiTheme="minorHAnsi" w:cstheme="minorBidi"/>
          <w:kern w:val="2"/>
          <w:sz w:val="24"/>
          <w:szCs w:val="24"/>
          <w14:ligatures w14:val="standardContextual"/>
        </w:rPr>
      </w:pPr>
      <w:r>
        <w:t>6.7.3.5.3</w:t>
      </w:r>
      <w:r>
        <w:rPr>
          <w:rFonts w:asciiTheme="minorHAnsi" w:eastAsiaTheme="minorEastAsia" w:hAnsiTheme="minorHAnsi" w:cstheme="minorBidi"/>
          <w:kern w:val="2"/>
          <w:sz w:val="24"/>
          <w:szCs w:val="24"/>
          <w14:ligatures w14:val="standardContextual"/>
        </w:rPr>
        <w:tab/>
      </w:r>
      <w:r>
        <w:t>E-UTRA</w:t>
      </w:r>
      <w:r>
        <w:tab/>
      </w:r>
      <w:r>
        <w:fldChar w:fldCharType="begin"/>
      </w:r>
      <w:r>
        <w:instrText xml:space="preserve"> PAGEREF _Toc219557565 \h </w:instrText>
      </w:r>
      <w:r>
        <w:fldChar w:fldCharType="separate"/>
      </w:r>
      <w:r>
        <w:t>139</w:t>
      </w:r>
      <w:r>
        <w:fldChar w:fldCharType="end"/>
      </w:r>
    </w:p>
    <w:p w14:paraId="753CA13A" w14:textId="55AEB327" w:rsidR="00D17AFC" w:rsidRDefault="00D17AFC">
      <w:pPr>
        <w:pStyle w:val="TOC3"/>
        <w:rPr>
          <w:rFonts w:asciiTheme="minorHAnsi" w:eastAsiaTheme="minorEastAsia" w:hAnsiTheme="minorHAnsi" w:cstheme="minorBidi"/>
          <w:kern w:val="2"/>
          <w:sz w:val="24"/>
          <w:szCs w:val="24"/>
          <w14:ligatures w14:val="standardContextual"/>
        </w:rPr>
      </w:pPr>
      <w:r w:rsidRPr="00D726E6">
        <w:rPr>
          <w:rFonts w:eastAsia="SimSun"/>
        </w:rPr>
        <w:t>6.7.4</w:t>
      </w:r>
      <w:r>
        <w:rPr>
          <w:rFonts w:asciiTheme="minorHAnsi" w:eastAsiaTheme="minorEastAsia" w:hAnsiTheme="minorHAnsi" w:cstheme="minorBidi"/>
          <w:kern w:val="2"/>
          <w:sz w:val="24"/>
          <w:szCs w:val="24"/>
          <w14:ligatures w14:val="standardContextual"/>
        </w:rPr>
        <w:tab/>
      </w:r>
      <w:r w:rsidRPr="00D726E6">
        <w:rPr>
          <w:rFonts w:eastAsia="SimSun"/>
        </w:rPr>
        <w:t>OTA Spectrum emission mask</w:t>
      </w:r>
      <w:r>
        <w:tab/>
      </w:r>
      <w:r>
        <w:fldChar w:fldCharType="begin"/>
      </w:r>
      <w:r>
        <w:instrText xml:space="preserve"> PAGEREF _Toc219557566 \h </w:instrText>
      </w:r>
      <w:r>
        <w:fldChar w:fldCharType="separate"/>
      </w:r>
      <w:r>
        <w:t>142</w:t>
      </w:r>
      <w:r>
        <w:fldChar w:fldCharType="end"/>
      </w:r>
    </w:p>
    <w:p w14:paraId="32021E64" w14:textId="77A63104"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_Toc219557567 \h </w:instrText>
      </w:r>
      <w:r>
        <w:fldChar w:fldCharType="separate"/>
      </w:r>
      <w:r>
        <w:t>142</w:t>
      </w:r>
      <w:r>
        <w:fldChar w:fldCharType="end"/>
      </w:r>
    </w:p>
    <w:p w14:paraId="1654A099" w14:textId="09E33F8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_Toc219557568 \h </w:instrText>
      </w:r>
      <w:r>
        <w:fldChar w:fldCharType="separate"/>
      </w:r>
      <w:r>
        <w:t>142</w:t>
      </w:r>
      <w:r>
        <w:fldChar w:fldCharType="end"/>
      </w:r>
    </w:p>
    <w:p w14:paraId="47A1BEE2" w14:textId="0964DE84"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_Toc219557569 \h </w:instrText>
      </w:r>
      <w:r>
        <w:fldChar w:fldCharType="separate"/>
      </w:r>
      <w:r>
        <w:t>142</w:t>
      </w:r>
      <w:r>
        <w:fldChar w:fldCharType="end"/>
      </w:r>
    </w:p>
    <w:p w14:paraId="2324D1E0" w14:textId="298FF0D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_Toc219557570 \h </w:instrText>
      </w:r>
      <w:r>
        <w:fldChar w:fldCharType="separate"/>
      </w:r>
      <w:r>
        <w:t>142</w:t>
      </w:r>
      <w:r>
        <w:fldChar w:fldCharType="end"/>
      </w:r>
    </w:p>
    <w:p w14:paraId="569435D2" w14:textId="765DB18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_Toc219557571 \h </w:instrText>
      </w:r>
      <w:r>
        <w:fldChar w:fldCharType="separate"/>
      </w:r>
      <w:r>
        <w:t>142</w:t>
      </w:r>
      <w:r>
        <w:fldChar w:fldCharType="end"/>
      </w:r>
    </w:p>
    <w:p w14:paraId="0EE1A304" w14:textId="2632BDA4"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_Toc219557572 \h </w:instrText>
      </w:r>
      <w:r>
        <w:fldChar w:fldCharType="separate"/>
      </w:r>
      <w:r>
        <w:t>143</w:t>
      </w:r>
      <w:r>
        <w:fldChar w:fldCharType="end"/>
      </w:r>
    </w:p>
    <w:p w14:paraId="01378F3F" w14:textId="4345BF82"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_Toc219557573 \h </w:instrText>
      </w:r>
      <w:r>
        <w:fldChar w:fldCharType="separate"/>
      </w:r>
      <w:r>
        <w:t>144</w:t>
      </w:r>
      <w:r>
        <w:fldChar w:fldCharType="end"/>
      </w:r>
    </w:p>
    <w:p w14:paraId="4B7F1F9B" w14:textId="35BAB430" w:rsidR="00D17AFC" w:rsidRDefault="00D17AFC">
      <w:pPr>
        <w:pStyle w:val="TOC5"/>
        <w:rPr>
          <w:rFonts w:asciiTheme="minorHAnsi" w:eastAsiaTheme="minorEastAsia" w:hAnsiTheme="minorHAnsi" w:cstheme="minorBidi"/>
          <w:kern w:val="2"/>
          <w:sz w:val="24"/>
          <w:szCs w:val="24"/>
          <w14:ligatures w14:val="standardContextual"/>
        </w:rPr>
      </w:pPr>
      <w:r>
        <w:t>6.7.4.5.1</w:t>
      </w:r>
      <w:r>
        <w:rPr>
          <w:rFonts w:asciiTheme="minorHAnsi" w:eastAsiaTheme="minorEastAsia" w:hAnsiTheme="minorHAnsi" w:cstheme="minorBidi"/>
          <w:kern w:val="2"/>
          <w:sz w:val="24"/>
          <w:szCs w:val="24"/>
          <w14:ligatures w14:val="standardContextual"/>
        </w:rPr>
        <w:tab/>
      </w:r>
      <w:r>
        <w:t>UTRA FDD</w:t>
      </w:r>
      <w:r>
        <w:tab/>
      </w:r>
      <w:r>
        <w:fldChar w:fldCharType="begin"/>
      </w:r>
      <w:r>
        <w:instrText xml:space="preserve"> PAGEREF _Toc219557574 \h </w:instrText>
      </w:r>
      <w:r>
        <w:fldChar w:fldCharType="separate"/>
      </w:r>
      <w:r>
        <w:t>144</w:t>
      </w:r>
      <w:r>
        <w:fldChar w:fldCharType="end"/>
      </w:r>
    </w:p>
    <w:p w14:paraId="66EC4E3B" w14:textId="228F6A6B" w:rsidR="00D17AFC" w:rsidRDefault="00D17AF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OTA Operating band unwanted emission</w:t>
      </w:r>
      <w:r>
        <w:tab/>
      </w:r>
      <w:r>
        <w:fldChar w:fldCharType="begin"/>
      </w:r>
      <w:r>
        <w:instrText xml:space="preserve"> PAGEREF _Toc219557575 \h </w:instrText>
      </w:r>
      <w:r>
        <w:fldChar w:fldCharType="separate"/>
      </w:r>
      <w:r>
        <w:t>154</w:t>
      </w:r>
      <w:r>
        <w:fldChar w:fldCharType="end"/>
      </w:r>
    </w:p>
    <w:p w14:paraId="12821955" w14:textId="50C443D8"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_Toc219557576 \h </w:instrText>
      </w:r>
      <w:r>
        <w:fldChar w:fldCharType="separate"/>
      </w:r>
      <w:r>
        <w:t>154</w:t>
      </w:r>
      <w:r>
        <w:fldChar w:fldCharType="end"/>
      </w:r>
    </w:p>
    <w:p w14:paraId="24129AF0" w14:textId="323FB53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_Toc219557577 \h </w:instrText>
      </w:r>
      <w:r>
        <w:fldChar w:fldCharType="separate"/>
      </w:r>
      <w:r>
        <w:t>154</w:t>
      </w:r>
      <w:r>
        <w:fldChar w:fldCharType="end"/>
      </w:r>
    </w:p>
    <w:p w14:paraId="78CEA07B" w14:textId="487C281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_Toc219557578 \h </w:instrText>
      </w:r>
      <w:r>
        <w:fldChar w:fldCharType="separate"/>
      </w:r>
      <w:r>
        <w:t>155</w:t>
      </w:r>
      <w:r>
        <w:fldChar w:fldCharType="end"/>
      </w:r>
    </w:p>
    <w:p w14:paraId="29EF90D6" w14:textId="6C2A7F9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_Toc219557579 \h </w:instrText>
      </w:r>
      <w:r>
        <w:fldChar w:fldCharType="separate"/>
      </w:r>
      <w:r>
        <w:t>155</w:t>
      </w:r>
      <w:r>
        <w:fldChar w:fldCharType="end"/>
      </w:r>
    </w:p>
    <w:p w14:paraId="669428D9" w14:textId="2C9C024E"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_Toc219557580 \h </w:instrText>
      </w:r>
      <w:r>
        <w:fldChar w:fldCharType="separate"/>
      </w:r>
      <w:r>
        <w:t>155</w:t>
      </w:r>
      <w:r>
        <w:fldChar w:fldCharType="end"/>
      </w:r>
    </w:p>
    <w:p w14:paraId="5CEFF521" w14:textId="1989876C"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_Toc219557581 \h </w:instrText>
      </w:r>
      <w:r>
        <w:fldChar w:fldCharType="separate"/>
      </w:r>
      <w:r>
        <w:t>155</w:t>
      </w:r>
      <w:r>
        <w:fldChar w:fldCharType="end"/>
      </w:r>
    </w:p>
    <w:p w14:paraId="7C9BED31" w14:textId="331124D4"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_Toc219557582 \h </w:instrText>
      </w:r>
      <w:r>
        <w:fldChar w:fldCharType="separate"/>
      </w:r>
      <w:r>
        <w:t>156</w:t>
      </w:r>
      <w:r>
        <w:fldChar w:fldCharType="end"/>
      </w:r>
    </w:p>
    <w:p w14:paraId="04E77AD3" w14:textId="49E4EB0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6.7.5.5.1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_Toc219557583 \h </w:instrText>
      </w:r>
      <w:r>
        <w:fldChar w:fldCharType="separate"/>
      </w:r>
      <w:r>
        <w:t>156</w:t>
      </w:r>
      <w:r>
        <w:fldChar w:fldCharType="end"/>
      </w:r>
    </w:p>
    <w:p w14:paraId="3F5F943E" w14:textId="3A8C69A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6.7.5.5.2</w:t>
      </w:r>
      <w:r>
        <w:rPr>
          <w:rFonts w:asciiTheme="minorHAnsi" w:eastAsiaTheme="minorEastAsia"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_Toc219557584 \h </w:instrText>
      </w:r>
      <w:r>
        <w:fldChar w:fldCharType="separate"/>
      </w:r>
      <w:r>
        <w:t>156</w:t>
      </w:r>
      <w:r>
        <w:fldChar w:fldCharType="end"/>
      </w:r>
    </w:p>
    <w:p w14:paraId="50C6F314" w14:textId="17D5F158"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6.7.5.5.3</w:t>
      </w:r>
      <w:r>
        <w:rPr>
          <w:rFonts w:asciiTheme="minorHAnsi" w:eastAsiaTheme="minorEastAsia" w:hAnsiTheme="minorHAnsi" w:cstheme="minorBidi"/>
          <w:kern w:val="2"/>
          <w:sz w:val="24"/>
          <w:szCs w:val="24"/>
          <w14:ligatures w14:val="standardContextual"/>
        </w:rPr>
        <w:tab/>
      </w:r>
      <w:r>
        <w:rPr>
          <w:lang w:eastAsia="sv-SE"/>
        </w:rPr>
        <w:t>MSR Band Category 2</w:t>
      </w:r>
      <w:r>
        <w:tab/>
      </w:r>
      <w:r>
        <w:fldChar w:fldCharType="begin"/>
      </w:r>
      <w:r>
        <w:instrText xml:space="preserve"> PAGEREF _Toc219557585 \h </w:instrText>
      </w:r>
      <w:r>
        <w:fldChar w:fldCharType="separate"/>
      </w:r>
      <w:r>
        <w:t>164</w:t>
      </w:r>
      <w:r>
        <w:fldChar w:fldCharType="end"/>
      </w:r>
    </w:p>
    <w:p w14:paraId="7B6816F6" w14:textId="56CA4F8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6.7.5.5.4</w:t>
      </w:r>
      <w:r>
        <w:rPr>
          <w:rFonts w:asciiTheme="minorHAnsi" w:eastAsiaTheme="minorEastAsia"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_Toc219557586 \h </w:instrText>
      </w:r>
      <w:r>
        <w:fldChar w:fldCharType="separate"/>
      </w:r>
      <w:r>
        <w:t>171</w:t>
      </w:r>
      <w:r>
        <w:fldChar w:fldCharType="end"/>
      </w:r>
    </w:p>
    <w:p w14:paraId="6345CD42" w14:textId="20BDDDCC"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6.7.5.5.5</w:t>
      </w:r>
      <w:r>
        <w:rPr>
          <w:rFonts w:asciiTheme="minorHAnsi" w:eastAsiaTheme="minorEastAsia" w:hAnsiTheme="minorHAnsi" w:cstheme="minorBidi"/>
          <w:kern w:val="2"/>
          <w:sz w:val="24"/>
          <w:szCs w:val="24"/>
          <w14:ligatures w14:val="standardContextual"/>
        </w:rPr>
        <w:tab/>
      </w:r>
      <w:r>
        <w:rPr>
          <w:lang w:eastAsia="sv-SE"/>
        </w:rPr>
        <w:t>E-UTRA</w:t>
      </w:r>
      <w:r>
        <w:tab/>
      </w:r>
      <w:r>
        <w:fldChar w:fldCharType="begin"/>
      </w:r>
      <w:r>
        <w:instrText xml:space="preserve"> PAGEREF _Toc219557587 \h </w:instrText>
      </w:r>
      <w:r>
        <w:fldChar w:fldCharType="separate"/>
      </w:r>
      <w:r>
        <w:t>175</w:t>
      </w:r>
      <w:r>
        <w:fldChar w:fldCharType="end"/>
      </w:r>
    </w:p>
    <w:p w14:paraId="07E03A6A" w14:textId="3A52DA81" w:rsidR="00D17AFC" w:rsidRDefault="00D17AFC">
      <w:pPr>
        <w:pStyle w:val="TOC3"/>
        <w:rPr>
          <w:rFonts w:asciiTheme="minorHAnsi" w:eastAsiaTheme="minorEastAsia" w:hAnsiTheme="minorHAnsi" w:cstheme="minorBidi"/>
          <w:kern w:val="2"/>
          <w:sz w:val="24"/>
          <w:szCs w:val="24"/>
          <w14:ligatures w14:val="standardContextual"/>
        </w:rPr>
      </w:pPr>
      <w:r>
        <w:t>6.7.6</w:t>
      </w:r>
      <w:r>
        <w:rPr>
          <w:rFonts w:asciiTheme="minorHAnsi" w:eastAsiaTheme="minorEastAsia" w:hAnsiTheme="minorHAnsi" w:cstheme="minorBidi"/>
          <w:kern w:val="2"/>
          <w:sz w:val="24"/>
          <w:szCs w:val="24"/>
          <w14:ligatures w14:val="standardContextual"/>
        </w:rPr>
        <w:tab/>
      </w:r>
      <w:r>
        <w:t>OTA Spurious emission</w:t>
      </w:r>
      <w:r>
        <w:tab/>
      </w:r>
      <w:r>
        <w:fldChar w:fldCharType="begin"/>
      </w:r>
      <w:r>
        <w:instrText xml:space="preserve"> PAGEREF _Toc219557588 \h </w:instrText>
      </w:r>
      <w:r>
        <w:fldChar w:fldCharType="separate"/>
      </w:r>
      <w:r>
        <w:t>196</w:t>
      </w:r>
      <w:r>
        <w:fldChar w:fldCharType="end"/>
      </w:r>
    </w:p>
    <w:p w14:paraId="402DBB64" w14:textId="1A04F45E" w:rsidR="00D17AFC" w:rsidRDefault="00D17AFC">
      <w:pPr>
        <w:pStyle w:val="TOC4"/>
        <w:rPr>
          <w:rFonts w:asciiTheme="minorHAnsi" w:eastAsiaTheme="minorEastAsia" w:hAnsiTheme="minorHAnsi" w:cstheme="minorBidi"/>
          <w:kern w:val="2"/>
          <w:sz w:val="24"/>
          <w:szCs w:val="24"/>
          <w14:ligatures w14:val="standardContextual"/>
        </w:rPr>
      </w:pPr>
      <w:r>
        <w:t>6.7.6.1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_Toc219557589 \h </w:instrText>
      </w:r>
      <w:r>
        <w:fldChar w:fldCharType="separate"/>
      </w:r>
      <w:r>
        <w:t>196</w:t>
      </w:r>
      <w:r>
        <w:fldChar w:fldCharType="end"/>
      </w:r>
    </w:p>
    <w:p w14:paraId="357ABEB9" w14:textId="53BAE952" w:rsidR="00D17AFC" w:rsidRDefault="00D17AFC">
      <w:pPr>
        <w:pStyle w:val="TOC4"/>
        <w:rPr>
          <w:rFonts w:asciiTheme="minorHAnsi" w:eastAsiaTheme="minorEastAsia" w:hAnsiTheme="minorHAnsi" w:cstheme="minorBidi"/>
          <w:kern w:val="2"/>
          <w:sz w:val="24"/>
          <w:szCs w:val="24"/>
          <w14:ligatures w14:val="standardContextual"/>
        </w:rPr>
      </w:pPr>
      <w:r>
        <w:t>6.7.6.2</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_Toc219557590 \h </w:instrText>
      </w:r>
      <w:r>
        <w:fldChar w:fldCharType="separate"/>
      </w:r>
      <w:r>
        <w:t>197</w:t>
      </w:r>
      <w:r>
        <w:fldChar w:fldCharType="end"/>
      </w:r>
    </w:p>
    <w:p w14:paraId="40F39F6A" w14:textId="2EF6144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_Toc219557591 \h </w:instrText>
      </w:r>
      <w:r>
        <w:fldChar w:fldCharType="separate"/>
      </w:r>
      <w:r>
        <w:t>197</w:t>
      </w:r>
      <w:r>
        <w:fldChar w:fldCharType="end"/>
      </w:r>
    </w:p>
    <w:p w14:paraId="5D378809" w14:textId="7215763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_Toc219557592 \h </w:instrText>
      </w:r>
      <w:r>
        <w:fldChar w:fldCharType="separate"/>
      </w:r>
      <w:r>
        <w:t>197</w:t>
      </w:r>
      <w:r>
        <w:fldChar w:fldCharType="end"/>
      </w:r>
    </w:p>
    <w:p w14:paraId="366ABC01" w14:textId="5174F6C8"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_Toc219557593 \h </w:instrText>
      </w:r>
      <w:r>
        <w:fldChar w:fldCharType="separate"/>
      </w:r>
      <w:r>
        <w:t>197</w:t>
      </w:r>
      <w:r>
        <w:fldChar w:fldCharType="end"/>
      </w:r>
    </w:p>
    <w:p w14:paraId="37BB3A12" w14:textId="47A57D21"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_Toc219557594 \h </w:instrText>
      </w:r>
      <w:r>
        <w:fldChar w:fldCharType="separate"/>
      </w:r>
      <w:r>
        <w:t>197</w:t>
      </w:r>
      <w:r>
        <w:fldChar w:fldCharType="end"/>
      </w:r>
    </w:p>
    <w:p w14:paraId="24AF97DC" w14:textId="02DF5DF1"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7.6.2.5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_Toc219557595 \h </w:instrText>
      </w:r>
      <w:r>
        <w:fldChar w:fldCharType="separate"/>
      </w:r>
      <w:r>
        <w:t>198</w:t>
      </w:r>
      <w:r>
        <w:fldChar w:fldCharType="end"/>
      </w:r>
    </w:p>
    <w:p w14:paraId="7F61AC28" w14:textId="06B8BE60" w:rsidR="00D17AFC" w:rsidRDefault="00D17AFC">
      <w:pPr>
        <w:pStyle w:val="TOC4"/>
        <w:rPr>
          <w:rFonts w:asciiTheme="minorHAnsi" w:eastAsiaTheme="minorEastAsia" w:hAnsiTheme="minorHAnsi" w:cstheme="minorBidi"/>
          <w:kern w:val="2"/>
          <w:sz w:val="24"/>
          <w:szCs w:val="24"/>
          <w14:ligatures w14:val="standardContextual"/>
        </w:rPr>
      </w:pPr>
      <w:r>
        <w:t>6.7.6.3</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_Toc219557596 \h </w:instrText>
      </w:r>
      <w:r>
        <w:fldChar w:fldCharType="separate"/>
      </w:r>
      <w:r>
        <w:t>201</w:t>
      </w:r>
      <w:r>
        <w:fldChar w:fldCharType="end"/>
      </w:r>
    </w:p>
    <w:p w14:paraId="6116878B" w14:textId="45B4DFE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_Toc219557597 \h </w:instrText>
      </w:r>
      <w:r>
        <w:fldChar w:fldCharType="separate"/>
      </w:r>
      <w:r>
        <w:t>201</w:t>
      </w:r>
      <w:r>
        <w:fldChar w:fldCharType="end"/>
      </w:r>
    </w:p>
    <w:p w14:paraId="385ADA01" w14:textId="224E9AA7"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_Toc219557598 \h </w:instrText>
      </w:r>
      <w:r>
        <w:fldChar w:fldCharType="separate"/>
      </w:r>
      <w:r>
        <w:t>201</w:t>
      </w:r>
      <w:r>
        <w:fldChar w:fldCharType="end"/>
      </w:r>
    </w:p>
    <w:p w14:paraId="106A3188" w14:textId="0F0BE1A0"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_Toc219557599 \h </w:instrText>
      </w:r>
      <w:r>
        <w:fldChar w:fldCharType="separate"/>
      </w:r>
      <w:r>
        <w:t>201</w:t>
      </w:r>
      <w:r>
        <w:fldChar w:fldCharType="end"/>
      </w:r>
    </w:p>
    <w:p w14:paraId="54FAE7BA" w14:textId="1043F414"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_Toc219557600 \h </w:instrText>
      </w:r>
      <w:r>
        <w:fldChar w:fldCharType="separate"/>
      </w:r>
      <w:r>
        <w:t>201</w:t>
      </w:r>
      <w:r>
        <w:fldChar w:fldCharType="end"/>
      </w:r>
    </w:p>
    <w:p w14:paraId="3898A2B0" w14:textId="5B29146B"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_Toc219557601 \h </w:instrText>
      </w:r>
      <w:r>
        <w:fldChar w:fldCharType="separate"/>
      </w:r>
      <w:r>
        <w:t>203</w:t>
      </w:r>
      <w:r>
        <w:fldChar w:fldCharType="end"/>
      </w:r>
    </w:p>
    <w:p w14:paraId="52A604CA" w14:textId="2F4E2A87" w:rsidR="00D17AFC" w:rsidRDefault="00D17AFC">
      <w:pPr>
        <w:pStyle w:val="TOC4"/>
        <w:rPr>
          <w:rFonts w:asciiTheme="minorHAnsi" w:eastAsiaTheme="minorEastAsia" w:hAnsiTheme="minorHAnsi" w:cstheme="minorBidi"/>
          <w:kern w:val="2"/>
          <w:sz w:val="24"/>
          <w:szCs w:val="24"/>
          <w14:ligatures w14:val="standardContextual"/>
        </w:rPr>
      </w:pPr>
      <w:r>
        <w:t>6.7.6.4</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_Toc219557602 \h </w:instrText>
      </w:r>
      <w:r>
        <w:fldChar w:fldCharType="separate"/>
      </w:r>
      <w:r>
        <w:t>204</w:t>
      </w:r>
      <w:r>
        <w:fldChar w:fldCharType="end"/>
      </w:r>
    </w:p>
    <w:p w14:paraId="4612A4D4" w14:textId="39BAFF02"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_Toc219557603 \h </w:instrText>
      </w:r>
      <w:r>
        <w:fldChar w:fldCharType="separate"/>
      </w:r>
      <w:r>
        <w:t>204</w:t>
      </w:r>
      <w:r>
        <w:fldChar w:fldCharType="end"/>
      </w:r>
    </w:p>
    <w:p w14:paraId="544A44FD" w14:textId="0A1EC32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_Toc219557604 \h </w:instrText>
      </w:r>
      <w:r>
        <w:fldChar w:fldCharType="separate"/>
      </w:r>
      <w:r>
        <w:t>204</w:t>
      </w:r>
      <w:r>
        <w:fldChar w:fldCharType="end"/>
      </w:r>
    </w:p>
    <w:p w14:paraId="40456DEF" w14:textId="38A2E92C"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_Toc219557605 \h </w:instrText>
      </w:r>
      <w:r>
        <w:fldChar w:fldCharType="separate"/>
      </w:r>
      <w:r>
        <w:t>204</w:t>
      </w:r>
      <w:r>
        <w:fldChar w:fldCharType="end"/>
      </w:r>
    </w:p>
    <w:p w14:paraId="4297435D" w14:textId="06FA32D4"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_Toc219557606 \h </w:instrText>
      </w:r>
      <w:r>
        <w:fldChar w:fldCharType="separate"/>
      </w:r>
      <w:r>
        <w:t>204</w:t>
      </w:r>
      <w:r>
        <w:fldChar w:fldCharType="end"/>
      </w:r>
    </w:p>
    <w:p w14:paraId="400022F3" w14:textId="285EEB40"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7.6.4.5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_Toc219557607 \h </w:instrText>
      </w:r>
      <w:r>
        <w:fldChar w:fldCharType="separate"/>
      </w:r>
      <w:r>
        <w:t>205</w:t>
      </w:r>
      <w:r>
        <w:fldChar w:fldCharType="end"/>
      </w:r>
    </w:p>
    <w:p w14:paraId="604987C9" w14:textId="2DD00E11" w:rsidR="00D17AFC" w:rsidRDefault="00D17AFC">
      <w:pPr>
        <w:pStyle w:val="TOC4"/>
        <w:rPr>
          <w:rFonts w:asciiTheme="minorHAnsi" w:eastAsiaTheme="minorEastAsia" w:hAnsiTheme="minorHAnsi" w:cstheme="minorBidi"/>
          <w:kern w:val="2"/>
          <w:sz w:val="24"/>
          <w:szCs w:val="24"/>
          <w14:ligatures w14:val="standardContextual"/>
        </w:rPr>
      </w:pPr>
      <w:r>
        <w:t>6.7.6.5</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_Toc219557608 \h </w:instrText>
      </w:r>
      <w:r>
        <w:fldChar w:fldCharType="separate"/>
      </w:r>
      <w:r>
        <w:t>237</w:t>
      </w:r>
      <w:r>
        <w:fldChar w:fldCharType="end"/>
      </w:r>
    </w:p>
    <w:p w14:paraId="7FEB1D1B" w14:textId="308E07A9"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_Toc219557609 \h </w:instrText>
      </w:r>
      <w:r>
        <w:fldChar w:fldCharType="separate"/>
      </w:r>
      <w:r>
        <w:t>237</w:t>
      </w:r>
      <w:r>
        <w:fldChar w:fldCharType="end"/>
      </w:r>
    </w:p>
    <w:p w14:paraId="79C89502" w14:textId="2CB88136"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_Toc219557610 \h </w:instrText>
      </w:r>
      <w:r>
        <w:fldChar w:fldCharType="separate"/>
      </w:r>
      <w:r>
        <w:t>237</w:t>
      </w:r>
      <w:r>
        <w:fldChar w:fldCharType="end"/>
      </w:r>
    </w:p>
    <w:p w14:paraId="1F0965D7" w14:textId="5ECB80D9"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6.7.6.5.3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_Toc219557611 \h </w:instrText>
      </w:r>
      <w:r>
        <w:fldChar w:fldCharType="separate"/>
      </w:r>
      <w:r>
        <w:t>237</w:t>
      </w:r>
      <w:r>
        <w:fldChar w:fldCharType="end"/>
      </w:r>
    </w:p>
    <w:p w14:paraId="4694A32D" w14:textId="1939BE81"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_Toc219557612 \h </w:instrText>
      </w:r>
      <w:r>
        <w:fldChar w:fldCharType="separate"/>
      </w:r>
      <w:r>
        <w:t>237</w:t>
      </w:r>
      <w:r>
        <w:fldChar w:fldCharType="end"/>
      </w:r>
    </w:p>
    <w:p w14:paraId="4F44C66B" w14:textId="23DBD006"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7.6.5.5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_Toc219557613 \h </w:instrText>
      </w:r>
      <w:r>
        <w:fldChar w:fldCharType="separate"/>
      </w:r>
      <w:r>
        <w:t>237</w:t>
      </w:r>
      <w:r>
        <w:fldChar w:fldCharType="end"/>
      </w:r>
    </w:p>
    <w:p w14:paraId="1C7CE53E" w14:textId="655599F7" w:rsidR="00D17AFC" w:rsidRDefault="00D17AF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_Toc219557614 \h </w:instrText>
      </w:r>
      <w:r>
        <w:fldChar w:fldCharType="separate"/>
      </w:r>
      <w:r>
        <w:t>255</w:t>
      </w:r>
      <w:r>
        <w:fldChar w:fldCharType="end"/>
      </w:r>
    </w:p>
    <w:p w14:paraId="7E73445A" w14:textId="26D16756"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_Toc219557615 \h </w:instrText>
      </w:r>
      <w:r>
        <w:fldChar w:fldCharType="separate"/>
      </w:r>
      <w:r>
        <w:t>255</w:t>
      </w:r>
      <w:r>
        <w:fldChar w:fldCharType="end"/>
      </w:r>
    </w:p>
    <w:p w14:paraId="27121FD1" w14:textId="0486D460"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_Toc219557616 \h </w:instrText>
      </w:r>
      <w:r>
        <w:fldChar w:fldCharType="separate"/>
      </w:r>
      <w:r>
        <w:t>256</w:t>
      </w:r>
      <w:r>
        <w:fldChar w:fldCharType="end"/>
      </w:r>
    </w:p>
    <w:p w14:paraId="7D5B56C9" w14:textId="645AA891"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_Toc219557617 \h </w:instrText>
      </w:r>
      <w:r>
        <w:fldChar w:fldCharType="separate"/>
      </w:r>
      <w:r>
        <w:t>256</w:t>
      </w:r>
      <w:r>
        <w:fldChar w:fldCharType="end"/>
      </w:r>
    </w:p>
    <w:p w14:paraId="341D5043" w14:textId="04106CA2"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_Toc219557618 \h </w:instrText>
      </w:r>
      <w:r>
        <w:fldChar w:fldCharType="separate"/>
      </w:r>
      <w:r>
        <w:t>256</w:t>
      </w:r>
      <w:r>
        <w:fldChar w:fldCharType="end"/>
      </w:r>
    </w:p>
    <w:p w14:paraId="639CDBE6" w14:textId="7F3DFC52"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_Toc219557619 \h </w:instrText>
      </w:r>
      <w:r>
        <w:fldChar w:fldCharType="separate"/>
      </w:r>
      <w:r>
        <w:t>256</w:t>
      </w:r>
      <w:r>
        <w:fldChar w:fldCharType="end"/>
      </w:r>
    </w:p>
    <w:p w14:paraId="13AD044A" w14:textId="6C1793C3"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6.8.4.2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_Toc219557620 \h </w:instrText>
      </w:r>
      <w:r>
        <w:fldChar w:fldCharType="separate"/>
      </w:r>
      <w:r>
        <w:t>256</w:t>
      </w:r>
      <w:r>
        <w:fldChar w:fldCharType="end"/>
      </w:r>
    </w:p>
    <w:p w14:paraId="6F8A366A" w14:textId="3B41F598"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_Toc219557621 \h </w:instrText>
      </w:r>
      <w:r>
        <w:fldChar w:fldCharType="separate"/>
      </w:r>
      <w:r>
        <w:t>259</w:t>
      </w:r>
      <w:r>
        <w:fldChar w:fldCharType="end"/>
      </w:r>
    </w:p>
    <w:p w14:paraId="24566ECE" w14:textId="53B056DB" w:rsidR="00D17AFC" w:rsidRDefault="00D17AFC">
      <w:pPr>
        <w:pStyle w:val="TOC4"/>
        <w:rPr>
          <w:rFonts w:asciiTheme="minorHAnsi" w:eastAsiaTheme="minorEastAsia" w:hAnsiTheme="minorHAnsi" w:cstheme="minorBidi"/>
          <w:kern w:val="2"/>
          <w:sz w:val="24"/>
          <w:szCs w:val="24"/>
          <w14:ligatures w14:val="standardContextual"/>
        </w:rPr>
      </w:pPr>
      <w:r>
        <w:t>6.8.5.1</w:t>
      </w:r>
      <w:r>
        <w:rPr>
          <w:rFonts w:asciiTheme="minorHAnsi" w:eastAsiaTheme="minorEastAsia" w:hAnsiTheme="minorHAnsi" w:cstheme="minorBidi"/>
          <w:kern w:val="2"/>
          <w:sz w:val="24"/>
          <w:szCs w:val="24"/>
          <w14:ligatures w14:val="standardContextual"/>
        </w:rPr>
        <w:tab/>
      </w:r>
      <w:r>
        <w:t>MSR test requirements</w:t>
      </w:r>
      <w:r>
        <w:tab/>
      </w:r>
      <w:r>
        <w:fldChar w:fldCharType="begin"/>
      </w:r>
      <w:r>
        <w:instrText xml:space="preserve"> PAGEREF _Toc219557622 \h </w:instrText>
      </w:r>
      <w:r>
        <w:fldChar w:fldCharType="separate"/>
      </w:r>
      <w:r>
        <w:t>259</w:t>
      </w:r>
      <w:r>
        <w:fldChar w:fldCharType="end"/>
      </w:r>
    </w:p>
    <w:p w14:paraId="22E596B3" w14:textId="0099DBE5" w:rsidR="00D17AFC" w:rsidRDefault="00D17AFC">
      <w:pPr>
        <w:pStyle w:val="TOC5"/>
        <w:rPr>
          <w:rFonts w:asciiTheme="minorHAnsi" w:eastAsiaTheme="minorEastAsia" w:hAnsiTheme="minorHAnsi" w:cstheme="minorBidi"/>
          <w:kern w:val="2"/>
          <w:sz w:val="24"/>
          <w:szCs w:val="24"/>
          <w14:ligatures w14:val="standardContextual"/>
        </w:rPr>
      </w:pPr>
      <w:r>
        <w:t>6.8.5.1.1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_Toc219557623 \h </w:instrText>
      </w:r>
      <w:r>
        <w:fldChar w:fldCharType="separate"/>
      </w:r>
      <w:r>
        <w:t>259</w:t>
      </w:r>
      <w:r>
        <w:fldChar w:fldCharType="end"/>
      </w:r>
    </w:p>
    <w:p w14:paraId="5CD31DE7" w14:textId="5BC8DB35" w:rsidR="00D17AFC" w:rsidRDefault="00D17AFC">
      <w:pPr>
        <w:pStyle w:val="TOC5"/>
        <w:rPr>
          <w:rFonts w:asciiTheme="minorHAnsi" w:eastAsiaTheme="minorEastAsia" w:hAnsiTheme="minorHAnsi" w:cstheme="minorBidi"/>
          <w:kern w:val="2"/>
          <w:sz w:val="24"/>
          <w:szCs w:val="24"/>
          <w14:ligatures w14:val="standardContextual"/>
        </w:rPr>
      </w:pPr>
      <w:r>
        <w:t>6.8.5.1.2</w:t>
      </w:r>
      <w:r>
        <w:rPr>
          <w:rFonts w:asciiTheme="minorHAnsi" w:eastAsiaTheme="minorEastAsia" w:hAnsiTheme="minorHAnsi" w:cstheme="minorBidi"/>
          <w:kern w:val="2"/>
          <w:sz w:val="24"/>
          <w:szCs w:val="24"/>
          <w14:ligatures w14:val="standardContextual"/>
        </w:rPr>
        <w:tab/>
      </w:r>
      <w:r>
        <w:t>Additional test requirement (BC1 and BC2)</w:t>
      </w:r>
      <w:r>
        <w:tab/>
      </w:r>
      <w:r>
        <w:fldChar w:fldCharType="begin"/>
      </w:r>
      <w:r>
        <w:instrText xml:space="preserve"> PAGEREF _Toc219557624 \h </w:instrText>
      </w:r>
      <w:r>
        <w:fldChar w:fldCharType="separate"/>
      </w:r>
      <w:r>
        <w:t>259</w:t>
      </w:r>
      <w:r>
        <w:fldChar w:fldCharType="end"/>
      </w:r>
    </w:p>
    <w:p w14:paraId="2A2F0EB2" w14:textId="4C782DF0" w:rsidR="00D17AFC" w:rsidRDefault="00D17AFC">
      <w:pPr>
        <w:pStyle w:val="TOC5"/>
        <w:rPr>
          <w:rFonts w:asciiTheme="minorHAnsi" w:eastAsiaTheme="minorEastAsia" w:hAnsiTheme="minorHAnsi" w:cstheme="minorBidi"/>
          <w:kern w:val="2"/>
          <w:sz w:val="24"/>
          <w:szCs w:val="24"/>
          <w14:ligatures w14:val="standardContextual"/>
        </w:rPr>
      </w:pPr>
      <w:r>
        <w:t>6.8.5.1.3</w:t>
      </w:r>
      <w:r>
        <w:rPr>
          <w:rFonts w:asciiTheme="minorHAnsi" w:eastAsiaTheme="minorEastAsia" w:hAnsiTheme="minorHAnsi" w:cstheme="minorBidi"/>
          <w:kern w:val="2"/>
          <w:sz w:val="24"/>
          <w:szCs w:val="24"/>
          <w14:ligatures w14:val="standardContextual"/>
        </w:rPr>
        <w:tab/>
      </w:r>
      <w:r>
        <w:t>Additional test requirement (BC3)</w:t>
      </w:r>
      <w:r>
        <w:tab/>
      </w:r>
      <w:r>
        <w:fldChar w:fldCharType="begin"/>
      </w:r>
      <w:r>
        <w:instrText xml:space="preserve"> PAGEREF _Toc219557625 \h </w:instrText>
      </w:r>
      <w:r>
        <w:fldChar w:fldCharType="separate"/>
      </w:r>
      <w:r>
        <w:t>260</w:t>
      </w:r>
      <w:r>
        <w:fldChar w:fldCharType="end"/>
      </w:r>
    </w:p>
    <w:p w14:paraId="6A538C17" w14:textId="35D27769" w:rsidR="00D17AFC" w:rsidRDefault="00D17AFC">
      <w:pPr>
        <w:pStyle w:val="TOC4"/>
        <w:rPr>
          <w:rFonts w:asciiTheme="minorHAnsi" w:eastAsiaTheme="minorEastAsia" w:hAnsiTheme="minorHAnsi" w:cstheme="minorBidi"/>
          <w:kern w:val="2"/>
          <w:sz w:val="24"/>
          <w:szCs w:val="24"/>
          <w14:ligatures w14:val="standardContextual"/>
        </w:rPr>
      </w:pPr>
      <w:r>
        <w:t>6.8.5.2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_Toc219557626 \h </w:instrText>
      </w:r>
      <w:r>
        <w:fldChar w:fldCharType="separate"/>
      </w:r>
      <w:r>
        <w:t>261</w:t>
      </w:r>
      <w:r>
        <w:fldChar w:fldCharType="end"/>
      </w:r>
    </w:p>
    <w:p w14:paraId="22324EDC" w14:textId="1033E1ED" w:rsidR="00D17AFC" w:rsidRDefault="00D17AFC">
      <w:pPr>
        <w:pStyle w:val="TOC5"/>
        <w:rPr>
          <w:rFonts w:asciiTheme="minorHAnsi" w:eastAsiaTheme="minorEastAsia" w:hAnsiTheme="minorHAnsi" w:cstheme="minorBidi"/>
          <w:kern w:val="2"/>
          <w:sz w:val="24"/>
          <w:szCs w:val="24"/>
          <w14:ligatures w14:val="standardContextual"/>
        </w:rPr>
      </w:pPr>
      <w:r>
        <w:t>6.8.5.2.1</w:t>
      </w:r>
      <w:r>
        <w:rPr>
          <w:rFonts w:asciiTheme="minorHAnsi" w:eastAsiaTheme="minorEastAsia" w:hAnsiTheme="minorHAnsi" w:cstheme="minorBidi"/>
          <w:kern w:val="2"/>
          <w:sz w:val="24"/>
          <w:szCs w:val="24"/>
          <w14:ligatures w14:val="standardContextual"/>
        </w:rPr>
        <w:tab/>
      </w:r>
      <w:r>
        <w:t>General test requirement for UTRA FDD</w:t>
      </w:r>
      <w:r>
        <w:tab/>
      </w:r>
      <w:r>
        <w:fldChar w:fldCharType="begin"/>
      </w:r>
      <w:r>
        <w:instrText xml:space="preserve"> PAGEREF _Toc219557627 \h </w:instrText>
      </w:r>
      <w:r>
        <w:fldChar w:fldCharType="separate"/>
      </w:r>
      <w:r>
        <w:t>261</w:t>
      </w:r>
      <w:r>
        <w:fldChar w:fldCharType="end"/>
      </w:r>
    </w:p>
    <w:p w14:paraId="7F08151A" w14:textId="6910FE2F" w:rsidR="00D17AFC" w:rsidRDefault="00D17AFC">
      <w:pPr>
        <w:pStyle w:val="TOC4"/>
        <w:rPr>
          <w:rFonts w:asciiTheme="minorHAnsi" w:eastAsiaTheme="minorEastAsia" w:hAnsiTheme="minorHAnsi" w:cstheme="minorBidi"/>
          <w:kern w:val="2"/>
          <w:sz w:val="24"/>
          <w:szCs w:val="24"/>
          <w14:ligatures w14:val="standardContextual"/>
        </w:rPr>
      </w:pPr>
      <w:r>
        <w:t>6.8.5.3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_Toc219557628 \h </w:instrText>
      </w:r>
      <w:r>
        <w:fldChar w:fldCharType="separate"/>
      </w:r>
      <w:r>
        <w:t>261</w:t>
      </w:r>
      <w:r>
        <w:fldChar w:fldCharType="end"/>
      </w:r>
    </w:p>
    <w:p w14:paraId="741E75B6" w14:textId="0D915204" w:rsidR="00D17AFC" w:rsidRDefault="00D17AFC">
      <w:pPr>
        <w:pStyle w:val="TOC5"/>
        <w:rPr>
          <w:rFonts w:asciiTheme="minorHAnsi" w:eastAsiaTheme="minorEastAsia" w:hAnsiTheme="minorHAnsi" w:cstheme="minorBidi"/>
          <w:kern w:val="2"/>
          <w:sz w:val="24"/>
          <w:szCs w:val="24"/>
          <w14:ligatures w14:val="standardContextual"/>
        </w:rPr>
      </w:pPr>
      <w:r>
        <w:t>6.8.5.3.1</w:t>
      </w:r>
      <w:r>
        <w:rPr>
          <w:rFonts w:asciiTheme="minorHAnsi" w:eastAsiaTheme="minorEastAsia" w:hAnsiTheme="minorHAnsi" w:cstheme="minorBidi"/>
          <w:kern w:val="2"/>
          <w:sz w:val="24"/>
          <w:szCs w:val="24"/>
          <w14:ligatures w14:val="standardContextual"/>
        </w:rPr>
        <w:tab/>
      </w:r>
      <w:r>
        <w:t>General test requirement</w:t>
      </w:r>
      <w:r>
        <w:tab/>
      </w:r>
      <w:r>
        <w:fldChar w:fldCharType="begin"/>
      </w:r>
      <w:r>
        <w:instrText xml:space="preserve"> PAGEREF _Toc219557629 \h </w:instrText>
      </w:r>
      <w:r>
        <w:fldChar w:fldCharType="separate"/>
      </w:r>
      <w:r>
        <w:t>261</w:t>
      </w:r>
      <w:r>
        <w:fldChar w:fldCharType="end"/>
      </w:r>
    </w:p>
    <w:p w14:paraId="4F96BD47" w14:textId="15265FA0" w:rsidR="00D17AFC" w:rsidRDefault="00D17AFC">
      <w:pPr>
        <w:pStyle w:val="TOC5"/>
        <w:rPr>
          <w:rFonts w:asciiTheme="minorHAnsi" w:eastAsiaTheme="minorEastAsia" w:hAnsiTheme="minorHAnsi" w:cstheme="minorBidi"/>
          <w:kern w:val="2"/>
          <w:sz w:val="24"/>
          <w:szCs w:val="24"/>
          <w14:ligatures w14:val="standardContextual"/>
        </w:rPr>
      </w:pPr>
      <w:r>
        <w:t>6.8.5.3.</w:t>
      </w:r>
      <w:r w:rsidRPr="00D726E6">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_Toc219557630 \h </w:instrText>
      </w:r>
      <w:r>
        <w:fldChar w:fldCharType="separate"/>
      </w:r>
      <w:r>
        <w:t>262</w:t>
      </w:r>
      <w:r>
        <w:fldChar w:fldCharType="end"/>
      </w:r>
    </w:p>
    <w:p w14:paraId="64E837DD" w14:textId="6E400E33" w:rsidR="00D17AFC" w:rsidRDefault="00D17AF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_Toc219557631 \h </w:instrText>
      </w:r>
      <w:r>
        <w:fldChar w:fldCharType="separate"/>
      </w:r>
      <w:r>
        <w:t>262</w:t>
      </w:r>
      <w:r>
        <w:fldChar w:fldCharType="end"/>
      </w:r>
    </w:p>
    <w:p w14:paraId="3BB408C7" w14:textId="2FCB3ADA"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_Toc219557632 \h </w:instrText>
      </w:r>
      <w:r>
        <w:fldChar w:fldCharType="separate"/>
      </w:r>
      <w:r>
        <w:t>262</w:t>
      </w:r>
      <w:r>
        <w:fldChar w:fldCharType="end"/>
      </w:r>
    </w:p>
    <w:p w14:paraId="04C19EED" w14:textId="0069CF06" w:rsidR="00D17AFC" w:rsidRDefault="00D17AFC">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_Toc219557633 \h </w:instrText>
      </w:r>
      <w:r>
        <w:fldChar w:fldCharType="separate"/>
      </w:r>
      <w:r>
        <w:t>263</w:t>
      </w:r>
      <w:r>
        <w:fldChar w:fldCharType="end"/>
      </w:r>
    </w:p>
    <w:p w14:paraId="12FA9B67" w14:textId="27E679A9" w:rsidR="00D17AFC" w:rsidRDefault="00D17AF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_Toc219557634 \h </w:instrText>
      </w:r>
      <w:r>
        <w:fldChar w:fldCharType="separate"/>
      </w:r>
      <w:r>
        <w:t>263</w:t>
      </w:r>
      <w:r>
        <w:fldChar w:fldCharType="end"/>
      </w:r>
    </w:p>
    <w:p w14:paraId="332885D3" w14:textId="414623E0" w:rsidR="00D17AFC" w:rsidRDefault="00D17AF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_Toc219557635 \h </w:instrText>
      </w:r>
      <w:r>
        <w:fldChar w:fldCharType="separate"/>
      </w:r>
      <w:r>
        <w:t>263</w:t>
      </w:r>
      <w:r>
        <w:fldChar w:fldCharType="end"/>
      </w:r>
    </w:p>
    <w:p w14:paraId="34A2CD77" w14:textId="50EBF975" w:rsidR="00D17AFC" w:rsidRDefault="00D17AF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_Toc219557636 \h </w:instrText>
      </w:r>
      <w:r>
        <w:fldChar w:fldCharType="separate"/>
      </w:r>
      <w:r>
        <w:t>263</w:t>
      </w:r>
      <w:r>
        <w:fldChar w:fldCharType="end"/>
      </w:r>
    </w:p>
    <w:p w14:paraId="64B11197" w14:textId="17444A42" w:rsidR="00D17AFC" w:rsidRDefault="00D17AF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_Toc219557637 \h </w:instrText>
      </w:r>
      <w:r>
        <w:fldChar w:fldCharType="separate"/>
      </w:r>
      <w:r>
        <w:t>264</w:t>
      </w:r>
      <w:r>
        <w:fldChar w:fldCharType="end"/>
      </w:r>
    </w:p>
    <w:p w14:paraId="77FCB301" w14:textId="137380D8" w:rsidR="00D17AFC" w:rsidRDefault="00D17AF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_Toc219557638 \h </w:instrText>
      </w:r>
      <w:r>
        <w:fldChar w:fldCharType="separate"/>
      </w:r>
      <w:r>
        <w:t>264</w:t>
      </w:r>
      <w:r>
        <w:fldChar w:fldCharType="end"/>
      </w:r>
    </w:p>
    <w:p w14:paraId="346C35CF" w14:textId="38910929" w:rsidR="00D17AFC" w:rsidRDefault="00D17AF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_Toc219557639 \h </w:instrText>
      </w:r>
      <w:r>
        <w:fldChar w:fldCharType="separate"/>
      </w:r>
      <w:r>
        <w:t>264</w:t>
      </w:r>
      <w:r>
        <w:fldChar w:fldCharType="end"/>
      </w:r>
    </w:p>
    <w:p w14:paraId="36591733" w14:textId="7A463AC0" w:rsidR="00D17AFC" w:rsidRDefault="00D17AF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_Toc219557640 \h </w:instrText>
      </w:r>
      <w:r>
        <w:fldChar w:fldCharType="separate"/>
      </w:r>
      <w:r>
        <w:t>265</w:t>
      </w:r>
      <w:r>
        <w:fldChar w:fldCharType="end"/>
      </w:r>
    </w:p>
    <w:p w14:paraId="12DBC091" w14:textId="575044A5" w:rsidR="00D17AFC" w:rsidRDefault="00D17AFC">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_Toc219557641 \h </w:instrText>
      </w:r>
      <w:r>
        <w:fldChar w:fldCharType="separate"/>
      </w:r>
      <w:r>
        <w:t>265</w:t>
      </w:r>
      <w:r>
        <w:fldChar w:fldCharType="end"/>
      </w:r>
    </w:p>
    <w:p w14:paraId="137747A1" w14:textId="48FBADF5" w:rsidR="00D17AFC" w:rsidRDefault="00D17AFC">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_Toc219557642 \h </w:instrText>
      </w:r>
      <w:r>
        <w:fldChar w:fldCharType="separate"/>
      </w:r>
      <w:r>
        <w:t>265</w:t>
      </w:r>
      <w:r>
        <w:fldChar w:fldCharType="end"/>
      </w:r>
    </w:p>
    <w:p w14:paraId="6203B3DE" w14:textId="399DCBCF" w:rsidR="00D17AFC" w:rsidRDefault="00D17AFC">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UTRA TDD 1,28Mcp option Test Requirements</w:t>
      </w:r>
      <w:r>
        <w:tab/>
      </w:r>
      <w:r>
        <w:fldChar w:fldCharType="begin"/>
      </w:r>
      <w:r>
        <w:instrText xml:space="preserve"> PAGEREF _Toc219557643 \h </w:instrText>
      </w:r>
      <w:r>
        <w:fldChar w:fldCharType="separate"/>
      </w:r>
      <w:r>
        <w:t>265</w:t>
      </w:r>
      <w:r>
        <w:fldChar w:fldCharType="end"/>
      </w:r>
    </w:p>
    <w:p w14:paraId="43183752" w14:textId="4B4E6C59" w:rsidR="00D17AFC" w:rsidRDefault="00D17AFC">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_Toc219557644 \h </w:instrText>
      </w:r>
      <w:r>
        <w:fldChar w:fldCharType="separate"/>
      </w:r>
      <w:r>
        <w:t>265</w:t>
      </w:r>
      <w:r>
        <w:fldChar w:fldCharType="end"/>
      </w:r>
    </w:p>
    <w:p w14:paraId="130F1F4E" w14:textId="5EC757F2" w:rsidR="00D17AFC" w:rsidRDefault="00D17AFC">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_Toc219557645 \h </w:instrText>
      </w:r>
      <w:r>
        <w:fldChar w:fldCharType="separate"/>
      </w:r>
      <w:r>
        <w:t>266</w:t>
      </w:r>
      <w:r>
        <w:fldChar w:fldCharType="end"/>
      </w:r>
    </w:p>
    <w:p w14:paraId="4630B6FF" w14:textId="09EB22BA" w:rsidR="00D17AFC" w:rsidRDefault="00D17AF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_Toc219557646 \h </w:instrText>
      </w:r>
      <w:r>
        <w:fldChar w:fldCharType="separate"/>
      </w:r>
      <w:r>
        <w:t>266</w:t>
      </w:r>
      <w:r>
        <w:fldChar w:fldCharType="end"/>
      </w:r>
    </w:p>
    <w:p w14:paraId="55E92F4D" w14:textId="5C3898CD"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_Toc219557647 \h </w:instrText>
      </w:r>
      <w:r>
        <w:fldChar w:fldCharType="separate"/>
      </w:r>
      <w:r>
        <w:t>266</w:t>
      </w:r>
      <w:r>
        <w:fldChar w:fldCharType="end"/>
      </w:r>
    </w:p>
    <w:p w14:paraId="6DC86E91" w14:textId="2BC5083C"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_Toc219557648 \h </w:instrText>
      </w:r>
      <w:r>
        <w:fldChar w:fldCharType="separate"/>
      </w:r>
      <w:r>
        <w:t>266</w:t>
      </w:r>
      <w:r>
        <w:fldChar w:fldCharType="end"/>
      </w:r>
    </w:p>
    <w:p w14:paraId="3D46A976" w14:textId="0438F6E0"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_Toc219557649 \h </w:instrText>
      </w:r>
      <w:r>
        <w:fldChar w:fldCharType="separate"/>
      </w:r>
      <w:r>
        <w:t>266</w:t>
      </w:r>
      <w:r>
        <w:fldChar w:fldCharType="end"/>
      </w:r>
    </w:p>
    <w:p w14:paraId="5ADFE636" w14:textId="5F8AD50A"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_Toc219557650 \h </w:instrText>
      </w:r>
      <w:r>
        <w:fldChar w:fldCharType="separate"/>
      </w:r>
      <w:r>
        <w:t>266</w:t>
      </w:r>
      <w:r>
        <w:fldChar w:fldCharType="end"/>
      </w:r>
    </w:p>
    <w:p w14:paraId="5A8F975B" w14:textId="40EE8AEA"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_Toc219557651 \h </w:instrText>
      </w:r>
      <w:r>
        <w:fldChar w:fldCharType="separate"/>
      </w:r>
      <w:r>
        <w:t>266</w:t>
      </w:r>
      <w:r>
        <w:fldChar w:fldCharType="end"/>
      </w:r>
    </w:p>
    <w:p w14:paraId="51AE73EC" w14:textId="7623AF00"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_Toc219557652 \h </w:instrText>
      </w:r>
      <w:r>
        <w:fldChar w:fldCharType="separate"/>
      </w:r>
      <w:r>
        <w:t>267</w:t>
      </w:r>
      <w:r>
        <w:fldChar w:fldCharType="end"/>
      </w:r>
    </w:p>
    <w:p w14:paraId="2CA1F3DC" w14:textId="70F7B6C6"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_Toc219557653 \h </w:instrText>
      </w:r>
      <w:r>
        <w:fldChar w:fldCharType="separate"/>
      </w:r>
      <w:r>
        <w:t>267</w:t>
      </w:r>
      <w:r>
        <w:fldChar w:fldCharType="end"/>
      </w:r>
    </w:p>
    <w:p w14:paraId="5C151191" w14:textId="2BD9E0C5" w:rsidR="00D17AFC" w:rsidRDefault="00D17AFC">
      <w:pPr>
        <w:pStyle w:val="TOC4"/>
        <w:rPr>
          <w:rFonts w:asciiTheme="minorHAnsi" w:eastAsiaTheme="minorEastAsia" w:hAnsiTheme="minorHAnsi" w:cstheme="minorBidi"/>
          <w:kern w:val="2"/>
          <w:sz w:val="24"/>
          <w:szCs w:val="24"/>
          <w14:ligatures w14:val="standardContextual"/>
        </w:rPr>
      </w:pPr>
      <w:r>
        <w:t>7.3.5.1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_Toc219557654 \h </w:instrText>
      </w:r>
      <w:r>
        <w:fldChar w:fldCharType="separate"/>
      </w:r>
      <w:r>
        <w:t>267</w:t>
      </w:r>
      <w:r>
        <w:fldChar w:fldCharType="end"/>
      </w:r>
    </w:p>
    <w:p w14:paraId="2F4FCEEE" w14:textId="75151B36" w:rsidR="00D17AFC" w:rsidRDefault="00D17AFC">
      <w:pPr>
        <w:pStyle w:val="TOC4"/>
        <w:rPr>
          <w:rFonts w:asciiTheme="minorHAnsi" w:eastAsiaTheme="minorEastAsia" w:hAnsiTheme="minorHAnsi" w:cstheme="minorBidi"/>
          <w:kern w:val="2"/>
          <w:sz w:val="24"/>
          <w:szCs w:val="24"/>
          <w14:ligatures w14:val="standardContextual"/>
        </w:rPr>
      </w:pPr>
      <w:r>
        <w:t>7.3.5.2</w:t>
      </w:r>
      <w:r>
        <w:rPr>
          <w:rFonts w:asciiTheme="minorHAnsi" w:eastAsiaTheme="minorEastAsia" w:hAnsiTheme="minorHAnsi" w:cstheme="minorBidi"/>
          <w:kern w:val="2"/>
          <w:sz w:val="24"/>
          <w:szCs w:val="24"/>
          <w14:ligatures w14:val="standardContextual"/>
        </w:rPr>
        <w:tab/>
      </w:r>
      <w:r>
        <w:t>UTRA FDD Test Requirements</w:t>
      </w:r>
      <w:r>
        <w:tab/>
      </w:r>
      <w:r>
        <w:fldChar w:fldCharType="begin"/>
      </w:r>
      <w:r>
        <w:instrText xml:space="preserve"> PAGEREF _Toc219557655 \h </w:instrText>
      </w:r>
      <w:r>
        <w:fldChar w:fldCharType="separate"/>
      </w:r>
      <w:r>
        <w:t>267</w:t>
      </w:r>
      <w:r>
        <w:fldChar w:fldCharType="end"/>
      </w:r>
    </w:p>
    <w:p w14:paraId="23C23F7A" w14:textId="5BD7F126" w:rsidR="00D17AFC" w:rsidRDefault="00D17AFC">
      <w:pPr>
        <w:pStyle w:val="TOC4"/>
        <w:rPr>
          <w:rFonts w:asciiTheme="minorHAnsi" w:eastAsiaTheme="minorEastAsia" w:hAnsiTheme="minorHAnsi" w:cstheme="minorBidi"/>
          <w:kern w:val="2"/>
          <w:sz w:val="24"/>
          <w:szCs w:val="24"/>
          <w14:ligatures w14:val="standardContextual"/>
        </w:rPr>
      </w:pPr>
      <w:r>
        <w:t>7.3.5.3</w:t>
      </w:r>
      <w:r>
        <w:rPr>
          <w:rFonts w:asciiTheme="minorHAnsi" w:eastAsiaTheme="minorEastAsia" w:hAnsiTheme="minorHAnsi" w:cstheme="minorBidi"/>
          <w:kern w:val="2"/>
          <w:sz w:val="24"/>
          <w:szCs w:val="24"/>
          <w14:ligatures w14:val="standardContextual"/>
        </w:rPr>
        <w:tab/>
      </w:r>
      <w:r>
        <w:t>E-UTRA Test Requirements</w:t>
      </w:r>
      <w:r>
        <w:tab/>
      </w:r>
      <w:r>
        <w:fldChar w:fldCharType="begin"/>
      </w:r>
      <w:r>
        <w:instrText xml:space="preserve"> PAGEREF _Toc219557656 \h </w:instrText>
      </w:r>
      <w:r>
        <w:fldChar w:fldCharType="separate"/>
      </w:r>
      <w:r>
        <w:t>268</w:t>
      </w:r>
      <w:r>
        <w:fldChar w:fldCharType="end"/>
      </w:r>
    </w:p>
    <w:p w14:paraId="6E09FBF1" w14:textId="7ADC3757" w:rsidR="00D17AFC" w:rsidRDefault="00D17AFC">
      <w:pPr>
        <w:pStyle w:val="TOC4"/>
        <w:rPr>
          <w:rFonts w:asciiTheme="minorHAnsi" w:eastAsiaTheme="minorEastAsia" w:hAnsiTheme="minorHAnsi" w:cstheme="minorBidi"/>
          <w:kern w:val="2"/>
          <w:sz w:val="24"/>
          <w:szCs w:val="24"/>
          <w14:ligatures w14:val="standardContextual"/>
        </w:rPr>
      </w:pPr>
      <w:r>
        <w:t>7.3.5.4</w:t>
      </w:r>
      <w:r>
        <w:rPr>
          <w:rFonts w:asciiTheme="minorHAnsi" w:eastAsiaTheme="minorEastAsia" w:hAnsiTheme="minorHAnsi" w:cstheme="minorBidi"/>
          <w:kern w:val="2"/>
          <w:sz w:val="24"/>
          <w:szCs w:val="24"/>
          <w14:ligatures w14:val="standardContextual"/>
        </w:rPr>
        <w:tab/>
      </w:r>
      <w:r>
        <w:t>NR Test Requirements</w:t>
      </w:r>
      <w:r>
        <w:tab/>
      </w:r>
      <w:r>
        <w:fldChar w:fldCharType="begin"/>
      </w:r>
      <w:r>
        <w:instrText xml:space="preserve"> PAGEREF _Toc219557657 \h </w:instrText>
      </w:r>
      <w:r>
        <w:fldChar w:fldCharType="separate"/>
      </w:r>
      <w:r>
        <w:t>269</w:t>
      </w:r>
      <w:r>
        <w:fldChar w:fldCharType="end"/>
      </w:r>
    </w:p>
    <w:p w14:paraId="1013377A" w14:textId="4FF8F0B3" w:rsidR="00D17AFC" w:rsidRDefault="00D17AF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_Toc219557658 \h </w:instrText>
      </w:r>
      <w:r>
        <w:fldChar w:fldCharType="separate"/>
      </w:r>
      <w:r>
        <w:t>270</w:t>
      </w:r>
      <w:r>
        <w:fldChar w:fldCharType="end"/>
      </w:r>
    </w:p>
    <w:p w14:paraId="4C43FE97" w14:textId="44BBB46B"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_Toc219557659 \h </w:instrText>
      </w:r>
      <w:r>
        <w:fldChar w:fldCharType="separate"/>
      </w:r>
      <w:r>
        <w:t>270</w:t>
      </w:r>
      <w:r>
        <w:fldChar w:fldCharType="end"/>
      </w:r>
    </w:p>
    <w:p w14:paraId="678AB454" w14:textId="72E28B2F"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_Toc219557660 \h </w:instrText>
      </w:r>
      <w:r>
        <w:fldChar w:fldCharType="separate"/>
      </w:r>
      <w:r>
        <w:t>270</w:t>
      </w:r>
      <w:r>
        <w:fldChar w:fldCharType="end"/>
      </w:r>
    </w:p>
    <w:p w14:paraId="4F34F3AD" w14:textId="7484F239"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_Toc219557661 \h </w:instrText>
      </w:r>
      <w:r>
        <w:fldChar w:fldCharType="separate"/>
      </w:r>
      <w:r>
        <w:t>271</w:t>
      </w:r>
      <w:r>
        <w:fldChar w:fldCharType="end"/>
      </w:r>
    </w:p>
    <w:p w14:paraId="3D7502AC" w14:textId="1F39D357"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_Toc219557662 \h </w:instrText>
      </w:r>
      <w:r>
        <w:fldChar w:fldCharType="separate"/>
      </w:r>
      <w:r>
        <w:t>271</w:t>
      </w:r>
      <w:r>
        <w:fldChar w:fldCharType="end"/>
      </w:r>
    </w:p>
    <w:p w14:paraId="4CF45D9F" w14:textId="058C7F5A"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7.4.4.1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_Toc219557663 \h </w:instrText>
      </w:r>
      <w:r>
        <w:fldChar w:fldCharType="separate"/>
      </w:r>
      <w:r>
        <w:t>271</w:t>
      </w:r>
      <w:r>
        <w:fldChar w:fldCharType="end"/>
      </w:r>
    </w:p>
    <w:p w14:paraId="55B86E22" w14:textId="6571D44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7.4.4.2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_Toc219557664 \h </w:instrText>
      </w:r>
      <w:r>
        <w:fldChar w:fldCharType="separate"/>
      </w:r>
      <w:r>
        <w:t>271</w:t>
      </w:r>
      <w:r>
        <w:fldChar w:fldCharType="end"/>
      </w:r>
    </w:p>
    <w:p w14:paraId="1F65F23C" w14:textId="189E4E03"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_Toc219557665 \h </w:instrText>
      </w:r>
      <w:r>
        <w:fldChar w:fldCharType="separate"/>
      </w:r>
      <w:r>
        <w:t>272</w:t>
      </w:r>
      <w:r>
        <w:fldChar w:fldCharType="end"/>
      </w:r>
    </w:p>
    <w:p w14:paraId="250AA025" w14:textId="7EC105EA" w:rsidR="00D17AFC" w:rsidRDefault="00D17AFC">
      <w:pPr>
        <w:pStyle w:val="TOC4"/>
        <w:rPr>
          <w:rFonts w:asciiTheme="minorHAnsi" w:eastAsiaTheme="minorEastAsia" w:hAnsiTheme="minorHAnsi" w:cstheme="minorBidi"/>
          <w:kern w:val="2"/>
          <w:sz w:val="24"/>
          <w:szCs w:val="24"/>
          <w14:ligatures w14:val="standardContextual"/>
        </w:rPr>
      </w:pPr>
      <w:r>
        <w:t>7.4.5.1</w:t>
      </w:r>
      <w:r>
        <w:rPr>
          <w:rFonts w:asciiTheme="minorHAnsi" w:eastAsiaTheme="minorEastAsia" w:hAnsiTheme="minorHAnsi" w:cstheme="minorBidi"/>
          <w:kern w:val="2"/>
          <w:sz w:val="24"/>
          <w:szCs w:val="24"/>
          <w14:ligatures w14:val="standardContextual"/>
        </w:rPr>
        <w:tab/>
      </w:r>
      <w:r>
        <w:t>UTRA FDD operation</w:t>
      </w:r>
      <w:r>
        <w:tab/>
      </w:r>
      <w:r>
        <w:fldChar w:fldCharType="begin"/>
      </w:r>
      <w:r>
        <w:instrText xml:space="preserve"> PAGEREF _Toc219557666 \h </w:instrText>
      </w:r>
      <w:r>
        <w:fldChar w:fldCharType="separate"/>
      </w:r>
      <w:r>
        <w:t>272</w:t>
      </w:r>
      <w:r>
        <w:fldChar w:fldCharType="end"/>
      </w:r>
    </w:p>
    <w:p w14:paraId="23AE75B3" w14:textId="63847129" w:rsidR="00D17AFC" w:rsidRDefault="00D17AFC">
      <w:pPr>
        <w:pStyle w:val="TOC4"/>
        <w:rPr>
          <w:rFonts w:asciiTheme="minorHAnsi" w:eastAsiaTheme="minorEastAsia" w:hAnsiTheme="minorHAnsi" w:cstheme="minorBidi"/>
          <w:kern w:val="2"/>
          <w:sz w:val="24"/>
          <w:szCs w:val="24"/>
          <w14:ligatures w14:val="standardContextual"/>
        </w:rPr>
      </w:pPr>
      <w:r>
        <w:t>7.4.5.2</w:t>
      </w:r>
      <w:r>
        <w:rPr>
          <w:rFonts w:asciiTheme="minorHAnsi" w:eastAsiaTheme="minorEastAsia" w:hAnsiTheme="minorHAnsi" w:cstheme="minorBidi"/>
          <w:kern w:val="2"/>
          <w:sz w:val="24"/>
          <w:szCs w:val="24"/>
          <w14:ligatures w14:val="standardContextual"/>
        </w:rPr>
        <w:tab/>
      </w:r>
      <w:r>
        <w:t>E-UTRA operation</w:t>
      </w:r>
      <w:r>
        <w:tab/>
      </w:r>
      <w:r>
        <w:fldChar w:fldCharType="begin"/>
      </w:r>
      <w:r>
        <w:instrText xml:space="preserve"> PAGEREF _Toc219557667 \h </w:instrText>
      </w:r>
      <w:r>
        <w:fldChar w:fldCharType="separate"/>
      </w:r>
      <w:r>
        <w:t>272</w:t>
      </w:r>
      <w:r>
        <w:fldChar w:fldCharType="end"/>
      </w:r>
    </w:p>
    <w:p w14:paraId="76E607BA" w14:textId="54834BE7" w:rsidR="00D17AFC" w:rsidRDefault="00D17AFC">
      <w:pPr>
        <w:pStyle w:val="TOC4"/>
        <w:rPr>
          <w:rFonts w:asciiTheme="minorHAnsi" w:eastAsiaTheme="minorEastAsia" w:hAnsiTheme="minorHAnsi" w:cstheme="minorBidi"/>
          <w:kern w:val="2"/>
          <w:sz w:val="24"/>
          <w:szCs w:val="24"/>
          <w14:ligatures w14:val="standardContextual"/>
        </w:rPr>
      </w:pPr>
      <w:r>
        <w:t>7.4.5.3</w:t>
      </w:r>
      <w:r>
        <w:rPr>
          <w:rFonts w:asciiTheme="minorHAnsi" w:eastAsiaTheme="minorEastAsia" w:hAnsiTheme="minorHAnsi" w:cstheme="minorBidi"/>
          <w:kern w:val="2"/>
          <w:sz w:val="24"/>
          <w:szCs w:val="24"/>
          <w14:ligatures w14:val="standardContextual"/>
        </w:rPr>
        <w:tab/>
      </w:r>
      <w:r>
        <w:t>NR operation</w:t>
      </w:r>
      <w:r>
        <w:tab/>
      </w:r>
      <w:r>
        <w:fldChar w:fldCharType="begin"/>
      </w:r>
      <w:r>
        <w:instrText xml:space="preserve"> PAGEREF _Toc219557668 \h </w:instrText>
      </w:r>
      <w:r>
        <w:fldChar w:fldCharType="separate"/>
      </w:r>
      <w:r>
        <w:t>274</w:t>
      </w:r>
      <w:r>
        <w:fldChar w:fldCharType="end"/>
      </w:r>
    </w:p>
    <w:p w14:paraId="71C35125" w14:textId="2C4D655B" w:rsidR="00D17AFC" w:rsidRDefault="00D17AF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_Toc219557669 \h </w:instrText>
      </w:r>
      <w:r>
        <w:fldChar w:fldCharType="separate"/>
      </w:r>
      <w:r>
        <w:t>277</w:t>
      </w:r>
      <w:r>
        <w:fldChar w:fldCharType="end"/>
      </w:r>
    </w:p>
    <w:p w14:paraId="6D0CEBE7" w14:textId="11093F53"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_Toc219557670 \h </w:instrText>
      </w:r>
      <w:r>
        <w:fldChar w:fldCharType="separate"/>
      </w:r>
      <w:r>
        <w:t>277</w:t>
      </w:r>
      <w:r>
        <w:fldChar w:fldCharType="end"/>
      </w:r>
    </w:p>
    <w:p w14:paraId="23C2F9AD" w14:textId="04F6E79D"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_Toc219557671 \h </w:instrText>
      </w:r>
      <w:r>
        <w:fldChar w:fldCharType="separate"/>
      </w:r>
      <w:r>
        <w:t>277</w:t>
      </w:r>
      <w:r>
        <w:fldChar w:fldCharType="end"/>
      </w:r>
    </w:p>
    <w:p w14:paraId="09F125F6" w14:textId="778DD152"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_Toc219557672 \h </w:instrText>
      </w:r>
      <w:r>
        <w:fldChar w:fldCharType="separate"/>
      </w:r>
      <w:r>
        <w:t>277</w:t>
      </w:r>
      <w:r>
        <w:fldChar w:fldCharType="end"/>
      </w:r>
    </w:p>
    <w:p w14:paraId="034A061E" w14:textId="748462F6"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_Toc219557673 \h </w:instrText>
      </w:r>
      <w:r>
        <w:fldChar w:fldCharType="separate"/>
      </w:r>
      <w:r>
        <w:t>277</w:t>
      </w:r>
      <w:r>
        <w:fldChar w:fldCharType="end"/>
      </w:r>
    </w:p>
    <w:p w14:paraId="49D965C5" w14:textId="1DB431F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7.5.4.1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_Toc219557674 \h </w:instrText>
      </w:r>
      <w:r>
        <w:fldChar w:fldCharType="separate"/>
      </w:r>
      <w:r>
        <w:t>277</w:t>
      </w:r>
      <w:r>
        <w:fldChar w:fldCharType="end"/>
      </w:r>
    </w:p>
    <w:p w14:paraId="34220B3D" w14:textId="6E71767A"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7.5.4.2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_Toc219557675 \h </w:instrText>
      </w:r>
      <w:r>
        <w:fldChar w:fldCharType="separate"/>
      </w:r>
      <w:r>
        <w:t>278</w:t>
      </w:r>
      <w:r>
        <w:fldChar w:fldCharType="end"/>
      </w:r>
    </w:p>
    <w:p w14:paraId="1915F762" w14:textId="68FB93B8" w:rsidR="00D17AFC" w:rsidRDefault="00D17AFC">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_Toc219557676 \h </w:instrText>
      </w:r>
      <w:r>
        <w:fldChar w:fldCharType="separate"/>
      </w:r>
      <w:r>
        <w:t>278</w:t>
      </w:r>
      <w:r>
        <w:fldChar w:fldCharType="end"/>
      </w:r>
    </w:p>
    <w:p w14:paraId="7AC0245E" w14:textId="197DA771" w:rsidR="00D17AFC" w:rsidRDefault="00D17AFC">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_Toc219557677 \h </w:instrText>
      </w:r>
      <w:r>
        <w:fldChar w:fldCharType="separate"/>
      </w:r>
      <w:r>
        <w:t>278</w:t>
      </w:r>
      <w:r>
        <w:fldChar w:fldCharType="end"/>
      </w:r>
    </w:p>
    <w:p w14:paraId="38402C13" w14:textId="1410B19C" w:rsidR="00D17AFC" w:rsidRDefault="00D17AFC">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_Toc219557678 \h </w:instrText>
      </w:r>
      <w:r>
        <w:fldChar w:fldCharType="separate"/>
      </w:r>
      <w:r>
        <w:t>279</w:t>
      </w:r>
      <w:r>
        <w:fldChar w:fldCharType="end"/>
      </w:r>
    </w:p>
    <w:p w14:paraId="10E7AD8C" w14:textId="7302CA59" w:rsidR="00D17AFC" w:rsidRDefault="00D17AFC">
      <w:pPr>
        <w:pStyle w:val="TOC5"/>
        <w:rPr>
          <w:rFonts w:asciiTheme="minorHAnsi" w:eastAsiaTheme="minorEastAsia" w:hAnsiTheme="minorHAnsi" w:cstheme="minorBidi"/>
          <w:kern w:val="2"/>
          <w:sz w:val="24"/>
          <w:szCs w:val="24"/>
          <w14:ligatures w14:val="standardContextual"/>
        </w:rPr>
      </w:pPr>
      <w:r>
        <w:t>7.5.4.2.4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_Toc219557679 \h </w:instrText>
      </w:r>
      <w:r>
        <w:fldChar w:fldCharType="separate"/>
      </w:r>
      <w:r>
        <w:t>279</w:t>
      </w:r>
      <w:r>
        <w:fldChar w:fldCharType="end"/>
      </w:r>
    </w:p>
    <w:p w14:paraId="22F982C4" w14:textId="0CEB2D45"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_Toc219557680 \h </w:instrText>
      </w:r>
      <w:r>
        <w:fldChar w:fldCharType="separate"/>
      </w:r>
      <w:r>
        <w:t>280</w:t>
      </w:r>
      <w:r>
        <w:fldChar w:fldCharType="end"/>
      </w:r>
    </w:p>
    <w:p w14:paraId="591A67CD" w14:textId="2DDA2ED1" w:rsidR="00D17AFC" w:rsidRDefault="00D17AFC">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_Toc219557681 \h </w:instrText>
      </w:r>
      <w:r>
        <w:fldChar w:fldCharType="separate"/>
      </w:r>
      <w:r>
        <w:t>280</w:t>
      </w:r>
      <w:r>
        <w:fldChar w:fldCharType="end"/>
      </w:r>
    </w:p>
    <w:p w14:paraId="650D1211" w14:textId="66BB3CC7" w:rsidR="00D17AFC" w:rsidRDefault="00D17AFC">
      <w:pPr>
        <w:pStyle w:val="TOC5"/>
        <w:rPr>
          <w:rFonts w:asciiTheme="minorHAnsi" w:eastAsiaTheme="minorEastAsia" w:hAnsiTheme="minorHAnsi" w:cstheme="minorBidi"/>
          <w:kern w:val="2"/>
          <w:sz w:val="24"/>
          <w:szCs w:val="24"/>
          <w14:ligatures w14:val="standardContextual"/>
        </w:rPr>
      </w:pPr>
      <w:r>
        <w:t>7.5.5.1.1</w:t>
      </w:r>
      <w:r>
        <w:rPr>
          <w:rFonts w:asciiTheme="minorHAnsi" w:eastAsiaTheme="minorEastAsia" w:hAnsiTheme="minorHAnsi" w:cstheme="minorBidi"/>
          <w:kern w:val="2"/>
          <w:sz w:val="24"/>
          <w:szCs w:val="24"/>
          <w14:ligatures w14:val="standardContextual"/>
        </w:rPr>
        <w:tab/>
      </w:r>
      <w:r>
        <w:t>General blocking test requirement</w:t>
      </w:r>
      <w:r>
        <w:tab/>
      </w:r>
      <w:r>
        <w:fldChar w:fldCharType="begin"/>
      </w:r>
      <w:r>
        <w:instrText xml:space="preserve"> PAGEREF _Toc219557682 \h </w:instrText>
      </w:r>
      <w:r>
        <w:fldChar w:fldCharType="separate"/>
      </w:r>
      <w:r>
        <w:t>280</w:t>
      </w:r>
      <w:r>
        <w:fldChar w:fldCharType="end"/>
      </w:r>
    </w:p>
    <w:p w14:paraId="417AF3E9" w14:textId="06701567" w:rsidR="00D17AFC" w:rsidRDefault="00D17AFC">
      <w:pPr>
        <w:pStyle w:val="TOC5"/>
        <w:rPr>
          <w:rFonts w:asciiTheme="minorHAnsi" w:eastAsiaTheme="minorEastAsia" w:hAnsiTheme="minorHAnsi" w:cstheme="minorBidi"/>
          <w:kern w:val="2"/>
          <w:sz w:val="24"/>
          <w:szCs w:val="24"/>
          <w14:ligatures w14:val="standardContextual"/>
        </w:rPr>
      </w:pPr>
      <w:r>
        <w:t>7.5.5.1.2</w:t>
      </w:r>
      <w:r>
        <w:rPr>
          <w:rFonts w:asciiTheme="minorHAnsi" w:eastAsiaTheme="minorEastAsia" w:hAnsiTheme="minorHAnsi" w:cstheme="minorBidi"/>
          <w:kern w:val="2"/>
          <w:sz w:val="24"/>
          <w:szCs w:val="24"/>
          <w14:ligatures w14:val="standardContextual"/>
        </w:rPr>
        <w:tab/>
      </w:r>
      <w:r>
        <w:t>General narrowband blocking test requirement</w:t>
      </w:r>
      <w:r>
        <w:tab/>
      </w:r>
      <w:r>
        <w:fldChar w:fldCharType="begin"/>
      </w:r>
      <w:r>
        <w:instrText xml:space="preserve"> PAGEREF _Toc219557683 \h </w:instrText>
      </w:r>
      <w:r>
        <w:fldChar w:fldCharType="separate"/>
      </w:r>
      <w:r>
        <w:t>281</w:t>
      </w:r>
      <w:r>
        <w:fldChar w:fldCharType="end"/>
      </w:r>
    </w:p>
    <w:p w14:paraId="24EC1467" w14:textId="00132494" w:rsidR="00D17AFC" w:rsidRDefault="00D17AFC">
      <w:pPr>
        <w:pStyle w:val="TOC5"/>
        <w:rPr>
          <w:rFonts w:asciiTheme="minorHAnsi" w:eastAsiaTheme="minorEastAsia" w:hAnsiTheme="minorHAnsi" w:cstheme="minorBidi"/>
          <w:kern w:val="2"/>
          <w:sz w:val="24"/>
          <w:szCs w:val="24"/>
          <w14:ligatures w14:val="standardContextual"/>
        </w:rPr>
      </w:pPr>
      <w:r>
        <w:t>7.5.5.1.3</w:t>
      </w:r>
      <w:r>
        <w:rPr>
          <w:rFonts w:asciiTheme="minorHAnsi" w:eastAsiaTheme="minorEastAsia" w:hAnsiTheme="minorHAnsi" w:cstheme="minorBidi"/>
          <w:kern w:val="2"/>
          <w:sz w:val="24"/>
          <w:szCs w:val="24"/>
          <w14:ligatures w14:val="standardContextual"/>
        </w:rPr>
        <w:tab/>
      </w:r>
      <w:r>
        <w:t>Additional BC3 blocking test requirement</w:t>
      </w:r>
      <w:r>
        <w:tab/>
      </w:r>
      <w:r>
        <w:fldChar w:fldCharType="begin"/>
      </w:r>
      <w:r>
        <w:instrText xml:space="preserve"> PAGEREF _Toc219557684 \h </w:instrText>
      </w:r>
      <w:r>
        <w:fldChar w:fldCharType="separate"/>
      </w:r>
      <w:r>
        <w:t>282</w:t>
      </w:r>
      <w:r>
        <w:fldChar w:fldCharType="end"/>
      </w:r>
    </w:p>
    <w:p w14:paraId="0FD77655" w14:textId="1EFCF8C0" w:rsidR="00D17AFC" w:rsidRDefault="00D17AFC">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_Toc219557685 \h </w:instrText>
      </w:r>
      <w:r>
        <w:fldChar w:fldCharType="separate"/>
      </w:r>
      <w:r>
        <w:t>283</w:t>
      </w:r>
      <w:r>
        <w:fldChar w:fldCharType="end"/>
      </w:r>
    </w:p>
    <w:p w14:paraId="57E35639" w14:textId="767F2558" w:rsidR="00D17AFC" w:rsidRDefault="00D17AFC">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_Toc219557686 \h </w:instrText>
      </w:r>
      <w:r>
        <w:fldChar w:fldCharType="separate"/>
      </w:r>
      <w:r>
        <w:t>284</w:t>
      </w:r>
      <w:r>
        <w:fldChar w:fldCharType="end"/>
      </w:r>
    </w:p>
    <w:p w14:paraId="476F9D27" w14:textId="4544BED8" w:rsidR="00D17AFC" w:rsidRDefault="00D17AF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_Toc219557687 \h </w:instrText>
      </w:r>
      <w:r>
        <w:fldChar w:fldCharType="separate"/>
      </w:r>
      <w:r>
        <w:t>287</w:t>
      </w:r>
      <w:r>
        <w:fldChar w:fldCharType="end"/>
      </w:r>
    </w:p>
    <w:p w14:paraId="1FECAFD8" w14:textId="5BC3BBAC" w:rsidR="00D17AFC" w:rsidRDefault="00D17AF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_Toc219557688 \h </w:instrText>
      </w:r>
      <w:r>
        <w:fldChar w:fldCharType="separate"/>
      </w:r>
      <w:r>
        <w:t>287</w:t>
      </w:r>
      <w:r>
        <w:fldChar w:fldCharType="end"/>
      </w:r>
    </w:p>
    <w:p w14:paraId="5622C0AB" w14:textId="0EE545FC" w:rsidR="00D17AFC" w:rsidRDefault="00D17AF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_Toc219557689 \h </w:instrText>
      </w:r>
      <w:r>
        <w:fldChar w:fldCharType="separate"/>
      </w:r>
      <w:r>
        <w:t>287</w:t>
      </w:r>
      <w:r>
        <w:fldChar w:fldCharType="end"/>
      </w:r>
    </w:p>
    <w:p w14:paraId="0E4639BD" w14:textId="75F5EBA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_Toc219557690 \h </w:instrText>
      </w:r>
      <w:r>
        <w:fldChar w:fldCharType="separate"/>
      </w:r>
      <w:r>
        <w:t>287</w:t>
      </w:r>
      <w:r>
        <w:fldChar w:fldCharType="end"/>
      </w:r>
    </w:p>
    <w:p w14:paraId="3721C46E" w14:textId="18FD071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_Toc219557691 \h </w:instrText>
      </w:r>
      <w:r>
        <w:fldChar w:fldCharType="separate"/>
      </w:r>
      <w:r>
        <w:t>287</w:t>
      </w:r>
      <w:r>
        <w:fldChar w:fldCharType="end"/>
      </w:r>
    </w:p>
    <w:p w14:paraId="25796F5A" w14:textId="2209FF6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_Toc219557692 \h </w:instrText>
      </w:r>
      <w:r>
        <w:fldChar w:fldCharType="separate"/>
      </w:r>
      <w:r>
        <w:t>287</w:t>
      </w:r>
      <w:r>
        <w:fldChar w:fldCharType="end"/>
      </w:r>
    </w:p>
    <w:p w14:paraId="3EB19CCC" w14:textId="10A0FE04"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_Toc219557693 \h </w:instrText>
      </w:r>
      <w:r>
        <w:fldChar w:fldCharType="separate"/>
      </w:r>
      <w:r>
        <w:t>287</w:t>
      </w:r>
      <w:r>
        <w:fldChar w:fldCharType="end"/>
      </w:r>
    </w:p>
    <w:p w14:paraId="3ED9146D" w14:textId="36A76DAB"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7.6.2.4.1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_Toc219557694 \h </w:instrText>
      </w:r>
      <w:r>
        <w:fldChar w:fldCharType="separate"/>
      </w:r>
      <w:r>
        <w:t>287</w:t>
      </w:r>
      <w:r>
        <w:fldChar w:fldCharType="end"/>
      </w:r>
    </w:p>
    <w:p w14:paraId="28F17D07" w14:textId="5BC02E96"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7.6.2.4.2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_Toc219557695 \h </w:instrText>
      </w:r>
      <w:r>
        <w:fldChar w:fldCharType="separate"/>
      </w:r>
      <w:r>
        <w:t>288</w:t>
      </w:r>
      <w:r>
        <w:fldChar w:fldCharType="end"/>
      </w:r>
    </w:p>
    <w:p w14:paraId="535650CE" w14:textId="57D2F075"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_Toc219557696 \h </w:instrText>
      </w:r>
      <w:r>
        <w:fldChar w:fldCharType="separate"/>
      </w:r>
      <w:r>
        <w:t>289</w:t>
      </w:r>
      <w:r>
        <w:fldChar w:fldCharType="end"/>
      </w:r>
    </w:p>
    <w:p w14:paraId="3166D1D1" w14:textId="1A63057C"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7.6.2.5.1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_Toc219557697 \h </w:instrText>
      </w:r>
      <w:r>
        <w:fldChar w:fldCharType="separate"/>
      </w:r>
      <w:r>
        <w:t>289</w:t>
      </w:r>
      <w:r>
        <w:fldChar w:fldCharType="end"/>
      </w:r>
    </w:p>
    <w:p w14:paraId="508C16BE" w14:textId="2BBB0F8B"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7.6.2.5.2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_Toc219557698 \h </w:instrText>
      </w:r>
      <w:r>
        <w:fldChar w:fldCharType="separate"/>
      </w:r>
      <w:r>
        <w:t>290</w:t>
      </w:r>
      <w:r>
        <w:fldChar w:fldCharType="end"/>
      </w:r>
    </w:p>
    <w:p w14:paraId="29514C5E" w14:textId="67F4069A"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7.6.2.5.3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_Toc219557699 \h </w:instrText>
      </w:r>
      <w:r>
        <w:fldChar w:fldCharType="separate"/>
      </w:r>
      <w:r>
        <w:t>291</w:t>
      </w:r>
      <w:r>
        <w:fldChar w:fldCharType="end"/>
      </w:r>
    </w:p>
    <w:p w14:paraId="2EEB87B8" w14:textId="07D9D1C0" w:rsidR="00D17AFC" w:rsidRDefault="00D17AFC">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Co-location Requirement</w:t>
      </w:r>
      <w:r>
        <w:tab/>
      </w:r>
      <w:r>
        <w:fldChar w:fldCharType="begin"/>
      </w:r>
      <w:r>
        <w:instrText xml:space="preserve"> PAGEREF _Toc219557700 \h </w:instrText>
      </w:r>
      <w:r>
        <w:fldChar w:fldCharType="separate"/>
      </w:r>
      <w:r>
        <w:t>293</w:t>
      </w:r>
      <w:r>
        <w:fldChar w:fldCharType="end"/>
      </w:r>
    </w:p>
    <w:p w14:paraId="1CC261F5" w14:textId="1A9D409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_Toc219557701 \h </w:instrText>
      </w:r>
      <w:r>
        <w:fldChar w:fldCharType="separate"/>
      </w:r>
      <w:r>
        <w:t>293</w:t>
      </w:r>
      <w:r>
        <w:fldChar w:fldCharType="end"/>
      </w:r>
    </w:p>
    <w:p w14:paraId="6834ABC0" w14:textId="288EDE9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_Toc219557702 \h </w:instrText>
      </w:r>
      <w:r>
        <w:fldChar w:fldCharType="separate"/>
      </w:r>
      <w:r>
        <w:t>293</w:t>
      </w:r>
      <w:r>
        <w:fldChar w:fldCharType="end"/>
      </w:r>
    </w:p>
    <w:p w14:paraId="47ADC3FC" w14:textId="06A9D731"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_Toc219557703 \h </w:instrText>
      </w:r>
      <w:r>
        <w:fldChar w:fldCharType="separate"/>
      </w:r>
      <w:r>
        <w:t>293</w:t>
      </w:r>
      <w:r>
        <w:fldChar w:fldCharType="end"/>
      </w:r>
    </w:p>
    <w:p w14:paraId="70446F37" w14:textId="7AE23E9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_Toc219557704 \h </w:instrText>
      </w:r>
      <w:r>
        <w:fldChar w:fldCharType="separate"/>
      </w:r>
      <w:r>
        <w:t>293</w:t>
      </w:r>
      <w:r>
        <w:fldChar w:fldCharType="end"/>
      </w:r>
    </w:p>
    <w:p w14:paraId="0C6B7490" w14:textId="58468279"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_Toc219557705 \h </w:instrText>
      </w:r>
      <w:r>
        <w:fldChar w:fldCharType="separate"/>
      </w:r>
      <w:r>
        <w:t>293</w:t>
      </w:r>
      <w:r>
        <w:fldChar w:fldCharType="end"/>
      </w:r>
    </w:p>
    <w:p w14:paraId="11637B3A" w14:textId="533E6863"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_Toc219557706 \h </w:instrText>
      </w:r>
      <w:r>
        <w:fldChar w:fldCharType="separate"/>
      </w:r>
      <w:r>
        <w:t>293</w:t>
      </w:r>
      <w:r>
        <w:fldChar w:fldCharType="end"/>
      </w:r>
    </w:p>
    <w:p w14:paraId="307B1B6A" w14:textId="35F46A4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_Toc219557707 \h </w:instrText>
      </w:r>
      <w:r>
        <w:fldChar w:fldCharType="separate"/>
      </w:r>
      <w:r>
        <w:t>294</w:t>
      </w:r>
      <w:r>
        <w:fldChar w:fldCharType="end"/>
      </w:r>
    </w:p>
    <w:p w14:paraId="7DD785F3" w14:textId="6778A998"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7.6.3.5.1</w:t>
      </w:r>
      <w:r>
        <w:rPr>
          <w:rFonts w:asciiTheme="minorHAnsi" w:eastAsiaTheme="minorEastAsia" w:hAnsiTheme="minorHAnsi" w:cstheme="minorBidi"/>
          <w:kern w:val="2"/>
          <w:sz w:val="24"/>
          <w:szCs w:val="24"/>
          <w14:ligatures w14:val="standardContextual"/>
        </w:rPr>
        <w:tab/>
      </w:r>
      <w:r>
        <w:rPr>
          <w:lang w:eastAsia="sv-SE"/>
        </w:rPr>
        <w:t>MSR operation</w:t>
      </w:r>
      <w:r>
        <w:tab/>
      </w:r>
      <w:r>
        <w:fldChar w:fldCharType="begin"/>
      </w:r>
      <w:r>
        <w:instrText xml:space="preserve"> PAGEREF _Toc219557708 \h </w:instrText>
      </w:r>
      <w:r>
        <w:fldChar w:fldCharType="separate"/>
      </w:r>
      <w:r>
        <w:t>294</w:t>
      </w:r>
      <w:r>
        <w:fldChar w:fldCharType="end"/>
      </w:r>
    </w:p>
    <w:p w14:paraId="503AB051" w14:textId="7989B1D6"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7.6.3.5.2</w:t>
      </w:r>
      <w:r>
        <w:rPr>
          <w:rFonts w:asciiTheme="minorHAnsi" w:eastAsiaTheme="minorEastAsia"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_Toc219557709 \h </w:instrText>
      </w:r>
      <w:r>
        <w:fldChar w:fldCharType="separate"/>
      </w:r>
      <w:r>
        <w:t>299</w:t>
      </w:r>
      <w:r>
        <w:fldChar w:fldCharType="end"/>
      </w:r>
    </w:p>
    <w:p w14:paraId="768AE2C6" w14:textId="5F4BF68F" w:rsidR="00D17AFC" w:rsidRDefault="00D17AFC">
      <w:pPr>
        <w:pStyle w:val="TOC5"/>
        <w:rPr>
          <w:rFonts w:asciiTheme="minorHAnsi" w:eastAsiaTheme="minorEastAsia" w:hAnsiTheme="minorHAnsi" w:cstheme="minorBidi"/>
          <w:kern w:val="2"/>
          <w:sz w:val="24"/>
          <w:szCs w:val="24"/>
          <w14:ligatures w14:val="standardContextual"/>
        </w:rPr>
      </w:pPr>
      <w:r>
        <w:rPr>
          <w:lang w:eastAsia="sv-SE"/>
        </w:rPr>
        <w:t>7.6.3.5.3</w:t>
      </w:r>
      <w:r>
        <w:rPr>
          <w:rFonts w:asciiTheme="minorHAnsi" w:eastAsiaTheme="minorEastAsia"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_Toc219557710 \h </w:instrText>
      </w:r>
      <w:r>
        <w:fldChar w:fldCharType="separate"/>
      </w:r>
      <w:r>
        <w:t>304</w:t>
      </w:r>
      <w:r>
        <w:fldChar w:fldCharType="end"/>
      </w:r>
    </w:p>
    <w:p w14:paraId="492AAD7B" w14:textId="727E3084" w:rsidR="00D17AFC" w:rsidRDefault="00D17AF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_Toc219557711 \h </w:instrText>
      </w:r>
      <w:r>
        <w:fldChar w:fldCharType="separate"/>
      </w:r>
      <w:r>
        <w:t>309</w:t>
      </w:r>
      <w:r>
        <w:fldChar w:fldCharType="end"/>
      </w:r>
    </w:p>
    <w:p w14:paraId="054E22BA" w14:textId="31BC6A81"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7.7.1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_Toc219557712 \h </w:instrText>
      </w:r>
      <w:r>
        <w:fldChar w:fldCharType="separate"/>
      </w:r>
      <w:r>
        <w:t>309</w:t>
      </w:r>
      <w:r>
        <w:fldChar w:fldCharType="end"/>
      </w:r>
    </w:p>
    <w:p w14:paraId="2196E149" w14:textId="46AF832E"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7.7.2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_Toc219557713 \h </w:instrText>
      </w:r>
      <w:r>
        <w:fldChar w:fldCharType="separate"/>
      </w:r>
      <w:r>
        <w:t>309</w:t>
      </w:r>
      <w:r>
        <w:fldChar w:fldCharType="end"/>
      </w:r>
    </w:p>
    <w:p w14:paraId="344D6B56" w14:textId="5397ED76"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7.7.3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_Toc219557714 \h </w:instrText>
      </w:r>
      <w:r>
        <w:fldChar w:fldCharType="separate"/>
      </w:r>
      <w:r>
        <w:t>309</w:t>
      </w:r>
      <w:r>
        <w:fldChar w:fldCharType="end"/>
      </w:r>
    </w:p>
    <w:p w14:paraId="191B9677" w14:textId="597CCB53"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_Toc219557715 \h </w:instrText>
      </w:r>
      <w:r>
        <w:fldChar w:fldCharType="separate"/>
      </w:r>
      <w:r>
        <w:t>309</w:t>
      </w:r>
      <w:r>
        <w:fldChar w:fldCharType="end"/>
      </w:r>
    </w:p>
    <w:p w14:paraId="52680D00" w14:textId="0D81B4E7"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7.7.4.1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_Toc219557716 \h </w:instrText>
      </w:r>
      <w:r>
        <w:fldChar w:fldCharType="separate"/>
      </w:r>
      <w:r>
        <w:t>309</w:t>
      </w:r>
      <w:r>
        <w:fldChar w:fldCharType="end"/>
      </w:r>
    </w:p>
    <w:p w14:paraId="7CC7948F" w14:textId="3A3A4A1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7.7.4.2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_Toc219557717 \h </w:instrText>
      </w:r>
      <w:r>
        <w:fldChar w:fldCharType="separate"/>
      </w:r>
      <w:r>
        <w:t>310</w:t>
      </w:r>
      <w:r>
        <w:fldChar w:fldCharType="end"/>
      </w:r>
    </w:p>
    <w:p w14:paraId="0F9B30CE" w14:textId="3D5AEEC8"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_Toc219557718 \h </w:instrText>
      </w:r>
      <w:r>
        <w:fldChar w:fldCharType="separate"/>
      </w:r>
      <w:r>
        <w:t>310</w:t>
      </w:r>
      <w:r>
        <w:fldChar w:fldCharType="end"/>
      </w:r>
    </w:p>
    <w:p w14:paraId="4FAC163E" w14:textId="6BDD553C" w:rsidR="00D17AFC" w:rsidRDefault="00D17AF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_Toc219557719 \h </w:instrText>
      </w:r>
      <w:r>
        <w:fldChar w:fldCharType="separate"/>
      </w:r>
      <w:r>
        <w:t>311</w:t>
      </w:r>
      <w:r>
        <w:fldChar w:fldCharType="end"/>
      </w:r>
    </w:p>
    <w:p w14:paraId="17DE2656" w14:textId="4E1756D8"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7.8.1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_Toc219557720 \h </w:instrText>
      </w:r>
      <w:r>
        <w:fldChar w:fldCharType="separate"/>
      </w:r>
      <w:r>
        <w:t>311</w:t>
      </w:r>
      <w:r>
        <w:fldChar w:fldCharType="end"/>
      </w:r>
    </w:p>
    <w:p w14:paraId="4071749A" w14:textId="16D97711"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7.8.2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_Toc219557721 \h </w:instrText>
      </w:r>
      <w:r>
        <w:fldChar w:fldCharType="separate"/>
      </w:r>
      <w:r>
        <w:t>311</w:t>
      </w:r>
      <w:r>
        <w:fldChar w:fldCharType="end"/>
      </w:r>
    </w:p>
    <w:p w14:paraId="5B931D19" w14:textId="61F0BFBB"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7.8.3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_Toc219557722 \h </w:instrText>
      </w:r>
      <w:r>
        <w:fldChar w:fldCharType="separate"/>
      </w:r>
      <w:r>
        <w:t>311</w:t>
      </w:r>
      <w:r>
        <w:fldChar w:fldCharType="end"/>
      </w:r>
    </w:p>
    <w:p w14:paraId="35D02A2A" w14:textId="27CC1120"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_Toc219557723 \h </w:instrText>
      </w:r>
      <w:r>
        <w:fldChar w:fldCharType="separate"/>
      </w:r>
      <w:r>
        <w:t>312</w:t>
      </w:r>
      <w:r>
        <w:fldChar w:fldCharType="end"/>
      </w:r>
    </w:p>
    <w:p w14:paraId="0DEE5E2F" w14:textId="2235E50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lastRenderedPageBreak/>
        <w:t>7.8.4.1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_Toc219557724 \h </w:instrText>
      </w:r>
      <w:r>
        <w:fldChar w:fldCharType="separate"/>
      </w:r>
      <w:r>
        <w:t>312</w:t>
      </w:r>
      <w:r>
        <w:fldChar w:fldCharType="end"/>
      </w:r>
    </w:p>
    <w:p w14:paraId="0C9FEB26" w14:textId="37267A7A"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7.8.4.2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_Toc219557725 \h </w:instrText>
      </w:r>
      <w:r>
        <w:fldChar w:fldCharType="separate"/>
      </w:r>
      <w:r>
        <w:t>312</w:t>
      </w:r>
      <w:r>
        <w:fldChar w:fldCharType="end"/>
      </w:r>
    </w:p>
    <w:p w14:paraId="6E0CBB83" w14:textId="341CBF23" w:rsidR="00D17AFC" w:rsidRDefault="00D17AFC">
      <w:pPr>
        <w:pStyle w:val="TOC5"/>
        <w:rPr>
          <w:rFonts w:asciiTheme="minorHAnsi" w:eastAsiaTheme="minorEastAsia" w:hAnsiTheme="minorHAnsi" w:cstheme="minorBidi"/>
          <w:kern w:val="2"/>
          <w:sz w:val="24"/>
          <w:szCs w:val="24"/>
          <w14:ligatures w14:val="standardContextual"/>
        </w:rPr>
      </w:pPr>
      <w:r>
        <w:t>7.8.4.2.1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_Toc219557726 \h </w:instrText>
      </w:r>
      <w:r>
        <w:fldChar w:fldCharType="separate"/>
      </w:r>
      <w:r>
        <w:t>312</w:t>
      </w:r>
      <w:r>
        <w:fldChar w:fldCharType="end"/>
      </w:r>
    </w:p>
    <w:p w14:paraId="79827EF5" w14:textId="52BB75B4" w:rsidR="00D17AFC" w:rsidRDefault="00D17AFC">
      <w:pPr>
        <w:pStyle w:val="TOC5"/>
        <w:rPr>
          <w:rFonts w:asciiTheme="minorHAnsi" w:eastAsiaTheme="minorEastAsia" w:hAnsiTheme="minorHAnsi" w:cstheme="minorBidi"/>
          <w:kern w:val="2"/>
          <w:sz w:val="24"/>
          <w:szCs w:val="24"/>
          <w14:ligatures w14:val="standardContextual"/>
        </w:rPr>
      </w:pPr>
      <w:r>
        <w:t>7.8.4.2.2</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_Toc219557727 \h </w:instrText>
      </w:r>
      <w:r>
        <w:fldChar w:fldCharType="separate"/>
      </w:r>
      <w:r>
        <w:t>312</w:t>
      </w:r>
      <w:r>
        <w:fldChar w:fldCharType="end"/>
      </w:r>
    </w:p>
    <w:p w14:paraId="1E4D6C46" w14:textId="085B02F2" w:rsidR="00D17AFC" w:rsidRDefault="00D17AFC">
      <w:pPr>
        <w:pStyle w:val="TOC5"/>
        <w:rPr>
          <w:rFonts w:asciiTheme="minorHAnsi" w:eastAsiaTheme="minorEastAsia" w:hAnsiTheme="minorHAnsi" w:cstheme="minorBidi"/>
          <w:kern w:val="2"/>
          <w:sz w:val="24"/>
          <w:szCs w:val="24"/>
          <w14:ligatures w14:val="standardContextual"/>
        </w:rPr>
      </w:pPr>
      <w:r>
        <w:t>7.8.4.2.3</w:t>
      </w:r>
      <w:r>
        <w:rPr>
          <w:rFonts w:asciiTheme="minorHAnsi" w:eastAsiaTheme="minorEastAsia" w:hAnsiTheme="minorHAnsi" w:cstheme="minorBidi"/>
          <w:kern w:val="2"/>
          <w:sz w:val="24"/>
          <w:szCs w:val="24"/>
          <w14:ligatures w14:val="standardContextual"/>
        </w:rPr>
        <w:tab/>
      </w:r>
      <w:r>
        <w:t>Single RAT UTRA FDD operation</w:t>
      </w:r>
      <w:r>
        <w:tab/>
      </w:r>
      <w:r>
        <w:fldChar w:fldCharType="begin"/>
      </w:r>
      <w:r>
        <w:instrText xml:space="preserve"> PAGEREF _Toc219557728 \h </w:instrText>
      </w:r>
      <w:r>
        <w:fldChar w:fldCharType="separate"/>
      </w:r>
      <w:r>
        <w:t>313</w:t>
      </w:r>
      <w:r>
        <w:fldChar w:fldCharType="end"/>
      </w:r>
    </w:p>
    <w:p w14:paraId="1B3F893B" w14:textId="3CC0A289" w:rsidR="00D17AFC" w:rsidRDefault="00D17AFC">
      <w:pPr>
        <w:pStyle w:val="TOC5"/>
        <w:rPr>
          <w:rFonts w:asciiTheme="minorHAnsi" w:eastAsiaTheme="minorEastAsia" w:hAnsiTheme="minorHAnsi" w:cstheme="minorBidi"/>
          <w:kern w:val="2"/>
          <w:sz w:val="24"/>
          <w:szCs w:val="24"/>
          <w14:ligatures w14:val="standardContextual"/>
        </w:rPr>
      </w:pPr>
      <w:r>
        <w:t>7.8.4.2.4</w:t>
      </w:r>
      <w:r>
        <w:rPr>
          <w:rFonts w:asciiTheme="minorHAnsi" w:eastAsiaTheme="minorEastAsia" w:hAnsiTheme="minorHAnsi" w:cstheme="minorBidi"/>
          <w:kern w:val="2"/>
          <w:sz w:val="24"/>
          <w:szCs w:val="24"/>
          <w14:ligatures w14:val="standardContextual"/>
        </w:rPr>
        <w:tab/>
      </w:r>
      <w:r>
        <w:t>Single RAT E-UTRA operation</w:t>
      </w:r>
      <w:r>
        <w:tab/>
      </w:r>
      <w:r>
        <w:fldChar w:fldCharType="begin"/>
      </w:r>
      <w:r>
        <w:instrText xml:space="preserve"> PAGEREF _Toc219557729 \h </w:instrText>
      </w:r>
      <w:r>
        <w:fldChar w:fldCharType="separate"/>
      </w:r>
      <w:r>
        <w:t>313</w:t>
      </w:r>
      <w:r>
        <w:fldChar w:fldCharType="end"/>
      </w:r>
    </w:p>
    <w:p w14:paraId="6F806111" w14:textId="59ED6B2F"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_Toc219557730 \h </w:instrText>
      </w:r>
      <w:r>
        <w:fldChar w:fldCharType="separate"/>
      </w:r>
      <w:r>
        <w:t>313</w:t>
      </w:r>
      <w:r>
        <w:fldChar w:fldCharType="end"/>
      </w:r>
    </w:p>
    <w:p w14:paraId="2B18B1B4" w14:textId="6F3663D8" w:rsidR="00D17AFC" w:rsidRDefault="00D17AFC">
      <w:pPr>
        <w:pStyle w:val="TOC4"/>
        <w:rPr>
          <w:rFonts w:asciiTheme="minorHAnsi" w:eastAsiaTheme="minorEastAsia" w:hAnsiTheme="minorHAnsi" w:cstheme="minorBidi"/>
          <w:kern w:val="2"/>
          <w:sz w:val="24"/>
          <w:szCs w:val="24"/>
          <w14:ligatures w14:val="standardContextual"/>
        </w:rPr>
      </w:pPr>
      <w:r>
        <w:t>7.8.5.1</w:t>
      </w:r>
      <w:r>
        <w:rPr>
          <w:rFonts w:asciiTheme="minorHAnsi" w:eastAsiaTheme="minorEastAsia" w:hAnsiTheme="minorHAnsi" w:cstheme="minorBidi"/>
          <w:kern w:val="2"/>
          <w:sz w:val="24"/>
          <w:szCs w:val="24"/>
          <w14:ligatures w14:val="standardContextual"/>
        </w:rPr>
        <w:tab/>
      </w:r>
      <w:r>
        <w:t>MSR operation</w:t>
      </w:r>
      <w:r>
        <w:tab/>
      </w:r>
      <w:r>
        <w:fldChar w:fldCharType="begin"/>
      </w:r>
      <w:r>
        <w:instrText xml:space="preserve"> PAGEREF _Toc219557731 \h </w:instrText>
      </w:r>
      <w:r>
        <w:fldChar w:fldCharType="separate"/>
      </w:r>
      <w:r>
        <w:t>313</w:t>
      </w:r>
      <w:r>
        <w:fldChar w:fldCharType="end"/>
      </w:r>
    </w:p>
    <w:p w14:paraId="6D6608D9" w14:textId="4CB082EA" w:rsidR="00D17AFC" w:rsidRDefault="00D17AFC">
      <w:pPr>
        <w:pStyle w:val="TOC5"/>
        <w:rPr>
          <w:rFonts w:asciiTheme="minorHAnsi" w:eastAsiaTheme="minorEastAsia" w:hAnsiTheme="minorHAnsi" w:cstheme="minorBidi"/>
          <w:kern w:val="2"/>
          <w:sz w:val="24"/>
          <w:szCs w:val="24"/>
          <w14:ligatures w14:val="standardContextual"/>
        </w:rPr>
      </w:pPr>
      <w:r>
        <w:t>7.8.5.1.1</w:t>
      </w:r>
      <w:r>
        <w:rPr>
          <w:rFonts w:asciiTheme="minorHAnsi" w:eastAsiaTheme="minorEastAsia" w:hAnsiTheme="minorHAnsi" w:cstheme="minorBidi"/>
          <w:kern w:val="2"/>
          <w:sz w:val="24"/>
          <w:szCs w:val="24"/>
          <w14:ligatures w14:val="standardContextual"/>
        </w:rPr>
        <w:tab/>
      </w:r>
      <w:r>
        <w:t>General intermodulation test requirement</w:t>
      </w:r>
      <w:r>
        <w:tab/>
      </w:r>
      <w:r>
        <w:fldChar w:fldCharType="begin"/>
      </w:r>
      <w:r>
        <w:instrText xml:space="preserve"> PAGEREF _Toc219557732 \h </w:instrText>
      </w:r>
      <w:r>
        <w:fldChar w:fldCharType="separate"/>
      </w:r>
      <w:r>
        <w:t>313</w:t>
      </w:r>
      <w:r>
        <w:fldChar w:fldCharType="end"/>
      </w:r>
    </w:p>
    <w:p w14:paraId="7E6E7174" w14:textId="08CCC9DA" w:rsidR="00D17AFC" w:rsidRDefault="00D17AFC">
      <w:pPr>
        <w:pStyle w:val="TOC5"/>
        <w:rPr>
          <w:rFonts w:asciiTheme="minorHAnsi" w:eastAsiaTheme="minorEastAsia" w:hAnsiTheme="minorHAnsi" w:cstheme="minorBidi"/>
          <w:kern w:val="2"/>
          <w:sz w:val="24"/>
          <w:szCs w:val="24"/>
          <w14:ligatures w14:val="standardContextual"/>
        </w:rPr>
      </w:pPr>
      <w:r>
        <w:t>7.8.5.1.2</w:t>
      </w:r>
      <w:r>
        <w:rPr>
          <w:rFonts w:asciiTheme="minorHAnsi" w:eastAsiaTheme="minorEastAsia" w:hAnsiTheme="minorHAnsi" w:cstheme="minorBidi"/>
          <w:kern w:val="2"/>
          <w:sz w:val="24"/>
          <w:szCs w:val="24"/>
          <w14:ligatures w14:val="standardContextual"/>
        </w:rPr>
        <w:tab/>
      </w:r>
      <w:r>
        <w:t>General narrowband intermodulation test requirement</w:t>
      </w:r>
      <w:r>
        <w:tab/>
      </w:r>
      <w:r>
        <w:fldChar w:fldCharType="begin"/>
      </w:r>
      <w:r>
        <w:instrText xml:space="preserve"> PAGEREF _Toc219557733 \h </w:instrText>
      </w:r>
      <w:r>
        <w:fldChar w:fldCharType="separate"/>
      </w:r>
      <w:r>
        <w:t>315</w:t>
      </w:r>
      <w:r>
        <w:fldChar w:fldCharType="end"/>
      </w:r>
    </w:p>
    <w:p w14:paraId="6E035C75" w14:textId="1B542DD8" w:rsidR="00D17AFC" w:rsidRDefault="00D17AFC">
      <w:pPr>
        <w:pStyle w:val="TOC4"/>
        <w:rPr>
          <w:rFonts w:asciiTheme="minorHAnsi" w:eastAsiaTheme="minorEastAsia" w:hAnsiTheme="minorHAnsi" w:cstheme="minorBidi"/>
          <w:kern w:val="2"/>
          <w:sz w:val="24"/>
          <w:szCs w:val="24"/>
          <w14:ligatures w14:val="standardContextual"/>
        </w:rPr>
      </w:pPr>
      <w:r>
        <w:t>7.8.5.2</w:t>
      </w:r>
      <w:r>
        <w:rPr>
          <w:rFonts w:asciiTheme="minorHAnsi" w:eastAsiaTheme="minorEastAsia" w:hAnsiTheme="minorHAnsi" w:cstheme="minorBidi"/>
          <w:kern w:val="2"/>
          <w:sz w:val="24"/>
          <w:szCs w:val="24"/>
          <w14:ligatures w14:val="standardContextual"/>
        </w:rPr>
        <w:tab/>
      </w:r>
      <w:r>
        <w:t>Single RAT UTRA operation</w:t>
      </w:r>
      <w:r>
        <w:tab/>
      </w:r>
      <w:r>
        <w:fldChar w:fldCharType="begin"/>
      </w:r>
      <w:r>
        <w:instrText xml:space="preserve"> PAGEREF _Toc219557734 \h </w:instrText>
      </w:r>
      <w:r>
        <w:fldChar w:fldCharType="separate"/>
      </w:r>
      <w:r>
        <w:t>319</w:t>
      </w:r>
      <w:r>
        <w:fldChar w:fldCharType="end"/>
      </w:r>
    </w:p>
    <w:p w14:paraId="11FEF54F" w14:textId="4F20C873" w:rsidR="00D17AFC" w:rsidRDefault="00D17AFC">
      <w:pPr>
        <w:pStyle w:val="TOC4"/>
        <w:rPr>
          <w:rFonts w:asciiTheme="minorHAnsi" w:eastAsiaTheme="minorEastAsia" w:hAnsiTheme="minorHAnsi" w:cstheme="minorBidi"/>
          <w:kern w:val="2"/>
          <w:sz w:val="24"/>
          <w:szCs w:val="24"/>
          <w14:ligatures w14:val="standardContextual"/>
        </w:rPr>
      </w:pPr>
      <w:r>
        <w:t>7.8.5.3</w:t>
      </w:r>
      <w:r>
        <w:rPr>
          <w:rFonts w:asciiTheme="minorHAnsi" w:eastAsiaTheme="minorEastAsia" w:hAnsiTheme="minorHAnsi" w:cstheme="minorBidi"/>
          <w:kern w:val="2"/>
          <w:sz w:val="24"/>
          <w:szCs w:val="24"/>
          <w14:ligatures w14:val="standardContextual"/>
        </w:rPr>
        <w:tab/>
      </w:r>
      <w:r>
        <w:t>Single RAT E- UTRA operation</w:t>
      </w:r>
      <w:r>
        <w:tab/>
      </w:r>
      <w:r>
        <w:fldChar w:fldCharType="begin"/>
      </w:r>
      <w:r>
        <w:instrText xml:space="preserve"> PAGEREF _Toc219557735 \h </w:instrText>
      </w:r>
      <w:r>
        <w:fldChar w:fldCharType="separate"/>
      </w:r>
      <w:r>
        <w:t>320</w:t>
      </w:r>
      <w:r>
        <w:fldChar w:fldCharType="end"/>
      </w:r>
    </w:p>
    <w:p w14:paraId="7D159476" w14:textId="09422EB3" w:rsidR="00D17AFC" w:rsidRDefault="00D17AFC">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_Toc219557736 \h </w:instrText>
      </w:r>
      <w:r>
        <w:fldChar w:fldCharType="separate"/>
      </w:r>
      <w:r>
        <w:t>324</w:t>
      </w:r>
      <w:r>
        <w:fldChar w:fldCharType="end"/>
      </w:r>
    </w:p>
    <w:p w14:paraId="3FED7EFC" w14:textId="05EE87B8"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7.9.1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_Toc219557737 \h </w:instrText>
      </w:r>
      <w:r>
        <w:fldChar w:fldCharType="separate"/>
      </w:r>
      <w:r>
        <w:t>324</w:t>
      </w:r>
      <w:r>
        <w:fldChar w:fldCharType="end"/>
      </w:r>
    </w:p>
    <w:p w14:paraId="152D56CD" w14:textId="1C259206"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7.9.2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_Toc219557738 \h </w:instrText>
      </w:r>
      <w:r>
        <w:fldChar w:fldCharType="separate"/>
      </w:r>
      <w:r>
        <w:t>324</w:t>
      </w:r>
      <w:r>
        <w:fldChar w:fldCharType="end"/>
      </w:r>
    </w:p>
    <w:p w14:paraId="0767B45E" w14:textId="0030BB59"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7.9.3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_Toc219557739 \h </w:instrText>
      </w:r>
      <w:r>
        <w:fldChar w:fldCharType="separate"/>
      </w:r>
      <w:r>
        <w:t>325</w:t>
      </w:r>
      <w:r>
        <w:fldChar w:fldCharType="end"/>
      </w:r>
    </w:p>
    <w:p w14:paraId="307F2EF9" w14:textId="3FDEF18C"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_Toc219557740 \h </w:instrText>
      </w:r>
      <w:r>
        <w:fldChar w:fldCharType="separate"/>
      </w:r>
      <w:r>
        <w:t>325</w:t>
      </w:r>
      <w:r>
        <w:fldChar w:fldCharType="end"/>
      </w:r>
    </w:p>
    <w:p w14:paraId="1A39E279" w14:textId="38EB02F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7.9.4.1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_Toc219557741 \h </w:instrText>
      </w:r>
      <w:r>
        <w:fldChar w:fldCharType="separate"/>
      </w:r>
      <w:r>
        <w:t>325</w:t>
      </w:r>
      <w:r>
        <w:fldChar w:fldCharType="end"/>
      </w:r>
    </w:p>
    <w:p w14:paraId="39B1F188" w14:textId="42DB5B5F"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7.9.4.2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_Toc219557742 \h </w:instrText>
      </w:r>
      <w:r>
        <w:fldChar w:fldCharType="separate"/>
      </w:r>
      <w:r>
        <w:t>325</w:t>
      </w:r>
      <w:r>
        <w:fldChar w:fldCharType="end"/>
      </w:r>
    </w:p>
    <w:p w14:paraId="7A8BC35F" w14:textId="62DDBB4F" w:rsidR="00D17AFC" w:rsidRDefault="00D17AFC">
      <w:pPr>
        <w:pStyle w:val="TOC3"/>
        <w:rPr>
          <w:rFonts w:asciiTheme="minorHAnsi" w:eastAsiaTheme="minorEastAsia"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_Toc219557743 \h </w:instrText>
      </w:r>
      <w:r>
        <w:fldChar w:fldCharType="separate"/>
      </w:r>
      <w:r>
        <w:t>326</w:t>
      </w:r>
      <w:r>
        <w:fldChar w:fldCharType="end"/>
      </w:r>
    </w:p>
    <w:p w14:paraId="5ED312F7" w14:textId="317BF92D"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7.9.5.1</w:t>
      </w:r>
      <w:r>
        <w:rPr>
          <w:rFonts w:asciiTheme="minorHAnsi" w:eastAsiaTheme="minorEastAsia" w:hAnsiTheme="minorHAnsi" w:cstheme="minorBidi"/>
          <w:kern w:val="2"/>
          <w:sz w:val="24"/>
          <w:szCs w:val="24"/>
          <w14:ligatures w14:val="standardContextual"/>
        </w:rPr>
        <w:tab/>
      </w:r>
      <w:r>
        <w:rPr>
          <w:lang w:eastAsia="sv-SE"/>
        </w:rPr>
        <w:t>E-UTRA test requirement</w:t>
      </w:r>
      <w:r>
        <w:tab/>
      </w:r>
      <w:r>
        <w:fldChar w:fldCharType="begin"/>
      </w:r>
      <w:r>
        <w:instrText xml:space="preserve"> PAGEREF _Toc219557744 \h </w:instrText>
      </w:r>
      <w:r>
        <w:fldChar w:fldCharType="separate"/>
      </w:r>
      <w:r>
        <w:t>326</w:t>
      </w:r>
      <w:r>
        <w:fldChar w:fldCharType="end"/>
      </w:r>
    </w:p>
    <w:p w14:paraId="628B6685" w14:textId="68FD5E88"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7.9.5.2</w:t>
      </w:r>
      <w:r>
        <w:rPr>
          <w:rFonts w:asciiTheme="minorHAnsi" w:eastAsiaTheme="minorEastAsia" w:hAnsiTheme="minorHAnsi" w:cstheme="minorBidi"/>
          <w:kern w:val="2"/>
          <w:sz w:val="24"/>
          <w:szCs w:val="24"/>
          <w14:ligatures w14:val="standardContextual"/>
        </w:rPr>
        <w:tab/>
      </w:r>
      <w:r>
        <w:rPr>
          <w:lang w:eastAsia="sv-SE"/>
        </w:rPr>
        <w:t>NR test requirement</w:t>
      </w:r>
      <w:r>
        <w:tab/>
      </w:r>
      <w:r>
        <w:fldChar w:fldCharType="begin"/>
      </w:r>
      <w:r>
        <w:instrText xml:space="preserve"> PAGEREF _Toc219557745 \h </w:instrText>
      </w:r>
      <w:r>
        <w:fldChar w:fldCharType="separate"/>
      </w:r>
      <w:r>
        <w:t>327</w:t>
      </w:r>
      <w:r>
        <w:fldChar w:fldCharType="end"/>
      </w:r>
    </w:p>
    <w:p w14:paraId="18E8DF86" w14:textId="6520E86F" w:rsidR="00D17AFC" w:rsidRDefault="00D17AF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_Toc219557746 \h </w:instrText>
      </w:r>
      <w:r>
        <w:fldChar w:fldCharType="separate"/>
      </w:r>
      <w:r>
        <w:t>330</w:t>
      </w:r>
      <w:r>
        <w:fldChar w:fldCharType="end"/>
      </w:r>
    </w:p>
    <w:p w14:paraId="38D3DE0A" w14:textId="426A2098" w:rsidR="00D17AFC" w:rsidRDefault="00D17AF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_Toc219557747 \h </w:instrText>
      </w:r>
      <w:r>
        <w:fldChar w:fldCharType="separate"/>
      </w:r>
      <w:r>
        <w:t>330</w:t>
      </w:r>
      <w:r>
        <w:fldChar w:fldCharType="end"/>
      </w:r>
    </w:p>
    <w:p w14:paraId="32F9EE9D" w14:textId="265FC76D" w:rsidR="00D17AFC" w:rsidRDefault="00D17AF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_Toc219557748 \h </w:instrText>
      </w:r>
      <w:r>
        <w:fldChar w:fldCharType="separate"/>
      </w:r>
      <w:r>
        <w:t>331</w:t>
      </w:r>
      <w:r>
        <w:fldChar w:fldCharType="end"/>
      </w:r>
    </w:p>
    <w:p w14:paraId="3943D3BA" w14:textId="02308E8C" w:rsidR="00D17AFC" w:rsidRDefault="00D17AF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Radiated performance requirements for MSR</w:t>
      </w:r>
      <w:r>
        <w:tab/>
      </w:r>
      <w:r>
        <w:fldChar w:fldCharType="begin"/>
      </w:r>
      <w:r>
        <w:instrText xml:space="preserve"> PAGEREF _Toc219557749 \h </w:instrText>
      </w:r>
      <w:r>
        <w:fldChar w:fldCharType="separate"/>
      </w:r>
      <w:r>
        <w:t>331</w:t>
      </w:r>
      <w:r>
        <w:fldChar w:fldCharType="end"/>
      </w:r>
    </w:p>
    <w:p w14:paraId="7A1E667A" w14:textId="5CD46305" w:rsidR="00D17AFC" w:rsidRDefault="00D17AF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Radiated performance requirements for UTRA FDD</w:t>
      </w:r>
      <w:r>
        <w:tab/>
      </w:r>
      <w:r>
        <w:fldChar w:fldCharType="begin"/>
      </w:r>
      <w:r>
        <w:instrText xml:space="preserve"> PAGEREF _Toc219557750 \h </w:instrText>
      </w:r>
      <w:r>
        <w:fldChar w:fldCharType="separate"/>
      </w:r>
      <w:r>
        <w:t>331</w:t>
      </w:r>
      <w:r>
        <w:fldChar w:fldCharType="end"/>
      </w:r>
    </w:p>
    <w:p w14:paraId="7B4E4356" w14:textId="0D808F1C" w:rsidR="00D17AFC" w:rsidRDefault="00D17AF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_Toc219557751 \h </w:instrText>
      </w:r>
      <w:r>
        <w:fldChar w:fldCharType="separate"/>
      </w:r>
      <w:r>
        <w:t>331</w:t>
      </w:r>
      <w:r>
        <w:fldChar w:fldCharType="end"/>
      </w:r>
    </w:p>
    <w:p w14:paraId="047A458A" w14:textId="2930BFB9" w:rsidR="00D17AFC" w:rsidRDefault="00D17AF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_Toc219557752 \h </w:instrText>
      </w:r>
      <w:r>
        <w:fldChar w:fldCharType="separate"/>
      </w:r>
      <w:r>
        <w:t>332</w:t>
      </w:r>
      <w:r>
        <w:fldChar w:fldCharType="end"/>
      </w:r>
    </w:p>
    <w:p w14:paraId="61CA6605" w14:textId="6DE6F7CF" w:rsidR="00D17AFC" w:rsidRDefault="00D17AF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_Toc219557753 \h </w:instrText>
      </w:r>
      <w:r>
        <w:fldChar w:fldCharType="separate"/>
      </w:r>
      <w:r>
        <w:t>333</w:t>
      </w:r>
      <w:r>
        <w:fldChar w:fldCharType="end"/>
      </w:r>
    </w:p>
    <w:p w14:paraId="2CB8B212" w14:textId="190D4918" w:rsidR="00D17AFC" w:rsidRDefault="00D17AF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_Toc219557754 \h </w:instrText>
      </w:r>
      <w:r>
        <w:fldChar w:fldCharType="separate"/>
      </w:r>
      <w:r>
        <w:t>333</w:t>
      </w:r>
      <w:r>
        <w:fldChar w:fldCharType="end"/>
      </w:r>
    </w:p>
    <w:p w14:paraId="449437BA" w14:textId="01D70D2D" w:rsidR="00D17AFC" w:rsidRDefault="00D17AF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_Toc219557755 \h </w:instrText>
      </w:r>
      <w:r>
        <w:fldChar w:fldCharType="separate"/>
      </w:r>
      <w:r>
        <w:t>333</w:t>
      </w:r>
      <w:r>
        <w:fldChar w:fldCharType="end"/>
      </w:r>
    </w:p>
    <w:p w14:paraId="052AB696" w14:textId="07730BAA"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8.3.5.1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_Toc219557756 \h </w:instrText>
      </w:r>
      <w:r>
        <w:fldChar w:fldCharType="separate"/>
      </w:r>
      <w:r>
        <w:t>333</w:t>
      </w:r>
      <w:r>
        <w:fldChar w:fldCharType="end"/>
      </w:r>
    </w:p>
    <w:p w14:paraId="52AB4E11" w14:textId="48BDA7B9"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8.3.5.2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_Toc219557757 \h </w:instrText>
      </w:r>
      <w:r>
        <w:fldChar w:fldCharType="separate"/>
      </w:r>
      <w:r>
        <w:t>333</w:t>
      </w:r>
      <w:r>
        <w:fldChar w:fldCharType="end"/>
      </w:r>
    </w:p>
    <w:p w14:paraId="10DEB726" w14:textId="28959DEE" w:rsidR="00D17AFC" w:rsidRDefault="00D17AF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_Toc219557758 \h </w:instrText>
      </w:r>
      <w:r>
        <w:fldChar w:fldCharType="separate"/>
      </w:r>
      <w:r>
        <w:t>334</w:t>
      </w:r>
      <w:r>
        <w:fldChar w:fldCharType="end"/>
      </w:r>
    </w:p>
    <w:p w14:paraId="4B24DF88" w14:textId="44621E65" w:rsidR="00D17AFC" w:rsidRDefault="00D17AF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Radiated performance requirements for E-UTRA</w:t>
      </w:r>
      <w:r>
        <w:tab/>
      </w:r>
      <w:r>
        <w:fldChar w:fldCharType="begin"/>
      </w:r>
      <w:r>
        <w:instrText xml:space="preserve"> PAGEREF _Toc219557759 \h </w:instrText>
      </w:r>
      <w:r>
        <w:fldChar w:fldCharType="separate"/>
      </w:r>
      <w:r>
        <w:t>335</w:t>
      </w:r>
      <w:r>
        <w:fldChar w:fldCharType="end"/>
      </w:r>
    </w:p>
    <w:p w14:paraId="60A03D1F" w14:textId="5B86B802" w:rsidR="00D17AFC" w:rsidRDefault="00D17AF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_Toc219557760 \h </w:instrText>
      </w:r>
      <w:r>
        <w:fldChar w:fldCharType="separate"/>
      </w:r>
      <w:r>
        <w:t>335</w:t>
      </w:r>
      <w:r>
        <w:fldChar w:fldCharType="end"/>
      </w:r>
    </w:p>
    <w:p w14:paraId="7E55AA7F" w14:textId="69A648D1" w:rsidR="00D17AFC" w:rsidRDefault="00D17AFC">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_Toc219557761 \h </w:instrText>
      </w:r>
      <w:r>
        <w:fldChar w:fldCharType="separate"/>
      </w:r>
      <w:r>
        <w:t>336</w:t>
      </w:r>
      <w:r>
        <w:fldChar w:fldCharType="end"/>
      </w:r>
    </w:p>
    <w:p w14:paraId="377ABAFB" w14:textId="637A5E17" w:rsidR="00D17AFC" w:rsidRDefault="00D17AFC">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_Toc219557762 \h </w:instrText>
      </w:r>
      <w:r>
        <w:fldChar w:fldCharType="separate"/>
      </w:r>
      <w:r>
        <w:t>336</w:t>
      </w:r>
      <w:r>
        <w:fldChar w:fldCharType="end"/>
      </w:r>
    </w:p>
    <w:p w14:paraId="7A63F7F0" w14:textId="08C9CE8F" w:rsidR="00D17AFC" w:rsidRDefault="00D17AFC">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_Toc219557763 \h </w:instrText>
      </w:r>
      <w:r>
        <w:fldChar w:fldCharType="separate"/>
      </w:r>
      <w:r>
        <w:t>336</w:t>
      </w:r>
      <w:r>
        <w:fldChar w:fldCharType="end"/>
      </w:r>
    </w:p>
    <w:p w14:paraId="682B9A56" w14:textId="5AB8DF57" w:rsidR="00D17AFC" w:rsidRDefault="00D17AFC">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_Toc219557764 \h </w:instrText>
      </w:r>
      <w:r>
        <w:fldChar w:fldCharType="separate"/>
      </w:r>
      <w:r>
        <w:t>337</w:t>
      </w:r>
      <w:r>
        <w:fldChar w:fldCharType="end"/>
      </w:r>
    </w:p>
    <w:p w14:paraId="6BCCC1A9" w14:textId="6DBCE1B6"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8.4.5.1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_Toc219557765 \h </w:instrText>
      </w:r>
      <w:r>
        <w:fldChar w:fldCharType="separate"/>
      </w:r>
      <w:r>
        <w:t>337</w:t>
      </w:r>
      <w:r>
        <w:fldChar w:fldCharType="end"/>
      </w:r>
    </w:p>
    <w:p w14:paraId="292E6A3B" w14:textId="158DFEDB"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8.4.5.2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_Toc219557766 \h </w:instrText>
      </w:r>
      <w:r>
        <w:fldChar w:fldCharType="separate"/>
      </w:r>
      <w:r>
        <w:t>337</w:t>
      </w:r>
      <w:r>
        <w:fldChar w:fldCharType="end"/>
      </w:r>
    </w:p>
    <w:p w14:paraId="74AE1A65" w14:textId="64C3B588" w:rsidR="00D17AFC" w:rsidRDefault="00D17AFC">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_Toc219557767 \h </w:instrText>
      </w:r>
      <w:r>
        <w:fldChar w:fldCharType="separate"/>
      </w:r>
      <w:r>
        <w:t>338</w:t>
      </w:r>
      <w:r>
        <w:fldChar w:fldCharType="end"/>
      </w:r>
    </w:p>
    <w:p w14:paraId="56378109" w14:textId="3F9EB22B" w:rsidR="00D17AFC" w:rsidRDefault="00D17AF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Radiated performance requirements for NR</w:t>
      </w:r>
      <w:r>
        <w:tab/>
      </w:r>
      <w:r>
        <w:fldChar w:fldCharType="begin"/>
      </w:r>
      <w:r>
        <w:instrText xml:space="preserve"> PAGEREF _Toc219557768 \h </w:instrText>
      </w:r>
      <w:r>
        <w:fldChar w:fldCharType="separate"/>
      </w:r>
      <w:r>
        <w:t>338</w:t>
      </w:r>
      <w:r>
        <w:fldChar w:fldCharType="end"/>
      </w:r>
    </w:p>
    <w:p w14:paraId="2A5E2949" w14:textId="64930F8B" w:rsidR="00D17AFC" w:rsidRDefault="00D17AFC">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_Toc219557769 \h </w:instrText>
      </w:r>
      <w:r>
        <w:fldChar w:fldCharType="separate"/>
      </w:r>
      <w:r>
        <w:t>338</w:t>
      </w:r>
      <w:r>
        <w:fldChar w:fldCharType="end"/>
      </w:r>
    </w:p>
    <w:p w14:paraId="7962A863" w14:textId="39B0A96E" w:rsidR="00D17AFC" w:rsidRDefault="00D17AFC">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_Toc219557770 \h </w:instrText>
      </w:r>
      <w:r>
        <w:fldChar w:fldCharType="separate"/>
      </w:r>
      <w:r>
        <w:t>339</w:t>
      </w:r>
      <w:r>
        <w:fldChar w:fldCharType="end"/>
      </w:r>
    </w:p>
    <w:p w14:paraId="58E2DA1F" w14:textId="3CC2ADF0" w:rsidR="00D17AFC" w:rsidRDefault="00D17AFC">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_Toc219557771 \h </w:instrText>
      </w:r>
      <w:r>
        <w:fldChar w:fldCharType="separate"/>
      </w:r>
      <w:r>
        <w:t>339</w:t>
      </w:r>
      <w:r>
        <w:fldChar w:fldCharType="end"/>
      </w:r>
    </w:p>
    <w:p w14:paraId="11D6B05B" w14:textId="777673DE" w:rsidR="00D17AFC" w:rsidRDefault="00D17AFC">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Test purposes</w:t>
      </w:r>
      <w:r>
        <w:tab/>
      </w:r>
      <w:r>
        <w:fldChar w:fldCharType="begin"/>
      </w:r>
      <w:r>
        <w:instrText xml:space="preserve"> PAGEREF _Toc219557772 \h </w:instrText>
      </w:r>
      <w:r>
        <w:fldChar w:fldCharType="separate"/>
      </w:r>
      <w:r>
        <w:t>340</w:t>
      </w:r>
      <w:r>
        <w:fldChar w:fldCharType="end"/>
      </w:r>
    </w:p>
    <w:p w14:paraId="74384568" w14:textId="462BDE7E" w:rsidR="00D17AFC" w:rsidRDefault="00D17AFC">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_Toc219557773 \h </w:instrText>
      </w:r>
      <w:r>
        <w:fldChar w:fldCharType="separate"/>
      </w:r>
      <w:r>
        <w:t>340</w:t>
      </w:r>
      <w:r>
        <w:fldChar w:fldCharType="end"/>
      </w:r>
    </w:p>
    <w:p w14:paraId="2DCBA962" w14:textId="38EE545C"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8.5.5.1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_Toc219557774 \h </w:instrText>
      </w:r>
      <w:r>
        <w:fldChar w:fldCharType="separate"/>
      </w:r>
      <w:r>
        <w:t>340</w:t>
      </w:r>
      <w:r>
        <w:fldChar w:fldCharType="end"/>
      </w:r>
    </w:p>
    <w:p w14:paraId="792DDF27" w14:textId="39F4A584" w:rsidR="00D17AFC" w:rsidRDefault="00D17AFC">
      <w:pPr>
        <w:pStyle w:val="TOC4"/>
        <w:rPr>
          <w:rFonts w:asciiTheme="minorHAnsi" w:eastAsiaTheme="minorEastAsia" w:hAnsiTheme="minorHAnsi" w:cstheme="minorBidi"/>
          <w:kern w:val="2"/>
          <w:sz w:val="24"/>
          <w:szCs w:val="24"/>
          <w14:ligatures w14:val="standardContextual"/>
        </w:rPr>
      </w:pPr>
      <w:r>
        <w:rPr>
          <w:lang w:eastAsia="sv-SE"/>
        </w:rPr>
        <w:t>8.5.5.2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_Toc219557775 \h </w:instrText>
      </w:r>
      <w:r>
        <w:fldChar w:fldCharType="separate"/>
      </w:r>
      <w:r>
        <w:t>340</w:t>
      </w:r>
      <w:r>
        <w:fldChar w:fldCharType="end"/>
      </w:r>
    </w:p>
    <w:p w14:paraId="6FD6D11A" w14:textId="79EFEE97" w:rsidR="00D17AFC" w:rsidRDefault="00D17AFC">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_Toc219557776 \h </w:instrText>
      </w:r>
      <w:r>
        <w:fldChar w:fldCharType="separate"/>
      </w:r>
      <w:r>
        <w:t>341</w:t>
      </w:r>
      <w:r>
        <w:fldChar w:fldCharType="end"/>
      </w:r>
    </w:p>
    <w:p w14:paraId="1F20CF0E" w14:textId="1ABA1742" w:rsidR="00D17AFC" w:rsidRDefault="00D17AFC">
      <w:pPr>
        <w:pStyle w:val="TOC8"/>
        <w:rPr>
          <w:rFonts w:asciiTheme="minorHAnsi" w:eastAsiaTheme="minorEastAsia" w:hAnsiTheme="minorHAnsi" w:cstheme="minorBidi"/>
          <w:b w:val="0"/>
          <w:kern w:val="2"/>
          <w:sz w:val="24"/>
          <w:szCs w:val="24"/>
          <w14:ligatures w14:val="standardContextual"/>
        </w:rPr>
      </w:pPr>
      <w:r>
        <w:lastRenderedPageBreak/>
        <w:t>Annex A (normative):</w:t>
      </w:r>
      <w:r>
        <w:tab/>
        <w:t>Test system characterization</w:t>
      </w:r>
      <w:r>
        <w:tab/>
      </w:r>
      <w:r>
        <w:fldChar w:fldCharType="begin"/>
      </w:r>
      <w:r>
        <w:instrText xml:space="preserve"> PAGEREF _Toc219557777 \h </w:instrText>
      </w:r>
      <w:r>
        <w:fldChar w:fldCharType="separate"/>
      </w:r>
      <w:r>
        <w:t>342</w:t>
      </w:r>
      <w:r>
        <w:fldChar w:fldCharType="end"/>
      </w:r>
    </w:p>
    <w:p w14:paraId="48B40242" w14:textId="55F0B102" w:rsidR="00D17AFC" w:rsidRDefault="00D17AFC">
      <w:pPr>
        <w:pStyle w:val="TOC8"/>
        <w:rPr>
          <w:rFonts w:asciiTheme="minorHAnsi" w:eastAsiaTheme="minorEastAsia" w:hAnsiTheme="minorHAnsi" w:cstheme="minorBidi"/>
          <w:b w:val="0"/>
          <w:kern w:val="2"/>
          <w:sz w:val="24"/>
          <w:szCs w:val="24"/>
          <w14:ligatures w14:val="standardContextual"/>
        </w:rPr>
      </w:pPr>
      <w:r>
        <w:t>Annex B (normative):</w:t>
      </w:r>
      <w:r>
        <w:tab/>
        <w:t>Calibration</w:t>
      </w:r>
      <w:r>
        <w:tab/>
      </w:r>
      <w:r>
        <w:fldChar w:fldCharType="begin"/>
      </w:r>
      <w:r>
        <w:instrText xml:space="preserve"> PAGEREF _Toc219557778 \h </w:instrText>
      </w:r>
      <w:r>
        <w:fldChar w:fldCharType="separate"/>
      </w:r>
      <w:r>
        <w:t>343</w:t>
      </w:r>
      <w:r>
        <w:fldChar w:fldCharType="end"/>
      </w:r>
    </w:p>
    <w:p w14:paraId="3CC78454" w14:textId="20407BD0" w:rsidR="00D17AFC" w:rsidRDefault="00D17AFC">
      <w:pPr>
        <w:pStyle w:val="TOC8"/>
        <w:rPr>
          <w:rFonts w:asciiTheme="minorHAnsi" w:eastAsiaTheme="minorEastAsia" w:hAnsiTheme="minorHAnsi" w:cstheme="minorBidi"/>
          <w:b w:val="0"/>
          <w:kern w:val="2"/>
          <w:sz w:val="24"/>
          <w:szCs w:val="24"/>
          <w14:ligatures w14:val="standardContextual"/>
        </w:rPr>
      </w:pPr>
      <w:r>
        <w:t>Annex C (informative):</w:t>
      </w:r>
      <w:r>
        <w:tab/>
        <w:t>Test tolerances and derivation of test requirements</w:t>
      </w:r>
      <w:r>
        <w:tab/>
      </w:r>
      <w:r>
        <w:fldChar w:fldCharType="begin"/>
      </w:r>
      <w:r>
        <w:instrText xml:space="preserve"> PAGEREF _Toc219557779 \h </w:instrText>
      </w:r>
      <w:r>
        <w:fldChar w:fldCharType="separate"/>
      </w:r>
      <w:r>
        <w:t>344</w:t>
      </w:r>
      <w:r>
        <w:fldChar w:fldCharType="end"/>
      </w:r>
    </w:p>
    <w:p w14:paraId="4D2C6900" w14:textId="7D51D98D" w:rsidR="00D17AFC" w:rsidRDefault="00D17AF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General</w:t>
      </w:r>
      <w:r>
        <w:tab/>
      </w:r>
      <w:r>
        <w:fldChar w:fldCharType="begin"/>
      </w:r>
      <w:r>
        <w:instrText xml:space="preserve"> PAGEREF _Toc219557780 \h </w:instrText>
      </w:r>
      <w:r>
        <w:fldChar w:fldCharType="separate"/>
      </w:r>
      <w:r>
        <w:t>344</w:t>
      </w:r>
      <w:r>
        <w:fldChar w:fldCharType="end"/>
      </w:r>
    </w:p>
    <w:p w14:paraId="3BC500B6" w14:textId="5DD627D9" w:rsidR="00D17AFC" w:rsidRDefault="00D17AF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_Toc219557781 \h </w:instrText>
      </w:r>
      <w:r>
        <w:fldChar w:fldCharType="separate"/>
      </w:r>
      <w:r>
        <w:t>345</w:t>
      </w:r>
      <w:r>
        <w:fldChar w:fldCharType="end"/>
      </w:r>
    </w:p>
    <w:p w14:paraId="0FB92C8C" w14:textId="4113C3D4" w:rsidR="00D17AFC" w:rsidRDefault="00D17AF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_Toc219557782 \h </w:instrText>
      </w:r>
      <w:r>
        <w:fldChar w:fldCharType="separate"/>
      </w:r>
      <w:r>
        <w:t>347</w:t>
      </w:r>
      <w:r>
        <w:fldChar w:fldCharType="end"/>
      </w:r>
    </w:p>
    <w:p w14:paraId="4DEEB5F3" w14:textId="320BCA56" w:rsidR="00D17AFC" w:rsidRDefault="00D17AFC">
      <w:pPr>
        <w:pStyle w:val="TOC8"/>
        <w:rPr>
          <w:rFonts w:asciiTheme="minorHAnsi" w:eastAsiaTheme="minorEastAsia" w:hAnsiTheme="minorHAnsi" w:cstheme="minorBidi"/>
          <w:b w:val="0"/>
          <w:kern w:val="2"/>
          <w:sz w:val="24"/>
          <w:szCs w:val="24"/>
          <w14:ligatures w14:val="standardContextual"/>
        </w:rPr>
      </w:pPr>
      <w:r>
        <w:t>Annex D (informative):</w:t>
      </w:r>
      <w:r>
        <w:tab/>
        <w:t>Test system set-up</w:t>
      </w:r>
      <w:r>
        <w:tab/>
      </w:r>
      <w:r>
        <w:fldChar w:fldCharType="begin"/>
      </w:r>
      <w:r>
        <w:instrText xml:space="preserve"> PAGEREF _Toc219557783 \h </w:instrText>
      </w:r>
      <w:r>
        <w:fldChar w:fldCharType="separate"/>
      </w:r>
      <w:r>
        <w:t>348</w:t>
      </w:r>
      <w:r>
        <w:fldChar w:fldCharType="end"/>
      </w:r>
    </w:p>
    <w:p w14:paraId="59C702DE" w14:textId="649A7393" w:rsidR="00D17AFC" w:rsidRDefault="00D17AF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Transmitter</w:t>
      </w:r>
      <w:r>
        <w:tab/>
      </w:r>
      <w:r>
        <w:fldChar w:fldCharType="begin"/>
      </w:r>
      <w:r>
        <w:instrText xml:space="preserve"> PAGEREF _Toc219557784 \h </w:instrText>
      </w:r>
      <w:r>
        <w:fldChar w:fldCharType="separate"/>
      </w:r>
      <w:r>
        <w:t>348</w:t>
      </w:r>
      <w:r>
        <w:fldChar w:fldCharType="end"/>
      </w:r>
    </w:p>
    <w:p w14:paraId="42C5E573" w14:textId="0F9A6A63" w:rsidR="00D17AFC" w:rsidRDefault="00D17AF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_Toc219557785 \h </w:instrText>
      </w:r>
      <w:r>
        <w:fldChar w:fldCharType="separate"/>
      </w:r>
      <w:r>
        <w:t>348</w:t>
      </w:r>
      <w:r>
        <w:fldChar w:fldCharType="end"/>
      </w:r>
    </w:p>
    <w:p w14:paraId="3D004EB6" w14:textId="0FDBA679" w:rsidR="00D17AFC" w:rsidRDefault="00D17AF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_Toc219557786 \h </w:instrText>
      </w:r>
      <w:r>
        <w:fldChar w:fldCharType="separate"/>
      </w:r>
      <w:r>
        <w:t>349</w:t>
      </w:r>
      <w:r>
        <w:fldChar w:fldCharType="end"/>
      </w:r>
    </w:p>
    <w:p w14:paraId="4FD85F1A" w14:textId="15997172" w:rsidR="00D17AFC" w:rsidRDefault="00D17AF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OTA spurious emissions</w:t>
      </w:r>
      <w:r>
        <w:tab/>
      </w:r>
      <w:r>
        <w:fldChar w:fldCharType="begin"/>
      </w:r>
      <w:r>
        <w:instrText xml:space="preserve"> PAGEREF _Toc219557787 \h </w:instrText>
      </w:r>
      <w:r>
        <w:fldChar w:fldCharType="separate"/>
      </w:r>
      <w:r>
        <w:t>349</w:t>
      </w:r>
      <w:r>
        <w:fldChar w:fldCharType="end"/>
      </w:r>
    </w:p>
    <w:p w14:paraId="3AC5511F" w14:textId="49577050" w:rsidR="00D17AFC" w:rsidRDefault="00D17AFC">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OTA Co-location emissions, TX OFF power</w:t>
      </w:r>
      <w:r>
        <w:tab/>
      </w:r>
      <w:r>
        <w:fldChar w:fldCharType="begin"/>
      </w:r>
      <w:r>
        <w:instrText xml:space="preserve"> PAGEREF _Toc219557788 \h </w:instrText>
      </w:r>
      <w:r>
        <w:fldChar w:fldCharType="separate"/>
      </w:r>
      <w:r>
        <w:t>350</w:t>
      </w:r>
      <w:r>
        <w:fldChar w:fldCharType="end"/>
      </w:r>
    </w:p>
    <w:p w14:paraId="3EC5E296" w14:textId="1609034D" w:rsidR="00D17AFC" w:rsidRDefault="00D17AFC">
      <w:pPr>
        <w:pStyle w:val="TOC2"/>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_Toc219557789 \h </w:instrText>
      </w:r>
      <w:r>
        <w:fldChar w:fldCharType="separate"/>
      </w:r>
      <w:r>
        <w:t>350</w:t>
      </w:r>
      <w:r>
        <w:fldChar w:fldCharType="end"/>
      </w:r>
    </w:p>
    <w:p w14:paraId="4892638B" w14:textId="15D6FD85" w:rsidR="00D17AFC" w:rsidRDefault="00D17AF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Receiver</w:t>
      </w:r>
      <w:r>
        <w:tab/>
      </w:r>
      <w:r>
        <w:fldChar w:fldCharType="begin"/>
      </w:r>
      <w:r>
        <w:instrText xml:space="preserve"> PAGEREF _Toc219557790 \h </w:instrText>
      </w:r>
      <w:r>
        <w:fldChar w:fldCharType="separate"/>
      </w:r>
      <w:r>
        <w:t>351</w:t>
      </w:r>
      <w:r>
        <w:fldChar w:fldCharType="end"/>
      </w:r>
    </w:p>
    <w:p w14:paraId="3301972D" w14:textId="3AF45875" w:rsidR="00D17AFC" w:rsidRDefault="00D17AF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OTA sensitivity and OTA Reference sensitivity</w:t>
      </w:r>
      <w:r>
        <w:tab/>
      </w:r>
      <w:r>
        <w:fldChar w:fldCharType="begin"/>
      </w:r>
      <w:r>
        <w:instrText xml:space="preserve"> PAGEREF _Toc219557791 \h </w:instrText>
      </w:r>
      <w:r>
        <w:fldChar w:fldCharType="separate"/>
      </w:r>
      <w:r>
        <w:t>351</w:t>
      </w:r>
      <w:r>
        <w:fldChar w:fldCharType="end"/>
      </w:r>
    </w:p>
    <w:p w14:paraId="5F115E5B" w14:textId="5DEBA02F" w:rsidR="00D17AFC" w:rsidRDefault="00D17AF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_Toc219557792 \h </w:instrText>
      </w:r>
      <w:r>
        <w:fldChar w:fldCharType="separate"/>
      </w:r>
      <w:r>
        <w:t>351</w:t>
      </w:r>
      <w:r>
        <w:fldChar w:fldCharType="end"/>
      </w:r>
    </w:p>
    <w:p w14:paraId="385DAE10" w14:textId="6915B2A9" w:rsidR="00D17AFC" w:rsidRDefault="00D17AF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_Toc219557793 \h </w:instrText>
      </w:r>
      <w:r>
        <w:fldChar w:fldCharType="separate"/>
      </w:r>
      <w:r>
        <w:t>352</w:t>
      </w:r>
      <w:r>
        <w:fldChar w:fldCharType="end"/>
      </w:r>
    </w:p>
    <w:p w14:paraId="7CEB6FF4" w14:textId="6C8E0A2C" w:rsidR="00D17AFC" w:rsidRDefault="00D17AF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OTA Blocking</w:t>
      </w:r>
      <w:r>
        <w:tab/>
      </w:r>
      <w:r>
        <w:fldChar w:fldCharType="begin"/>
      </w:r>
      <w:r>
        <w:instrText xml:space="preserve"> PAGEREF _Toc219557794 \h </w:instrText>
      </w:r>
      <w:r>
        <w:fldChar w:fldCharType="separate"/>
      </w:r>
      <w:r>
        <w:t>353</w:t>
      </w:r>
      <w:r>
        <w:fldChar w:fldCharType="end"/>
      </w:r>
    </w:p>
    <w:p w14:paraId="6F32E32B" w14:textId="17AAC45C" w:rsidR="00D17AFC" w:rsidRDefault="00D17AFC">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_Toc219557795 \h </w:instrText>
      </w:r>
      <w:r>
        <w:fldChar w:fldCharType="separate"/>
      </w:r>
      <w:r>
        <w:t>354</w:t>
      </w:r>
      <w:r>
        <w:fldChar w:fldCharType="end"/>
      </w:r>
    </w:p>
    <w:p w14:paraId="0E41C875" w14:textId="18DE9A22" w:rsidR="00D17AFC" w:rsidRDefault="00D17AFC">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_Toc219557796 \h </w:instrText>
      </w:r>
      <w:r>
        <w:fldChar w:fldCharType="separate"/>
      </w:r>
      <w:r>
        <w:t>354</w:t>
      </w:r>
      <w:r>
        <w:fldChar w:fldCharType="end"/>
      </w:r>
    </w:p>
    <w:p w14:paraId="0CB3F045" w14:textId="7CDA6C91" w:rsidR="00D17AFC" w:rsidRDefault="00D17AFC">
      <w:pPr>
        <w:pStyle w:val="TOC2"/>
        <w:rPr>
          <w:rFonts w:asciiTheme="minorHAnsi" w:eastAsiaTheme="minorEastAsia" w:hAnsiTheme="minorHAnsi" w:cstheme="minorBidi"/>
          <w:kern w:val="2"/>
          <w:sz w:val="24"/>
          <w:szCs w:val="24"/>
          <w14:ligatures w14:val="standardContextual"/>
        </w:rPr>
      </w:pPr>
      <w:r>
        <w:t>D.2.7</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_Toc219557797 \h </w:instrText>
      </w:r>
      <w:r>
        <w:fldChar w:fldCharType="separate"/>
      </w:r>
      <w:r>
        <w:t>355</w:t>
      </w:r>
      <w:r>
        <w:fldChar w:fldCharType="end"/>
      </w:r>
    </w:p>
    <w:p w14:paraId="6E1550A5" w14:textId="70FB4485" w:rsidR="00D17AFC" w:rsidRDefault="00D17AF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Performance requirements</w:t>
      </w:r>
      <w:r>
        <w:tab/>
      </w:r>
      <w:r>
        <w:fldChar w:fldCharType="begin"/>
      </w:r>
      <w:r>
        <w:instrText xml:space="preserve"> PAGEREF _Toc219557798 \h </w:instrText>
      </w:r>
      <w:r>
        <w:fldChar w:fldCharType="separate"/>
      </w:r>
      <w:r>
        <w:t>356</w:t>
      </w:r>
      <w:r>
        <w:fldChar w:fldCharType="end"/>
      </w:r>
    </w:p>
    <w:p w14:paraId="42C3B204" w14:textId="7A6DFF36" w:rsidR="00D17AFC" w:rsidRDefault="00D17AFC">
      <w:pPr>
        <w:pStyle w:val="TOC8"/>
        <w:rPr>
          <w:rFonts w:asciiTheme="minorHAnsi" w:eastAsiaTheme="minorEastAsia" w:hAnsiTheme="minorHAnsi" w:cstheme="minorBidi"/>
          <w:b w:val="0"/>
          <w:kern w:val="2"/>
          <w:sz w:val="24"/>
          <w:szCs w:val="24"/>
          <w14:ligatures w14:val="standardContextual"/>
        </w:rPr>
      </w:pPr>
      <w:r>
        <w:t>Annex E (normative):</w:t>
      </w:r>
      <w:r>
        <w:tab/>
        <w:t>Estimation of Measurement Uncertainty</w:t>
      </w:r>
      <w:r>
        <w:tab/>
      </w:r>
      <w:r>
        <w:fldChar w:fldCharType="begin"/>
      </w:r>
      <w:r>
        <w:instrText xml:space="preserve"> PAGEREF _Toc219557799 \h </w:instrText>
      </w:r>
      <w:r>
        <w:fldChar w:fldCharType="separate"/>
      </w:r>
      <w:r>
        <w:t>357</w:t>
      </w:r>
      <w:r>
        <w:fldChar w:fldCharType="end"/>
      </w:r>
    </w:p>
    <w:p w14:paraId="689128D4" w14:textId="31940F70" w:rsidR="00D17AFC" w:rsidRDefault="00D17AF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_Toc219557800 \h </w:instrText>
      </w:r>
      <w:r>
        <w:fldChar w:fldCharType="separate"/>
      </w:r>
      <w:r>
        <w:t>357</w:t>
      </w:r>
      <w:r>
        <w:fldChar w:fldCharType="end"/>
      </w:r>
    </w:p>
    <w:p w14:paraId="23D84401" w14:textId="75B5442B" w:rsidR="00D17AFC" w:rsidRDefault="00D17AFC">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Measurement methodology descriptions</w:t>
      </w:r>
      <w:r>
        <w:tab/>
      </w:r>
      <w:r>
        <w:fldChar w:fldCharType="begin"/>
      </w:r>
      <w:r>
        <w:instrText xml:space="preserve"> PAGEREF _Toc219557801 \h </w:instrText>
      </w:r>
      <w:r>
        <w:fldChar w:fldCharType="separate"/>
      </w:r>
      <w:r>
        <w:t>357</w:t>
      </w:r>
      <w:r>
        <w:fldChar w:fldCharType="end"/>
      </w:r>
    </w:p>
    <w:p w14:paraId="3AB59EEC" w14:textId="1D7FFC10" w:rsidR="00D17AFC" w:rsidRDefault="00D17AFC">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Measurement uncertainty budget format</w:t>
      </w:r>
      <w:r>
        <w:tab/>
      </w:r>
      <w:r>
        <w:fldChar w:fldCharType="begin"/>
      </w:r>
      <w:r>
        <w:instrText xml:space="preserve"> PAGEREF _Toc219557802 \h </w:instrText>
      </w:r>
      <w:r>
        <w:fldChar w:fldCharType="separate"/>
      </w:r>
      <w:r>
        <w:t>357</w:t>
      </w:r>
      <w:r>
        <w:fldChar w:fldCharType="end"/>
      </w:r>
    </w:p>
    <w:p w14:paraId="649EA54A" w14:textId="58B1A482" w:rsidR="00D17AFC" w:rsidRDefault="00D17AFC">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Measurement uncertainty budgets</w:t>
      </w:r>
      <w:r>
        <w:tab/>
      </w:r>
      <w:r>
        <w:fldChar w:fldCharType="begin"/>
      </w:r>
      <w:r>
        <w:instrText xml:space="preserve"> PAGEREF _Toc219557803 \h </w:instrText>
      </w:r>
      <w:r>
        <w:fldChar w:fldCharType="separate"/>
      </w:r>
      <w:r>
        <w:t>357</w:t>
      </w:r>
      <w:r>
        <w:fldChar w:fldCharType="end"/>
      </w:r>
    </w:p>
    <w:p w14:paraId="3537F4C1" w14:textId="696D63D5" w:rsidR="00D17AFC" w:rsidRDefault="00D17AFC">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Measurement error contribution descriptions</w:t>
      </w:r>
      <w:r>
        <w:tab/>
      </w:r>
      <w:r>
        <w:fldChar w:fldCharType="begin"/>
      </w:r>
      <w:r>
        <w:instrText xml:space="preserve"> PAGEREF _Toc219557804 \h </w:instrText>
      </w:r>
      <w:r>
        <w:fldChar w:fldCharType="separate"/>
      </w:r>
      <w:r>
        <w:t>357</w:t>
      </w:r>
      <w:r>
        <w:fldChar w:fldCharType="end"/>
      </w:r>
    </w:p>
    <w:p w14:paraId="3EB56708" w14:textId="2A475762" w:rsidR="00D17AFC" w:rsidRDefault="00D17AFC">
      <w:pPr>
        <w:pStyle w:val="TOC8"/>
        <w:rPr>
          <w:rFonts w:asciiTheme="minorHAnsi" w:eastAsiaTheme="minorEastAsia" w:hAnsiTheme="minorHAnsi" w:cstheme="minorBidi"/>
          <w:b w:val="0"/>
          <w:kern w:val="2"/>
          <w:sz w:val="24"/>
          <w:szCs w:val="24"/>
          <w14:ligatures w14:val="standardContextual"/>
        </w:rPr>
      </w:pPr>
      <w:r>
        <w:t>Annex F (normative):</w:t>
      </w:r>
      <w:r>
        <w:tab/>
        <w:t>TRP measurement grids</w:t>
      </w:r>
      <w:r>
        <w:tab/>
      </w:r>
      <w:r>
        <w:fldChar w:fldCharType="begin"/>
      </w:r>
      <w:r>
        <w:instrText xml:space="preserve"> PAGEREF _Toc219557805 \h </w:instrText>
      </w:r>
      <w:r>
        <w:fldChar w:fldCharType="separate"/>
      </w:r>
      <w:r>
        <w:t>358</w:t>
      </w:r>
      <w:r>
        <w:fldChar w:fldCharType="end"/>
      </w:r>
    </w:p>
    <w:p w14:paraId="503E6C5B" w14:textId="45A5F6E9" w:rsidR="00D17AFC" w:rsidRDefault="00D17AFC">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_Toc219557806 \h </w:instrText>
      </w:r>
      <w:r>
        <w:fldChar w:fldCharType="separate"/>
      </w:r>
      <w:r>
        <w:t>358</w:t>
      </w:r>
      <w:r>
        <w:fldChar w:fldCharType="end"/>
      </w:r>
    </w:p>
    <w:p w14:paraId="05CFBFB8" w14:textId="0662A2F4" w:rsidR="00D17AFC" w:rsidRDefault="00D17AFC">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Spherical equal angle grid</w:t>
      </w:r>
      <w:r>
        <w:tab/>
      </w:r>
      <w:r>
        <w:fldChar w:fldCharType="begin"/>
      </w:r>
      <w:r>
        <w:instrText xml:space="preserve"> PAGEREF _Toc219557807 \h </w:instrText>
      </w:r>
      <w:r>
        <w:fldChar w:fldCharType="separate"/>
      </w:r>
      <w:r>
        <w:t>358</w:t>
      </w:r>
      <w:r>
        <w:fldChar w:fldCharType="end"/>
      </w:r>
    </w:p>
    <w:p w14:paraId="0DFAB576" w14:textId="611754F8" w:rsidR="00D17AFC" w:rsidRDefault="00D17AFC">
      <w:pPr>
        <w:pStyle w:val="TOC2"/>
        <w:rPr>
          <w:rFonts w:asciiTheme="minorHAnsi" w:eastAsiaTheme="minorEastAsia" w:hAnsiTheme="minorHAnsi" w:cstheme="minorBidi"/>
          <w:kern w:val="2"/>
          <w:sz w:val="24"/>
          <w:szCs w:val="24"/>
          <w14:ligatures w14:val="standardContextual"/>
        </w:rPr>
      </w:pPr>
      <w:r w:rsidRPr="00D726E6">
        <w:rPr>
          <w:rFonts w:eastAsia="SimSun"/>
          <w:lang w:eastAsia="zh-CN"/>
        </w:rP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_Toc219557808 \h </w:instrText>
      </w:r>
      <w:r>
        <w:fldChar w:fldCharType="separate"/>
      </w:r>
      <w:r>
        <w:t>358</w:t>
      </w:r>
      <w:r>
        <w:fldChar w:fldCharType="end"/>
      </w:r>
    </w:p>
    <w:p w14:paraId="66102B82" w14:textId="72831C38" w:rsidR="00D17AFC" w:rsidRDefault="00D17AFC">
      <w:pPr>
        <w:pStyle w:val="TOC2"/>
        <w:rPr>
          <w:rFonts w:asciiTheme="minorHAnsi" w:eastAsiaTheme="minorEastAsia" w:hAnsiTheme="minorHAnsi" w:cstheme="minorBidi"/>
          <w:kern w:val="2"/>
          <w:sz w:val="24"/>
          <w:szCs w:val="24"/>
          <w14:ligatures w14:val="standardContextual"/>
        </w:rPr>
      </w:pPr>
      <w:r w:rsidRPr="00D726E6">
        <w:rPr>
          <w:rFonts w:eastAsia="SimSun"/>
          <w:lang w:eastAsia="zh-CN"/>
        </w:rPr>
        <w:t>F.2.2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_Toc219557809 \h </w:instrText>
      </w:r>
      <w:r>
        <w:fldChar w:fldCharType="separate"/>
      </w:r>
      <w:r>
        <w:t>358</w:t>
      </w:r>
      <w:r>
        <w:fldChar w:fldCharType="end"/>
      </w:r>
    </w:p>
    <w:p w14:paraId="15620A8C" w14:textId="6603A22E" w:rsidR="00D17AFC" w:rsidRDefault="00D17AFC">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Spherical equal area grid</w:t>
      </w:r>
      <w:r>
        <w:tab/>
      </w:r>
      <w:r>
        <w:fldChar w:fldCharType="begin"/>
      </w:r>
      <w:r>
        <w:instrText xml:space="preserve"> PAGEREF _Toc219557810 \h </w:instrText>
      </w:r>
      <w:r>
        <w:fldChar w:fldCharType="separate"/>
      </w:r>
      <w:r>
        <w:t>360</w:t>
      </w:r>
      <w:r>
        <w:fldChar w:fldCharType="end"/>
      </w:r>
    </w:p>
    <w:p w14:paraId="6D3B5B0C" w14:textId="5333087D" w:rsidR="00D17AFC" w:rsidRDefault="00D17AFC">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Spherical Fibonacci grid</w:t>
      </w:r>
      <w:r>
        <w:tab/>
      </w:r>
      <w:r>
        <w:fldChar w:fldCharType="begin"/>
      </w:r>
      <w:r>
        <w:instrText xml:space="preserve"> PAGEREF _Toc219557811 \h </w:instrText>
      </w:r>
      <w:r>
        <w:fldChar w:fldCharType="separate"/>
      </w:r>
      <w:r>
        <w:t>361</w:t>
      </w:r>
      <w:r>
        <w:fldChar w:fldCharType="end"/>
      </w:r>
    </w:p>
    <w:p w14:paraId="1920D26C" w14:textId="40F3129E" w:rsidR="00D17AFC" w:rsidRDefault="00D17AFC">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Orthogonal cut grid</w:t>
      </w:r>
      <w:r>
        <w:tab/>
      </w:r>
      <w:r>
        <w:fldChar w:fldCharType="begin"/>
      </w:r>
      <w:r>
        <w:instrText xml:space="preserve"> PAGEREF _Toc219557812 \h </w:instrText>
      </w:r>
      <w:r>
        <w:fldChar w:fldCharType="separate"/>
      </w:r>
      <w:r>
        <w:t>361</w:t>
      </w:r>
      <w:r>
        <w:fldChar w:fldCharType="end"/>
      </w:r>
    </w:p>
    <w:p w14:paraId="1B3544D7" w14:textId="69121A23" w:rsidR="00D17AFC" w:rsidRDefault="00D17AFC">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_Toc219557813 \h </w:instrText>
      </w:r>
      <w:r>
        <w:fldChar w:fldCharType="separate"/>
      </w:r>
      <w:r>
        <w:t>361</w:t>
      </w:r>
      <w:r>
        <w:fldChar w:fldCharType="end"/>
      </w:r>
    </w:p>
    <w:p w14:paraId="659EAA25" w14:textId="00C58849" w:rsidR="00D17AFC" w:rsidRDefault="00D17AFC">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_Toc219557814 \h </w:instrText>
      </w:r>
      <w:r>
        <w:fldChar w:fldCharType="separate"/>
      </w:r>
      <w:r>
        <w:t>362</w:t>
      </w:r>
      <w:r>
        <w:fldChar w:fldCharType="end"/>
      </w:r>
    </w:p>
    <w:p w14:paraId="12F23692" w14:textId="26431485" w:rsidR="00D17AFC" w:rsidRDefault="00D17AFC">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Spurious unwanted emissions</w:t>
      </w:r>
      <w:r>
        <w:tab/>
      </w:r>
      <w:r>
        <w:fldChar w:fldCharType="begin"/>
      </w:r>
      <w:r>
        <w:instrText xml:space="preserve"> PAGEREF _Toc219557815 \h </w:instrText>
      </w:r>
      <w:r>
        <w:fldChar w:fldCharType="separate"/>
      </w:r>
      <w:r>
        <w:t>362</w:t>
      </w:r>
      <w:r>
        <w:fldChar w:fldCharType="end"/>
      </w:r>
    </w:p>
    <w:p w14:paraId="71242C71" w14:textId="54A1A194" w:rsidR="00D17AFC" w:rsidRDefault="00D17AFC">
      <w:pPr>
        <w:pStyle w:val="TOC1"/>
        <w:rPr>
          <w:rFonts w:asciiTheme="minorHAnsi" w:eastAsiaTheme="minorEastAsia" w:hAnsiTheme="minorHAnsi" w:cstheme="minorBidi"/>
          <w:kern w:val="2"/>
          <w:sz w:val="24"/>
          <w:szCs w:val="24"/>
          <w14:ligatures w14:val="standardContextual"/>
        </w:rPr>
      </w:pPr>
      <w:r>
        <w:lastRenderedPageBreak/>
        <w:t>F.6</w:t>
      </w:r>
      <w:r>
        <w:rPr>
          <w:rFonts w:asciiTheme="minorHAnsi" w:eastAsiaTheme="minorEastAsia" w:hAnsiTheme="minorHAnsi" w:cstheme="minorBidi"/>
          <w:kern w:val="2"/>
          <w:sz w:val="24"/>
          <w:szCs w:val="24"/>
          <w14:ligatures w14:val="standardContextual"/>
        </w:rPr>
        <w:tab/>
      </w:r>
      <w:r>
        <w:t>Wave vector space grid</w:t>
      </w:r>
      <w:r>
        <w:tab/>
      </w:r>
      <w:r>
        <w:fldChar w:fldCharType="begin"/>
      </w:r>
      <w:r>
        <w:instrText xml:space="preserve"> PAGEREF _Toc219557816 \h </w:instrText>
      </w:r>
      <w:r>
        <w:fldChar w:fldCharType="separate"/>
      </w:r>
      <w:r>
        <w:t>363</w:t>
      </w:r>
      <w:r>
        <w:fldChar w:fldCharType="end"/>
      </w:r>
    </w:p>
    <w:p w14:paraId="13C9EE1A" w14:textId="7984D288" w:rsidR="00D17AFC" w:rsidRDefault="00D17AFC">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Orthogonal 2 cuts with pattern multiplication</w:t>
      </w:r>
      <w:r>
        <w:tab/>
      </w:r>
      <w:r>
        <w:fldChar w:fldCharType="begin"/>
      </w:r>
      <w:r>
        <w:instrText xml:space="preserve"> PAGEREF _Toc219557817 \h </w:instrText>
      </w:r>
      <w:r>
        <w:fldChar w:fldCharType="separate"/>
      </w:r>
      <w:r>
        <w:t>363</w:t>
      </w:r>
      <w:r>
        <w:fldChar w:fldCharType="end"/>
      </w:r>
    </w:p>
    <w:p w14:paraId="44C02972" w14:textId="3BCF4606" w:rsidR="00D17AFC" w:rsidRDefault="00D17AFC">
      <w:pPr>
        <w:pStyle w:val="TOC1"/>
        <w:rPr>
          <w:rFonts w:asciiTheme="minorHAnsi" w:eastAsiaTheme="minorEastAsia" w:hAnsiTheme="minorHAnsi" w:cstheme="minorBidi"/>
          <w:kern w:val="2"/>
          <w:sz w:val="24"/>
          <w:szCs w:val="24"/>
          <w14:ligatures w14:val="standardContextual"/>
        </w:rPr>
      </w:pPr>
      <w:r>
        <w:t>F.8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_Toc219557818 \h </w:instrText>
      </w:r>
      <w:r>
        <w:fldChar w:fldCharType="separate"/>
      </w:r>
      <w:r>
        <w:t>363</w:t>
      </w:r>
      <w:r>
        <w:fldChar w:fldCharType="end"/>
      </w:r>
    </w:p>
    <w:p w14:paraId="1B02D7A1" w14:textId="41EAA92E" w:rsidR="00D17AFC" w:rsidRDefault="00D17AFC">
      <w:pPr>
        <w:pStyle w:val="TOC1"/>
        <w:rPr>
          <w:rFonts w:asciiTheme="minorHAnsi" w:eastAsiaTheme="minorEastAsia" w:hAnsiTheme="minorHAnsi" w:cstheme="minorBidi"/>
          <w:kern w:val="2"/>
          <w:sz w:val="24"/>
          <w:szCs w:val="24"/>
          <w14:ligatures w14:val="standardContextual"/>
        </w:rPr>
      </w:pPr>
      <w:r>
        <w:t>F.9</w:t>
      </w:r>
      <w:r>
        <w:rPr>
          <w:rFonts w:asciiTheme="minorHAnsi" w:eastAsiaTheme="minorEastAsia" w:hAnsiTheme="minorHAnsi" w:cstheme="minorBidi"/>
          <w:kern w:val="2"/>
          <w:sz w:val="24"/>
          <w:szCs w:val="24"/>
          <w14:ligatures w14:val="standardContextual"/>
        </w:rPr>
        <w:tab/>
      </w:r>
      <w:r>
        <w:t>Full sphere with sparse sampling</w:t>
      </w:r>
      <w:r>
        <w:tab/>
      </w:r>
      <w:r>
        <w:fldChar w:fldCharType="begin"/>
      </w:r>
      <w:r>
        <w:instrText xml:space="preserve"> PAGEREF _Toc219557819 \h </w:instrText>
      </w:r>
      <w:r>
        <w:fldChar w:fldCharType="separate"/>
      </w:r>
      <w:r>
        <w:t>363</w:t>
      </w:r>
      <w:r>
        <w:fldChar w:fldCharType="end"/>
      </w:r>
    </w:p>
    <w:p w14:paraId="5716ED77" w14:textId="3DF9397C" w:rsidR="00D17AFC" w:rsidRDefault="00D17AFC">
      <w:pPr>
        <w:pStyle w:val="TOC1"/>
        <w:rPr>
          <w:rFonts w:asciiTheme="minorHAnsi" w:eastAsiaTheme="minorEastAsia" w:hAnsiTheme="minorHAnsi" w:cstheme="minorBidi"/>
          <w:kern w:val="2"/>
          <w:sz w:val="24"/>
          <w:szCs w:val="24"/>
          <w14:ligatures w14:val="standardContextual"/>
        </w:rPr>
      </w:pPr>
      <w:r>
        <w:t>F.10</w:t>
      </w:r>
      <w:r>
        <w:rPr>
          <w:rFonts w:asciiTheme="minorHAnsi" w:eastAsiaTheme="minorEastAsia" w:hAnsiTheme="minorHAnsi" w:cstheme="minorBidi"/>
          <w:kern w:val="2"/>
          <w:sz w:val="24"/>
          <w:szCs w:val="24"/>
          <w14:ligatures w14:val="standardContextual"/>
        </w:rPr>
        <w:tab/>
      </w:r>
      <w:r>
        <w:t>Beam-based directions</w:t>
      </w:r>
      <w:r>
        <w:tab/>
      </w:r>
      <w:r>
        <w:fldChar w:fldCharType="begin"/>
      </w:r>
      <w:r>
        <w:instrText xml:space="preserve"> PAGEREF _Toc219557820 \h </w:instrText>
      </w:r>
      <w:r>
        <w:fldChar w:fldCharType="separate"/>
      </w:r>
      <w:r>
        <w:t>364</w:t>
      </w:r>
      <w:r>
        <w:fldChar w:fldCharType="end"/>
      </w:r>
    </w:p>
    <w:p w14:paraId="25A0CDFE" w14:textId="4E57B77B" w:rsidR="00D17AFC" w:rsidRDefault="00D17AFC">
      <w:pPr>
        <w:pStyle w:val="TOC1"/>
        <w:rPr>
          <w:rFonts w:asciiTheme="minorHAnsi" w:eastAsiaTheme="minorEastAsia" w:hAnsiTheme="minorHAnsi" w:cstheme="minorBidi"/>
          <w:kern w:val="2"/>
          <w:sz w:val="24"/>
          <w:szCs w:val="24"/>
          <w14:ligatures w14:val="standardContextual"/>
        </w:rPr>
      </w:pPr>
      <w:r>
        <w:t>F.11</w:t>
      </w:r>
      <w:r>
        <w:rPr>
          <w:rFonts w:asciiTheme="minorHAnsi" w:eastAsiaTheme="minorEastAsia" w:hAnsiTheme="minorHAnsi" w:cstheme="minorBidi"/>
          <w:kern w:val="2"/>
          <w:sz w:val="24"/>
          <w:szCs w:val="24"/>
          <w14:ligatures w14:val="standardContextual"/>
        </w:rPr>
        <w:tab/>
      </w:r>
      <w:r>
        <w:t>Peak method</w:t>
      </w:r>
      <w:r>
        <w:tab/>
      </w:r>
      <w:r>
        <w:fldChar w:fldCharType="begin"/>
      </w:r>
      <w:r>
        <w:instrText xml:space="preserve"> PAGEREF _Toc219557821 \h </w:instrText>
      </w:r>
      <w:r>
        <w:fldChar w:fldCharType="separate"/>
      </w:r>
      <w:r>
        <w:t>364</w:t>
      </w:r>
      <w:r>
        <w:fldChar w:fldCharType="end"/>
      </w:r>
    </w:p>
    <w:p w14:paraId="250B41FF" w14:textId="1BFBE1ED" w:rsidR="00D17AFC" w:rsidRDefault="00D17AFC">
      <w:pPr>
        <w:pStyle w:val="TOC1"/>
        <w:rPr>
          <w:rFonts w:asciiTheme="minorHAnsi" w:eastAsiaTheme="minorEastAsia" w:hAnsiTheme="minorHAnsi" w:cstheme="minorBidi"/>
          <w:kern w:val="2"/>
          <w:sz w:val="24"/>
          <w:szCs w:val="24"/>
          <w14:ligatures w14:val="standardContextual"/>
        </w:rPr>
      </w:pPr>
      <w:r>
        <w:t>F.12</w:t>
      </w:r>
      <w:r>
        <w:rPr>
          <w:rFonts w:asciiTheme="minorHAnsi" w:eastAsiaTheme="minorEastAsia" w:hAnsiTheme="minorHAnsi" w:cstheme="minorBidi"/>
          <w:kern w:val="2"/>
          <w:sz w:val="24"/>
          <w:szCs w:val="24"/>
          <w14:ligatures w14:val="standardContextual"/>
        </w:rPr>
        <w:tab/>
      </w:r>
      <w:r>
        <w:t>Equal sector with peak average</w:t>
      </w:r>
      <w:r>
        <w:tab/>
      </w:r>
      <w:r>
        <w:fldChar w:fldCharType="begin"/>
      </w:r>
      <w:r>
        <w:instrText xml:space="preserve"> PAGEREF _Toc219557822 \h </w:instrText>
      </w:r>
      <w:r>
        <w:fldChar w:fldCharType="separate"/>
      </w:r>
      <w:r>
        <w:t>364</w:t>
      </w:r>
      <w:r>
        <w:fldChar w:fldCharType="end"/>
      </w:r>
    </w:p>
    <w:p w14:paraId="3BEF9A5F" w14:textId="384EB02D" w:rsidR="00D17AFC" w:rsidRDefault="00D17AFC">
      <w:pPr>
        <w:pStyle w:val="TOC1"/>
        <w:rPr>
          <w:rFonts w:asciiTheme="minorHAnsi" w:eastAsiaTheme="minorEastAsia" w:hAnsiTheme="minorHAnsi" w:cstheme="minorBidi"/>
          <w:kern w:val="2"/>
          <w:sz w:val="24"/>
          <w:szCs w:val="24"/>
          <w14:ligatures w14:val="standardContextual"/>
        </w:rPr>
      </w:pPr>
      <w:r>
        <w:t>F.13</w:t>
      </w:r>
      <w:r>
        <w:rPr>
          <w:rFonts w:asciiTheme="minorHAnsi" w:eastAsiaTheme="minorEastAsia" w:hAnsiTheme="minorHAnsi" w:cstheme="minorBidi"/>
          <w:kern w:val="2"/>
          <w:sz w:val="24"/>
          <w:szCs w:val="24"/>
          <w14:ligatures w14:val="standardContextual"/>
        </w:rPr>
        <w:tab/>
      </w:r>
      <w:r>
        <w:t>Pre-scan</w:t>
      </w:r>
      <w:r>
        <w:tab/>
      </w:r>
      <w:r>
        <w:fldChar w:fldCharType="begin"/>
      </w:r>
      <w:r>
        <w:instrText xml:space="preserve"> PAGEREF _Toc219557823 \h </w:instrText>
      </w:r>
      <w:r>
        <w:fldChar w:fldCharType="separate"/>
      </w:r>
      <w:r>
        <w:t>365</w:t>
      </w:r>
      <w:r>
        <w:fldChar w:fldCharType="end"/>
      </w:r>
    </w:p>
    <w:p w14:paraId="7201F3F8" w14:textId="4CB0A2E4" w:rsidR="00D17AFC" w:rsidRDefault="00D17AFC">
      <w:pPr>
        <w:pStyle w:val="TOC8"/>
        <w:rPr>
          <w:rFonts w:asciiTheme="minorHAnsi" w:eastAsiaTheme="minorEastAsia" w:hAnsiTheme="minorHAnsi" w:cstheme="minorBidi"/>
          <w:b w:val="0"/>
          <w:kern w:val="2"/>
          <w:sz w:val="24"/>
          <w:szCs w:val="24"/>
          <w14:ligatures w14:val="standardContextual"/>
        </w:rPr>
      </w:pPr>
      <w:r>
        <w:t>Annex G (normative):</w:t>
      </w:r>
      <w:r>
        <w:tab/>
        <w:t>Environmental requirements for the BS equipment</w:t>
      </w:r>
      <w:r>
        <w:tab/>
      </w:r>
      <w:r>
        <w:fldChar w:fldCharType="begin"/>
      </w:r>
      <w:r>
        <w:instrText xml:space="preserve"> PAGEREF _Toc219557824 \h </w:instrText>
      </w:r>
      <w:r>
        <w:fldChar w:fldCharType="separate"/>
      </w:r>
      <w:r>
        <w:t>366</w:t>
      </w:r>
      <w:r>
        <w:fldChar w:fldCharType="end"/>
      </w:r>
    </w:p>
    <w:p w14:paraId="4FF9598B" w14:textId="489CE788" w:rsidR="00D17AFC" w:rsidRDefault="00D17AF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_Toc219557825 \h </w:instrText>
      </w:r>
      <w:r>
        <w:fldChar w:fldCharType="separate"/>
      </w:r>
      <w:r>
        <w:t>366</w:t>
      </w:r>
      <w:r>
        <w:fldChar w:fldCharType="end"/>
      </w:r>
    </w:p>
    <w:p w14:paraId="2BED0B6E" w14:textId="2C47D4FC" w:rsidR="00D17AFC" w:rsidRDefault="00D17AF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rsidRPr="00D726E6">
        <w:rPr>
          <w:rFonts w:cs="v4.2.0"/>
        </w:rPr>
        <w:t>Normal test environment</w:t>
      </w:r>
      <w:r>
        <w:tab/>
      </w:r>
      <w:r>
        <w:fldChar w:fldCharType="begin"/>
      </w:r>
      <w:r>
        <w:instrText xml:space="preserve"> PAGEREF _Toc219557826 \h </w:instrText>
      </w:r>
      <w:r>
        <w:fldChar w:fldCharType="separate"/>
      </w:r>
      <w:r>
        <w:t>366</w:t>
      </w:r>
      <w:r>
        <w:fldChar w:fldCharType="end"/>
      </w:r>
    </w:p>
    <w:p w14:paraId="3FDC3DF2" w14:textId="319A29C2" w:rsidR="00D17AFC" w:rsidRDefault="00D17AF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rsidRPr="00D726E6">
        <w:rPr>
          <w:rFonts w:cs="v4.2.0"/>
        </w:rPr>
        <w:t>Extreme test environment</w:t>
      </w:r>
      <w:r>
        <w:tab/>
      </w:r>
      <w:r>
        <w:fldChar w:fldCharType="begin"/>
      </w:r>
      <w:r>
        <w:instrText xml:space="preserve"> PAGEREF _Toc219557827 \h </w:instrText>
      </w:r>
      <w:r>
        <w:fldChar w:fldCharType="separate"/>
      </w:r>
      <w:r>
        <w:t>366</w:t>
      </w:r>
      <w:r>
        <w:fldChar w:fldCharType="end"/>
      </w:r>
    </w:p>
    <w:p w14:paraId="7F415596" w14:textId="3BE1D318" w:rsidR="00D17AFC" w:rsidRDefault="00D17AFC">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_Toc219557828 \h </w:instrText>
      </w:r>
      <w:r>
        <w:fldChar w:fldCharType="separate"/>
      </w:r>
      <w:r>
        <w:t>366</w:t>
      </w:r>
      <w:r>
        <w:fldChar w:fldCharType="end"/>
      </w:r>
    </w:p>
    <w:p w14:paraId="087D522F" w14:textId="17129A76" w:rsidR="00D17AFC" w:rsidRDefault="00D17AFC">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_Toc219557829 \h </w:instrText>
      </w:r>
      <w:r>
        <w:fldChar w:fldCharType="separate"/>
      </w:r>
      <w:r>
        <w:t>366</w:t>
      </w:r>
      <w:r>
        <w:fldChar w:fldCharType="end"/>
      </w:r>
    </w:p>
    <w:p w14:paraId="4AC67DC3" w14:textId="2D84723F" w:rsidR="00D17AFC" w:rsidRDefault="00D17AF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rsidRPr="00D726E6">
        <w:rPr>
          <w:rFonts w:cs="v4.2.0"/>
        </w:rPr>
        <w:t>Vibration</w:t>
      </w:r>
      <w:r>
        <w:tab/>
      </w:r>
      <w:r>
        <w:fldChar w:fldCharType="begin"/>
      </w:r>
      <w:r>
        <w:instrText xml:space="preserve"> PAGEREF _Toc219557830 \h </w:instrText>
      </w:r>
      <w:r>
        <w:fldChar w:fldCharType="separate"/>
      </w:r>
      <w:r>
        <w:t>367</w:t>
      </w:r>
      <w:r>
        <w:fldChar w:fldCharType="end"/>
      </w:r>
    </w:p>
    <w:p w14:paraId="3BD36D85" w14:textId="6A46D531" w:rsidR="00D17AFC" w:rsidRDefault="00D17AFC">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rsidRPr="00D726E6">
        <w:rPr>
          <w:rFonts w:cs="v4.2.0"/>
        </w:rPr>
        <w:t>Power supply</w:t>
      </w:r>
      <w:r>
        <w:tab/>
      </w:r>
      <w:r>
        <w:fldChar w:fldCharType="begin"/>
      </w:r>
      <w:r>
        <w:instrText xml:space="preserve"> PAGEREF _Toc219557831 \h </w:instrText>
      </w:r>
      <w:r>
        <w:fldChar w:fldCharType="separate"/>
      </w:r>
      <w:r>
        <w:t>367</w:t>
      </w:r>
      <w:r>
        <w:fldChar w:fldCharType="end"/>
      </w:r>
    </w:p>
    <w:p w14:paraId="391D4C53" w14:textId="3A6FC005" w:rsidR="00D17AFC" w:rsidRDefault="00D17AFC">
      <w:pPr>
        <w:pStyle w:val="TOC1"/>
        <w:rPr>
          <w:rFonts w:asciiTheme="minorHAnsi" w:eastAsiaTheme="minorEastAsia" w:hAnsiTheme="minorHAnsi" w:cstheme="minorBidi"/>
          <w:kern w:val="2"/>
          <w:sz w:val="24"/>
          <w:szCs w:val="24"/>
          <w14:ligatures w14:val="standardContextual"/>
        </w:rPr>
      </w:pPr>
      <w:r>
        <w:rPr>
          <w:lang w:eastAsia="sv-SE"/>
        </w:rPr>
        <w:t>G.6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_Toc219557832 \h </w:instrText>
      </w:r>
      <w:r>
        <w:fldChar w:fldCharType="separate"/>
      </w:r>
      <w:r>
        <w:t>367</w:t>
      </w:r>
      <w:r>
        <w:fldChar w:fldCharType="end"/>
      </w:r>
    </w:p>
    <w:p w14:paraId="3405F128" w14:textId="4678E2AD" w:rsidR="00D17AFC" w:rsidRDefault="00D17AFC">
      <w:pPr>
        <w:pStyle w:val="TOC1"/>
        <w:rPr>
          <w:rFonts w:asciiTheme="minorHAnsi" w:eastAsiaTheme="minorEastAsia" w:hAnsiTheme="minorHAnsi" w:cstheme="minorBidi"/>
          <w:kern w:val="2"/>
          <w:sz w:val="24"/>
          <w:szCs w:val="24"/>
          <w14:ligatures w14:val="standardContextual"/>
        </w:rPr>
      </w:pPr>
      <w:r>
        <w:rPr>
          <w:lang w:eastAsia="sv-SE"/>
        </w:rPr>
        <w:t>G.7</w:t>
      </w:r>
      <w:r>
        <w:rPr>
          <w:rFonts w:asciiTheme="minorHAnsi" w:eastAsiaTheme="minorEastAsia"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_Toc219557833 \h </w:instrText>
      </w:r>
      <w:r>
        <w:fldChar w:fldCharType="separate"/>
      </w:r>
      <w:r>
        <w:t>368</w:t>
      </w:r>
      <w:r>
        <w:fldChar w:fldCharType="end"/>
      </w:r>
    </w:p>
    <w:p w14:paraId="63015FAD" w14:textId="25880D6E" w:rsidR="00D17AFC" w:rsidRDefault="00D17AFC">
      <w:pPr>
        <w:pStyle w:val="TOC2"/>
        <w:rPr>
          <w:rFonts w:asciiTheme="minorHAnsi" w:eastAsiaTheme="minorEastAsia" w:hAnsiTheme="minorHAnsi" w:cstheme="minorBidi"/>
          <w:kern w:val="2"/>
          <w:sz w:val="24"/>
          <w:szCs w:val="24"/>
          <w14:ligatures w14:val="standardContextual"/>
        </w:rPr>
      </w:pPr>
      <w:r>
        <w:rPr>
          <w:lang w:eastAsia="sv-SE"/>
        </w:rPr>
        <w:t>G.7.1</w:t>
      </w:r>
      <w:r>
        <w:rPr>
          <w:rFonts w:asciiTheme="minorHAnsi" w:eastAsiaTheme="minorEastAsia" w:hAnsiTheme="minorHAnsi" w:cstheme="minorBidi"/>
          <w:kern w:val="2"/>
          <w:sz w:val="24"/>
          <w:szCs w:val="24"/>
          <w14:ligatures w14:val="standardContextual"/>
        </w:rPr>
        <w:tab/>
      </w:r>
      <w:r>
        <w:rPr>
          <w:lang w:eastAsia="sv-SE"/>
        </w:rPr>
        <w:t>Direct far field method</w:t>
      </w:r>
      <w:r>
        <w:tab/>
      </w:r>
      <w:r>
        <w:fldChar w:fldCharType="begin"/>
      </w:r>
      <w:r>
        <w:instrText xml:space="preserve"> PAGEREF _Toc219557834 \h </w:instrText>
      </w:r>
      <w:r>
        <w:fldChar w:fldCharType="separate"/>
      </w:r>
      <w:r>
        <w:t>368</w:t>
      </w:r>
      <w:r>
        <w:fldChar w:fldCharType="end"/>
      </w:r>
    </w:p>
    <w:p w14:paraId="46C04903" w14:textId="2A5897B7" w:rsidR="00D17AFC" w:rsidRDefault="00D17AFC">
      <w:pPr>
        <w:pStyle w:val="TOC2"/>
        <w:rPr>
          <w:rFonts w:asciiTheme="minorHAnsi" w:eastAsiaTheme="minorEastAsia" w:hAnsiTheme="minorHAnsi" w:cstheme="minorBidi"/>
          <w:kern w:val="2"/>
          <w:sz w:val="24"/>
          <w:szCs w:val="24"/>
          <w14:ligatures w14:val="standardContextual"/>
        </w:rPr>
      </w:pPr>
      <w:r>
        <w:rPr>
          <w:lang w:eastAsia="sv-SE"/>
        </w:rPr>
        <w:t>G.7.2</w:t>
      </w:r>
      <w:r>
        <w:rPr>
          <w:rFonts w:asciiTheme="minorHAnsi" w:eastAsiaTheme="minorEastAsia" w:hAnsiTheme="minorHAnsi" w:cstheme="minorBidi"/>
          <w:kern w:val="2"/>
          <w:sz w:val="24"/>
          <w:szCs w:val="24"/>
          <w14:ligatures w14:val="standardContextual"/>
        </w:rPr>
        <w:tab/>
      </w:r>
      <w:r>
        <w:rPr>
          <w:lang w:eastAsia="sv-SE"/>
        </w:rPr>
        <w:t>Relative method</w:t>
      </w:r>
      <w:r>
        <w:tab/>
      </w:r>
      <w:r>
        <w:fldChar w:fldCharType="begin"/>
      </w:r>
      <w:r>
        <w:instrText xml:space="preserve"> PAGEREF _Toc219557835 \h </w:instrText>
      </w:r>
      <w:r>
        <w:fldChar w:fldCharType="separate"/>
      </w:r>
      <w:r>
        <w:t>368</w:t>
      </w:r>
      <w:r>
        <w:fldChar w:fldCharType="end"/>
      </w:r>
    </w:p>
    <w:p w14:paraId="59BDD7C6" w14:textId="740D616B" w:rsidR="00D17AFC" w:rsidRDefault="00D17AFC">
      <w:pPr>
        <w:pStyle w:val="TOC8"/>
        <w:rPr>
          <w:rFonts w:asciiTheme="minorHAnsi" w:eastAsiaTheme="minorEastAsia" w:hAnsiTheme="minorHAnsi" w:cstheme="minorBidi"/>
          <w:b w:val="0"/>
          <w:kern w:val="2"/>
          <w:sz w:val="24"/>
          <w:szCs w:val="24"/>
          <w14:ligatures w14:val="standardContextual"/>
        </w:rPr>
      </w:pPr>
      <w:r>
        <w:t>Annex H (informative):</w:t>
      </w:r>
      <w:r>
        <w:tab/>
        <w:t>Measuring noise close to noise-floor</w:t>
      </w:r>
      <w:r>
        <w:tab/>
      </w:r>
      <w:r>
        <w:fldChar w:fldCharType="begin"/>
      </w:r>
      <w:r>
        <w:instrText xml:space="preserve"> PAGEREF _Toc219557836 \h </w:instrText>
      </w:r>
      <w:r>
        <w:fldChar w:fldCharType="separate"/>
      </w:r>
      <w:r>
        <w:t>370</w:t>
      </w:r>
      <w:r>
        <w:fldChar w:fldCharType="end"/>
      </w:r>
    </w:p>
    <w:p w14:paraId="630B9F0B" w14:textId="1EA3602C" w:rsidR="00D17AFC" w:rsidRDefault="00D17AFC">
      <w:pPr>
        <w:pStyle w:val="TOC8"/>
        <w:rPr>
          <w:rFonts w:asciiTheme="minorHAnsi" w:eastAsiaTheme="minorEastAsia" w:hAnsiTheme="minorHAnsi" w:cstheme="minorBidi"/>
          <w:b w:val="0"/>
          <w:kern w:val="2"/>
          <w:sz w:val="24"/>
          <w:szCs w:val="24"/>
          <w14:ligatures w14:val="standardContextual"/>
        </w:rPr>
      </w:pPr>
      <w:r>
        <w:t>Annex I (informative):</w:t>
      </w:r>
      <w:r>
        <w:tab/>
        <w:t>Change history</w:t>
      </w:r>
      <w:r>
        <w:tab/>
      </w:r>
      <w:r>
        <w:fldChar w:fldCharType="begin"/>
      </w:r>
      <w:r>
        <w:instrText xml:space="preserve"> PAGEREF _Toc219557837 \h </w:instrText>
      </w:r>
      <w:r>
        <w:fldChar w:fldCharType="separate"/>
      </w:r>
      <w:r>
        <w:t>371</w:t>
      </w:r>
      <w:r>
        <w:fldChar w:fldCharType="end"/>
      </w:r>
    </w:p>
    <w:p w14:paraId="6B4777C1" w14:textId="4FE15A36" w:rsidR="00080512" w:rsidRPr="00090C64" w:rsidRDefault="00252ED8" w:rsidP="00D1299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bookmarkStart w:id="34" w:name="_Toc219557300"/>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D12993">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D1299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D12993">
      <w:pPr>
        <w:pStyle w:val="B10"/>
      </w:pPr>
      <w:r w:rsidRPr="00090C64">
        <w:t>Version x.y.z</w:t>
      </w:r>
    </w:p>
    <w:p w14:paraId="7CECBD55" w14:textId="77777777" w:rsidR="00080512" w:rsidRPr="00090C64" w:rsidRDefault="00080512" w:rsidP="00D12993">
      <w:pPr>
        <w:pStyle w:val="B10"/>
      </w:pPr>
      <w:r w:rsidRPr="00090C64">
        <w:t>where:</w:t>
      </w:r>
    </w:p>
    <w:p w14:paraId="2128573F" w14:textId="77777777" w:rsidR="00080512" w:rsidRPr="00090C64" w:rsidRDefault="00080512" w:rsidP="00D12993">
      <w:pPr>
        <w:pStyle w:val="B2"/>
      </w:pPr>
      <w:r w:rsidRPr="00090C64">
        <w:t>x</w:t>
      </w:r>
      <w:r w:rsidRPr="00090C64">
        <w:tab/>
        <w:t>the first digit:</w:t>
      </w:r>
    </w:p>
    <w:p w14:paraId="23A7DEFC" w14:textId="77777777" w:rsidR="00080512" w:rsidRPr="00090C64" w:rsidRDefault="00080512" w:rsidP="00D12993">
      <w:pPr>
        <w:pStyle w:val="B3"/>
      </w:pPr>
      <w:r w:rsidRPr="00090C64">
        <w:t>1</w:t>
      </w:r>
      <w:r w:rsidRPr="00090C64">
        <w:tab/>
        <w:t>presented to TSG for information;</w:t>
      </w:r>
    </w:p>
    <w:p w14:paraId="7A222DE1" w14:textId="77777777" w:rsidR="00080512" w:rsidRPr="00090C64" w:rsidRDefault="00080512" w:rsidP="00D12993">
      <w:pPr>
        <w:pStyle w:val="B3"/>
      </w:pPr>
      <w:r w:rsidRPr="00090C64">
        <w:t>2</w:t>
      </w:r>
      <w:r w:rsidRPr="00090C64">
        <w:tab/>
        <w:t>presented to TSG for approval;</w:t>
      </w:r>
    </w:p>
    <w:p w14:paraId="0C4703C2" w14:textId="77777777" w:rsidR="00080512" w:rsidRPr="00090C64" w:rsidRDefault="00080512" w:rsidP="00D12993">
      <w:pPr>
        <w:pStyle w:val="B3"/>
      </w:pPr>
      <w:r w:rsidRPr="00090C64">
        <w:t>3</w:t>
      </w:r>
      <w:r w:rsidRPr="00090C64">
        <w:tab/>
        <w:t>or greater indicates TSG approved document under change control.</w:t>
      </w:r>
    </w:p>
    <w:p w14:paraId="1B67D610" w14:textId="77777777" w:rsidR="00080512" w:rsidRPr="00090C64" w:rsidRDefault="00080512" w:rsidP="00D1299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D1299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D1299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D1299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D1299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D12993">
      <w:r w:rsidRPr="00090C64">
        <w:t>The constructions "shall" and "shall not" are confined to the context of normative provisions, and do not appear in Technical Reports.</w:t>
      </w:r>
    </w:p>
    <w:p w14:paraId="3F191E11" w14:textId="77777777" w:rsidR="00C1496A" w:rsidRPr="00090C64" w:rsidRDefault="00C1496A" w:rsidP="00D1299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D1299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D12993">
      <w:pPr>
        <w:pStyle w:val="EX"/>
      </w:pPr>
      <w:r w:rsidRPr="00090C64">
        <w:rPr>
          <w:b/>
        </w:rPr>
        <w:t>should not</w:t>
      </w:r>
      <w:r w:rsidRPr="00090C64">
        <w:tab/>
        <w:t>indicates a recommendation not to do something</w:t>
      </w:r>
    </w:p>
    <w:p w14:paraId="5C995C3B" w14:textId="47624ADB" w:rsidR="008C384C" w:rsidRPr="00090C64" w:rsidRDefault="008C384C" w:rsidP="00D1299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D12993">
      <w:pPr>
        <w:pStyle w:val="EX"/>
      </w:pPr>
      <w:r w:rsidRPr="00090C64">
        <w:rPr>
          <w:b/>
        </w:rPr>
        <w:t>need not</w:t>
      </w:r>
      <w:r w:rsidRPr="00090C64">
        <w:tab/>
        <w:t>indicates permission not to do something</w:t>
      </w:r>
    </w:p>
    <w:p w14:paraId="3F794B3A" w14:textId="77777777" w:rsidR="008C384C" w:rsidRPr="00090C64" w:rsidRDefault="008C384C" w:rsidP="00D1299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D1299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D1299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D1299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D1299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D1299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D12993">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D12993">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D12993">
      <w:r w:rsidRPr="00090C64">
        <w:t>In addition:</w:t>
      </w:r>
    </w:p>
    <w:p w14:paraId="7069060D" w14:textId="77777777" w:rsidR="00774DA4" w:rsidRPr="00090C64" w:rsidRDefault="00774DA4" w:rsidP="00D1299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D1299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D1299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17198"/>
      <w:bookmarkStart w:id="43" w:name="_Toc67076279"/>
      <w:bookmarkStart w:id="44" w:name="_Toc67076818"/>
      <w:bookmarkStart w:id="45" w:name="_Toc74752700"/>
      <w:bookmarkStart w:id="46" w:name="_Toc74753240"/>
      <w:bookmarkStart w:id="47" w:name="_Toc74753777"/>
      <w:bookmarkStart w:id="48" w:name="_Toc76507100"/>
      <w:bookmarkStart w:id="49" w:name="_Toc83111251"/>
      <w:bookmarkStart w:id="50" w:name="_Toc89876903"/>
      <w:bookmarkStart w:id="51" w:name="_Toc98710438"/>
      <w:bookmarkStart w:id="52" w:name="_Toc130919774"/>
      <w:bookmarkStart w:id="53" w:name="_Toc137300320"/>
      <w:bookmarkStart w:id="54" w:name="_Toc138888653"/>
      <w:bookmarkStart w:id="55" w:name="_Toc145108662"/>
      <w:bookmarkStart w:id="56" w:name="_Toc155259804"/>
      <w:bookmarkStart w:id="57" w:name="_Toc219557301"/>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D1299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1299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1299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1299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1299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1299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17199"/>
      <w:bookmarkStart w:id="65" w:name="_Toc67076280"/>
      <w:bookmarkStart w:id="66" w:name="_Toc67076819"/>
      <w:bookmarkStart w:id="67" w:name="_Toc74752701"/>
      <w:bookmarkStart w:id="68" w:name="_Toc74753241"/>
      <w:bookmarkStart w:id="69" w:name="_Toc74753778"/>
      <w:bookmarkStart w:id="70" w:name="_Toc76507101"/>
      <w:bookmarkStart w:id="71" w:name="_Toc83111252"/>
      <w:bookmarkStart w:id="72" w:name="_Toc89876904"/>
      <w:bookmarkStart w:id="73" w:name="_Toc98710439"/>
      <w:bookmarkStart w:id="74" w:name="_Toc130919775"/>
      <w:bookmarkStart w:id="75" w:name="_Toc137300321"/>
      <w:bookmarkStart w:id="76" w:name="_Toc138888654"/>
      <w:bookmarkStart w:id="77" w:name="_Toc145108663"/>
      <w:bookmarkStart w:id="78" w:name="_Toc155259805"/>
      <w:bookmarkStart w:id="79" w:name="_Toc219557302"/>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D12993">
      <w:r w:rsidRPr="00090C64">
        <w:t>The following documents contain provisions which, through reference in this text, constitute provisions of the present document.</w:t>
      </w:r>
    </w:p>
    <w:p w14:paraId="5844576E" w14:textId="77777777" w:rsidR="00D57C09" w:rsidRPr="00090C64" w:rsidRDefault="00D57C09" w:rsidP="00D1299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12993">
      <w:pPr>
        <w:pStyle w:val="B10"/>
      </w:pPr>
      <w:r w:rsidRPr="00090C64">
        <w:t>-</w:t>
      </w:r>
      <w:r w:rsidRPr="00090C64">
        <w:tab/>
        <w:t>For a specific reference, subsequent revisions do not apply.</w:t>
      </w:r>
    </w:p>
    <w:p w14:paraId="7DD871A9" w14:textId="77777777" w:rsidR="00D57C09" w:rsidRPr="00090C64" w:rsidRDefault="00D57C09" w:rsidP="00D1299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D12993">
      <w:pPr>
        <w:pStyle w:val="EX"/>
        <w:rPr>
          <w:lang w:eastAsia="zh-CN"/>
        </w:rPr>
      </w:pPr>
      <w:r w:rsidRPr="00090C64">
        <w:t>[1]</w:t>
      </w:r>
      <w:r w:rsidRPr="00090C64">
        <w:tab/>
        <w:t>3GPP TR 21.905: "Vocabulary for 3GPP Specifications".</w:t>
      </w:r>
    </w:p>
    <w:p w14:paraId="13D92739" w14:textId="51177FE4" w:rsidR="00D57C09" w:rsidRPr="00090C64" w:rsidRDefault="00D57C09" w:rsidP="00D1299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D1299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D1299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D1299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D1299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D1299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D1299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D12993">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D1299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D12993">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D1299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D1299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D1299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D1299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D12993">
      <w:pPr>
        <w:pStyle w:val="EX"/>
      </w:pPr>
      <w:r w:rsidRPr="00090C64">
        <w:t>[16]</w:t>
      </w:r>
      <w:r w:rsidRPr="00090C64">
        <w:tab/>
        <w:t>Recommendation ITU-R SM.329-10: "Unwanted emissions in the spurious domain".</w:t>
      </w:r>
    </w:p>
    <w:p w14:paraId="7DAEED8C" w14:textId="77777777" w:rsidR="00D57C09" w:rsidRPr="00090C64" w:rsidRDefault="00D57C09" w:rsidP="00D1299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D1299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D1299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D12993">
      <w:pPr>
        <w:pStyle w:val="EX"/>
      </w:pPr>
      <w:r w:rsidRPr="00090C64">
        <w:t>[20]</w:t>
      </w:r>
      <w:r w:rsidRPr="00090C64">
        <w:tab/>
        <w:t>IEC 60721: "Classification of environmental conditions"</w:t>
      </w:r>
    </w:p>
    <w:p w14:paraId="6EDBF147" w14:textId="77777777" w:rsidR="00D57C09" w:rsidRPr="00090C64" w:rsidRDefault="00D57C09" w:rsidP="00D12993">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D1299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D1299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D1299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D12993">
      <w:pPr>
        <w:pStyle w:val="EX"/>
      </w:pPr>
      <w:r w:rsidRPr="00090C64">
        <w:t>[25]</w:t>
      </w:r>
      <w:r w:rsidRPr="00090C64">
        <w:tab/>
        <w:t>IEC 60068-2-1 (2007): "Environmental testing - Part 2: Tests. Tests A: Cold"</w:t>
      </w:r>
    </w:p>
    <w:p w14:paraId="036060CB" w14:textId="77777777" w:rsidR="00D57C09" w:rsidRPr="00090C64" w:rsidRDefault="00D57C09" w:rsidP="00D12993">
      <w:pPr>
        <w:pStyle w:val="EX"/>
      </w:pPr>
      <w:r w:rsidRPr="00090C64">
        <w:t>[26]</w:t>
      </w:r>
      <w:r w:rsidRPr="00090C64">
        <w:tab/>
        <w:t>IEC 60068-2-2 (2007): "Environmental testing - Part 2: Tests. Tests B: Dry heat"</w:t>
      </w:r>
    </w:p>
    <w:p w14:paraId="236DEFF0" w14:textId="77777777" w:rsidR="00D57C09" w:rsidRPr="00090C64" w:rsidRDefault="00D57C09" w:rsidP="00D12993">
      <w:pPr>
        <w:pStyle w:val="EX"/>
      </w:pPr>
      <w:r w:rsidRPr="00090C64">
        <w:t>[27]</w:t>
      </w:r>
      <w:r w:rsidRPr="00090C64">
        <w:tab/>
        <w:t>IEC 60068-2-6 (2007): "Environmental testing - Part 2: Tests - Test Fc: Vibration (sinusoidal)"</w:t>
      </w:r>
    </w:p>
    <w:p w14:paraId="4B9A99C3" w14:textId="6393F148" w:rsidR="00D57C09" w:rsidRPr="00090C64" w:rsidRDefault="00D57C09" w:rsidP="00D1299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D1299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D1299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D1299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D1299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D12993">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D1299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D1299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D1299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D12993">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D1299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17200"/>
      <w:bookmarkStart w:id="87" w:name="_Toc67076281"/>
      <w:bookmarkStart w:id="88" w:name="_Toc67076820"/>
      <w:bookmarkStart w:id="89" w:name="_Toc74752702"/>
      <w:bookmarkStart w:id="90" w:name="_Toc74753242"/>
      <w:bookmarkStart w:id="91" w:name="_Toc74753779"/>
      <w:bookmarkStart w:id="92" w:name="_Toc76507102"/>
      <w:bookmarkStart w:id="93" w:name="_Toc83111253"/>
      <w:bookmarkStart w:id="94" w:name="_Toc89876905"/>
      <w:bookmarkStart w:id="95" w:name="_Toc98710440"/>
      <w:bookmarkStart w:id="96" w:name="_Toc130919776"/>
      <w:bookmarkStart w:id="97" w:name="_Toc137300322"/>
      <w:bookmarkStart w:id="98" w:name="_Toc138888655"/>
      <w:bookmarkStart w:id="99" w:name="_Toc145108664"/>
      <w:bookmarkStart w:id="100" w:name="_Toc155259806"/>
      <w:bookmarkStart w:id="101" w:name="_Toc219557303"/>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17201"/>
      <w:bookmarkStart w:id="109" w:name="_Toc67076282"/>
      <w:bookmarkStart w:id="110" w:name="_Toc67076821"/>
      <w:bookmarkStart w:id="111" w:name="_Toc74752703"/>
      <w:bookmarkStart w:id="112" w:name="_Toc74753243"/>
      <w:bookmarkStart w:id="113" w:name="_Toc74753780"/>
      <w:bookmarkStart w:id="114" w:name="_Toc76507103"/>
      <w:bookmarkStart w:id="115" w:name="_Toc83111254"/>
      <w:bookmarkStart w:id="116" w:name="_Toc89876906"/>
      <w:bookmarkStart w:id="117" w:name="_Toc98710441"/>
      <w:bookmarkStart w:id="118" w:name="_Toc130919777"/>
      <w:bookmarkStart w:id="119" w:name="_Toc137300323"/>
      <w:bookmarkStart w:id="120" w:name="_Toc138888656"/>
      <w:bookmarkStart w:id="121" w:name="_Toc145108665"/>
      <w:bookmarkStart w:id="122" w:name="_Toc155259807"/>
      <w:bookmarkStart w:id="123" w:name="_Toc219557304"/>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D1299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12993">
      <w:r w:rsidRPr="00090C64">
        <w:rPr>
          <w:b/>
        </w:rPr>
        <w:t xml:space="preserve">AAS BS receiver: </w:t>
      </w:r>
      <w:r w:rsidRPr="00090C64">
        <w:t>composite receiver function of an AAS BS receiving in an operating band</w:t>
      </w:r>
    </w:p>
    <w:p w14:paraId="18DCD285" w14:textId="77777777" w:rsidR="00D57C09" w:rsidRPr="00090C64" w:rsidRDefault="00D57C09" w:rsidP="00D1299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12993">
      <w:r w:rsidRPr="00090C64">
        <w:rPr>
          <w:b/>
        </w:rPr>
        <w:t>band category:</w:t>
      </w:r>
      <w:r w:rsidRPr="00090C64">
        <w:t xml:space="preserve"> group of operating bands for which the same MSR scenarios apply</w:t>
      </w:r>
    </w:p>
    <w:p w14:paraId="0A92A2B0" w14:textId="77777777" w:rsidR="00D57C09" w:rsidRPr="00090C64" w:rsidRDefault="00D57C09" w:rsidP="00D1299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D12993">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D1299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1299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D1299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1299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1299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12993">
      <w:r w:rsidRPr="00090C64">
        <w:rPr>
          <w:b/>
        </w:rPr>
        <w:t>beam peak direction:</w:t>
      </w:r>
      <w:r w:rsidRPr="00090C64">
        <w:t xml:space="preserve"> direction where the maximum EIRP is supposed to be found</w:t>
      </w:r>
    </w:p>
    <w:p w14:paraId="29DAF168" w14:textId="77777777" w:rsidR="00D57C09" w:rsidRPr="00090C64" w:rsidRDefault="00D57C09" w:rsidP="00D1299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12993">
      <w:r w:rsidRPr="00090C64">
        <w:rPr>
          <w:b/>
        </w:rPr>
        <w:t xml:space="preserve">carrier: </w:t>
      </w:r>
      <w:r w:rsidRPr="00090C64">
        <w:t>modulated waveform conveying the physical channels</w:t>
      </w:r>
    </w:p>
    <w:p w14:paraId="78D63ED3" w14:textId="77777777" w:rsidR="00D57C09" w:rsidRPr="00090C64" w:rsidRDefault="00D57C09" w:rsidP="00D1299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D1299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D12993">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D1299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D1299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D1299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1299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D1299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12993">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D1299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D1299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1299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1299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12993">
      <w:r w:rsidRPr="00090C64">
        <w:rPr>
          <w:b/>
          <w:bCs/>
        </w:rPr>
        <w:t xml:space="preserve">downlink operating band: </w:t>
      </w:r>
      <w:r w:rsidRPr="00090C64">
        <w:t>part of the (FDD) operating band designated for downlink</w:t>
      </w:r>
    </w:p>
    <w:p w14:paraId="0B626D18" w14:textId="77777777" w:rsidR="00D57C09" w:rsidRPr="00090C64" w:rsidRDefault="00D57C09" w:rsidP="00D1299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D1299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1299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D1299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D1299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1299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D1299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1299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D1299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1299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1299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D1299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12993">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1299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1299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D1299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1299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1299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1299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1299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1299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12993">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1299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1299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D1299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D1299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1299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12993">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1299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D1299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D1299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1299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D1299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1299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1299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D1299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12993">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1299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D1299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1299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D1299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D1299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1299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1299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D1299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12993">
      <w:r w:rsidRPr="00090C64">
        <w:rPr>
          <w:b/>
        </w:rPr>
        <w:t>receiver target:</w:t>
      </w:r>
      <w:r w:rsidRPr="00090C64">
        <w:t xml:space="preserve"> angles of arrival in which reception is performed</w:t>
      </w:r>
    </w:p>
    <w:p w14:paraId="38D6C55E" w14:textId="77777777" w:rsidR="00D57C09" w:rsidRPr="00090C64" w:rsidRDefault="00D57C09" w:rsidP="00D1299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1299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D1299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1299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D1299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D1299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D1299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D1299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1299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D1299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1299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1299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12993">
      <w:r w:rsidRPr="00090C64">
        <w:rPr>
          <w:b/>
        </w:rPr>
        <w:t>sub-block:</w:t>
      </w:r>
      <w:r w:rsidRPr="00090C64">
        <w:t xml:space="preserve"> one contiguous allocated block of spectrum for use by the same Base Station</w:t>
      </w:r>
    </w:p>
    <w:p w14:paraId="7D2A6F24" w14:textId="60D0E2F3" w:rsidR="00D57C09" w:rsidRPr="00090C64" w:rsidRDefault="00D57C09" w:rsidP="00D1299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1299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1299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12993">
      <w:r w:rsidRPr="00090C64">
        <w:rPr>
          <w:b/>
        </w:rPr>
        <w:t>TAB connector:</w:t>
      </w:r>
      <w:r w:rsidRPr="00090C64">
        <w:t xml:space="preserve"> transceiver array boundary connector</w:t>
      </w:r>
    </w:p>
    <w:p w14:paraId="128F9897" w14:textId="77777777" w:rsidR="00D57C09" w:rsidRPr="00090C64" w:rsidRDefault="00D57C09" w:rsidP="00D1299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D12993">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D1299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D1299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D1299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1299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1299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1299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D1299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17202"/>
      <w:bookmarkStart w:id="134" w:name="_Toc67076283"/>
      <w:bookmarkStart w:id="135" w:name="_Toc67076822"/>
      <w:bookmarkStart w:id="136" w:name="_Toc74752704"/>
      <w:bookmarkStart w:id="137" w:name="_Toc74753244"/>
      <w:bookmarkStart w:id="138" w:name="_Toc74753781"/>
      <w:bookmarkStart w:id="139" w:name="_Toc76507104"/>
      <w:bookmarkStart w:id="140" w:name="_Toc83111255"/>
      <w:bookmarkStart w:id="141" w:name="_Toc89876907"/>
      <w:bookmarkStart w:id="142" w:name="_Toc98710442"/>
      <w:bookmarkStart w:id="143" w:name="_Toc130919778"/>
      <w:bookmarkStart w:id="144" w:name="_Toc137300324"/>
      <w:bookmarkStart w:id="145" w:name="_Toc138888657"/>
      <w:bookmarkStart w:id="146" w:name="_Toc145108666"/>
      <w:bookmarkStart w:id="147" w:name="_Toc155259808"/>
      <w:bookmarkStart w:id="148" w:name="_Toc219557305"/>
      <w:r w:rsidRPr="00090C64">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D12993">
      <w:r w:rsidRPr="00090C64">
        <w:t>For the purposes of the present document, the following symbols apply:</w:t>
      </w:r>
    </w:p>
    <w:p w14:paraId="142A0E48" w14:textId="77777777" w:rsidR="00D57C09" w:rsidRPr="00090C64" w:rsidRDefault="00D57C09" w:rsidP="00D1299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D1299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D1299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D1299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D1299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D1299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D1299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D1299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D1299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D12993">
      <w:pPr>
        <w:pStyle w:val="EW"/>
      </w:pPr>
      <w:r w:rsidRPr="00090C64">
        <w:t>DwPTS</w:t>
      </w:r>
      <w:r w:rsidRPr="00090C64">
        <w:tab/>
        <w:t>Downlink part of the special subframe (for E-UTRA TDD) operation</w:t>
      </w:r>
    </w:p>
    <w:p w14:paraId="0C7F3234" w14:textId="77777777" w:rsidR="00D57C09" w:rsidRPr="00090C64" w:rsidRDefault="00D57C09" w:rsidP="00D1299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D12993">
      <w:pPr>
        <w:pStyle w:val="EW"/>
      </w:pPr>
      <w:r w:rsidRPr="00090C64">
        <w:t>f</w:t>
      </w:r>
      <w:r w:rsidRPr="00090C64">
        <w:tab/>
        <w:t>Frequency</w:t>
      </w:r>
    </w:p>
    <w:p w14:paraId="7FE9A842" w14:textId="77777777" w:rsidR="00D57C09" w:rsidRPr="00090C64" w:rsidRDefault="00D57C09" w:rsidP="00D1299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D1299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D1299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D1299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D1299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D1299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D12993">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D1299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D1299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D1299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D1299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D1299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D1299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D1299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D1299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D1299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D1299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D1299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D1299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D1299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D12993">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D1299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D1299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D1299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D1299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D1299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D1299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D1299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D1299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D12993">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D1299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D1299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D1299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D1299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D1299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D1299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D1299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D1299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D1299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D1299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D1299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D1299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D12993">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D1299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D12993">
      <w:pPr>
        <w:pStyle w:val="EW"/>
      </w:pPr>
    </w:p>
    <w:p w14:paraId="71813097" w14:textId="77777777" w:rsidR="00D57C09" w:rsidRPr="00090C64" w:rsidRDefault="00D57C09" w:rsidP="00D1299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257.5pt" o:ole="">
            <v:imagedata r:id="rId11" o:title=""/>
          </v:shape>
          <o:OLEObject Type="Embed" ProgID="Word.Picture.8" ShapeID="_x0000_i1025" DrawAspect="Content" ObjectID="_1830183449" r:id="rId12"/>
        </w:object>
      </w:r>
    </w:p>
    <w:p w14:paraId="043203B9" w14:textId="77777777" w:rsidR="00D57C09" w:rsidRPr="00090C64" w:rsidRDefault="00D57C09" w:rsidP="00D12993">
      <w:pPr>
        <w:pStyle w:val="TF"/>
      </w:pPr>
      <w:r w:rsidRPr="00090C64">
        <w:t>Figure 3.2-1: Illustration of RF bandwidth related symbols and definitions for Multi-standard Radio</w:t>
      </w:r>
    </w:p>
    <w:p w14:paraId="0DC59538" w14:textId="0738FDC5" w:rsidR="00D57C09" w:rsidRPr="00090C64" w:rsidRDefault="00090C64" w:rsidP="00D12993">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830183450" r:id="rId14"/>
        </w:object>
      </w:r>
    </w:p>
    <w:p w14:paraId="6FFA43FB" w14:textId="77777777" w:rsidR="00D57C09" w:rsidRPr="00090C64" w:rsidRDefault="00D57C09" w:rsidP="00D1299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12993">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830183451" r:id="rId16"/>
        </w:object>
      </w:r>
    </w:p>
    <w:p w14:paraId="2AE7D58B" w14:textId="77777777" w:rsidR="00D57C09" w:rsidRPr="00090C64" w:rsidRDefault="00D57C09" w:rsidP="00D1299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17203"/>
      <w:bookmarkStart w:id="156" w:name="_Toc67076284"/>
      <w:bookmarkStart w:id="157" w:name="_Toc67076823"/>
      <w:bookmarkStart w:id="158" w:name="_Toc74752705"/>
      <w:bookmarkStart w:id="159" w:name="_Toc74753245"/>
      <w:bookmarkStart w:id="160" w:name="_Toc74753782"/>
      <w:bookmarkStart w:id="161" w:name="_Toc76507105"/>
      <w:bookmarkStart w:id="162" w:name="_Toc83111256"/>
      <w:bookmarkStart w:id="163" w:name="_Toc89876908"/>
      <w:bookmarkStart w:id="164" w:name="_Toc98710443"/>
      <w:bookmarkStart w:id="165" w:name="_Toc130919779"/>
      <w:bookmarkStart w:id="166" w:name="_Toc137300325"/>
      <w:bookmarkStart w:id="167" w:name="_Toc138888658"/>
      <w:bookmarkStart w:id="168" w:name="_Toc145108667"/>
      <w:bookmarkStart w:id="169" w:name="_Toc155259809"/>
      <w:bookmarkStart w:id="170" w:name="_Toc219557306"/>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D1299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D12993">
      <w:pPr>
        <w:pStyle w:val="EW"/>
      </w:pPr>
      <w:r w:rsidRPr="00090C64">
        <w:t>AAS BS</w:t>
      </w:r>
      <w:r w:rsidRPr="00090C64">
        <w:tab/>
        <w:t>Active Antenna System Base Station</w:t>
      </w:r>
    </w:p>
    <w:p w14:paraId="73883356" w14:textId="77777777" w:rsidR="00D57C09" w:rsidRPr="00090C64" w:rsidRDefault="00D57C09" w:rsidP="00D12993">
      <w:pPr>
        <w:pStyle w:val="EW"/>
      </w:pPr>
      <w:r w:rsidRPr="00090C64">
        <w:t>ACLR</w:t>
      </w:r>
      <w:r w:rsidRPr="00090C64">
        <w:tab/>
        <w:t>Adjacent Channel Leakage Ratio</w:t>
      </w:r>
    </w:p>
    <w:p w14:paraId="4B266473" w14:textId="77777777" w:rsidR="00D57C09" w:rsidRPr="00090C64" w:rsidRDefault="00D57C09" w:rsidP="00D12993">
      <w:pPr>
        <w:pStyle w:val="EW"/>
      </w:pPr>
      <w:r w:rsidRPr="00090C64">
        <w:t>ACS</w:t>
      </w:r>
      <w:r w:rsidRPr="00090C64">
        <w:tab/>
        <w:t>Adjacent Channel Selectivity</w:t>
      </w:r>
    </w:p>
    <w:p w14:paraId="1AE87382" w14:textId="77777777" w:rsidR="00D57C09" w:rsidRPr="00090C64" w:rsidRDefault="00D57C09" w:rsidP="00D12993">
      <w:pPr>
        <w:pStyle w:val="EW"/>
      </w:pPr>
      <w:r w:rsidRPr="00090C64">
        <w:t>AoA</w:t>
      </w:r>
      <w:r w:rsidRPr="00090C64">
        <w:tab/>
        <w:t>Angle of Arrival</w:t>
      </w:r>
    </w:p>
    <w:p w14:paraId="62A412FF" w14:textId="77777777" w:rsidR="00D57C09" w:rsidRPr="00090C64" w:rsidRDefault="00D57C09" w:rsidP="00D12993">
      <w:pPr>
        <w:pStyle w:val="EW"/>
      </w:pPr>
      <w:r w:rsidRPr="00090C64">
        <w:t>BC</w:t>
      </w:r>
      <w:r w:rsidRPr="00090C64">
        <w:tab/>
        <w:t>Band Category</w:t>
      </w:r>
    </w:p>
    <w:p w14:paraId="4B79B97F" w14:textId="77777777" w:rsidR="00D57C09" w:rsidRPr="00090C64" w:rsidRDefault="00D57C09" w:rsidP="00D12993">
      <w:pPr>
        <w:pStyle w:val="EW"/>
      </w:pPr>
      <w:r w:rsidRPr="00090C64">
        <w:t>BER</w:t>
      </w:r>
      <w:r w:rsidRPr="00090C64">
        <w:tab/>
        <w:t>Bit Error Rate</w:t>
      </w:r>
    </w:p>
    <w:p w14:paraId="17CE1674" w14:textId="77777777" w:rsidR="00D57C09" w:rsidRPr="00090C64" w:rsidRDefault="00D57C09" w:rsidP="00D12993">
      <w:pPr>
        <w:pStyle w:val="EW"/>
      </w:pPr>
      <w:r w:rsidRPr="00090C64">
        <w:t>BLER</w:t>
      </w:r>
      <w:r w:rsidRPr="00090C64">
        <w:tab/>
        <w:t>Block Error Rate</w:t>
      </w:r>
    </w:p>
    <w:p w14:paraId="58402765" w14:textId="77777777" w:rsidR="00D57C09" w:rsidRPr="00090C64" w:rsidRDefault="00D57C09" w:rsidP="00D12993">
      <w:pPr>
        <w:pStyle w:val="EW"/>
      </w:pPr>
      <w:r w:rsidRPr="00090C64">
        <w:t>CA</w:t>
      </w:r>
      <w:r w:rsidRPr="00090C64">
        <w:tab/>
        <w:t>Carrier Aggregation</w:t>
      </w:r>
    </w:p>
    <w:p w14:paraId="303443EE" w14:textId="77777777" w:rsidR="00D57C09" w:rsidRPr="00090C64" w:rsidRDefault="00D57C09" w:rsidP="00D12993">
      <w:pPr>
        <w:pStyle w:val="EW"/>
      </w:pPr>
      <w:r w:rsidRPr="00090C64">
        <w:t>CACLR</w:t>
      </w:r>
      <w:r w:rsidRPr="00090C64">
        <w:tab/>
        <w:t>Cumulative ACLR</w:t>
      </w:r>
    </w:p>
    <w:p w14:paraId="601ECD10" w14:textId="77777777" w:rsidR="00D57C09" w:rsidRPr="00090C64" w:rsidRDefault="00D57C09" w:rsidP="00D12993">
      <w:pPr>
        <w:pStyle w:val="EW"/>
      </w:pPr>
      <w:r w:rsidRPr="00090C64">
        <w:rPr>
          <w:lang w:eastAsia="zh-CN"/>
        </w:rPr>
        <w:t>CLTA</w:t>
      </w:r>
      <w:r w:rsidRPr="00090C64">
        <w:rPr>
          <w:lang w:eastAsia="zh-CN"/>
        </w:rPr>
        <w:tab/>
        <w:t>Co-Location Test Antenna</w:t>
      </w:r>
    </w:p>
    <w:p w14:paraId="18ADC338" w14:textId="77777777" w:rsidR="00D57C09" w:rsidRPr="00090C64" w:rsidRDefault="00D57C09" w:rsidP="00D12993">
      <w:pPr>
        <w:pStyle w:val="EW"/>
      </w:pPr>
      <w:r w:rsidRPr="00090C64">
        <w:t>DTT</w:t>
      </w:r>
      <w:r w:rsidRPr="00090C64">
        <w:tab/>
        <w:t>Digital Terrestrial Television</w:t>
      </w:r>
    </w:p>
    <w:p w14:paraId="5D26FE1A" w14:textId="77777777" w:rsidR="00D57C09" w:rsidRPr="00090C64" w:rsidRDefault="00D57C09" w:rsidP="00D12993">
      <w:pPr>
        <w:pStyle w:val="EW"/>
      </w:pPr>
      <w:r w:rsidRPr="00090C64">
        <w:t>DUT</w:t>
      </w:r>
      <w:r w:rsidRPr="00090C64">
        <w:tab/>
        <w:t>Device Under Test</w:t>
      </w:r>
    </w:p>
    <w:p w14:paraId="3BEF2594" w14:textId="77777777" w:rsidR="00D57C09" w:rsidRPr="00090C64" w:rsidRDefault="00D57C09" w:rsidP="00D12993">
      <w:pPr>
        <w:pStyle w:val="EW"/>
      </w:pPr>
      <w:r w:rsidRPr="00090C64">
        <w:t>DIP</w:t>
      </w:r>
      <w:r w:rsidRPr="00090C64">
        <w:tab/>
        <w:t>Dominant Interferer Proportion</w:t>
      </w:r>
    </w:p>
    <w:p w14:paraId="60817B73" w14:textId="77777777" w:rsidR="00D57C09" w:rsidRPr="00090C64" w:rsidRDefault="00D57C09" w:rsidP="00D12993">
      <w:pPr>
        <w:pStyle w:val="EW"/>
      </w:pPr>
      <w:r w:rsidRPr="00090C64">
        <w:t>EIRP</w:t>
      </w:r>
      <w:r w:rsidRPr="00090C64">
        <w:tab/>
        <w:t>Equivalent Isotropic Radiated Power</w:t>
      </w:r>
    </w:p>
    <w:p w14:paraId="6269DF10" w14:textId="77777777" w:rsidR="00D57C09" w:rsidRPr="00090C64" w:rsidRDefault="00D57C09" w:rsidP="00D12993">
      <w:pPr>
        <w:pStyle w:val="EW"/>
      </w:pPr>
      <w:r w:rsidRPr="00090C64">
        <w:t>EIS</w:t>
      </w:r>
      <w:r w:rsidRPr="00090C64">
        <w:tab/>
        <w:t>Equivalent Isotropic Sensitivity</w:t>
      </w:r>
    </w:p>
    <w:p w14:paraId="129F656C" w14:textId="77777777" w:rsidR="00D57C09" w:rsidRPr="00090C64" w:rsidRDefault="00D57C09" w:rsidP="00D12993">
      <w:pPr>
        <w:pStyle w:val="EW"/>
      </w:pPr>
      <w:r w:rsidRPr="00090C64">
        <w:t>FBW</w:t>
      </w:r>
      <w:r w:rsidRPr="00090C64">
        <w:tab/>
        <w:t>Fractional Bandwidth</w:t>
      </w:r>
    </w:p>
    <w:p w14:paraId="08029656" w14:textId="77777777" w:rsidR="00D57C09" w:rsidRPr="00090C64" w:rsidRDefault="00D57C09" w:rsidP="00D12993">
      <w:pPr>
        <w:pStyle w:val="EW"/>
      </w:pPr>
      <w:r w:rsidRPr="00090C64">
        <w:t>FDD</w:t>
      </w:r>
      <w:r w:rsidRPr="00090C64">
        <w:tab/>
        <w:t>Frequency Division Duplex</w:t>
      </w:r>
    </w:p>
    <w:p w14:paraId="664E1A43" w14:textId="77777777" w:rsidR="00D57C09" w:rsidRPr="00090C64" w:rsidRDefault="00D57C09" w:rsidP="00D12993">
      <w:pPr>
        <w:pStyle w:val="EW"/>
      </w:pPr>
      <w:r w:rsidRPr="00090C64">
        <w:t>FRC</w:t>
      </w:r>
      <w:r w:rsidRPr="00090C64">
        <w:tab/>
        <w:t>Fixed Reference Channel</w:t>
      </w:r>
    </w:p>
    <w:p w14:paraId="5D525EF2" w14:textId="77777777" w:rsidR="00D57C09" w:rsidRPr="00090C64" w:rsidRDefault="00D57C09" w:rsidP="00D12993">
      <w:pPr>
        <w:pStyle w:val="EW"/>
      </w:pPr>
      <w:r w:rsidRPr="00090C64">
        <w:t>ICS</w:t>
      </w:r>
      <w:r w:rsidRPr="00090C64">
        <w:tab/>
        <w:t>In-Channel Selectivity</w:t>
      </w:r>
    </w:p>
    <w:p w14:paraId="3C114541" w14:textId="77777777" w:rsidR="00D57C09" w:rsidRPr="00090C64" w:rsidRDefault="00D57C09" w:rsidP="00D12993">
      <w:pPr>
        <w:pStyle w:val="EW"/>
      </w:pPr>
      <w:r w:rsidRPr="00090C64">
        <w:t>ITU</w:t>
      </w:r>
      <w:r w:rsidRPr="00090C64">
        <w:tab/>
        <w:t>International Telecommunication Union</w:t>
      </w:r>
    </w:p>
    <w:p w14:paraId="7D9A9232" w14:textId="77777777" w:rsidR="00D57C09" w:rsidRPr="00090C64" w:rsidRDefault="00D57C09" w:rsidP="00D12993">
      <w:pPr>
        <w:pStyle w:val="EW"/>
      </w:pPr>
      <w:r w:rsidRPr="00090C64">
        <w:t>ITU</w:t>
      </w:r>
      <w:r w:rsidRPr="00090C64">
        <w:noBreakHyphen/>
        <w:t>R</w:t>
      </w:r>
      <w:r w:rsidRPr="00090C64">
        <w:tab/>
        <w:t>Radio communication Sector of the ITU</w:t>
      </w:r>
    </w:p>
    <w:p w14:paraId="2DE78239" w14:textId="77777777" w:rsidR="00D57C09" w:rsidRPr="00090C64" w:rsidRDefault="00D57C09" w:rsidP="00D1299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D1299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D12993">
      <w:pPr>
        <w:pStyle w:val="EW"/>
      </w:pPr>
      <w:r w:rsidRPr="00090C64">
        <w:t>MC</w:t>
      </w:r>
      <w:r w:rsidRPr="00090C64">
        <w:tab/>
        <w:t>Multi-Carrier in a Single RAT</w:t>
      </w:r>
    </w:p>
    <w:p w14:paraId="4B8B0EB3" w14:textId="77777777" w:rsidR="00D57C09" w:rsidRPr="00090C64" w:rsidRDefault="00D57C09" w:rsidP="00D12993">
      <w:pPr>
        <w:pStyle w:val="EW"/>
      </w:pPr>
      <w:r w:rsidRPr="00090C64">
        <w:t>NR</w:t>
      </w:r>
      <w:r w:rsidRPr="00090C64">
        <w:tab/>
        <w:t>New Radio</w:t>
      </w:r>
    </w:p>
    <w:p w14:paraId="30BFC963" w14:textId="77777777" w:rsidR="00D57C09" w:rsidRPr="00090C64" w:rsidRDefault="00D57C09" w:rsidP="00D12993">
      <w:pPr>
        <w:pStyle w:val="EW"/>
      </w:pPr>
      <w:r w:rsidRPr="00090C64">
        <w:t>OBW</w:t>
      </w:r>
      <w:r w:rsidRPr="00090C64">
        <w:tab/>
        <w:t>Occupied Band Width</w:t>
      </w:r>
    </w:p>
    <w:p w14:paraId="5A4AB780" w14:textId="77777777" w:rsidR="00B7430C" w:rsidRPr="00E84EF6" w:rsidRDefault="00B7430C" w:rsidP="00D12993">
      <w:pPr>
        <w:pStyle w:val="EW"/>
      </w:pPr>
      <w:r w:rsidRPr="00E84EF6">
        <w:t>OBUE</w:t>
      </w:r>
      <w:r w:rsidRPr="00E84EF6">
        <w:tab/>
        <w:t>Operating Band Unwanted Emission</w:t>
      </w:r>
    </w:p>
    <w:p w14:paraId="489DA512" w14:textId="77777777" w:rsidR="00D57C09" w:rsidRPr="00090C64" w:rsidRDefault="00D57C09" w:rsidP="00D12993">
      <w:pPr>
        <w:pStyle w:val="EW"/>
      </w:pPr>
      <w:r w:rsidRPr="00090C64">
        <w:t>OSDD</w:t>
      </w:r>
      <w:r w:rsidRPr="00090C64">
        <w:tab/>
        <w:t>OTA Sensitivity Directions Declaration</w:t>
      </w:r>
    </w:p>
    <w:p w14:paraId="62D26FAA" w14:textId="77777777" w:rsidR="00D57C09" w:rsidRPr="00090C64" w:rsidRDefault="00D57C09" w:rsidP="00D12993">
      <w:pPr>
        <w:pStyle w:val="EW"/>
      </w:pPr>
      <w:r w:rsidRPr="00090C64">
        <w:t>OTA</w:t>
      </w:r>
      <w:r w:rsidRPr="00090C64">
        <w:tab/>
        <w:t>Over The Air</w:t>
      </w:r>
    </w:p>
    <w:p w14:paraId="3E12BB94" w14:textId="77777777" w:rsidR="00D57C09" w:rsidRPr="00090C64" w:rsidRDefault="00D57C09" w:rsidP="00D12993">
      <w:pPr>
        <w:pStyle w:val="EW"/>
      </w:pPr>
      <w:r w:rsidRPr="00090C64">
        <w:t>RAT</w:t>
      </w:r>
      <w:r w:rsidRPr="00090C64">
        <w:tab/>
        <w:t>Radio Access Technology</w:t>
      </w:r>
    </w:p>
    <w:p w14:paraId="6FB2E90A" w14:textId="77777777" w:rsidR="00D57C09" w:rsidRPr="00090C64" w:rsidRDefault="00D57C09" w:rsidP="00D12993">
      <w:pPr>
        <w:pStyle w:val="EW"/>
      </w:pPr>
      <w:r w:rsidRPr="00090C64">
        <w:t>RB</w:t>
      </w:r>
      <w:r w:rsidRPr="00090C64">
        <w:tab/>
        <w:t>Resource Block (for E-UTRA)</w:t>
      </w:r>
    </w:p>
    <w:p w14:paraId="3DA32164" w14:textId="77777777" w:rsidR="00D57C09" w:rsidRPr="00090C64" w:rsidRDefault="00D57C09" w:rsidP="00D12993">
      <w:pPr>
        <w:pStyle w:val="EW"/>
      </w:pPr>
      <w:r w:rsidRPr="00090C64">
        <w:t>RDN</w:t>
      </w:r>
      <w:r w:rsidRPr="00090C64">
        <w:tab/>
        <w:t>Radio Distribution Network</w:t>
      </w:r>
    </w:p>
    <w:p w14:paraId="3644BD70" w14:textId="77777777" w:rsidR="00D57C09" w:rsidRPr="00090C64" w:rsidRDefault="00D57C09" w:rsidP="00D12993">
      <w:pPr>
        <w:pStyle w:val="EW"/>
      </w:pPr>
      <w:r w:rsidRPr="00090C64">
        <w:t>REFSENS</w:t>
      </w:r>
      <w:r w:rsidRPr="00090C64">
        <w:tab/>
        <w:t>Reference Sensitivity</w:t>
      </w:r>
    </w:p>
    <w:p w14:paraId="06244FCD" w14:textId="77777777" w:rsidR="00D57C09" w:rsidRPr="00090C64" w:rsidRDefault="00D57C09" w:rsidP="00D12993">
      <w:pPr>
        <w:pStyle w:val="EW"/>
      </w:pPr>
      <w:r w:rsidRPr="00090C64">
        <w:t>RIB</w:t>
      </w:r>
      <w:r w:rsidRPr="00090C64">
        <w:tab/>
        <w:t>Radiated Interface Boundary</w:t>
      </w:r>
    </w:p>
    <w:p w14:paraId="3A162458" w14:textId="77777777" w:rsidR="00D57C09" w:rsidRPr="00090C64" w:rsidRDefault="00D57C09" w:rsidP="00D12993">
      <w:pPr>
        <w:pStyle w:val="EW"/>
      </w:pPr>
      <w:r w:rsidRPr="00090C64">
        <w:t>RF</w:t>
      </w:r>
      <w:r w:rsidRPr="00090C64">
        <w:tab/>
        <w:t>Radio Frequency</w:t>
      </w:r>
    </w:p>
    <w:p w14:paraId="7E7D18A2" w14:textId="77777777" w:rsidR="00D57C09" w:rsidRPr="00090C64" w:rsidRDefault="00D57C09" w:rsidP="00D12993">
      <w:pPr>
        <w:pStyle w:val="EW"/>
      </w:pPr>
      <w:r w:rsidRPr="00090C64">
        <w:t>RoAoA</w:t>
      </w:r>
      <w:r w:rsidRPr="00090C64">
        <w:tab/>
        <w:t>Range of Angles of Arrival</w:t>
      </w:r>
    </w:p>
    <w:p w14:paraId="202708CC" w14:textId="77777777" w:rsidR="00D57C09" w:rsidRPr="00090C64" w:rsidRDefault="00D57C09" w:rsidP="00D12993">
      <w:pPr>
        <w:pStyle w:val="EW"/>
      </w:pPr>
      <w:r w:rsidRPr="00090C64">
        <w:t>SBT</w:t>
      </w:r>
      <w:r w:rsidRPr="00090C64">
        <w:tab/>
        <w:t>Single Band Testing</w:t>
      </w:r>
    </w:p>
    <w:p w14:paraId="14893D06" w14:textId="77777777" w:rsidR="00D57C09" w:rsidRPr="00090C64" w:rsidRDefault="00D57C09" w:rsidP="00D12993">
      <w:pPr>
        <w:pStyle w:val="EW"/>
      </w:pPr>
      <w:r w:rsidRPr="00090C64">
        <w:t>SC</w:t>
      </w:r>
      <w:r w:rsidRPr="00090C64">
        <w:tab/>
        <w:t>Single-Carrier</w:t>
      </w:r>
    </w:p>
    <w:p w14:paraId="6FF6CA85" w14:textId="77777777" w:rsidR="00D57C09" w:rsidRPr="00090C64" w:rsidRDefault="00D57C09" w:rsidP="00D12993">
      <w:pPr>
        <w:pStyle w:val="EW"/>
      </w:pPr>
      <w:r w:rsidRPr="00090C64">
        <w:t>sPDSCH</w:t>
      </w:r>
      <w:r w:rsidRPr="00090C64">
        <w:tab/>
        <w:t>shortened Physical Downlink Shared Channel</w:t>
      </w:r>
    </w:p>
    <w:p w14:paraId="69C44B1F" w14:textId="77777777" w:rsidR="00D57C09" w:rsidRPr="00090C64" w:rsidRDefault="00D57C09" w:rsidP="00D12993">
      <w:pPr>
        <w:pStyle w:val="EW"/>
      </w:pPr>
      <w:r w:rsidRPr="00090C64">
        <w:t>TAB</w:t>
      </w:r>
      <w:r w:rsidRPr="00090C64">
        <w:tab/>
        <w:t>Transceiver Array Boundary</w:t>
      </w:r>
    </w:p>
    <w:p w14:paraId="2A82D960" w14:textId="77777777" w:rsidR="00D57C09" w:rsidRPr="00090C64" w:rsidRDefault="00D57C09" w:rsidP="00D12993">
      <w:pPr>
        <w:pStyle w:val="EW"/>
        <w:rPr>
          <w:bCs/>
        </w:rPr>
      </w:pPr>
      <w:r w:rsidRPr="00090C64">
        <w:t>TAE</w:t>
      </w:r>
      <w:r w:rsidRPr="00090C64">
        <w:tab/>
        <w:t>Time Alignment Error</w:t>
      </w:r>
    </w:p>
    <w:p w14:paraId="78DA0E0A" w14:textId="77777777" w:rsidR="00D57C09" w:rsidRPr="00090C64" w:rsidRDefault="00D57C09" w:rsidP="00D12993">
      <w:pPr>
        <w:pStyle w:val="EW"/>
      </w:pPr>
      <w:r w:rsidRPr="00090C64">
        <w:t>TDD</w:t>
      </w:r>
      <w:r w:rsidRPr="00090C64">
        <w:tab/>
        <w:t>Time Division Duplex</w:t>
      </w:r>
    </w:p>
    <w:p w14:paraId="6059917D" w14:textId="77777777" w:rsidR="00D57C09" w:rsidRPr="00090C64" w:rsidRDefault="00D57C09" w:rsidP="00D12993">
      <w:pPr>
        <w:pStyle w:val="EW"/>
      </w:pPr>
      <w:r w:rsidRPr="00090C64">
        <w:t>TRP</w:t>
      </w:r>
      <w:r w:rsidRPr="00090C64">
        <w:tab/>
        <w:t>Total Radiated Power</w:t>
      </w:r>
    </w:p>
    <w:p w14:paraId="672F4BFD" w14:textId="77777777" w:rsidR="00D57C09" w:rsidRPr="00090C64" w:rsidRDefault="00D57C09" w:rsidP="00D12993">
      <w:pPr>
        <w:pStyle w:val="EW"/>
      </w:pPr>
      <w:r w:rsidRPr="00090C64">
        <w:t>TT</w:t>
      </w:r>
      <w:r w:rsidRPr="00090C64">
        <w:tab/>
        <w:t>Test Tolerance</w:t>
      </w:r>
    </w:p>
    <w:p w14:paraId="1C83121D" w14:textId="6C5EE549" w:rsidR="00D57C09" w:rsidRPr="00090C64" w:rsidRDefault="00D57C09" w:rsidP="00D12993">
      <w:pPr>
        <w:pStyle w:val="EW"/>
      </w:pPr>
      <w:r w:rsidRPr="00090C64">
        <w:t>UE</w:t>
      </w:r>
      <w:r w:rsidRPr="00090C64">
        <w:tab/>
        <w:t>User Equipment</w:t>
      </w:r>
    </w:p>
    <w:p w14:paraId="0F8F09C0" w14:textId="77777777" w:rsidR="00554118" w:rsidRPr="00090C64" w:rsidRDefault="00554118" w:rsidP="00D12993">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17204"/>
      <w:bookmarkStart w:id="178" w:name="_Toc67076285"/>
      <w:bookmarkStart w:id="179" w:name="_Toc67076824"/>
      <w:bookmarkStart w:id="180" w:name="_Toc74752706"/>
      <w:bookmarkStart w:id="181" w:name="_Toc74753246"/>
      <w:bookmarkStart w:id="182" w:name="_Toc74753783"/>
      <w:bookmarkStart w:id="183" w:name="_Toc76507106"/>
      <w:bookmarkStart w:id="184" w:name="_Toc83111257"/>
      <w:bookmarkStart w:id="185" w:name="_Toc89876909"/>
      <w:bookmarkStart w:id="186" w:name="_Toc98710444"/>
      <w:bookmarkStart w:id="187" w:name="_Toc130919780"/>
      <w:bookmarkStart w:id="188" w:name="_Toc137300326"/>
      <w:bookmarkStart w:id="189" w:name="_Toc138888659"/>
      <w:bookmarkStart w:id="190" w:name="_Toc145108668"/>
      <w:bookmarkStart w:id="191" w:name="_Toc155259810"/>
      <w:bookmarkStart w:id="192" w:name="_Toc219557307"/>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17205"/>
      <w:bookmarkStart w:id="200" w:name="_Toc67076286"/>
      <w:bookmarkStart w:id="201" w:name="_Toc67076825"/>
      <w:bookmarkStart w:id="202" w:name="_Toc74752707"/>
      <w:bookmarkStart w:id="203" w:name="_Toc74753247"/>
      <w:bookmarkStart w:id="204" w:name="_Toc74753784"/>
      <w:bookmarkStart w:id="205" w:name="_Toc76507107"/>
      <w:bookmarkStart w:id="206" w:name="_Toc83111258"/>
      <w:bookmarkStart w:id="207" w:name="_Toc89876910"/>
      <w:bookmarkStart w:id="208" w:name="_Toc98710445"/>
      <w:bookmarkStart w:id="209" w:name="_Toc130919781"/>
      <w:bookmarkStart w:id="210" w:name="_Toc137300327"/>
      <w:bookmarkStart w:id="211" w:name="_Toc138888660"/>
      <w:bookmarkStart w:id="212" w:name="_Toc145108669"/>
      <w:bookmarkStart w:id="213" w:name="_Toc155259811"/>
      <w:bookmarkStart w:id="214" w:name="_Toc219557308"/>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17206"/>
      <w:bookmarkStart w:id="222" w:name="_Toc67076287"/>
      <w:bookmarkStart w:id="223" w:name="_Toc67076826"/>
      <w:bookmarkStart w:id="224" w:name="_Toc74752708"/>
      <w:bookmarkStart w:id="225" w:name="_Toc74753248"/>
      <w:bookmarkStart w:id="226" w:name="_Toc74753785"/>
      <w:bookmarkStart w:id="227" w:name="_Toc76507108"/>
      <w:bookmarkStart w:id="228" w:name="_Toc83111259"/>
      <w:bookmarkStart w:id="229" w:name="_Toc89876911"/>
      <w:bookmarkStart w:id="230" w:name="_Toc98710446"/>
      <w:bookmarkStart w:id="231" w:name="_Toc130919782"/>
      <w:bookmarkStart w:id="232" w:name="_Toc137300328"/>
      <w:bookmarkStart w:id="233" w:name="_Toc138888661"/>
      <w:bookmarkStart w:id="234" w:name="_Toc145108670"/>
      <w:bookmarkStart w:id="235" w:name="_Toc155259812"/>
      <w:bookmarkStart w:id="236" w:name="_Toc219557309"/>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D12993">
      <w:r w:rsidRPr="00090C64">
        <w:t>The requirements of this clause apply to all applicable tests in part 2 of this specification, i.e. to all AAS BS radiated tests.</w:t>
      </w:r>
    </w:p>
    <w:p w14:paraId="6D9AE85B" w14:textId="64551D1E" w:rsidR="00D57C09" w:rsidRPr="00090C64" w:rsidRDefault="00D57C09" w:rsidP="00D1299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1299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1299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12993">
      <w:pPr>
        <w:pStyle w:val="TH"/>
        <w:rPr>
          <w:rFonts w:eastAsia="SimSun"/>
        </w:rPr>
      </w:pPr>
      <w:r w:rsidRPr="00090C64">
        <w:rPr>
          <w:rFonts w:eastAsia="SimSun"/>
        </w:rPr>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D1299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D1299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D1299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D1299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D1299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D12993">
            <w:pPr>
              <w:pStyle w:val="TAC"/>
              <w:rPr>
                <w:rFonts w:eastAsia="SimSun"/>
                <w:lang w:eastAsia="zh-CN"/>
              </w:rPr>
            </w:pPr>
          </w:p>
        </w:tc>
        <w:tc>
          <w:tcPr>
            <w:tcW w:w="1946" w:type="dxa"/>
          </w:tcPr>
          <w:p w14:paraId="5732A9FE" w14:textId="77777777" w:rsidR="00677DA3" w:rsidRPr="00090C64" w:rsidRDefault="00677DA3" w:rsidP="00D1299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D1299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D1299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D1299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D1299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D1299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D1299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D1299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D1299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D1299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D1299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D1299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D1299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D12993">
            <w:pPr>
              <w:pStyle w:val="TAC"/>
              <w:rPr>
                <w:rFonts w:eastAsia="SimSun"/>
                <w:lang w:eastAsia="zh-CN"/>
              </w:rPr>
            </w:pPr>
          </w:p>
        </w:tc>
        <w:tc>
          <w:tcPr>
            <w:tcW w:w="1946" w:type="dxa"/>
          </w:tcPr>
          <w:p w14:paraId="11E37C2C" w14:textId="77777777" w:rsidR="00677DA3" w:rsidRPr="00090C64" w:rsidRDefault="00677DA3" w:rsidP="00D1299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D1299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D1299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D1299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D1299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D1299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D12993">
            <w:pPr>
              <w:pStyle w:val="TAC"/>
              <w:rPr>
                <w:rFonts w:eastAsia="SimSun"/>
                <w:lang w:eastAsia="zh-CN"/>
              </w:rPr>
            </w:pPr>
          </w:p>
        </w:tc>
        <w:tc>
          <w:tcPr>
            <w:tcW w:w="1946" w:type="dxa"/>
          </w:tcPr>
          <w:p w14:paraId="398F71CA" w14:textId="77777777" w:rsidR="00677DA3" w:rsidRPr="00090C64" w:rsidRDefault="00677DA3" w:rsidP="00D1299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D1299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D12993">
            <w:pPr>
              <w:pStyle w:val="TAC"/>
              <w:rPr>
                <w:rFonts w:eastAsia="SimSun"/>
                <w:lang w:eastAsia="zh-CN"/>
              </w:rPr>
            </w:pPr>
          </w:p>
        </w:tc>
        <w:tc>
          <w:tcPr>
            <w:tcW w:w="1946" w:type="dxa"/>
          </w:tcPr>
          <w:p w14:paraId="0B17EA1E" w14:textId="77777777" w:rsidR="00677DA3" w:rsidRPr="00090C64" w:rsidRDefault="00677DA3" w:rsidP="00D1299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D1299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D1299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D1299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D1299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D12993">
            <w:pPr>
              <w:pStyle w:val="TAC"/>
              <w:rPr>
                <w:rFonts w:eastAsia="SimSun"/>
                <w:lang w:eastAsia="zh-CN"/>
              </w:rPr>
            </w:pPr>
          </w:p>
        </w:tc>
        <w:tc>
          <w:tcPr>
            <w:tcW w:w="1946" w:type="dxa"/>
          </w:tcPr>
          <w:p w14:paraId="7378C213" w14:textId="77777777" w:rsidR="00677DA3" w:rsidRPr="00090C64" w:rsidRDefault="00677DA3" w:rsidP="00D1299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D1299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D12993">
            <w:pPr>
              <w:pStyle w:val="TAC"/>
              <w:rPr>
                <w:rFonts w:eastAsia="SimSun"/>
                <w:noProof/>
              </w:rPr>
            </w:pPr>
          </w:p>
        </w:tc>
        <w:tc>
          <w:tcPr>
            <w:tcW w:w="1946" w:type="dxa"/>
          </w:tcPr>
          <w:p w14:paraId="46C8D789" w14:textId="77777777" w:rsidR="00677DA3" w:rsidRPr="00090C64" w:rsidRDefault="00677DA3" w:rsidP="00D1299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D1299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D1299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D1299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D1299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D1299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12993"/>
    <w:p w14:paraId="38C69726" w14:textId="77777777" w:rsidR="00D57C09" w:rsidRPr="00090C64" w:rsidRDefault="00D57C09" w:rsidP="00D12993">
      <w:pPr>
        <w:pStyle w:val="TH"/>
        <w:rPr>
          <w:rFonts w:eastAsia="SimSun"/>
        </w:rPr>
      </w:pPr>
      <w:r w:rsidRPr="00090C64">
        <w:rPr>
          <w:rFonts w:eastAsia="SimSun"/>
        </w:rPr>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D1299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D1299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D1299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D12993">
            <w:pPr>
              <w:pStyle w:val="TAC"/>
              <w:rPr>
                <w:rFonts w:eastAsia="SimSun"/>
              </w:rPr>
            </w:pPr>
            <w:r w:rsidRPr="00090C64">
              <w:rPr>
                <w:rFonts w:eastAsia="SimSun"/>
              </w:rPr>
              <w:t>N/A</w:t>
            </w:r>
          </w:p>
        </w:tc>
        <w:tc>
          <w:tcPr>
            <w:tcW w:w="2105" w:type="dxa"/>
          </w:tcPr>
          <w:p w14:paraId="1341FB8F" w14:textId="77777777" w:rsidR="00D57C09" w:rsidRPr="00090C64" w:rsidRDefault="00D57C09" w:rsidP="00D1299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D1299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D1299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D1299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D1299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D1299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D1299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D1299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D1299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D12993">
            <w:pPr>
              <w:pStyle w:val="TAC"/>
              <w:rPr>
                <w:rFonts w:eastAsia="SimSun"/>
                <w:lang w:eastAsia="zh-CN"/>
              </w:rPr>
            </w:pPr>
            <w:r w:rsidRPr="00090C64">
              <w:rPr>
                <w:rFonts w:eastAsia="SimSun"/>
                <w:lang w:eastAsia="zh-CN"/>
              </w:rPr>
              <w:t>5 (blocking)</w:t>
            </w:r>
          </w:p>
          <w:p w14:paraId="5E3BC4C3" w14:textId="77777777" w:rsidR="00D57C09" w:rsidRPr="00090C64" w:rsidRDefault="00D57C09" w:rsidP="00D1299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D1299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D1299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D1299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D1299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D1299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D12993">
            <w:pPr>
              <w:pStyle w:val="TAC"/>
              <w:rPr>
                <w:rFonts w:eastAsia="SimSun"/>
                <w:lang w:eastAsia="zh-CN"/>
              </w:rPr>
            </w:pPr>
          </w:p>
        </w:tc>
        <w:tc>
          <w:tcPr>
            <w:tcW w:w="1463" w:type="dxa"/>
          </w:tcPr>
          <w:p w14:paraId="4EFA20BC" w14:textId="77777777" w:rsidR="00677DA3" w:rsidRPr="00090C64" w:rsidRDefault="00677DA3" w:rsidP="00D1299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D1299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D1299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D1299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D1299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D1299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D1299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D1299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D1299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D1299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D1299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D1299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D1299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D1299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12993"/>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17207"/>
      <w:bookmarkStart w:id="244" w:name="_Toc67076288"/>
      <w:bookmarkStart w:id="245" w:name="_Toc67076827"/>
      <w:bookmarkStart w:id="246" w:name="_Toc74752709"/>
      <w:bookmarkStart w:id="247" w:name="_Toc74753249"/>
      <w:bookmarkStart w:id="248" w:name="_Toc74753786"/>
      <w:bookmarkStart w:id="249" w:name="_Toc76507109"/>
      <w:bookmarkStart w:id="250" w:name="_Toc83111260"/>
      <w:bookmarkStart w:id="251" w:name="_Toc89876912"/>
      <w:bookmarkStart w:id="252" w:name="_Toc98710447"/>
      <w:bookmarkStart w:id="253" w:name="_Toc130919783"/>
      <w:bookmarkStart w:id="254" w:name="_Toc137300329"/>
      <w:bookmarkStart w:id="255" w:name="_Toc138888662"/>
      <w:bookmarkStart w:id="256" w:name="_Toc145108671"/>
      <w:bookmarkStart w:id="257" w:name="_Toc155259813"/>
      <w:bookmarkStart w:id="258" w:name="_Toc219557310"/>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17208"/>
      <w:bookmarkStart w:id="266" w:name="_Toc67076289"/>
      <w:bookmarkStart w:id="267" w:name="_Toc67076828"/>
      <w:bookmarkStart w:id="268" w:name="_Toc74752710"/>
      <w:bookmarkStart w:id="269" w:name="_Toc74753250"/>
      <w:bookmarkStart w:id="270" w:name="_Toc74753787"/>
      <w:bookmarkStart w:id="271" w:name="_Toc76507110"/>
      <w:bookmarkStart w:id="272" w:name="_Toc83111261"/>
      <w:bookmarkStart w:id="273" w:name="_Toc89876913"/>
      <w:bookmarkStart w:id="274" w:name="_Toc98710448"/>
      <w:bookmarkStart w:id="275" w:name="_Toc130919784"/>
      <w:bookmarkStart w:id="276" w:name="_Toc137300330"/>
      <w:bookmarkStart w:id="277" w:name="_Toc138888663"/>
      <w:bookmarkStart w:id="278" w:name="_Toc145108672"/>
      <w:bookmarkStart w:id="279" w:name="_Toc155259814"/>
      <w:bookmarkStart w:id="280" w:name="_Toc219557311"/>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D1299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D1299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1299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D12993">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17209"/>
      <w:bookmarkStart w:id="288" w:name="_Toc67076290"/>
      <w:bookmarkStart w:id="289" w:name="_Toc67076829"/>
      <w:bookmarkStart w:id="290" w:name="_Toc74752711"/>
      <w:bookmarkStart w:id="291" w:name="_Toc74753251"/>
      <w:bookmarkStart w:id="292" w:name="_Toc74753788"/>
      <w:bookmarkStart w:id="293" w:name="_Toc76507111"/>
      <w:bookmarkStart w:id="294" w:name="_Toc83111262"/>
      <w:bookmarkStart w:id="295" w:name="_Toc89876914"/>
      <w:bookmarkStart w:id="296" w:name="_Toc98710449"/>
      <w:bookmarkStart w:id="297" w:name="_Toc130919785"/>
      <w:bookmarkStart w:id="298" w:name="_Toc137300331"/>
      <w:bookmarkStart w:id="299" w:name="_Toc138888664"/>
      <w:bookmarkStart w:id="300" w:name="_Toc145108673"/>
      <w:bookmarkStart w:id="301" w:name="_Toc155259815"/>
      <w:bookmarkStart w:id="302" w:name="_Toc219557312"/>
      <w:r w:rsidRPr="00090C64">
        <w:rPr>
          <w:lang w:eastAsia="sv-SE"/>
        </w:rPr>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D1299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D12993">
            <w:pPr>
              <w:pStyle w:val="TAH"/>
            </w:pPr>
            <w:r w:rsidRPr="00090C64">
              <w:t>Clause</w:t>
            </w:r>
          </w:p>
        </w:tc>
        <w:tc>
          <w:tcPr>
            <w:tcW w:w="3019" w:type="dxa"/>
          </w:tcPr>
          <w:p w14:paraId="0DA02125" w14:textId="77777777" w:rsidR="00CF0E35" w:rsidRPr="00090C64" w:rsidRDefault="00CF0E35" w:rsidP="00D1299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D1299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D12993">
            <w:pPr>
              <w:pStyle w:val="TAL"/>
            </w:pPr>
            <w:r w:rsidRPr="00090C64">
              <w:t>6.2</w:t>
            </w:r>
            <w:r w:rsidRPr="00090C64">
              <w:tab/>
              <w:t>Radiated transmit power (normal conditions)</w:t>
            </w:r>
          </w:p>
        </w:tc>
        <w:tc>
          <w:tcPr>
            <w:tcW w:w="3019" w:type="dxa"/>
          </w:tcPr>
          <w:p w14:paraId="1AE56E2E" w14:textId="77777777" w:rsidR="00677DA3" w:rsidRPr="00090C64" w:rsidRDefault="00677DA3" w:rsidP="00D1299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D1299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D1299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D12993">
            <w:pPr>
              <w:pStyle w:val="TAL"/>
            </w:pPr>
            <w:r w:rsidRPr="00090C64">
              <w:t>6.2 Radiated transmit power (extreme conditions)</w:t>
            </w:r>
          </w:p>
        </w:tc>
        <w:tc>
          <w:tcPr>
            <w:tcW w:w="3019" w:type="dxa"/>
          </w:tcPr>
          <w:p w14:paraId="79F3D40E" w14:textId="77777777" w:rsidR="00677DA3" w:rsidRPr="00090C64" w:rsidRDefault="00677DA3" w:rsidP="00D1299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D1299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D12993">
            <w:pPr>
              <w:pStyle w:val="TAL"/>
              <w:rPr>
                <w:rFonts w:cs="Arial"/>
              </w:rPr>
            </w:pPr>
            <w:r w:rsidRPr="00090C64">
              <w:t>6.3.2 OTA maximum output power</w:t>
            </w:r>
          </w:p>
        </w:tc>
        <w:tc>
          <w:tcPr>
            <w:tcW w:w="3019" w:type="dxa"/>
          </w:tcPr>
          <w:p w14:paraId="66A72A2A" w14:textId="77777777" w:rsidR="00677DA3" w:rsidRPr="00090C64" w:rsidRDefault="00677DA3" w:rsidP="00D1299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D1299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D1299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D12993">
            <w:pPr>
              <w:pStyle w:val="TAL"/>
            </w:pPr>
            <w:r w:rsidRPr="00090C64">
              <w:t>6.3.3</w:t>
            </w:r>
            <w:r w:rsidRPr="00090C64">
              <w:tab/>
              <w:t>OTA E-UTRA DL RS power</w:t>
            </w:r>
          </w:p>
        </w:tc>
        <w:tc>
          <w:tcPr>
            <w:tcW w:w="3019" w:type="dxa"/>
          </w:tcPr>
          <w:p w14:paraId="7384BAF3" w14:textId="77777777" w:rsidR="00677DA3" w:rsidRPr="00090C64" w:rsidRDefault="00677DA3" w:rsidP="00D12993">
            <w:pPr>
              <w:pStyle w:val="TAL"/>
            </w:pPr>
            <w:r w:rsidRPr="00090C64">
              <w:t>1.3 dB, f ≤ 3.0 GHz</w:t>
            </w:r>
          </w:p>
          <w:p w14:paraId="4604F0F1" w14:textId="77777777" w:rsidR="00677DA3" w:rsidRPr="00090C64" w:rsidRDefault="00677DA3" w:rsidP="00D1299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D1299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D1299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D1299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D1299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D12993">
            <w:pPr>
              <w:pStyle w:val="TAL"/>
            </w:pPr>
            <w:r w:rsidRPr="00090C64">
              <w:t>6.4.3</w:t>
            </w:r>
            <w:r w:rsidRPr="00090C64">
              <w:tab/>
              <w:t>OTA power control dynamic range</w:t>
            </w:r>
          </w:p>
        </w:tc>
        <w:tc>
          <w:tcPr>
            <w:tcW w:w="3019" w:type="dxa"/>
          </w:tcPr>
          <w:p w14:paraId="01C69D36" w14:textId="77777777" w:rsidR="00677DA3" w:rsidRPr="00090C64" w:rsidRDefault="00677DA3" w:rsidP="00D1299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D1299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D12993">
            <w:pPr>
              <w:pStyle w:val="TAL"/>
            </w:pPr>
            <w:r w:rsidRPr="00090C64">
              <w:t>6.4.4</w:t>
            </w:r>
            <w:r w:rsidRPr="00090C64">
              <w:tab/>
              <w:t>OTA total power dynamic range</w:t>
            </w:r>
          </w:p>
        </w:tc>
        <w:tc>
          <w:tcPr>
            <w:tcW w:w="3019" w:type="dxa"/>
          </w:tcPr>
          <w:p w14:paraId="467EB313" w14:textId="77777777" w:rsidR="00677DA3" w:rsidRPr="00090C64" w:rsidRDefault="00677DA3" w:rsidP="00D12993">
            <w:pPr>
              <w:pStyle w:val="TAL"/>
            </w:pPr>
            <w:r w:rsidRPr="00090C64">
              <w:t>0.3 dB UTRA</w:t>
            </w:r>
          </w:p>
          <w:p w14:paraId="05A8C4FC" w14:textId="77777777" w:rsidR="00677DA3" w:rsidRPr="00090C64" w:rsidRDefault="00677DA3" w:rsidP="00D1299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D1299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D12993">
            <w:pPr>
              <w:pStyle w:val="TAL"/>
            </w:pPr>
            <w:r w:rsidRPr="00090C64">
              <w:t>6.4.5</w:t>
            </w:r>
            <w:r w:rsidRPr="00090C64">
              <w:tab/>
              <w:t>OTA IPDL time mask</w:t>
            </w:r>
          </w:p>
        </w:tc>
        <w:tc>
          <w:tcPr>
            <w:tcW w:w="3019" w:type="dxa"/>
          </w:tcPr>
          <w:p w14:paraId="6ACD9629" w14:textId="77777777" w:rsidR="00677DA3" w:rsidRPr="00090C64" w:rsidRDefault="00677DA3" w:rsidP="00D1299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D1299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D12993">
            <w:pPr>
              <w:pStyle w:val="TAL"/>
            </w:pPr>
            <w:r w:rsidRPr="00090C64">
              <w:t>6.5 OTA transmit ON/OFF power</w:t>
            </w:r>
          </w:p>
        </w:tc>
        <w:tc>
          <w:tcPr>
            <w:tcW w:w="3019" w:type="dxa"/>
          </w:tcPr>
          <w:p w14:paraId="355F6A76" w14:textId="77777777" w:rsidR="00677DA3" w:rsidRPr="00090C64" w:rsidRDefault="00677DA3" w:rsidP="00D1299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D1299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D1299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D12993">
            <w:pPr>
              <w:pStyle w:val="TAL"/>
            </w:pPr>
            <w:r w:rsidRPr="00090C64">
              <w:t>6.6.2 OTA frequency error</w:t>
            </w:r>
          </w:p>
        </w:tc>
        <w:tc>
          <w:tcPr>
            <w:tcW w:w="3019" w:type="dxa"/>
          </w:tcPr>
          <w:p w14:paraId="330A45B1" w14:textId="77777777" w:rsidR="00677DA3" w:rsidRPr="00090C64" w:rsidRDefault="00677DA3" w:rsidP="00D1299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D1299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D12993">
            <w:pPr>
              <w:pStyle w:val="TAL"/>
            </w:pPr>
            <w:r w:rsidRPr="00090C64">
              <w:t>6.6.3 OTA TAE</w:t>
            </w:r>
          </w:p>
        </w:tc>
        <w:tc>
          <w:tcPr>
            <w:tcW w:w="3019" w:type="dxa"/>
          </w:tcPr>
          <w:p w14:paraId="0CFD5A4E" w14:textId="77777777" w:rsidR="00677DA3" w:rsidRPr="00090C64" w:rsidRDefault="00677DA3" w:rsidP="00D1299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D1299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D12993">
            <w:pPr>
              <w:pStyle w:val="TAL"/>
            </w:pPr>
            <w:r w:rsidRPr="00090C64">
              <w:t>6.6.4 OTA modulation Quality</w:t>
            </w:r>
          </w:p>
        </w:tc>
        <w:tc>
          <w:tcPr>
            <w:tcW w:w="3019" w:type="dxa"/>
          </w:tcPr>
          <w:p w14:paraId="5E12EF71" w14:textId="77777777" w:rsidR="00677DA3" w:rsidRPr="00090C64" w:rsidRDefault="00677DA3" w:rsidP="00D1299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D1299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D12993">
            <w:pPr>
              <w:pStyle w:val="TAL"/>
            </w:pPr>
            <w:r w:rsidRPr="00090C64">
              <w:t>6.7.2 OTA occupied bandwidth</w:t>
            </w:r>
          </w:p>
        </w:tc>
        <w:tc>
          <w:tcPr>
            <w:tcW w:w="3019" w:type="dxa"/>
          </w:tcPr>
          <w:p w14:paraId="16703CF4" w14:textId="77777777" w:rsidR="00677DA3" w:rsidRPr="00090C64" w:rsidRDefault="00677DA3" w:rsidP="00D1299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D1299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D1299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D1299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D1299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D12993">
            <w:pPr>
              <w:pStyle w:val="TAL"/>
            </w:pPr>
            <w:r w:rsidRPr="00090C64">
              <w:t>6.7.3 OTA ACLR/CACLR</w:t>
            </w:r>
          </w:p>
        </w:tc>
        <w:tc>
          <w:tcPr>
            <w:tcW w:w="3019" w:type="dxa"/>
          </w:tcPr>
          <w:p w14:paraId="1B5FE2C2" w14:textId="77777777" w:rsidR="00677DA3" w:rsidRPr="00090C64" w:rsidRDefault="00677DA3" w:rsidP="00D1299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D1299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D12993">
            <w:pPr>
              <w:pStyle w:val="TAL"/>
            </w:pPr>
            <w:r w:rsidRPr="00090C64">
              <w:t>Absolute limit</w:t>
            </w:r>
          </w:p>
          <w:p w14:paraId="667A4C1F" w14:textId="582D59F5" w:rsidR="00677DA3" w:rsidRPr="00090C64" w:rsidRDefault="00677DA3" w:rsidP="00D1299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D1299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D1299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D12993">
            <w:pPr>
              <w:pStyle w:val="TAL"/>
            </w:pPr>
            <w:r w:rsidRPr="00090C64">
              <w:t>6.7.4 OTA spectrum emission mask</w:t>
            </w:r>
          </w:p>
        </w:tc>
        <w:tc>
          <w:tcPr>
            <w:tcW w:w="3019" w:type="dxa"/>
          </w:tcPr>
          <w:p w14:paraId="304457D7" w14:textId="5995CE35" w:rsidR="00677DA3" w:rsidRPr="00090C64" w:rsidRDefault="00677DA3" w:rsidP="00D1299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D12993">
            <w:pPr>
              <w:pStyle w:val="TAL"/>
            </w:pPr>
          </w:p>
        </w:tc>
        <w:tc>
          <w:tcPr>
            <w:tcW w:w="2420" w:type="dxa"/>
            <w:tcBorders>
              <w:top w:val="nil"/>
              <w:bottom w:val="nil"/>
            </w:tcBorders>
            <w:shd w:val="clear" w:color="auto" w:fill="auto"/>
          </w:tcPr>
          <w:p w14:paraId="188B39ED" w14:textId="77777777" w:rsidR="00677DA3" w:rsidRPr="00090C64" w:rsidRDefault="00677DA3" w:rsidP="00D1299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D12993">
            <w:pPr>
              <w:pStyle w:val="TAL"/>
            </w:pPr>
            <w:r w:rsidRPr="00090C64">
              <w:t>6.7.5 OTA operating band unwanted emissions</w:t>
            </w:r>
          </w:p>
        </w:tc>
        <w:tc>
          <w:tcPr>
            <w:tcW w:w="3019" w:type="dxa"/>
          </w:tcPr>
          <w:p w14:paraId="23C3637F" w14:textId="3E0D129D" w:rsidR="00677DA3" w:rsidRPr="00090C64" w:rsidRDefault="00677DA3" w:rsidP="00D1299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D1299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D12993">
            <w:pPr>
              <w:pStyle w:val="TAL"/>
            </w:pPr>
            <w:r w:rsidRPr="00090C64">
              <w:t>6.7.6.2 OTA transmitter spurious emissions, mandatory requirements</w:t>
            </w:r>
          </w:p>
        </w:tc>
        <w:tc>
          <w:tcPr>
            <w:tcW w:w="3019" w:type="dxa"/>
          </w:tcPr>
          <w:p w14:paraId="3D7BD279" w14:textId="136054A9" w:rsidR="00677DA3" w:rsidRPr="00090C64" w:rsidRDefault="00677DA3" w:rsidP="00D1299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D1299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D1299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D12993">
            <w:pPr>
              <w:pStyle w:val="TAL"/>
            </w:pPr>
            <w:r w:rsidRPr="00090C64">
              <w:t>6.7.6.3 OTA transmitter spurious emissions, protection of BS receiver</w:t>
            </w:r>
          </w:p>
        </w:tc>
        <w:tc>
          <w:tcPr>
            <w:tcW w:w="3019" w:type="dxa"/>
          </w:tcPr>
          <w:p w14:paraId="7A62AC88" w14:textId="34094F6B" w:rsidR="00677DA3" w:rsidRPr="00090C64" w:rsidRDefault="00677DA3" w:rsidP="00D1299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D1299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D1299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D1299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D1299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D1299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D1299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D12993">
            <w:pPr>
              <w:pStyle w:val="TAL"/>
            </w:pPr>
            <w:r w:rsidRPr="00090C64">
              <w:t>6.7.6.5 OTA transmitter spurious emissions, co-location</w:t>
            </w:r>
          </w:p>
        </w:tc>
        <w:tc>
          <w:tcPr>
            <w:tcW w:w="3019" w:type="dxa"/>
          </w:tcPr>
          <w:p w14:paraId="1D18443D" w14:textId="60E56F14" w:rsidR="00677DA3" w:rsidRPr="00090C64" w:rsidRDefault="00677DA3" w:rsidP="00D1299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D1299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D12993">
            <w:pPr>
              <w:pStyle w:val="TAL"/>
            </w:pPr>
            <w:r w:rsidRPr="00090C64">
              <w:t>6.8 OTA transmitter intermodulation</w:t>
            </w:r>
          </w:p>
          <w:p w14:paraId="700049B8" w14:textId="77777777" w:rsidR="00677DA3" w:rsidRPr="00090C64" w:rsidRDefault="00677DA3" w:rsidP="00D12993">
            <w:pPr>
              <w:pStyle w:val="TAL"/>
            </w:pPr>
            <w:r w:rsidRPr="00090C64">
              <w:t>(interferer requirements)</w:t>
            </w:r>
          </w:p>
          <w:p w14:paraId="5618FA4D" w14:textId="77777777" w:rsidR="00677DA3" w:rsidRPr="00090C64" w:rsidRDefault="00677DA3" w:rsidP="00D12993">
            <w:pPr>
              <w:pStyle w:val="TAL"/>
            </w:pPr>
            <w:r w:rsidRPr="00090C64">
              <w:t xml:space="preserve"> (NOTE 2)</w:t>
            </w:r>
          </w:p>
        </w:tc>
        <w:tc>
          <w:tcPr>
            <w:tcW w:w="3019" w:type="dxa"/>
          </w:tcPr>
          <w:p w14:paraId="174734EA" w14:textId="77777777" w:rsidR="00677DA3" w:rsidRPr="00090C64" w:rsidRDefault="00677DA3" w:rsidP="00D1299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D12993">
            <w:pPr>
              <w:pStyle w:val="TAL"/>
            </w:pPr>
          </w:p>
          <w:p w14:paraId="3A5B6680" w14:textId="178DDEC0" w:rsidR="00677DA3" w:rsidRPr="00090C64" w:rsidRDefault="00677DA3" w:rsidP="00D1299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D1299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D1299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D1299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D1299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D12993">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17210"/>
      <w:bookmarkStart w:id="310" w:name="_Toc67076291"/>
      <w:bookmarkStart w:id="311" w:name="_Toc67076830"/>
      <w:bookmarkStart w:id="312" w:name="_Toc74752712"/>
      <w:bookmarkStart w:id="313" w:name="_Toc74753252"/>
      <w:bookmarkStart w:id="314" w:name="_Toc74753789"/>
      <w:bookmarkStart w:id="315" w:name="_Toc76507112"/>
      <w:bookmarkStart w:id="316" w:name="_Toc83111263"/>
      <w:bookmarkStart w:id="317" w:name="_Toc89876915"/>
      <w:bookmarkStart w:id="318" w:name="_Toc98710450"/>
      <w:bookmarkStart w:id="319" w:name="_Toc130919786"/>
      <w:bookmarkStart w:id="320" w:name="_Toc137300332"/>
      <w:bookmarkStart w:id="321" w:name="_Toc138888665"/>
      <w:bookmarkStart w:id="322" w:name="_Toc145108674"/>
      <w:bookmarkStart w:id="323" w:name="_Toc155259816"/>
      <w:bookmarkStart w:id="324" w:name="_Toc219557313"/>
      <w:r w:rsidRPr="00090C64">
        <w:rPr>
          <w:lang w:eastAsia="sv-SE"/>
        </w:rPr>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D1299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D12993">
            <w:pPr>
              <w:pStyle w:val="TAH"/>
            </w:pPr>
            <w:r w:rsidRPr="00090C64">
              <w:t>Clause</w:t>
            </w:r>
          </w:p>
        </w:tc>
        <w:tc>
          <w:tcPr>
            <w:tcW w:w="2694" w:type="dxa"/>
          </w:tcPr>
          <w:p w14:paraId="11422092" w14:textId="77777777" w:rsidR="00CF0E35" w:rsidRPr="00090C64" w:rsidRDefault="00CF0E35" w:rsidP="00D1299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D1299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D12993">
            <w:pPr>
              <w:pStyle w:val="TAL"/>
            </w:pPr>
            <w:r w:rsidRPr="00090C64">
              <w:t>7.2 OTA sensitivity</w:t>
            </w:r>
          </w:p>
        </w:tc>
        <w:tc>
          <w:tcPr>
            <w:tcW w:w="2694" w:type="dxa"/>
          </w:tcPr>
          <w:p w14:paraId="7979CDFE"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D1299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D1299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D12993">
            <w:pPr>
              <w:pStyle w:val="TAL"/>
            </w:pPr>
            <w:r w:rsidRPr="00090C64">
              <w:t>7.3 OTA reference sensitivity</w:t>
            </w:r>
          </w:p>
        </w:tc>
        <w:tc>
          <w:tcPr>
            <w:tcW w:w="2694" w:type="dxa"/>
          </w:tcPr>
          <w:p w14:paraId="693C3919"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D1299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D1299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D12993">
            <w:pPr>
              <w:pStyle w:val="TAL"/>
            </w:pPr>
            <w:r w:rsidRPr="00090C64">
              <w:t>7.4 OTA dynamic range</w:t>
            </w:r>
          </w:p>
        </w:tc>
        <w:tc>
          <w:tcPr>
            <w:tcW w:w="2694" w:type="dxa"/>
          </w:tcPr>
          <w:p w14:paraId="07CA7C3A" w14:textId="77777777" w:rsidR="00677DA3" w:rsidRPr="00090C64" w:rsidRDefault="00677DA3" w:rsidP="00D1299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D1299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D12993">
            <w:pPr>
              <w:pStyle w:val="TAL"/>
            </w:pPr>
            <w:r w:rsidRPr="00090C64">
              <w:t>7.5 OTA adjacent channel selectivity, general blocking, and narrowband blocking</w:t>
            </w:r>
          </w:p>
        </w:tc>
        <w:tc>
          <w:tcPr>
            <w:tcW w:w="2694" w:type="dxa"/>
          </w:tcPr>
          <w:p w14:paraId="4716E487"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D1299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D12993">
            <w:pPr>
              <w:pStyle w:val="TAL"/>
            </w:pPr>
            <w:r w:rsidRPr="00090C64">
              <w:t>7.5 OTA in-band general blocking</w:t>
            </w:r>
          </w:p>
        </w:tc>
        <w:tc>
          <w:tcPr>
            <w:tcW w:w="2694" w:type="dxa"/>
          </w:tcPr>
          <w:p w14:paraId="3F2A146A" w14:textId="77777777" w:rsidR="00677DA3" w:rsidRPr="00090C64" w:rsidRDefault="00677DA3" w:rsidP="00D1299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D1299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D1299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D12993">
            <w:pPr>
              <w:pStyle w:val="TAL"/>
            </w:pPr>
            <w:r w:rsidRPr="00090C64">
              <w:t>7.6.2 OTA blocking</w:t>
            </w:r>
          </w:p>
        </w:tc>
        <w:tc>
          <w:tcPr>
            <w:tcW w:w="2694" w:type="dxa"/>
          </w:tcPr>
          <w:p w14:paraId="5797F52F" w14:textId="77777777" w:rsidR="00677DA3" w:rsidRPr="00090C64" w:rsidRDefault="00677DA3" w:rsidP="00D1299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D1299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D12993">
            <w:pPr>
              <w:pStyle w:val="TAL"/>
            </w:pPr>
          </w:p>
          <w:p w14:paraId="604BC33C" w14:textId="077DE9FA" w:rsidR="00677DA3" w:rsidRPr="00090C64" w:rsidRDefault="00677DA3" w:rsidP="00D1299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D1299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D12993">
            <w:pPr>
              <w:pStyle w:val="TAL"/>
            </w:pPr>
          </w:p>
        </w:tc>
        <w:tc>
          <w:tcPr>
            <w:tcW w:w="4553" w:type="dxa"/>
            <w:tcBorders>
              <w:top w:val="nil"/>
              <w:bottom w:val="nil"/>
            </w:tcBorders>
            <w:shd w:val="clear" w:color="auto" w:fill="auto"/>
          </w:tcPr>
          <w:p w14:paraId="4DC40E64" w14:textId="77777777" w:rsidR="00677DA3" w:rsidRPr="00090C64" w:rsidRDefault="00677DA3" w:rsidP="00D1299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D12993">
            <w:pPr>
              <w:pStyle w:val="TAL"/>
            </w:pPr>
            <w:r w:rsidRPr="00090C64">
              <w:t>7.6.3 OTA co-location blocking</w:t>
            </w:r>
          </w:p>
        </w:tc>
        <w:tc>
          <w:tcPr>
            <w:tcW w:w="2694" w:type="dxa"/>
          </w:tcPr>
          <w:p w14:paraId="74ED2399" w14:textId="77777777" w:rsidR="00677DA3" w:rsidRPr="00090C64" w:rsidRDefault="00677DA3" w:rsidP="00D12993">
            <w:r w:rsidRPr="00090C64">
              <w:t>f</w:t>
            </w:r>
            <w:r w:rsidRPr="00090C64">
              <w:rPr>
                <w:vertAlign w:val="subscript"/>
              </w:rPr>
              <w:t>wanted</w:t>
            </w:r>
            <w:r w:rsidRPr="00090C64">
              <w:t xml:space="preserve"> ≤ 3.0 GHz:</w:t>
            </w:r>
          </w:p>
          <w:p w14:paraId="487BA083" w14:textId="77777777" w:rsidR="00677DA3" w:rsidRPr="00090C64" w:rsidRDefault="00677DA3" w:rsidP="00D12993">
            <w:r w:rsidRPr="00090C64">
              <w:t>±3.4 dB, f</w:t>
            </w:r>
            <w:r w:rsidRPr="00090C64">
              <w:rPr>
                <w:vertAlign w:val="subscript"/>
              </w:rPr>
              <w:t>interferer</w:t>
            </w:r>
            <w:r w:rsidRPr="00090C64">
              <w:t xml:space="preserve"> ≤ 3.0 GHz</w:t>
            </w:r>
          </w:p>
          <w:p w14:paraId="49C9AC36" w14:textId="77777777" w:rsidR="00677DA3" w:rsidRPr="00090C64" w:rsidRDefault="00677DA3" w:rsidP="00D12993">
            <w:r w:rsidRPr="00090C64">
              <w:t>±3.5 dB, 3.0 GHz &lt; f</w:t>
            </w:r>
            <w:r w:rsidRPr="00090C64">
              <w:rPr>
                <w:vertAlign w:val="subscript"/>
              </w:rPr>
              <w:t>interferer</w:t>
            </w:r>
            <w:r w:rsidRPr="00090C64">
              <w:t xml:space="preserve"> ≤ 4.2 GHz</w:t>
            </w:r>
          </w:p>
          <w:p w14:paraId="58E07FAA" w14:textId="77777777" w:rsidR="00677DA3" w:rsidRPr="00090C64" w:rsidRDefault="00677DA3" w:rsidP="00D12993">
            <w:pPr>
              <w:pStyle w:val="TAL"/>
              <w:rPr>
                <w:lang w:eastAsia="fi-FI"/>
              </w:rPr>
            </w:pPr>
          </w:p>
          <w:p w14:paraId="378E73C0" w14:textId="77777777" w:rsidR="00677DA3" w:rsidRPr="00090C64" w:rsidRDefault="00677DA3" w:rsidP="00D1299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D1299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D1299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D1299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D1299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D12993">
            <w:pPr>
              <w:pStyle w:val="TAL"/>
            </w:pPr>
            <w:r w:rsidRPr="00090C64">
              <w:t>7.7 OTA receiver spurious emissions</w:t>
            </w:r>
          </w:p>
        </w:tc>
        <w:tc>
          <w:tcPr>
            <w:tcW w:w="2694" w:type="dxa"/>
          </w:tcPr>
          <w:p w14:paraId="0F064B40" w14:textId="0B9AF9BB" w:rsidR="00677DA3" w:rsidRPr="00090C64" w:rsidRDefault="00677DA3" w:rsidP="00D1299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D1299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D1299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D12993">
            <w:pPr>
              <w:pStyle w:val="TAL"/>
            </w:pPr>
            <w:r w:rsidRPr="00090C64">
              <w:t>7.8 OTA receiver intermodulation (general requirements)</w:t>
            </w:r>
          </w:p>
        </w:tc>
        <w:tc>
          <w:tcPr>
            <w:tcW w:w="2694" w:type="dxa"/>
          </w:tcPr>
          <w:p w14:paraId="261424D3"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D1299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D12993">
            <w:pPr>
              <w:pStyle w:val="TAL"/>
            </w:pPr>
            <w:r w:rsidRPr="00090C64">
              <w:t>7.8 OTA receiver intermodulation (Narrowband requirements)</w:t>
            </w:r>
          </w:p>
        </w:tc>
        <w:tc>
          <w:tcPr>
            <w:tcW w:w="2694" w:type="dxa"/>
          </w:tcPr>
          <w:p w14:paraId="279AB2FB"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D1299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D12993">
            <w:pPr>
              <w:pStyle w:val="TAL"/>
            </w:pPr>
            <w:r w:rsidRPr="00090C64">
              <w:t>7.9 OTA in-channel selectivity</w:t>
            </w:r>
          </w:p>
        </w:tc>
        <w:tc>
          <w:tcPr>
            <w:tcW w:w="2694" w:type="dxa"/>
          </w:tcPr>
          <w:p w14:paraId="7B9540C5"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D1299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D1299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D1299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D12993"/>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17211"/>
      <w:bookmarkStart w:id="332" w:name="_Toc67076292"/>
      <w:bookmarkStart w:id="333" w:name="_Toc67076831"/>
      <w:bookmarkStart w:id="334" w:name="_Toc74752713"/>
      <w:bookmarkStart w:id="335" w:name="_Toc74753253"/>
      <w:bookmarkStart w:id="336" w:name="_Toc74753790"/>
      <w:bookmarkStart w:id="337" w:name="_Toc76507113"/>
      <w:bookmarkStart w:id="338" w:name="_Toc83111264"/>
      <w:bookmarkStart w:id="339" w:name="_Toc89876916"/>
      <w:bookmarkStart w:id="340" w:name="_Toc98710451"/>
      <w:bookmarkStart w:id="341" w:name="_Toc130919787"/>
      <w:bookmarkStart w:id="342" w:name="_Toc137300333"/>
      <w:bookmarkStart w:id="343" w:name="_Toc138888666"/>
      <w:bookmarkStart w:id="344" w:name="_Toc145108675"/>
      <w:bookmarkStart w:id="345" w:name="_Toc155259817"/>
      <w:bookmarkStart w:id="346" w:name="_Toc219557314"/>
      <w:r w:rsidRPr="00090C64">
        <w:rPr>
          <w:lang w:eastAsia="sv-SE"/>
        </w:rPr>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D1299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17212"/>
      <w:bookmarkStart w:id="354" w:name="_Toc67076293"/>
      <w:bookmarkStart w:id="355" w:name="_Toc67076832"/>
      <w:bookmarkStart w:id="356" w:name="_Toc74752714"/>
      <w:bookmarkStart w:id="357" w:name="_Toc74753254"/>
      <w:bookmarkStart w:id="358" w:name="_Toc74753791"/>
      <w:bookmarkStart w:id="359" w:name="_Toc76507114"/>
      <w:bookmarkStart w:id="360" w:name="_Toc83111265"/>
      <w:bookmarkStart w:id="361" w:name="_Toc89876917"/>
      <w:bookmarkStart w:id="362" w:name="_Toc98710452"/>
      <w:bookmarkStart w:id="363" w:name="_Toc130919788"/>
      <w:bookmarkStart w:id="364" w:name="_Toc137300334"/>
      <w:bookmarkStart w:id="365" w:name="_Toc138888667"/>
      <w:bookmarkStart w:id="366" w:name="_Toc145108676"/>
      <w:bookmarkStart w:id="367" w:name="_Toc155259818"/>
      <w:bookmarkStart w:id="368" w:name="_Toc219557315"/>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D1299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1299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D12993">
      <w:r w:rsidRPr="00090C64">
        <w:t>The actual measurement uncertainty of the Test System for the measurement of each parameter shall be included in the test report.</w:t>
      </w:r>
    </w:p>
    <w:p w14:paraId="3E866903" w14:textId="041A185B" w:rsidR="00D57C09" w:rsidRPr="00090C64" w:rsidRDefault="00D57C09" w:rsidP="00D1299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D1299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D1299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17213"/>
      <w:bookmarkStart w:id="376" w:name="_Toc67076294"/>
      <w:bookmarkStart w:id="377" w:name="_Toc67076833"/>
      <w:bookmarkStart w:id="378" w:name="_Toc74752715"/>
      <w:bookmarkStart w:id="379" w:name="_Toc74753255"/>
      <w:bookmarkStart w:id="380" w:name="_Toc74753792"/>
      <w:bookmarkStart w:id="381" w:name="_Toc76507115"/>
      <w:bookmarkStart w:id="382" w:name="_Toc83111266"/>
      <w:bookmarkStart w:id="383" w:name="_Toc89876918"/>
      <w:bookmarkStart w:id="384" w:name="_Toc98710453"/>
      <w:bookmarkStart w:id="385" w:name="_Toc130919789"/>
      <w:bookmarkStart w:id="386" w:name="_Toc137300335"/>
      <w:bookmarkStart w:id="387" w:name="_Toc138888668"/>
      <w:bookmarkStart w:id="388" w:name="_Toc145108677"/>
      <w:bookmarkStart w:id="389" w:name="_Toc155259819"/>
      <w:bookmarkStart w:id="390" w:name="_Toc219557316"/>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D1299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12993">
      <w:pPr>
        <w:pStyle w:val="TH"/>
      </w:pPr>
      <w:r w:rsidRPr="00090C64">
        <w:object w:dxaOrig="10801" w:dyaOrig="4410" w14:anchorId="73C06A37">
          <v:shape id="_x0000_i1028" type="#_x0000_t75" style="width:483.5pt;height:195pt" o:ole="">
            <v:imagedata r:id="rId17" o:title=""/>
          </v:shape>
          <o:OLEObject Type="Embed" ProgID="Visio.Drawing.15" ShapeID="_x0000_i1028" DrawAspect="Content" ObjectID="_1830183452" r:id="rId18"/>
        </w:object>
      </w:r>
    </w:p>
    <w:p w14:paraId="6F48D9CC" w14:textId="77777777" w:rsidR="00D57C09" w:rsidRPr="00090C64" w:rsidRDefault="00D57C09" w:rsidP="00D1299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12993">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830183453" r:id="rId20"/>
        </w:object>
      </w:r>
    </w:p>
    <w:p w14:paraId="01287801" w14:textId="77777777" w:rsidR="00D57C09" w:rsidRPr="00090C64" w:rsidRDefault="00D57C09" w:rsidP="00D12993">
      <w:pPr>
        <w:pStyle w:val="TF"/>
        <w:rPr>
          <w:lang w:eastAsia="zh-CN"/>
        </w:rPr>
      </w:pPr>
      <w:r w:rsidRPr="00090C64">
        <w:rPr>
          <w:lang w:eastAsia="zh-CN"/>
        </w:rPr>
        <w:t>Figure 4.3-2: Radiated points of reference of OTA AAS BS</w:t>
      </w:r>
    </w:p>
    <w:p w14:paraId="08906508" w14:textId="77777777" w:rsidR="00D57C09" w:rsidRPr="00090C64" w:rsidRDefault="00D57C09" w:rsidP="00D1299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1299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1299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1299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1299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1299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1299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1299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17214"/>
      <w:bookmarkStart w:id="398" w:name="_Toc67076295"/>
      <w:bookmarkStart w:id="399" w:name="_Toc67076834"/>
      <w:bookmarkStart w:id="400" w:name="_Toc74752716"/>
      <w:bookmarkStart w:id="401" w:name="_Toc74753256"/>
      <w:bookmarkStart w:id="402" w:name="_Toc74753793"/>
      <w:bookmarkStart w:id="403" w:name="_Toc76507116"/>
      <w:bookmarkStart w:id="404" w:name="_Toc83111267"/>
      <w:bookmarkStart w:id="405" w:name="_Toc89876919"/>
      <w:bookmarkStart w:id="406" w:name="_Toc98710454"/>
      <w:bookmarkStart w:id="407" w:name="_Toc130919790"/>
      <w:bookmarkStart w:id="408" w:name="_Toc137300336"/>
      <w:bookmarkStart w:id="409" w:name="_Toc138888669"/>
      <w:bookmarkStart w:id="410" w:name="_Toc145108678"/>
      <w:bookmarkStart w:id="411" w:name="_Toc155259820"/>
      <w:bookmarkStart w:id="412" w:name="_Toc219557317"/>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D12993">
      <w:r w:rsidRPr="00090C64">
        <w:t>The requirements in this specification apply to AAS BS of Wide Area BS, Medium Range BS and Local Area BS classes unless otherwise stated.</w:t>
      </w:r>
    </w:p>
    <w:p w14:paraId="3450D29F" w14:textId="13DD3452" w:rsidR="00D57C09" w:rsidRPr="00090C64" w:rsidRDefault="00D57C09" w:rsidP="00D1299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17215"/>
      <w:bookmarkStart w:id="420" w:name="_Toc67076296"/>
      <w:bookmarkStart w:id="421" w:name="_Toc67076835"/>
      <w:bookmarkStart w:id="422" w:name="_Toc74752717"/>
      <w:bookmarkStart w:id="423" w:name="_Toc74753257"/>
      <w:bookmarkStart w:id="424" w:name="_Toc74753794"/>
      <w:bookmarkStart w:id="425" w:name="_Toc76507117"/>
      <w:bookmarkStart w:id="426" w:name="_Toc83111268"/>
      <w:bookmarkStart w:id="427" w:name="_Toc89876920"/>
      <w:bookmarkStart w:id="428" w:name="_Toc98710455"/>
      <w:bookmarkStart w:id="429" w:name="_Toc130919791"/>
      <w:bookmarkStart w:id="430" w:name="_Toc137300337"/>
      <w:bookmarkStart w:id="431" w:name="_Toc138888670"/>
      <w:bookmarkStart w:id="432" w:name="_Toc145108679"/>
      <w:bookmarkStart w:id="433" w:name="_Toc155259821"/>
      <w:bookmarkStart w:id="434" w:name="_Toc219557318"/>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D1299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12993">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12993">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D1299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D1299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D12993">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D1299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D1299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D12993">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D1299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D1299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D1299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D1299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D1299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D1299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D1299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D12993">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D12993">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D1299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D1299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D1299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D12993">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D1299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D12993">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D1299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D1299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D1299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D1299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D1299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D1299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D12993">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D1299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D1299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D1299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D1299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D1299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D1299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D1299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D1299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12993">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17216"/>
      <w:bookmarkStart w:id="442" w:name="_Toc67076297"/>
      <w:bookmarkStart w:id="443" w:name="_Toc67076836"/>
      <w:bookmarkStart w:id="444" w:name="_Toc74752718"/>
      <w:bookmarkStart w:id="445" w:name="_Toc74753258"/>
      <w:bookmarkStart w:id="446" w:name="_Toc74753795"/>
      <w:bookmarkStart w:id="447" w:name="_Toc76507118"/>
      <w:bookmarkStart w:id="448" w:name="_Toc83111269"/>
      <w:bookmarkStart w:id="449" w:name="_Toc89876921"/>
      <w:bookmarkStart w:id="450" w:name="_Toc98710456"/>
      <w:bookmarkStart w:id="451" w:name="_Toc130919792"/>
      <w:bookmarkStart w:id="452" w:name="_Toc137300338"/>
      <w:bookmarkStart w:id="453" w:name="_Toc138888671"/>
      <w:bookmarkStart w:id="454" w:name="_Toc145108680"/>
      <w:bookmarkStart w:id="455" w:name="_Toc155259822"/>
      <w:bookmarkStart w:id="456" w:name="_Toc219557319"/>
      <w:r w:rsidRPr="00090C64">
        <w:rPr>
          <w:lang w:eastAsia="zh-CN"/>
        </w:rPr>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D1299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D1299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17217"/>
      <w:bookmarkStart w:id="464" w:name="_Toc67076298"/>
      <w:bookmarkStart w:id="465" w:name="_Toc67076837"/>
      <w:bookmarkStart w:id="466" w:name="_Toc74752719"/>
      <w:bookmarkStart w:id="467" w:name="_Toc74753259"/>
      <w:bookmarkStart w:id="468" w:name="_Toc74753796"/>
      <w:bookmarkStart w:id="469" w:name="_Toc76507119"/>
      <w:bookmarkStart w:id="470" w:name="_Toc83111270"/>
      <w:bookmarkStart w:id="471" w:name="_Toc89876922"/>
      <w:bookmarkStart w:id="472" w:name="_Toc98710457"/>
      <w:bookmarkStart w:id="473" w:name="_Toc130919793"/>
      <w:bookmarkStart w:id="474" w:name="_Toc137300339"/>
      <w:bookmarkStart w:id="475" w:name="_Toc138888672"/>
      <w:bookmarkStart w:id="476" w:name="_Toc145108681"/>
      <w:bookmarkStart w:id="477" w:name="_Toc155259823"/>
      <w:bookmarkStart w:id="478" w:name="_Toc219557320"/>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D1299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17218"/>
      <w:bookmarkStart w:id="486" w:name="_Toc67076299"/>
      <w:bookmarkStart w:id="487" w:name="_Toc67076838"/>
      <w:bookmarkStart w:id="488" w:name="_Toc74752720"/>
      <w:bookmarkStart w:id="489" w:name="_Toc74753260"/>
      <w:bookmarkStart w:id="490" w:name="_Toc74753797"/>
      <w:bookmarkStart w:id="491" w:name="_Toc76507120"/>
      <w:bookmarkStart w:id="492" w:name="_Toc83111271"/>
      <w:bookmarkStart w:id="493" w:name="_Toc89876923"/>
      <w:bookmarkStart w:id="494" w:name="_Toc98710458"/>
      <w:bookmarkStart w:id="495" w:name="_Toc130919794"/>
      <w:bookmarkStart w:id="496" w:name="_Toc137300340"/>
      <w:bookmarkStart w:id="497" w:name="_Toc138888673"/>
      <w:bookmarkStart w:id="498" w:name="_Toc145108682"/>
      <w:bookmarkStart w:id="499" w:name="_Toc155259824"/>
      <w:bookmarkStart w:id="500" w:name="_Toc219557321"/>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B9BA028" w14:textId="77777777" w:rsidR="00784C65" w:rsidRDefault="00784C65" w:rsidP="00D12993">
      <w:bookmarkStart w:id="501" w:name="_Toc21124840"/>
      <w:bookmarkStart w:id="502" w:name="_Toc29767830"/>
      <w:bookmarkStart w:id="503" w:name="_Toc36044272"/>
      <w:bookmarkStart w:id="504" w:name="_Toc37230177"/>
      <w:bookmarkStart w:id="505" w:name="_Toc45907320"/>
      <w:bookmarkStart w:id="506" w:name="_Toc53181425"/>
      <w:bookmarkStart w:id="50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D1299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D12993">
      <w:pPr>
        <w:pStyle w:val="B10"/>
      </w:pPr>
      <w:r w:rsidRPr="00EF2F0E">
        <w:t>-</w:t>
      </w:r>
      <w:r w:rsidRPr="00EF2F0E">
        <w:tab/>
        <w:t>All TAB connectors are single band TAB connectors.</w:t>
      </w:r>
    </w:p>
    <w:p w14:paraId="3C718C27" w14:textId="77777777" w:rsidR="00784C65" w:rsidRPr="00EF2F0E" w:rsidRDefault="00784C65" w:rsidP="00D1299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D1299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D12993">
      <w:pPr>
        <w:pStyle w:val="B10"/>
      </w:pPr>
      <w:r w:rsidRPr="00EF2F0E">
        <w:t>-</w:t>
      </w:r>
      <w:r w:rsidRPr="00EF2F0E">
        <w:tab/>
        <w:t>All TAB connectors are multiband TAB connectors.</w:t>
      </w:r>
    </w:p>
    <w:p w14:paraId="1F77C9EB" w14:textId="77777777" w:rsidR="00784C65" w:rsidRPr="00EF2F0E" w:rsidRDefault="00784C65" w:rsidP="00D1299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D1299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D1299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D1299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D1299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D1299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D1299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D12993">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D1299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D12993">
      <w:pPr>
        <w:pStyle w:val="B10"/>
      </w:pPr>
      <w:r w:rsidRPr="00EF2F0E">
        <w:t>-</w:t>
      </w:r>
      <w:r w:rsidRPr="00EF2F0E">
        <w:tab/>
        <w:t>All RIBs are single band RIBs.</w:t>
      </w:r>
    </w:p>
    <w:p w14:paraId="26866F77" w14:textId="77777777" w:rsidR="00784C65" w:rsidRPr="00EF2F0E" w:rsidRDefault="00784C65" w:rsidP="00D1299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D1299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D12993">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D1299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D1299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D1299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8" w:name="_Toc67076300"/>
      <w:bookmarkStart w:id="509" w:name="_Toc67076839"/>
      <w:bookmarkStart w:id="510" w:name="_Toc74752721"/>
      <w:bookmarkStart w:id="511" w:name="_Toc74753261"/>
      <w:bookmarkStart w:id="512" w:name="_Toc74753798"/>
      <w:bookmarkStart w:id="513" w:name="_Toc76507121"/>
      <w:bookmarkStart w:id="514" w:name="_Toc83111272"/>
      <w:bookmarkStart w:id="515" w:name="_Toc89876924"/>
      <w:bookmarkStart w:id="516" w:name="_Toc98710459"/>
      <w:bookmarkStart w:id="517" w:name="_Toc130919795"/>
      <w:bookmarkStart w:id="518" w:name="_Toc137300341"/>
      <w:bookmarkStart w:id="519" w:name="_Toc138888674"/>
      <w:bookmarkStart w:id="520" w:name="_Toc145108683"/>
      <w:bookmarkStart w:id="521" w:name="_Toc155259825"/>
      <w:bookmarkStart w:id="522" w:name="_Toc219557322"/>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17220"/>
      <w:bookmarkStart w:id="530" w:name="_Toc67076301"/>
      <w:bookmarkStart w:id="531" w:name="_Toc67076840"/>
      <w:bookmarkStart w:id="532" w:name="_Toc74752722"/>
      <w:bookmarkStart w:id="533" w:name="_Toc74753262"/>
      <w:bookmarkStart w:id="534" w:name="_Toc74753799"/>
      <w:bookmarkStart w:id="535" w:name="_Toc76507122"/>
      <w:bookmarkStart w:id="536" w:name="_Toc83111273"/>
      <w:bookmarkStart w:id="537" w:name="_Toc89876925"/>
      <w:bookmarkStart w:id="538" w:name="_Toc98710460"/>
      <w:bookmarkStart w:id="539" w:name="_Toc130919796"/>
      <w:bookmarkStart w:id="540" w:name="_Toc137300342"/>
      <w:bookmarkStart w:id="541" w:name="_Toc138888675"/>
      <w:bookmarkStart w:id="542" w:name="_Toc145108684"/>
      <w:bookmarkStart w:id="543" w:name="_Toc155259826"/>
      <w:bookmarkStart w:id="544" w:name="_Toc219557323"/>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D1299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12993">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830183454" r:id="rId22"/>
        </w:object>
      </w:r>
    </w:p>
    <w:p w14:paraId="5E61A94C" w14:textId="77777777" w:rsidR="00D57C09" w:rsidRPr="00090C64" w:rsidRDefault="00D57C09" w:rsidP="00D12993">
      <w:pPr>
        <w:pStyle w:val="TF"/>
      </w:pPr>
      <w:r w:rsidRPr="00090C64">
        <w:t>Figure 4.8.1-1: Transmitter test interfaces</w:t>
      </w:r>
    </w:p>
    <w:p w14:paraId="63A8A931" w14:textId="77777777" w:rsidR="00D57C09" w:rsidRPr="00090C64" w:rsidRDefault="00D57C09" w:rsidP="00D12993">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830183455" r:id="rId24"/>
        </w:object>
      </w:r>
    </w:p>
    <w:p w14:paraId="586F9BCF" w14:textId="77777777" w:rsidR="00D57C09" w:rsidRPr="00090C64" w:rsidRDefault="00D57C09" w:rsidP="00D12993">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17221"/>
      <w:bookmarkStart w:id="552" w:name="_Toc67076302"/>
      <w:bookmarkStart w:id="553" w:name="_Toc67076841"/>
      <w:bookmarkStart w:id="554" w:name="_Toc74752723"/>
      <w:bookmarkStart w:id="555" w:name="_Toc74753263"/>
      <w:bookmarkStart w:id="556" w:name="_Toc74753800"/>
      <w:bookmarkStart w:id="557" w:name="_Toc76507123"/>
      <w:bookmarkStart w:id="558" w:name="_Toc83111274"/>
      <w:bookmarkStart w:id="559" w:name="_Toc89876926"/>
      <w:bookmarkStart w:id="560" w:name="_Toc98710461"/>
      <w:bookmarkStart w:id="561" w:name="_Toc130919797"/>
      <w:bookmarkStart w:id="562" w:name="_Toc137300343"/>
      <w:bookmarkStart w:id="563" w:name="_Toc138888676"/>
      <w:bookmarkStart w:id="564" w:name="_Toc145108685"/>
      <w:bookmarkStart w:id="565" w:name="_Toc155259827"/>
      <w:bookmarkStart w:id="566" w:name="_Toc219557324"/>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D1299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D12993">
      <w:pPr>
        <w:pStyle w:val="TH"/>
      </w:pPr>
      <w:r w:rsidRPr="00090C64">
        <w:object w:dxaOrig="10259" w:dyaOrig="4212" w14:anchorId="05535C2C">
          <v:shape id="_x0000_i1032" type="#_x0000_t75" style="width:478pt;height:195.5pt" o:ole="">
            <v:imagedata r:id="rId25" o:title=""/>
          </v:shape>
          <o:OLEObject Type="Embed" ProgID="Word.Picture.8" ShapeID="_x0000_i1032" DrawAspect="Content" ObjectID="_1830183456" r:id="rId26"/>
        </w:object>
      </w:r>
    </w:p>
    <w:p w14:paraId="08E45321" w14:textId="77777777" w:rsidR="00D57C09" w:rsidRPr="00090C64" w:rsidRDefault="00D57C09" w:rsidP="00D12993">
      <w:pPr>
        <w:pStyle w:val="TF"/>
      </w:pPr>
      <w:r w:rsidRPr="00090C64">
        <w:t>Figure 4.8.2-1: Receiver test interfaces</w:t>
      </w:r>
    </w:p>
    <w:p w14:paraId="3A55C353" w14:textId="77777777" w:rsidR="00D57C09" w:rsidRPr="00090C64" w:rsidRDefault="00D57C09" w:rsidP="00D12993">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830183457" r:id="rId28"/>
        </w:object>
      </w:r>
    </w:p>
    <w:p w14:paraId="073312AF" w14:textId="77777777" w:rsidR="00D57C09" w:rsidRPr="00090C64" w:rsidRDefault="00D57C09" w:rsidP="00D12993">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17222"/>
      <w:bookmarkStart w:id="575" w:name="_Toc67076303"/>
      <w:bookmarkStart w:id="576" w:name="_Toc67076842"/>
      <w:bookmarkStart w:id="577" w:name="_Toc74752724"/>
      <w:bookmarkStart w:id="578" w:name="_Toc74753264"/>
      <w:bookmarkStart w:id="579" w:name="_Toc74753801"/>
      <w:bookmarkStart w:id="580" w:name="_Toc76507124"/>
      <w:bookmarkStart w:id="581" w:name="_Toc83111275"/>
      <w:bookmarkStart w:id="582" w:name="_Toc89876927"/>
      <w:bookmarkStart w:id="583" w:name="_Toc98710462"/>
      <w:bookmarkStart w:id="584" w:name="_Toc130919798"/>
      <w:bookmarkStart w:id="585" w:name="_Toc137300344"/>
      <w:bookmarkStart w:id="586" w:name="_Toc138888677"/>
      <w:bookmarkStart w:id="587" w:name="_Toc145108686"/>
      <w:bookmarkStart w:id="588" w:name="_Toc155259828"/>
      <w:bookmarkStart w:id="589" w:name="_Toc219557325"/>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D1299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17223"/>
      <w:bookmarkStart w:id="597" w:name="_Toc67076304"/>
      <w:bookmarkStart w:id="598" w:name="_Toc67076843"/>
      <w:bookmarkStart w:id="599" w:name="_Toc74752725"/>
      <w:bookmarkStart w:id="600" w:name="_Toc74753265"/>
      <w:bookmarkStart w:id="601" w:name="_Toc74753802"/>
      <w:bookmarkStart w:id="602" w:name="_Toc76507125"/>
      <w:bookmarkStart w:id="603" w:name="_Toc83111276"/>
      <w:bookmarkStart w:id="604" w:name="_Toc89876928"/>
      <w:bookmarkStart w:id="605" w:name="_Toc98710463"/>
      <w:bookmarkStart w:id="606" w:name="_Toc130919799"/>
      <w:bookmarkStart w:id="607" w:name="_Toc137300345"/>
      <w:bookmarkStart w:id="608" w:name="_Toc138888678"/>
      <w:bookmarkStart w:id="609" w:name="_Toc145108687"/>
      <w:bookmarkStart w:id="610" w:name="_Toc155259829"/>
      <w:bookmarkStart w:id="611" w:name="_Toc219557326"/>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D1299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17224"/>
      <w:bookmarkStart w:id="619" w:name="_Toc67076305"/>
      <w:bookmarkStart w:id="620" w:name="_Toc67076844"/>
      <w:bookmarkStart w:id="621" w:name="_Toc74752726"/>
      <w:bookmarkStart w:id="622" w:name="_Toc74753266"/>
      <w:bookmarkStart w:id="623" w:name="_Toc74753803"/>
      <w:bookmarkStart w:id="624" w:name="_Toc76507126"/>
      <w:bookmarkStart w:id="625" w:name="_Toc83111277"/>
      <w:bookmarkStart w:id="626" w:name="_Toc89876929"/>
      <w:bookmarkStart w:id="627" w:name="_Toc98710464"/>
      <w:bookmarkStart w:id="628" w:name="_Toc130919800"/>
      <w:bookmarkStart w:id="629" w:name="_Toc137300346"/>
      <w:bookmarkStart w:id="630" w:name="_Toc138888679"/>
      <w:bookmarkStart w:id="631" w:name="_Toc145108688"/>
      <w:bookmarkStart w:id="632" w:name="_Toc155259830"/>
      <w:bookmarkStart w:id="633" w:name="_Toc219557327"/>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D12993">
      <w:r w:rsidRPr="00090C64">
        <w:t>A radiated capability set is defined as the AAS BS capability to support certain RAT combinations in an operating band.</w:t>
      </w:r>
    </w:p>
    <w:p w14:paraId="649E4014" w14:textId="77777777" w:rsidR="00D57C09" w:rsidRPr="00090C64" w:rsidRDefault="00D57C09" w:rsidP="00D12993">
      <w:r w:rsidRPr="00090C64">
        <w:t>The manufacturer shall declare (D9.25) the supported radiated capability set(s) according to table 4.9-1 for each supported operating band.</w:t>
      </w:r>
    </w:p>
    <w:p w14:paraId="260D2086" w14:textId="77777777" w:rsidR="00D57C09" w:rsidRPr="00090C64" w:rsidRDefault="00D57C09" w:rsidP="00D12993">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D12993">
            <w:pPr>
              <w:pStyle w:val="TAH"/>
              <w:rPr>
                <w:bCs/>
              </w:rPr>
            </w:pPr>
            <w:r w:rsidRPr="00090C64">
              <w:t>Radiated capability Set supported by the AAS BS</w:t>
            </w:r>
          </w:p>
        </w:tc>
        <w:tc>
          <w:tcPr>
            <w:tcW w:w="1275" w:type="dxa"/>
          </w:tcPr>
          <w:p w14:paraId="49062540" w14:textId="77777777" w:rsidR="00C45ABA" w:rsidRPr="00090C64" w:rsidRDefault="00C45ABA" w:rsidP="00D12993">
            <w:pPr>
              <w:pStyle w:val="TAH"/>
            </w:pPr>
            <w:r w:rsidRPr="00090C64">
              <w:t>RCSA1</w:t>
            </w:r>
          </w:p>
        </w:tc>
        <w:tc>
          <w:tcPr>
            <w:tcW w:w="1134" w:type="dxa"/>
          </w:tcPr>
          <w:p w14:paraId="0BCFD534" w14:textId="77777777" w:rsidR="00C45ABA" w:rsidRPr="00090C64" w:rsidRDefault="00C45ABA" w:rsidP="00D12993">
            <w:pPr>
              <w:pStyle w:val="TAH"/>
            </w:pPr>
            <w:r w:rsidRPr="00090C64">
              <w:t>RCSA2</w:t>
            </w:r>
          </w:p>
        </w:tc>
        <w:tc>
          <w:tcPr>
            <w:tcW w:w="1134" w:type="dxa"/>
          </w:tcPr>
          <w:p w14:paraId="3F32F446" w14:textId="77777777" w:rsidR="00C45ABA" w:rsidRPr="00090C64" w:rsidRDefault="00C45ABA" w:rsidP="00D12993">
            <w:pPr>
              <w:pStyle w:val="TAH"/>
            </w:pPr>
            <w:r w:rsidRPr="00090C64">
              <w:t>RCSA3</w:t>
            </w:r>
          </w:p>
        </w:tc>
        <w:tc>
          <w:tcPr>
            <w:tcW w:w="1134" w:type="dxa"/>
          </w:tcPr>
          <w:p w14:paraId="20D1E6BE" w14:textId="77777777" w:rsidR="00C45ABA" w:rsidRPr="00090C64" w:rsidRDefault="00C45ABA" w:rsidP="00D12993">
            <w:pPr>
              <w:pStyle w:val="TAH"/>
            </w:pPr>
            <w:r w:rsidRPr="00090C64">
              <w:t>RCSA3A</w:t>
            </w:r>
          </w:p>
        </w:tc>
        <w:tc>
          <w:tcPr>
            <w:tcW w:w="1134" w:type="dxa"/>
          </w:tcPr>
          <w:p w14:paraId="12C4B3B1" w14:textId="51961208" w:rsidR="00C45ABA" w:rsidRPr="00090C64" w:rsidRDefault="00C45ABA" w:rsidP="00D12993">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D12993">
            <w:pPr>
              <w:pStyle w:val="TAH"/>
            </w:pPr>
            <w:r w:rsidRPr="00090C64">
              <w:t>RCSA4</w:t>
            </w:r>
          </w:p>
        </w:tc>
        <w:tc>
          <w:tcPr>
            <w:tcW w:w="1276" w:type="dxa"/>
          </w:tcPr>
          <w:p w14:paraId="6B527101" w14:textId="77777777" w:rsidR="00C45ABA" w:rsidRPr="00090C64" w:rsidRDefault="00C45ABA" w:rsidP="00D12993">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D12993">
            <w:pPr>
              <w:pStyle w:val="TAH"/>
            </w:pPr>
            <w:r w:rsidRPr="00090C64">
              <w:t>Supported RATs</w:t>
            </w:r>
          </w:p>
        </w:tc>
        <w:tc>
          <w:tcPr>
            <w:tcW w:w="1275" w:type="dxa"/>
          </w:tcPr>
          <w:p w14:paraId="44C06343" w14:textId="77777777" w:rsidR="00C45ABA" w:rsidRPr="00090C64" w:rsidRDefault="00C45ABA" w:rsidP="00D12993">
            <w:pPr>
              <w:pStyle w:val="TAH"/>
            </w:pPr>
            <w:r w:rsidRPr="00090C64">
              <w:t>AAS BS supports MSR operation of UTRA only in the band</w:t>
            </w:r>
          </w:p>
        </w:tc>
        <w:tc>
          <w:tcPr>
            <w:tcW w:w="1134" w:type="dxa"/>
          </w:tcPr>
          <w:p w14:paraId="23ACCB72" w14:textId="77777777" w:rsidR="00C45ABA" w:rsidRPr="00090C64" w:rsidRDefault="00C45ABA" w:rsidP="00D12993">
            <w:pPr>
              <w:pStyle w:val="TAH"/>
            </w:pPr>
            <w:r w:rsidRPr="00090C64">
              <w:t>AAS BS supports MSR operation of E-UTRA only in the band</w:t>
            </w:r>
          </w:p>
        </w:tc>
        <w:tc>
          <w:tcPr>
            <w:tcW w:w="1134" w:type="dxa"/>
          </w:tcPr>
          <w:p w14:paraId="3705A08B" w14:textId="77777777" w:rsidR="00C45ABA" w:rsidRPr="00090C64" w:rsidRDefault="00C45ABA" w:rsidP="00D12993">
            <w:pPr>
              <w:pStyle w:val="TAH"/>
            </w:pPr>
            <w:r w:rsidRPr="00090C64">
              <w:t>AAS BS supports MSR E-UTRA and UTRA in the band</w:t>
            </w:r>
          </w:p>
        </w:tc>
        <w:tc>
          <w:tcPr>
            <w:tcW w:w="1134" w:type="dxa"/>
          </w:tcPr>
          <w:p w14:paraId="6DECBCF3" w14:textId="3ADFE905" w:rsidR="00C45ABA" w:rsidRPr="00090C64" w:rsidRDefault="00C45ABA" w:rsidP="00D12993">
            <w:pPr>
              <w:pStyle w:val="TAH"/>
            </w:pPr>
            <w:r w:rsidRPr="00E84EF6">
              <w:t>AAS BS supports MSR NR and E-UTRA in the band</w:t>
            </w:r>
          </w:p>
        </w:tc>
        <w:tc>
          <w:tcPr>
            <w:tcW w:w="1134" w:type="dxa"/>
            <w:vAlign w:val="center"/>
          </w:tcPr>
          <w:p w14:paraId="717168F6" w14:textId="79F82D34" w:rsidR="00C45ABA" w:rsidRPr="00090C64" w:rsidRDefault="00C45ABA" w:rsidP="00D12993">
            <w:pPr>
              <w:pStyle w:val="TAH"/>
            </w:pPr>
            <w:r w:rsidRPr="00E84EF6">
              <w:t xml:space="preserve">AAS BS supports MSR NR, E-UTRA and UTRA in the band </w:t>
            </w:r>
          </w:p>
        </w:tc>
        <w:tc>
          <w:tcPr>
            <w:tcW w:w="1134" w:type="dxa"/>
          </w:tcPr>
          <w:p w14:paraId="2E19A8EB" w14:textId="498E4171" w:rsidR="00C45ABA" w:rsidRPr="00090C64" w:rsidRDefault="00C45ABA" w:rsidP="00D12993">
            <w:pPr>
              <w:pStyle w:val="TAH"/>
            </w:pPr>
            <w:r w:rsidRPr="00090C64">
              <w:t>AAS BS supports single-RAT UTRA in the band</w:t>
            </w:r>
          </w:p>
        </w:tc>
        <w:tc>
          <w:tcPr>
            <w:tcW w:w="1276" w:type="dxa"/>
          </w:tcPr>
          <w:p w14:paraId="297215EA" w14:textId="77777777" w:rsidR="00C45ABA" w:rsidRPr="00090C64" w:rsidRDefault="00C45ABA" w:rsidP="00D12993">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D12993">
            <w:pPr>
              <w:pStyle w:val="TAC"/>
            </w:pPr>
            <w:r w:rsidRPr="00090C64">
              <w:t>Supported configurations</w:t>
            </w:r>
          </w:p>
        </w:tc>
        <w:tc>
          <w:tcPr>
            <w:tcW w:w="1275" w:type="dxa"/>
          </w:tcPr>
          <w:p w14:paraId="077E20BD" w14:textId="77777777" w:rsidR="00C45ABA" w:rsidRPr="00090C64" w:rsidRDefault="00C45ABA" w:rsidP="00D12993">
            <w:pPr>
              <w:pStyle w:val="TAC"/>
            </w:pPr>
            <w:r w:rsidRPr="00090C64">
              <w:t>SR UTRA (SC, MC)</w:t>
            </w:r>
          </w:p>
        </w:tc>
        <w:tc>
          <w:tcPr>
            <w:tcW w:w="1134" w:type="dxa"/>
          </w:tcPr>
          <w:p w14:paraId="0CBA998D" w14:textId="77777777" w:rsidR="00C45ABA" w:rsidRPr="00090C64" w:rsidRDefault="00C45ABA" w:rsidP="00D12993">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D12993">
            <w:pPr>
              <w:pStyle w:val="TAC"/>
            </w:pPr>
            <w:r w:rsidRPr="00090C64">
              <w:t>MR UTRA + E</w:t>
            </w:r>
            <w:r w:rsidRPr="00090C64">
              <w:noBreakHyphen/>
              <w:t>UTRA</w:t>
            </w:r>
          </w:p>
          <w:p w14:paraId="65F057B9" w14:textId="77777777" w:rsidR="00C45ABA" w:rsidRPr="00090C64" w:rsidRDefault="00C45ABA" w:rsidP="00D12993">
            <w:pPr>
              <w:pStyle w:val="TAC"/>
            </w:pPr>
          </w:p>
          <w:p w14:paraId="5062304B" w14:textId="77777777" w:rsidR="00C45ABA" w:rsidRPr="00090C64" w:rsidRDefault="00C45ABA" w:rsidP="00D12993">
            <w:pPr>
              <w:pStyle w:val="TAC"/>
            </w:pPr>
            <w:r w:rsidRPr="00090C64">
              <w:t>SR UTRA (SC, MC)</w:t>
            </w:r>
          </w:p>
          <w:p w14:paraId="61E39026" w14:textId="77777777" w:rsidR="00C45ABA" w:rsidRPr="00090C64" w:rsidRDefault="00C45ABA" w:rsidP="00D12993">
            <w:pPr>
              <w:pStyle w:val="TAC"/>
            </w:pPr>
          </w:p>
          <w:p w14:paraId="721DF903" w14:textId="77777777" w:rsidR="00C45ABA" w:rsidRPr="00090C64" w:rsidRDefault="00C45ABA" w:rsidP="00D12993">
            <w:pPr>
              <w:pStyle w:val="TAC"/>
              <w:rPr>
                <w:b/>
                <w:bCs/>
              </w:rPr>
            </w:pPr>
            <w:r w:rsidRPr="00090C64">
              <w:t>SR E-UTRA (SC, MC, CA)</w:t>
            </w:r>
          </w:p>
        </w:tc>
        <w:tc>
          <w:tcPr>
            <w:tcW w:w="1134" w:type="dxa"/>
          </w:tcPr>
          <w:p w14:paraId="02E6E7EC" w14:textId="77777777" w:rsidR="00C45ABA" w:rsidRPr="00090C64" w:rsidRDefault="00C45ABA" w:rsidP="00D12993">
            <w:pPr>
              <w:pStyle w:val="TAC"/>
            </w:pPr>
            <w:r w:rsidRPr="00090C64">
              <w:t>MR E-UTRA + NR</w:t>
            </w:r>
          </w:p>
          <w:p w14:paraId="6F5BF7B6" w14:textId="77777777" w:rsidR="00C45ABA" w:rsidRPr="00090C64" w:rsidRDefault="00C45ABA" w:rsidP="00D12993">
            <w:pPr>
              <w:pStyle w:val="TAC"/>
            </w:pPr>
          </w:p>
          <w:p w14:paraId="363AFD0D" w14:textId="77777777" w:rsidR="00C45ABA" w:rsidRPr="00090C64" w:rsidRDefault="00C45ABA" w:rsidP="00D12993">
            <w:pPr>
              <w:pStyle w:val="TAC"/>
            </w:pPr>
            <w:r w:rsidRPr="00090C64">
              <w:t>SR NR (SC, MC, CA)</w:t>
            </w:r>
          </w:p>
          <w:p w14:paraId="100AB6EA" w14:textId="77777777" w:rsidR="00C45ABA" w:rsidRPr="00090C64" w:rsidRDefault="00C45ABA" w:rsidP="00D12993">
            <w:pPr>
              <w:pStyle w:val="TAC"/>
            </w:pPr>
          </w:p>
          <w:p w14:paraId="0617E4A9" w14:textId="77777777" w:rsidR="00C45ABA" w:rsidRPr="00090C64" w:rsidRDefault="00C45ABA" w:rsidP="00D12993">
            <w:pPr>
              <w:pStyle w:val="TAC"/>
            </w:pPr>
            <w:r w:rsidRPr="00090C64">
              <w:t>SR E-UTRA (SC, MC, CA)</w:t>
            </w:r>
          </w:p>
        </w:tc>
        <w:tc>
          <w:tcPr>
            <w:tcW w:w="1134" w:type="dxa"/>
          </w:tcPr>
          <w:p w14:paraId="40EB26DE" w14:textId="77777777" w:rsidR="00C45ABA" w:rsidRPr="00E84EF6" w:rsidRDefault="00C45ABA" w:rsidP="00D12993">
            <w:pPr>
              <w:pStyle w:val="TAC"/>
              <w:rPr>
                <w:sz w:val="36"/>
                <w:szCs w:val="36"/>
                <w:lang w:val="pl-PL"/>
              </w:rPr>
            </w:pPr>
            <w:r w:rsidRPr="00E84EF6">
              <w:rPr>
                <w:lang w:val="pl-PL"/>
              </w:rPr>
              <w:t>SR UTRA (SC, MC)</w:t>
            </w:r>
          </w:p>
          <w:p w14:paraId="183ED99C" w14:textId="77777777" w:rsidR="00C45ABA" w:rsidRPr="00E84EF6" w:rsidRDefault="00C45ABA" w:rsidP="00D12993">
            <w:pPr>
              <w:pStyle w:val="TAC"/>
              <w:rPr>
                <w:sz w:val="36"/>
                <w:szCs w:val="36"/>
                <w:lang w:val="pl-PL"/>
              </w:rPr>
            </w:pPr>
            <w:r w:rsidRPr="00E84EF6">
              <w:rPr>
                <w:lang w:val="pl-PL"/>
              </w:rPr>
              <w:t> </w:t>
            </w:r>
          </w:p>
          <w:p w14:paraId="3E2EE9AC" w14:textId="77777777" w:rsidR="00C45ABA" w:rsidRPr="00E84EF6" w:rsidRDefault="00C45ABA" w:rsidP="00D12993">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D12993">
            <w:pPr>
              <w:pStyle w:val="TAC"/>
              <w:rPr>
                <w:sz w:val="36"/>
                <w:szCs w:val="36"/>
                <w:lang w:val="sv-SE"/>
              </w:rPr>
            </w:pPr>
            <w:r w:rsidRPr="00E84EF6">
              <w:rPr>
                <w:lang w:val="pl-PL"/>
              </w:rPr>
              <w:t> </w:t>
            </w:r>
          </w:p>
          <w:p w14:paraId="00118EF3" w14:textId="77777777" w:rsidR="00C45ABA" w:rsidRPr="00E84EF6" w:rsidRDefault="00C45ABA" w:rsidP="00D12993">
            <w:pPr>
              <w:pStyle w:val="TAC"/>
              <w:rPr>
                <w:sz w:val="36"/>
                <w:szCs w:val="36"/>
              </w:rPr>
            </w:pPr>
            <w:r w:rsidRPr="00E84EF6">
              <w:t>SR NR (SC, MC, CA)</w:t>
            </w:r>
          </w:p>
          <w:p w14:paraId="3CA5AAC3" w14:textId="77777777" w:rsidR="00C45ABA" w:rsidRPr="00E84EF6" w:rsidRDefault="00C45ABA" w:rsidP="00D12993">
            <w:pPr>
              <w:pStyle w:val="TAC"/>
              <w:rPr>
                <w:sz w:val="36"/>
                <w:szCs w:val="36"/>
              </w:rPr>
            </w:pPr>
            <w:r w:rsidRPr="00E84EF6">
              <w:t> </w:t>
            </w:r>
          </w:p>
          <w:p w14:paraId="3A94D44E" w14:textId="77777777" w:rsidR="00C45ABA" w:rsidRPr="00E84EF6" w:rsidRDefault="00C45ABA" w:rsidP="00D12993">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D12993">
            <w:pPr>
              <w:pStyle w:val="TAC"/>
              <w:rPr>
                <w:sz w:val="36"/>
                <w:szCs w:val="36"/>
                <w:lang w:val="sv-SE"/>
              </w:rPr>
            </w:pPr>
            <w:r w:rsidRPr="00E84EF6">
              <w:t> </w:t>
            </w:r>
          </w:p>
          <w:p w14:paraId="24311681" w14:textId="77777777" w:rsidR="00C45ABA" w:rsidRPr="00E84EF6" w:rsidRDefault="00C45ABA" w:rsidP="00D12993">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D12993">
            <w:pPr>
              <w:pStyle w:val="TAC"/>
              <w:rPr>
                <w:sz w:val="36"/>
                <w:szCs w:val="36"/>
                <w:lang w:val="sv-SE"/>
              </w:rPr>
            </w:pPr>
            <w:r w:rsidRPr="00E84EF6">
              <w:t> </w:t>
            </w:r>
          </w:p>
          <w:p w14:paraId="494A828D" w14:textId="77777777" w:rsidR="00C45ABA" w:rsidRPr="00E84EF6" w:rsidRDefault="00C45ABA" w:rsidP="00D12993">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D12993">
            <w:pPr>
              <w:pStyle w:val="TAC"/>
              <w:rPr>
                <w:sz w:val="36"/>
                <w:szCs w:val="36"/>
              </w:rPr>
            </w:pPr>
            <w:r w:rsidRPr="00E84EF6">
              <w:t> </w:t>
            </w:r>
          </w:p>
          <w:p w14:paraId="6A7021DB" w14:textId="0F739DD9" w:rsidR="00C45ABA" w:rsidRPr="00090C64" w:rsidRDefault="00C45ABA" w:rsidP="00D12993">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D12993">
            <w:pPr>
              <w:pStyle w:val="TAC"/>
            </w:pPr>
            <w:r w:rsidRPr="00090C64">
              <w:t>SR UTRA (SC, MC)</w:t>
            </w:r>
          </w:p>
        </w:tc>
        <w:tc>
          <w:tcPr>
            <w:tcW w:w="1276" w:type="dxa"/>
          </w:tcPr>
          <w:p w14:paraId="2548EB10" w14:textId="77777777" w:rsidR="00C45ABA" w:rsidRPr="00090C64" w:rsidRDefault="00C45ABA" w:rsidP="00D12993">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D12993">
            <w:pPr>
              <w:pStyle w:val="TAC"/>
            </w:pPr>
            <w:r w:rsidRPr="00090C64">
              <w:t>Applicable BC</w:t>
            </w:r>
          </w:p>
        </w:tc>
        <w:tc>
          <w:tcPr>
            <w:tcW w:w="1275" w:type="dxa"/>
          </w:tcPr>
          <w:p w14:paraId="2BA94617" w14:textId="77777777" w:rsidR="00C45ABA" w:rsidRPr="00090C64" w:rsidRDefault="00C45ABA" w:rsidP="00D12993">
            <w:pPr>
              <w:pStyle w:val="TAC"/>
            </w:pPr>
            <w:r w:rsidRPr="00090C64">
              <w:t>BC1, BC2 or BC3</w:t>
            </w:r>
          </w:p>
        </w:tc>
        <w:tc>
          <w:tcPr>
            <w:tcW w:w="1134" w:type="dxa"/>
          </w:tcPr>
          <w:p w14:paraId="17F2AAD6" w14:textId="77777777" w:rsidR="00C45ABA" w:rsidRPr="00090C64" w:rsidRDefault="00C45ABA" w:rsidP="00D12993">
            <w:pPr>
              <w:pStyle w:val="TAC"/>
            </w:pPr>
            <w:r w:rsidRPr="00090C64">
              <w:t>BC1, BC2 or BC3</w:t>
            </w:r>
          </w:p>
        </w:tc>
        <w:tc>
          <w:tcPr>
            <w:tcW w:w="1134" w:type="dxa"/>
          </w:tcPr>
          <w:p w14:paraId="53909C59" w14:textId="77777777" w:rsidR="00C45ABA" w:rsidRPr="00090C64" w:rsidRDefault="00C45ABA" w:rsidP="00D12993">
            <w:pPr>
              <w:pStyle w:val="TAC"/>
            </w:pPr>
            <w:r w:rsidRPr="00090C64">
              <w:t>BC1, BC2 or BC3</w:t>
            </w:r>
          </w:p>
        </w:tc>
        <w:tc>
          <w:tcPr>
            <w:tcW w:w="1134" w:type="dxa"/>
          </w:tcPr>
          <w:p w14:paraId="6DCADC8B" w14:textId="77777777" w:rsidR="00C45ABA" w:rsidRPr="00090C64" w:rsidRDefault="00C45ABA" w:rsidP="00D12993">
            <w:pPr>
              <w:pStyle w:val="TAC"/>
            </w:pPr>
            <w:r w:rsidRPr="00090C64">
              <w:t>BC1, BC2 or BC3</w:t>
            </w:r>
          </w:p>
        </w:tc>
        <w:tc>
          <w:tcPr>
            <w:tcW w:w="1134" w:type="dxa"/>
          </w:tcPr>
          <w:p w14:paraId="5E90A68D" w14:textId="617B3BE9" w:rsidR="00C45ABA" w:rsidRPr="00090C64" w:rsidRDefault="00C45ABA" w:rsidP="00D12993">
            <w:pPr>
              <w:pStyle w:val="TAC"/>
            </w:pPr>
            <w:r w:rsidRPr="00E84EF6">
              <w:t>BC1, BC2</w:t>
            </w:r>
          </w:p>
        </w:tc>
        <w:tc>
          <w:tcPr>
            <w:tcW w:w="1134" w:type="dxa"/>
          </w:tcPr>
          <w:p w14:paraId="1A7BB503" w14:textId="6A97D9EF" w:rsidR="00C45ABA" w:rsidRPr="00090C64" w:rsidRDefault="00C45ABA" w:rsidP="00D12993">
            <w:pPr>
              <w:pStyle w:val="TAC"/>
            </w:pPr>
            <w:r w:rsidRPr="00090C64">
              <w:t>BC1, BC2 or BC3</w:t>
            </w:r>
          </w:p>
        </w:tc>
        <w:tc>
          <w:tcPr>
            <w:tcW w:w="1276" w:type="dxa"/>
          </w:tcPr>
          <w:p w14:paraId="16DBF8F4" w14:textId="77777777" w:rsidR="00C45ABA" w:rsidRPr="00090C64" w:rsidRDefault="00C45ABA" w:rsidP="00D12993">
            <w:pPr>
              <w:pStyle w:val="TAC"/>
            </w:pPr>
            <w:r w:rsidRPr="00090C64">
              <w:t>BC1, BC2 or BC3</w:t>
            </w:r>
          </w:p>
        </w:tc>
      </w:tr>
    </w:tbl>
    <w:p w14:paraId="2C72615B" w14:textId="77777777" w:rsidR="00D57C09" w:rsidRPr="00090C64" w:rsidRDefault="00D57C09" w:rsidP="00D12993"/>
    <w:p w14:paraId="3B0DB879" w14:textId="21169A62" w:rsidR="00D57C09" w:rsidRPr="00090C64" w:rsidRDefault="00D57C09" w:rsidP="00D1299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D1299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17225"/>
      <w:bookmarkStart w:id="641" w:name="_Toc67076306"/>
      <w:bookmarkStart w:id="642" w:name="_Toc67076845"/>
      <w:bookmarkStart w:id="643" w:name="_Toc74752727"/>
      <w:bookmarkStart w:id="644" w:name="_Toc74753267"/>
      <w:bookmarkStart w:id="645" w:name="_Toc74753804"/>
      <w:bookmarkStart w:id="646" w:name="_Toc76507127"/>
      <w:bookmarkStart w:id="647" w:name="_Toc83111278"/>
      <w:bookmarkStart w:id="648" w:name="_Toc89876930"/>
      <w:bookmarkStart w:id="649" w:name="_Toc98710465"/>
      <w:bookmarkStart w:id="650" w:name="_Toc130919801"/>
      <w:bookmarkStart w:id="651" w:name="_Toc137300347"/>
      <w:bookmarkStart w:id="652" w:name="_Toc138888680"/>
      <w:bookmarkStart w:id="653" w:name="_Toc145108689"/>
      <w:bookmarkStart w:id="654" w:name="_Toc155259831"/>
      <w:bookmarkStart w:id="655" w:name="_Toc219557328"/>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D1299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1299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D1299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D1299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12993">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D12993">
            <w:pPr>
              <w:pStyle w:val="TAH"/>
            </w:pPr>
            <w:r w:rsidRPr="00090C64">
              <w:t>Declaration identifier</w:t>
            </w:r>
          </w:p>
        </w:tc>
        <w:tc>
          <w:tcPr>
            <w:tcW w:w="2930" w:type="dxa"/>
          </w:tcPr>
          <w:p w14:paraId="7CD150BA" w14:textId="77777777" w:rsidR="00D57C09" w:rsidRPr="00090C64" w:rsidRDefault="00D57C09" w:rsidP="00D12993">
            <w:pPr>
              <w:pStyle w:val="TAH"/>
            </w:pPr>
            <w:r w:rsidRPr="00090C64">
              <w:t>Declaration</w:t>
            </w:r>
          </w:p>
        </w:tc>
        <w:tc>
          <w:tcPr>
            <w:tcW w:w="5686" w:type="dxa"/>
          </w:tcPr>
          <w:p w14:paraId="0512E177" w14:textId="77777777" w:rsidR="00D57C09" w:rsidRPr="00090C64" w:rsidRDefault="00D57C09" w:rsidP="00D1299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D12993">
            <w:pPr>
              <w:pStyle w:val="TAL"/>
            </w:pPr>
            <w:r w:rsidRPr="00090C64">
              <w:t>D9.1</w:t>
            </w:r>
          </w:p>
        </w:tc>
        <w:tc>
          <w:tcPr>
            <w:tcW w:w="2930" w:type="dxa"/>
          </w:tcPr>
          <w:p w14:paraId="2D20C3BE" w14:textId="77777777" w:rsidR="00D57C09" w:rsidRPr="00090C64" w:rsidRDefault="00D57C09" w:rsidP="00D12993">
            <w:pPr>
              <w:pStyle w:val="TAL"/>
            </w:pPr>
            <w:r w:rsidRPr="00090C64">
              <w:t>Coordinate system reference point</w:t>
            </w:r>
          </w:p>
        </w:tc>
        <w:tc>
          <w:tcPr>
            <w:tcW w:w="5686" w:type="dxa"/>
          </w:tcPr>
          <w:p w14:paraId="5D0209DE" w14:textId="77777777" w:rsidR="00D57C09" w:rsidRPr="00090C64" w:rsidRDefault="00D57C09" w:rsidP="00D1299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D12993">
            <w:pPr>
              <w:pStyle w:val="TAL"/>
            </w:pPr>
            <w:r w:rsidRPr="00090C64">
              <w:t>D9.2</w:t>
            </w:r>
          </w:p>
        </w:tc>
        <w:tc>
          <w:tcPr>
            <w:tcW w:w="2930" w:type="dxa"/>
          </w:tcPr>
          <w:p w14:paraId="34C9EE56" w14:textId="77777777" w:rsidR="00D57C09" w:rsidRPr="00090C64" w:rsidRDefault="00D57C09" w:rsidP="00D12993">
            <w:pPr>
              <w:pStyle w:val="TAL"/>
            </w:pPr>
            <w:r w:rsidRPr="00090C64">
              <w:t>Coordinate system orientation</w:t>
            </w:r>
          </w:p>
        </w:tc>
        <w:tc>
          <w:tcPr>
            <w:tcW w:w="5686" w:type="dxa"/>
          </w:tcPr>
          <w:p w14:paraId="41C92C90" w14:textId="77777777" w:rsidR="00D57C09" w:rsidRPr="00090C64" w:rsidRDefault="00D57C09" w:rsidP="00D1299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D12993">
            <w:pPr>
              <w:pStyle w:val="TAL"/>
            </w:pPr>
            <w:r w:rsidRPr="00090C64">
              <w:t>D9.3</w:t>
            </w:r>
          </w:p>
        </w:tc>
        <w:tc>
          <w:tcPr>
            <w:tcW w:w="2930" w:type="dxa"/>
          </w:tcPr>
          <w:p w14:paraId="4663615F" w14:textId="77777777" w:rsidR="00D57C09" w:rsidRPr="00090C64" w:rsidRDefault="00D57C09" w:rsidP="00D12993">
            <w:pPr>
              <w:pStyle w:val="TAL"/>
            </w:pPr>
            <w:r w:rsidRPr="00090C64">
              <w:t>Beam identifier</w:t>
            </w:r>
          </w:p>
        </w:tc>
        <w:tc>
          <w:tcPr>
            <w:tcW w:w="5686" w:type="dxa"/>
          </w:tcPr>
          <w:p w14:paraId="6D9B44BD" w14:textId="77777777" w:rsidR="00D57C09" w:rsidRPr="00090C64" w:rsidRDefault="00D57C09" w:rsidP="00D12993">
            <w:pPr>
              <w:pStyle w:val="TAL"/>
            </w:pPr>
            <w:r w:rsidRPr="00090C64">
              <w:t>A unique title to identify a beam, e.g. a, b, c or 1, 2, 3.</w:t>
            </w:r>
          </w:p>
          <w:p w14:paraId="78A8EE95" w14:textId="77777777" w:rsidR="00D57C09" w:rsidRPr="00090C64" w:rsidRDefault="00D57C09" w:rsidP="00D1299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D1299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D1299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D1299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D1299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D12993">
            <w:pPr>
              <w:pStyle w:val="TAL"/>
            </w:pPr>
            <w:r w:rsidRPr="00090C64">
              <w:t>5)</w:t>
            </w:r>
            <w:r w:rsidRPr="00090C64">
              <w:tab/>
              <w:t>A beam which provides the highest intended EIRP of all possible beams.</w:t>
            </w:r>
          </w:p>
          <w:p w14:paraId="7F7D2C0E" w14:textId="77777777" w:rsidR="00D57C09" w:rsidRPr="00090C64" w:rsidRDefault="00D57C09" w:rsidP="00D1299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D1299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D12993">
            <w:pPr>
              <w:pStyle w:val="TAL"/>
            </w:pPr>
            <w:r w:rsidRPr="00090C64">
              <w:t>D9.4</w:t>
            </w:r>
          </w:p>
        </w:tc>
        <w:tc>
          <w:tcPr>
            <w:tcW w:w="2930" w:type="dxa"/>
          </w:tcPr>
          <w:p w14:paraId="557BD033" w14:textId="77777777" w:rsidR="00D57C09" w:rsidRPr="00090C64" w:rsidRDefault="00D57C09" w:rsidP="00D12993">
            <w:pPr>
              <w:pStyle w:val="TAL"/>
            </w:pPr>
            <w:r w:rsidRPr="00090C64">
              <w:t>Operating bands and frequency ranges</w:t>
            </w:r>
          </w:p>
        </w:tc>
        <w:tc>
          <w:tcPr>
            <w:tcW w:w="5686" w:type="dxa"/>
          </w:tcPr>
          <w:p w14:paraId="09EF23CD" w14:textId="77777777" w:rsidR="00D57C09" w:rsidRPr="00090C64" w:rsidRDefault="00D57C09" w:rsidP="00D1299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D12993">
            <w:pPr>
              <w:pStyle w:val="TAL"/>
            </w:pPr>
            <w:r w:rsidRPr="00090C64">
              <w:t>Supported bands declared for every beam (D9.3).</w:t>
            </w:r>
          </w:p>
          <w:p w14:paraId="60EE8768" w14:textId="77777777" w:rsidR="00D57C09" w:rsidRPr="00090C64" w:rsidRDefault="00D57C09" w:rsidP="00D1299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D1299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D12993">
            <w:pPr>
              <w:pStyle w:val="TAL"/>
            </w:pPr>
            <w:r w:rsidRPr="00090C64">
              <w:t>D9.5</w:t>
            </w:r>
          </w:p>
        </w:tc>
        <w:tc>
          <w:tcPr>
            <w:tcW w:w="2930" w:type="dxa"/>
          </w:tcPr>
          <w:p w14:paraId="3FDC7B9A" w14:textId="77777777" w:rsidR="00D57C09" w:rsidRPr="00090C64" w:rsidRDefault="00D57C09" w:rsidP="00D12993">
            <w:pPr>
              <w:pStyle w:val="TAL"/>
            </w:pPr>
            <w:r w:rsidRPr="00090C64">
              <w:t>Beam RAT support</w:t>
            </w:r>
          </w:p>
        </w:tc>
        <w:tc>
          <w:tcPr>
            <w:tcW w:w="5686" w:type="dxa"/>
          </w:tcPr>
          <w:p w14:paraId="087E8D21" w14:textId="77777777" w:rsidR="00D57C09" w:rsidRPr="00090C64" w:rsidRDefault="00D57C09" w:rsidP="00D1299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D12993">
            <w:pPr>
              <w:pStyle w:val="TAL"/>
            </w:pPr>
            <w:r w:rsidRPr="00090C64">
              <w:t>D9.6</w:t>
            </w:r>
          </w:p>
        </w:tc>
        <w:tc>
          <w:tcPr>
            <w:tcW w:w="2930" w:type="dxa"/>
          </w:tcPr>
          <w:p w14:paraId="5F80D925" w14:textId="77777777" w:rsidR="00D57C09" w:rsidRPr="00090C64" w:rsidRDefault="00D57C09" w:rsidP="00D12993">
            <w:pPr>
              <w:pStyle w:val="TAL"/>
            </w:pPr>
            <w:r w:rsidRPr="00090C64">
              <w:t>E-UTRA channel band width support</w:t>
            </w:r>
          </w:p>
        </w:tc>
        <w:tc>
          <w:tcPr>
            <w:tcW w:w="5686" w:type="dxa"/>
          </w:tcPr>
          <w:p w14:paraId="6D1759AC" w14:textId="77777777" w:rsidR="00D57C09" w:rsidRPr="00090C64" w:rsidRDefault="00D57C09" w:rsidP="00D1299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D12993">
            <w:pPr>
              <w:pStyle w:val="TAL"/>
            </w:pPr>
            <w:r w:rsidRPr="00090C64">
              <w:t>D9.7</w:t>
            </w:r>
          </w:p>
        </w:tc>
        <w:tc>
          <w:tcPr>
            <w:tcW w:w="2930" w:type="dxa"/>
          </w:tcPr>
          <w:p w14:paraId="6C6BC3D5" w14:textId="77777777" w:rsidR="00D57C09" w:rsidRPr="00090C64" w:rsidRDefault="00D57C09" w:rsidP="00D12993">
            <w:pPr>
              <w:pStyle w:val="TAL"/>
            </w:pPr>
            <w:r w:rsidRPr="00090C64">
              <w:t>Reference beam direction pair</w:t>
            </w:r>
          </w:p>
        </w:tc>
        <w:tc>
          <w:tcPr>
            <w:tcW w:w="5686" w:type="dxa"/>
          </w:tcPr>
          <w:p w14:paraId="7D44C4FA" w14:textId="77777777" w:rsidR="00D57C09" w:rsidRPr="00090C64" w:rsidRDefault="00D57C09" w:rsidP="00D1299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D12993">
            <w:pPr>
              <w:pStyle w:val="TAL"/>
            </w:pPr>
            <w:r w:rsidRPr="00090C64">
              <w:t>D9.8</w:t>
            </w:r>
          </w:p>
        </w:tc>
        <w:tc>
          <w:tcPr>
            <w:tcW w:w="2930" w:type="dxa"/>
          </w:tcPr>
          <w:p w14:paraId="352BC0C3" w14:textId="77777777" w:rsidR="00D57C09" w:rsidRPr="00090C64" w:rsidRDefault="00D57C09" w:rsidP="00D12993">
            <w:pPr>
              <w:pStyle w:val="TAL"/>
            </w:pPr>
            <w:r w:rsidRPr="00090C64">
              <w:rPr>
                <w:lang w:eastAsia="zh-CN"/>
              </w:rPr>
              <w:t>OTA peak directions set</w:t>
            </w:r>
          </w:p>
        </w:tc>
        <w:tc>
          <w:tcPr>
            <w:tcW w:w="5686" w:type="dxa"/>
          </w:tcPr>
          <w:p w14:paraId="6A8EC33E" w14:textId="77777777" w:rsidR="00D57C09" w:rsidRPr="00090C64" w:rsidRDefault="00D57C09" w:rsidP="00D1299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D1299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D12993">
            <w:pPr>
              <w:pStyle w:val="TAL"/>
            </w:pPr>
            <w:r w:rsidRPr="00090C64">
              <w:t>D9.9</w:t>
            </w:r>
          </w:p>
        </w:tc>
        <w:tc>
          <w:tcPr>
            <w:tcW w:w="2930" w:type="dxa"/>
          </w:tcPr>
          <w:p w14:paraId="3D0519BE" w14:textId="77777777" w:rsidR="00D57C09" w:rsidRPr="00090C64" w:rsidRDefault="00D57C09" w:rsidP="00D12993">
            <w:pPr>
              <w:pStyle w:val="TAL"/>
              <w:rPr>
                <w:lang w:eastAsia="zh-CN"/>
              </w:rPr>
            </w:pPr>
            <w:r w:rsidRPr="00090C64">
              <w:t>Maximum steering direction(s)</w:t>
            </w:r>
          </w:p>
        </w:tc>
        <w:tc>
          <w:tcPr>
            <w:tcW w:w="5686" w:type="dxa"/>
          </w:tcPr>
          <w:p w14:paraId="07B969AA" w14:textId="77777777" w:rsidR="00D57C09" w:rsidRPr="00090C64" w:rsidRDefault="00D57C09" w:rsidP="00D1299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D1299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D1299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D1299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D1299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D1299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D1299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D12993">
            <w:pPr>
              <w:pStyle w:val="TAL"/>
            </w:pPr>
            <w:r w:rsidRPr="00090C64">
              <w:t>D9.10</w:t>
            </w:r>
          </w:p>
        </w:tc>
        <w:tc>
          <w:tcPr>
            <w:tcW w:w="2930" w:type="dxa"/>
          </w:tcPr>
          <w:p w14:paraId="3AA6720F" w14:textId="77777777" w:rsidR="00D57C09" w:rsidRPr="00090C64" w:rsidRDefault="00D57C09" w:rsidP="00D12993">
            <w:pPr>
              <w:pStyle w:val="TAL"/>
            </w:pPr>
            <w:r w:rsidRPr="00090C64">
              <w:t>Rated beam EIRP</w:t>
            </w:r>
          </w:p>
        </w:tc>
        <w:tc>
          <w:tcPr>
            <w:tcW w:w="5686" w:type="dxa"/>
          </w:tcPr>
          <w:p w14:paraId="1E7270B5" w14:textId="1E2BF8DE" w:rsidR="00D57C09" w:rsidRPr="00090C64" w:rsidRDefault="00D57C09" w:rsidP="00D1299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D12993">
            <w:pPr>
              <w:pStyle w:val="TAL"/>
            </w:pPr>
            <w:r w:rsidRPr="00090C64">
              <w:t>D9.11</w:t>
            </w:r>
          </w:p>
        </w:tc>
        <w:tc>
          <w:tcPr>
            <w:tcW w:w="2930" w:type="dxa"/>
          </w:tcPr>
          <w:p w14:paraId="610BE9C2" w14:textId="77777777" w:rsidR="00D57C09" w:rsidRPr="00090C64" w:rsidRDefault="00D57C09" w:rsidP="00D12993">
            <w:pPr>
              <w:pStyle w:val="TAL"/>
            </w:pPr>
            <w:r w:rsidRPr="00090C64">
              <w:t>Beamwidth</w:t>
            </w:r>
          </w:p>
        </w:tc>
        <w:tc>
          <w:tcPr>
            <w:tcW w:w="5686" w:type="dxa"/>
          </w:tcPr>
          <w:p w14:paraId="2113A09A" w14:textId="77777777" w:rsidR="00D57C09" w:rsidRPr="00090C64" w:rsidRDefault="00D57C09" w:rsidP="00D1299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D12993">
            <w:pPr>
              <w:pStyle w:val="TAL"/>
            </w:pPr>
            <w:r w:rsidRPr="00090C64">
              <w:t>D9.12</w:t>
            </w:r>
          </w:p>
        </w:tc>
        <w:tc>
          <w:tcPr>
            <w:tcW w:w="2930" w:type="dxa"/>
          </w:tcPr>
          <w:p w14:paraId="77A9438B" w14:textId="77777777" w:rsidR="00D57C09" w:rsidRPr="00090C64" w:rsidRDefault="00D57C09" w:rsidP="00D12993">
            <w:pPr>
              <w:pStyle w:val="TAL"/>
            </w:pPr>
            <w:r w:rsidRPr="00090C64">
              <w:t>Equivalent b</w:t>
            </w:r>
            <w:r w:rsidRPr="00090C64">
              <w:rPr>
                <w:lang w:eastAsia="zh-CN"/>
              </w:rPr>
              <w:t>eams</w:t>
            </w:r>
          </w:p>
        </w:tc>
        <w:tc>
          <w:tcPr>
            <w:tcW w:w="5686" w:type="dxa"/>
          </w:tcPr>
          <w:p w14:paraId="3391281A" w14:textId="77777777" w:rsidR="00D57C09" w:rsidRPr="00090C64" w:rsidRDefault="00D57C09" w:rsidP="00D12993">
            <w:pPr>
              <w:pStyle w:val="TAL"/>
            </w:pPr>
            <w:r w:rsidRPr="00090C64">
              <w:t>List of beams which are declared to be equivalent.</w:t>
            </w:r>
          </w:p>
          <w:p w14:paraId="62BC49FB" w14:textId="77777777" w:rsidR="00D57C09" w:rsidRPr="00090C64" w:rsidRDefault="00D57C09" w:rsidP="00D1299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D12993">
            <w:pPr>
              <w:pStyle w:val="TAL"/>
            </w:pPr>
            <w:r w:rsidRPr="00090C64">
              <w:t>D9.13</w:t>
            </w:r>
          </w:p>
        </w:tc>
        <w:tc>
          <w:tcPr>
            <w:tcW w:w="2930" w:type="dxa"/>
          </w:tcPr>
          <w:p w14:paraId="7F71EF66" w14:textId="77777777" w:rsidR="00D57C09" w:rsidRPr="00090C64" w:rsidRDefault="00D57C09" w:rsidP="00D12993">
            <w:pPr>
              <w:pStyle w:val="TAL"/>
            </w:pPr>
            <w:r w:rsidRPr="00090C64">
              <w:t>Parallel beams</w:t>
            </w:r>
          </w:p>
        </w:tc>
        <w:tc>
          <w:tcPr>
            <w:tcW w:w="5686" w:type="dxa"/>
          </w:tcPr>
          <w:p w14:paraId="50FA0986" w14:textId="77777777" w:rsidR="00D57C09" w:rsidRPr="00090C64" w:rsidRDefault="00D57C09" w:rsidP="00D1299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D1299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D12993">
            <w:pPr>
              <w:pStyle w:val="TAL"/>
            </w:pPr>
            <w:r w:rsidRPr="00090C64">
              <w:t>D9.14</w:t>
            </w:r>
          </w:p>
        </w:tc>
        <w:tc>
          <w:tcPr>
            <w:tcW w:w="2930" w:type="dxa"/>
          </w:tcPr>
          <w:p w14:paraId="415DEC89" w14:textId="77777777" w:rsidR="00D57C09" w:rsidRPr="00090C64" w:rsidRDefault="00D57C09" w:rsidP="00D12993">
            <w:pPr>
              <w:pStyle w:val="TAL"/>
            </w:pPr>
            <w:r w:rsidRPr="00090C64">
              <w:t>Number of carriers at maximum TRP</w:t>
            </w:r>
          </w:p>
        </w:tc>
        <w:tc>
          <w:tcPr>
            <w:tcW w:w="5686" w:type="dxa"/>
          </w:tcPr>
          <w:p w14:paraId="4B4816DD" w14:textId="77777777" w:rsidR="00D57C09" w:rsidRPr="00090C64" w:rsidRDefault="00D57C09" w:rsidP="00D12993">
            <w:pPr>
              <w:pStyle w:val="TAL"/>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D12993">
            <w:pPr>
              <w:pStyle w:val="TAL"/>
            </w:pPr>
            <w:r w:rsidRPr="00090C64">
              <w:t>D9.15</w:t>
            </w:r>
          </w:p>
        </w:tc>
        <w:tc>
          <w:tcPr>
            <w:tcW w:w="2930" w:type="dxa"/>
          </w:tcPr>
          <w:p w14:paraId="34777D66" w14:textId="77777777" w:rsidR="00D57C09" w:rsidRPr="00090C64" w:rsidRDefault="00D57C09" w:rsidP="00D12993">
            <w:pPr>
              <w:pStyle w:val="TAL"/>
            </w:pPr>
            <w:r w:rsidRPr="00090C64">
              <w:t>Multi-band transceiver units</w:t>
            </w:r>
          </w:p>
        </w:tc>
        <w:tc>
          <w:tcPr>
            <w:tcW w:w="5686" w:type="dxa"/>
          </w:tcPr>
          <w:p w14:paraId="671287D8" w14:textId="77777777" w:rsidR="00D57C09" w:rsidRPr="00090C64" w:rsidRDefault="00D57C09" w:rsidP="00D12993">
            <w:pPr>
              <w:pStyle w:val="TAL"/>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D12993">
            <w:pPr>
              <w:pStyle w:val="TAL"/>
            </w:pPr>
            <w:r w:rsidRPr="00090C64">
              <w:t>D9.16</w:t>
            </w:r>
          </w:p>
        </w:tc>
        <w:tc>
          <w:tcPr>
            <w:tcW w:w="2930" w:type="dxa"/>
          </w:tcPr>
          <w:p w14:paraId="2E7AF420" w14:textId="77777777" w:rsidR="00D57C09" w:rsidRPr="00090C64" w:rsidRDefault="00D57C09" w:rsidP="00D12993">
            <w:pPr>
              <w:pStyle w:val="TAL"/>
            </w:pPr>
            <w:r w:rsidRPr="00090C64">
              <w:t>Operating bands with multi-band dependencies</w:t>
            </w:r>
          </w:p>
        </w:tc>
        <w:tc>
          <w:tcPr>
            <w:tcW w:w="5686" w:type="dxa"/>
          </w:tcPr>
          <w:p w14:paraId="3DF439BB" w14:textId="77777777" w:rsidR="00D57C09" w:rsidRPr="00090C64" w:rsidRDefault="00D57C09" w:rsidP="00D12993">
            <w:pPr>
              <w:pStyle w:val="TAL"/>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D12993">
            <w:pPr>
              <w:pStyle w:val="TAL"/>
            </w:pPr>
            <w:r w:rsidRPr="00090C64">
              <w:t>D9.15</w:t>
            </w:r>
          </w:p>
        </w:tc>
        <w:tc>
          <w:tcPr>
            <w:tcW w:w="2930" w:type="dxa"/>
          </w:tcPr>
          <w:p w14:paraId="51D2D858" w14:textId="77777777" w:rsidR="00D57C09" w:rsidRPr="00090C64" w:rsidRDefault="00D57C09" w:rsidP="00D12993">
            <w:pPr>
              <w:pStyle w:val="TAL"/>
            </w:pPr>
            <w:r w:rsidRPr="00090C64">
              <w:t>Maximum radiated Base Station RF Bandwidth</w:t>
            </w:r>
          </w:p>
        </w:tc>
        <w:tc>
          <w:tcPr>
            <w:tcW w:w="5686" w:type="dxa"/>
          </w:tcPr>
          <w:p w14:paraId="20C27E5E" w14:textId="77777777" w:rsidR="00D57C09" w:rsidRPr="00090C64" w:rsidRDefault="00D57C09" w:rsidP="00D12993">
            <w:pPr>
              <w:pStyle w:val="TAL"/>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D12993">
            <w:pPr>
              <w:pStyle w:val="TAL"/>
            </w:pPr>
            <w:r w:rsidRPr="00090C64">
              <w:t>D9.18</w:t>
            </w:r>
          </w:p>
        </w:tc>
        <w:tc>
          <w:tcPr>
            <w:tcW w:w="2930" w:type="dxa"/>
          </w:tcPr>
          <w:p w14:paraId="47BB0FC0" w14:textId="77777777" w:rsidR="00D57C09" w:rsidRPr="00090C64" w:rsidRDefault="00D57C09" w:rsidP="00D12993">
            <w:pPr>
              <w:pStyle w:val="TAL"/>
            </w:pPr>
            <w:r w:rsidRPr="00090C64">
              <w:t>Maximum radiated Base Station RF Bandwidth for contiguous operation.</w:t>
            </w:r>
          </w:p>
        </w:tc>
        <w:tc>
          <w:tcPr>
            <w:tcW w:w="5686" w:type="dxa"/>
          </w:tcPr>
          <w:p w14:paraId="6E580CF8" w14:textId="77777777" w:rsidR="00D57C09" w:rsidRPr="00090C64" w:rsidRDefault="00D57C09" w:rsidP="00D12993">
            <w:pPr>
              <w:pStyle w:val="TAL"/>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D12993">
            <w:pPr>
              <w:pStyle w:val="TAL"/>
            </w:pPr>
            <w:r w:rsidRPr="00090C64">
              <w:t>D9.19</w:t>
            </w:r>
          </w:p>
        </w:tc>
        <w:tc>
          <w:tcPr>
            <w:tcW w:w="2930" w:type="dxa"/>
          </w:tcPr>
          <w:p w14:paraId="3B87F137" w14:textId="77777777" w:rsidR="00D57C09" w:rsidRPr="00090C64" w:rsidRDefault="00D57C09" w:rsidP="00D12993">
            <w:pPr>
              <w:pStyle w:val="TAL"/>
            </w:pPr>
            <w:r w:rsidRPr="00090C64">
              <w:t>Maximum radiated Base Station RF Bandwidth for non- contiguous operation.</w:t>
            </w:r>
          </w:p>
        </w:tc>
        <w:tc>
          <w:tcPr>
            <w:tcW w:w="5686" w:type="dxa"/>
          </w:tcPr>
          <w:p w14:paraId="693D8E31" w14:textId="77777777" w:rsidR="00D57C09" w:rsidRPr="00090C64" w:rsidRDefault="00D57C09" w:rsidP="00D12993">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D12993">
            <w:pPr>
              <w:pStyle w:val="TAL"/>
            </w:pPr>
            <w:r w:rsidRPr="00090C64">
              <w:t>D9.20</w:t>
            </w:r>
          </w:p>
        </w:tc>
        <w:tc>
          <w:tcPr>
            <w:tcW w:w="2930" w:type="dxa"/>
          </w:tcPr>
          <w:p w14:paraId="18A5E30D" w14:textId="77777777" w:rsidR="00D57C09" w:rsidRPr="00090C64" w:rsidRDefault="00D57C09" w:rsidP="00D12993">
            <w:pPr>
              <w:pStyle w:val="TAL"/>
            </w:pPr>
            <w:r w:rsidRPr="00090C64">
              <w:t xml:space="preserve">Inter-band CA bands </w:t>
            </w:r>
          </w:p>
        </w:tc>
        <w:tc>
          <w:tcPr>
            <w:tcW w:w="5686" w:type="dxa"/>
          </w:tcPr>
          <w:p w14:paraId="2F0438C6" w14:textId="77777777" w:rsidR="00D57C09" w:rsidRPr="00090C64" w:rsidRDefault="00D57C09" w:rsidP="00D12993">
            <w:pPr>
              <w:pStyle w:val="TAL"/>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D12993">
            <w:pPr>
              <w:pStyle w:val="TAL"/>
            </w:pPr>
            <w:r w:rsidRPr="00090C64">
              <w:t>D9.21</w:t>
            </w:r>
          </w:p>
        </w:tc>
        <w:tc>
          <w:tcPr>
            <w:tcW w:w="2930" w:type="dxa"/>
          </w:tcPr>
          <w:p w14:paraId="2ACDF037" w14:textId="77777777" w:rsidR="00D57C09" w:rsidRPr="00090C64" w:rsidRDefault="00D57C09" w:rsidP="00D12993">
            <w:pPr>
              <w:pStyle w:val="TAL"/>
            </w:pPr>
            <w:r w:rsidRPr="00090C64">
              <w:t>CA only operation</w:t>
            </w:r>
          </w:p>
        </w:tc>
        <w:tc>
          <w:tcPr>
            <w:tcW w:w="5686" w:type="dxa"/>
          </w:tcPr>
          <w:p w14:paraId="39854220" w14:textId="77777777" w:rsidR="00D57C09" w:rsidRPr="00090C64" w:rsidRDefault="00D57C09" w:rsidP="00D12993">
            <w:pPr>
              <w:pStyle w:val="TAL"/>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D12993">
            <w:pPr>
              <w:pStyle w:val="TAL"/>
            </w:pPr>
            <w:r w:rsidRPr="00090C64">
              <w:t>D9.22</w:t>
            </w:r>
          </w:p>
        </w:tc>
        <w:tc>
          <w:tcPr>
            <w:tcW w:w="2930" w:type="dxa"/>
          </w:tcPr>
          <w:p w14:paraId="2551E34B" w14:textId="77777777" w:rsidR="00D57C09" w:rsidRPr="00090C64" w:rsidRDefault="00D57C09" w:rsidP="00D12993">
            <w:pPr>
              <w:pStyle w:val="TAL"/>
            </w:pPr>
            <w:r w:rsidRPr="00090C64">
              <w:t>Multi-carrier HSPA only operation</w:t>
            </w:r>
          </w:p>
        </w:tc>
        <w:tc>
          <w:tcPr>
            <w:tcW w:w="5686" w:type="dxa"/>
          </w:tcPr>
          <w:p w14:paraId="51897F19" w14:textId="77777777" w:rsidR="00D57C09" w:rsidRPr="00090C64" w:rsidRDefault="00D57C09" w:rsidP="00D12993">
            <w:pPr>
              <w:pStyle w:val="TAL"/>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D12993">
            <w:pPr>
              <w:pStyle w:val="TAL"/>
            </w:pPr>
            <w:r w:rsidRPr="00090C64">
              <w:t>D9.23</w:t>
            </w:r>
          </w:p>
        </w:tc>
        <w:tc>
          <w:tcPr>
            <w:tcW w:w="2930" w:type="dxa"/>
          </w:tcPr>
          <w:p w14:paraId="75618979" w14:textId="77777777" w:rsidR="00D57C09" w:rsidRPr="00090C64" w:rsidRDefault="00D57C09" w:rsidP="00D12993">
            <w:pPr>
              <w:pStyle w:val="TAL"/>
            </w:pPr>
            <w:r w:rsidRPr="00090C64">
              <w:t xml:space="preserve">Reduced number of supported carriers at maximum TRP in multi-RAT operations </w:t>
            </w:r>
          </w:p>
        </w:tc>
        <w:tc>
          <w:tcPr>
            <w:tcW w:w="5686" w:type="dxa"/>
          </w:tcPr>
          <w:p w14:paraId="39E3E6DC" w14:textId="77777777" w:rsidR="00D57C09" w:rsidRPr="00090C64" w:rsidRDefault="00D57C09" w:rsidP="00D12993">
            <w:pPr>
              <w:pStyle w:val="TAL"/>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D12993">
            <w:pPr>
              <w:pStyle w:val="TAL"/>
            </w:pPr>
            <w:r w:rsidRPr="00090C64">
              <w:t>D9.24</w:t>
            </w:r>
          </w:p>
        </w:tc>
        <w:tc>
          <w:tcPr>
            <w:tcW w:w="2930" w:type="dxa"/>
          </w:tcPr>
          <w:p w14:paraId="5818F0A1" w14:textId="77777777" w:rsidR="00D57C09" w:rsidRPr="00090C64" w:rsidRDefault="00D57C09" w:rsidP="00D12993">
            <w:pPr>
              <w:pStyle w:val="TAL"/>
            </w:pPr>
            <w:r w:rsidRPr="00090C64">
              <w:t>Reduced maximum TRP at the total number of supported carriers in multi-RAT operations</w:t>
            </w:r>
          </w:p>
        </w:tc>
        <w:tc>
          <w:tcPr>
            <w:tcW w:w="5686" w:type="dxa"/>
          </w:tcPr>
          <w:p w14:paraId="4FD438A3" w14:textId="77777777" w:rsidR="00D57C09" w:rsidRPr="00090C64" w:rsidRDefault="00D57C09" w:rsidP="00D12993">
            <w:pPr>
              <w:pStyle w:val="TAL"/>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D12993">
            <w:pPr>
              <w:pStyle w:val="TAL"/>
            </w:pPr>
            <w:r w:rsidRPr="00090C64">
              <w:t>D9.25</w:t>
            </w:r>
          </w:p>
        </w:tc>
        <w:tc>
          <w:tcPr>
            <w:tcW w:w="2930" w:type="dxa"/>
          </w:tcPr>
          <w:p w14:paraId="6F8F85F7" w14:textId="77777777" w:rsidR="00D57C09" w:rsidRPr="00090C64" w:rsidRDefault="00D57C09" w:rsidP="00D12993">
            <w:pPr>
              <w:pStyle w:val="TAL"/>
            </w:pPr>
            <w:r w:rsidRPr="00090C64">
              <w:t>Radiated capability set (RCSA)</w:t>
            </w:r>
          </w:p>
        </w:tc>
        <w:tc>
          <w:tcPr>
            <w:tcW w:w="5686" w:type="dxa"/>
          </w:tcPr>
          <w:p w14:paraId="701358C0" w14:textId="77777777" w:rsidR="00D57C09" w:rsidRPr="00090C64" w:rsidRDefault="00D57C09" w:rsidP="00D12993">
            <w:pPr>
              <w:pStyle w:val="TAL"/>
            </w:pPr>
            <w:r w:rsidRPr="00090C64">
              <w:t>The manufacturer shall declare the supported radiated capability set(s) according to table 4.9-1 for each supported operating band (D9.4).</w:t>
            </w:r>
          </w:p>
          <w:p w14:paraId="3140C00D" w14:textId="4A07AEA5" w:rsidR="00D57C09" w:rsidRPr="00090C64" w:rsidRDefault="00D57C09" w:rsidP="00D1299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D12993">
            <w:pPr>
              <w:pStyle w:val="TAL"/>
            </w:pPr>
            <w:r w:rsidRPr="00090C64">
              <w:t>D9.26</w:t>
            </w:r>
          </w:p>
        </w:tc>
        <w:tc>
          <w:tcPr>
            <w:tcW w:w="2930" w:type="dxa"/>
          </w:tcPr>
          <w:p w14:paraId="2B92C0EF" w14:textId="77777777" w:rsidR="00D57C09" w:rsidRPr="00090C64" w:rsidRDefault="00D57C09" w:rsidP="00D12993">
            <w:pPr>
              <w:pStyle w:val="TAL"/>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D12993">
            <w:pPr>
              <w:pStyle w:val="TAL"/>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D12993">
            <w:pPr>
              <w:pStyle w:val="TAL"/>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D12993">
            <w:pPr>
              <w:pStyle w:val="TAL"/>
            </w:pPr>
            <w:r w:rsidRPr="00090C64">
              <w:t>D9.27</w:t>
            </w:r>
          </w:p>
        </w:tc>
        <w:tc>
          <w:tcPr>
            <w:tcW w:w="2930" w:type="dxa"/>
          </w:tcPr>
          <w:p w14:paraId="1314EA38" w14:textId="77777777" w:rsidR="00D57C09" w:rsidRPr="00090C64" w:rsidRDefault="00D57C09" w:rsidP="00D12993">
            <w:pPr>
              <w:pStyle w:val="TAL"/>
            </w:pPr>
            <w:r w:rsidRPr="00090C64">
              <w:t>Total number of supported carriers for operating bands with multi-band dependencies</w:t>
            </w:r>
          </w:p>
        </w:tc>
        <w:tc>
          <w:tcPr>
            <w:tcW w:w="5686" w:type="dxa"/>
          </w:tcPr>
          <w:p w14:paraId="246A17CC" w14:textId="77777777" w:rsidR="00D57C09" w:rsidRPr="00090C64" w:rsidRDefault="00D57C09" w:rsidP="00D12993">
            <w:pPr>
              <w:pStyle w:val="TAL"/>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D12993">
            <w:pPr>
              <w:pStyle w:val="TAL"/>
            </w:pPr>
            <w:r w:rsidRPr="00090C64">
              <w:t>D9.28</w:t>
            </w:r>
          </w:p>
        </w:tc>
        <w:tc>
          <w:tcPr>
            <w:tcW w:w="2930" w:type="dxa"/>
          </w:tcPr>
          <w:p w14:paraId="3775573A" w14:textId="77777777" w:rsidR="00D57C09" w:rsidRPr="00090C64" w:rsidRDefault="00D57C09" w:rsidP="00D12993">
            <w:pPr>
              <w:pStyle w:val="TAL"/>
            </w:pPr>
            <w:r w:rsidRPr="00090C64">
              <w:t>Contiguous or non-contiguous spectrum support</w:t>
            </w:r>
          </w:p>
        </w:tc>
        <w:tc>
          <w:tcPr>
            <w:tcW w:w="5686" w:type="dxa"/>
          </w:tcPr>
          <w:p w14:paraId="2BA02A42" w14:textId="77777777" w:rsidR="00D57C09" w:rsidRPr="00090C64" w:rsidRDefault="00D57C09" w:rsidP="00D12993">
            <w:pPr>
              <w:pStyle w:val="TAL"/>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D12993">
            <w:pPr>
              <w:pStyle w:val="TAL"/>
            </w:pPr>
            <w:r w:rsidRPr="00090C64">
              <w:t>D9.29</w:t>
            </w:r>
          </w:p>
        </w:tc>
        <w:tc>
          <w:tcPr>
            <w:tcW w:w="2930" w:type="dxa"/>
          </w:tcPr>
          <w:p w14:paraId="38412CEA" w14:textId="77777777" w:rsidR="00D57C09" w:rsidRPr="00090C64" w:rsidRDefault="00D57C09" w:rsidP="00D12993">
            <w:pPr>
              <w:pStyle w:val="TAL"/>
            </w:pPr>
            <w:r w:rsidRPr="00090C64">
              <w:t xml:space="preserve">Non-contiguous parameters </w:t>
            </w:r>
          </w:p>
        </w:tc>
        <w:tc>
          <w:tcPr>
            <w:tcW w:w="5686" w:type="dxa"/>
          </w:tcPr>
          <w:p w14:paraId="3764CC53" w14:textId="77777777" w:rsidR="00D57C09" w:rsidRPr="00090C64" w:rsidRDefault="00D57C09" w:rsidP="00D1299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D12993">
            <w:pPr>
              <w:pStyle w:val="TAL"/>
            </w:pPr>
            <w:r w:rsidRPr="00090C64">
              <w:t>D9.30</w:t>
            </w:r>
          </w:p>
        </w:tc>
        <w:tc>
          <w:tcPr>
            <w:tcW w:w="2930" w:type="dxa"/>
          </w:tcPr>
          <w:p w14:paraId="20D35E10" w14:textId="77777777" w:rsidR="00D57C09" w:rsidRPr="00090C64" w:rsidDel="007D687A" w:rsidRDefault="00D57C09" w:rsidP="00D12993">
            <w:pPr>
              <w:pStyle w:val="TAL"/>
            </w:pPr>
            <w:r w:rsidRPr="00090C64">
              <w:t>DL RS EIRP for conformance test</w:t>
            </w:r>
          </w:p>
        </w:tc>
        <w:tc>
          <w:tcPr>
            <w:tcW w:w="5686" w:type="dxa"/>
          </w:tcPr>
          <w:p w14:paraId="67CC443B" w14:textId="77777777" w:rsidR="00D57C09" w:rsidRPr="00090C64" w:rsidRDefault="00D57C09" w:rsidP="00D12993">
            <w:pPr>
              <w:pStyle w:val="TAL"/>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D12993">
            <w:pPr>
              <w:pStyle w:val="TAL"/>
            </w:pPr>
            <w:r w:rsidRPr="00090C64">
              <w:t>D9.31</w:t>
            </w:r>
          </w:p>
        </w:tc>
        <w:tc>
          <w:tcPr>
            <w:tcW w:w="2930" w:type="dxa"/>
          </w:tcPr>
          <w:p w14:paraId="6A46F56D" w14:textId="77777777" w:rsidR="00D57C09" w:rsidRPr="00090C64" w:rsidRDefault="00D57C09" w:rsidP="00D12993">
            <w:pPr>
              <w:pStyle w:val="TAL"/>
            </w:pPr>
            <w:r w:rsidRPr="00090C64">
              <w:t>NR BS channel band width and SCS support</w:t>
            </w:r>
          </w:p>
        </w:tc>
        <w:tc>
          <w:tcPr>
            <w:tcW w:w="5686" w:type="dxa"/>
          </w:tcPr>
          <w:p w14:paraId="3F424677" w14:textId="77777777" w:rsidR="00D57C09" w:rsidRPr="00090C64" w:rsidRDefault="00D57C09" w:rsidP="00D1299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D12993">
            <w:pPr>
              <w:pStyle w:val="TAL"/>
            </w:pPr>
            <w:r w:rsidRPr="00090C64">
              <w:t>D9.32</w:t>
            </w:r>
          </w:p>
        </w:tc>
        <w:tc>
          <w:tcPr>
            <w:tcW w:w="2930" w:type="dxa"/>
          </w:tcPr>
          <w:p w14:paraId="3E43C97A" w14:textId="77777777" w:rsidR="00D57C09" w:rsidRPr="00090C64" w:rsidRDefault="00D57C09" w:rsidP="00D1299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D1299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D12993">
            <w:pPr>
              <w:pStyle w:val="TAL"/>
            </w:pPr>
            <w:r w:rsidRPr="00090C64">
              <w:t>D9.33</w:t>
            </w:r>
          </w:p>
        </w:tc>
        <w:tc>
          <w:tcPr>
            <w:tcW w:w="2930" w:type="dxa"/>
          </w:tcPr>
          <w:p w14:paraId="59F2255A" w14:textId="77777777" w:rsidR="00D57C09" w:rsidRPr="00090C64" w:rsidRDefault="00D57C09" w:rsidP="00D12993">
            <w:pPr>
              <w:pStyle w:val="TAL"/>
            </w:pPr>
            <w:r w:rsidRPr="00090C64">
              <w:t xml:space="preserve">Inter-band CA bands </w:t>
            </w:r>
          </w:p>
        </w:tc>
        <w:tc>
          <w:tcPr>
            <w:tcW w:w="5686" w:type="dxa"/>
          </w:tcPr>
          <w:p w14:paraId="398FE655" w14:textId="77777777" w:rsidR="00D57C09" w:rsidRPr="00090C64" w:rsidRDefault="00D57C09" w:rsidP="00D12993">
            <w:pPr>
              <w:pStyle w:val="TAL"/>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D12993">
            <w:pPr>
              <w:pStyle w:val="TAL"/>
            </w:pPr>
            <w:r w:rsidRPr="00090C64">
              <w:t>D9.34</w:t>
            </w:r>
          </w:p>
        </w:tc>
        <w:tc>
          <w:tcPr>
            <w:tcW w:w="2930" w:type="dxa"/>
          </w:tcPr>
          <w:p w14:paraId="774EEC9C" w14:textId="77777777" w:rsidR="00D57C09" w:rsidRPr="00090C64" w:rsidRDefault="00D57C09" w:rsidP="00D12993">
            <w:pPr>
              <w:pStyle w:val="TAL"/>
            </w:pPr>
            <w:r w:rsidRPr="00090C64">
              <w:t>CA only operation</w:t>
            </w:r>
          </w:p>
        </w:tc>
        <w:tc>
          <w:tcPr>
            <w:tcW w:w="5686" w:type="dxa"/>
          </w:tcPr>
          <w:p w14:paraId="29D81934" w14:textId="77777777" w:rsidR="00D57C09" w:rsidRPr="00090C64" w:rsidRDefault="00D57C09" w:rsidP="00D12993">
            <w:pPr>
              <w:pStyle w:val="TAL"/>
            </w:pPr>
            <w:r w:rsidRPr="00090C64">
              <w:t xml:space="preserve">Declared of CA-only but not multiple carriers operation, declared 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D12993">
            <w:pPr>
              <w:pStyle w:val="TAL"/>
            </w:pPr>
            <w:r w:rsidRPr="00090C64">
              <w:t>D10.1</w:t>
            </w:r>
          </w:p>
        </w:tc>
        <w:tc>
          <w:tcPr>
            <w:tcW w:w="2930" w:type="dxa"/>
          </w:tcPr>
          <w:p w14:paraId="058645D3" w14:textId="77777777" w:rsidR="00D57C09" w:rsidRPr="00090C64" w:rsidRDefault="00D57C09" w:rsidP="00D12993">
            <w:pPr>
              <w:pStyle w:val="TAL"/>
            </w:pPr>
            <w:r w:rsidRPr="00090C64">
              <w:t>OSDD identifier</w:t>
            </w:r>
          </w:p>
        </w:tc>
        <w:tc>
          <w:tcPr>
            <w:tcW w:w="5686" w:type="dxa"/>
          </w:tcPr>
          <w:p w14:paraId="0B3168E7" w14:textId="77777777" w:rsidR="00D57C09" w:rsidRPr="00090C64" w:rsidRDefault="00D57C09" w:rsidP="00D1299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D12993">
            <w:pPr>
              <w:pStyle w:val="TAL"/>
            </w:pPr>
            <w:r w:rsidRPr="00090C64">
              <w:t>D10.2</w:t>
            </w:r>
          </w:p>
        </w:tc>
        <w:tc>
          <w:tcPr>
            <w:tcW w:w="2930" w:type="dxa"/>
          </w:tcPr>
          <w:p w14:paraId="61BD12DB" w14:textId="77777777" w:rsidR="00D57C09" w:rsidRPr="00090C64" w:rsidRDefault="00D57C09" w:rsidP="00D12993">
            <w:pPr>
              <w:pStyle w:val="TAL"/>
            </w:pPr>
            <w:r w:rsidRPr="00090C64">
              <w:t>OSDD operating band support</w:t>
            </w:r>
          </w:p>
        </w:tc>
        <w:tc>
          <w:tcPr>
            <w:tcW w:w="5686" w:type="dxa"/>
          </w:tcPr>
          <w:p w14:paraId="2D895684" w14:textId="77777777" w:rsidR="00D57C09" w:rsidRPr="00090C64" w:rsidRDefault="00D57C09" w:rsidP="00D12993">
            <w:pPr>
              <w:pStyle w:val="TAL"/>
            </w:pPr>
            <w:r w:rsidRPr="00090C64">
              <w:t>Operating band supported by the OSDD, declared for every OSDD identified in D10.1.</w:t>
            </w:r>
          </w:p>
          <w:p w14:paraId="08C8E291" w14:textId="77777777" w:rsidR="00D57C09" w:rsidRPr="00090C64" w:rsidRDefault="00D57C09" w:rsidP="00D1299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D12993">
            <w:pPr>
              <w:pStyle w:val="TAL"/>
            </w:pPr>
            <w:r w:rsidRPr="00090C64">
              <w:t>D10.3</w:t>
            </w:r>
          </w:p>
        </w:tc>
        <w:tc>
          <w:tcPr>
            <w:tcW w:w="2930" w:type="dxa"/>
          </w:tcPr>
          <w:p w14:paraId="6348CA11" w14:textId="77777777" w:rsidR="00D57C09" w:rsidRPr="00090C64" w:rsidRDefault="00D57C09" w:rsidP="00D12993">
            <w:pPr>
              <w:pStyle w:val="TAL"/>
            </w:pPr>
            <w:r w:rsidRPr="00090C64">
              <w:t>OSDD RAT support</w:t>
            </w:r>
          </w:p>
        </w:tc>
        <w:tc>
          <w:tcPr>
            <w:tcW w:w="5686" w:type="dxa"/>
          </w:tcPr>
          <w:p w14:paraId="7A7CD114" w14:textId="77777777" w:rsidR="00D57C09" w:rsidRPr="00090C64" w:rsidRDefault="00D57C09" w:rsidP="00D12993">
            <w:pPr>
              <w:pStyle w:val="TAL"/>
            </w:pPr>
            <w:r w:rsidRPr="00090C64">
              <w:t>RAT(s) supported by the OSDD for each supported operating band, declared for every OSDD identified in D10.1.</w:t>
            </w:r>
          </w:p>
          <w:p w14:paraId="216DE37B" w14:textId="77777777" w:rsidR="00D57C09" w:rsidRPr="00090C64" w:rsidRDefault="00D57C09" w:rsidP="00D1299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D12993">
            <w:pPr>
              <w:pStyle w:val="TAL"/>
            </w:pPr>
            <w:r w:rsidRPr="00090C64">
              <w:t>D10.4</w:t>
            </w:r>
          </w:p>
        </w:tc>
        <w:tc>
          <w:tcPr>
            <w:tcW w:w="2930" w:type="dxa"/>
          </w:tcPr>
          <w:p w14:paraId="47796B81" w14:textId="523C7FCD" w:rsidR="00D57C09" w:rsidRPr="00090C64" w:rsidRDefault="00D57C09" w:rsidP="00D1299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D1299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D12993">
            <w:pPr>
              <w:pStyle w:val="TAL"/>
            </w:pPr>
            <w:r w:rsidRPr="00090C64">
              <w:t>D10.5</w:t>
            </w:r>
          </w:p>
        </w:tc>
        <w:tc>
          <w:tcPr>
            <w:tcW w:w="2930" w:type="dxa"/>
          </w:tcPr>
          <w:p w14:paraId="43A94CA2" w14:textId="77777777" w:rsidR="00D57C09" w:rsidRPr="00090C64" w:rsidRDefault="00D57C09" w:rsidP="00D12993">
            <w:pPr>
              <w:pStyle w:val="TAL"/>
            </w:pPr>
            <w:r w:rsidRPr="00090C64">
              <w:t>Redirection of receiver target support</w:t>
            </w:r>
          </w:p>
        </w:tc>
        <w:tc>
          <w:tcPr>
            <w:tcW w:w="5686" w:type="dxa"/>
          </w:tcPr>
          <w:p w14:paraId="50EDB113" w14:textId="77777777" w:rsidR="00D57C09" w:rsidRPr="00090C64" w:rsidRDefault="00D57C09" w:rsidP="00D1299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D12993">
            <w:pPr>
              <w:pStyle w:val="TAL"/>
            </w:pPr>
            <w:r w:rsidRPr="00090C64">
              <w:t>D10.6</w:t>
            </w:r>
          </w:p>
        </w:tc>
        <w:tc>
          <w:tcPr>
            <w:tcW w:w="2930" w:type="dxa"/>
          </w:tcPr>
          <w:p w14:paraId="78EAA3A0" w14:textId="77777777" w:rsidR="00D57C09" w:rsidRPr="00090C64" w:rsidRDefault="00D57C09" w:rsidP="00D12993">
            <w:pPr>
              <w:pStyle w:val="TAL"/>
            </w:pPr>
            <w:r w:rsidRPr="00090C64">
              <w:t>Minimum EIS</w:t>
            </w:r>
          </w:p>
        </w:tc>
        <w:tc>
          <w:tcPr>
            <w:tcW w:w="5686" w:type="dxa"/>
          </w:tcPr>
          <w:p w14:paraId="5C942C02" w14:textId="77777777" w:rsidR="00D57C09" w:rsidRPr="00090C64" w:rsidRDefault="00D57C09" w:rsidP="00D12993">
            <w:pPr>
              <w:pStyle w:val="TAL"/>
            </w:pPr>
            <w:r w:rsidRPr="00090C64">
              <w:t>The minimum EIS requirement (i.e. maximum allowable EIS value) applicable to all sensitivity RoAoA per OSDD.</w:t>
            </w:r>
          </w:p>
          <w:p w14:paraId="3B691E5F" w14:textId="77777777" w:rsidR="00D57C09" w:rsidRPr="00090C64" w:rsidRDefault="00D57C09" w:rsidP="00D12993">
            <w:pPr>
              <w:pStyle w:val="TAL"/>
            </w:pPr>
            <w:r w:rsidRPr="00090C64">
              <w:t>Declared for per RAT and E-UTRA supported channel BW for the OSDD (10.4).</w:t>
            </w:r>
          </w:p>
          <w:p w14:paraId="4ABEED97" w14:textId="77777777" w:rsidR="00D57C09" w:rsidRPr="00090C64" w:rsidRDefault="00D57C09" w:rsidP="00D1299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D1299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D12993">
            <w:pPr>
              <w:pStyle w:val="TAL"/>
            </w:pPr>
            <w:r w:rsidRPr="00090C64">
              <w:t>D10.7</w:t>
            </w:r>
          </w:p>
        </w:tc>
        <w:tc>
          <w:tcPr>
            <w:tcW w:w="2930" w:type="dxa"/>
          </w:tcPr>
          <w:p w14:paraId="0C42CE7C" w14:textId="77777777" w:rsidR="00D57C09" w:rsidRPr="00090C64" w:rsidRDefault="00D57C09" w:rsidP="00D12993">
            <w:pPr>
              <w:pStyle w:val="TAL"/>
            </w:pPr>
            <w:r w:rsidRPr="00090C64">
              <w:t>Receiver target reference direction Sensitivity Range of Angle of Arrival</w:t>
            </w:r>
          </w:p>
        </w:tc>
        <w:tc>
          <w:tcPr>
            <w:tcW w:w="5686" w:type="dxa"/>
          </w:tcPr>
          <w:p w14:paraId="79F82FC1" w14:textId="77777777" w:rsidR="00D57C09" w:rsidRPr="00090C64" w:rsidRDefault="00D57C09" w:rsidP="00D1299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D12993">
            <w:pPr>
              <w:pStyle w:val="TAL"/>
            </w:pPr>
            <w:r w:rsidRPr="00090C64">
              <w:t>D10.8</w:t>
            </w:r>
          </w:p>
        </w:tc>
        <w:tc>
          <w:tcPr>
            <w:tcW w:w="2930" w:type="dxa"/>
          </w:tcPr>
          <w:p w14:paraId="76E092DA" w14:textId="77777777" w:rsidR="00D57C09" w:rsidRPr="00090C64" w:rsidRDefault="00D57C09" w:rsidP="00D12993">
            <w:pPr>
              <w:pStyle w:val="TAL"/>
            </w:pPr>
            <w:r w:rsidRPr="00090C64">
              <w:t>Receiver target redirection range</w:t>
            </w:r>
          </w:p>
        </w:tc>
        <w:tc>
          <w:tcPr>
            <w:tcW w:w="5686" w:type="dxa"/>
          </w:tcPr>
          <w:p w14:paraId="206EA2F8" w14:textId="77777777" w:rsidR="00D57C09" w:rsidRPr="00090C64" w:rsidRDefault="00D57C09" w:rsidP="00D1299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D12993">
            <w:pPr>
              <w:pStyle w:val="TAL"/>
            </w:pPr>
            <w:r w:rsidRPr="00090C64">
              <w:t>D10.9</w:t>
            </w:r>
          </w:p>
        </w:tc>
        <w:tc>
          <w:tcPr>
            <w:tcW w:w="2930" w:type="dxa"/>
          </w:tcPr>
          <w:p w14:paraId="0411CE9B" w14:textId="77777777" w:rsidR="00D57C09" w:rsidRPr="00090C64" w:rsidRDefault="00D57C09" w:rsidP="00D12993">
            <w:pPr>
              <w:pStyle w:val="TAL"/>
            </w:pPr>
            <w:r w:rsidRPr="00090C64">
              <w:t>Receiver target reference direction</w:t>
            </w:r>
          </w:p>
        </w:tc>
        <w:tc>
          <w:tcPr>
            <w:tcW w:w="5686" w:type="dxa"/>
          </w:tcPr>
          <w:p w14:paraId="3A2FCC67" w14:textId="77777777" w:rsidR="00D57C09" w:rsidRPr="00090C64" w:rsidRDefault="00D57C09" w:rsidP="00D1299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D1299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D12993">
            <w:pPr>
              <w:pStyle w:val="TAL"/>
            </w:pPr>
            <w:r w:rsidRPr="00090C64">
              <w:t>D10.10</w:t>
            </w:r>
          </w:p>
        </w:tc>
        <w:tc>
          <w:tcPr>
            <w:tcW w:w="2930" w:type="dxa"/>
          </w:tcPr>
          <w:p w14:paraId="08F9C43C" w14:textId="77777777" w:rsidR="00D57C09" w:rsidRPr="00090C64" w:rsidRDefault="00D57C09" w:rsidP="00D12993">
            <w:pPr>
              <w:pStyle w:val="TAL"/>
            </w:pPr>
            <w:r w:rsidRPr="00090C64">
              <w:t>Conformance test directions sensitivity RoAoA</w:t>
            </w:r>
          </w:p>
        </w:tc>
        <w:tc>
          <w:tcPr>
            <w:tcW w:w="5686" w:type="dxa"/>
          </w:tcPr>
          <w:p w14:paraId="70E9E053" w14:textId="77777777" w:rsidR="00D57C09" w:rsidRPr="00090C64" w:rsidRDefault="00D57C09" w:rsidP="00D1299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D12993">
            <w:pPr>
              <w:pStyle w:val="TAL"/>
            </w:pPr>
            <w:r w:rsidRPr="00090C64">
              <w:t>D10.11</w:t>
            </w:r>
          </w:p>
        </w:tc>
        <w:tc>
          <w:tcPr>
            <w:tcW w:w="2930" w:type="dxa"/>
          </w:tcPr>
          <w:p w14:paraId="2CE2B896" w14:textId="77777777" w:rsidR="00D57C09" w:rsidRPr="00090C64" w:rsidRDefault="00D57C09" w:rsidP="00D12993">
            <w:pPr>
              <w:pStyle w:val="TAL"/>
            </w:pPr>
            <w:r w:rsidRPr="00090C64">
              <w:t>Conformance test directions</w:t>
            </w:r>
          </w:p>
        </w:tc>
        <w:tc>
          <w:tcPr>
            <w:tcW w:w="5686" w:type="dxa"/>
          </w:tcPr>
          <w:p w14:paraId="10D0207F" w14:textId="77777777" w:rsidR="00D57C09" w:rsidRPr="00090C64" w:rsidRDefault="00D57C09" w:rsidP="00D12993">
            <w:pPr>
              <w:pStyle w:val="TAL"/>
            </w:pPr>
            <w:r w:rsidRPr="00090C64">
              <w:t>For each OSDD four conformance test directions.</w:t>
            </w:r>
          </w:p>
          <w:p w14:paraId="1B7B5EFD" w14:textId="77777777" w:rsidR="00D57C09" w:rsidRPr="00090C64" w:rsidRDefault="00D57C09" w:rsidP="00D12993">
            <w:pPr>
              <w:pStyle w:val="TAL"/>
            </w:pPr>
            <w:r w:rsidRPr="00090C64">
              <w:t>If the OSDD includes a receiver target redirection range the following four directions shall be declared:</w:t>
            </w:r>
          </w:p>
          <w:p w14:paraId="66F7C1E3" w14:textId="77777777" w:rsidR="00D57C09" w:rsidRPr="00090C64" w:rsidRDefault="00D57C09" w:rsidP="00D1299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D1299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D1299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D1299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D12993">
            <w:pPr>
              <w:pStyle w:val="TAL"/>
            </w:pPr>
            <w:r w:rsidRPr="00090C64">
              <w:t>If an OSDD does not include a receiver target redirection range the following 4 directions shall be declared:</w:t>
            </w:r>
          </w:p>
          <w:p w14:paraId="6C855187" w14:textId="77777777" w:rsidR="00D57C09" w:rsidRPr="00090C64" w:rsidRDefault="00D57C09" w:rsidP="00D1299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D1299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D1299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D1299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D12993">
            <w:pPr>
              <w:pStyle w:val="TAL"/>
            </w:pPr>
            <w:r w:rsidRPr="00090C64">
              <w:t>D10.12</w:t>
            </w:r>
          </w:p>
        </w:tc>
        <w:tc>
          <w:tcPr>
            <w:tcW w:w="2930" w:type="dxa"/>
          </w:tcPr>
          <w:p w14:paraId="5ABBB6AE" w14:textId="77777777" w:rsidR="00D57C09" w:rsidRPr="00090C64" w:rsidRDefault="00D57C09" w:rsidP="00D12993">
            <w:pPr>
              <w:pStyle w:val="TAL"/>
            </w:pPr>
            <w:r w:rsidRPr="00090C64">
              <w:t>OTA sensitivity supported NR BS channel bandwidth and SCS</w:t>
            </w:r>
          </w:p>
        </w:tc>
        <w:tc>
          <w:tcPr>
            <w:tcW w:w="5686" w:type="dxa"/>
          </w:tcPr>
          <w:p w14:paraId="6E5C2A98" w14:textId="77777777" w:rsidR="00D57C09" w:rsidRPr="00090C64" w:rsidRDefault="00D57C09" w:rsidP="00D1299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12993">
      <w:pPr>
        <w:rPr>
          <w:lang w:eastAsia="zh-CN"/>
        </w:rPr>
      </w:pPr>
    </w:p>
    <w:p w14:paraId="1E8F988F" w14:textId="77777777" w:rsidR="00D57C09" w:rsidRPr="00090C64" w:rsidRDefault="00D57C09" w:rsidP="00D12993">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D12993">
            <w:pPr>
              <w:pStyle w:val="TAH"/>
            </w:pPr>
            <w:r w:rsidRPr="00090C64">
              <w:t>Declaration identifier</w:t>
            </w:r>
          </w:p>
        </w:tc>
        <w:tc>
          <w:tcPr>
            <w:tcW w:w="2930" w:type="dxa"/>
          </w:tcPr>
          <w:p w14:paraId="7484580E" w14:textId="77777777" w:rsidR="00D57C09" w:rsidRPr="00090C64" w:rsidRDefault="00D57C09" w:rsidP="00D12993">
            <w:pPr>
              <w:pStyle w:val="TAH"/>
            </w:pPr>
            <w:r w:rsidRPr="00090C64">
              <w:t>Declaration</w:t>
            </w:r>
          </w:p>
        </w:tc>
        <w:tc>
          <w:tcPr>
            <w:tcW w:w="5686" w:type="dxa"/>
          </w:tcPr>
          <w:p w14:paraId="14330DD8" w14:textId="77777777" w:rsidR="00D57C09" w:rsidRPr="00090C64" w:rsidRDefault="00D57C09" w:rsidP="00D1299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D1299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D1299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D1299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D1299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D1299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D1299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D12993">
            <w:pPr>
              <w:pStyle w:val="TAL"/>
            </w:pPr>
            <w:r w:rsidRPr="00090C64">
              <w:t>D11.3</w:t>
            </w:r>
          </w:p>
        </w:tc>
        <w:tc>
          <w:tcPr>
            <w:tcW w:w="2930" w:type="dxa"/>
          </w:tcPr>
          <w:p w14:paraId="47F71A75" w14:textId="77777777" w:rsidR="00D57C09" w:rsidRPr="00090C64" w:rsidRDefault="00D57C09" w:rsidP="00D12993">
            <w:pPr>
              <w:pStyle w:val="TAL"/>
            </w:pPr>
            <w:r w:rsidRPr="00090C64">
              <w:t>OTA coverage range</w:t>
            </w:r>
          </w:p>
        </w:tc>
        <w:tc>
          <w:tcPr>
            <w:tcW w:w="5686" w:type="dxa"/>
          </w:tcPr>
          <w:p w14:paraId="6DBEC86D" w14:textId="77777777" w:rsidR="00D57C09" w:rsidRPr="00090C64" w:rsidRDefault="00D57C09" w:rsidP="00D12993">
            <w:pPr>
              <w:pStyle w:val="TAL"/>
            </w:pPr>
            <w:r w:rsidRPr="00090C64">
              <w:t>Declared as a single range within which selected TX OTA requirements are intended to be met.</w:t>
            </w:r>
          </w:p>
          <w:p w14:paraId="4B1BFA34" w14:textId="7A4F9575" w:rsidR="00D57C09" w:rsidRPr="00090C64" w:rsidRDefault="00D57C09" w:rsidP="00D1299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D12993">
            <w:pPr>
              <w:pStyle w:val="TAL"/>
              <w:rPr>
                <w:rFonts w:cs="Arial"/>
                <w:szCs w:val="18"/>
              </w:rPr>
            </w:pPr>
            <w:r w:rsidRPr="00090C64">
              <w:t>D11.4</w:t>
            </w:r>
          </w:p>
        </w:tc>
        <w:tc>
          <w:tcPr>
            <w:tcW w:w="2930" w:type="dxa"/>
          </w:tcPr>
          <w:p w14:paraId="47EFB8C3" w14:textId="77777777" w:rsidR="00D57C09" w:rsidRPr="00090C64" w:rsidRDefault="00D57C09" w:rsidP="00D12993">
            <w:pPr>
              <w:pStyle w:val="TAL"/>
            </w:pPr>
            <w:r w:rsidRPr="00090C64">
              <w:rPr>
                <w:i/>
              </w:rPr>
              <w:t>OTA coverage range</w:t>
            </w:r>
            <w:r w:rsidRPr="00090C64">
              <w:t xml:space="preserve"> reference direction</w:t>
            </w:r>
          </w:p>
          <w:p w14:paraId="528FEC8D" w14:textId="77777777" w:rsidR="00D57C09" w:rsidRPr="00090C64" w:rsidRDefault="00D57C09" w:rsidP="00D12993">
            <w:pPr>
              <w:pStyle w:val="TAL"/>
            </w:pPr>
          </w:p>
        </w:tc>
        <w:tc>
          <w:tcPr>
            <w:tcW w:w="5686" w:type="dxa"/>
          </w:tcPr>
          <w:p w14:paraId="7672C3A6" w14:textId="77777777" w:rsidR="00D57C09" w:rsidRPr="00090C64" w:rsidRDefault="00D57C09" w:rsidP="00D1299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D1299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D12993">
            <w:pPr>
              <w:pStyle w:val="TAL"/>
              <w:rPr>
                <w:rFonts w:cs="Arial"/>
                <w:szCs w:val="18"/>
              </w:rPr>
            </w:pPr>
            <w:r w:rsidRPr="00090C64">
              <w:t>D11.5</w:t>
            </w:r>
          </w:p>
        </w:tc>
        <w:tc>
          <w:tcPr>
            <w:tcW w:w="2930" w:type="dxa"/>
          </w:tcPr>
          <w:p w14:paraId="1BBD5C89" w14:textId="77777777" w:rsidR="00D57C09" w:rsidRPr="00090C64" w:rsidRDefault="00D57C09" w:rsidP="00D12993">
            <w:pPr>
              <w:pStyle w:val="TAL"/>
              <w:rPr>
                <w:rFonts w:cs="Arial"/>
                <w:szCs w:val="18"/>
              </w:rPr>
            </w:pPr>
            <w:r w:rsidRPr="00090C64">
              <w:t>OTA coverage range maximum directions</w:t>
            </w:r>
          </w:p>
        </w:tc>
        <w:tc>
          <w:tcPr>
            <w:tcW w:w="5686" w:type="dxa"/>
          </w:tcPr>
          <w:p w14:paraId="4A93B781" w14:textId="77777777" w:rsidR="00D57C09" w:rsidRPr="00090C64" w:rsidRDefault="00D57C09" w:rsidP="00D12993">
            <w:pPr>
              <w:pStyle w:val="TAL"/>
            </w:pPr>
            <w:r w:rsidRPr="00090C64">
              <w:t>The directions corresponding to the following points:</w:t>
            </w:r>
          </w:p>
          <w:p w14:paraId="1FF3B17F" w14:textId="77777777" w:rsidR="00D57C09" w:rsidRPr="00090C64" w:rsidRDefault="00D57C09" w:rsidP="00D1299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D12993">
            <w:pPr>
              <w:pStyle w:val="TAL"/>
            </w:pPr>
            <w:r w:rsidRPr="00090C64">
              <w:t>D11.6</w:t>
            </w:r>
          </w:p>
        </w:tc>
        <w:tc>
          <w:tcPr>
            <w:tcW w:w="2930" w:type="dxa"/>
          </w:tcPr>
          <w:p w14:paraId="5F75CAC2" w14:textId="7355A50D" w:rsidR="00D57C09" w:rsidRPr="00090C64" w:rsidRDefault="00D57C09" w:rsidP="00D1299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D12993">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D12993">
            <w:pPr>
              <w:pStyle w:val="TAL"/>
            </w:pPr>
            <w:r w:rsidRPr="00090C64">
              <w:t>D11.7</w:t>
            </w:r>
          </w:p>
        </w:tc>
        <w:tc>
          <w:tcPr>
            <w:tcW w:w="2930" w:type="dxa"/>
          </w:tcPr>
          <w:p w14:paraId="65CC2D35" w14:textId="77777777" w:rsidR="00D57C09" w:rsidRPr="00090C64" w:rsidRDefault="00D57C09" w:rsidP="00D1299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D12993">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D12993">
            <w:pPr>
              <w:pStyle w:val="TAL"/>
            </w:pPr>
            <w:r w:rsidRPr="00090C64">
              <w:t>D11.8</w:t>
            </w:r>
          </w:p>
        </w:tc>
        <w:tc>
          <w:tcPr>
            <w:tcW w:w="2930" w:type="dxa"/>
          </w:tcPr>
          <w:p w14:paraId="39EE5A48" w14:textId="77777777" w:rsidR="00D57C09" w:rsidRPr="00090C64" w:rsidRDefault="00D57C09" w:rsidP="00D12993">
            <w:pPr>
              <w:pStyle w:val="TAL"/>
            </w:pPr>
            <w:r w:rsidRPr="00090C64">
              <w:t>Spurious emission category</w:t>
            </w:r>
          </w:p>
        </w:tc>
        <w:tc>
          <w:tcPr>
            <w:tcW w:w="5686" w:type="dxa"/>
          </w:tcPr>
          <w:p w14:paraId="080A5759" w14:textId="1C0B905C" w:rsidR="00D57C09" w:rsidRPr="00090C64" w:rsidRDefault="00D57C09" w:rsidP="00D12993">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D12993">
            <w:pPr>
              <w:pStyle w:val="TAL"/>
            </w:pPr>
            <w:r w:rsidRPr="00090C64">
              <w:t>D11.9</w:t>
            </w:r>
          </w:p>
        </w:tc>
        <w:tc>
          <w:tcPr>
            <w:tcW w:w="2930" w:type="dxa"/>
          </w:tcPr>
          <w:p w14:paraId="221AC53C" w14:textId="77777777" w:rsidR="00D57C09" w:rsidRPr="00090C64" w:rsidRDefault="00D57C09" w:rsidP="00D12993">
            <w:pPr>
              <w:pStyle w:val="TAL"/>
            </w:pPr>
            <w:r w:rsidRPr="00090C64">
              <w:t>Geographic area support</w:t>
            </w:r>
          </w:p>
        </w:tc>
        <w:tc>
          <w:tcPr>
            <w:tcW w:w="5686" w:type="dxa"/>
          </w:tcPr>
          <w:p w14:paraId="780D4185" w14:textId="77777777" w:rsidR="00D57C09" w:rsidRPr="00090C64" w:rsidRDefault="00D57C09" w:rsidP="00D12993">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D12993">
            <w:pPr>
              <w:pStyle w:val="TAL"/>
            </w:pPr>
            <w:r w:rsidRPr="00090C64">
              <w:t>D11.10</w:t>
            </w:r>
          </w:p>
        </w:tc>
        <w:tc>
          <w:tcPr>
            <w:tcW w:w="2930" w:type="dxa"/>
          </w:tcPr>
          <w:p w14:paraId="50ED14F0" w14:textId="77777777" w:rsidR="00D57C09" w:rsidRPr="00090C64" w:rsidRDefault="00D57C09" w:rsidP="00D12993">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D12993">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D12993">
            <w:pPr>
              <w:pStyle w:val="TAL"/>
            </w:pPr>
            <w:r w:rsidRPr="00090C64">
              <w:t>D11.11</w:t>
            </w:r>
          </w:p>
        </w:tc>
        <w:tc>
          <w:tcPr>
            <w:tcW w:w="2930" w:type="dxa"/>
          </w:tcPr>
          <w:p w14:paraId="34DD75EB" w14:textId="77777777" w:rsidR="00D57C09" w:rsidRPr="00090C64" w:rsidRDefault="00D57C09" w:rsidP="00D12993">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D12993">
            <w:pPr>
              <w:pStyle w:val="TAL"/>
            </w:pPr>
            <w:r w:rsidRPr="00090C64">
              <w:t>D11.12</w:t>
            </w:r>
          </w:p>
        </w:tc>
        <w:tc>
          <w:tcPr>
            <w:tcW w:w="2930" w:type="dxa"/>
          </w:tcPr>
          <w:p w14:paraId="59308C4B" w14:textId="1BE1848D" w:rsidR="00D57C09" w:rsidRPr="00090C64" w:rsidRDefault="00D57C09" w:rsidP="00D12993">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D12993">
            <w:pPr>
              <w:pStyle w:val="TAL"/>
            </w:pPr>
            <w:r w:rsidRPr="00090C64">
              <w:t>D11.13</w:t>
            </w:r>
          </w:p>
        </w:tc>
        <w:tc>
          <w:tcPr>
            <w:tcW w:w="2930" w:type="dxa"/>
          </w:tcPr>
          <w:p w14:paraId="543A05D5" w14:textId="77777777" w:rsidR="00D57C09" w:rsidRPr="00090C64" w:rsidRDefault="00D57C09" w:rsidP="00D12993">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D12993">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D12993">
            <w:pPr>
              <w:pStyle w:val="TAL"/>
            </w:pPr>
            <w:r w:rsidRPr="00090C64">
              <w:t>D11.14</w:t>
            </w:r>
          </w:p>
        </w:tc>
        <w:tc>
          <w:tcPr>
            <w:tcW w:w="2930" w:type="dxa"/>
          </w:tcPr>
          <w:p w14:paraId="5473CBE9" w14:textId="77777777" w:rsidR="00D57C09" w:rsidRPr="00090C64" w:rsidRDefault="00D57C09" w:rsidP="00D12993">
            <w:pPr>
              <w:pStyle w:val="TAL"/>
            </w:pPr>
            <w:r w:rsidRPr="00090C64">
              <w:t>Co-existence with other systems</w:t>
            </w:r>
          </w:p>
        </w:tc>
        <w:tc>
          <w:tcPr>
            <w:tcW w:w="5686" w:type="dxa"/>
          </w:tcPr>
          <w:p w14:paraId="796286A1" w14:textId="77777777" w:rsidR="00D57C09" w:rsidRPr="00090C64" w:rsidRDefault="00D57C09" w:rsidP="00D12993">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D12993">
            <w:pPr>
              <w:pStyle w:val="TAL"/>
            </w:pPr>
            <w:r w:rsidRPr="00090C64">
              <w:t>D11.15</w:t>
            </w:r>
          </w:p>
        </w:tc>
        <w:tc>
          <w:tcPr>
            <w:tcW w:w="2930" w:type="dxa"/>
          </w:tcPr>
          <w:p w14:paraId="658BD589" w14:textId="77777777" w:rsidR="00D57C09" w:rsidRPr="00090C64" w:rsidRDefault="00D57C09" w:rsidP="00D12993">
            <w:pPr>
              <w:pStyle w:val="TAL"/>
            </w:pPr>
            <w:r w:rsidRPr="00090C64">
              <w:t>Co-location with other base stations</w:t>
            </w:r>
          </w:p>
        </w:tc>
        <w:tc>
          <w:tcPr>
            <w:tcW w:w="5686" w:type="dxa"/>
          </w:tcPr>
          <w:p w14:paraId="408BE095" w14:textId="77777777" w:rsidR="00D57C09" w:rsidRPr="00090C64" w:rsidRDefault="00D57C09" w:rsidP="00D12993">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D12993">
            <w:pPr>
              <w:pStyle w:val="TAL"/>
            </w:pPr>
            <w:r w:rsidRPr="00090C64">
              <w:t>D11.16</w:t>
            </w:r>
          </w:p>
        </w:tc>
        <w:tc>
          <w:tcPr>
            <w:tcW w:w="2930" w:type="dxa"/>
          </w:tcPr>
          <w:p w14:paraId="26C339C1" w14:textId="77777777" w:rsidR="00D57C09" w:rsidRPr="00090C64" w:rsidRDefault="00D57C09" w:rsidP="00D12993">
            <w:pPr>
              <w:pStyle w:val="TAL"/>
            </w:pPr>
            <w:r w:rsidRPr="00090C64">
              <w:t>Single-band RIB or multi-band RIB</w:t>
            </w:r>
          </w:p>
        </w:tc>
        <w:tc>
          <w:tcPr>
            <w:tcW w:w="5686" w:type="dxa"/>
          </w:tcPr>
          <w:p w14:paraId="2A8B77A8" w14:textId="77777777" w:rsidR="00D57C09" w:rsidRPr="00090C64" w:rsidRDefault="00D57C09" w:rsidP="00D12993">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D12993">
            <w:pPr>
              <w:pStyle w:val="TAL"/>
            </w:pPr>
            <w:r w:rsidRPr="00090C64">
              <w:t>D11.17</w:t>
            </w:r>
          </w:p>
        </w:tc>
        <w:tc>
          <w:tcPr>
            <w:tcW w:w="2930" w:type="dxa"/>
          </w:tcPr>
          <w:p w14:paraId="58F37971" w14:textId="77777777" w:rsidR="00D57C09" w:rsidRPr="00090C64" w:rsidRDefault="00D57C09" w:rsidP="00D12993">
            <w:pPr>
              <w:pStyle w:val="TAL"/>
              <w:rPr>
                <w:i/>
              </w:rPr>
            </w:pPr>
            <w:r w:rsidRPr="00090C64">
              <w:t>Single or multiple carrier</w:t>
            </w:r>
          </w:p>
        </w:tc>
        <w:tc>
          <w:tcPr>
            <w:tcW w:w="5686" w:type="dxa"/>
          </w:tcPr>
          <w:p w14:paraId="0F86D7AB" w14:textId="77777777" w:rsidR="00D57C09" w:rsidRPr="00090C64" w:rsidRDefault="00D57C09" w:rsidP="00D12993">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D12993">
            <w:pPr>
              <w:pStyle w:val="TAL"/>
            </w:pPr>
            <w:r w:rsidRPr="00090C64">
              <w:t>D11.18</w:t>
            </w:r>
          </w:p>
        </w:tc>
        <w:tc>
          <w:tcPr>
            <w:tcW w:w="2930" w:type="dxa"/>
          </w:tcPr>
          <w:p w14:paraId="09A0D6CF" w14:textId="77777777" w:rsidR="00D57C09" w:rsidRPr="00090C64" w:rsidRDefault="00D57C09" w:rsidP="00D12993">
            <w:pPr>
              <w:pStyle w:val="TAL"/>
            </w:pPr>
            <w:r w:rsidRPr="00090C64">
              <w:rPr>
                <w:lang w:eastAsia="zh-CN"/>
              </w:rPr>
              <w:t>Maximum number of supported carriers per band</w:t>
            </w:r>
          </w:p>
        </w:tc>
        <w:tc>
          <w:tcPr>
            <w:tcW w:w="5686" w:type="dxa"/>
          </w:tcPr>
          <w:p w14:paraId="7A5D78C5" w14:textId="77777777" w:rsidR="00D57C09" w:rsidRPr="00090C64" w:rsidRDefault="00D57C09" w:rsidP="00D12993">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D12993">
            <w:pPr>
              <w:pStyle w:val="TAL"/>
            </w:pPr>
            <w:r w:rsidRPr="00090C64">
              <w:t>D11.19</w:t>
            </w:r>
          </w:p>
        </w:tc>
        <w:tc>
          <w:tcPr>
            <w:tcW w:w="2930" w:type="dxa"/>
          </w:tcPr>
          <w:p w14:paraId="07AD3A7A" w14:textId="77777777" w:rsidR="00D57C09" w:rsidRPr="00090C64" w:rsidRDefault="00D57C09" w:rsidP="00D12993">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D12993">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D12993">
            <w:pPr>
              <w:pStyle w:val="TAL"/>
            </w:pPr>
            <w:r w:rsidRPr="00090C64">
              <w:t>D11.20</w:t>
            </w:r>
          </w:p>
        </w:tc>
        <w:tc>
          <w:tcPr>
            <w:tcW w:w="2930" w:type="dxa"/>
          </w:tcPr>
          <w:p w14:paraId="13DE93A1" w14:textId="77777777" w:rsidR="00D57C09" w:rsidRPr="00090C64" w:rsidRDefault="00D57C09" w:rsidP="00D12993">
            <w:pPr>
              <w:pStyle w:val="TAL"/>
              <w:rPr>
                <w:lang w:eastAsia="zh-CN"/>
              </w:rPr>
            </w:pPr>
            <w:r w:rsidRPr="00090C64">
              <w:t>Other band combination multi-band restrictions</w:t>
            </w:r>
          </w:p>
        </w:tc>
        <w:tc>
          <w:tcPr>
            <w:tcW w:w="5686" w:type="dxa"/>
          </w:tcPr>
          <w:p w14:paraId="5CD244C7" w14:textId="77777777" w:rsidR="00D57C09" w:rsidRPr="00090C64" w:rsidRDefault="00D57C09" w:rsidP="00D12993">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D12993">
            <w:pPr>
              <w:pStyle w:val="TAL"/>
            </w:pPr>
            <w:r w:rsidRPr="00090C64">
              <w:t>D11.21</w:t>
            </w:r>
          </w:p>
        </w:tc>
        <w:tc>
          <w:tcPr>
            <w:tcW w:w="2930" w:type="dxa"/>
          </w:tcPr>
          <w:p w14:paraId="41FB64FD" w14:textId="77777777" w:rsidR="00D57C09" w:rsidRPr="00090C64" w:rsidRDefault="00D57C09" w:rsidP="00D12993">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D12993">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D12993">
            <w:pPr>
              <w:pStyle w:val="TAL"/>
            </w:pPr>
            <w:r w:rsidRPr="00090C64">
              <w:t>D11.22</w:t>
            </w:r>
          </w:p>
        </w:tc>
        <w:tc>
          <w:tcPr>
            <w:tcW w:w="2930" w:type="dxa"/>
          </w:tcPr>
          <w:p w14:paraId="4AE6B998" w14:textId="77777777" w:rsidR="00D57C09" w:rsidRPr="00090C64" w:rsidRDefault="00D57C09" w:rsidP="00D12993">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D12993">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D12993">
            <w:pPr>
              <w:pStyle w:val="TAL"/>
            </w:pPr>
            <w:r w:rsidRPr="00090C64">
              <w:t>D11.23</w:t>
            </w:r>
          </w:p>
        </w:tc>
        <w:tc>
          <w:tcPr>
            <w:tcW w:w="2930" w:type="dxa"/>
          </w:tcPr>
          <w:p w14:paraId="52F9EAE4" w14:textId="77777777" w:rsidR="00D57C09" w:rsidRPr="00090C64" w:rsidRDefault="00D57C09" w:rsidP="00D12993">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D12993">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D12993">
            <w:pPr>
              <w:pStyle w:val="TAL"/>
            </w:pPr>
            <w:r w:rsidRPr="00090C64">
              <w:t>D11.24</w:t>
            </w:r>
          </w:p>
        </w:tc>
        <w:tc>
          <w:tcPr>
            <w:tcW w:w="2930" w:type="dxa"/>
          </w:tcPr>
          <w:p w14:paraId="0694EDA0" w14:textId="77777777" w:rsidR="00D57C09" w:rsidRPr="00090C64" w:rsidRDefault="00D57C09" w:rsidP="00D12993">
            <w:pPr>
              <w:pStyle w:val="TAL"/>
            </w:pPr>
            <w:r w:rsidRPr="00090C64">
              <w:t>UTRA FDD MIMO support</w:t>
            </w:r>
          </w:p>
        </w:tc>
        <w:tc>
          <w:tcPr>
            <w:tcW w:w="5686" w:type="dxa"/>
          </w:tcPr>
          <w:p w14:paraId="1A6CCDDF" w14:textId="77777777" w:rsidR="00D57C09" w:rsidRPr="00090C64" w:rsidRDefault="00D57C09" w:rsidP="00D12993">
            <w:pPr>
              <w:pStyle w:val="TAL"/>
            </w:pPr>
            <w:r w:rsidRPr="00090C64">
              <w:t>Number of 'antennas' supported by the UTRA FDD MIMO mode (i.e. 2 or 4). Declared per supported UTRA FDD operating band (D9.4).</w:t>
            </w:r>
          </w:p>
          <w:p w14:paraId="5B22A712" w14:textId="36ED7CE0" w:rsidR="00D57C09" w:rsidRPr="00090C64" w:rsidRDefault="00D57C09" w:rsidP="00D12993">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D12993">
            <w:pPr>
              <w:pStyle w:val="TAL"/>
            </w:pPr>
            <w:r w:rsidRPr="00090C64">
              <w:t>D11.25</w:t>
            </w:r>
          </w:p>
        </w:tc>
        <w:tc>
          <w:tcPr>
            <w:tcW w:w="2930" w:type="dxa"/>
          </w:tcPr>
          <w:p w14:paraId="0A3C0338" w14:textId="77777777" w:rsidR="00D57C09" w:rsidRPr="00090C64" w:rsidRDefault="00D57C09" w:rsidP="00D12993">
            <w:pPr>
              <w:pStyle w:val="TAL"/>
            </w:pPr>
            <w:r w:rsidRPr="00090C64">
              <w:t>UTRA Inner loop power control dynamic range</w:t>
            </w:r>
          </w:p>
        </w:tc>
        <w:tc>
          <w:tcPr>
            <w:tcW w:w="5686" w:type="dxa"/>
          </w:tcPr>
          <w:p w14:paraId="3B544380" w14:textId="77777777" w:rsidR="00D57C09" w:rsidRPr="00090C64" w:rsidRDefault="00D57C09" w:rsidP="00D12993">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D12993">
            <w:pPr>
              <w:pStyle w:val="TAL"/>
            </w:pPr>
            <w:r w:rsidRPr="00090C64">
              <w:t>D11.26</w:t>
            </w:r>
          </w:p>
        </w:tc>
        <w:tc>
          <w:tcPr>
            <w:tcW w:w="2930" w:type="dxa"/>
          </w:tcPr>
          <w:p w14:paraId="40C2ADAA" w14:textId="77777777" w:rsidR="00D57C09" w:rsidRPr="00090C64" w:rsidRDefault="00D57C09" w:rsidP="00D12993">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D12993">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D12993">
            <w:pPr>
              <w:pStyle w:val="TAL"/>
            </w:pPr>
            <w:r w:rsidRPr="00090C64">
              <w:t>D11.27</w:t>
            </w:r>
          </w:p>
        </w:tc>
        <w:tc>
          <w:tcPr>
            <w:tcW w:w="2930" w:type="dxa"/>
          </w:tcPr>
          <w:p w14:paraId="2A314169" w14:textId="77777777" w:rsidR="00D57C09" w:rsidRPr="00090C64" w:rsidRDefault="00D57C09" w:rsidP="00D12993">
            <w:pPr>
              <w:pStyle w:val="TAL"/>
            </w:pPr>
            <w:r w:rsidRPr="00090C64">
              <w:t xml:space="preserve">Intra-band contiguous CA or intra-band contiguous HSDPA </w:t>
            </w:r>
          </w:p>
        </w:tc>
        <w:tc>
          <w:tcPr>
            <w:tcW w:w="5686" w:type="dxa"/>
          </w:tcPr>
          <w:p w14:paraId="3EA726B2" w14:textId="77777777" w:rsidR="00D57C09" w:rsidRPr="00090C64" w:rsidRDefault="00D57C09" w:rsidP="00D12993">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D12993">
            <w:pPr>
              <w:pStyle w:val="TAL"/>
            </w:pPr>
            <w:r w:rsidRPr="00090C64">
              <w:t>D11.28</w:t>
            </w:r>
          </w:p>
        </w:tc>
        <w:tc>
          <w:tcPr>
            <w:tcW w:w="2930" w:type="dxa"/>
          </w:tcPr>
          <w:p w14:paraId="6816B944" w14:textId="77777777" w:rsidR="00D57C09" w:rsidRPr="00090C64" w:rsidRDefault="00D57C09" w:rsidP="00D12993">
            <w:pPr>
              <w:pStyle w:val="TAL"/>
            </w:pPr>
            <w:r w:rsidRPr="00090C64">
              <w:t xml:space="preserve">Intra-band non-contiguous CA or intra-band contiguous HSDPA </w:t>
            </w:r>
          </w:p>
        </w:tc>
        <w:tc>
          <w:tcPr>
            <w:tcW w:w="5686" w:type="dxa"/>
          </w:tcPr>
          <w:p w14:paraId="4ACE59EB" w14:textId="77777777" w:rsidR="00D57C09" w:rsidRPr="00090C64" w:rsidRDefault="00D57C09" w:rsidP="00D12993">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D12993">
            <w:pPr>
              <w:pStyle w:val="TAL"/>
            </w:pPr>
            <w:r w:rsidRPr="00090C64">
              <w:t>D11.29</w:t>
            </w:r>
          </w:p>
        </w:tc>
        <w:tc>
          <w:tcPr>
            <w:tcW w:w="2930" w:type="dxa"/>
          </w:tcPr>
          <w:p w14:paraId="5A5858B0" w14:textId="77777777" w:rsidR="00D57C09" w:rsidRPr="00090C64" w:rsidRDefault="00D57C09" w:rsidP="00D12993">
            <w:pPr>
              <w:pStyle w:val="TAL"/>
            </w:pPr>
            <w:r w:rsidRPr="00090C64">
              <w:t>OTA REFSENS RoAoA</w:t>
            </w:r>
          </w:p>
        </w:tc>
        <w:tc>
          <w:tcPr>
            <w:tcW w:w="5686" w:type="dxa"/>
          </w:tcPr>
          <w:p w14:paraId="0A4F3E12" w14:textId="77777777" w:rsidR="00D57C09" w:rsidRPr="00090C64" w:rsidRDefault="00D57C09" w:rsidP="00D12993">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D12993">
            <w:pPr>
              <w:pStyle w:val="TAL"/>
            </w:pPr>
            <w:r w:rsidRPr="00090C64">
              <w:t>D11.30</w:t>
            </w:r>
          </w:p>
        </w:tc>
        <w:tc>
          <w:tcPr>
            <w:tcW w:w="2930" w:type="dxa"/>
          </w:tcPr>
          <w:p w14:paraId="60850DBD" w14:textId="77777777" w:rsidR="00D57C09" w:rsidRPr="00090C64" w:rsidRDefault="00D57C09" w:rsidP="00D12993">
            <w:pPr>
              <w:pStyle w:val="TAL"/>
            </w:pPr>
            <w:r w:rsidRPr="00090C64">
              <w:t>OTA REFSENS receiver target reference direction</w:t>
            </w:r>
          </w:p>
        </w:tc>
        <w:tc>
          <w:tcPr>
            <w:tcW w:w="5686" w:type="dxa"/>
          </w:tcPr>
          <w:p w14:paraId="6B6CFBAD" w14:textId="77777777" w:rsidR="00D57C09" w:rsidRPr="00090C64" w:rsidRDefault="00D57C09" w:rsidP="00D12993">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D12993">
            <w:pPr>
              <w:pStyle w:val="TAL"/>
            </w:pPr>
            <w:r w:rsidRPr="00090C64">
              <w:t>D11.31</w:t>
            </w:r>
          </w:p>
        </w:tc>
        <w:tc>
          <w:tcPr>
            <w:tcW w:w="2930" w:type="dxa"/>
          </w:tcPr>
          <w:p w14:paraId="7B5C32DB" w14:textId="77777777" w:rsidR="00D57C09" w:rsidRPr="00090C64" w:rsidRDefault="00D57C09" w:rsidP="00D12993">
            <w:pPr>
              <w:pStyle w:val="TAL"/>
            </w:pPr>
            <w:r w:rsidRPr="00090C64">
              <w:t>OTA REFSENS conformance test directions</w:t>
            </w:r>
          </w:p>
        </w:tc>
        <w:tc>
          <w:tcPr>
            <w:tcW w:w="5686" w:type="dxa"/>
          </w:tcPr>
          <w:p w14:paraId="1B180534" w14:textId="77777777" w:rsidR="00D57C09" w:rsidRPr="00090C64" w:rsidRDefault="00D57C09" w:rsidP="00D1299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D1299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D12993">
            <w:pPr>
              <w:pStyle w:val="TAL"/>
            </w:pPr>
            <w:r w:rsidRPr="00090C64">
              <w:t>D11.32</w:t>
            </w:r>
          </w:p>
        </w:tc>
        <w:tc>
          <w:tcPr>
            <w:tcW w:w="2930" w:type="dxa"/>
          </w:tcPr>
          <w:p w14:paraId="02E4DDDF" w14:textId="77777777" w:rsidR="00D57C09" w:rsidRPr="00090C64" w:rsidRDefault="00D57C09" w:rsidP="00D1299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D1299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D12993">
            <w:pPr>
              <w:pStyle w:val="TAL"/>
            </w:pPr>
            <w:r w:rsidRPr="00090C64">
              <w:t>D11.33</w:t>
            </w:r>
          </w:p>
        </w:tc>
        <w:tc>
          <w:tcPr>
            <w:tcW w:w="2930" w:type="dxa"/>
          </w:tcPr>
          <w:p w14:paraId="512ED6E3" w14:textId="77777777" w:rsidR="00D57C09" w:rsidRPr="00090C64" w:rsidRDefault="00D57C09" w:rsidP="00D1299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D1299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D12993">
            <w:pPr>
              <w:pStyle w:val="TAL"/>
            </w:pPr>
            <w:r w:rsidRPr="00090C64">
              <w:t>Declared per beam for all supported frequency ranges (D11.32).</w:t>
            </w:r>
          </w:p>
          <w:p w14:paraId="0D628E1C" w14:textId="33F0EF81" w:rsidR="00D57C09" w:rsidRPr="00090C64" w:rsidRDefault="00D57C09" w:rsidP="00D1299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D12993">
            <w:pPr>
              <w:pStyle w:val="TAL"/>
            </w:pPr>
            <w:r w:rsidRPr="00090C64">
              <w:t>D11.34</w:t>
            </w:r>
          </w:p>
        </w:tc>
        <w:tc>
          <w:tcPr>
            <w:tcW w:w="2930" w:type="dxa"/>
          </w:tcPr>
          <w:p w14:paraId="4491C518" w14:textId="77777777" w:rsidR="00D57C09" w:rsidRPr="00090C64" w:rsidRDefault="00D57C09" w:rsidP="00D1299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D1299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D12993">
            <w:pPr>
              <w:pStyle w:val="TAL"/>
            </w:pPr>
            <w:r w:rsidRPr="00090C64">
              <w:t>Declared per beam for all supported frequency ranges in (D11.32).</w:t>
            </w:r>
          </w:p>
          <w:p w14:paraId="5C8B267B" w14:textId="36211D68" w:rsidR="00D57C09" w:rsidRPr="00090C64" w:rsidRDefault="00D57C09" w:rsidP="00D1299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D12993">
            <w:pPr>
              <w:pStyle w:val="TAL"/>
            </w:pPr>
            <w:r w:rsidRPr="00090C64">
              <w:t>D11.35</w:t>
            </w:r>
          </w:p>
        </w:tc>
        <w:tc>
          <w:tcPr>
            <w:tcW w:w="2930" w:type="dxa"/>
          </w:tcPr>
          <w:p w14:paraId="679335AF" w14:textId="77777777" w:rsidR="00C6208F" w:rsidRPr="00090C64" w:rsidRDefault="00C6208F" w:rsidP="00D1299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D1299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12993">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17226"/>
      <w:bookmarkStart w:id="663" w:name="_Toc67076307"/>
      <w:bookmarkStart w:id="664" w:name="_Toc67076846"/>
      <w:bookmarkStart w:id="665" w:name="_Toc74752728"/>
      <w:bookmarkStart w:id="666" w:name="_Toc74753268"/>
      <w:bookmarkStart w:id="667" w:name="_Toc74753805"/>
      <w:bookmarkStart w:id="668" w:name="_Toc76507128"/>
      <w:bookmarkStart w:id="669" w:name="_Toc83111279"/>
      <w:bookmarkStart w:id="670" w:name="_Toc89876931"/>
      <w:bookmarkStart w:id="671" w:name="_Toc98710466"/>
      <w:bookmarkStart w:id="672" w:name="_Toc130919802"/>
      <w:bookmarkStart w:id="673" w:name="_Toc137300348"/>
      <w:bookmarkStart w:id="674" w:name="_Toc138888681"/>
      <w:bookmarkStart w:id="675" w:name="_Toc145108690"/>
      <w:bookmarkStart w:id="676" w:name="_Toc155259832"/>
      <w:bookmarkStart w:id="677" w:name="_Toc219557329"/>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17227"/>
      <w:bookmarkStart w:id="685" w:name="_Toc67076308"/>
      <w:bookmarkStart w:id="686" w:name="_Toc67076847"/>
      <w:bookmarkStart w:id="687" w:name="_Toc74752729"/>
      <w:bookmarkStart w:id="688" w:name="_Toc74753269"/>
      <w:bookmarkStart w:id="689" w:name="_Toc74753806"/>
      <w:bookmarkStart w:id="690" w:name="_Toc76507129"/>
      <w:bookmarkStart w:id="691" w:name="_Toc83111280"/>
      <w:bookmarkStart w:id="692" w:name="_Toc89876932"/>
      <w:bookmarkStart w:id="693" w:name="_Toc98710467"/>
      <w:bookmarkStart w:id="694" w:name="_Toc130919803"/>
      <w:bookmarkStart w:id="695" w:name="_Toc137300349"/>
      <w:bookmarkStart w:id="696" w:name="_Toc138888682"/>
      <w:bookmarkStart w:id="697" w:name="_Toc145108691"/>
      <w:bookmarkStart w:id="698" w:name="_Toc155259833"/>
      <w:bookmarkStart w:id="699" w:name="_Toc219557330"/>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D1299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1299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1299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D1299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17228"/>
      <w:bookmarkStart w:id="707" w:name="_Toc67076309"/>
      <w:bookmarkStart w:id="708" w:name="_Toc67076848"/>
      <w:bookmarkStart w:id="709" w:name="_Toc74752730"/>
      <w:bookmarkStart w:id="710" w:name="_Toc74753270"/>
      <w:bookmarkStart w:id="711" w:name="_Toc74753807"/>
      <w:bookmarkStart w:id="712" w:name="_Toc76507130"/>
      <w:bookmarkStart w:id="713" w:name="_Toc83111281"/>
      <w:bookmarkStart w:id="714" w:name="_Toc89876933"/>
      <w:bookmarkStart w:id="715" w:name="_Toc98710468"/>
      <w:bookmarkStart w:id="716" w:name="_Toc130919804"/>
      <w:bookmarkStart w:id="717" w:name="_Toc137300350"/>
      <w:bookmarkStart w:id="718" w:name="_Toc138888683"/>
      <w:bookmarkStart w:id="719" w:name="_Toc145108692"/>
      <w:bookmarkStart w:id="720" w:name="_Toc155259834"/>
      <w:bookmarkStart w:id="721" w:name="_Toc219557331"/>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D12993">
      <w:r w:rsidRPr="00090C64">
        <w:t>The signal's Channel Bandwidth and Subcarrier spacing used to build NR Test Configurations shall be selected according to table 4.11.1A-1.</w:t>
      </w:r>
    </w:p>
    <w:p w14:paraId="29F09F33" w14:textId="77777777" w:rsidR="00D57C09" w:rsidRPr="004119DC" w:rsidRDefault="00D57C09" w:rsidP="00D12993">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D1299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D1299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D1299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D1299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D1299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D1299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D1299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D1299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D1299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12993"/>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17229"/>
      <w:bookmarkStart w:id="730" w:name="_Toc67076310"/>
      <w:bookmarkStart w:id="731" w:name="_Toc67076849"/>
      <w:bookmarkStart w:id="732" w:name="_Toc74752731"/>
      <w:bookmarkStart w:id="733" w:name="_Toc74753271"/>
      <w:bookmarkStart w:id="734" w:name="_Toc74753808"/>
      <w:bookmarkStart w:id="735" w:name="_Toc76507131"/>
      <w:bookmarkStart w:id="736" w:name="_Toc83111282"/>
      <w:bookmarkStart w:id="737" w:name="_Toc89876934"/>
      <w:bookmarkStart w:id="738" w:name="_Toc98710469"/>
      <w:bookmarkStart w:id="739" w:name="_Toc130919805"/>
      <w:bookmarkStart w:id="740" w:name="_Toc137300351"/>
      <w:bookmarkStart w:id="741" w:name="_Toc138888684"/>
      <w:bookmarkStart w:id="742" w:name="_Toc145108693"/>
      <w:bookmarkStart w:id="743" w:name="_Toc155259835"/>
      <w:bookmarkStart w:id="744" w:name="_Toc219557332"/>
      <w:r w:rsidRPr="00090C64">
        <w:rPr>
          <w:lang w:eastAsia="zh-CN"/>
        </w:rPr>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17230"/>
      <w:bookmarkStart w:id="752" w:name="_Toc67076311"/>
      <w:bookmarkStart w:id="753" w:name="_Toc67076850"/>
      <w:bookmarkStart w:id="754" w:name="_Toc74752732"/>
      <w:bookmarkStart w:id="755" w:name="_Toc74753272"/>
      <w:bookmarkStart w:id="756" w:name="_Toc74753809"/>
      <w:bookmarkStart w:id="757" w:name="_Toc76507132"/>
      <w:bookmarkStart w:id="758" w:name="_Toc83111283"/>
      <w:bookmarkStart w:id="759" w:name="_Toc89876935"/>
      <w:bookmarkStart w:id="760" w:name="_Toc98710470"/>
      <w:bookmarkStart w:id="761" w:name="_Toc130919806"/>
      <w:bookmarkStart w:id="762" w:name="_Toc137300352"/>
      <w:bookmarkStart w:id="763" w:name="_Toc138888685"/>
      <w:bookmarkStart w:id="764" w:name="_Toc145108694"/>
      <w:bookmarkStart w:id="765" w:name="_Toc155259836"/>
      <w:bookmarkStart w:id="766" w:name="_Toc219557333"/>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17231"/>
      <w:bookmarkStart w:id="774" w:name="_Toc67076312"/>
      <w:bookmarkStart w:id="775" w:name="_Toc67076851"/>
      <w:bookmarkStart w:id="776" w:name="_Toc74752733"/>
      <w:bookmarkStart w:id="777" w:name="_Toc74753273"/>
      <w:bookmarkStart w:id="778" w:name="_Toc74753810"/>
      <w:bookmarkStart w:id="779" w:name="_Toc76507133"/>
      <w:bookmarkStart w:id="780" w:name="_Toc83111284"/>
      <w:bookmarkStart w:id="781" w:name="_Toc89876936"/>
      <w:bookmarkStart w:id="782" w:name="_Toc98710471"/>
      <w:bookmarkStart w:id="783" w:name="_Toc130919807"/>
      <w:bookmarkStart w:id="784" w:name="_Toc137300353"/>
      <w:bookmarkStart w:id="785" w:name="_Toc138888686"/>
      <w:bookmarkStart w:id="786" w:name="_Toc145108695"/>
      <w:bookmarkStart w:id="787" w:name="_Toc155259837"/>
      <w:bookmarkStart w:id="788" w:name="_Toc219557334"/>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D12993">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17232"/>
      <w:bookmarkStart w:id="796" w:name="_Toc67076313"/>
      <w:bookmarkStart w:id="797" w:name="_Toc67076852"/>
      <w:bookmarkStart w:id="798" w:name="_Toc74752734"/>
      <w:bookmarkStart w:id="799" w:name="_Toc74753274"/>
      <w:bookmarkStart w:id="800" w:name="_Toc74753811"/>
      <w:bookmarkStart w:id="801" w:name="_Toc76507134"/>
      <w:bookmarkStart w:id="802" w:name="_Toc83111285"/>
      <w:bookmarkStart w:id="803" w:name="_Toc89876937"/>
      <w:bookmarkStart w:id="804" w:name="_Toc98710472"/>
      <w:bookmarkStart w:id="805" w:name="_Toc130919808"/>
      <w:bookmarkStart w:id="806" w:name="_Toc137300354"/>
      <w:bookmarkStart w:id="807" w:name="_Toc138888687"/>
      <w:bookmarkStart w:id="808" w:name="_Toc145108696"/>
      <w:bookmarkStart w:id="809" w:name="_Toc155259838"/>
      <w:bookmarkStart w:id="810" w:name="_Toc219557335"/>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D12993">
      <w:pPr>
        <w:rPr>
          <w:rFonts w:eastAsia="MS Mincho"/>
        </w:rPr>
      </w:pPr>
      <w:r w:rsidRPr="00090C64">
        <w:rPr>
          <w:rFonts w:eastAsia="MS Mincho"/>
        </w:rPr>
        <w:t>ATCR1a should be constructed using the following method:</w:t>
      </w:r>
    </w:p>
    <w:p w14:paraId="27885A83" w14:textId="77777777" w:rsidR="00D57C09" w:rsidRPr="00090C64" w:rsidRDefault="00D57C09" w:rsidP="00D1299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1299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1299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17233"/>
      <w:bookmarkStart w:id="818" w:name="_Toc67076314"/>
      <w:bookmarkStart w:id="819" w:name="_Toc67076853"/>
      <w:bookmarkStart w:id="820" w:name="_Toc74752735"/>
      <w:bookmarkStart w:id="821" w:name="_Toc74753275"/>
      <w:bookmarkStart w:id="822" w:name="_Toc74753812"/>
      <w:bookmarkStart w:id="823" w:name="_Toc76507135"/>
      <w:bookmarkStart w:id="824" w:name="_Toc83111286"/>
      <w:bookmarkStart w:id="825" w:name="_Toc89876938"/>
      <w:bookmarkStart w:id="826" w:name="_Toc98710473"/>
      <w:bookmarkStart w:id="827" w:name="_Toc130919809"/>
      <w:bookmarkStart w:id="828" w:name="_Toc137300355"/>
      <w:bookmarkStart w:id="829" w:name="_Toc138888688"/>
      <w:bookmarkStart w:id="830" w:name="_Toc145108697"/>
      <w:bookmarkStart w:id="831" w:name="_Toc155259839"/>
      <w:bookmarkStart w:id="832" w:name="_Toc219557336"/>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D12993">
      <w:r w:rsidRPr="00090C64">
        <w:t>ATCR1b is constructed using the following method:</w:t>
      </w:r>
    </w:p>
    <w:p w14:paraId="1A24436A"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1299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17234"/>
      <w:bookmarkStart w:id="840" w:name="_Toc67076315"/>
      <w:bookmarkStart w:id="841" w:name="_Toc67076854"/>
      <w:bookmarkStart w:id="842" w:name="_Toc74752736"/>
      <w:bookmarkStart w:id="843" w:name="_Toc74753276"/>
      <w:bookmarkStart w:id="844" w:name="_Toc74753813"/>
      <w:bookmarkStart w:id="845" w:name="_Toc76507136"/>
      <w:bookmarkStart w:id="846" w:name="_Toc83111287"/>
      <w:bookmarkStart w:id="847" w:name="_Toc89876939"/>
      <w:bookmarkStart w:id="848" w:name="_Toc98710474"/>
      <w:bookmarkStart w:id="849" w:name="_Toc130919810"/>
      <w:bookmarkStart w:id="850" w:name="_Toc137300356"/>
      <w:bookmarkStart w:id="851" w:name="_Toc138888689"/>
      <w:bookmarkStart w:id="852" w:name="_Toc145108698"/>
      <w:bookmarkStart w:id="853" w:name="_Toc155259840"/>
      <w:bookmarkStart w:id="854" w:name="_Toc219557337"/>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D12993">
      <w:r w:rsidRPr="00090C64">
        <w:t>Set the number of carriers to the number of carriers at maximum TRP (see table 4.10-1, D9.14).</w:t>
      </w:r>
    </w:p>
    <w:p w14:paraId="41D15706"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17235"/>
      <w:bookmarkStart w:id="862" w:name="_Toc67076316"/>
      <w:bookmarkStart w:id="863" w:name="_Toc67076855"/>
      <w:bookmarkStart w:id="864" w:name="_Toc74752737"/>
      <w:bookmarkStart w:id="865" w:name="_Toc74753277"/>
      <w:bookmarkStart w:id="866" w:name="_Toc74753814"/>
      <w:bookmarkStart w:id="867" w:name="_Toc76507137"/>
      <w:bookmarkStart w:id="868" w:name="_Toc83111288"/>
      <w:bookmarkStart w:id="869" w:name="_Toc89876940"/>
      <w:bookmarkStart w:id="870" w:name="_Toc98710475"/>
      <w:bookmarkStart w:id="871" w:name="_Toc130919811"/>
      <w:bookmarkStart w:id="872" w:name="_Toc137300357"/>
      <w:bookmarkStart w:id="873" w:name="_Toc138888690"/>
      <w:bookmarkStart w:id="874" w:name="_Toc145108699"/>
      <w:bookmarkStart w:id="875" w:name="_Toc155259841"/>
      <w:bookmarkStart w:id="876" w:name="_Toc219557338"/>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17236"/>
      <w:bookmarkStart w:id="884" w:name="_Toc67076317"/>
      <w:bookmarkStart w:id="885" w:name="_Toc67076856"/>
      <w:bookmarkStart w:id="886" w:name="_Toc74752738"/>
      <w:bookmarkStart w:id="887" w:name="_Toc74753278"/>
      <w:bookmarkStart w:id="888" w:name="_Toc74753815"/>
      <w:bookmarkStart w:id="889" w:name="_Toc76507138"/>
      <w:bookmarkStart w:id="890" w:name="_Toc83111289"/>
      <w:bookmarkStart w:id="891" w:name="_Toc89876941"/>
      <w:bookmarkStart w:id="892" w:name="_Toc98710476"/>
      <w:bookmarkStart w:id="893" w:name="_Toc130919812"/>
      <w:bookmarkStart w:id="894" w:name="_Toc137300358"/>
      <w:bookmarkStart w:id="895" w:name="_Toc138888691"/>
      <w:bookmarkStart w:id="896" w:name="_Toc145108700"/>
      <w:bookmarkStart w:id="897" w:name="_Toc155259842"/>
      <w:bookmarkStart w:id="898" w:name="_Toc219557339"/>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D12993">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17237"/>
      <w:bookmarkStart w:id="906" w:name="_Toc67076318"/>
      <w:bookmarkStart w:id="907" w:name="_Toc67076857"/>
      <w:bookmarkStart w:id="908" w:name="_Toc74752739"/>
      <w:bookmarkStart w:id="909" w:name="_Toc74753279"/>
      <w:bookmarkStart w:id="910" w:name="_Toc74753816"/>
      <w:bookmarkStart w:id="911" w:name="_Toc76507139"/>
      <w:bookmarkStart w:id="912" w:name="_Toc83111290"/>
      <w:bookmarkStart w:id="913" w:name="_Toc89876942"/>
      <w:bookmarkStart w:id="914" w:name="_Toc98710477"/>
      <w:bookmarkStart w:id="915" w:name="_Toc130919813"/>
      <w:bookmarkStart w:id="916" w:name="_Toc137300359"/>
      <w:bookmarkStart w:id="917" w:name="_Toc138888692"/>
      <w:bookmarkStart w:id="918" w:name="_Toc145108701"/>
      <w:bookmarkStart w:id="919" w:name="_Toc155259843"/>
      <w:bookmarkStart w:id="920" w:name="_Toc219557340"/>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D1299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12993">
      <w:r w:rsidRPr="00090C64">
        <w:t>ANTCR1</w:t>
      </w:r>
      <w:r w:rsidR="006761FA">
        <w:t xml:space="preserve"> </w:t>
      </w:r>
      <w:r w:rsidRPr="00090C64">
        <w:t>is constructed using the following method:</w:t>
      </w:r>
    </w:p>
    <w:p w14:paraId="30066F3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1299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17238"/>
      <w:bookmarkStart w:id="928" w:name="_Toc67076319"/>
      <w:bookmarkStart w:id="929" w:name="_Toc67076858"/>
      <w:bookmarkStart w:id="930" w:name="_Toc74752740"/>
      <w:bookmarkStart w:id="931" w:name="_Toc74753280"/>
      <w:bookmarkStart w:id="932" w:name="_Toc74753817"/>
      <w:bookmarkStart w:id="933" w:name="_Toc76507140"/>
      <w:bookmarkStart w:id="934" w:name="_Toc83111291"/>
      <w:bookmarkStart w:id="935" w:name="_Toc89876943"/>
      <w:bookmarkStart w:id="936" w:name="_Toc98710478"/>
      <w:bookmarkStart w:id="937" w:name="_Toc130919814"/>
      <w:bookmarkStart w:id="938" w:name="_Toc137300360"/>
      <w:bookmarkStart w:id="939" w:name="_Toc138888693"/>
      <w:bookmarkStart w:id="940" w:name="_Toc145108702"/>
      <w:bookmarkStart w:id="941" w:name="_Toc155259844"/>
      <w:bookmarkStart w:id="942" w:name="_Toc219557341"/>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D12993">
      <w:r w:rsidRPr="00090C64">
        <w:t>Set the number of carriers to the number of carriers at maximum TRP (see table 4.10-1, D9.14).</w:t>
      </w:r>
    </w:p>
    <w:p w14:paraId="26130E72"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17239"/>
      <w:bookmarkStart w:id="950" w:name="_Toc67076320"/>
      <w:bookmarkStart w:id="951" w:name="_Toc67076859"/>
      <w:bookmarkStart w:id="952" w:name="_Toc74752741"/>
      <w:bookmarkStart w:id="953" w:name="_Toc74753281"/>
      <w:bookmarkStart w:id="954" w:name="_Toc74753818"/>
      <w:bookmarkStart w:id="955" w:name="_Toc76507141"/>
      <w:bookmarkStart w:id="956" w:name="_Toc83111292"/>
      <w:bookmarkStart w:id="957" w:name="_Toc89876944"/>
      <w:bookmarkStart w:id="958" w:name="_Toc98710479"/>
      <w:bookmarkStart w:id="959" w:name="_Toc130919815"/>
      <w:bookmarkStart w:id="960" w:name="_Toc137300361"/>
      <w:bookmarkStart w:id="961" w:name="_Toc138888694"/>
      <w:bookmarkStart w:id="962" w:name="_Toc145108703"/>
      <w:bookmarkStart w:id="963" w:name="_Toc155259845"/>
      <w:bookmarkStart w:id="964" w:name="_Toc219557342"/>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17240"/>
      <w:bookmarkStart w:id="972" w:name="_Toc67076321"/>
      <w:bookmarkStart w:id="973" w:name="_Toc67076860"/>
      <w:bookmarkStart w:id="974" w:name="_Toc74752742"/>
      <w:bookmarkStart w:id="975" w:name="_Toc74753282"/>
      <w:bookmarkStart w:id="976" w:name="_Toc74753819"/>
      <w:bookmarkStart w:id="977" w:name="_Toc76507142"/>
      <w:bookmarkStart w:id="978" w:name="_Toc83111293"/>
      <w:bookmarkStart w:id="979" w:name="_Toc89876945"/>
      <w:bookmarkStart w:id="980" w:name="_Toc98710480"/>
      <w:bookmarkStart w:id="981" w:name="_Toc130919816"/>
      <w:bookmarkStart w:id="982" w:name="_Toc137300362"/>
      <w:bookmarkStart w:id="983" w:name="_Toc138888695"/>
      <w:bookmarkStart w:id="984" w:name="_Toc145108704"/>
      <w:bookmarkStart w:id="985" w:name="_Toc155259846"/>
      <w:bookmarkStart w:id="986" w:name="_Toc219557343"/>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D12993">
      <w:r w:rsidRPr="00090C64">
        <w:t>The purpose of ATCR2a is to test E-UTRA multi-carrier aspects excluding CA occupied bandwidth.</w:t>
      </w:r>
    </w:p>
    <w:p w14:paraId="771A9AA0" w14:textId="0A3DFC92" w:rsidR="00D57C09" w:rsidRPr="00090C64" w:rsidRDefault="00D57C09" w:rsidP="00D1299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17241"/>
      <w:bookmarkStart w:id="994" w:name="_Toc67076322"/>
      <w:bookmarkStart w:id="995" w:name="_Toc67076861"/>
      <w:bookmarkStart w:id="996" w:name="_Toc74752743"/>
      <w:bookmarkStart w:id="997" w:name="_Toc74753283"/>
      <w:bookmarkStart w:id="998" w:name="_Toc74753820"/>
      <w:bookmarkStart w:id="999" w:name="_Toc76507143"/>
      <w:bookmarkStart w:id="1000" w:name="_Toc83111294"/>
      <w:bookmarkStart w:id="1001" w:name="_Toc89876946"/>
      <w:bookmarkStart w:id="1002" w:name="_Toc98710481"/>
      <w:bookmarkStart w:id="1003" w:name="_Toc130919817"/>
      <w:bookmarkStart w:id="1004" w:name="_Toc137300363"/>
      <w:bookmarkStart w:id="1005" w:name="_Toc138888696"/>
      <w:bookmarkStart w:id="1006" w:name="_Toc145108705"/>
      <w:bookmarkStart w:id="1007" w:name="_Toc155259847"/>
      <w:bookmarkStart w:id="1008" w:name="_Toc219557344"/>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D12993">
      <w:r w:rsidRPr="00090C64">
        <w:t>ATCR2a is constructed using the following method:</w:t>
      </w:r>
    </w:p>
    <w:p w14:paraId="04BA258E"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1299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1299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1299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17242"/>
      <w:bookmarkStart w:id="1016" w:name="_Toc67076323"/>
      <w:bookmarkStart w:id="1017" w:name="_Toc67076862"/>
      <w:bookmarkStart w:id="1018" w:name="_Toc74752744"/>
      <w:bookmarkStart w:id="1019" w:name="_Toc74753284"/>
      <w:bookmarkStart w:id="1020" w:name="_Toc74753821"/>
      <w:bookmarkStart w:id="1021" w:name="_Toc76507144"/>
      <w:bookmarkStart w:id="1022" w:name="_Toc83111295"/>
      <w:bookmarkStart w:id="1023" w:name="_Toc89876947"/>
      <w:bookmarkStart w:id="1024" w:name="_Toc98710482"/>
      <w:bookmarkStart w:id="1025" w:name="_Toc130919818"/>
      <w:bookmarkStart w:id="1026" w:name="_Toc137300364"/>
      <w:bookmarkStart w:id="1027" w:name="_Toc138888697"/>
      <w:bookmarkStart w:id="1028" w:name="_Toc145108706"/>
      <w:bookmarkStart w:id="1029" w:name="_Toc155259848"/>
      <w:bookmarkStart w:id="1030" w:name="_Toc219557345"/>
      <w:r w:rsidRPr="00090C64">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D12993">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D1299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17243"/>
      <w:bookmarkStart w:id="1038" w:name="_Toc67076324"/>
      <w:bookmarkStart w:id="1039" w:name="_Toc67076863"/>
      <w:bookmarkStart w:id="1040" w:name="_Toc74752745"/>
      <w:bookmarkStart w:id="1041" w:name="_Toc74753285"/>
      <w:bookmarkStart w:id="1042" w:name="_Toc74753822"/>
      <w:bookmarkStart w:id="1043" w:name="_Toc76507145"/>
      <w:bookmarkStart w:id="1044" w:name="_Toc83111296"/>
      <w:bookmarkStart w:id="1045" w:name="_Toc89876948"/>
      <w:bookmarkStart w:id="1046" w:name="_Toc98710483"/>
      <w:bookmarkStart w:id="1047" w:name="_Toc130919819"/>
      <w:bookmarkStart w:id="1048" w:name="_Toc137300365"/>
      <w:bookmarkStart w:id="1049" w:name="_Toc138888698"/>
      <w:bookmarkStart w:id="1050" w:name="_Toc145108707"/>
      <w:bookmarkStart w:id="1051" w:name="_Toc155259849"/>
      <w:bookmarkStart w:id="1052" w:name="_Toc219557346"/>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D12993">
      <w:r w:rsidRPr="00090C64">
        <w:t>Set the number of carriers to the number of carriers at maximum TRP (see table 4.10-1, D9.14).</w:t>
      </w:r>
    </w:p>
    <w:p w14:paraId="6C27D242"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17244"/>
      <w:bookmarkStart w:id="1060" w:name="_Toc67076325"/>
      <w:bookmarkStart w:id="1061" w:name="_Toc67076864"/>
      <w:bookmarkStart w:id="1062" w:name="_Toc74752746"/>
      <w:bookmarkStart w:id="1063" w:name="_Toc74753286"/>
      <w:bookmarkStart w:id="1064" w:name="_Toc74753823"/>
      <w:bookmarkStart w:id="1065" w:name="_Toc76507146"/>
      <w:bookmarkStart w:id="1066" w:name="_Toc83111297"/>
      <w:bookmarkStart w:id="1067" w:name="_Toc89876949"/>
      <w:bookmarkStart w:id="1068" w:name="_Toc98710484"/>
      <w:bookmarkStart w:id="1069" w:name="_Toc130919820"/>
      <w:bookmarkStart w:id="1070" w:name="_Toc137300366"/>
      <w:bookmarkStart w:id="1071" w:name="_Toc138888699"/>
      <w:bookmarkStart w:id="1072" w:name="_Toc145108708"/>
      <w:bookmarkStart w:id="1073" w:name="_Toc155259850"/>
      <w:bookmarkStart w:id="1074" w:name="_Toc219557347"/>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17245"/>
      <w:bookmarkStart w:id="1082" w:name="_Toc67076326"/>
      <w:bookmarkStart w:id="1083" w:name="_Toc67076865"/>
      <w:bookmarkStart w:id="1084" w:name="_Toc74752747"/>
      <w:bookmarkStart w:id="1085" w:name="_Toc74753287"/>
      <w:bookmarkStart w:id="1086" w:name="_Toc74753824"/>
      <w:bookmarkStart w:id="1087" w:name="_Toc76507147"/>
      <w:bookmarkStart w:id="1088" w:name="_Toc83111298"/>
      <w:bookmarkStart w:id="1089" w:name="_Toc89876950"/>
      <w:bookmarkStart w:id="1090" w:name="_Toc98710485"/>
      <w:bookmarkStart w:id="1091" w:name="_Toc130919821"/>
      <w:bookmarkStart w:id="1092" w:name="_Toc137300367"/>
      <w:bookmarkStart w:id="1093" w:name="_Toc138888700"/>
      <w:bookmarkStart w:id="1094" w:name="_Toc145108709"/>
      <w:bookmarkStart w:id="1095" w:name="_Toc155259851"/>
      <w:bookmarkStart w:id="1096" w:name="_Toc219557348"/>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D12993">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17246"/>
      <w:bookmarkStart w:id="1104" w:name="_Toc67076327"/>
      <w:bookmarkStart w:id="1105" w:name="_Toc67076866"/>
      <w:bookmarkStart w:id="1106" w:name="_Toc74752748"/>
      <w:bookmarkStart w:id="1107" w:name="_Toc74753288"/>
      <w:bookmarkStart w:id="1108" w:name="_Toc74753825"/>
      <w:bookmarkStart w:id="1109" w:name="_Toc76507148"/>
      <w:bookmarkStart w:id="1110" w:name="_Toc83111299"/>
      <w:bookmarkStart w:id="1111" w:name="_Toc89876951"/>
      <w:bookmarkStart w:id="1112" w:name="_Toc98710486"/>
      <w:bookmarkStart w:id="1113" w:name="_Toc130919822"/>
      <w:bookmarkStart w:id="1114" w:name="_Toc137300368"/>
      <w:bookmarkStart w:id="1115" w:name="_Toc138888701"/>
      <w:bookmarkStart w:id="1116" w:name="_Toc145108710"/>
      <w:bookmarkStart w:id="1117" w:name="_Toc155259852"/>
      <w:bookmarkStart w:id="1118" w:name="_Toc219557349"/>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D1299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12993">
      <w:r w:rsidRPr="00090C64">
        <w:t>ANTCR2 is constructed using the following method:</w:t>
      </w:r>
    </w:p>
    <w:p w14:paraId="6BC973D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17247"/>
      <w:bookmarkStart w:id="1126" w:name="_Toc67076328"/>
      <w:bookmarkStart w:id="1127" w:name="_Toc67076867"/>
      <w:bookmarkStart w:id="1128" w:name="_Toc74752749"/>
      <w:bookmarkStart w:id="1129" w:name="_Toc74753289"/>
      <w:bookmarkStart w:id="1130" w:name="_Toc74753826"/>
      <w:bookmarkStart w:id="1131" w:name="_Toc76507149"/>
      <w:bookmarkStart w:id="1132" w:name="_Toc83111300"/>
      <w:bookmarkStart w:id="1133" w:name="_Toc89876952"/>
      <w:bookmarkStart w:id="1134" w:name="_Toc98710487"/>
      <w:bookmarkStart w:id="1135" w:name="_Toc130919823"/>
      <w:bookmarkStart w:id="1136" w:name="_Toc137300369"/>
      <w:bookmarkStart w:id="1137" w:name="_Toc138888702"/>
      <w:bookmarkStart w:id="1138" w:name="_Toc145108711"/>
      <w:bookmarkStart w:id="1139" w:name="_Toc155259853"/>
      <w:bookmarkStart w:id="1140" w:name="_Toc219557350"/>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D12993">
      <w:r w:rsidRPr="00090C64">
        <w:t>Set the number of carriers to the number of carriers at maximum EIRP (see table 4.10-1, D9.14).</w:t>
      </w:r>
    </w:p>
    <w:p w14:paraId="0FFD27C7" w14:textId="77777777" w:rsidR="00D57C09" w:rsidRPr="00090C64" w:rsidRDefault="00D57C09" w:rsidP="00D1299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17248"/>
      <w:bookmarkStart w:id="1148" w:name="_Toc67076329"/>
      <w:bookmarkStart w:id="1149" w:name="_Toc67076868"/>
      <w:bookmarkStart w:id="1150" w:name="_Toc74752750"/>
      <w:bookmarkStart w:id="1151" w:name="_Toc74753290"/>
      <w:bookmarkStart w:id="1152" w:name="_Toc74753827"/>
      <w:bookmarkStart w:id="1153" w:name="_Toc76507150"/>
      <w:bookmarkStart w:id="1154" w:name="_Toc83111301"/>
      <w:bookmarkStart w:id="1155" w:name="_Toc89876953"/>
      <w:bookmarkStart w:id="1156" w:name="_Toc98710488"/>
      <w:bookmarkStart w:id="1157" w:name="_Toc130919824"/>
      <w:bookmarkStart w:id="1158" w:name="_Toc137300370"/>
      <w:bookmarkStart w:id="1159" w:name="_Toc138888703"/>
      <w:bookmarkStart w:id="1160" w:name="_Toc145108712"/>
      <w:bookmarkStart w:id="1161" w:name="_Toc155259854"/>
      <w:bookmarkStart w:id="1162" w:name="_Toc219557351"/>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17249"/>
      <w:bookmarkStart w:id="1170" w:name="_Toc67076330"/>
      <w:bookmarkStart w:id="1171" w:name="_Toc67076869"/>
      <w:bookmarkStart w:id="1172" w:name="_Toc74752751"/>
      <w:bookmarkStart w:id="1173" w:name="_Toc74753291"/>
      <w:bookmarkStart w:id="1174" w:name="_Toc74753828"/>
      <w:bookmarkStart w:id="1175" w:name="_Toc76507151"/>
      <w:bookmarkStart w:id="1176" w:name="_Toc83111302"/>
      <w:bookmarkStart w:id="1177" w:name="_Toc89876954"/>
      <w:bookmarkStart w:id="1178" w:name="_Toc98710489"/>
      <w:bookmarkStart w:id="1179" w:name="_Toc130919825"/>
      <w:bookmarkStart w:id="1180" w:name="_Toc137300371"/>
      <w:bookmarkStart w:id="1181" w:name="_Toc138888704"/>
      <w:bookmarkStart w:id="1182" w:name="_Toc145108713"/>
      <w:bookmarkStart w:id="1183" w:name="_Toc155259855"/>
      <w:bookmarkStart w:id="1184" w:name="_Toc219557352"/>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D12993">
      <w:r w:rsidRPr="00090C64">
        <w:t>The purpose of ATCR3 is to test UTRA and E-UTRA multi-RAT aspects.</w:t>
      </w:r>
    </w:p>
    <w:p w14:paraId="5DA585B2" w14:textId="3F79A755" w:rsidR="00D57C09" w:rsidRPr="00090C64" w:rsidRDefault="00D57C09" w:rsidP="00D1299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1299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1299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12993">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17250"/>
      <w:bookmarkStart w:id="1192" w:name="_Toc67076331"/>
      <w:bookmarkStart w:id="1193" w:name="_Toc67076870"/>
      <w:bookmarkStart w:id="1194" w:name="_Toc74752752"/>
      <w:bookmarkStart w:id="1195" w:name="_Toc74753292"/>
      <w:bookmarkStart w:id="1196" w:name="_Toc74753829"/>
      <w:bookmarkStart w:id="1197" w:name="_Toc76507152"/>
      <w:bookmarkStart w:id="1198" w:name="_Toc83111303"/>
      <w:bookmarkStart w:id="1199" w:name="_Toc89876955"/>
      <w:bookmarkStart w:id="1200" w:name="_Toc98710490"/>
      <w:bookmarkStart w:id="1201" w:name="_Toc130919826"/>
      <w:bookmarkStart w:id="1202" w:name="_Toc137300372"/>
      <w:bookmarkStart w:id="1203" w:name="_Toc138888705"/>
      <w:bookmarkStart w:id="1204" w:name="_Toc145108714"/>
      <w:bookmarkStart w:id="1205" w:name="_Toc155259856"/>
      <w:bookmarkStart w:id="1206" w:name="_Toc219557353"/>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D12993">
      <w:r w:rsidRPr="00090C64">
        <w:t>ATCR3a is constructed using the following method:</w:t>
      </w:r>
    </w:p>
    <w:p w14:paraId="7019F8AD"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1299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1299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17251"/>
      <w:bookmarkStart w:id="1214" w:name="_Toc67076332"/>
      <w:bookmarkStart w:id="1215" w:name="_Toc67076871"/>
      <w:bookmarkStart w:id="1216" w:name="_Toc74752753"/>
      <w:bookmarkStart w:id="1217" w:name="_Toc74753293"/>
      <w:bookmarkStart w:id="1218" w:name="_Toc74753830"/>
      <w:bookmarkStart w:id="1219" w:name="_Toc76507153"/>
      <w:bookmarkStart w:id="1220" w:name="_Toc83111304"/>
      <w:bookmarkStart w:id="1221" w:name="_Toc89876956"/>
      <w:bookmarkStart w:id="1222" w:name="_Toc98710491"/>
      <w:bookmarkStart w:id="1223" w:name="_Toc130919827"/>
      <w:bookmarkStart w:id="1224" w:name="_Toc137300373"/>
      <w:bookmarkStart w:id="1225" w:name="_Toc138888706"/>
      <w:bookmarkStart w:id="1226" w:name="_Toc145108715"/>
      <w:bookmarkStart w:id="1227" w:name="_Toc155259857"/>
      <w:bookmarkStart w:id="1228" w:name="_Toc219557354"/>
      <w:r w:rsidRPr="00090C64">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D12993">
      <w:r w:rsidRPr="00090C64">
        <w:t>ATCR3b is constructed using the following method:</w:t>
      </w:r>
    </w:p>
    <w:p w14:paraId="74C51FF3"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1299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1299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17252"/>
      <w:bookmarkStart w:id="1236" w:name="_Toc67076333"/>
      <w:bookmarkStart w:id="1237" w:name="_Toc67076872"/>
      <w:bookmarkStart w:id="1238" w:name="_Toc74752754"/>
      <w:bookmarkStart w:id="1239" w:name="_Toc74753294"/>
      <w:bookmarkStart w:id="1240" w:name="_Toc74753831"/>
      <w:bookmarkStart w:id="1241" w:name="_Toc76507154"/>
      <w:bookmarkStart w:id="1242" w:name="_Toc83111305"/>
      <w:bookmarkStart w:id="1243" w:name="_Toc89876957"/>
      <w:bookmarkStart w:id="1244" w:name="_Toc98710492"/>
      <w:bookmarkStart w:id="1245" w:name="_Toc130919828"/>
      <w:bookmarkStart w:id="1246" w:name="_Toc137300374"/>
      <w:bookmarkStart w:id="1247" w:name="_Toc138888707"/>
      <w:bookmarkStart w:id="1248" w:name="_Toc145108716"/>
      <w:bookmarkStart w:id="1249" w:name="_Toc155259858"/>
      <w:bookmarkStart w:id="1250" w:name="_Toc219557355"/>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D1299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1299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17253"/>
      <w:bookmarkStart w:id="1258" w:name="_Toc67076334"/>
      <w:bookmarkStart w:id="1259" w:name="_Toc67076873"/>
      <w:bookmarkStart w:id="1260" w:name="_Toc74752755"/>
      <w:bookmarkStart w:id="1261" w:name="_Toc74753295"/>
      <w:bookmarkStart w:id="1262" w:name="_Toc74753832"/>
      <w:bookmarkStart w:id="1263" w:name="_Toc76507155"/>
      <w:bookmarkStart w:id="1264" w:name="_Toc83111306"/>
      <w:bookmarkStart w:id="1265" w:name="_Toc89876958"/>
      <w:bookmarkStart w:id="1266" w:name="_Toc98710493"/>
      <w:bookmarkStart w:id="1267" w:name="_Toc130919829"/>
      <w:bookmarkStart w:id="1268" w:name="_Toc137300375"/>
      <w:bookmarkStart w:id="1269" w:name="_Toc138888708"/>
      <w:bookmarkStart w:id="1270" w:name="_Toc145108717"/>
      <w:bookmarkStart w:id="1271" w:name="_Toc155259859"/>
      <w:bookmarkStart w:id="1272" w:name="_Toc219557356"/>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17254"/>
      <w:bookmarkStart w:id="1280" w:name="_Toc67076335"/>
      <w:bookmarkStart w:id="1281" w:name="_Toc67076874"/>
      <w:bookmarkStart w:id="1282" w:name="_Toc74752756"/>
      <w:bookmarkStart w:id="1283" w:name="_Toc74753296"/>
      <w:bookmarkStart w:id="1284" w:name="_Toc74753833"/>
      <w:bookmarkStart w:id="1285" w:name="_Toc76507156"/>
      <w:bookmarkStart w:id="1286" w:name="_Toc83111307"/>
      <w:bookmarkStart w:id="1287" w:name="_Toc89876959"/>
      <w:bookmarkStart w:id="1288" w:name="_Toc98710494"/>
      <w:bookmarkStart w:id="1289" w:name="_Toc130919830"/>
      <w:bookmarkStart w:id="1290" w:name="_Toc137300376"/>
      <w:bookmarkStart w:id="1291" w:name="_Toc138888709"/>
      <w:bookmarkStart w:id="1292" w:name="_Toc145108718"/>
      <w:bookmarkStart w:id="1293" w:name="_Toc155259860"/>
      <w:bookmarkStart w:id="1294" w:name="_Toc219557357"/>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E84573F" w14:textId="77777777" w:rsidR="005A2FDC" w:rsidRPr="00090C64" w:rsidRDefault="005A2FDC" w:rsidP="00D12993">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17255"/>
      <w:bookmarkStart w:id="1302" w:name="_Toc67076336"/>
      <w:bookmarkStart w:id="1303" w:name="_Toc67076875"/>
      <w:bookmarkStart w:id="1304" w:name="_Toc74752757"/>
      <w:bookmarkStart w:id="1305" w:name="_Toc74753297"/>
      <w:bookmarkStart w:id="1306" w:name="_Toc74753834"/>
      <w:bookmarkStart w:id="1307" w:name="_Toc76507157"/>
      <w:bookmarkStart w:id="1308" w:name="_Toc83111308"/>
      <w:bookmarkStart w:id="1309"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310" w:name="_Toc98710495"/>
      <w:bookmarkStart w:id="1311" w:name="_Toc130919831"/>
      <w:bookmarkStart w:id="1312" w:name="_Toc137300377"/>
      <w:bookmarkStart w:id="1313" w:name="_Toc138888710"/>
      <w:bookmarkStart w:id="1314" w:name="_Toc145108719"/>
      <w:bookmarkStart w:id="1315" w:name="_Toc155259861"/>
      <w:bookmarkStart w:id="1316" w:name="_Toc219557358"/>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090C64">
        <w:t>4.11.2.6.2</w:t>
      </w:r>
      <w:r w:rsidRPr="00090C64">
        <w:tab/>
        <w:t>ANTCR3 generation</w:t>
      </w:r>
      <w:bookmarkEnd w:id="1310"/>
      <w:bookmarkEnd w:id="1311"/>
      <w:bookmarkEnd w:id="1312"/>
      <w:bookmarkEnd w:id="1313"/>
      <w:bookmarkEnd w:id="1314"/>
      <w:bookmarkEnd w:id="1315"/>
      <w:bookmarkEnd w:id="1316"/>
    </w:p>
    <w:p w14:paraId="52C84C46" w14:textId="2713ABCB" w:rsidR="005A2FDC" w:rsidRPr="00090C64" w:rsidRDefault="005A2FDC" w:rsidP="00D12993">
      <w:pPr>
        <w:rPr>
          <w:lang w:eastAsia="zh-CN"/>
        </w:rPr>
      </w:pPr>
      <w:r w:rsidRPr="00090C64">
        <w:t>ANTCR3 is constructed using the following method:</w:t>
      </w:r>
    </w:p>
    <w:p w14:paraId="6922FF54" w14:textId="77777777" w:rsidR="005A2FDC" w:rsidRPr="00090C64" w:rsidRDefault="005A2FDC"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D1299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17256"/>
      <w:bookmarkStart w:id="1324" w:name="_Toc67076337"/>
      <w:bookmarkStart w:id="1325" w:name="_Toc67076876"/>
      <w:bookmarkStart w:id="1326" w:name="_Toc74752758"/>
      <w:bookmarkStart w:id="1327" w:name="_Toc74753298"/>
      <w:bookmarkStart w:id="1328" w:name="_Toc74753835"/>
      <w:bookmarkStart w:id="1329" w:name="_Toc76507158"/>
      <w:bookmarkStart w:id="1330" w:name="_Toc83111309"/>
      <w:bookmarkStart w:id="1331" w:name="_Toc89876961"/>
      <w:bookmarkStart w:id="1332" w:name="_Toc98710496"/>
      <w:bookmarkStart w:id="1333" w:name="_Toc130919832"/>
      <w:bookmarkStart w:id="1334" w:name="_Toc137300378"/>
      <w:bookmarkStart w:id="1335" w:name="_Toc138888711"/>
      <w:bookmarkStart w:id="1336" w:name="_Toc145108720"/>
      <w:bookmarkStart w:id="1337" w:name="_Toc155259862"/>
      <w:bookmarkStart w:id="1338" w:name="_Toc219557359"/>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D1299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D12993">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D1299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17257"/>
      <w:bookmarkStart w:id="1346" w:name="_Toc67076338"/>
      <w:bookmarkStart w:id="1347" w:name="_Toc67076877"/>
      <w:bookmarkStart w:id="1348" w:name="_Toc74752759"/>
      <w:bookmarkStart w:id="1349" w:name="_Toc74753299"/>
      <w:bookmarkStart w:id="1350" w:name="_Toc74753836"/>
      <w:bookmarkStart w:id="1351" w:name="_Toc76507159"/>
      <w:bookmarkStart w:id="1352" w:name="_Toc83111310"/>
      <w:bookmarkStart w:id="1353" w:name="_Toc89876962"/>
      <w:bookmarkStart w:id="1354" w:name="_Toc98710497"/>
      <w:bookmarkStart w:id="1355" w:name="_Toc130919833"/>
      <w:bookmarkStart w:id="1356" w:name="_Toc137300379"/>
      <w:bookmarkStart w:id="1357" w:name="_Toc138888712"/>
      <w:bookmarkStart w:id="1358" w:name="_Toc145108721"/>
      <w:bookmarkStart w:id="1359" w:name="_Toc155259863"/>
      <w:bookmarkStart w:id="1360" w:name="_Toc219557360"/>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17258"/>
      <w:bookmarkStart w:id="1368" w:name="_Toc67076339"/>
      <w:bookmarkStart w:id="1369" w:name="_Toc67076878"/>
      <w:bookmarkStart w:id="1370" w:name="_Toc74752760"/>
      <w:bookmarkStart w:id="1371" w:name="_Toc74753300"/>
      <w:bookmarkStart w:id="1372" w:name="_Toc74753837"/>
      <w:bookmarkStart w:id="1373" w:name="_Toc76507160"/>
      <w:bookmarkStart w:id="1374" w:name="_Toc83111311"/>
      <w:bookmarkStart w:id="1375" w:name="_Toc89876963"/>
      <w:bookmarkStart w:id="1376" w:name="_Toc98710498"/>
      <w:bookmarkStart w:id="1377" w:name="_Toc130919834"/>
      <w:bookmarkStart w:id="1378" w:name="_Toc137300380"/>
      <w:bookmarkStart w:id="1379" w:name="_Toc138888713"/>
      <w:bookmarkStart w:id="1380" w:name="_Toc145108722"/>
      <w:bookmarkStart w:id="1381" w:name="_Toc155259864"/>
      <w:bookmarkStart w:id="1382" w:name="_Toc219557361"/>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D12993">
      <w:r w:rsidRPr="00090C64">
        <w:t>ATCR4a is constructed using the following method:</w:t>
      </w:r>
    </w:p>
    <w:p w14:paraId="1A756DAC" w14:textId="77777777" w:rsidR="00D57C09" w:rsidRPr="00090C64" w:rsidRDefault="00D57C09" w:rsidP="00D1299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17259"/>
      <w:bookmarkStart w:id="1390" w:name="_Toc67076340"/>
      <w:bookmarkStart w:id="1391" w:name="_Toc67076879"/>
      <w:bookmarkStart w:id="1392" w:name="_Toc74752761"/>
      <w:bookmarkStart w:id="1393" w:name="_Toc74753301"/>
      <w:bookmarkStart w:id="1394" w:name="_Toc74753838"/>
      <w:bookmarkStart w:id="1395" w:name="_Toc76507161"/>
      <w:bookmarkStart w:id="1396" w:name="_Toc83111312"/>
      <w:bookmarkStart w:id="1397" w:name="_Toc89876964"/>
      <w:bookmarkStart w:id="1398" w:name="_Toc98710499"/>
      <w:bookmarkStart w:id="1399" w:name="_Toc130919835"/>
      <w:bookmarkStart w:id="1400" w:name="_Toc137300381"/>
      <w:bookmarkStart w:id="1401" w:name="_Toc138888714"/>
      <w:bookmarkStart w:id="1402" w:name="_Toc145108723"/>
      <w:bookmarkStart w:id="1403" w:name="_Toc155259865"/>
      <w:bookmarkStart w:id="1404" w:name="_Toc219557362"/>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D12993">
      <w:r w:rsidRPr="00090C64">
        <w:t>ATCR4b is constructed using the following method:</w:t>
      </w:r>
    </w:p>
    <w:p w14:paraId="77A19BEF" w14:textId="77777777" w:rsidR="00D57C09" w:rsidRPr="00090C64" w:rsidRDefault="00D57C09" w:rsidP="00D1299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17260"/>
      <w:bookmarkStart w:id="1412" w:name="_Toc67076341"/>
      <w:bookmarkStart w:id="1413" w:name="_Toc67076880"/>
      <w:bookmarkStart w:id="1414" w:name="_Toc74752762"/>
      <w:bookmarkStart w:id="1415" w:name="_Toc74753302"/>
      <w:bookmarkStart w:id="1416" w:name="_Toc74753839"/>
      <w:bookmarkStart w:id="1417" w:name="_Toc76507162"/>
      <w:bookmarkStart w:id="1418" w:name="_Toc83111313"/>
      <w:bookmarkStart w:id="1419" w:name="_Toc89876965"/>
      <w:bookmarkStart w:id="1420" w:name="_Toc98710500"/>
      <w:bookmarkStart w:id="1421" w:name="_Toc130919836"/>
      <w:bookmarkStart w:id="1422" w:name="_Toc137300382"/>
      <w:bookmarkStart w:id="1423" w:name="_Toc138888715"/>
      <w:bookmarkStart w:id="1424" w:name="_Toc145108724"/>
      <w:bookmarkStart w:id="1425" w:name="_Toc155259866"/>
      <w:bookmarkStart w:id="1426" w:name="_Toc219557363"/>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D12993">
      <w:r w:rsidRPr="00090C64">
        <w:t>ATCR4c is constructed using the following method:</w:t>
      </w:r>
    </w:p>
    <w:p w14:paraId="4AC13F9C" w14:textId="77777777" w:rsidR="00D57C09" w:rsidRPr="00090C64" w:rsidRDefault="00D57C09" w:rsidP="00D1299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17261"/>
      <w:bookmarkStart w:id="1434" w:name="_Toc67076342"/>
      <w:bookmarkStart w:id="1435" w:name="_Toc67076881"/>
      <w:bookmarkStart w:id="1436" w:name="_Toc74752763"/>
      <w:bookmarkStart w:id="1437" w:name="_Toc74753303"/>
      <w:bookmarkStart w:id="1438" w:name="_Toc74753840"/>
      <w:bookmarkStart w:id="1439" w:name="_Toc76507163"/>
      <w:bookmarkStart w:id="1440" w:name="_Toc83111314"/>
      <w:bookmarkStart w:id="1441" w:name="_Toc89876966"/>
      <w:bookmarkStart w:id="1442" w:name="_Toc98710501"/>
      <w:bookmarkStart w:id="1443" w:name="_Toc130919837"/>
      <w:bookmarkStart w:id="1444" w:name="_Toc137300383"/>
      <w:bookmarkStart w:id="1445" w:name="_Toc138888716"/>
      <w:bookmarkStart w:id="1446" w:name="_Toc145108725"/>
      <w:bookmarkStart w:id="1447" w:name="_Toc155259867"/>
      <w:bookmarkStart w:id="1448" w:name="_Toc219557364"/>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D12993">
      <w:r w:rsidRPr="00090C64">
        <w:t>ATCR4d is constructed using the following method:</w:t>
      </w:r>
    </w:p>
    <w:p w14:paraId="440DAE92" w14:textId="4B390A9C"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17262"/>
      <w:bookmarkStart w:id="1456" w:name="_Toc67076343"/>
      <w:bookmarkStart w:id="1457" w:name="_Toc67076882"/>
      <w:bookmarkStart w:id="1458" w:name="_Toc74752764"/>
      <w:bookmarkStart w:id="1459" w:name="_Toc74753304"/>
      <w:bookmarkStart w:id="1460" w:name="_Toc74753841"/>
      <w:bookmarkStart w:id="1461" w:name="_Toc76507164"/>
      <w:bookmarkStart w:id="1462" w:name="_Toc83111315"/>
      <w:bookmarkStart w:id="1463" w:name="_Toc89876967"/>
      <w:bookmarkStart w:id="1464" w:name="_Toc98710502"/>
      <w:bookmarkStart w:id="1465" w:name="_Toc130919838"/>
      <w:bookmarkStart w:id="1466" w:name="_Toc137300384"/>
      <w:bookmarkStart w:id="1467" w:name="_Toc138888717"/>
      <w:bookmarkStart w:id="1468" w:name="_Toc145108726"/>
      <w:bookmarkStart w:id="1469" w:name="_Toc155259868"/>
      <w:bookmarkStart w:id="1470" w:name="_Toc219557365"/>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D1299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17263"/>
      <w:bookmarkStart w:id="1478" w:name="_Toc67076344"/>
      <w:bookmarkStart w:id="1479" w:name="_Toc67076883"/>
      <w:bookmarkStart w:id="1480" w:name="_Toc74752765"/>
      <w:bookmarkStart w:id="1481" w:name="_Toc74753305"/>
      <w:bookmarkStart w:id="1482" w:name="_Toc74753842"/>
      <w:bookmarkStart w:id="1483" w:name="_Toc76507165"/>
      <w:bookmarkStart w:id="1484" w:name="_Toc83111316"/>
      <w:bookmarkStart w:id="1485" w:name="_Toc89876968"/>
      <w:bookmarkStart w:id="1486" w:name="_Toc98710503"/>
      <w:bookmarkStart w:id="1487" w:name="_Toc130919839"/>
      <w:bookmarkStart w:id="1488" w:name="_Toc137300385"/>
      <w:bookmarkStart w:id="1489" w:name="_Toc138888718"/>
      <w:bookmarkStart w:id="1490" w:name="_Toc145108727"/>
      <w:bookmarkStart w:id="1491" w:name="_Toc155259869"/>
      <w:bookmarkStart w:id="1492" w:name="_Toc219557366"/>
      <w:r w:rsidRPr="00090C64">
        <w:rPr>
          <w:lang w:eastAsia="zh-CN"/>
        </w:rPr>
        <w:t>4.11.2.8</w:t>
      </w:r>
      <w:r w:rsidRPr="00090C64">
        <w:tab/>
      </w:r>
      <w:bookmarkEnd w:id="1471"/>
      <w:bookmarkEnd w:id="1472"/>
      <w:bookmarkEnd w:id="1473"/>
      <w:bookmarkEnd w:id="1474"/>
      <w:bookmarkEnd w:id="1475"/>
      <w:bookmarkEnd w:id="1476"/>
      <w:bookmarkEnd w:id="1477"/>
      <w:r w:rsidR="00C45ABA" w:rsidRPr="00E84EF6">
        <w:t xml:space="preserve">ATCR5: MB-MSR </w:t>
      </w:r>
      <w:r w:rsidR="00C45ABA"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17264"/>
      <w:bookmarkStart w:id="1500" w:name="_Toc67076345"/>
      <w:bookmarkStart w:id="1501" w:name="_Toc67076884"/>
      <w:bookmarkStart w:id="1502" w:name="_Toc74752766"/>
      <w:bookmarkStart w:id="1503" w:name="_Toc74753306"/>
      <w:bookmarkStart w:id="1504" w:name="_Toc74753843"/>
      <w:bookmarkStart w:id="1505" w:name="_Toc76507166"/>
      <w:bookmarkStart w:id="1506" w:name="_Toc83111317"/>
      <w:bookmarkStart w:id="1507" w:name="_Toc89876969"/>
      <w:bookmarkStart w:id="1508" w:name="_Toc98710504"/>
      <w:bookmarkStart w:id="1509" w:name="_Toc130919840"/>
      <w:bookmarkStart w:id="1510" w:name="_Toc137300386"/>
      <w:bookmarkStart w:id="1511" w:name="_Toc138888719"/>
      <w:bookmarkStart w:id="1512" w:name="_Toc145108728"/>
      <w:bookmarkStart w:id="1513" w:name="_Toc155259870"/>
      <w:bookmarkStart w:id="1514" w:name="_Toc219557367"/>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D1299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64DA756C" w:rsidR="00D57C09" w:rsidRPr="00090C64" w:rsidRDefault="00D57C09" w:rsidP="00D1299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12993">
      <w:pPr>
        <w:pStyle w:val="B10"/>
        <w:rPr>
          <w:lang w:eastAsia="zh-CN"/>
        </w:rPr>
      </w:pPr>
      <w:r w:rsidRPr="00090C64">
        <w:t>-</w:t>
      </w:r>
      <w:r w:rsidRPr="00090C64">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1299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1299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1299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1299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1299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D1299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D12993">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D12993">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D12993">
            <w:pPr>
              <w:pStyle w:val="TAH"/>
              <w:rPr>
                <w:lang w:eastAsia="zh-CN"/>
              </w:rPr>
            </w:pPr>
            <w:r w:rsidRPr="00E84EF6">
              <w:rPr>
                <w:lang w:eastAsia="zh-CN"/>
              </w:rPr>
              <w:t>RCSA3</w:t>
            </w:r>
          </w:p>
        </w:tc>
        <w:tc>
          <w:tcPr>
            <w:tcW w:w="1137" w:type="dxa"/>
          </w:tcPr>
          <w:p w14:paraId="1BB1F41B" w14:textId="153D24A6" w:rsidR="00C45ABA" w:rsidRPr="00090C64" w:rsidRDefault="00C45ABA" w:rsidP="00D12993">
            <w:pPr>
              <w:pStyle w:val="TAH"/>
              <w:rPr>
                <w:lang w:eastAsia="zh-CN"/>
              </w:rPr>
            </w:pPr>
            <w:r w:rsidRPr="00E84EF6">
              <w:rPr>
                <w:lang w:eastAsia="zh-CN"/>
              </w:rPr>
              <w:t>RCSA3A</w:t>
            </w:r>
          </w:p>
        </w:tc>
        <w:tc>
          <w:tcPr>
            <w:tcW w:w="993" w:type="dxa"/>
          </w:tcPr>
          <w:p w14:paraId="2786C80F" w14:textId="0DFE40AE" w:rsidR="00C45ABA" w:rsidRPr="00090C64" w:rsidRDefault="00C45ABA" w:rsidP="00D12993">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D12993">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D12993">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D12993">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D12993">
            <w:pPr>
              <w:pStyle w:val="TAC"/>
              <w:rPr>
                <w:lang w:eastAsia="zh-CN"/>
              </w:rPr>
            </w:pPr>
            <w:r w:rsidRPr="00090C64">
              <w:rPr>
                <w:lang w:eastAsia="zh-CN"/>
              </w:rPr>
              <w:t>ATCR3a</w:t>
            </w:r>
          </w:p>
        </w:tc>
        <w:tc>
          <w:tcPr>
            <w:tcW w:w="1137" w:type="dxa"/>
          </w:tcPr>
          <w:p w14:paraId="501F40C7" w14:textId="77777777" w:rsidR="00C45ABA" w:rsidRPr="00090C64" w:rsidRDefault="00C45ABA" w:rsidP="00D12993">
            <w:pPr>
              <w:pStyle w:val="TAC"/>
              <w:rPr>
                <w:lang w:eastAsia="zh-CN"/>
              </w:rPr>
            </w:pPr>
            <w:r w:rsidRPr="00090C64">
              <w:rPr>
                <w:lang w:eastAsia="zh-CN"/>
              </w:rPr>
              <w:t>ATCR7</w:t>
            </w:r>
          </w:p>
        </w:tc>
        <w:tc>
          <w:tcPr>
            <w:tcW w:w="993" w:type="dxa"/>
          </w:tcPr>
          <w:p w14:paraId="00BE1B02" w14:textId="5A7AF635"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D12993">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D12993">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D12993">
            <w:pPr>
              <w:pStyle w:val="TAC"/>
              <w:rPr>
                <w:lang w:eastAsia="zh-CN"/>
              </w:rPr>
            </w:pPr>
            <w:r w:rsidRPr="00090C64">
              <w:rPr>
                <w:lang w:eastAsia="zh-CN"/>
              </w:rPr>
              <w:t>ATCR3a</w:t>
            </w:r>
          </w:p>
        </w:tc>
        <w:tc>
          <w:tcPr>
            <w:tcW w:w="1137" w:type="dxa"/>
          </w:tcPr>
          <w:p w14:paraId="505961D5" w14:textId="77777777" w:rsidR="00C45ABA" w:rsidRPr="00090C64" w:rsidRDefault="00C45ABA" w:rsidP="00D12993">
            <w:pPr>
              <w:pStyle w:val="TAC"/>
              <w:rPr>
                <w:lang w:eastAsia="zh-CN"/>
              </w:rPr>
            </w:pPr>
            <w:r w:rsidRPr="00090C64">
              <w:rPr>
                <w:lang w:eastAsia="zh-CN"/>
              </w:rPr>
              <w:t>ATCR7</w:t>
            </w:r>
          </w:p>
        </w:tc>
        <w:tc>
          <w:tcPr>
            <w:tcW w:w="993" w:type="dxa"/>
          </w:tcPr>
          <w:p w14:paraId="71DDF0CB" w14:textId="3A444232"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D12993">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D12993">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D12993">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D12993">
            <w:pPr>
              <w:pStyle w:val="TAC"/>
              <w:rPr>
                <w:lang w:eastAsia="zh-CN"/>
              </w:rPr>
            </w:pPr>
            <w:r w:rsidRPr="00090C64">
              <w:rPr>
                <w:lang w:eastAsia="zh-CN"/>
              </w:rPr>
              <w:t>ATCR3b</w:t>
            </w:r>
          </w:p>
        </w:tc>
        <w:tc>
          <w:tcPr>
            <w:tcW w:w="1137" w:type="dxa"/>
          </w:tcPr>
          <w:p w14:paraId="05F37B9E" w14:textId="77777777" w:rsidR="00C45ABA" w:rsidRPr="00090C64" w:rsidRDefault="00C45ABA" w:rsidP="00D12993">
            <w:pPr>
              <w:pStyle w:val="TAC"/>
              <w:rPr>
                <w:lang w:eastAsia="zh-CN"/>
              </w:rPr>
            </w:pPr>
            <w:r w:rsidRPr="00090C64">
              <w:rPr>
                <w:lang w:eastAsia="zh-CN"/>
              </w:rPr>
              <w:t>ATCR7</w:t>
            </w:r>
          </w:p>
        </w:tc>
        <w:tc>
          <w:tcPr>
            <w:tcW w:w="993" w:type="dxa"/>
          </w:tcPr>
          <w:p w14:paraId="7B582E47" w14:textId="67AC4410" w:rsidR="00C45ABA" w:rsidRPr="00090C64" w:rsidRDefault="00C45ABA" w:rsidP="00D12993">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D12993">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D12993">
            <w:pPr>
              <w:pStyle w:val="TAC"/>
              <w:rPr>
                <w:lang w:eastAsia="zh-CN"/>
              </w:rPr>
            </w:pPr>
            <w:r w:rsidRPr="00090C64">
              <w:rPr>
                <w:lang w:eastAsia="zh-CN"/>
              </w:rPr>
              <w:t>ATCR2a</w:t>
            </w:r>
          </w:p>
        </w:tc>
      </w:tr>
    </w:tbl>
    <w:p w14:paraId="43F8F9F6" w14:textId="77777777" w:rsidR="00D57C09" w:rsidRPr="00090C64" w:rsidRDefault="00D57C09" w:rsidP="00D12993">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D12993">
      <w:r w:rsidRPr="00090C64">
        <w:t>Set the number of carriers to the total number of supported carriers for the declared multi-band dependencies (see table 4.10-1, D9.27).</w:t>
      </w:r>
    </w:p>
    <w:p w14:paraId="6DFCD459"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1299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17265"/>
      <w:bookmarkStart w:id="1540" w:name="_Toc67076346"/>
      <w:bookmarkStart w:id="1541" w:name="_Toc67076885"/>
      <w:bookmarkStart w:id="1542" w:name="_Toc74752767"/>
      <w:bookmarkStart w:id="1543" w:name="_Toc74753307"/>
      <w:bookmarkStart w:id="1544" w:name="_Toc74753844"/>
      <w:bookmarkStart w:id="1545" w:name="_Toc76507167"/>
      <w:bookmarkStart w:id="1546" w:name="_Toc83111318"/>
      <w:bookmarkStart w:id="1547" w:name="_Toc89876970"/>
      <w:bookmarkStart w:id="1548" w:name="_Toc98710505"/>
      <w:bookmarkStart w:id="1549" w:name="_Toc130919841"/>
      <w:bookmarkStart w:id="1550" w:name="_Toc137300387"/>
      <w:bookmarkStart w:id="1551" w:name="_Toc138888720"/>
      <w:bookmarkStart w:id="1552" w:name="_Toc145108729"/>
      <w:bookmarkStart w:id="1553" w:name="_Toc155259871"/>
      <w:bookmarkStart w:id="1554" w:name="_Toc219557368"/>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38D04230" w14:textId="77777777" w:rsidR="00C45ABA" w:rsidRPr="00E84EF6" w:rsidRDefault="00C45ABA" w:rsidP="00D12993">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D1299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D1299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12993">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12993">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D1299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D1299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D1299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D12993">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D1299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D12993">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D12993">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D12993">
            <w:pPr>
              <w:pStyle w:val="TAH"/>
              <w:rPr>
                <w:lang w:eastAsia="zh-CN"/>
              </w:rPr>
            </w:pPr>
            <w:r w:rsidRPr="00E84EF6">
              <w:rPr>
                <w:lang w:eastAsia="zh-CN"/>
              </w:rPr>
              <w:t>RCSA3</w:t>
            </w:r>
          </w:p>
        </w:tc>
        <w:tc>
          <w:tcPr>
            <w:tcW w:w="961" w:type="dxa"/>
          </w:tcPr>
          <w:p w14:paraId="305B141A" w14:textId="2812BB57" w:rsidR="00C45ABA" w:rsidRPr="00E84EF6" w:rsidRDefault="00C45ABA" w:rsidP="00D12993">
            <w:pPr>
              <w:pStyle w:val="TAH"/>
              <w:rPr>
                <w:lang w:eastAsia="zh-CN"/>
              </w:rPr>
            </w:pPr>
            <w:r w:rsidRPr="00E84EF6">
              <w:rPr>
                <w:lang w:eastAsia="zh-CN"/>
              </w:rPr>
              <w:t>RCSA3A</w:t>
            </w:r>
          </w:p>
        </w:tc>
        <w:tc>
          <w:tcPr>
            <w:tcW w:w="961" w:type="dxa"/>
          </w:tcPr>
          <w:p w14:paraId="311F071B" w14:textId="77777777" w:rsidR="00C45ABA" w:rsidRPr="00E84EF6" w:rsidRDefault="00C45ABA" w:rsidP="00D12993">
            <w:pPr>
              <w:pStyle w:val="TAH"/>
              <w:rPr>
                <w:lang w:eastAsia="zh-CN"/>
              </w:rPr>
            </w:pPr>
            <w:r w:rsidRPr="00E84EF6">
              <w:rPr>
                <w:lang w:val="en-US" w:eastAsia="zh-CN"/>
              </w:rPr>
              <w:t>RCSA3B</w:t>
            </w:r>
          </w:p>
        </w:tc>
        <w:tc>
          <w:tcPr>
            <w:tcW w:w="961" w:type="dxa"/>
          </w:tcPr>
          <w:p w14:paraId="0E607299" w14:textId="71A9B226" w:rsidR="00C45ABA" w:rsidRPr="00E84EF6" w:rsidRDefault="00C45ABA" w:rsidP="00D12993">
            <w:pPr>
              <w:pStyle w:val="TAH"/>
              <w:rPr>
                <w:lang w:eastAsia="zh-CN"/>
              </w:rPr>
            </w:pPr>
            <w:r w:rsidRPr="00E84EF6">
              <w:rPr>
                <w:lang w:eastAsia="zh-CN"/>
              </w:rPr>
              <w:t>RCSA4</w:t>
            </w:r>
          </w:p>
        </w:tc>
        <w:tc>
          <w:tcPr>
            <w:tcW w:w="961" w:type="dxa"/>
          </w:tcPr>
          <w:p w14:paraId="25191E9E" w14:textId="16245454" w:rsidR="00C45ABA" w:rsidRPr="00E84EF6" w:rsidRDefault="00C45ABA" w:rsidP="00D12993">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D12993">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D12993">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D12993">
            <w:pPr>
              <w:pStyle w:val="TAL"/>
              <w:rPr>
                <w:lang w:eastAsia="zh-CN"/>
              </w:rPr>
            </w:pPr>
            <w:r w:rsidRPr="00CB30BB">
              <w:rPr>
                <w:lang w:eastAsia="zh-CN"/>
              </w:rPr>
              <w:t>ANTCR3</w:t>
            </w:r>
          </w:p>
        </w:tc>
        <w:tc>
          <w:tcPr>
            <w:tcW w:w="961" w:type="dxa"/>
          </w:tcPr>
          <w:p w14:paraId="417A9EEA" w14:textId="77777777" w:rsidR="0051747B" w:rsidRPr="00E84EF6" w:rsidRDefault="0051747B" w:rsidP="00D12993">
            <w:pPr>
              <w:pStyle w:val="TAL"/>
            </w:pPr>
            <w:r w:rsidRPr="00E84EF6">
              <w:rPr>
                <w:lang w:eastAsia="zh-CN"/>
              </w:rPr>
              <w:t>ANTCR7</w:t>
            </w:r>
          </w:p>
        </w:tc>
        <w:tc>
          <w:tcPr>
            <w:tcW w:w="961" w:type="dxa"/>
          </w:tcPr>
          <w:p w14:paraId="182F53C6" w14:textId="77777777" w:rsidR="0051747B" w:rsidRPr="00E84EF6" w:rsidRDefault="0051747B" w:rsidP="00D12993">
            <w:pPr>
              <w:pStyle w:val="TAL"/>
            </w:pPr>
            <w:r w:rsidRPr="00E84EF6">
              <w:t>ANTCR8</w:t>
            </w:r>
          </w:p>
        </w:tc>
        <w:tc>
          <w:tcPr>
            <w:tcW w:w="961" w:type="dxa"/>
          </w:tcPr>
          <w:p w14:paraId="6AAD8175" w14:textId="77777777" w:rsidR="0051747B" w:rsidRPr="00E84EF6" w:rsidRDefault="0051747B" w:rsidP="00D12993">
            <w:pPr>
              <w:pStyle w:val="TAL"/>
              <w:rPr>
                <w:rFonts w:cs="Arial"/>
                <w:lang w:eastAsia="zh-CN"/>
              </w:rPr>
            </w:pPr>
            <w:r w:rsidRPr="00E84EF6">
              <w:t>ANTCR1</w:t>
            </w:r>
          </w:p>
        </w:tc>
        <w:tc>
          <w:tcPr>
            <w:tcW w:w="961" w:type="dxa"/>
          </w:tcPr>
          <w:p w14:paraId="1D4C5DFE" w14:textId="77777777" w:rsidR="0051747B" w:rsidRPr="00E84EF6" w:rsidRDefault="0051747B" w:rsidP="00D12993">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D12993">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D12993">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D12993">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D12993">
            <w:pPr>
              <w:pStyle w:val="TAL"/>
            </w:pPr>
            <w:r w:rsidRPr="00E84EF6">
              <w:rPr>
                <w:lang w:eastAsia="zh-CN"/>
              </w:rPr>
              <w:t>ANTCR7</w:t>
            </w:r>
          </w:p>
        </w:tc>
        <w:tc>
          <w:tcPr>
            <w:tcW w:w="961" w:type="dxa"/>
          </w:tcPr>
          <w:p w14:paraId="78C8CD2C" w14:textId="77777777" w:rsidR="0051747B" w:rsidRPr="00E84EF6" w:rsidRDefault="0051747B" w:rsidP="00D12993">
            <w:pPr>
              <w:pStyle w:val="TAL"/>
            </w:pPr>
            <w:r w:rsidRPr="00E84EF6">
              <w:t>ANTCR8</w:t>
            </w:r>
          </w:p>
        </w:tc>
        <w:tc>
          <w:tcPr>
            <w:tcW w:w="961" w:type="dxa"/>
          </w:tcPr>
          <w:p w14:paraId="4A73FE14" w14:textId="77777777" w:rsidR="0051747B" w:rsidRPr="00E84EF6" w:rsidRDefault="0051747B" w:rsidP="00D12993">
            <w:pPr>
              <w:pStyle w:val="TAL"/>
              <w:rPr>
                <w:rFonts w:cs="Arial"/>
                <w:lang w:eastAsia="zh-CN"/>
              </w:rPr>
            </w:pPr>
            <w:r w:rsidRPr="00E84EF6">
              <w:t>ANTCR1</w:t>
            </w:r>
          </w:p>
        </w:tc>
        <w:tc>
          <w:tcPr>
            <w:tcW w:w="961" w:type="dxa"/>
          </w:tcPr>
          <w:p w14:paraId="5EE73116" w14:textId="77777777" w:rsidR="0051747B" w:rsidRPr="00E84EF6" w:rsidRDefault="0051747B" w:rsidP="00D12993">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D12993">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D12993">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D12993">
            <w:pPr>
              <w:pStyle w:val="TAL"/>
              <w:rPr>
                <w:lang w:eastAsia="zh-CN"/>
              </w:rPr>
            </w:pPr>
            <w:r w:rsidRPr="00CB30BB">
              <w:rPr>
                <w:lang w:eastAsia="zh-CN"/>
              </w:rPr>
              <w:t>ANTCR3</w:t>
            </w:r>
          </w:p>
        </w:tc>
        <w:tc>
          <w:tcPr>
            <w:tcW w:w="961" w:type="dxa"/>
          </w:tcPr>
          <w:p w14:paraId="4A2626F4" w14:textId="77777777" w:rsidR="0051747B" w:rsidRPr="00E84EF6" w:rsidRDefault="0051747B" w:rsidP="00D12993">
            <w:pPr>
              <w:pStyle w:val="TAL"/>
              <w:rPr>
                <w:lang w:eastAsia="zh-CN"/>
              </w:rPr>
            </w:pPr>
            <w:r w:rsidRPr="00E84EF6">
              <w:rPr>
                <w:lang w:eastAsia="zh-CN"/>
              </w:rPr>
              <w:t>ANTCR7</w:t>
            </w:r>
          </w:p>
        </w:tc>
        <w:tc>
          <w:tcPr>
            <w:tcW w:w="961" w:type="dxa"/>
          </w:tcPr>
          <w:p w14:paraId="34B12D2B" w14:textId="77777777" w:rsidR="0051747B" w:rsidRPr="00E84EF6" w:rsidRDefault="0051747B" w:rsidP="00D12993">
            <w:pPr>
              <w:pStyle w:val="TAL"/>
              <w:rPr>
                <w:lang w:eastAsia="zh-CN"/>
              </w:rPr>
            </w:pPr>
            <w:r w:rsidRPr="00E84EF6">
              <w:rPr>
                <w:lang w:val="en-US" w:eastAsia="zh-CN"/>
              </w:rPr>
              <w:t>N/A</w:t>
            </w:r>
          </w:p>
        </w:tc>
        <w:tc>
          <w:tcPr>
            <w:tcW w:w="961" w:type="dxa"/>
          </w:tcPr>
          <w:p w14:paraId="0C1E8BE3" w14:textId="77777777" w:rsidR="0051747B" w:rsidRPr="00E84EF6" w:rsidRDefault="0051747B" w:rsidP="00D12993">
            <w:pPr>
              <w:pStyle w:val="TAL"/>
              <w:rPr>
                <w:lang w:eastAsia="zh-CN"/>
              </w:rPr>
            </w:pPr>
            <w:r w:rsidRPr="00E84EF6">
              <w:rPr>
                <w:lang w:eastAsia="zh-CN"/>
              </w:rPr>
              <w:t>N/A</w:t>
            </w:r>
          </w:p>
        </w:tc>
        <w:tc>
          <w:tcPr>
            <w:tcW w:w="961" w:type="dxa"/>
          </w:tcPr>
          <w:p w14:paraId="0AE93EF6" w14:textId="77777777" w:rsidR="0051747B" w:rsidRPr="00E84EF6" w:rsidRDefault="0051747B" w:rsidP="00D12993">
            <w:pPr>
              <w:pStyle w:val="TAL"/>
              <w:rPr>
                <w:rFonts w:cs="Arial"/>
                <w:lang w:eastAsia="zh-CN"/>
              </w:rPr>
            </w:pPr>
            <w:r w:rsidRPr="00E84EF6">
              <w:t>ANTCR2</w:t>
            </w:r>
          </w:p>
        </w:tc>
      </w:tr>
    </w:tbl>
    <w:p w14:paraId="2DAEB8BC" w14:textId="77777777" w:rsidR="00D57C09" w:rsidRPr="00090C64" w:rsidRDefault="00D57C09" w:rsidP="00D12993">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D12993">
      <w:r w:rsidRPr="00090C64">
        <w:t>Set the number of carriers to the total number of supported carriers for the declared multi-band dependencies (see table 4.10-1, D9.27).</w:t>
      </w:r>
    </w:p>
    <w:p w14:paraId="6B7D1A3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1299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17266"/>
      <w:bookmarkStart w:id="1580" w:name="_Toc67076347"/>
      <w:bookmarkStart w:id="1581" w:name="_Toc67076886"/>
      <w:bookmarkStart w:id="1582" w:name="_Toc74752768"/>
      <w:bookmarkStart w:id="1583" w:name="_Toc74753308"/>
      <w:bookmarkStart w:id="1584" w:name="_Toc74753845"/>
      <w:bookmarkStart w:id="1585" w:name="_Toc76507168"/>
      <w:bookmarkStart w:id="1586" w:name="_Toc83111319"/>
      <w:bookmarkStart w:id="1587" w:name="_Toc89876971"/>
      <w:bookmarkStart w:id="1588" w:name="_Toc98710506"/>
      <w:bookmarkStart w:id="1589" w:name="_Toc130919842"/>
      <w:bookmarkStart w:id="1590" w:name="_Toc137300388"/>
      <w:bookmarkStart w:id="1591" w:name="_Toc138888721"/>
      <w:bookmarkStart w:id="1592" w:name="_Toc145108730"/>
      <w:bookmarkStart w:id="1593" w:name="_Toc155259872"/>
      <w:bookmarkStart w:id="1594" w:name="_Toc219557369"/>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17267"/>
      <w:bookmarkStart w:id="1602" w:name="_Toc67076348"/>
      <w:bookmarkStart w:id="1603" w:name="_Toc67076887"/>
      <w:bookmarkStart w:id="1604" w:name="_Toc74752769"/>
      <w:bookmarkStart w:id="1605" w:name="_Toc74753309"/>
      <w:bookmarkStart w:id="1606" w:name="_Toc74753846"/>
      <w:bookmarkStart w:id="1607" w:name="_Toc76507169"/>
      <w:bookmarkStart w:id="1608" w:name="_Toc83111320"/>
      <w:bookmarkStart w:id="1609" w:name="_Toc89876972"/>
      <w:bookmarkStart w:id="1610" w:name="_Toc98710507"/>
      <w:bookmarkStart w:id="1611" w:name="_Toc130919843"/>
      <w:bookmarkStart w:id="1612" w:name="_Toc137300389"/>
      <w:bookmarkStart w:id="1613" w:name="_Toc138888722"/>
      <w:bookmarkStart w:id="1614" w:name="_Toc145108731"/>
      <w:bookmarkStart w:id="1615" w:name="_Toc155259873"/>
      <w:bookmarkStart w:id="1616" w:name="_Toc219557370"/>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D12993">
      <w:r w:rsidRPr="00090C64">
        <w:t>ATCR6a is constructed using the following method:</w:t>
      </w:r>
    </w:p>
    <w:p w14:paraId="581F724F" w14:textId="77777777" w:rsidR="00D57C09" w:rsidRPr="00090C64" w:rsidRDefault="00D57C09" w:rsidP="00D1299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17268"/>
      <w:bookmarkStart w:id="1624" w:name="_Toc67076349"/>
      <w:bookmarkStart w:id="1625" w:name="_Toc67076888"/>
      <w:bookmarkStart w:id="1626" w:name="_Toc74752770"/>
      <w:bookmarkStart w:id="1627" w:name="_Toc74753310"/>
      <w:bookmarkStart w:id="1628" w:name="_Toc74753847"/>
      <w:bookmarkStart w:id="1629" w:name="_Toc76507170"/>
      <w:bookmarkStart w:id="1630" w:name="_Toc83111321"/>
      <w:bookmarkStart w:id="1631" w:name="_Toc89876973"/>
      <w:bookmarkStart w:id="1632" w:name="_Toc98710508"/>
      <w:bookmarkStart w:id="1633" w:name="_Toc130919844"/>
      <w:bookmarkStart w:id="1634" w:name="_Toc137300390"/>
      <w:bookmarkStart w:id="1635" w:name="_Toc138888723"/>
      <w:bookmarkStart w:id="1636" w:name="_Toc145108732"/>
      <w:bookmarkStart w:id="1637" w:name="_Toc155259874"/>
      <w:bookmarkStart w:id="1638" w:name="_Toc219557371"/>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D12993">
      <w:r w:rsidRPr="00090C64">
        <w:t>ATCR6b is constructed using the following method:</w:t>
      </w:r>
    </w:p>
    <w:p w14:paraId="01364666" w14:textId="77777777" w:rsidR="00D57C09" w:rsidRPr="00090C64" w:rsidRDefault="00D57C09" w:rsidP="00D1299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17269"/>
      <w:bookmarkStart w:id="1646" w:name="_Toc67076350"/>
      <w:bookmarkStart w:id="1647" w:name="_Toc67076889"/>
      <w:bookmarkStart w:id="1648" w:name="_Toc74752771"/>
      <w:bookmarkStart w:id="1649" w:name="_Toc74753311"/>
      <w:bookmarkStart w:id="1650" w:name="_Toc74753848"/>
      <w:bookmarkStart w:id="1651" w:name="_Toc76507171"/>
      <w:bookmarkStart w:id="1652" w:name="_Toc83111322"/>
      <w:bookmarkStart w:id="1653" w:name="_Toc89876974"/>
      <w:bookmarkStart w:id="1654" w:name="_Toc98710509"/>
      <w:bookmarkStart w:id="1655" w:name="_Toc130919845"/>
      <w:bookmarkStart w:id="1656" w:name="_Toc137300391"/>
      <w:bookmarkStart w:id="1657" w:name="_Toc138888724"/>
      <w:bookmarkStart w:id="1658" w:name="_Toc145108733"/>
      <w:bookmarkStart w:id="1659" w:name="_Toc155259875"/>
      <w:bookmarkStart w:id="1660" w:name="_Toc219557372"/>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17270"/>
      <w:bookmarkStart w:id="1668" w:name="_Toc67076351"/>
      <w:bookmarkStart w:id="1669" w:name="_Toc67076890"/>
      <w:bookmarkStart w:id="1670" w:name="_Toc74752772"/>
      <w:bookmarkStart w:id="1671" w:name="_Toc74753312"/>
      <w:bookmarkStart w:id="1672" w:name="_Toc74753849"/>
      <w:bookmarkStart w:id="1673" w:name="_Toc76507172"/>
      <w:bookmarkStart w:id="1674" w:name="_Toc83111323"/>
      <w:bookmarkStart w:id="1675" w:name="_Toc89876975"/>
      <w:bookmarkStart w:id="1676" w:name="_Toc98710510"/>
      <w:bookmarkStart w:id="1677" w:name="_Toc130919846"/>
      <w:bookmarkStart w:id="1678" w:name="_Toc137300392"/>
      <w:bookmarkStart w:id="1679" w:name="_Toc138888725"/>
      <w:bookmarkStart w:id="1680" w:name="_Toc145108734"/>
      <w:bookmarkStart w:id="1681" w:name="_Toc155259876"/>
      <w:bookmarkStart w:id="1682" w:name="_Toc219557373"/>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D12993">
      <w:r w:rsidRPr="00090C64">
        <w:t>ATCR6d is constructed using the following method:</w:t>
      </w:r>
    </w:p>
    <w:p w14:paraId="0F80376F" w14:textId="086C1E85"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17271"/>
      <w:bookmarkStart w:id="1690" w:name="_Toc67076352"/>
      <w:bookmarkStart w:id="1691" w:name="_Toc67076891"/>
      <w:bookmarkStart w:id="1692" w:name="_Toc74752773"/>
      <w:bookmarkStart w:id="1693" w:name="_Toc74753313"/>
      <w:bookmarkStart w:id="1694" w:name="_Toc74753850"/>
      <w:bookmarkStart w:id="1695" w:name="_Toc76507173"/>
      <w:bookmarkStart w:id="1696" w:name="_Toc83111324"/>
      <w:bookmarkStart w:id="1697" w:name="_Toc89876976"/>
      <w:bookmarkStart w:id="1698" w:name="_Toc98710511"/>
      <w:bookmarkStart w:id="1699" w:name="_Toc130919847"/>
      <w:bookmarkStart w:id="1700" w:name="_Toc137300393"/>
      <w:bookmarkStart w:id="1701" w:name="_Toc138888726"/>
      <w:bookmarkStart w:id="1702" w:name="_Toc145108735"/>
      <w:bookmarkStart w:id="1703" w:name="_Toc155259877"/>
      <w:bookmarkStart w:id="1704" w:name="_Toc219557374"/>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D1299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17272"/>
      <w:bookmarkStart w:id="1712" w:name="_Toc67076353"/>
      <w:bookmarkStart w:id="1713" w:name="_Toc67076892"/>
      <w:bookmarkStart w:id="1714" w:name="_Toc74752774"/>
      <w:bookmarkStart w:id="1715" w:name="_Toc74753314"/>
      <w:bookmarkStart w:id="1716" w:name="_Toc74753851"/>
      <w:bookmarkStart w:id="1717" w:name="_Toc76507174"/>
      <w:bookmarkStart w:id="1718" w:name="_Toc83111325"/>
      <w:bookmarkStart w:id="1719" w:name="_Toc89876977"/>
      <w:bookmarkStart w:id="1720" w:name="_Toc98710512"/>
      <w:bookmarkStart w:id="1721" w:name="_Toc130919848"/>
      <w:bookmarkStart w:id="1722" w:name="_Toc137300394"/>
      <w:bookmarkStart w:id="1723" w:name="_Toc138888727"/>
      <w:bookmarkStart w:id="1724" w:name="_Toc145108736"/>
      <w:bookmarkStart w:id="1725" w:name="_Toc155259878"/>
      <w:bookmarkStart w:id="1726" w:name="_Toc219557375"/>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17273"/>
      <w:bookmarkStart w:id="1734" w:name="_Toc67076354"/>
      <w:bookmarkStart w:id="1735" w:name="_Toc67076893"/>
      <w:bookmarkStart w:id="1736" w:name="_Toc74752775"/>
      <w:bookmarkStart w:id="1737" w:name="_Toc74753315"/>
      <w:bookmarkStart w:id="1738" w:name="_Toc74753852"/>
      <w:bookmarkStart w:id="1739" w:name="_Toc76507175"/>
      <w:bookmarkStart w:id="1740" w:name="_Toc83111326"/>
      <w:bookmarkStart w:id="1741" w:name="_Toc89876978"/>
      <w:bookmarkStart w:id="1742" w:name="_Toc98710513"/>
      <w:bookmarkStart w:id="1743" w:name="_Toc130919849"/>
      <w:bookmarkStart w:id="1744" w:name="_Toc137300395"/>
      <w:bookmarkStart w:id="1745" w:name="_Toc138888728"/>
      <w:bookmarkStart w:id="1746" w:name="_Toc145108737"/>
      <w:bookmarkStart w:id="1747" w:name="_Toc155259879"/>
      <w:bookmarkStart w:id="1748" w:name="_Toc219557376"/>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36061F0" w14:textId="77777777" w:rsidR="00C45ABA" w:rsidRPr="00E84EF6" w:rsidRDefault="00C45ABA" w:rsidP="00D12993">
      <w:bookmarkStart w:id="1749" w:name="_Toc21124903"/>
      <w:bookmarkStart w:id="1750" w:name="_Toc29767893"/>
      <w:bookmarkStart w:id="1751" w:name="_Toc36044335"/>
      <w:bookmarkStart w:id="1752" w:name="_Toc37230240"/>
      <w:bookmarkStart w:id="1753" w:name="_Toc45907383"/>
      <w:bookmarkStart w:id="1754" w:name="_Toc53181488"/>
      <w:bookmarkStart w:id="1755" w:name="_Toc61117276"/>
      <w:r w:rsidRPr="00E84EF6">
        <w:t>The purpose of ATCR7 is to test E-UTRA and NR multi-RAT aspects.</w:t>
      </w:r>
    </w:p>
    <w:p w14:paraId="139A0ABC" w14:textId="77777777" w:rsidR="00C45ABA" w:rsidRPr="00E84EF6" w:rsidRDefault="00C45ABA" w:rsidP="00D1299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D12993">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D12993">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D12993">
      <w:r w:rsidRPr="00E84EF6">
        <w:t>Tests that use ATCR7 shall be performed using both instances 1) and 2) of ATCR7.</w:t>
      </w:r>
    </w:p>
    <w:p w14:paraId="65798F2D"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756" w:name="_Toc21124901"/>
      <w:bookmarkStart w:id="1757" w:name="_Toc29767891"/>
      <w:bookmarkStart w:id="1758" w:name="_Toc36044333"/>
      <w:bookmarkStart w:id="1759" w:name="_Toc37230238"/>
      <w:bookmarkStart w:id="1760" w:name="_Toc45907381"/>
      <w:bookmarkStart w:id="1761" w:name="_Toc67076355"/>
      <w:bookmarkStart w:id="1762" w:name="_Toc67076894"/>
      <w:bookmarkStart w:id="1763" w:name="_Toc74752776"/>
      <w:bookmarkStart w:id="1764" w:name="_Toc74753316"/>
      <w:bookmarkStart w:id="1765" w:name="_Toc74753853"/>
      <w:bookmarkStart w:id="1766" w:name="_Toc76507176"/>
      <w:bookmarkStart w:id="1767" w:name="_Toc83111327"/>
      <w:bookmarkStart w:id="1768" w:name="_Toc89876979"/>
      <w:bookmarkStart w:id="1769" w:name="_Toc98710514"/>
      <w:bookmarkStart w:id="1770" w:name="_Toc130919850"/>
      <w:bookmarkStart w:id="1771" w:name="_Toc137300396"/>
      <w:bookmarkStart w:id="1772" w:name="_Toc138888729"/>
      <w:bookmarkStart w:id="1773" w:name="_Toc145108738"/>
      <w:bookmarkStart w:id="1774" w:name="_Toc155259880"/>
      <w:bookmarkStart w:id="1775" w:name="_Toc219557377"/>
      <w:r w:rsidRPr="00E84EF6">
        <w:t>4.11.2.10.2</w:t>
      </w:r>
      <w:r w:rsidRPr="00E84EF6">
        <w:tab/>
      </w:r>
      <w:r w:rsidRPr="00E84EF6">
        <w:tab/>
        <w:t>ATCR7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BB5C45D" w14:textId="77777777" w:rsidR="00C45ABA" w:rsidRPr="00E84EF6" w:rsidRDefault="00C45ABA" w:rsidP="00D12993">
      <w:r w:rsidRPr="00E84EF6">
        <w:t>ATCR7 is only applicable for a BS that supports E-UTRA and NR. ATCR7 is constructed using the following method:</w:t>
      </w:r>
    </w:p>
    <w:p w14:paraId="473AFFB9" w14:textId="77777777" w:rsidR="00C45ABA" w:rsidRPr="00E84EF6" w:rsidRDefault="00C45ABA"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D1299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D1299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D1299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776" w:name="_Toc21124902"/>
      <w:bookmarkStart w:id="1777" w:name="_Toc29767892"/>
      <w:bookmarkStart w:id="1778" w:name="_Toc36044334"/>
      <w:bookmarkStart w:id="1779" w:name="_Toc37230239"/>
      <w:bookmarkStart w:id="1780" w:name="_Toc45907382"/>
      <w:bookmarkStart w:id="1781" w:name="_Toc67076356"/>
      <w:bookmarkStart w:id="1782" w:name="_Toc67076895"/>
      <w:bookmarkStart w:id="1783" w:name="_Toc74752777"/>
      <w:bookmarkStart w:id="1784" w:name="_Toc74753317"/>
      <w:bookmarkStart w:id="1785" w:name="_Toc74753854"/>
      <w:bookmarkStart w:id="1786" w:name="_Toc76507177"/>
      <w:bookmarkStart w:id="1787" w:name="_Toc83111328"/>
      <w:bookmarkStart w:id="1788" w:name="_Toc89876980"/>
      <w:bookmarkStart w:id="1789" w:name="_Toc98710515"/>
      <w:bookmarkStart w:id="1790" w:name="_Toc130919851"/>
      <w:bookmarkStart w:id="1791" w:name="_Toc137300397"/>
      <w:bookmarkStart w:id="1792" w:name="_Toc138888730"/>
      <w:bookmarkStart w:id="1793" w:name="_Toc145108739"/>
      <w:bookmarkStart w:id="1794" w:name="_Toc155259881"/>
      <w:bookmarkStart w:id="1795" w:name="_Toc219557378"/>
      <w:r w:rsidRPr="00E84EF6">
        <w:t>4.11.2.10.3</w:t>
      </w:r>
      <w:r w:rsidRPr="00E84EF6">
        <w:tab/>
        <w:t>ATCR7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F299383"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D1299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D1299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96" w:name="_Toc67076357"/>
      <w:bookmarkStart w:id="1797" w:name="_Toc67076896"/>
      <w:bookmarkStart w:id="1798" w:name="_Toc74752778"/>
      <w:bookmarkStart w:id="1799" w:name="_Toc74753318"/>
      <w:bookmarkStart w:id="1800" w:name="_Toc74753855"/>
      <w:bookmarkStart w:id="1801" w:name="_Toc76507178"/>
      <w:bookmarkStart w:id="1802" w:name="_Toc83111329"/>
      <w:bookmarkStart w:id="1803" w:name="_Toc89876981"/>
      <w:bookmarkStart w:id="1804" w:name="_Toc98710516"/>
      <w:bookmarkStart w:id="1805" w:name="_Toc130919852"/>
      <w:bookmarkStart w:id="1806" w:name="_Toc137300398"/>
      <w:bookmarkStart w:id="1807" w:name="_Toc138888731"/>
      <w:bookmarkStart w:id="1808" w:name="_Toc145108740"/>
      <w:bookmarkStart w:id="1809" w:name="_Toc155259882"/>
      <w:bookmarkStart w:id="1810" w:name="_Toc219557379"/>
      <w:r w:rsidRPr="00090C64">
        <w:t>4.11.2.11</w:t>
      </w:r>
      <w:r w:rsidRPr="00090C64">
        <w:tab/>
        <w:t>ANTCR7: E-UTRA and NR multi RAT non-contiguous operation</w:t>
      </w:r>
      <w:bookmarkEnd w:id="1749"/>
      <w:bookmarkEnd w:id="1750"/>
      <w:bookmarkEnd w:id="1751"/>
      <w:bookmarkEnd w:id="1752"/>
      <w:bookmarkEnd w:id="1753"/>
      <w:bookmarkEnd w:id="1754"/>
      <w:bookmarkEnd w:id="175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130D97" w14:textId="77777777" w:rsidR="00D57C09" w:rsidRPr="00090C64" w:rsidRDefault="00D57C09" w:rsidP="00D57C09">
      <w:pPr>
        <w:pStyle w:val="Heading5"/>
      </w:pPr>
      <w:bookmarkStart w:id="1811" w:name="_Toc21124904"/>
      <w:bookmarkStart w:id="1812" w:name="_Toc29767894"/>
      <w:bookmarkStart w:id="1813" w:name="_Toc36044336"/>
      <w:bookmarkStart w:id="1814" w:name="_Toc37230241"/>
      <w:bookmarkStart w:id="1815" w:name="_Toc45907384"/>
      <w:bookmarkStart w:id="1816" w:name="_Toc53181489"/>
      <w:bookmarkStart w:id="1817" w:name="_Toc61117277"/>
      <w:bookmarkStart w:id="1818" w:name="_Toc67076358"/>
      <w:bookmarkStart w:id="1819" w:name="_Toc67076897"/>
      <w:bookmarkStart w:id="1820" w:name="_Toc74752779"/>
      <w:bookmarkStart w:id="1821" w:name="_Toc74753319"/>
      <w:bookmarkStart w:id="1822" w:name="_Toc74753856"/>
      <w:bookmarkStart w:id="1823" w:name="_Toc76507179"/>
      <w:bookmarkStart w:id="1824" w:name="_Toc83111330"/>
      <w:bookmarkStart w:id="1825" w:name="_Toc89876982"/>
      <w:bookmarkStart w:id="1826" w:name="_Toc98710517"/>
      <w:bookmarkStart w:id="1827" w:name="_Toc130919853"/>
      <w:bookmarkStart w:id="1828" w:name="_Toc137300399"/>
      <w:bookmarkStart w:id="1829" w:name="_Toc138888732"/>
      <w:bookmarkStart w:id="1830" w:name="_Toc145108741"/>
      <w:bookmarkStart w:id="1831" w:name="_Toc155259883"/>
      <w:bookmarkStart w:id="1832" w:name="_Toc219557380"/>
      <w:r w:rsidRPr="00090C64">
        <w:t>4.11.2.11.1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2AB717B" w14:textId="77777777" w:rsidR="005A2FDC" w:rsidRPr="00E84EF6" w:rsidRDefault="005A2FDC" w:rsidP="00D12993">
      <w:bookmarkStart w:id="1833" w:name="_Toc21124907"/>
      <w:bookmarkStart w:id="1834" w:name="_Toc29767897"/>
      <w:bookmarkStart w:id="1835" w:name="_Toc36044339"/>
      <w:bookmarkStart w:id="1836" w:name="_Toc37230244"/>
      <w:bookmarkStart w:id="1837" w:name="_Toc45907387"/>
      <w:bookmarkStart w:id="1838" w:name="_Toc53181492"/>
      <w:bookmarkStart w:id="1839" w:name="_Toc61117280"/>
      <w:r w:rsidRPr="00E84EF6">
        <w:t>The purpose of ANTCR7 is to test E-UTRA and NR multi RAT non-contiguous aspects.</w:t>
      </w:r>
    </w:p>
    <w:p w14:paraId="3F6FDCC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840" w:name="_Toc21124905"/>
      <w:bookmarkStart w:id="1841" w:name="_Toc29767895"/>
      <w:bookmarkStart w:id="1842" w:name="_Toc36044337"/>
      <w:bookmarkStart w:id="1843" w:name="_Toc37230242"/>
      <w:bookmarkStart w:id="1844" w:name="_Toc45907385"/>
      <w:bookmarkStart w:id="1845" w:name="_Toc67076359"/>
      <w:bookmarkStart w:id="1846" w:name="_Toc67076898"/>
      <w:bookmarkStart w:id="1847" w:name="_Toc74752780"/>
      <w:bookmarkStart w:id="1848" w:name="_Toc74753320"/>
      <w:bookmarkStart w:id="1849" w:name="_Toc74753857"/>
      <w:bookmarkStart w:id="1850" w:name="_Toc76507180"/>
      <w:bookmarkStart w:id="1851" w:name="_Toc83111331"/>
      <w:bookmarkStart w:id="1852" w:name="_Toc89876983"/>
      <w:bookmarkStart w:id="1853" w:name="_Toc98710518"/>
      <w:bookmarkStart w:id="1854" w:name="_Toc130919854"/>
      <w:bookmarkStart w:id="1855" w:name="_Toc137300400"/>
      <w:bookmarkStart w:id="1856" w:name="_Toc138888733"/>
      <w:bookmarkStart w:id="1857" w:name="_Toc145108742"/>
      <w:bookmarkStart w:id="1858" w:name="_Toc155259884"/>
      <w:bookmarkStart w:id="1859" w:name="_Toc219557381"/>
      <w:r w:rsidRPr="00E84EF6">
        <w:t>4.11.2.11.2</w:t>
      </w:r>
      <w:r w:rsidRPr="00E84EF6">
        <w:tab/>
        <w:t>ANTCR7 generation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5DF9FBD" w14:textId="77777777" w:rsidR="005A2FDC" w:rsidRPr="00E84EF6" w:rsidRDefault="005A2FDC" w:rsidP="00D12993">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D1299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D1299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860" w:name="_Toc21124906"/>
      <w:bookmarkStart w:id="1861" w:name="_Toc29767896"/>
      <w:bookmarkStart w:id="1862" w:name="_Toc36044338"/>
      <w:bookmarkStart w:id="1863" w:name="_Toc37230243"/>
      <w:bookmarkStart w:id="1864" w:name="_Toc45907386"/>
      <w:bookmarkStart w:id="1865" w:name="_Toc67076360"/>
      <w:bookmarkStart w:id="1866" w:name="_Toc67076899"/>
      <w:bookmarkStart w:id="1867" w:name="_Toc74752781"/>
      <w:bookmarkStart w:id="1868" w:name="_Toc74753321"/>
      <w:bookmarkStart w:id="1869" w:name="_Toc74753858"/>
      <w:bookmarkStart w:id="1870" w:name="_Toc76507181"/>
      <w:bookmarkStart w:id="1871" w:name="_Toc83111332"/>
      <w:bookmarkStart w:id="1872" w:name="_Toc89876984"/>
      <w:bookmarkStart w:id="1873" w:name="_Toc98710519"/>
      <w:bookmarkStart w:id="1874" w:name="_Toc130919855"/>
      <w:bookmarkStart w:id="1875" w:name="_Toc137300401"/>
      <w:bookmarkStart w:id="1876" w:name="_Toc138888734"/>
      <w:bookmarkStart w:id="1877" w:name="_Toc145108743"/>
      <w:bookmarkStart w:id="1878" w:name="_Toc155259885"/>
      <w:bookmarkStart w:id="1879" w:name="_Toc219557382"/>
      <w:r w:rsidRPr="00E84EF6">
        <w:t>4.11.2.11.3</w:t>
      </w:r>
      <w:r w:rsidRPr="00E84EF6">
        <w:tab/>
        <w:t>ANTCR7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051BC7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D1299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D12993">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880" w:name="_Toc67076361"/>
      <w:bookmarkStart w:id="1881" w:name="_Toc67076900"/>
      <w:bookmarkStart w:id="1882" w:name="_Toc74752782"/>
      <w:bookmarkStart w:id="1883" w:name="_Toc74753322"/>
      <w:bookmarkStart w:id="1884" w:name="_Toc74753859"/>
      <w:bookmarkStart w:id="1885" w:name="_Toc76507182"/>
      <w:bookmarkStart w:id="1886" w:name="_Toc83111333"/>
      <w:bookmarkStart w:id="1887" w:name="_Toc89876985"/>
      <w:bookmarkStart w:id="1888" w:name="_Toc98710520"/>
      <w:bookmarkStart w:id="1889" w:name="_Toc130919856"/>
      <w:bookmarkStart w:id="1890" w:name="_Toc137300402"/>
      <w:bookmarkStart w:id="1891" w:name="_Toc138888735"/>
      <w:bookmarkStart w:id="1892" w:name="_Toc145108744"/>
      <w:bookmarkStart w:id="1893" w:name="_Toc155259886"/>
      <w:bookmarkStart w:id="1894" w:name="_Toc219557383"/>
      <w:r w:rsidRPr="00090C64">
        <w:t>4.11.</w:t>
      </w:r>
      <w:r w:rsidR="00E92402" w:rsidRPr="00090C64">
        <w:t>2.</w:t>
      </w:r>
      <w:r w:rsidRPr="00090C64">
        <w:t>12</w:t>
      </w:r>
      <w:r w:rsidRPr="00090C64">
        <w:tab/>
        <w:t>ATCR8: NR multicarrier operation</w:t>
      </w:r>
      <w:bookmarkEnd w:id="1833"/>
      <w:bookmarkEnd w:id="1834"/>
      <w:bookmarkEnd w:id="1835"/>
      <w:bookmarkEnd w:id="1836"/>
      <w:bookmarkEnd w:id="1837"/>
      <w:bookmarkEnd w:id="1838"/>
      <w:bookmarkEnd w:id="183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E1A02A6" w14:textId="77777777" w:rsidR="00D57C09" w:rsidRPr="00090C64" w:rsidRDefault="00D57C09" w:rsidP="00D57C09">
      <w:pPr>
        <w:pStyle w:val="Heading5"/>
      </w:pPr>
      <w:bookmarkStart w:id="1895" w:name="_Toc21124908"/>
      <w:bookmarkStart w:id="1896" w:name="_Toc29767898"/>
      <w:bookmarkStart w:id="1897" w:name="_Toc36044340"/>
      <w:bookmarkStart w:id="1898" w:name="_Toc37230245"/>
      <w:bookmarkStart w:id="1899" w:name="_Toc45907388"/>
      <w:bookmarkStart w:id="1900" w:name="_Toc53181493"/>
      <w:bookmarkStart w:id="1901" w:name="_Toc61117281"/>
      <w:bookmarkStart w:id="1902" w:name="_Toc67076362"/>
      <w:bookmarkStart w:id="1903" w:name="_Toc67076901"/>
      <w:bookmarkStart w:id="1904" w:name="_Toc74752783"/>
      <w:bookmarkStart w:id="1905" w:name="_Toc74753323"/>
      <w:bookmarkStart w:id="1906" w:name="_Toc74753860"/>
      <w:bookmarkStart w:id="1907" w:name="_Toc76507183"/>
      <w:bookmarkStart w:id="1908" w:name="_Toc83111334"/>
      <w:bookmarkStart w:id="1909" w:name="_Toc89876986"/>
      <w:bookmarkStart w:id="1910" w:name="_Toc98710521"/>
      <w:bookmarkStart w:id="1911" w:name="_Toc130919857"/>
      <w:bookmarkStart w:id="1912" w:name="_Toc137300403"/>
      <w:bookmarkStart w:id="1913" w:name="_Toc138888736"/>
      <w:bookmarkStart w:id="1914" w:name="_Toc145108745"/>
      <w:bookmarkStart w:id="1915" w:name="_Toc155259887"/>
      <w:bookmarkStart w:id="1916" w:name="_Toc219557384"/>
      <w:r w:rsidRPr="00090C64">
        <w:t>4.11.2.12.1</w:t>
      </w:r>
      <w:r w:rsidRPr="00090C64">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6E45E58" w14:textId="77777777" w:rsidR="00D57C09" w:rsidRPr="00090C64" w:rsidRDefault="00D57C09" w:rsidP="00D12993">
      <w:r w:rsidRPr="00090C64">
        <w:t>The purpose of ATCR8a is to test NR multi-carrier aspects excluding CA occupied bandwidth.</w:t>
      </w:r>
    </w:p>
    <w:p w14:paraId="020406C0" w14:textId="77777777" w:rsidR="00D57C09" w:rsidRPr="00090C64" w:rsidRDefault="00D57C09" w:rsidP="00D1299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17" w:name="_Toc21124909"/>
      <w:bookmarkStart w:id="1918" w:name="_Toc29767899"/>
      <w:bookmarkStart w:id="1919" w:name="_Toc36044341"/>
      <w:bookmarkStart w:id="1920" w:name="_Toc37230246"/>
      <w:bookmarkStart w:id="1921" w:name="_Toc45907389"/>
      <w:bookmarkStart w:id="1922" w:name="_Toc53181494"/>
      <w:bookmarkStart w:id="1923" w:name="_Toc61117282"/>
      <w:bookmarkStart w:id="1924" w:name="_Toc67076363"/>
      <w:bookmarkStart w:id="1925" w:name="_Toc67076902"/>
      <w:bookmarkStart w:id="1926" w:name="_Toc74752784"/>
      <w:bookmarkStart w:id="1927" w:name="_Toc74753324"/>
      <w:bookmarkStart w:id="1928" w:name="_Toc74753861"/>
      <w:bookmarkStart w:id="1929" w:name="_Toc76507184"/>
      <w:bookmarkStart w:id="1930" w:name="_Toc83111335"/>
      <w:bookmarkStart w:id="1931" w:name="_Toc89876987"/>
      <w:bookmarkStart w:id="1932" w:name="_Toc98710522"/>
      <w:bookmarkStart w:id="1933" w:name="_Toc130919858"/>
      <w:bookmarkStart w:id="1934" w:name="_Toc137300404"/>
      <w:bookmarkStart w:id="1935" w:name="_Toc138888737"/>
      <w:bookmarkStart w:id="1936" w:name="_Toc145108746"/>
      <w:bookmarkStart w:id="1937" w:name="_Toc155259888"/>
      <w:bookmarkStart w:id="1938" w:name="_Toc219557385"/>
      <w:r w:rsidRPr="00090C64">
        <w:t>4.11.2.12.2</w:t>
      </w:r>
      <w:r w:rsidRPr="00090C64">
        <w:tab/>
        <w:t>ATCR8a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A203D52" w14:textId="77777777" w:rsidR="00D57C09" w:rsidRPr="00090C64" w:rsidRDefault="00D57C09" w:rsidP="00D12993">
      <w:r w:rsidRPr="00090C64">
        <w:t>ATCR8 is constructed using the following method:</w:t>
      </w:r>
    </w:p>
    <w:p w14:paraId="31DD4A8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1299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1299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39" w:name="_Toc21124910"/>
      <w:bookmarkStart w:id="1940" w:name="_Toc29767900"/>
      <w:bookmarkStart w:id="1941" w:name="_Toc36044342"/>
      <w:bookmarkStart w:id="1942" w:name="_Toc37230247"/>
      <w:bookmarkStart w:id="1943" w:name="_Toc45907390"/>
      <w:bookmarkStart w:id="1944" w:name="_Toc53181495"/>
      <w:bookmarkStart w:id="1945" w:name="_Toc61117283"/>
      <w:bookmarkStart w:id="1946" w:name="_Toc67076364"/>
      <w:bookmarkStart w:id="1947" w:name="_Toc67076903"/>
      <w:bookmarkStart w:id="1948" w:name="_Toc74752785"/>
      <w:bookmarkStart w:id="1949" w:name="_Toc74753325"/>
      <w:bookmarkStart w:id="1950" w:name="_Toc74753862"/>
      <w:bookmarkStart w:id="1951" w:name="_Toc76507185"/>
      <w:bookmarkStart w:id="1952" w:name="_Toc83111336"/>
      <w:bookmarkStart w:id="1953" w:name="_Toc89876988"/>
      <w:bookmarkStart w:id="1954" w:name="_Toc98710523"/>
      <w:bookmarkStart w:id="1955" w:name="_Toc130919859"/>
      <w:bookmarkStart w:id="1956" w:name="_Toc137300405"/>
      <w:bookmarkStart w:id="1957" w:name="_Toc138888738"/>
      <w:bookmarkStart w:id="1958" w:name="_Toc145108747"/>
      <w:bookmarkStart w:id="1959" w:name="_Toc155259889"/>
      <w:bookmarkStart w:id="1960" w:name="_Toc219557386"/>
      <w:r w:rsidRPr="00090C64">
        <w:t>4.11.2.</w:t>
      </w:r>
      <w:r w:rsidR="00F407D2" w:rsidRPr="00090C64">
        <w:t>12</w:t>
      </w:r>
      <w:r w:rsidRPr="00090C64">
        <w:t>.3</w:t>
      </w:r>
      <w:r w:rsidRPr="00090C64">
        <w:tab/>
        <w:t>ATCR8b generation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6C0D0AE" w14:textId="77777777" w:rsidR="00D57C09" w:rsidRPr="00090C64" w:rsidRDefault="00D57C09" w:rsidP="00D1299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12993">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1" w:name="_Toc21124911"/>
      <w:bookmarkStart w:id="1962" w:name="_Toc29767901"/>
      <w:bookmarkStart w:id="1963" w:name="_Toc36044343"/>
      <w:bookmarkStart w:id="1964" w:name="_Toc37230248"/>
      <w:bookmarkStart w:id="1965" w:name="_Toc45907391"/>
      <w:bookmarkStart w:id="1966" w:name="_Toc53181496"/>
      <w:bookmarkStart w:id="1967" w:name="_Toc61117284"/>
      <w:bookmarkStart w:id="1968" w:name="_Toc67076365"/>
      <w:bookmarkStart w:id="1969" w:name="_Toc67076904"/>
      <w:bookmarkStart w:id="1970" w:name="_Toc74752786"/>
      <w:bookmarkStart w:id="1971" w:name="_Toc74753326"/>
      <w:bookmarkStart w:id="1972" w:name="_Toc74753863"/>
      <w:bookmarkStart w:id="1973" w:name="_Toc76507186"/>
      <w:bookmarkStart w:id="1974" w:name="_Toc83111337"/>
      <w:bookmarkStart w:id="1975" w:name="_Toc89876989"/>
      <w:bookmarkStart w:id="1976" w:name="_Toc98710524"/>
      <w:bookmarkStart w:id="1977" w:name="_Toc130919860"/>
      <w:bookmarkStart w:id="1978" w:name="_Toc137300406"/>
      <w:bookmarkStart w:id="1979" w:name="_Toc138888739"/>
      <w:bookmarkStart w:id="1980" w:name="_Toc145108748"/>
      <w:bookmarkStart w:id="1981" w:name="_Toc155259890"/>
      <w:bookmarkStart w:id="1982" w:name="_Toc219557387"/>
      <w:r w:rsidRPr="00090C64">
        <w:t>4.11.2.12.4</w:t>
      </w:r>
      <w:r w:rsidRPr="00090C64">
        <w:tab/>
        <w:t>ATCR8 power allocation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440BAC1" w14:textId="77777777" w:rsidR="00D57C09" w:rsidRPr="00090C64" w:rsidRDefault="00D57C09" w:rsidP="00D12993">
      <w:r w:rsidRPr="00090C64">
        <w:t>Set the number of carriers to the number of carriers at maximum TRP (see table 4.10-1, D9.14).</w:t>
      </w:r>
    </w:p>
    <w:p w14:paraId="524968E3"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1299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3" w:name="_Toc21124912"/>
      <w:bookmarkStart w:id="1984" w:name="_Toc29767902"/>
      <w:bookmarkStart w:id="1985" w:name="_Toc36044344"/>
      <w:bookmarkStart w:id="1986" w:name="_Toc37230249"/>
      <w:bookmarkStart w:id="1987" w:name="_Toc45907392"/>
      <w:bookmarkStart w:id="1988" w:name="_Toc53181497"/>
      <w:bookmarkStart w:id="1989" w:name="_Toc61117285"/>
      <w:bookmarkStart w:id="1990" w:name="_Toc67076366"/>
      <w:bookmarkStart w:id="1991" w:name="_Toc67076905"/>
      <w:bookmarkStart w:id="1992" w:name="_Toc74752787"/>
      <w:bookmarkStart w:id="1993" w:name="_Toc74753327"/>
      <w:bookmarkStart w:id="1994" w:name="_Toc74753864"/>
      <w:bookmarkStart w:id="1995" w:name="_Toc76507187"/>
      <w:bookmarkStart w:id="1996" w:name="_Toc83111338"/>
      <w:bookmarkStart w:id="1997" w:name="_Toc89876990"/>
      <w:bookmarkStart w:id="1998" w:name="_Toc98710525"/>
      <w:bookmarkStart w:id="1999" w:name="_Toc130919861"/>
      <w:bookmarkStart w:id="2000" w:name="_Toc137300407"/>
      <w:bookmarkStart w:id="2001" w:name="_Toc138888740"/>
      <w:bookmarkStart w:id="2002" w:name="_Toc145108749"/>
      <w:bookmarkStart w:id="2003" w:name="_Toc155259891"/>
      <w:bookmarkStart w:id="2004" w:name="_Toc219557388"/>
      <w:r w:rsidRPr="00090C64">
        <w:t>4.11.2.13</w:t>
      </w:r>
      <w:r w:rsidRPr="00090C64">
        <w:tab/>
        <w:t>ANTCR8: NR multicarrier non-contiguous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3166A4C" w14:textId="77777777" w:rsidR="00D57C09" w:rsidRPr="00090C64" w:rsidRDefault="00D57C09" w:rsidP="00D57C09">
      <w:pPr>
        <w:pStyle w:val="Heading5"/>
      </w:pPr>
      <w:bookmarkStart w:id="2005" w:name="_Toc21124913"/>
      <w:bookmarkStart w:id="2006" w:name="_Toc29767903"/>
      <w:bookmarkStart w:id="2007" w:name="_Toc36044345"/>
      <w:bookmarkStart w:id="2008" w:name="_Toc37230250"/>
      <w:bookmarkStart w:id="2009" w:name="_Toc45907393"/>
      <w:bookmarkStart w:id="2010" w:name="_Toc53181498"/>
      <w:bookmarkStart w:id="2011" w:name="_Toc61117286"/>
      <w:bookmarkStart w:id="2012" w:name="_Toc67076367"/>
      <w:bookmarkStart w:id="2013" w:name="_Toc67076906"/>
      <w:bookmarkStart w:id="2014" w:name="_Toc74752788"/>
      <w:bookmarkStart w:id="2015" w:name="_Toc74753328"/>
      <w:bookmarkStart w:id="2016" w:name="_Toc74753865"/>
      <w:bookmarkStart w:id="2017" w:name="_Toc76507188"/>
      <w:bookmarkStart w:id="2018" w:name="_Toc83111339"/>
      <w:bookmarkStart w:id="2019" w:name="_Toc89876991"/>
      <w:bookmarkStart w:id="2020" w:name="_Toc98710526"/>
      <w:bookmarkStart w:id="2021" w:name="_Toc130919862"/>
      <w:bookmarkStart w:id="2022" w:name="_Toc137300408"/>
      <w:bookmarkStart w:id="2023" w:name="_Toc138888741"/>
      <w:bookmarkStart w:id="2024" w:name="_Toc145108750"/>
      <w:bookmarkStart w:id="2025" w:name="_Toc155259892"/>
      <w:bookmarkStart w:id="2026" w:name="_Toc219557389"/>
      <w:r w:rsidRPr="00090C64">
        <w:t>4.11.2.13.1</w:t>
      </w:r>
      <w:r w:rsidRPr="00090C64">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F8A2C1" w14:textId="77777777" w:rsidR="00D57C09" w:rsidRPr="00090C64" w:rsidRDefault="00D57C09" w:rsidP="00D12993">
      <w:r w:rsidRPr="00090C64">
        <w:t>The purpose of ANTCR8 is to test NR multicarrier non-contiguous aspects.</w:t>
      </w:r>
    </w:p>
    <w:p w14:paraId="168881FC" w14:textId="77777777" w:rsidR="00D57C09" w:rsidRPr="00090C64" w:rsidRDefault="00D57C09" w:rsidP="00D57C09">
      <w:pPr>
        <w:pStyle w:val="Heading5"/>
      </w:pPr>
      <w:bookmarkStart w:id="2027" w:name="_Toc21124914"/>
      <w:bookmarkStart w:id="2028" w:name="_Toc29767904"/>
      <w:bookmarkStart w:id="2029" w:name="_Toc36044346"/>
      <w:bookmarkStart w:id="2030" w:name="_Toc37230251"/>
      <w:bookmarkStart w:id="2031" w:name="_Toc45907394"/>
      <w:bookmarkStart w:id="2032" w:name="_Toc53181499"/>
      <w:bookmarkStart w:id="2033" w:name="_Toc61117287"/>
      <w:bookmarkStart w:id="2034" w:name="_Toc67076368"/>
      <w:bookmarkStart w:id="2035" w:name="_Toc67076907"/>
      <w:bookmarkStart w:id="2036" w:name="_Toc74752789"/>
      <w:bookmarkStart w:id="2037" w:name="_Toc74753329"/>
      <w:bookmarkStart w:id="2038" w:name="_Toc74753866"/>
      <w:bookmarkStart w:id="2039" w:name="_Toc76507189"/>
      <w:bookmarkStart w:id="2040" w:name="_Toc83111340"/>
      <w:bookmarkStart w:id="2041" w:name="_Toc89876992"/>
      <w:bookmarkStart w:id="2042" w:name="_Toc98710527"/>
      <w:bookmarkStart w:id="2043" w:name="_Toc130919863"/>
      <w:bookmarkStart w:id="2044" w:name="_Toc137300409"/>
      <w:bookmarkStart w:id="2045" w:name="_Toc138888742"/>
      <w:bookmarkStart w:id="2046" w:name="_Toc145108751"/>
      <w:bookmarkStart w:id="2047" w:name="_Toc155259893"/>
      <w:bookmarkStart w:id="2048" w:name="_Toc219557390"/>
      <w:r w:rsidRPr="00090C64">
        <w:t>4.11.2.13.2</w:t>
      </w:r>
      <w:r w:rsidRPr="00090C64">
        <w:tab/>
        <w:t>ANTCR8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DEF700D" w14:textId="77777777" w:rsidR="00D57C09" w:rsidRPr="00090C64" w:rsidRDefault="00D57C09" w:rsidP="00D12993">
      <w:r w:rsidRPr="00090C64">
        <w:t>ANTCR8 is constructed using the following method:</w:t>
      </w:r>
    </w:p>
    <w:p w14:paraId="35AA4B7C"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49" w:name="_Toc21124915"/>
      <w:bookmarkStart w:id="2050" w:name="_Toc29767905"/>
      <w:bookmarkStart w:id="2051" w:name="_Toc36044347"/>
      <w:bookmarkStart w:id="2052" w:name="_Toc37230252"/>
      <w:bookmarkStart w:id="2053" w:name="_Toc45907395"/>
      <w:bookmarkStart w:id="2054" w:name="_Toc53181500"/>
      <w:bookmarkStart w:id="2055" w:name="_Toc61117288"/>
      <w:bookmarkStart w:id="2056" w:name="_Toc67076369"/>
      <w:bookmarkStart w:id="2057" w:name="_Toc67076908"/>
      <w:bookmarkStart w:id="2058" w:name="_Toc74752790"/>
      <w:bookmarkStart w:id="2059" w:name="_Toc74753330"/>
      <w:bookmarkStart w:id="2060" w:name="_Toc74753867"/>
      <w:bookmarkStart w:id="2061" w:name="_Toc76507190"/>
      <w:bookmarkStart w:id="2062" w:name="_Toc83111341"/>
      <w:bookmarkStart w:id="2063" w:name="_Toc89876993"/>
      <w:bookmarkStart w:id="2064" w:name="_Toc98710528"/>
      <w:bookmarkStart w:id="2065" w:name="_Toc130919864"/>
      <w:bookmarkStart w:id="2066" w:name="_Toc137300410"/>
      <w:bookmarkStart w:id="2067" w:name="_Toc138888743"/>
      <w:bookmarkStart w:id="2068" w:name="_Toc145108752"/>
      <w:bookmarkStart w:id="2069" w:name="_Toc155259894"/>
      <w:bookmarkStart w:id="2070" w:name="_Toc219557391"/>
      <w:r w:rsidRPr="00090C64">
        <w:t>4.11.2.13.3</w:t>
      </w:r>
      <w:r w:rsidRPr="00090C64">
        <w:tab/>
        <w:t>ANTCR8 power allocation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D1AE5A4" w14:textId="77777777" w:rsidR="00D57C09" w:rsidRPr="00090C64" w:rsidRDefault="00D57C09" w:rsidP="00D12993">
      <w:r w:rsidRPr="00090C64">
        <w:t>Set the number of carriers to the number of carriers at maximum EIRP (see table 4.10-1, D9.14).</w:t>
      </w:r>
    </w:p>
    <w:p w14:paraId="3BE8B678" w14:textId="77777777" w:rsidR="00D57C09" w:rsidRPr="00090C64" w:rsidRDefault="00D57C09" w:rsidP="00D1299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1299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2071" w:name="_Toc67076370"/>
      <w:bookmarkStart w:id="2072" w:name="_Toc67076909"/>
      <w:bookmarkStart w:id="2073" w:name="_Toc74752791"/>
      <w:bookmarkStart w:id="2074" w:name="_Toc74753331"/>
      <w:bookmarkStart w:id="2075" w:name="_Toc74753868"/>
      <w:bookmarkStart w:id="2076" w:name="_Toc76507191"/>
      <w:bookmarkStart w:id="2077" w:name="_Toc83111342"/>
      <w:bookmarkStart w:id="2078" w:name="_Toc89876994"/>
      <w:bookmarkStart w:id="2079" w:name="_Toc98710529"/>
      <w:bookmarkStart w:id="2080" w:name="_Toc130919865"/>
      <w:bookmarkStart w:id="2081" w:name="_Toc137300411"/>
      <w:bookmarkStart w:id="2082" w:name="_Toc138888744"/>
      <w:bookmarkStart w:id="2083" w:name="_Toc145108753"/>
      <w:bookmarkStart w:id="2084" w:name="_Toc155259895"/>
      <w:bookmarkStart w:id="2085" w:name="_Toc219557392"/>
      <w:r w:rsidRPr="00E84EF6">
        <w:t>4.11.2.1</w:t>
      </w:r>
      <w:r>
        <w:t>4</w:t>
      </w:r>
      <w:r w:rsidRPr="00E84EF6">
        <w:tab/>
        <w:t>ATCR9: UTRA, E-UTRA and NR multi-RAT operation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79303A7" w14:textId="7260ECB4" w:rsidR="00C45ABA" w:rsidRPr="00E84EF6" w:rsidRDefault="00C45ABA" w:rsidP="00C45ABA">
      <w:pPr>
        <w:pStyle w:val="Heading5"/>
      </w:pPr>
      <w:bookmarkStart w:id="2086" w:name="_Toc67076371"/>
      <w:bookmarkStart w:id="2087" w:name="_Toc67076910"/>
      <w:bookmarkStart w:id="2088" w:name="_Toc74752792"/>
      <w:bookmarkStart w:id="2089" w:name="_Toc74753332"/>
      <w:bookmarkStart w:id="2090" w:name="_Toc74753869"/>
      <w:bookmarkStart w:id="2091" w:name="_Toc76507192"/>
      <w:bookmarkStart w:id="2092" w:name="_Toc83111343"/>
      <w:bookmarkStart w:id="2093" w:name="_Toc89876995"/>
      <w:bookmarkStart w:id="2094" w:name="_Toc98710530"/>
      <w:bookmarkStart w:id="2095" w:name="_Toc130919866"/>
      <w:bookmarkStart w:id="2096" w:name="_Toc137300412"/>
      <w:bookmarkStart w:id="2097" w:name="_Toc138888745"/>
      <w:bookmarkStart w:id="2098" w:name="_Toc145108754"/>
      <w:bookmarkStart w:id="2099" w:name="_Toc155259896"/>
      <w:bookmarkStart w:id="2100" w:name="_Toc219557393"/>
      <w:r w:rsidRPr="00E84EF6">
        <w:t>4.11.2.1</w:t>
      </w:r>
      <w:r>
        <w:t>4</w:t>
      </w:r>
      <w:r w:rsidRPr="00E84EF6">
        <w:t>.1</w:t>
      </w:r>
      <w:r w:rsidRPr="00E84EF6">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DFFEF44" w14:textId="77777777" w:rsidR="00C45ABA" w:rsidRPr="00E84EF6" w:rsidRDefault="00C45ABA" w:rsidP="00D12993">
      <w:r w:rsidRPr="00E84EF6">
        <w:t>The purpose of ATCR9 is to test UTRA, E-UTRA and NR multi-RAT aspects.</w:t>
      </w:r>
    </w:p>
    <w:p w14:paraId="6E8AD61F" w14:textId="77777777" w:rsidR="00C45ABA" w:rsidRPr="00E84EF6" w:rsidRDefault="00C45ABA" w:rsidP="00D1299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D12993">
      <w:bookmarkStart w:id="2101" w:name="_Toc67076372"/>
      <w:bookmarkStart w:id="2102" w:name="_Toc74752793"/>
      <w:r w:rsidRPr="00E84EF6">
        <w:t>Unless otherwise stated, the E-UTRA bandwidth shall be 5 MHz unless the BS does not support 5 MHz E-UTRA, in which case the E-UTRA bandwidth shall be the lowest supported bandwidth for the operating band.</w:t>
      </w:r>
      <w:bookmarkStart w:id="2103" w:name="_Toc67076373"/>
      <w:bookmarkStart w:id="2104" w:name="_Toc67076911"/>
      <w:bookmarkEnd w:id="2101"/>
    </w:p>
    <w:p w14:paraId="5309031C" w14:textId="742BBC1D" w:rsidR="00C45ABA" w:rsidRPr="00E84EF6" w:rsidRDefault="00C45ABA" w:rsidP="00981261">
      <w:pPr>
        <w:pStyle w:val="Heading5"/>
      </w:pPr>
      <w:bookmarkStart w:id="2105" w:name="_Toc74753870"/>
      <w:bookmarkStart w:id="2106" w:name="_Toc76507193"/>
      <w:bookmarkStart w:id="2107" w:name="_Toc83111344"/>
      <w:bookmarkStart w:id="2108" w:name="_Toc89876996"/>
      <w:bookmarkStart w:id="2109" w:name="_Toc98710531"/>
      <w:bookmarkStart w:id="2110" w:name="_Toc130919867"/>
      <w:bookmarkStart w:id="2111" w:name="_Toc137300413"/>
      <w:bookmarkStart w:id="2112" w:name="_Toc138888746"/>
      <w:bookmarkStart w:id="2113" w:name="_Toc145108755"/>
      <w:bookmarkStart w:id="2114" w:name="_Toc155259897"/>
      <w:bookmarkStart w:id="2115" w:name="_Toc219557394"/>
      <w:r w:rsidRPr="00E84EF6">
        <w:t>4.11.2.1</w:t>
      </w:r>
      <w:r>
        <w:t>4</w:t>
      </w:r>
      <w:r w:rsidRPr="00E84EF6">
        <w:t>.2</w:t>
      </w:r>
      <w:r w:rsidRPr="00E84EF6">
        <w:tab/>
      </w:r>
      <w:r w:rsidRPr="00E84EF6">
        <w:tab/>
        <w:t>ATCR9 generation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BC93A8B" w14:textId="77777777" w:rsidR="00C45ABA" w:rsidRPr="00E84EF6" w:rsidRDefault="00C45ABA" w:rsidP="00D12993">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D1299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D12993">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D12993">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D12993">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D12993">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D12993">
      <w:pPr>
        <w:pStyle w:val="B2"/>
      </w:pPr>
      <w:r w:rsidRPr="00E84EF6">
        <w:t>-</w:t>
      </w:r>
      <w:r w:rsidRPr="00E84EF6">
        <w:tab/>
        <w:t xml:space="preserve">Place UTRA carrier adjacent to the already placed E-UTRA carrier. </w:t>
      </w:r>
    </w:p>
    <w:p w14:paraId="359B5C06" w14:textId="77777777" w:rsidR="00C45ABA" w:rsidRPr="00E84EF6" w:rsidRDefault="00C45ABA" w:rsidP="00D12993">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D1299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116" w:name="_Toc67076374"/>
      <w:bookmarkStart w:id="2117" w:name="_Toc67076912"/>
      <w:bookmarkStart w:id="2118" w:name="_Toc74752794"/>
      <w:bookmarkStart w:id="2119" w:name="_Toc74753333"/>
      <w:bookmarkStart w:id="2120" w:name="_Toc74753871"/>
      <w:bookmarkStart w:id="2121" w:name="_Toc76507194"/>
      <w:bookmarkStart w:id="2122" w:name="_Toc83111345"/>
      <w:bookmarkStart w:id="2123" w:name="_Toc89876997"/>
      <w:bookmarkStart w:id="2124" w:name="_Toc98710532"/>
      <w:bookmarkStart w:id="2125" w:name="_Toc130919868"/>
      <w:bookmarkStart w:id="2126" w:name="_Toc137300414"/>
      <w:bookmarkStart w:id="2127" w:name="_Toc138888747"/>
      <w:bookmarkStart w:id="2128" w:name="_Toc145108756"/>
      <w:bookmarkStart w:id="2129" w:name="_Toc155259898"/>
      <w:bookmarkStart w:id="2130" w:name="_Toc219557395"/>
      <w:r w:rsidRPr="00E84EF6">
        <w:t>4.11.2.1</w:t>
      </w:r>
      <w:r>
        <w:t>4</w:t>
      </w:r>
      <w:r w:rsidRPr="00E84EF6">
        <w:t>.3</w:t>
      </w:r>
      <w:r w:rsidRPr="00E84EF6">
        <w:tab/>
      </w:r>
      <w:r w:rsidRPr="00E84EF6">
        <w:tab/>
        <w:t>ATCR9 power allocation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31AE89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D12993">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D12993"/>
    <w:p w14:paraId="2ABA312D" w14:textId="15408A4B" w:rsidR="00C45ABA" w:rsidRPr="00E84EF6" w:rsidRDefault="00C45ABA" w:rsidP="00C45ABA">
      <w:pPr>
        <w:pStyle w:val="Heading4"/>
      </w:pPr>
      <w:bookmarkStart w:id="2131" w:name="_Toc67076375"/>
      <w:bookmarkStart w:id="2132" w:name="_Toc67076913"/>
      <w:bookmarkStart w:id="2133" w:name="_Toc74752795"/>
      <w:bookmarkStart w:id="2134" w:name="_Toc74753334"/>
      <w:bookmarkStart w:id="2135" w:name="_Toc74753872"/>
      <w:bookmarkStart w:id="2136" w:name="_Toc76507195"/>
      <w:bookmarkStart w:id="2137" w:name="_Toc83111346"/>
      <w:bookmarkStart w:id="2138" w:name="_Toc89876998"/>
      <w:bookmarkStart w:id="2139" w:name="_Toc98710533"/>
      <w:bookmarkStart w:id="2140" w:name="_Toc130919869"/>
      <w:bookmarkStart w:id="2141" w:name="_Toc137300415"/>
      <w:bookmarkStart w:id="2142" w:name="_Toc138888748"/>
      <w:bookmarkStart w:id="2143" w:name="_Toc145108757"/>
      <w:bookmarkStart w:id="2144" w:name="_Toc155259899"/>
      <w:bookmarkStart w:id="2145" w:name="_Toc219557396"/>
      <w:r w:rsidRPr="00E84EF6">
        <w:t>4.11.2.1</w:t>
      </w:r>
      <w:r>
        <w:t>5</w:t>
      </w:r>
      <w:r w:rsidRPr="00E84EF6">
        <w:tab/>
        <w:t>ANTCR9: UTRA, E-UTRA and NR multi-RAT non-contiguous operation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3FD62A4" w14:textId="77777777" w:rsidR="00C45ABA" w:rsidRPr="00E84EF6" w:rsidRDefault="00C45ABA" w:rsidP="00D12993">
      <w:r w:rsidRPr="00E84EF6">
        <w:t>The purpose of ANTCR9 is to test UTRA, E-UTRA and NR multi RAT non-contiguous aspects.</w:t>
      </w:r>
    </w:p>
    <w:p w14:paraId="6ABDF88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146" w:name="_Toc67076376"/>
      <w:bookmarkStart w:id="2147" w:name="_Toc67076914"/>
      <w:bookmarkStart w:id="2148" w:name="_Toc74752796"/>
      <w:bookmarkStart w:id="2149" w:name="_Toc74753335"/>
      <w:bookmarkStart w:id="2150" w:name="_Toc74753873"/>
      <w:bookmarkStart w:id="2151" w:name="_Toc76507196"/>
      <w:bookmarkStart w:id="2152" w:name="_Toc83111347"/>
      <w:bookmarkStart w:id="2153" w:name="_Toc89876999"/>
      <w:bookmarkStart w:id="2154" w:name="_Toc98710534"/>
      <w:bookmarkStart w:id="2155" w:name="_Toc130919870"/>
      <w:bookmarkStart w:id="2156" w:name="_Toc137300416"/>
      <w:bookmarkStart w:id="2157" w:name="_Toc138888749"/>
      <w:bookmarkStart w:id="2158" w:name="_Toc145108758"/>
      <w:bookmarkStart w:id="2159" w:name="_Toc155259900"/>
      <w:bookmarkStart w:id="2160" w:name="_Toc219557397"/>
      <w:r w:rsidRPr="00E84EF6">
        <w:t>4.11.2.1</w:t>
      </w:r>
      <w:r>
        <w:t>5</w:t>
      </w:r>
      <w:r w:rsidRPr="00E84EF6">
        <w:t>.1</w:t>
      </w:r>
      <w:r w:rsidRPr="00E84EF6">
        <w:rPr>
          <w:lang w:eastAsia="zh-CN"/>
        </w:rPr>
        <w:tab/>
      </w:r>
      <w:r w:rsidRPr="00E84EF6">
        <w:t xml:space="preserve">ANTCR9 </w:t>
      </w:r>
      <w:r w:rsidRPr="00E84EF6">
        <w:rPr>
          <w:lang w:eastAsia="zh-CN"/>
        </w:rPr>
        <w:t>generation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5B27E3B" w14:textId="77777777" w:rsidR="005A2FDC" w:rsidRPr="00E84EF6" w:rsidRDefault="005A2FDC" w:rsidP="00D12993">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D12993">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D1299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D12993">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D1299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D12993">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D12993">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161" w:name="_Toc67076377"/>
      <w:bookmarkStart w:id="2162" w:name="_Toc67076915"/>
      <w:bookmarkStart w:id="2163" w:name="_Toc74752797"/>
      <w:bookmarkStart w:id="2164" w:name="_Toc74753336"/>
      <w:bookmarkStart w:id="2165" w:name="_Toc74753874"/>
      <w:bookmarkStart w:id="2166" w:name="_Toc76507197"/>
      <w:bookmarkStart w:id="2167" w:name="_Toc83111348"/>
      <w:bookmarkStart w:id="2168" w:name="_Toc89877000"/>
      <w:bookmarkStart w:id="2169" w:name="_Toc98710535"/>
      <w:bookmarkStart w:id="2170" w:name="_Toc130919871"/>
      <w:bookmarkStart w:id="2171" w:name="_Toc137300417"/>
      <w:bookmarkStart w:id="2172" w:name="_Toc138888750"/>
      <w:bookmarkStart w:id="2173" w:name="_Toc145108759"/>
      <w:bookmarkStart w:id="2174" w:name="_Toc155259901"/>
      <w:bookmarkStart w:id="2175" w:name="_Toc219557398"/>
      <w:r w:rsidRPr="00E84EF6">
        <w:t>4.11.2.1</w:t>
      </w:r>
      <w:r>
        <w:t>5</w:t>
      </w:r>
      <w:r w:rsidRPr="00E84EF6">
        <w:t>.2</w:t>
      </w:r>
      <w:r w:rsidRPr="00E84EF6">
        <w:tab/>
        <w:t>ANTCR9 power allocation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3A510FD" w14:textId="66C0B38C" w:rsidR="00C45ABA" w:rsidRPr="00E84EF6" w:rsidRDefault="00AB5587" w:rsidP="00D12993">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D1299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D12993"/>
    <w:p w14:paraId="2B8DB4CA" w14:textId="77777777" w:rsidR="00D57C09" w:rsidRPr="00090C64" w:rsidRDefault="00D57C09" w:rsidP="00D57C09">
      <w:pPr>
        <w:pStyle w:val="Heading2"/>
        <w:rPr>
          <w:lang w:eastAsia="zh-CN"/>
        </w:rPr>
      </w:pPr>
      <w:bookmarkStart w:id="2176" w:name="_Toc21124916"/>
      <w:bookmarkStart w:id="2177" w:name="_Toc29767906"/>
      <w:bookmarkStart w:id="2178" w:name="_Toc36044348"/>
      <w:bookmarkStart w:id="2179" w:name="_Toc37230253"/>
      <w:bookmarkStart w:id="2180" w:name="_Toc45907396"/>
      <w:bookmarkStart w:id="2181" w:name="_Toc53181501"/>
      <w:bookmarkStart w:id="2182" w:name="_Toc61117289"/>
      <w:bookmarkStart w:id="2183" w:name="_Toc67076378"/>
      <w:bookmarkStart w:id="2184" w:name="_Toc67076916"/>
      <w:bookmarkStart w:id="2185" w:name="_Toc74752798"/>
      <w:bookmarkStart w:id="2186" w:name="_Toc74753337"/>
      <w:bookmarkStart w:id="2187" w:name="_Toc74753875"/>
      <w:bookmarkStart w:id="2188" w:name="_Toc76507198"/>
      <w:bookmarkStart w:id="2189" w:name="_Toc83111349"/>
      <w:bookmarkStart w:id="2190" w:name="_Toc89877001"/>
      <w:bookmarkStart w:id="2191" w:name="_Toc98710536"/>
      <w:bookmarkStart w:id="2192" w:name="_Toc130919872"/>
      <w:bookmarkStart w:id="2193" w:name="_Toc137300418"/>
      <w:bookmarkStart w:id="2194" w:name="_Toc138888751"/>
      <w:bookmarkStart w:id="2195" w:name="_Toc145108760"/>
      <w:bookmarkStart w:id="2196" w:name="_Toc155259902"/>
      <w:bookmarkStart w:id="2197" w:name="_Toc219557399"/>
      <w:r w:rsidRPr="00090C64">
        <w:rPr>
          <w:lang w:eastAsia="zh-CN"/>
        </w:rPr>
        <w:t>4.12</w:t>
      </w:r>
      <w:r w:rsidRPr="00090C64">
        <w:rPr>
          <w:lang w:eastAsia="zh-CN"/>
        </w:rPr>
        <w:tab/>
        <w:t>RF channels and test models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65D7CC6" w14:textId="77777777" w:rsidR="00D57C09" w:rsidRPr="00090C64" w:rsidRDefault="00D57C09" w:rsidP="00D57C09">
      <w:pPr>
        <w:pStyle w:val="Heading3"/>
      </w:pPr>
      <w:bookmarkStart w:id="2198" w:name="_Toc21124917"/>
      <w:bookmarkStart w:id="2199" w:name="_Toc29767907"/>
      <w:bookmarkStart w:id="2200" w:name="_Toc36044349"/>
      <w:bookmarkStart w:id="2201" w:name="_Toc37230254"/>
      <w:bookmarkStart w:id="2202" w:name="_Toc45907397"/>
      <w:bookmarkStart w:id="2203" w:name="_Toc53181502"/>
      <w:bookmarkStart w:id="2204" w:name="_Toc61117290"/>
      <w:bookmarkStart w:id="2205" w:name="_Toc67076379"/>
      <w:bookmarkStart w:id="2206" w:name="_Toc67076917"/>
      <w:bookmarkStart w:id="2207" w:name="_Toc74752799"/>
      <w:bookmarkStart w:id="2208" w:name="_Toc74753338"/>
      <w:bookmarkStart w:id="2209" w:name="_Toc74753876"/>
      <w:bookmarkStart w:id="2210" w:name="_Toc76507199"/>
      <w:bookmarkStart w:id="2211" w:name="_Toc83111350"/>
      <w:bookmarkStart w:id="2212" w:name="_Toc89877002"/>
      <w:bookmarkStart w:id="2213" w:name="_Toc98710537"/>
      <w:bookmarkStart w:id="2214" w:name="_Toc130919873"/>
      <w:bookmarkStart w:id="2215" w:name="_Toc137300419"/>
      <w:bookmarkStart w:id="2216" w:name="_Toc138888752"/>
      <w:bookmarkStart w:id="2217" w:name="_Toc145108761"/>
      <w:bookmarkStart w:id="2218" w:name="_Toc155259903"/>
      <w:bookmarkStart w:id="2219" w:name="_Toc219557400"/>
      <w:r w:rsidRPr="00090C64">
        <w:t>4.12.1</w:t>
      </w:r>
      <w:r w:rsidRPr="00090C64">
        <w:tab/>
        <w:t>RF channels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88BE7F" w14:textId="77777777" w:rsidR="00D57C09" w:rsidRPr="00090C64" w:rsidRDefault="00D57C09" w:rsidP="00D12993">
      <w:r w:rsidRPr="00090C64">
        <w:t>For single carrier tests unless otherwise stated the tests shall be performed with a single carrier at each of the RF channels B, M and T.</w:t>
      </w:r>
    </w:p>
    <w:p w14:paraId="48011708" w14:textId="77777777" w:rsidR="00D57C09" w:rsidRPr="00090C64" w:rsidRDefault="00D57C09" w:rsidP="00D1299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1299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1299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1299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1299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1299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1299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D1299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1299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0" w:name="_Toc21124918"/>
      <w:bookmarkStart w:id="2221" w:name="_Toc29767908"/>
      <w:bookmarkStart w:id="2222" w:name="_Toc36044350"/>
      <w:bookmarkStart w:id="2223" w:name="_Toc37230255"/>
      <w:bookmarkStart w:id="2224" w:name="_Toc45907398"/>
      <w:bookmarkStart w:id="2225" w:name="_Toc53181503"/>
      <w:bookmarkStart w:id="2226" w:name="_Toc61117291"/>
      <w:bookmarkStart w:id="2227" w:name="_Toc67076380"/>
      <w:bookmarkStart w:id="2228" w:name="_Toc67076918"/>
      <w:bookmarkStart w:id="2229" w:name="_Toc74752800"/>
      <w:bookmarkStart w:id="2230" w:name="_Toc74753339"/>
      <w:bookmarkStart w:id="2231" w:name="_Toc74753877"/>
      <w:bookmarkStart w:id="2232" w:name="_Toc76507200"/>
      <w:bookmarkStart w:id="2233" w:name="_Toc83111351"/>
      <w:bookmarkStart w:id="2234" w:name="_Toc89877003"/>
      <w:bookmarkStart w:id="2235" w:name="_Toc98710538"/>
      <w:bookmarkStart w:id="2236" w:name="_Toc130919874"/>
      <w:bookmarkStart w:id="2237" w:name="_Toc137300420"/>
      <w:bookmarkStart w:id="2238" w:name="_Toc138888753"/>
      <w:bookmarkStart w:id="2239" w:name="_Toc145108762"/>
      <w:bookmarkStart w:id="2240" w:name="_Toc155259904"/>
      <w:bookmarkStart w:id="2241" w:name="_Toc219557401"/>
      <w:r w:rsidRPr="00090C64">
        <w:t>4.12.2</w:t>
      </w:r>
      <w:r w:rsidRPr="00090C64">
        <w:tab/>
        <w:t>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1885D01" w14:textId="77777777" w:rsidR="00D57C09" w:rsidRPr="00090C64" w:rsidRDefault="00D57C09" w:rsidP="00D1299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D1299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D1299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D12993">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D1299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D1299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D1299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D1299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D1299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D1299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D1299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D12993">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D12993">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D12993">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D12993">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D12993">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D12993">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D12993">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42" w:name="_Toc21124919"/>
      <w:bookmarkStart w:id="2243" w:name="_Toc29767909"/>
      <w:bookmarkStart w:id="2244" w:name="_Toc36044351"/>
      <w:bookmarkStart w:id="2245" w:name="_Toc37230256"/>
      <w:bookmarkStart w:id="2246" w:name="_Toc45907399"/>
      <w:bookmarkStart w:id="2247" w:name="_Toc53181504"/>
      <w:bookmarkStart w:id="2248" w:name="_Toc61117292"/>
      <w:bookmarkStart w:id="2249" w:name="_Toc67076381"/>
      <w:bookmarkStart w:id="2250" w:name="_Toc67076919"/>
      <w:bookmarkStart w:id="2251" w:name="_Toc74752801"/>
      <w:bookmarkStart w:id="2252" w:name="_Toc74753340"/>
      <w:bookmarkStart w:id="2253" w:name="_Toc74753878"/>
      <w:bookmarkStart w:id="2254" w:name="_Toc76507201"/>
      <w:bookmarkStart w:id="2255" w:name="_Toc83111352"/>
      <w:bookmarkStart w:id="2256" w:name="_Toc89877004"/>
      <w:bookmarkStart w:id="2257" w:name="_Toc98710539"/>
      <w:bookmarkStart w:id="2258" w:name="_Toc130919875"/>
      <w:bookmarkStart w:id="2259" w:name="_Toc137300421"/>
      <w:bookmarkStart w:id="2260" w:name="_Toc138888754"/>
      <w:bookmarkStart w:id="2261" w:name="_Toc145108763"/>
      <w:bookmarkStart w:id="2262" w:name="_Toc155259905"/>
      <w:bookmarkStart w:id="2263" w:name="_Toc219557402"/>
      <w:r w:rsidRPr="00090C64">
        <w:rPr>
          <w:lang w:eastAsia="zh-CN"/>
        </w:rPr>
        <w:t>4.13</w:t>
      </w:r>
      <w:r w:rsidRPr="00090C64">
        <w:rPr>
          <w:lang w:eastAsia="zh-CN"/>
        </w:rPr>
        <w:tab/>
      </w:r>
      <w:r w:rsidRPr="00090C64">
        <w:t>Format and interpretation of tests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C61BF6E" w14:textId="77777777" w:rsidR="00D57C09" w:rsidRPr="00090C64" w:rsidRDefault="00D57C09" w:rsidP="00D12993">
      <w:r w:rsidRPr="00090C64">
        <w:t>Each test in the following clauses has a standard format:</w:t>
      </w:r>
    </w:p>
    <w:p w14:paraId="1CF9A2C6" w14:textId="77777777" w:rsidR="00D57C09" w:rsidRPr="00090C64" w:rsidRDefault="00D57C09" w:rsidP="00D12993">
      <w:r w:rsidRPr="00090C64">
        <w:t>X</w:t>
      </w:r>
      <w:r w:rsidRPr="00090C64">
        <w:tab/>
        <w:t>Title</w:t>
      </w:r>
    </w:p>
    <w:p w14:paraId="2FE6482B" w14:textId="77777777" w:rsidR="00D57C09" w:rsidRPr="00090C64" w:rsidRDefault="00D57C09" w:rsidP="00D12993">
      <w:pPr>
        <w:rPr>
          <w:b/>
        </w:rPr>
      </w:pPr>
      <w:r w:rsidRPr="00090C64">
        <w:t>All tests are applicable to all equipment within the scope of the present document, unless otherwise stated.</w:t>
      </w:r>
    </w:p>
    <w:p w14:paraId="306B62FA" w14:textId="77777777" w:rsidR="00D57C09" w:rsidRPr="00090C64" w:rsidRDefault="00D57C09" w:rsidP="00D12993">
      <w:r w:rsidRPr="00090C64">
        <w:t>X.1</w:t>
      </w:r>
      <w:r w:rsidRPr="00090C64">
        <w:tab/>
        <w:t>Definition and applicability</w:t>
      </w:r>
    </w:p>
    <w:p w14:paraId="22C0E3FE" w14:textId="0A61D853" w:rsidR="00D57C09" w:rsidRPr="00090C64" w:rsidRDefault="00D57C09" w:rsidP="00D1299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12993">
      <w:r w:rsidRPr="00090C64">
        <w:t>X.2</w:t>
      </w:r>
      <w:r w:rsidRPr="00090C64">
        <w:tab/>
        <w:t>Minimum requirement</w:t>
      </w:r>
    </w:p>
    <w:p w14:paraId="1727C04D" w14:textId="76566882" w:rsidR="00D57C09" w:rsidRPr="00090C64" w:rsidRDefault="00D57C09" w:rsidP="00D1299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12993">
      <w:r w:rsidRPr="00090C64">
        <w:t>X.3</w:t>
      </w:r>
      <w:r w:rsidRPr="00090C64">
        <w:tab/>
        <w:t>Test purpose</w:t>
      </w:r>
    </w:p>
    <w:p w14:paraId="51F301D4" w14:textId="1202C4C9" w:rsidR="00D57C09" w:rsidRPr="00090C64" w:rsidRDefault="00D57C09" w:rsidP="00D1299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12993">
      <w:r w:rsidRPr="00090C64">
        <w:t>X.4</w:t>
      </w:r>
      <w:r w:rsidRPr="00090C64">
        <w:tab/>
        <w:t>Method of test</w:t>
      </w:r>
    </w:p>
    <w:p w14:paraId="1AEF34BF" w14:textId="77777777" w:rsidR="00D57C09" w:rsidRPr="00090C64" w:rsidRDefault="00D57C09" w:rsidP="00D12993">
      <w:r w:rsidRPr="00090C64">
        <w:t>X.4.1</w:t>
      </w:r>
      <w:r w:rsidRPr="00090C64">
        <w:tab/>
        <w:t>General</w:t>
      </w:r>
    </w:p>
    <w:p w14:paraId="65C74A0B" w14:textId="77777777" w:rsidR="00D57C09" w:rsidRPr="00090C64" w:rsidRDefault="00D57C09" w:rsidP="00D1299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12993">
      <w:r w:rsidRPr="00090C64">
        <w:t>X.4.2y</w:t>
      </w:r>
      <w:r w:rsidRPr="00090C64">
        <w:tab/>
        <w:t>First test method</w:t>
      </w:r>
    </w:p>
    <w:p w14:paraId="590CAD67" w14:textId="77777777" w:rsidR="00D57C09" w:rsidRPr="00090C64" w:rsidRDefault="00D57C09" w:rsidP="00D12993">
      <w:r w:rsidRPr="00090C64">
        <w:t>X.4.2y.1</w:t>
      </w:r>
      <w:r w:rsidRPr="00090C64">
        <w:tab/>
        <w:t>Initial conditions</w:t>
      </w:r>
    </w:p>
    <w:p w14:paraId="566529D3" w14:textId="3EA61439" w:rsidR="00D57C09" w:rsidRPr="00090C64" w:rsidRDefault="00D57C09" w:rsidP="00D1299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12993">
      <w:r w:rsidRPr="00090C64">
        <w:t>X.4.2y.2</w:t>
      </w:r>
      <w:r w:rsidRPr="00090C64">
        <w:tab/>
        <w:t>Procedure</w:t>
      </w:r>
    </w:p>
    <w:p w14:paraId="308CF3A7" w14:textId="59A3809D" w:rsidR="00D57C09" w:rsidRPr="00090C64" w:rsidRDefault="00D57C09" w:rsidP="00D1299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12993">
      <w:r w:rsidRPr="00090C64">
        <w:t>X.4.3y</w:t>
      </w:r>
      <w:r w:rsidRPr="00090C64">
        <w:tab/>
        <w:t>Alternative test method (if any)</w:t>
      </w:r>
    </w:p>
    <w:p w14:paraId="1062E3DB" w14:textId="77777777" w:rsidR="00D57C09" w:rsidRPr="00090C64" w:rsidRDefault="00D57C09" w:rsidP="00D12993">
      <w:r w:rsidRPr="00090C64">
        <w:t>If there are alternative test methods, each is described with its initial conditions and procedures.</w:t>
      </w:r>
    </w:p>
    <w:p w14:paraId="3CCC01F4" w14:textId="77777777" w:rsidR="00D57C09" w:rsidRPr="00090C64" w:rsidRDefault="00D57C09" w:rsidP="00D12993">
      <w:r w:rsidRPr="00090C64">
        <w:t>X.5</w:t>
      </w:r>
      <w:r w:rsidRPr="00090C64">
        <w:tab/>
        <w:t>Test requirement</w:t>
      </w:r>
    </w:p>
    <w:p w14:paraId="7973CCB9" w14:textId="1E240A15" w:rsidR="00D57C09" w:rsidRPr="00090C64" w:rsidRDefault="00D57C09" w:rsidP="00D1299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12993">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4" w:name="_Toc21124920"/>
      <w:bookmarkStart w:id="2265" w:name="_Toc29767910"/>
      <w:bookmarkStart w:id="2266" w:name="_Toc36044352"/>
      <w:bookmarkStart w:id="2267" w:name="_Toc37230257"/>
      <w:bookmarkStart w:id="2268" w:name="_Toc45907400"/>
      <w:bookmarkStart w:id="2269" w:name="_Toc53181505"/>
      <w:bookmarkStart w:id="2270" w:name="_Toc61117293"/>
      <w:bookmarkStart w:id="2271" w:name="_Toc67076382"/>
      <w:bookmarkStart w:id="2272" w:name="_Toc67076920"/>
      <w:bookmarkStart w:id="2273" w:name="_Toc74752802"/>
      <w:bookmarkStart w:id="2274" w:name="_Toc74753341"/>
      <w:bookmarkStart w:id="2275" w:name="_Toc74753879"/>
      <w:bookmarkStart w:id="2276" w:name="_Toc76507202"/>
      <w:bookmarkStart w:id="2277" w:name="_Toc83111353"/>
      <w:bookmarkStart w:id="2278" w:name="_Toc89877005"/>
      <w:bookmarkStart w:id="2279" w:name="_Toc98710540"/>
      <w:bookmarkStart w:id="2280" w:name="_Toc130919876"/>
      <w:bookmarkStart w:id="2281" w:name="_Toc137300422"/>
      <w:bookmarkStart w:id="2282" w:name="_Toc138888755"/>
      <w:bookmarkStart w:id="2283" w:name="_Toc145108764"/>
      <w:bookmarkStart w:id="2284" w:name="_Toc155259906"/>
      <w:bookmarkStart w:id="2285" w:name="_Toc219557403"/>
      <w:r w:rsidRPr="00090C64">
        <w:rPr>
          <w:lang w:eastAsia="zh-CN"/>
        </w:rPr>
        <w:t>4.14</w:t>
      </w:r>
      <w:r w:rsidRPr="00090C64">
        <w:rPr>
          <w:lang w:eastAsia="zh-CN"/>
        </w:rPr>
        <w:tab/>
      </w:r>
      <w:r w:rsidRPr="00090C64">
        <w:t>Reference coordinate system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872732" w14:textId="77777777" w:rsidR="00D57C09" w:rsidRPr="00090C64" w:rsidRDefault="00D57C09" w:rsidP="00D1299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1299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1299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12993">
      <w:pPr>
        <w:pStyle w:val="TF"/>
      </w:pPr>
      <w:r w:rsidRPr="00090C64">
        <w:t>Figure 4.14-1: Reference coordinate system</w:t>
      </w:r>
    </w:p>
    <w:p w14:paraId="01C7C831" w14:textId="77777777" w:rsidR="00D57C09" w:rsidRPr="00090C64" w:rsidRDefault="00D57C09" w:rsidP="00D1299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86" w:name="_Toc21124921"/>
      <w:bookmarkStart w:id="2287" w:name="_Toc29767911"/>
      <w:bookmarkStart w:id="2288" w:name="_Toc36044353"/>
      <w:bookmarkStart w:id="2289" w:name="_Toc37230258"/>
      <w:bookmarkStart w:id="2290" w:name="_Toc45907401"/>
      <w:bookmarkStart w:id="2291" w:name="_Toc53181506"/>
      <w:bookmarkStart w:id="2292" w:name="_Toc61117294"/>
      <w:bookmarkStart w:id="2293" w:name="_Toc67076383"/>
      <w:bookmarkStart w:id="2294" w:name="_Toc67076921"/>
      <w:bookmarkStart w:id="2295" w:name="_Toc74752803"/>
      <w:bookmarkStart w:id="2296" w:name="_Toc74753342"/>
      <w:bookmarkStart w:id="2297" w:name="_Toc74753880"/>
      <w:bookmarkStart w:id="2298" w:name="_Toc76507203"/>
      <w:bookmarkStart w:id="2299" w:name="_Toc83111354"/>
      <w:bookmarkStart w:id="2300" w:name="_Toc89877006"/>
      <w:bookmarkStart w:id="2301" w:name="_Toc98710541"/>
      <w:bookmarkStart w:id="2302" w:name="_Toc130919877"/>
      <w:bookmarkStart w:id="2303" w:name="_Toc137300423"/>
      <w:bookmarkStart w:id="2304" w:name="_Toc138888756"/>
      <w:bookmarkStart w:id="2305" w:name="_Toc145108765"/>
      <w:bookmarkStart w:id="2306" w:name="_Toc155259907"/>
      <w:bookmarkStart w:id="2307" w:name="_Toc219557404"/>
      <w:r w:rsidRPr="00090C64">
        <w:rPr>
          <w:lang w:eastAsia="zh-CN"/>
        </w:rPr>
        <w:t>4.15</w:t>
      </w:r>
      <w:r w:rsidRPr="00090C64">
        <w:rPr>
          <w:lang w:eastAsia="zh-CN"/>
        </w:rPr>
        <w:tab/>
      </w:r>
      <w:r w:rsidRPr="00090C64">
        <w:t>Co-location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80116E9" w14:textId="77777777" w:rsidR="00D57C09" w:rsidRPr="00090C64" w:rsidRDefault="00D57C09" w:rsidP="00D57C09">
      <w:pPr>
        <w:pStyle w:val="Heading3"/>
        <w:rPr>
          <w:lang w:eastAsia="zh-CN"/>
        </w:rPr>
      </w:pPr>
      <w:bookmarkStart w:id="2308" w:name="_Toc21124922"/>
      <w:bookmarkStart w:id="2309" w:name="_Toc29767912"/>
      <w:bookmarkStart w:id="2310" w:name="_Toc36044354"/>
      <w:bookmarkStart w:id="2311" w:name="_Toc37230259"/>
      <w:bookmarkStart w:id="2312" w:name="_Toc45907402"/>
      <w:bookmarkStart w:id="2313" w:name="_Toc53181507"/>
      <w:bookmarkStart w:id="2314" w:name="_Toc61117295"/>
      <w:bookmarkStart w:id="2315" w:name="_Toc67076384"/>
      <w:bookmarkStart w:id="2316" w:name="_Toc67076922"/>
      <w:bookmarkStart w:id="2317" w:name="_Toc74752804"/>
      <w:bookmarkStart w:id="2318" w:name="_Toc74753343"/>
      <w:bookmarkStart w:id="2319" w:name="_Toc74753881"/>
      <w:bookmarkStart w:id="2320" w:name="_Toc76507204"/>
      <w:bookmarkStart w:id="2321" w:name="_Toc83111355"/>
      <w:bookmarkStart w:id="2322" w:name="_Toc89877007"/>
      <w:bookmarkStart w:id="2323" w:name="_Toc98710542"/>
      <w:bookmarkStart w:id="2324" w:name="_Toc130919878"/>
      <w:bookmarkStart w:id="2325" w:name="_Toc137300424"/>
      <w:bookmarkStart w:id="2326" w:name="_Toc138888757"/>
      <w:bookmarkStart w:id="2327" w:name="_Toc145108766"/>
      <w:bookmarkStart w:id="2328" w:name="_Toc155259908"/>
      <w:bookmarkStart w:id="2329" w:name="_Toc219557405"/>
      <w:r w:rsidRPr="00090C64">
        <w:rPr>
          <w:lang w:eastAsia="zh-CN"/>
        </w:rPr>
        <w:t>4.15.1</w:t>
      </w:r>
      <w:r w:rsidRPr="00090C64">
        <w:rPr>
          <w:lang w:eastAsia="zh-CN"/>
        </w:rPr>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D89AEC" w14:textId="77777777" w:rsidR="00D57C09" w:rsidRPr="00090C64" w:rsidRDefault="00D57C09" w:rsidP="00D1299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1299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12993">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D12993">
            <w:pPr>
              <w:pStyle w:val="TAH"/>
            </w:pPr>
            <w:r w:rsidRPr="00090C64">
              <w:t>Clause number</w:t>
            </w:r>
          </w:p>
        </w:tc>
        <w:tc>
          <w:tcPr>
            <w:tcW w:w="2667" w:type="dxa"/>
          </w:tcPr>
          <w:p w14:paraId="6A391333" w14:textId="672E7BCE" w:rsidR="00D57C09" w:rsidRPr="00090C64" w:rsidRDefault="00D57C09" w:rsidP="00D12993">
            <w:pPr>
              <w:pStyle w:val="TAH"/>
            </w:pPr>
            <w:r w:rsidRPr="00090C64">
              <w:t>Requirement</w:t>
            </w:r>
          </w:p>
        </w:tc>
        <w:tc>
          <w:tcPr>
            <w:tcW w:w="1955" w:type="dxa"/>
            <w:shd w:val="clear" w:color="auto" w:fill="auto"/>
          </w:tcPr>
          <w:p w14:paraId="2AA274F4" w14:textId="77777777" w:rsidR="00D57C09" w:rsidRPr="00090C64" w:rsidRDefault="00D57C09" w:rsidP="00D12993">
            <w:pPr>
              <w:pStyle w:val="TAH"/>
            </w:pPr>
            <w:r w:rsidRPr="00090C64">
              <w:t>Co-location reference antenna operation</w:t>
            </w:r>
          </w:p>
        </w:tc>
        <w:tc>
          <w:tcPr>
            <w:tcW w:w="1955" w:type="dxa"/>
          </w:tcPr>
          <w:p w14:paraId="356D7DEC" w14:textId="77777777" w:rsidR="00D57C09" w:rsidRPr="00090C64" w:rsidRDefault="00D57C09" w:rsidP="00D1299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D12993">
            <w:pPr>
              <w:pStyle w:val="TAC"/>
              <w:rPr>
                <w:lang w:eastAsia="zh-CN"/>
              </w:rPr>
            </w:pPr>
            <w:r w:rsidRPr="00090C64">
              <w:rPr>
                <w:lang w:eastAsia="zh-CN"/>
              </w:rPr>
              <w:t>6.5</w:t>
            </w:r>
          </w:p>
        </w:tc>
        <w:tc>
          <w:tcPr>
            <w:tcW w:w="2667" w:type="dxa"/>
          </w:tcPr>
          <w:p w14:paraId="5320DF31" w14:textId="77777777" w:rsidR="00D57C09" w:rsidRPr="00090C64" w:rsidRDefault="00D57C09" w:rsidP="00D1299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D12993">
            <w:pPr>
              <w:pStyle w:val="TAC"/>
              <w:rPr>
                <w:lang w:eastAsia="zh-CN"/>
              </w:rPr>
            </w:pPr>
            <w:r w:rsidRPr="00090C64">
              <w:rPr>
                <w:lang w:eastAsia="zh-CN"/>
              </w:rPr>
              <w:t>Measure emission</w:t>
            </w:r>
          </w:p>
        </w:tc>
        <w:tc>
          <w:tcPr>
            <w:tcW w:w="1955" w:type="dxa"/>
          </w:tcPr>
          <w:p w14:paraId="5ABD6E8D" w14:textId="77777777" w:rsidR="00D57C09" w:rsidRPr="00090C64" w:rsidRDefault="00D57C09" w:rsidP="00D1299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D12993">
            <w:pPr>
              <w:pStyle w:val="TAC"/>
            </w:pPr>
            <w:r w:rsidRPr="00090C64">
              <w:t>6.7.6.3</w:t>
            </w:r>
          </w:p>
          <w:p w14:paraId="5DB9C675" w14:textId="77777777" w:rsidR="00D57C09" w:rsidRPr="00090C64" w:rsidRDefault="00D57C09" w:rsidP="00D12993">
            <w:pPr>
              <w:pStyle w:val="TAC"/>
            </w:pPr>
            <w:r w:rsidRPr="00090C64">
              <w:t>6.7.6.5</w:t>
            </w:r>
          </w:p>
        </w:tc>
        <w:tc>
          <w:tcPr>
            <w:tcW w:w="2667" w:type="dxa"/>
          </w:tcPr>
          <w:p w14:paraId="3AFF69AB" w14:textId="77777777" w:rsidR="00D57C09" w:rsidRPr="00090C64" w:rsidRDefault="00D57C09" w:rsidP="00D12993">
            <w:pPr>
              <w:pStyle w:val="TAC"/>
            </w:pPr>
            <w:r w:rsidRPr="00090C64">
              <w:t>OTA Spurious emission</w:t>
            </w:r>
          </w:p>
        </w:tc>
        <w:tc>
          <w:tcPr>
            <w:tcW w:w="1955" w:type="dxa"/>
            <w:shd w:val="clear" w:color="auto" w:fill="auto"/>
          </w:tcPr>
          <w:p w14:paraId="7385A5ED" w14:textId="77777777" w:rsidR="00D57C09" w:rsidRPr="00090C64" w:rsidRDefault="00D57C09" w:rsidP="00D12993">
            <w:pPr>
              <w:pStyle w:val="TAC"/>
            </w:pPr>
            <w:r w:rsidRPr="00090C64">
              <w:t>Measure emission</w:t>
            </w:r>
          </w:p>
        </w:tc>
        <w:tc>
          <w:tcPr>
            <w:tcW w:w="1955" w:type="dxa"/>
          </w:tcPr>
          <w:p w14:paraId="693B6902" w14:textId="77777777" w:rsidR="00D57C09" w:rsidRPr="00090C64" w:rsidRDefault="00D57C09" w:rsidP="00D1299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D12993">
            <w:pPr>
              <w:pStyle w:val="TAC"/>
            </w:pPr>
            <w:r w:rsidRPr="00090C64">
              <w:t>6.8</w:t>
            </w:r>
          </w:p>
        </w:tc>
        <w:tc>
          <w:tcPr>
            <w:tcW w:w="2667" w:type="dxa"/>
          </w:tcPr>
          <w:p w14:paraId="73D4B6BD" w14:textId="77777777" w:rsidR="00D57C09" w:rsidRPr="00090C64" w:rsidRDefault="00D57C09" w:rsidP="00D12993">
            <w:pPr>
              <w:pStyle w:val="TAC"/>
            </w:pPr>
            <w:r w:rsidRPr="00090C64">
              <w:t>OTA Transmitter intermodulation</w:t>
            </w:r>
          </w:p>
        </w:tc>
        <w:tc>
          <w:tcPr>
            <w:tcW w:w="1955" w:type="dxa"/>
            <w:shd w:val="clear" w:color="auto" w:fill="auto"/>
          </w:tcPr>
          <w:p w14:paraId="42736540" w14:textId="77777777" w:rsidR="00D57C09" w:rsidRPr="00090C64" w:rsidRDefault="00D57C09" w:rsidP="00D12993">
            <w:pPr>
              <w:pStyle w:val="TAC"/>
            </w:pPr>
            <w:r w:rsidRPr="00090C64">
              <w:t>Inject the interferer signal</w:t>
            </w:r>
          </w:p>
        </w:tc>
        <w:tc>
          <w:tcPr>
            <w:tcW w:w="1955" w:type="dxa"/>
          </w:tcPr>
          <w:p w14:paraId="60001400" w14:textId="77777777" w:rsidR="00D57C09" w:rsidRPr="00090C64" w:rsidRDefault="00D57C09" w:rsidP="00D1299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D12993">
            <w:pPr>
              <w:pStyle w:val="TAC"/>
            </w:pPr>
            <w:r w:rsidRPr="00090C64">
              <w:t>7.6.3</w:t>
            </w:r>
          </w:p>
        </w:tc>
        <w:tc>
          <w:tcPr>
            <w:tcW w:w="2667" w:type="dxa"/>
          </w:tcPr>
          <w:p w14:paraId="11B9F802" w14:textId="77777777" w:rsidR="00D57C09" w:rsidRPr="00090C64" w:rsidRDefault="00D57C09" w:rsidP="00D12993">
            <w:pPr>
              <w:pStyle w:val="TAC"/>
            </w:pPr>
            <w:r w:rsidRPr="00090C64">
              <w:t>OTA Blocking</w:t>
            </w:r>
          </w:p>
        </w:tc>
        <w:tc>
          <w:tcPr>
            <w:tcW w:w="1955" w:type="dxa"/>
            <w:shd w:val="clear" w:color="auto" w:fill="auto"/>
          </w:tcPr>
          <w:p w14:paraId="266C1AFA" w14:textId="77777777" w:rsidR="00D57C09" w:rsidRPr="00090C64" w:rsidRDefault="00D57C09" w:rsidP="00D12993">
            <w:pPr>
              <w:pStyle w:val="TAC"/>
            </w:pPr>
            <w:r w:rsidRPr="00090C64">
              <w:t>Inject the interferer signal</w:t>
            </w:r>
          </w:p>
        </w:tc>
        <w:tc>
          <w:tcPr>
            <w:tcW w:w="1955" w:type="dxa"/>
          </w:tcPr>
          <w:p w14:paraId="1C53AFC8" w14:textId="77777777" w:rsidR="00D57C09" w:rsidRPr="00090C64" w:rsidRDefault="00D57C09" w:rsidP="00D12993">
            <w:pPr>
              <w:pStyle w:val="TAC"/>
            </w:pPr>
            <w:r w:rsidRPr="00090C64">
              <w:t>Optional based on declaration</w:t>
            </w:r>
          </w:p>
        </w:tc>
      </w:tr>
    </w:tbl>
    <w:p w14:paraId="6615EC1E" w14:textId="77777777" w:rsidR="00D57C09" w:rsidRPr="00090C64" w:rsidRDefault="00D57C09" w:rsidP="00D12993">
      <w:pPr>
        <w:rPr>
          <w:lang w:eastAsia="zh-CN"/>
        </w:rPr>
      </w:pPr>
    </w:p>
    <w:p w14:paraId="72101DCD" w14:textId="77777777" w:rsidR="00D57C09" w:rsidRPr="00090C64" w:rsidRDefault="00D57C09" w:rsidP="00D1299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1299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0" w:name="_Toc61117296"/>
      <w:bookmarkStart w:id="2331" w:name="_Toc67076385"/>
      <w:bookmarkStart w:id="2332" w:name="_Toc67076923"/>
      <w:bookmarkStart w:id="2333" w:name="_Toc74752805"/>
      <w:bookmarkStart w:id="2334" w:name="_Toc74753344"/>
      <w:bookmarkStart w:id="2335" w:name="_Toc74753882"/>
      <w:bookmarkStart w:id="2336" w:name="_Toc76507205"/>
      <w:bookmarkStart w:id="2337" w:name="_Toc83111356"/>
      <w:bookmarkStart w:id="2338" w:name="_Toc89877008"/>
      <w:bookmarkStart w:id="2339" w:name="_Toc98710543"/>
      <w:bookmarkStart w:id="2340" w:name="_Toc130919879"/>
      <w:bookmarkStart w:id="2341" w:name="_Toc137300425"/>
      <w:bookmarkStart w:id="2342" w:name="_Toc138888758"/>
      <w:bookmarkStart w:id="2343" w:name="_Toc145108767"/>
      <w:bookmarkStart w:id="2344" w:name="_Toc155259909"/>
      <w:bookmarkStart w:id="2345" w:name="_Toc219557406"/>
      <w:r w:rsidRPr="00090C64">
        <w:rPr>
          <w:lang w:eastAsia="zh-CN"/>
        </w:rPr>
        <w:t>4.15.2</w:t>
      </w:r>
      <w:r w:rsidRPr="00090C64">
        <w:rPr>
          <w:lang w:eastAsia="zh-CN"/>
        </w:rPr>
        <w:tab/>
        <w:t>Co-location test antenna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38D13C6" w14:textId="77777777" w:rsidR="00D57C09" w:rsidRPr="00090C64" w:rsidRDefault="00D57C09" w:rsidP="005D2715">
      <w:pPr>
        <w:pStyle w:val="Heading4"/>
        <w:rPr>
          <w:lang w:eastAsia="zh-CN"/>
        </w:rPr>
      </w:pPr>
      <w:bookmarkStart w:id="2346" w:name="_Toc61117297"/>
      <w:bookmarkStart w:id="2347" w:name="_Toc67076386"/>
      <w:bookmarkStart w:id="2348" w:name="_Toc67076924"/>
      <w:bookmarkStart w:id="2349" w:name="_Toc74752806"/>
      <w:bookmarkStart w:id="2350" w:name="_Toc74753345"/>
      <w:bookmarkStart w:id="2351" w:name="_Toc74753883"/>
      <w:bookmarkStart w:id="2352" w:name="_Toc76507206"/>
      <w:bookmarkStart w:id="2353" w:name="_Toc83111357"/>
      <w:bookmarkStart w:id="2354" w:name="_Toc89877009"/>
      <w:bookmarkStart w:id="2355" w:name="_Toc98710544"/>
      <w:bookmarkStart w:id="2356" w:name="_Toc130919880"/>
      <w:bookmarkStart w:id="2357" w:name="_Toc137300426"/>
      <w:bookmarkStart w:id="2358" w:name="_Toc138888759"/>
      <w:bookmarkStart w:id="2359" w:name="_Toc145108768"/>
      <w:bookmarkStart w:id="2360" w:name="_Toc155259910"/>
      <w:bookmarkStart w:id="2361" w:name="_Toc219557407"/>
      <w:r w:rsidRPr="00090C64">
        <w:rPr>
          <w:lang w:eastAsia="zh-CN"/>
        </w:rPr>
        <w:t>4.15.2.1</w:t>
      </w:r>
      <w:r w:rsidRPr="00090C64">
        <w:rPr>
          <w:lang w:eastAsia="zh-CN"/>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63C5D68" w14:textId="77777777" w:rsidR="00D57C09" w:rsidRPr="00090C64" w:rsidRDefault="00D57C09" w:rsidP="00D1299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1299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2" w:name="_Toc21124923"/>
      <w:bookmarkStart w:id="2363" w:name="_Toc29767913"/>
      <w:bookmarkStart w:id="2364" w:name="_Toc36044355"/>
      <w:bookmarkStart w:id="2365" w:name="_Toc37230260"/>
      <w:bookmarkStart w:id="2366" w:name="_Toc45907403"/>
      <w:bookmarkStart w:id="2367" w:name="_Toc53181508"/>
      <w:bookmarkStart w:id="2368" w:name="_Toc61117298"/>
      <w:bookmarkStart w:id="2369" w:name="_Toc67076387"/>
      <w:bookmarkStart w:id="2370" w:name="_Toc67076925"/>
      <w:bookmarkStart w:id="2371" w:name="_Toc74752807"/>
      <w:bookmarkStart w:id="2372" w:name="_Toc74753346"/>
      <w:bookmarkStart w:id="2373" w:name="_Toc74753884"/>
      <w:bookmarkStart w:id="2374" w:name="_Toc76507207"/>
      <w:bookmarkStart w:id="2375" w:name="_Toc83111358"/>
      <w:bookmarkStart w:id="2376" w:name="_Toc89877010"/>
      <w:bookmarkStart w:id="2377" w:name="_Toc98710545"/>
      <w:bookmarkStart w:id="2378" w:name="_Toc130919881"/>
      <w:bookmarkStart w:id="2379" w:name="_Toc137300427"/>
      <w:bookmarkStart w:id="2380" w:name="_Toc138888760"/>
      <w:bookmarkStart w:id="2381" w:name="_Toc145108769"/>
      <w:bookmarkStart w:id="2382" w:name="_Toc155259911"/>
      <w:bookmarkStart w:id="2383" w:name="_Toc219557408"/>
      <w:r w:rsidRPr="00090C64">
        <w:rPr>
          <w:lang w:eastAsia="zh-CN"/>
        </w:rPr>
        <w:t>4.15.2.2</w:t>
      </w:r>
      <w:r w:rsidRPr="00090C64">
        <w:rPr>
          <w:lang w:eastAsia="zh-CN"/>
        </w:rPr>
        <w:tab/>
        <w:t>Co-location test antenna characteristics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9AE9C1" w14:textId="3C0385CC" w:rsidR="00D57C09" w:rsidRPr="00090C64" w:rsidRDefault="00D57C09" w:rsidP="00B844B8">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w:t>
      </w:r>
      <w:r w:rsidR="00B844B8" w:rsidRPr="00090C64">
        <w:rPr>
          <w:lang w:eastAsia="zh-CN"/>
        </w:rPr>
        <w:t>precluded</w:t>
      </w:r>
      <w:r w:rsidRPr="00090C64">
        <w:rPr>
          <w:lang w:eastAsia="zh-CN"/>
        </w:rPr>
        <w:t xml:space="preserve">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375B81A8" w:rsidR="00D57C09" w:rsidRDefault="00B844B8" w:rsidP="00B844B8">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5FFE3A3D" w14:textId="77777777" w:rsidR="00B844B8" w:rsidRPr="00090C64" w:rsidRDefault="00B844B8" w:rsidP="00B844B8">
      <w:pPr>
        <w:rPr>
          <w:lang w:eastAsia="zh-CN"/>
        </w:rPr>
      </w:pPr>
    </w:p>
    <w:p w14:paraId="2F7C0FC4" w14:textId="77777777" w:rsidR="00D57C09" w:rsidRPr="00090C64" w:rsidRDefault="00D57C09" w:rsidP="00D12993">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D12993">
            <w:pPr>
              <w:pStyle w:val="TAH"/>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D12993">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D12993">
            <w:pPr>
              <w:pStyle w:val="TAH"/>
            </w:pPr>
            <w:r w:rsidRPr="00090C64">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12993">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12993">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12993">
            <w:pPr>
              <w:pStyle w:val="TAL"/>
            </w:pPr>
            <w:r w:rsidRPr="00753102">
              <w:t>Test object vertical radiating length ±30%</w:t>
            </w:r>
            <w:r>
              <w:t xml:space="preserve"> </w:t>
            </w:r>
          </w:p>
          <w:p w14:paraId="673B2BAD" w14:textId="676EA356" w:rsidR="00DD0608" w:rsidRPr="00090C64" w:rsidRDefault="00DD0608" w:rsidP="00D12993">
            <w:pPr>
              <w:pStyle w:val="TAC"/>
            </w:pPr>
            <w: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12993">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12993">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12993">
            <w:pPr>
              <w:pStyle w:val="TAC"/>
            </w:pPr>
            <w:r w:rsidRPr="00753102">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12993">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12993">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D1299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12993">
            <w:pPr>
              <w:pStyle w:val="TAC"/>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D12993">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D12993">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D12993">
            <w:pPr>
              <w:pStyle w:val="TAC"/>
            </w:pPr>
            <w:r w:rsidRPr="00B20AE8">
              <w:t>Match to in-band</w:t>
            </w:r>
            <w: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D12993">
            <w:pPr>
              <w:pStyle w:val="TAL"/>
            </w:pPr>
            <w:r w:rsidRPr="00090C64">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D12993">
            <w:pPr>
              <w:pStyle w:val="TAC"/>
            </w:pPr>
            <w:r w:rsidRPr="00090C64">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D12993">
            <w:pPr>
              <w:pStyle w:val="TAC"/>
            </w:pPr>
            <w:r w:rsidRPr="00090C64">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D1299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D1299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D1299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D12993">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12993">
      <w:pPr>
        <w:rPr>
          <w:lang w:eastAsia="zh-CN"/>
        </w:rPr>
      </w:pPr>
    </w:p>
    <w:p w14:paraId="4E42886F" w14:textId="77777777" w:rsidR="00D57C09" w:rsidRPr="00090C64" w:rsidRDefault="00D57C09" w:rsidP="005D2715">
      <w:pPr>
        <w:pStyle w:val="Heading4"/>
        <w:rPr>
          <w:lang w:eastAsia="zh-CN"/>
        </w:rPr>
      </w:pPr>
      <w:bookmarkStart w:id="2384" w:name="_Toc61117299"/>
      <w:bookmarkStart w:id="2385" w:name="_Toc67076388"/>
      <w:bookmarkStart w:id="2386" w:name="_Toc67076926"/>
      <w:bookmarkStart w:id="2387" w:name="_Toc74752808"/>
      <w:bookmarkStart w:id="2388" w:name="_Toc74753347"/>
      <w:bookmarkStart w:id="2389" w:name="_Toc74753885"/>
      <w:bookmarkStart w:id="2390" w:name="_Toc76507208"/>
      <w:bookmarkStart w:id="2391" w:name="_Toc83111359"/>
      <w:bookmarkStart w:id="2392" w:name="_Toc89877011"/>
      <w:bookmarkStart w:id="2393" w:name="_Toc98710546"/>
      <w:bookmarkStart w:id="2394" w:name="_Toc130919882"/>
      <w:bookmarkStart w:id="2395" w:name="_Toc137300428"/>
      <w:bookmarkStart w:id="2396" w:name="_Toc138888761"/>
      <w:bookmarkStart w:id="2397" w:name="_Toc145108770"/>
      <w:bookmarkStart w:id="2398" w:name="_Toc155259912"/>
      <w:bookmarkStart w:id="2399" w:name="_Toc219557409"/>
      <w:r w:rsidRPr="00090C64">
        <w:rPr>
          <w:lang w:eastAsia="zh-CN"/>
        </w:rPr>
        <w:t>4.15.2.3</w:t>
      </w:r>
      <w:r w:rsidRPr="00090C64">
        <w:rPr>
          <w:lang w:eastAsia="zh-CN"/>
        </w:rPr>
        <w:tab/>
        <w:t>Co-location test antenna alignment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978DB2B" w14:textId="77777777" w:rsidR="00D57C09" w:rsidRPr="00090C64" w:rsidRDefault="00D57C09" w:rsidP="00D1299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1299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D12993">
            <w:pPr>
              <w:pStyle w:val="TAH"/>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D12993">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D12993">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D12993">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D12993">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D12993">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D12993">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D12993">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D12993">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D12993">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D12993">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D12993">
            <w:pPr>
              <w:pStyle w:val="TAC"/>
            </w:pPr>
            <w:r w:rsidRPr="00090C64">
              <w:t xml:space="preserve">Radome front ± 0.01 m </w:t>
            </w:r>
          </w:p>
        </w:tc>
      </w:tr>
    </w:tbl>
    <w:p w14:paraId="69DA9693" w14:textId="77777777" w:rsidR="00D57C09" w:rsidRPr="00090C64" w:rsidRDefault="00D57C09" w:rsidP="00D12993">
      <w:pPr>
        <w:rPr>
          <w:lang w:eastAsia="zh-CN"/>
        </w:rPr>
      </w:pPr>
    </w:p>
    <w:p w14:paraId="01CF70B4" w14:textId="77777777" w:rsidR="00D57C09" w:rsidRPr="00090C64" w:rsidRDefault="00FC11EC" w:rsidP="00D12993">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1299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0" w:name="_Toc21124924"/>
      <w:bookmarkStart w:id="2401" w:name="_Toc29767914"/>
      <w:bookmarkStart w:id="2402" w:name="_Toc36044356"/>
      <w:bookmarkStart w:id="2403" w:name="_Toc37230261"/>
      <w:bookmarkStart w:id="2404" w:name="_Toc45907404"/>
      <w:bookmarkStart w:id="2405" w:name="_Toc53181509"/>
      <w:bookmarkStart w:id="2406" w:name="_Toc61117300"/>
      <w:bookmarkStart w:id="2407" w:name="_Toc67076389"/>
      <w:bookmarkStart w:id="2408" w:name="_Toc67076927"/>
      <w:bookmarkStart w:id="2409" w:name="_Toc74752809"/>
      <w:bookmarkStart w:id="2410" w:name="_Toc74753348"/>
      <w:bookmarkStart w:id="2411" w:name="_Toc74753886"/>
      <w:bookmarkStart w:id="2412" w:name="_Toc76507209"/>
      <w:bookmarkStart w:id="2413" w:name="_Toc83111360"/>
      <w:bookmarkStart w:id="2414" w:name="_Toc89877012"/>
      <w:bookmarkStart w:id="2415" w:name="_Toc98710547"/>
      <w:bookmarkStart w:id="2416" w:name="_Toc130919883"/>
      <w:bookmarkStart w:id="2417" w:name="_Toc137300429"/>
      <w:bookmarkStart w:id="2418" w:name="_Toc138888762"/>
      <w:bookmarkStart w:id="2419" w:name="_Toc145108771"/>
      <w:bookmarkStart w:id="2420" w:name="_Toc155259913"/>
      <w:bookmarkStart w:id="2421" w:name="_Toc219557410"/>
      <w:r w:rsidRPr="00090C64">
        <w:rPr>
          <w:lang w:eastAsia="zh-CN"/>
        </w:rPr>
        <w:t>5</w:t>
      </w:r>
      <w:r w:rsidRPr="00090C64">
        <w:rPr>
          <w:lang w:eastAsia="zh-CN"/>
        </w:rPr>
        <w:tab/>
        <w:t>Applicability of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C897F96" w14:textId="77777777" w:rsidR="00D57C09" w:rsidRPr="00090C64" w:rsidRDefault="00D57C09" w:rsidP="00D57C09">
      <w:pPr>
        <w:pStyle w:val="Heading2"/>
      </w:pPr>
      <w:bookmarkStart w:id="2422" w:name="_Toc21124925"/>
      <w:bookmarkStart w:id="2423" w:name="_Toc29767915"/>
      <w:bookmarkStart w:id="2424" w:name="_Toc36044357"/>
      <w:bookmarkStart w:id="2425" w:name="_Toc37230262"/>
      <w:bookmarkStart w:id="2426" w:name="_Toc45907405"/>
      <w:bookmarkStart w:id="2427" w:name="_Toc53181510"/>
      <w:bookmarkStart w:id="2428" w:name="_Toc61117301"/>
      <w:bookmarkStart w:id="2429" w:name="_Toc67076390"/>
      <w:bookmarkStart w:id="2430" w:name="_Toc67076928"/>
      <w:bookmarkStart w:id="2431" w:name="_Toc74752810"/>
      <w:bookmarkStart w:id="2432" w:name="_Toc74753349"/>
      <w:bookmarkStart w:id="2433" w:name="_Toc74753887"/>
      <w:bookmarkStart w:id="2434" w:name="_Toc76507210"/>
      <w:bookmarkStart w:id="2435" w:name="_Toc83111361"/>
      <w:bookmarkStart w:id="2436" w:name="_Toc89877013"/>
      <w:bookmarkStart w:id="2437" w:name="_Toc98710548"/>
      <w:bookmarkStart w:id="2438" w:name="_Toc130919884"/>
      <w:bookmarkStart w:id="2439" w:name="_Toc137300430"/>
      <w:bookmarkStart w:id="2440" w:name="_Toc138888763"/>
      <w:bookmarkStart w:id="2441" w:name="_Toc145108772"/>
      <w:bookmarkStart w:id="2442" w:name="_Toc155259914"/>
      <w:bookmarkStart w:id="2443" w:name="_Toc219557411"/>
      <w:r w:rsidRPr="00090C64">
        <w:t>5.1</w:t>
      </w:r>
      <w:r w:rsidRPr="00090C64">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1F08B09" w14:textId="77777777" w:rsidR="00D57C09" w:rsidRPr="00090C64" w:rsidRDefault="00D57C09" w:rsidP="00D1299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12993">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D1299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12993">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12993">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D1299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12993">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1299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1299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1299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1299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1299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1299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1299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12993">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D1299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D1299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D1299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D1299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D1299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D1299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D1299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D1299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D1299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D1299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D1299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D1299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D1299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D1299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D1299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D1299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D1299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D1299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D1299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D1299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D1299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D1299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D1299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D1299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D1299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D1299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D1299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D1299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D1299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D1299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D1299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D1299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D1299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D1299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D1299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D1299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D1299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D1299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D1299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D1299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D1299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D1299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D1299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D1299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D1299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D1299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D12993">
            <w:pPr>
              <w:pStyle w:val="TAC"/>
            </w:pPr>
            <w:r w:rsidRPr="00090C64">
              <w:t>8</w:t>
            </w:r>
          </w:p>
        </w:tc>
      </w:tr>
    </w:tbl>
    <w:p w14:paraId="784E17D1" w14:textId="77777777" w:rsidR="00D57C09" w:rsidRPr="00090C64" w:rsidRDefault="00D57C09" w:rsidP="00D12993"/>
    <w:p w14:paraId="66F49E24" w14:textId="77777777" w:rsidR="00D57C09" w:rsidRPr="00090C64" w:rsidRDefault="00D57C09" w:rsidP="00D57C09">
      <w:pPr>
        <w:pStyle w:val="Heading2"/>
      </w:pPr>
      <w:bookmarkStart w:id="2444" w:name="_Toc21124926"/>
      <w:bookmarkStart w:id="2445" w:name="_Toc29767916"/>
      <w:bookmarkStart w:id="2446" w:name="_Toc36044358"/>
      <w:bookmarkStart w:id="2447" w:name="_Toc37230263"/>
      <w:bookmarkStart w:id="2448" w:name="_Toc45907406"/>
      <w:bookmarkStart w:id="2449" w:name="_Toc53181511"/>
      <w:bookmarkStart w:id="2450" w:name="_Toc61117302"/>
      <w:bookmarkStart w:id="2451" w:name="_Toc67076391"/>
      <w:bookmarkStart w:id="2452" w:name="_Toc67076929"/>
      <w:bookmarkStart w:id="2453" w:name="_Toc74752811"/>
      <w:bookmarkStart w:id="2454" w:name="_Toc74753350"/>
      <w:bookmarkStart w:id="2455" w:name="_Toc74753888"/>
      <w:bookmarkStart w:id="2456" w:name="_Toc76507211"/>
      <w:bookmarkStart w:id="2457" w:name="_Toc83111362"/>
      <w:bookmarkStart w:id="2458" w:name="_Toc89877014"/>
      <w:bookmarkStart w:id="2459" w:name="_Toc98710549"/>
      <w:bookmarkStart w:id="2460" w:name="_Toc130919885"/>
      <w:bookmarkStart w:id="2461" w:name="_Toc137300431"/>
      <w:bookmarkStart w:id="2462" w:name="_Toc138888764"/>
      <w:bookmarkStart w:id="2463" w:name="_Toc145108773"/>
      <w:bookmarkStart w:id="2464" w:name="_Toc155259915"/>
      <w:bookmarkStart w:id="2465" w:name="_Toc219557412"/>
      <w:r w:rsidRPr="00090C64">
        <w:t>5.2</w:t>
      </w:r>
      <w:r w:rsidRPr="00090C64">
        <w:tab/>
        <w:t>Test configurations for AAS BS for operating bands where MSR with more than 1 RAT is supported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163B699" w14:textId="77777777" w:rsidR="00D57C09" w:rsidRPr="00090C64" w:rsidRDefault="00D57C09" w:rsidP="00D12993">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A00691"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D1299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D12993">
            <w:pPr>
              <w:pStyle w:val="TAH"/>
            </w:pPr>
            <w:r w:rsidRPr="00090C64">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D12993">
            <w:pPr>
              <w:pStyle w:val="TAH"/>
            </w:pPr>
            <w:r w:rsidRPr="00090C64">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A00691" w:rsidRDefault="00C45ABA" w:rsidP="00D12993">
            <w:pPr>
              <w:pStyle w:val="TAH"/>
              <w:rPr>
                <w:rFonts w:cs="Arial"/>
                <w:szCs w:val="18"/>
                <w:lang w:val="fr-FR"/>
              </w:rPr>
            </w:pPr>
            <w:r w:rsidRPr="00E84EF6">
              <w:rPr>
                <w:lang w:val="pl-PL"/>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A00691" w:rsidRDefault="00C45ABA" w:rsidP="00D12993">
            <w:pPr>
              <w:pStyle w:val="TAH"/>
              <w:rPr>
                <w:lang w:val="fr-FR"/>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D12993">
            <w:pPr>
              <w:pStyle w:val="TAH"/>
            </w:pPr>
            <w:r w:rsidRPr="00090C64">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D12993">
            <w:pPr>
              <w:pStyle w:val="TAH"/>
            </w:pPr>
            <w:r w:rsidRPr="00090C64">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D12993">
            <w:pPr>
              <w:pStyle w:val="TAH"/>
            </w:pPr>
            <w:r w:rsidRPr="00090C64">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D12993">
            <w:pPr>
              <w:pStyle w:val="TAH"/>
            </w:pPr>
            <w:r w:rsidRPr="00090C64">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D12993">
            <w:pPr>
              <w:pStyle w:val="TAH"/>
            </w:pPr>
            <w:r w:rsidRPr="00090C64">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D12993">
            <w:pPr>
              <w:pStyle w:val="TAH"/>
            </w:pPr>
            <w:r w:rsidRPr="00090C64">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D12993">
            <w:pPr>
              <w:pStyle w:val="TAH"/>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D12993">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D12993">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D12993">
            <w:r w:rsidRPr="00CB30BB">
              <w:t>C: ATCR3a</w:t>
            </w:r>
          </w:p>
          <w:p w14:paraId="341F52C7" w14:textId="139E7B7B" w:rsidR="0051747B" w:rsidRPr="00090C64" w:rsidRDefault="0051747B" w:rsidP="00D12993">
            <w:pPr>
              <w:pStyle w:val="TAL"/>
            </w:pPr>
            <w:r w:rsidRPr="00CB30BB">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D12993">
            <w:r w:rsidRPr="00CB30BB">
              <w:t>C: ATCR3a</w:t>
            </w:r>
          </w:p>
          <w:p w14:paraId="0A723A0F" w14:textId="41F3D8A7" w:rsidR="0051747B" w:rsidRPr="00090C64" w:rsidRDefault="0051747B" w:rsidP="00D12993">
            <w:pPr>
              <w:pStyle w:val="TAL"/>
            </w:pPr>
            <w:r w:rsidRPr="00CB30BB">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D12993">
            <w:pPr>
              <w:pStyle w:val="TAL"/>
            </w:pPr>
            <w:r w:rsidRPr="00CB30BB">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D12993">
            <w:r w:rsidRPr="00CB30BB">
              <w:t>C: ATCR7</w:t>
            </w:r>
          </w:p>
          <w:p w14:paraId="1DEE47AC" w14:textId="77777777" w:rsidR="0051747B" w:rsidRPr="00CB30BB" w:rsidRDefault="0051747B" w:rsidP="00D12993">
            <w:r w:rsidRPr="00CB30BB">
              <w:t>CNC: ATCR7</w:t>
            </w:r>
          </w:p>
          <w:p w14:paraId="2A358474" w14:textId="594055E5" w:rsidR="0051747B" w:rsidRPr="00090C64" w:rsidRDefault="0051747B" w:rsidP="00D12993">
            <w:pPr>
              <w:pStyle w:val="TAL"/>
            </w:pPr>
            <w:r w:rsidRPr="00CB30BB">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D12993">
            <w:r w:rsidRPr="00CB30BB">
              <w:t>C: ATCR7</w:t>
            </w:r>
          </w:p>
          <w:p w14:paraId="1254B9C9" w14:textId="126F923C" w:rsidR="0051747B" w:rsidRPr="00090C64" w:rsidRDefault="0051747B" w:rsidP="00D12993">
            <w:pPr>
              <w:pStyle w:val="TAL"/>
            </w:pPr>
            <w:r w:rsidRPr="00CB30BB">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D12993">
            <w:r w:rsidRPr="00CB30BB">
              <w:t>C: ATCR7</w:t>
            </w:r>
          </w:p>
          <w:p w14:paraId="4C284DFE" w14:textId="7BCE1AF4" w:rsidR="0051747B" w:rsidRPr="00090C64" w:rsidRDefault="0051747B" w:rsidP="00D12993">
            <w:pPr>
              <w:pStyle w:val="TAL"/>
            </w:pPr>
            <w:r w:rsidRPr="00CB30BB">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D12993">
            <w:r w:rsidRPr="00CB30BB">
              <w:t>C: ATCR9</w:t>
            </w:r>
          </w:p>
          <w:p w14:paraId="07A463D0" w14:textId="77777777" w:rsidR="0051747B" w:rsidRPr="00CB30BB" w:rsidRDefault="0051747B" w:rsidP="00D12993">
            <w:r w:rsidRPr="00CB30BB">
              <w:t>CNC: ATCR9</w:t>
            </w:r>
          </w:p>
          <w:p w14:paraId="697EB0A7" w14:textId="4895E386" w:rsidR="0051747B" w:rsidRPr="00090C64" w:rsidRDefault="0051747B" w:rsidP="00D12993">
            <w:pPr>
              <w:pStyle w:val="TAL"/>
            </w:pPr>
            <w:r w:rsidRPr="00CB30BB">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D12993">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D12993">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D12993">
            <w:pPr>
              <w:pStyle w:val="TAC"/>
            </w:pPr>
            <w:r w:rsidRPr="00E84EF6">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D12993">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D12993">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D12993">
            <w:pPr>
              <w:pStyle w:val="TAL"/>
            </w:pPr>
            <w:r w:rsidRPr="00CB30BB">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D12993">
            <w:pPr>
              <w:pStyle w:val="TAL"/>
            </w:pPr>
            <w:r w:rsidRPr="00CB30BB">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D12993">
            <w:pPr>
              <w:pStyle w:val="TAL"/>
            </w:pPr>
            <w:r w:rsidRPr="00CB30BB">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D12993">
            <w:r w:rsidRPr="00CB30BB">
              <w:t>C: ATCR7</w:t>
            </w:r>
          </w:p>
          <w:p w14:paraId="64AEABE5" w14:textId="39EAD844" w:rsidR="0051747B" w:rsidRPr="00090C64" w:rsidRDefault="0051747B" w:rsidP="00D12993">
            <w:pPr>
              <w:pStyle w:val="TAL"/>
            </w:pPr>
            <w:r w:rsidRPr="00CB30BB">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D12993">
            <w:r w:rsidRPr="00CB30BB">
              <w:t>C: ATCR7</w:t>
            </w:r>
          </w:p>
          <w:p w14:paraId="163475B2" w14:textId="60482080" w:rsidR="0051747B" w:rsidRPr="00090C64" w:rsidRDefault="0051747B" w:rsidP="00D12993">
            <w:pPr>
              <w:pStyle w:val="TAL"/>
            </w:pPr>
            <w:r w:rsidRPr="00CB30BB">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D12993">
            <w:r w:rsidRPr="00CB30BB">
              <w:t>C: ATCR9</w:t>
            </w:r>
          </w:p>
          <w:p w14:paraId="1EBEA3D6" w14:textId="77777777" w:rsidR="0051747B" w:rsidRPr="00CB30BB" w:rsidRDefault="0051747B" w:rsidP="00D12993">
            <w:r w:rsidRPr="00CB30BB">
              <w:t>CNC: ATCR9</w:t>
            </w:r>
          </w:p>
          <w:p w14:paraId="1567C7AA" w14:textId="129FFE52" w:rsidR="0051747B" w:rsidRPr="00090C64" w:rsidRDefault="0051747B" w:rsidP="00D12993">
            <w:pPr>
              <w:pStyle w:val="TAL"/>
            </w:pPr>
            <w:r w:rsidRPr="00CB30BB">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D12993">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D12993">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D12993">
            <w:pPr>
              <w:pStyle w:val="TAL"/>
            </w:pPr>
            <w:r w:rsidRPr="00090C64">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D12993">
            <w:pPr>
              <w:pStyle w:val="TAL"/>
            </w:pPr>
            <w:r w:rsidRPr="00090C64">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D12993">
            <w:pPr>
              <w:pStyle w:val="TAL"/>
            </w:pPr>
            <w:r w:rsidRPr="00090C64">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D12993">
            <w:pPr>
              <w:pStyle w:val="TAL"/>
            </w:pPr>
            <w:r w:rsidRPr="00090C64">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D12993">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D12993">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D12993">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D12993">
            <w:pPr>
              <w:pStyle w:val="TAC"/>
            </w:pPr>
            <w:r w:rsidRPr="00E84EF6">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D12993">
            <w:pPr>
              <w:pStyle w:val="TAL"/>
            </w:pPr>
            <w:r w:rsidRPr="00090C64">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D12993">
            <w:pPr>
              <w:pStyle w:val="TAL"/>
            </w:pPr>
            <w:r w:rsidRPr="00090C64">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D12993">
            <w:pPr>
              <w:pStyle w:val="TAL"/>
            </w:pPr>
            <w:r w:rsidRPr="00090C64">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D12993">
            <w:pPr>
              <w:pStyle w:val="TAL"/>
            </w:pPr>
            <w:r w:rsidRPr="00090C64">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D12993">
            <w:pPr>
              <w:pStyle w:val="TAL"/>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D12993">
            <w:pPr>
              <w:pStyle w:val="TAL"/>
            </w:pPr>
            <w:r w:rsidRPr="00090C64">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D12993">
            <w:pPr>
              <w:pStyle w:val="TAL"/>
            </w:pPr>
            <w:r w:rsidRPr="00E84EF6">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D12993">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D12993">
            <w:pPr>
              <w:pStyle w:val="TAL"/>
            </w:pPr>
            <w:r w:rsidRPr="00090C64">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D12993">
            <w:pPr>
              <w:pStyle w:val="TAL"/>
            </w:pPr>
            <w:r w:rsidRPr="00090C64">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D12993">
            <w:pPr>
              <w:pStyle w:val="TAL"/>
            </w:pPr>
            <w:r w:rsidRPr="00090C64">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D12993">
            <w:pPr>
              <w:pStyle w:val="TAL"/>
            </w:pPr>
            <w:r w:rsidRPr="00E84EF6">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D12993">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D12993">
            <w:pPr>
              <w:pStyle w:val="TAL"/>
            </w:pPr>
            <w:r w:rsidRPr="00090C64">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D12993">
            <w:pPr>
              <w:pStyle w:val="TAL"/>
            </w:pPr>
            <w:r w:rsidRPr="00090C64">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D12993">
            <w:pPr>
              <w:pStyle w:val="TAL"/>
            </w:pPr>
            <w:r w:rsidRPr="00090C64">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D12993">
            <w:pPr>
              <w:pStyle w:val="TAL"/>
            </w:pPr>
            <w:r w:rsidRPr="00E84EF6">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D12993">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D12993">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D12993">
            <w:pPr>
              <w:pStyle w:val="TAC"/>
            </w:pPr>
            <w:r w:rsidRPr="00E84EF6">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D12993">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D12993">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D12993">
            <w:pPr>
              <w:pStyle w:val="TAL"/>
            </w:pPr>
            <w:r w:rsidRPr="00090C64">
              <w:t>C: ATCR7</w:t>
            </w:r>
          </w:p>
          <w:p w14:paraId="7F2DAFF8" w14:textId="77777777" w:rsidR="00C45ABA" w:rsidRPr="00090C64" w:rsidRDefault="00C45ABA" w:rsidP="00D12993">
            <w:pPr>
              <w:pStyle w:val="TAL"/>
            </w:pPr>
            <w:r w:rsidRPr="00090C64">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D12993">
            <w:pPr>
              <w:pStyle w:val="TAL"/>
            </w:pPr>
            <w:r w:rsidRPr="00E84EF6">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D12993">
            <w:pPr>
              <w:pStyle w:val="TAL"/>
            </w:pPr>
            <w:r w:rsidRPr="00090C64">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D12993">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D12993">
            <w:pPr>
              <w:pStyle w:val="TAL"/>
            </w:pPr>
            <w:r w:rsidRPr="00090C64">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D12993">
            <w:pPr>
              <w:pStyle w:val="TAL"/>
            </w:pPr>
            <w:r w:rsidRPr="00E84EF6">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D12993">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D12993">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D12993">
            <w:pPr>
              <w:pStyle w:val="TAC"/>
            </w:pPr>
            <w:r w:rsidRPr="00E84EF6">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D12993">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D12993">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D12993">
            <w:pPr>
              <w:pStyle w:val="TAC"/>
            </w:pPr>
            <w:r w:rsidRPr="00E84EF6">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D12993">
            <w:pPr>
              <w:pStyle w:val="TAL"/>
            </w:pPr>
            <w:r w:rsidRPr="00090C64">
              <w:t>Same TC as used in clause 6.</w:t>
            </w:r>
            <w:r w:rsidRPr="00090C64">
              <w:rPr>
                <w:rFonts w:cs="Arial"/>
                <w:szCs w:val="18"/>
              </w:rPr>
              <w:t>6</w:t>
            </w:r>
            <w:r w:rsidRPr="00090C64">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D12993">
            <w:pPr>
              <w:pStyle w:val="TAL"/>
            </w:pPr>
            <w:r w:rsidRPr="00090C64">
              <w:t>Same TC as used in clause 6.</w:t>
            </w:r>
            <w:r w:rsidRPr="00090C64">
              <w:rPr>
                <w:rFonts w:cs="Arial"/>
                <w:szCs w:val="18"/>
              </w:rPr>
              <w:t>6</w:t>
            </w:r>
            <w:r w:rsidRPr="00090C64">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D12993">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D12993">
            <w:pPr>
              <w:pStyle w:val="TAL"/>
            </w:pPr>
            <w:r w:rsidRPr="00090C64">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D12993">
            <w:pPr>
              <w:pStyle w:val="TAL"/>
            </w:pPr>
            <w:r w:rsidRPr="00090C64">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D12993">
            <w:pPr>
              <w:pStyle w:val="TAL"/>
            </w:pPr>
            <w:r w:rsidRPr="00090C64">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D12993">
            <w:pPr>
              <w:pStyle w:val="TAL"/>
            </w:pPr>
            <w:r w:rsidRPr="00E84EF6">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D12993">
            <w:pPr>
              <w:pStyle w:val="TAL"/>
            </w:pPr>
            <w:r w:rsidRPr="00090C64">
              <w:t>Same TC as used in clause 6.</w:t>
            </w:r>
            <w:r w:rsidRPr="00090C64">
              <w:rPr>
                <w:rFonts w:cs="Arial"/>
                <w:szCs w:val="18"/>
              </w:rPr>
              <w:t xml:space="preserve"> 6</w:t>
            </w:r>
            <w:r w:rsidRPr="00090C64">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D12993">
            <w:pPr>
              <w:pStyle w:val="TAL"/>
            </w:pPr>
            <w:r w:rsidRPr="00090C64">
              <w:t>Same TC as used in clause 6.</w:t>
            </w:r>
            <w:r w:rsidRPr="00090C64">
              <w:rPr>
                <w:rFonts w:cs="Arial"/>
                <w:szCs w:val="18"/>
              </w:rPr>
              <w:t xml:space="preserve"> 6</w:t>
            </w:r>
            <w:r w:rsidRPr="00090C64">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D12993">
            <w:pPr>
              <w:pStyle w:val="TAL"/>
            </w:pPr>
            <w:r w:rsidRPr="00E84EF6">
              <w:t>Same TC as used in subclause 6.</w:t>
            </w:r>
            <w:r w:rsidRPr="00E84EF6">
              <w:rPr>
                <w:rFonts w:cs="Arial"/>
                <w:szCs w:val="18"/>
              </w:rPr>
              <w:t>6</w:t>
            </w:r>
            <w:r w:rsidRPr="00E84EF6">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D12993">
            <w:pPr>
              <w:pStyle w:val="TAL"/>
            </w:pPr>
            <w:r w:rsidRPr="00090C64">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D12993">
            <w:pPr>
              <w:pStyle w:val="TAL"/>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D12993">
            <w:pPr>
              <w:pStyle w:val="TAL"/>
            </w:pPr>
            <w:r w:rsidRPr="00090C64">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D12993">
            <w:pPr>
              <w:pStyle w:val="TAL"/>
            </w:pPr>
            <w:r w:rsidRPr="00090C64">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D12993">
            <w:pPr>
              <w:pStyle w:val="TAL"/>
            </w:pPr>
            <w:r w:rsidRPr="00090C64">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D12993">
            <w:pPr>
              <w:pStyle w:val="TAL"/>
            </w:pPr>
            <w:r w:rsidRPr="00E84EF6">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D12993">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D12993">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D12993">
            <w:pPr>
              <w:pStyle w:val="TAC"/>
            </w:pPr>
            <w:r w:rsidRPr="00E84EF6">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D12993">
            <w:pPr>
              <w:pStyle w:val="TAL"/>
            </w:pPr>
            <w:r w:rsidRPr="00090C64">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D12993">
            <w:pPr>
              <w:pStyle w:val="TAL"/>
            </w:pPr>
            <w:r w:rsidRPr="00090C64">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D12993">
            <w:pPr>
              <w:pStyle w:val="TAL"/>
            </w:pPr>
            <w:r w:rsidRPr="00090C64">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D12993">
            <w:pPr>
              <w:pStyle w:val="TAL"/>
            </w:pPr>
            <w:r w:rsidRPr="00090C64">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D12993">
            <w:pPr>
              <w:pStyle w:val="TAL"/>
            </w:pPr>
            <w:r w:rsidRPr="00E84EF6">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D12993">
            <w:pPr>
              <w:pStyle w:val="TAL"/>
            </w:pPr>
            <w:r w:rsidRPr="00E84EF6">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D12993">
            <w:pPr>
              <w:pStyle w:val="TAL"/>
            </w:pPr>
            <w:r w:rsidRPr="00090C64">
              <w:t>C: ATCR8</w:t>
            </w:r>
          </w:p>
          <w:p w14:paraId="04A1DE3B" w14:textId="77777777" w:rsidR="00C45ABA" w:rsidRPr="00090C64" w:rsidRDefault="00C45ABA" w:rsidP="00D12993">
            <w:pPr>
              <w:pStyle w:val="TAL"/>
            </w:pPr>
            <w:r w:rsidRPr="00090C64">
              <w:t>CNC: ATCR8</w:t>
            </w:r>
          </w:p>
          <w:p w14:paraId="50D72692" w14:textId="77777777" w:rsidR="00C45ABA" w:rsidRPr="00090C64" w:rsidRDefault="00C45ABA" w:rsidP="00D12993">
            <w:pPr>
              <w:pStyle w:val="TAL"/>
            </w:pPr>
            <w:r w:rsidRPr="00090C64">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D12993">
            <w:pPr>
              <w:pStyle w:val="TAL"/>
            </w:pPr>
            <w:r w:rsidRPr="00090C64">
              <w:t>C: ATCR8</w:t>
            </w:r>
          </w:p>
          <w:p w14:paraId="46C7E3E7" w14:textId="77777777" w:rsidR="00C45ABA" w:rsidRPr="00090C64" w:rsidRDefault="00C45ABA" w:rsidP="00D12993">
            <w:pPr>
              <w:pStyle w:val="TAL"/>
            </w:pPr>
            <w:r w:rsidRPr="00090C64">
              <w:t>CNC: ATCR8</w:t>
            </w:r>
          </w:p>
          <w:p w14:paraId="7D7EFC2A" w14:textId="77777777" w:rsidR="00C45ABA" w:rsidRPr="00090C64" w:rsidRDefault="00C45ABA" w:rsidP="00D12993">
            <w:pPr>
              <w:pStyle w:val="TAL"/>
            </w:pPr>
            <w:r w:rsidRPr="00090C64">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D12993">
            <w:pPr>
              <w:pStyle w:val="TAL"/>
            </w:pPr>
            <w:r w:rsidRPr="00090C64">
              <w:t>C: ATCR8</w:t>
            </w:r>
          </w:p>
          <w:p w14:paraId="1CBD47B3" w14:textId="77777777" w:rsidR="00C45ABA" w:rsidRPr="00090C64" w:rsidRDefault="00C45ABA" w:rsidP="00D12993">
            <w:pPr>
              <w:pStyle w:val="TAL"/>
            </w:pPr>
            <w:r w:rsidRPr="00090C64">
              <w:t>CNC: ATCR8</w:t>
            </w:r>
          </w:p>
          <w:p w14:paraId="2474698F" w14:textId="77777777" w:rsidR="00C45ABA" w:rsidRPr="00090C64" w:rsidRDefault="00C45ABA" w:rsidP="00D12993">
            <w:pPr>
              <w:pStyle w:val="TAL"/>
            </w:pPr>
            <w:r w:rsidRPr="00090C64">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D12993">
            <w:pPr>
              <w:pStyle w:val="TAL"/>
            </w:pPr>
            <w:r w:rsidRPr="00E84EF6">
              <w:t>C: ATCR9</w:t>
            </w:r>
          </w:p>
          <w:p w14:paraId="4DDBCDA3" w14:textId="77777777" w:rsidR="00C45ABA" w:rsidRPr="00E84EF6" w:rsidRDefault="00C45ABA" w:rsidP="00D12993">
            <w:pPr>
              <w:pStyle w:val="TAL"/>
            </w:pPr>
            <w:r w:rsidRPr="00E84EF6">
              <w:t>CNC: ATCR9</w:t>
            </w:r>
          </w:p>
          <w:p w14:paraId="79EE2587" w14:textId="046CCE25" w:rsidR="00C45ABA" w:rsidRPr="00090C64" w:rsidRDefault="00C45ABA" w:rsidP="00D12993">
            <w:pPr>
              <w:pStyle w:val="TAL"/>
            </w:pPr>
            <w:r w:rsidRPr="00E84EF6">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D12993">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D12993">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D12993">
            <w:pPr>
              <w:pStyle w:val="TAC"/>
            </w:pPr>
            <w:r w:rsidRPr="00E84EF6">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D12993">
            <w:pPr>
              <w:pStyle w:val="TAL"/>
            </w:pPr>
            <w:r w:rsidRPr="00CB30BB">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D12993">
            <w:pPr>
              <w:pStyle w:val="TAL"/>
            </w:pPr>
            <w:r w:rsidRPr="00090C64">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D12993">
            <w:pPr>
              <w:pStyle w:val="TAL"/>
            </w:pPr>
            <w:r w:rsidRPr="00090C64">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D12993">
            <w:pPr>
              <w:pStyle w:val="TAL"/>
            </w:pPr>
            <w:r w:rsidRPr="00090C64">
              <w:t>C: ATCR7</w:t>
            </w:r>
          </w:p>
          <w:p w14:paraId="09D99A2D" w14:textId="77777777" w:rsidR="0051747B" w:rsidRPr="00090C64" w:rsidRDefault="0051747B" w:rsidP="00D12993">
            <w:pPr>
              <w:pStyle w:val="TAL"/>
            </w:pPr>
            <w:r w:rsidRPr="00090C64">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D12993">
            <w:pPr>
              <w:pStyle w:val="TAL"/>
            </w:pPr>
            <w:r w:rsidRPr="00E84EF6">
              <w:t>C: ATCR9</w:t>
            </w:r>
          </w:p>
          <w:p w14:paraId="41ECD1FE" w14:textId="77777777" w:rsidR="0051747B" w:rsidRPr="00E84EF6" w:rsidRDefault="0051747B" w:rsidP="00D12993">
            <w:pPr>
              <w:pStyle w:val="TAL"/>
            </w:pPr>
            <w:r w:rsidRPr="00E84EF6">
              <w:t>CNC: ATCR9</w:t>
            </w:r>
          </w:p>
          <w:p w14:paraId="44ECDB6A" w14:textId="3540E580" w:rsidR="0051747B" w:rsidRPr="00090C64" w:rsidRDefault="0051747B" w:rsidP="00D12993">
            <w:pPr>
              <w:pStyle w:val="TAL"/>
            </w:pPr>
            <w:r w:rsidRPr="00E84EF6">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D12993">
            <w:pPr>
              <w:pStyle w:val="TAL"/>
            </w:pPr>
            <w:r w:rsidRPr="00CB30BB">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D12993">
            <w:pPr>
              <w:pStyle w:val="TAL"/>
            </w:pPr>
            <w:r w:rsidRPr="00090C64">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D12993">
            <w:pPr>
              <w:pStyle w:val="TAL"/>
            </w:pPr>
            <w:r w:rsidRPr="00090C64">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D12993">
            <w:pPr>
              <w:pStyle w:val="TAL"/>
            </w:pPr>
            <w:r w:rsidRPr="00E84EF6">
              <w:t>C: ATCR9</w:t>
            </w:r>
          </w:p>
          <w:p w14:paraId="490046A7" w14:textId="77777777" w:rsidR="0051747B" w:rsidRPr="00E84EF6" w:rsidRDefault="0051747B" w:rsidP="00D12993">
            <w:pPr>
              <w:pStyle w:val="TAL"/>
            </w:pPr>
            <w:r w:rsidRPr="00E84EF6">
              <w:t>CNC: ATCR9</w:t>
            </w:r>
          </w:p>
          <w:p w14:paraId="2E908D4C" w14:textId="2AA33E19" w:rsidR="0051747B" w:rsidRPr="00090C64" w:rsidRDefault="0051747B" w:rsidP="00D12993">
            <w:pPr>
              <w:pStyle w:val="TAL"/>
            </w:pPr>
            <w:r w:rsidRPr="00E84EF6">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12993">
            <w:pPr>
              <w:pStyle w:val="TAL"/>
            </w:pPr>
            <w:r w:rsidRPr="00E84EF6">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12993">
            <w:pPr>
              <w:pStyle w:val="TAL"/>
            </w:pPr>
            <w:r w:rsidRPr="00E84EF6">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12993">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12993">
            <w:pPr>
              <w:pStyle w:val="TAL"/>
            </w:pPr>
            <w:r w:rsidRPr="00090C64">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12993">
            <w:pPr>
              <w:pStyle w:val="TAL"/>
            </w:pPr>
            <w:r w:rsidRPr="00090C64">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12993">
            <w:pPr>
              <w:pStyle w:val="TAL"/>
            </w:pPr>
            <w:r w:rsidRPr="00090C64">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12993">
            <w:pPr>
              <w:pStyle w:val="TAL"/>
            </w:pPr>
            <w:r w:rsidRPr="00E84EF6">
              <w:t>C: ATCR9</w:t>
            </w:r>
          </w:p>
          <w:p w14:paraId="27C494E4" w14:textId="77777777" w:rsidR="00DF394A" w:rsidRPr="00E84EF6" w:rsidRDefault="00DF394A" w:rsidP="00D12993">
            <w:pPr>
              <w:pStyle w:val="TAL"/>
            </w:pPr>
            <w:r w:rsidRPr="00E84EF6">
              <w:t>CNC: ATCR9</w:t>
            </w:r>
          </w:p>
          <w:p w14:paraId="2D79DC4A" w14:textId="3B90B7BC" w:rsidR="00DF394A" w:rsidRPr="00090C64" w:rsidRDefault="00DF394A" w:rsidP="00D12993">
            <w:pPr>
              <w:pStyle w:val="TAL"/>
            </w:pPr>
            <w:r w:rsidRPr="00E84EF6">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D12993">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D12993">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D12993">
            <w:pPr>
              <w:pStyle w:val="TAC"/>
            </w:pPr>
            <w:r w:rsidRPr="00E84EF6">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D12993">
            <w:pPr>
              <w:pStyle w:val="TAL"/>
            </w:pPr>
            <w:r w:rsidRPr="00090C64">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D12993">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D12993">
            <w:pPr>
              <w:pStyle w:val="TAC"/>
            </w:pPr>
            <w:r w:rsidRPr="00E84EF6">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D12993">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D12993">
            <w:pPr>
              <w:pStyle w:val="TAL"/>
            </w:pPr>
            <w:r w:rsidRPr="00090C64">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D12993">
            <w:pPr>
              <w:pStyle w:val="TAL"/>
            </w:pPr>
            <w:r w:rsidRPr="00090C64">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D12993">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D12993">
            <w:pPr>
              <w:pStyle w:val="TAL"/>
            </w:pPr>
            <w:r w:rsidRPr="00090C64">
              <w:t>Clause 5.3.4</w:t>
            </w:r>
          </w:p>
          <w:p w14:paraId="4A8FF3C1" w14:textId="77777777" w:rsidR="00C45ABA" w:rsidRPr="00090C64" w:rsidRDefault="00C45ABA" w:rsidP="00D12993">
            <w:pPr>
              <w:pStyle w:val="TAL"/>
              <w:rPr>
                <w:snapToGrid w:val="0"/>
                <w:lang w:eastAsia="zh-CN"/>
              </w:rPr>
            </w:pPr>
            <w:r w:rsidRPr="00090C64">
              <w:rPr>
                <w:snapToGrid w:val="0"/>
                <w:lang w:eastAsia="zh-CN"/>
              </w:rPr>
              <w:t>SC, ATCR8b (Note)</w:t>
            </w:r>
          </w:p>
          <w:p w14:paraId="0F871499" w14:textId="77777777" w:rsidR="00C45ABA" w:rsidRPr="00090C64" w:rsidRDefault="00C45ABA" w:rsidP="00D12993">
            <w:pPr>
              <w:pStyle w:val="TAL"/>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D12993">
            <w:pPr>
              <w:pStyle w:val="TAL"/>
            </w:pPr>
            <w:r w:rsidRPr="00090C64">
              <w:t>Clause 5.3.4</w:t>
            </w:r>
          </w:p>
          <w:p w14:paraId="19880D4D" w14:textId="77777777" w:rsidR="00C45ABA" w:rsidRPr="00090C64" w:rsidRDefault="00C45ABA" w:rsidP="00D12993">
            <w:pPr>
              <w:pStyle w:val="TAL"/>
            </w:pPr>
            <w:r w:rsidRPr="00090C64">
              <w:rPr>
                <w:snapToGrid w:val="0"/>
                <w:lang w:eastAsia="zh-CN"/>
              </w:rPr>
              <w:t>SC, ATCR8b (Note)</w:t>
            </w:r>
          </w:p>
          <w:p w14:paraId="1373110D" w14:textId="77777777" w:rsidR="00C45ABA" w:rsidRPr="00090C64" w:rsidRDefault="00C45ABA" w:rsidP="00D12993">
            <w:pPr>
              <w:pStyle w:val="TAL"/>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D12993">
            <w:pPr>
              <w:pStyle w:val="TAL"/>
            </w:pPr>
            <w:r w:rsidRPr="00090C64">
              <w:t>Clause 5.3.4</w:t>
            </w:r>
          </w:p>
          <w:p w14:paraId="057CCB5B" w14:textId="77777777" w:rsidR="00C45ABA" w:rsidRPr="00090C64" w:rsidRDefault="00C45ABA" w:rsidP="00D12993">
            <w:pPr>
              <w:pStyle w:val="TAL"/>
              <w:rPr>
                <w:snapToGrid w:val="0"/>
                <w:lang w:eastAsia="zh-CN"/>
              </w:rPr>
            </w:pPr>
            <w:r w:rsidRPr="00090C64">
              <w:rPr>
                <w:snapToGrid w:val="0"/>
                <w:lang w:eastAsia="zh-CN"/>
              </w:rPr>
              <w:t>SC, ATCR8b (Note)</w:t>
            </w:r>
          </w:p>
          <w:p w14:paraId="1F921BD5" w14:textId="77777777" w:rsidR="00C45ABA" w:rsidRPr="00090C64" w:rsidRDefault="00C45ABA" w:rsidP="00D12993">
            <w:pPr>
              <w:pStyle w:val="TAL"/>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D12993">
            <w:pPr>
              <w:pStyle w:val="TAL"/>
            </w:pPr>
            <w:r w:rsidRPr="00E84EF6">
              <w:t xml:space="preserve">Subclause 5.3.3 </w:t>
            </w:r>
          </w:p>
          <w:p w14:paraId="1B26CDEA" w14:textId="77777777" w:rsidR="00C45ABA" w:rsidRPr="00E84EF6" w:rsidRDefault="00C45ABA" w:rsidP="00D12993">
            <w:pPr>
              <w:pStyle w:val="TAL"/>
            </w:pPr>
            <w:r w:rsidRPr="00E84EF6">
              <w:t>Subclause 5.3.4</w:t>
            </w:r>
          </w:p>
          <w:p w14:paraId="28950A31" w14:textId="3AB63E75" w:rsidR="00C45ABA" w:rsidRPr="00090C64" w:rsidRDefault="00C45ABA" w:rsidP="00D12993">
            <w:pPr>
              <w:pStyle w:val="TAL"/>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D12993">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D12993">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D12993">
            <w:pPr>
              <w:pStyle w:val="TAC"/>
            </w:pPr>
            <w:r w:rsidRPr="00E84EF6">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D12993">
            <w:pPr>
              <w:pStyle w:val="TAL"/>
            </w:pPr>
            <w:r w:rsidRPr="00090C64">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D12993">
            <w:pPr>
              <w:pStyle w:val="TAL"/>
            </w:pPr>
            <w:r w:rsidRPr="00090C64">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D12993">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D12993">
            <w:pPr>
              <w:pStyle w:val="TAL"/>
            </w:pPr>
            <w:r w:rsidRPr="00090C64">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D12993">
            <w:pPr>
              <w:pStyle w:val="TAL"/>
            </w:pPr>
            <w:r w:rsidRPr="00090C64">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D12993">
            <w:pPr>
              <w:pStyle w:val="TAL"/>
            </w:pPr>
            <w:r w:rsidRPr="00090C64">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D12993">
            <w:pPr>
              <w:pStyle w:val="TAL"/>
            </w:pPr>
            <w:r w:rsidRPr="00E84EF6">
              <w:t>C: ATCR9</w:t>
            </w:r>
          </w:p>
          <w:p w14:paraId="03D961D0" w14:textId="77777777" w:rsidR="00C45ABA" w:rsidRPr="00E84EF6" w:rsidRDefault="00C45ABA" w:rsidP="00D12993">
            <w:pPr>
              <w:pStyle w:val="TAL"/>
            </w:pPr>
            <w:r w:rsidRPr="00E84EF6">
              <w:t>CNC: ATCR9</w:t>
            </w:r>
          </w:p>
          <w:p w14:paraId="0AF60AA9" w14:textId="458A1478" w:rsidR="00C45ABA" w:rsidRPr="00090C64" w:rsidRDefault="00C45ABA" w:rsidP="00D12993">
            <w:pPr>
              <w:pStyle w:val="TAL"/>
            </w:pPr>
            <w:r w:rsidRPr="00E84EF6">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D12993">
            <w:pPr>
              <w:pStyle w:val="TAL"/>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D12993">
            <w:pPr>
              <w:pStyle w:val="TAL"/>
            </w:pPr>
            <w:r w:rsidRPr="00090C64">
              <w:t>C: ATCR8a</w:t>
            </w:r>
          </w:p>
          <w:p w14:paraId="4885CF82" w14:textId="77777777" w:rsidR="00C45ABA" w:rsidRPr="00090C64" w:rsidRDefault="00C45ABA" w:rsidP="00D12993">
            <w:pPr>
              <w:pStyle w:val="TAL"/>
            </w:pPr>
            <w:r w:rsidRPr="00090C64">
              <w:t>CNC: ANTCR8</w:t>
            </w:r>
          </w:p>
          <w:p w14:paraId="50768392" w14:textId="77777777" w:rsidR="00C45ABA" w:rsidRPr="00090C64" w:rsidRDefault="00C45ABA" w:rsidP="00D12993">
            <w:pPr>
              <w:pStyle w:val="TAL"/>
            </w:pPr>
            <w:r w:rsidRPr="00090C64">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D12993">
            <w:pPr>
              <w:pStyle w:val="TAL"/>
            </w:pPr>
            <w:r w:rsidRPr="00090C64">
              <w:t>C: ATCR8a</w:t>
            </w:r>
          </w:p>
          <w:p w14:paraId="06881DC9" w14:textId="77777777" w:rsidR="00C45ABA" w:rsidRPr="00090C64" w:rsidRDefault="00C45ABA" w:rsidP="00D12993">
            <w:pPr>
              <w:pStyle w:val="TAL"/>
            </w:pPr>
            <w:r w:rsidRPr="00090C64">
              <w:t>CNC: ANTCR8</w:t>
            </w:r>
          </w:p>
          <w:p w14:paraId="2EEB5FD8" w14:textId="77777777" w:rsidR="00C45ABA" w:rsidRPr="00090C64" w:rsidRDefault="00C45ABA" w:rsidP="00D12993">
            <w:pPr>
              <w:pStyle w:val="TAL"/>
            </w:pPr>
            <w:r w:rsidRPr="00090C64">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D12993">
            <w:pPr>
              <w:pStyle w:val="TAL"/>
            </w:pPr>
            <w:r w:rsidRPr="00090C64">
              <w:t>C: ATCR8a</w:t>
            </w:r>
          </w:p>
          <w:p w14:paraId="29E12440" w14:textId="77777777" w:rsidR="00C45ABA" w:rsidRPr="00090C64" w:rsidRDefault="00C45ABA" w:rsidP="00D12993">
            <w:pPr>
              <w:pStyle w:val="TAL"/>
            </w:pPr>
            <w:r w:rsidRPr="00090C64">
              <w:t>CNC: ANTCR8</w:t>
            </w:r>
          </w:p>
          <w:p w14:paraId="3D3868D7" w14:textId="77777777" w:rsidR="00C45ABA" w:rsidRPr="00090C64" w:rsidRDefault="00C45ABA" w:rsidP="00D12993">
            <w:pPr>
              <w:pStyle w:val="TAL"/>
            </w:pPr>
            <w:r w:rsidRPr="00090C64">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D12993">
            <w:pPr>
              <w:pStyle w:val="TAL"/>
            </w:pPr>
            <w:r w:rsidRPr="00E84EF6">
              <w:t>C: ATCR9</w:t>
            </w:r>
          </w:p>
          <w:p w14:paraId="5EE9F351" w14:textId="77777777" w:rsidR="00C45ABA" w:rsidRPr="00E84EF6" w:rsidRDefault="00C45ABA" w:rsidP="00D12993">
            <w:pPr>
              <w:pStyle w:val="TAL"/>
            </w:pPr>
            <w:r w:rsidRPr="00E84EF6">
              <w:t>CNC: ATCR9</w:t>
            </w:r>
          </w:p>
          <w:p w14:paraId="1C80E329" w14:textId="50284098" w:rsidR="00C45ABA" w:rsidRPr="00090C64" w:rsidRDefault="00C45ABA" w:rsidP="00D12993">
            <w:pPr>
              <w:pStyle w:val="TAL"/>
            </w:pPr>
            <w:r w:rsidRPr="00E84EF6">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D12993">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D12993">
            <w:pPr>
              <w:pStyle w:val="TAL"/>
            </w:pPr>
            <w:r w:rsidRPr="00CB30BB">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D12993">
            <w:pPr>
              <w:pStyle w:val="TAL"/>
            </w:pPr>
            <w:r w:rsidRPr="00CB30BB">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D12993">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D12993">
            <w:pPr>
              <w:pStyle w:val="TAL"/>
            </w:pPr>
            <w:r w:rsidRPr="00090C64">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D12993">
            <w:pPr>
              <w:pStyle w:val="TAL"/>
            </w:pPr>
            <w:r w:rsidRPr="00090C64">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D12993">
            <w:pPr>
              <w:pStyle w:val="TAL"/>
            </w:pPr>
            <w:r w:rsidRPr="00090C64">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D12993">
            <w:pPr>
              <w:pStyle w:val="TAL"/>
            </w:pPr>
            <w:r w:rsidRPr="00E84EF6">
              <w:t>CNC: ANTCR9</w:t>
            </w:r>
          </w:p>
          <w:p w14:paraId="1A978B0F" w14:textId="28D1E1D6" w:rsidR="0051747B" w:rsidRPr="00090C64" w:rsidRDefault="0051747B" w:rsidP="00D12993">
            <w:pPr>
              <w:pStyle w:val="TAL"/>
            </w:pPr>
            <w:r w:rsidRPr="00E84EF6">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D12993">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D12993">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D12993">
            <w:pPr>
              <w:pStyle w:val="TAC"/>
            </w:pPr>
            <w:r w:rsidRPr="00E84EF6">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D12993">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D12993">
            <w:pPr>
              <w:pStyle w:val="TAL"/>
            </w:pPr>
            <w:r w:rsidRPr="00CB30BB">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D12993">
            <w:pPr>
              <w:pStyle w:val="TAL"/>
            </w:pPr>
            <w:r w:rsidRPr="00CB30BB">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D12993">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D12993">
            <w:pPr>
              <w:pStyle w:val="TAL"/>
            </w:pPr>
            <w:r w:rsidRPr="00090C64">
              <w:t>Clause 5.3.4</w:t>
            </w:r>
          </w:p>
          <w:p w14:paraId="2215D6AB" w14:textId="77777777" w:rsidR="0051747B" w:rsidRPr="00090C64" w:rsidRDefault="0051747B" w:rsidP="00D12993">
            <w:pPr>
              <w:pStyle w:val="TAL"/>
            </w:pPr>
            <w:r w:rsidRPr="00090C64">
              <w:t>C: ATCR7 CNC: ATCR7, ANTCR7</w:t>
            </w:r>
          </w:p>
          <w:p w14:paraId="3AD925E7" w14:textId="77777777" w:rsidR="0051747B" w:rsidRPr="00090C64" w:rsidRDefault="0051747B" w:rsidP="00D12993">
            <w:pPr>
              <w:pStyle w:val="TAL"/>
            </w:pPr>
            <w:r w:rsidRPr="00090C64">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D12993">
            <w:pPr>
              <w:pStyle w:val="TAL"/>
            </w:pPr>
            <w:r w:rsidRPr="00090C64">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D12993">
            <w:pPr>
              <w:pStyle w:val="TAL"/>
            </w:pPr>
            <w:r w:rsidRPr="00090C64">
              <w:t>Clause 5.3.4</w:t>
            </w:r>
          </w:p>
          <w:p w14:paraId="3D0E028A" w14:textId="77777777" w:rsidR="0051747B" w:rsidRPr="00090C64" w:rsidRDefault="0051747B" w:rsidP="00D12993">
            <w:pPr>
              <w:pStyle w:val="TAL"/>
            </w:pPr>
            <w:r w:rsidRPr="00090C64">
              <w:t>C: ATCR7</w:t>
            </w:r>
          </w:p>
          <w:p w14:paraId="5D84389B" w14:textId="77777777" w:rsidR="0051747B" w:rsidRPr="00090C64" w:rsidRDefault="0051747B" w:rsidP="00D12993">
            <w:pPr>
              <w:pStyle w:val="TAL"/>
            </w:pPr>
            <w:r w:rsidRPr="00090C64">
              <w:t>CNC: ATCR7, ANTCR7</w:t>
            </w:r>
          </w:p>
          <w:p w14:paraId="347C6F4C" w14:textId="77777777" w:rsidR="0051747B" w:rsidRPr="00090C64" w:rsidRDefault="0051747B" w:rsidP="00D12993">
            <w:pPr>
              <w:pStyle w:val="TAL"/>
            </w:pPr>
            <w:r w:rsidRPr="00090C64">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D12993">
            <w:pPr>
              <w:pStyle w:val="TAL"/>
            </w:pPr>
            <w:r w:rsidRPr="00E84EF6">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D1299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D12993">
            <w:pPr>
              <w:pStyle w:val="TAL"/>
            </w:pPr>
            <w:r w:rsidRPr="00CB30BB">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D12993">
            <w:pPr>
              <w:pStyle w:val="TAL"/>
            </w:pPr>
            <w:r w:rsidRPr="00CB30BB">
              <w:t xml:space="preserve">Clause 5.3.3 Clause 5.3.4 </w:t>
            </w:r>
            <w:r w:rsidRPr="00CB30BB">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D12993">
            <w:pPr>
              <w:pStyle w:val="TAL"/>
            </w:pPr>
            <w:r w:rsidRPr="00090C64">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D12993">
            <w:pPr>
              <w:pStyle w:val="TAL"/>
            </w:pPr>
            <w:r w:rsidRPr="00090C64">
              <w:t xml:space="preserve">Clause 5.3.4 </w:t>
            </w:r>
            <w:r w:rsidRPr="00090C64">
              <w:br/>
              <w:t>C: ATCR7 CNC: ATCR7, ANTCR7</w:t>
            </w:r>
          </w:p>
          <w:p w14:paraId="5A13C502" w14:textId="77777777" w:rsidR="0051747B" w:rsidRPr="00090C64" w:rsidRDefault="0051747B" w:rsidP="00D12993">
            <w:pPr>
              <w:pStyle w:val="TAL"/>
            </w:pPr>
            <w:r w:rsidRPr="00090C64">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D12993">
            <w:pPr>
              <w:pStyle w:val="TAL"/>
            </w:pPr>
            <w:r w:rsidRPr="00E84EF6">
              <w:t>BC1: N/A</w:t>
            </w:r>
          </w:p>
          <w:p w14:paraId="14B22802" w14:textId="77777777" w:rsidR="0051747B" w:rsidRPr="00E84EF6" w:rsidRDefault="0051747B" w:rsidP="00D12993">
            <w:pPr>
              <w:pStyle w:val="TAL"/>
            </w:pPr>
            <w:r w:rsidRPr="00E84EF6">
              <w:t xml:space="preserve">BC2: </w:t>
            </w:r>
          </w:p>
          <w:p w14:paraId="11B59864" w14:textId="77777777" w:rsidR="0051747B" w:rsidRPr="00E84EF6" w:rsidRDefault="0051747B" w:rsidP="00D12993">
            <w:pPr>
              <w:pStyle w:val="TAL"/>
            </w:pPr>
            <w:r w:rsidRPr="00E84EF6">
              <w:t xml:space="preserve">Subclause 5.3.3 </w:t>
            </w:r>
          </w:p>
          <w:p w14:paraId="7EA3E8A0" w14:textId="77777777" w:rsidR="0051747B" w:rsidRPr="00E84EF6" w:rsidRDefault="0051747B" w:rsidP="00D12993">
            <w:pPr>
              <w:pStyle w:val="TAL"/>
            </w:pPr>
            <w:r w:rsidRPr="00E84EF6">
              <w:t>Subclause 5.3.4</w:t>
            </w:r>
          </w:p>
          <w:p w14:paraId="71203A15" w14:textId="77777777" w:rsidR="0051747B" w:rsidRPr="00E84EF6" w:rsidRDefault="0051747B" w:rsidP="00D12993">
            <w:pPr>
              <w:pStyle w:val="TAL"/>
            </w:pPr>
            <w:r w:rsidRPr="00E84EF6">
              <w:t xml:space="preserve">C: ATCR9 </w:t>
            </w:r>
          </w:p>
          <w:p w14:paraId="7C61307C" w14:textId="77777777" w:rsidR="0051747B" w:rsidRPr="00E84EF6" w:rsidRDefault="0051747B" w:rsidP="00D12993">
            <w:pPr>
              <w:pStyle w:val="TAL"/>
            </w:pPr>
            <w:r w:rsidRPr="00E84EF6">
              <w:t>CNC: ATCR9, ANTCR9</w:t>
            </w:r>
          </w:p>
          <w:p w14:paraId="424C779F" w14:textId="378E04CD" w:rsidR="0051747B" w:rsidRPr="00090C64" w:rsidRDefault="0051747B" w:rsidP="00D12993">
            <w:pPr>
              <w:pStyle w:val="TAL"/>
            </w:pPr>
            <w:r w:rsidRPr="00E84EF6">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12993">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12993">
            <w:pPr>
              <w:pStyle w:val="TAL"/>
            </w:pPr>
            <w:r w:rsidRPr="00E84EF6">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12993">
            <w:pPr>
              <w:pStyle w:val="TAL"/>
            </w:pPr>
            <w:r w:rsidRPr="00E84EF6">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12993">
            <w:pPr>
              <w:pStyle w:val="TAL"/>
            </w:pPr>
            <w:r w:rsidRPr="00E84EF6">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12993">
            <w:pPr>
              <w:pStyle w:val="TAL"/>
            </w:pPr>
            <w:r w:rsidRPr="00E84EF6">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12993">
            <w:pPr>
              <w:pStyle w:val="TAL"/>
            </w:pPr>
            <w:r w:rsidRPr="00E84EF6">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12993">
            <w:pPr>
              <w:pStyle w:val="TAL"/>
            </w:pPr>
            <w:r w:rsidRPr="00E84EF6">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12993">
            <w:pPr>
              <w:pStyle w:val="TAL"/>
            </w:pPr>
            <w:r w:rsidRPr="00E84EF6">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D12993">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D12993">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D12993">
            <w:pPr>
              <w:pStyle w:val="TAC"/>
            </w:pPr>
            <w:r w:rsidRPr="00E84EF6">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D1299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D12993">
            <w:pPr>
              <w:pStyle w:val="TAL"/>
            </w:pPr>
            <w:r w:rsidRPr="00090C64">
              <w:t>C: ATCR7</w:t>
            </w:r>
          </w:p>
          <w:p w14:paraId="1F55A491" w14:textId="77777777" w:rsidR="0051747B" w:rsidRPr="00090C64" w:rsidRDefault="0051747B" w:rsidP="00D12993">
            <w:pPr>
              <w:pStyle w:val="TAL"/>
            </w:pPr>
            <w:r w:rsidRPr="00090C64">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D12993">
            <w:pPr>
              <w:pStyle w:val="TAL"/>
            </w:pPr>
            <w:r w:rsidRPr="00E84EF6">
              <w:t xml:space="preserve">C: ATCR9 </w:t>
            </w:r>
          </w:p>
          <w:p w14:paraId="42EA9BF0" w14:textId="77777777" w:rsidR="0051747B" w:rsidRPr="00E84EF6" w:rsidRDefault="0051747B" w:rsidP="00D12993">
            <w:pPr>
              <w:pStyle w:val="TAL"/>
            </w:pPr>
            <w:r w:rsidRPr="00E84EF6">
              <w:t>CNC: ANTCR9</w:t>
            </w:r>
          </w:p>
          <w:p w14:paraId="66C73ED1" w14:textId="3D6D172F" w:rsidR="0051747B" w:rsidRPr="00090C64" w:rsidRDefault="0051747B" w:rsidP="00D12993">
            <w:pPr>
              <w:pStyle w:val="TAL"/>
            </w:pPr>
            <w:r w:rsidRPr="00E84EF6">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D1299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D12993">
            <w:pPr>
              <w:pStyle w:val="TAL"/>
            </w:pPr>
            <w:r w:rsidRPr="00090C64">
              <w:t>C: ATCR7</w:t>
            </w:r>
          </w:p>
          <w:p w14:paraId="25DA57B8"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D12993">
            <w:pPr>
              <w:pStyle w:val="TAL"/>
            </w:pPr>
            <w:r w:rsidRPr="00E84EF6">
              <w:t xml:space="preserve">C: ATCR9 </w:t>
            </w:r>
          </w:p>
          <w:p w14:paraId="54EC0E45" w14:textId="77777777" w:rsidR="0051747B" w:rsidRPr="00E84EF6" w:rsidRDefault="0051747B" w:rsidP="00D12993">
            <w:pPr>
              <w:pStyle w:val="TAL"/>
            </w:pPr>
            <w:r w:rsidRPr="00E84EF6">
              <w:t>CNC: ANTCR9</w:t>
            </w:r>
          </w:p>
          <w:p w14:paraId="0BAD9548" w14:textId="7EEC5BCF" w:rsidR="0051747B" w:rsidRPr="00090C64" w:rsidRDefault="0051747B" w:rsidP="00D12993">
            <w:pPr>
              <w:pStyle w:val="TAL"/>
            </w:pPr>
            <w:r w:rsidRPr="00E84EF6">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D1299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D12993">
            <w:pPr>
              <w:pStyle w:val="TAL"/>
            </w:pPr>
            <w:r w:rsidRPr="00090C64">
              <w:t>C: ATCR7</w:t>
            </w:r>
          </w:p>
          <w:p w14:paraId="4EDCD0DC"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D12993">
            <w:pPr>
              <w:pStyle w:val="TAL"/>
            </w:pPr>
            <w:r w:rsidRPr="00E84EF6">
              <w:t xml:space="preserve">C: ATCR9 </w:t>
            </w:r>
          </w:p>
          <w:p w14:paraId="0B86E89B" w14:textId="77777777" w:rsidR="0051747B" w:rsidRPr="00E84EF6" w:rsidRDefault="0051747B" w:rsidP="00D12993">
            <w:pPr>
              <w:pStyle w:val="TAL"/>
            </w:pPr>
            <w:r w:rsidRPr="00E84EF6">
              <w:t>CNC: ANTCR9</w:t>
            </w:r>
          </w:p>
          <w:p w14:paraId="499AAC1A" w14:textId="51962693" w:rsidR="0051747B" w:rsidRPr="00090C64" w:rsidRDefault="0051747B" w:rsidP="00D12993">
            <w:pPr>
              <w:pStyle w:val="TAL"/>
            </w:pPr>
            <w:r w:rsidRPr="00E84EF6">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D1299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D12993">
            <w:pPr>
              <w:pStyle w:val="TAL"/>
            </w:pPr>
            <w:r w:rsidRPr="00CB30BB">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D12993">
            <w:pPr>
              <w:pStyle w:val="TAL"/>
            </w:pPr>
            <w:r w:rsidRPr="00090C64">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D12993">
            <w:pPr>
              <w:pStyle w:val="TAL"/>
            </w:pPr>
            <w:r w:rsidRPr="00090C64">
              <w:t>C: ATCR7</w:t>
            </w:r>
          </w:p>
          <w:p w14:paraId="6D0A2E5D"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D12993">
            <w:pPr>
              <w:pStyle w:val="TAL"/>
            </w:pPr>
            <w:r w:rsidRPr="00E84EF6">
              <w:t xml:space="preserve">C: ATCR9 </w:t>
            </w:r>
          </w:p>
          <w:p w14:paraId="669B34E2" w14:textId="77777777" w:rsidR="0051747B" w:rsidRPr="00E84EF6" w:rsidRDefault="0051747B" w:rsidP="00D12993">
            <w:pPr>
              <w:pStyle w:val="TAL"/>
            </w:pPr>
            <w:r w:rsidRPr="00E84EF6">
              <w:t>CNC: ANTCR9</w:t>
            </w:r>
          </w:p>
          <w:p w14:paraId="74F9EDA5" w14:textId="6B48B75D" w:rsidR="0051747B" w:rsidRPr="00090C64" w:rsidRDefault="0051747B" w:rsidP="00D12993">
            <w:pPr>
              <w:pStyle w:val="TAL"/>
            </w:pPr>
            <w:r w:rsidRPr="00E84EF6">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D1299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D12993">
            <w:pPr>
              <w:pStyle w:val="TAL"/>
            </w:pPr>
            <w:r w:rsidRPr="00090C64">
              <w:t>C: ATCR7</w:t>
            </w:r>
          </w:p>
          <w:p w14:paraId="0308352D"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D12993">
            <w:pPr>
              <w:pStyle w:val="TAL"/>
            </w:pPr>
            <w:r w:rsidRPr="00E84EF6">
              <w:t xml:space="preserve">C: ATCR9 </w:t>
            </w:r>
          </w:p>
          <w:p w14:paraId="63724E14" w14:textId="77777777" w:rsidR="0051747B" w:rsidRPr="00E84EF6" w:rsidRDefault="0051747B" w:rsidP="00D12993">
            <w:pPr>
              <w:pStyle w:val="TAL"/>
            </w:pPr>
            <w:r w:rsidRPr="00E84EF6">
              <w:t>CNC: ANTCR9</w:t>
            </w:r>
          </w:p>
          <w:p w14:paraId="710162AB" w14:textId="332A3985" w:rsidR="0051747B" w:rsidRPr="00090C64" w:rsidRDefault="0051747B" w:rsidP="00D12993">
            <w:pPr>
              <w:pStyle w:val="TAL"/>
            </w:pPr>
            <w:r w:rsidRPr="00E84EF6">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D12993">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D12993">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D12993">
            <w:pPr>
              <w:pStyle w:val="TAC"/>
            </w:pPr>
            <w:r w:rsidRPr="00E84EF6">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D12993">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D12993">
            <w:pPr>
              <w:pStyle w:val="TAL"/>
            </w:pPr>
            <w:r w:rsidRPr="00090C64">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D12993">
            <w:pPr>
              <w:pStyle w:val="TAL"/>
            </w:pPr>
            <w:r w:rsidRPr="00090C64">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D12993">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D12993">
            <w:pPr>
              <w:pStyle w:val="TAL"/>
            </w:pPr>
            <w:r w:rsidRPr="00090C64">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D12993">
            <w:pPr>
              <w:pStyle w:val="TAL"/>
            </w:pPr>
            <w:r w:rsidRPr="00090C64">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D12993">
            <w:pPr>
              <w:pStyle w:val="TAL"/>
            </w:pPr>
            <w:r w:rsidRPr="00090C64">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D12993">
            <w:pPr>
              <w:pStyle w:val="TAL"/>
            </w:pPr>
            <w:r w:rsidRPr="00E84EF6">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D1299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D12993">
            <w:pPr>
              <w:pStyle w:val="TAL"/>
            </w:pPr>
            <w:r w:rsidRPr="00CB30BB">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D12993">
            <w:pPr>
              <w:pStyle w:val="TAL"/>
            </w:pPr>
            <w:r w:rsidRPr="00CB30BB">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D12993">
            <w:pPr>
              <w:pStyle w:val="TAL"/>
            </w:pPr>
            <w:r w:rsidRPr="00090C64">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D12993">
            <w:pPr>
              <w:pStyle w:val="TAL"/>
            </w:pPr>
            <w:r w:rsidRPr="00090C64">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D12993">
            <w:pPr>
              <w:pStyle w:val="TAL"/>
            </w:pPr>
            <w:r w:rsidRPr="00E84EF6">
              <w:t xml:space="preserve">BC1: </w:t>
            </w:r>
          </w:p>
          <w:p w14:paraId="70ED9107" w14:textId="77777777" w:rsidR="0051747B" w:rsidRPr="00E84EF6" w:rsidRDefault="0051747B" w:rsidP="00D12993">
            <w:pPr>
              <w:pStyle w:val="TAL"/>
            </w:pPr>
            <w:r w:rsidRPr="00E84EF6">
              <w:t>CNC: ANTCR9 C/NC:ANTCR9</w:t>
            </w:r>
          </w:p>
          <w:p w14:paraId="64E1B8FE" w14:textId="77777777" w:rsidR="0051747B" w:rsidRPr="00E84EF6" w:rsidRDefault="0051747B" w:rsidP="00D12993">
            <w:pPr>
              <w:pStyle w:val="TAL"/>
            </w:pPr>
            <w:r w:rsidRPr="00E84EF6">
              <w:t xml:space="preserve">BC2: </w:t>
            </w:r>
          </w:p>
          <w:p w14:paraId="47C02F39" w14:textId="4282E76D" w:rsidR="0051747B" w:rsidRPr="00090C64" w:rsidRDefault="0051747B" w:rsidP="00D12993">
            <w:pPr>
              <w:pStyle w:val="TAL"/>
            </w:pPr>
            <w:r w:rsidRPr="00E84EF6">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D12993">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D12993">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D12993">
            <w:pPr>
              <w:pStyle w:val="TAL"/>
            </w:pPr>
            <w:r w:rsidRPr="00E84EF6">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D12993">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D12993">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D12993">
            <w:pPr>
              <w:pStyle w:val="TAC"/>
            </w:pPr>
            <w:r w:rsidRPr="00E84EF6">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D12993">
            <w:pPr>
              <w:pStyle w:val="TAL"/>
            </w:pPr>
            <w:r w:rsidRPr="00E84EF6">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D12993">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D12993">
            <w:pPr>
              <w:pStyle w:val="TAL"/>
            </w:pPr>
            <w:r w:rsidRPr="00E84EF6">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D12993">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D12993">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D12993">
            <w:pPr>
              <w:pStyle w:val="TAL"/>
            </w:pPr>
            <w:r w:rsidRPr="00E84EF6">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D12993">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D12993">
            <w:pPr>
              <w:pStyle w:val="TAL"/>
            </w:pPr>
            <w:r w:rsidRPr="00090C64">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D12993">
            <w:pPr>
              <w:pStyle w:val="TAL"/>
            </w:pPr>
            <w:r w:rsidRPr="00090C64">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D12993">
            <w:pPr>
              <w:pStyle w:val="TAL"/>
            </w:pPr>
            <w:r w:rsidRPr="00090C64">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D12993">
            <w:pPr>
              <w:pStyle w:val="TAL"/>
            </w:pPr>
            <w:r w:rsidRPr="00E84EF6">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D12993">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D12993">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D12993">
            <w:pPr>
              <w:pStyle w:val="TAC"/>
            </w:pPr>
            <w:r w:rsidRPr="00E84EF6">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D12993">
            <w:pPr>
              <w:pStyle w:val="TAL"/>
            </w:pPr>
            <w:r w:rsidRPr="00E84EF6">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D12993">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D12993">
            <w:pPr>
              <w:pStyle w:val="TAL"/>
            </w:pPr>
            <w:r w:rsidRPr="00E84EF6">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D12993">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D12993">
            <w:pPr>
              <w:pStyle w:val="TAL"/>
            </w:pPr>
            <w:r w:rsidRPr="00090C64">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D12993">
            <w:pPr>
              <w:pStyle w:val="TAL"/>
            </w:pPr>
            <w:r w:rsidRPr="00E84EF6">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D12993">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D12993">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D12993">
            <w:pPr>
              <w:pStyle w:val="TAC"/>
            </w:pPr>
            <w:r w:rsidRPr="00E84EF6">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D12993">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D12993">
            <w:pPr>
              <w:pStyle w:val="TAL"/>
            </w:pPr>
            <w:r w:rsidRPr="00E84EF6">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D12993">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D12993">
            <w:pPr>
              <w:pStyle w:val="TAL"/>
            </w:pPr>
            <w:r w:rsidRPr="00E84EF6">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D12993">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D12993">
            <w:pPr>
              <w:pStyle w:val="TAL"/>
            </w:pPr>
            <w:r w:rsidRPr="00090C64">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D12993">
            <w:pPr>
              <w:pStyle w:val="TAL"/>
            </w:pPr>
            <w:r w:rsidRPr="00E84EF6">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D12993">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D12993">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D12993">
            <w:pPr>
              <w:pStyle w:val="TAC"/>
            </w:pPr>
            <w:r w:rsidRPr="00E84EF6">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D1299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D12993">
            <w:pPr>
              <w:pStyle w:val="TAL"/>
            </w:pPr>
            <w:r w:rsidRPr="00090C64">
              <w:t>C: ATCR7</w:t>
            </w:r>
          </w:p>
          <w:p w14:paraId="5190B3F1" w14:textId="77777777" w:rsidR="0051747B" w:rsidRPr="00090C64" w:rsidRDefault="0051747B" w:rsidP="00D12993">
            <w:pPr>
              <w:pStyle w:val="TAL"/>
            </w:pPr>
            <w:r w:rsidRPr="00090C64">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D12993">
            <w:pPr>
              <w:pStyle w:val="TAL"/>
            </w:pPr>
            <w:r w:rsidRPr="00090C64">
              <w:t>C: ATCR7</w:t>
            </w:r>
          </w:p>
          <w:p w14:paraId="2C33756D" w14:textId="77777777" w:rsidR="0051747B" w:rsidRPr="00090C64" w:rsidRDefault="0051747B" w:rsidP="00D12993">
            <w:pPr>
              <w:pStyle w:val="TAL"/>
            </w:pPr>
            <w:r w:rsidRPr="00090C64">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D12993">
            <w:pPr>
              <w:pStyle w:val="TAL"/>
            </w:pPr>
            <w:r w:rsidRPr="00E84EF6">
              <w:t xml:space="preserve">C: ATCR9 </w:t>
            </w:r>
          </w:p>
          <w:p w14:paraId="190ED331" w14:textId="77777777" w:rsidR="0051747B" w:rsidRPr="00E84EF6" w:rsidRDefault="0051747B" w:rsidP="00D12993">
            <w:pPr>
              <w:pStyle w:val="TAL"/>
            </w:pPr>
            <w:r w:rsidRPr="00E84EF6">
              <w:t>CNC: ANTCR9</w:t>
            </w:r>
          </w:p>
          <w:p w14:paraId="4A0415BC" w14:textId="68C8ACBB" w:rsidR="0051747B" w:rsidRPr="00090C64" w:rsidRDefault="0051747B" w:rsidP="00D12993">
            <w:pPr>
              <w:pStyle w:val="TAL"/>
              <w:rPr>
                <w:rFonts w:cs="Arial"/>
                <w:szCs w:val="18"/>
              </w:rPr>
            </w:pPr>
            <w:r w:rsidRPr="00E84EF6">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D12993">
            <w:pPr>
              <w:pStyle w:val="TAL"/>
            </w:pPr>
            <w:r w:rsidRPr="00090C64">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D12993">
            <w:pPr>
              <w:pStyle w:val="TAL"/>
            </w:pPr>
            <w:r w:rsidRPr="00CB30BB">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D12993">
            <w:pPr>
              <w:pStyle w:val="TAL"/>
            </w:pPr>
            <w:r w:rsidRPr="00CB30BB">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D12993">
            <w:pPr>
              <w:pStyle w:val="TAL"/>
            </w:pPr>
            <w:r w:rsidRPr="00090C64">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D12993">
            <w:pPr>
              <w:pStyle w:val="TAL"/>
            </w:pPr>
            <w:r w:rsidRPr="00090C64">
              <w:t>C: ATCR7, ATCR4b, ATCR4d CNC:ANTCR7, ATCR4b, ATCR4d</w:t>
            </w:r>
          </w:p>
          <w:p w14:paraId="6093F60E" w14:textId="77777777" w:rsidR="0051747B" w:rsidRPr="00090C64" w:rsidRDefault="0051747B" w:rsidP="00D12993">
            <w:pPr>
              <w:pStyle w:val="TAL"/>
            </w:pPr>
            <w:r w:rsidRPr="00090C64">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D12993">
            <w:pPr>
              <w:pStyle w:val="TAL"/>
            </w:pPr>
            <w:r w:rsidRPr="00090C64">
              <w:t>C: ATCR7, ATCR4b, ATCR4d CNC:ANTCR7, ATCR4b, ATCR4d</w:t>
            </w:r>
          </w:p>
          <w:p w14:paraId="43DE340D" w14:textId="77777777" w:rsidR="0051747B" w:rsidRPr="00090C64" w:rsidRDefault="0051747B" w:rsidP="00D12993">
            <w:pPr>
              <w:pStyle w:val="TAL"/>
            </w:pPr>
            <w:r w:rsidRPr="00090C64">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D12993">
            <w:pPr>
              <w:pStyle w:val="TAL"/>
            </w:pPr>
            <w:r w:rsidRPr="00090C64">
              <w:t>C: ATCR7, ATCR4b, ATCR4d</w:t>
            </w:r>
          </w:p>
          <w:p w14:paraId="4534E402" w14:textId="77777777" w:rsidR="0051747B" w:rsidRPr="00090C64" w:rsidRDefault="0051747B" w:rsidP="00D12993">
            <w:pPr>
              <w:pStyle w:val="TAL"/>
            </w:pPr>
            <w:r w:rsidRPr="00090C64">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D12993">
            <w:pPr>
              <w:pStyle w:val="TAL"/>
            </w:pPr>
            <w:r w:rsidRPr="00E84EF6">
              <w:t xml:space="preserve">C: </w:t>
            </w:r>
          </w:p>
          <w:p w14:paraId="4CA555B6" w14:textId="77777777" w:rsidR="0051747B" w:rsidRPr="00E84EF6" w:rsidRDefault="0051747B" w:rsidP="00D12993">
            <w:pPr>
              <w:pStyle w:val="TAL"/>
            </w:pPr>
            <w:r w:rsidRPr="00E84EF6">
              <w:t>ATCR9, ATCR4a, ATCR4b, ATCR4d</w:t>
            </w:r>
          </w:p>
          <w:p w14:paraId="7DD6000E" w14:textId="77777777" w:rsidR="0051747B" w:rsidRPr="00E84EF6" w:rsidRDefault="0051747B" w:rsidP="00D12993">
            <w:pPr>
              <w:pStyle w:val="TAL"/>
            </w:pPr>
            <w:r w:rsidRPr="00E84EF6">
              <w:t xml:space="preserve">CNC: </w:t>
            </w:r>
          </w:p>
          <w:p w14:paraId="15CD0A3B" w14:textId="77777777" w:rsidR="0051747B" w:rsidRPr="00E84EF6" w:rsidRDefault="0051747B" w:rsidP="00D12993">
            <w:pPr>
              <w:pStyle w:val="TAL"/>
            </w:pPr>
            <w:r w:rsidRPr="00E84EF6">
              <w:t>ANTCR9, ATCR4a, ATCR4b, ATCR4d</w:t>
            </w:r>
          </w:p>
          <w:p w14:paraId="760E37B2" w14:textId="77777777" w:rsidR="0051747B" w:rsidRPr="00E84EF6" w:rsidRDefault="0051747B" w:rsidP="00D12993">
            <w:pPr>
              <w:pStyle w:val="TAL"/>
            </w:pPr>
            <w:r w:rsidRPr="00E84EF6">
              <w:t xml:space="preserve">C/NC: </w:t>
            </w:r>
          </w:p>
          <w:p w14:paraId="1A7BA5B2" w14:textId="77777777" w:rsidR="0051747B" w:rsidRPr="00E84EF6" w:rsidRDefault="0051747B" w:rsidP="00D12993">
            <w:pPr>
              <w:pStyle w:val="TAL"/>
            </w:pPr>
            <w:r w:rsidRPr="00E84EF6">
              <w:t xml:space="preserve">ATCR9, </w:t>
            </w:r>
          </w:p>
          <w:p w14:paraId="1D22B3AC" w14:textId="14906539" w:rsidR="0051747B" w:rsidRPr="00090C64" w:rsidRDefault="0051747B" w:rsidP="00D12993">
            <w:pPr>
              <w:pStyle w:val="TAL"/>
              <w:rPr>
                <w:rFonts w:cs="Arial"/>
                <w:szCs w:val="18"/>
              </w:rPr>
            </w:pPr>
            <w:r w:rsidRPr="00E84EF6">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D12993">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D12993">
            <w:pPr>
              <w:pStyle w:val="TAL"/>
            </w:pPr>
            <w:r w:rsidRPr="00E84EF6">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D12993">
            <w:pPr>
              <w:pStyle w:val="TAL"/>
            </w:pPr>
            <w:r w:rsidRPr="00090C64">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D12993">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D12993">
            <w:pPr>
              <w:pStyle w:val="TAC"/>
            </w:pPr>
            <w:r w:rsidRPr="00E84EF6">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D1299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D12993">
            <w:pPr>
              <w:pStyle w:val="TAL"/>
            </w:pPr>
            <w:r w:rsidRPr="00090C64">
              <w:t>C: ATCR7</w:t>
            </w:r>
          </w:p>
          <w:p w14:paraId="74CF67FF"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D12993">
            <w:pPr>
              <w:pStyle w:val="TAL"/>
            </w:pPr>
            <w:r w:rsidRPr="00E84EF6">
              <w:t xml:space="preserve">C: ATCR9 </w:t>
            </w:r>
          </w:p>
          <w:p w14:paraId="01AD96FD" w14:textId="77777777" w:rsidR="0051747B" w:rsidRPr="00E84EF6" w:rsidRDefault="0051747B" w:rsidP="00D12993">
            <w:pPr>
              <w:pStyle w:val="TAL"/>
            </w:pPr>
            <w:r w:rsidRPr="00E84EF6">
              <w:t>CNC: ANTCR9</w:t>
            </w:r>
          </w:p>
          <w:p w14:paraId="5097B1A6" w14:textId="7B86068E" w:rsidR="0051747B" w:rsidRPr="00090C64" w:rsidRDefault="0051747B" w:rsidP="00D12993">
            <w:pPr>
              <w:pStyle w:val="TAL"/>
            </w:pPr>
            <w:r w:rsidRPr="00E84EF6">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D1299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D12993">
            <w:pPr>
              <w:pStyle w:val="TAL"/>
            </w:pPr>
            <w:r w:rsidRPr="00090C64">
              <w:t>C: ATCR7</w:t>
            </w:r>
          </w:p>
          <w:p w14:paraId="1379FC7E"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D12993">
            <w:pPr>
              <w:pStyle w:val="TAL"/>
            </w:pPr>
            <w:r w:rsidRPr="00E84EF6">
              <w:t xml:space="preserve">C: ATCR9 </w:t>
            </w:r>
          </w:p>
          <w:p w14:paraId="73774C41" w14:textId="77777777" w:rsidR="0051747B" w:rsidRPr="00E84EF6" w:rsidRDefault="0051747B" w:rsidP="00D12993">
            <w:pPr>
              <w:pStyle w:val="TAL"/>
            </w:pPr>
            <w:r w:rsidRPr="00E84EF6">
              <w:t>CNC: ANTCR9</w:t>
            </w:r>
          </w:p>
          <w:p w14:paraId="5E0E85B8" w14:textId="42B559E4" w:rsidR="0051747B" w:rsidRPr="00090C64" w:rsidRDefault="0051747B" w:rsidP="00D12993">
            <w:pPr>
              <w:pStyle w:val="TAL"/>
            </w:pPr>
            <w:r w:rsidRPr="00E84EF6">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D12993">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D12993">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D12993">
            <w:pPr>
              <w:pStyle w:val="TAC"/>
            </w:pPr>
            <w:r w:rsidRPr="00E84EF6">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D1299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D12993">
            <w:pPr>
              <w:pStyle w:val="TAL"/>
            </w:pPr>
            <w:r w:rsidRPr="00090C64">
              <w:t>C: ATCR7</w:t>
            </w:r>
          </w:p>
          <w:p w14:paraId="72420FE5"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D12993">
            <w:pPr>
              <w:pStyle w:val="TAL"/>
            </w:pPr>
            <w:r w:rsidRPr="00E84EF6">
              <w:t xml:space="preserve">C: ATCR9 </w:t>
            </w:r>
          </w:p>
          <w:p w14:paraId="287294E3" w14:textId="77777777" w:rsidR="0051747B" w:rsidRPr="00E84EF6" w:rsidRDefault="0051747B" w:rsidP="00D12993">
            <w:pPr>
              <w:pStyle w:val="TAL"/>
            </w:pPr>
            <w:r w:rsidRPr="00E84EF6">
              <w:t>CNC: ANTCR9</w:t>
            </w:r>
          </w:p>
          <w:p w14:paraId="25AD9AE0" w14:textId="4EC690B2" w:rsidR="0051747B" w:rsidRPr="00090C64" w:rsidRDefault="0051747B" w:rsidP="00D12993">
            <w:pPr>
              <w:pStyle w:val="TAL"/>
            </w:pPr>
            <w:r w:rsidRPr="00E84EF6">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D12993">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D12993">
            <w:pPr>
              <w:pStyle w:val="TAL"/>
            </w:pPr>
            <w:r w:rsidRPr="00E84EF6">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D12993">
            <w:pPr>
              <w:pStyle w:val="TAL"/>
            </w:pPr>
            <w:r w:rsidRPr="00090C64">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D12993">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D12993">
            <w:pPr>
              <w:pStyle w:val="TAC"/>
            </w:pPr>
            <w:r w:rsidRPr="00E84EF6">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D1299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D12993">
            <w:pPr>
              <w:pStyle w:val="TAL"/>
            </w:pPr>
            <w:r w:rsidRPr="00CB30BB">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D12993">
            <w:pPr>
              <w:pStyle w:val="TAL"/>
            </w:pPr>
            <w:r w:rsidRPr="00090C64">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D12993">
            <w:pPr>
              <w:pStyle w:val="TAL"/>
            </w:pPr>
            <w:r w:rsidRPr="00090C64">
              <w:t>C: ATCR7</w:t>
            </w:r>
          </w:p>
          <w:p w14:paraId="4C1368BD" w14:textId="77777777" w:rsidR="0051747B" w:rsidRPr="00090C64" w:rsidRDefault="0051747B" w:rsidP="00D12993">
            <w:pPr>
              <w:pStyle w:val="TAL"/>
            </w:pPr>
            <w:r w:rsidRPr="00090C64">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D12993">
            <w:pPr>
              <w:pStyle w:val="TAL"/>
            </w:pPr>
            <w:r w:rsidRPr="00090C64">
              <w:t>C: ATCR7</w:t>
            </w:r>
          </w:p>
          <w:p w14:paraId="3B349499"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D12993">
            <w:pPr>
              <w:pStyle w:val="TAL"/>
            </w:pPr>
            <w:r w:rsidRPr="00E84EF6">
              <w:t xml:space="preserve">C: ATCR9 </w:t>
            </w:r>
          </w:p>
          <w:p w14:paraId="06E67EAB" w14:textId="77777777" w:rsidR="0051747B" w:rsidRPr="00E84EF6" w:rsidRDefault="0051747B" w:rsidP="00D12993">
            <w:pPr>
              <w:pStyle w:val="TAL"/>
            </w:pPr>
            <w:r w:rsidRPr="00E84EF6">
              <w:t>CNC: ANTCR9</w:t>
            </w:r>
          </w:p>
          <w:p w14:paraId="4EFCAFCF" w14:textId="53961433" w:rsidR="0051747B" w:rsidRPr="00090C64" w:rsidRDefault="0051747B" w:rsidP="00D12993">
            <w:pPr>
              <w:pStyle w:val="TAL"/>
            </w:pPr>
            <w:r w:rsidRPr="00E84EF6">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D1299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D12993">
            <w:pPr>
              <w:pStyle w:val="TAL"/>
            </w:pPr>
            <w:r w:rsidRPr="00CB30BB">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D12993">
            <w:pPr>
              <w:pStyle w:val="TAL"/>
            </w:pPr>
            <w:r w:rsidRPr="00CB30BB">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D12993">
            <w:pPr>
              <w:pStyle w:val="TAL"/>
            </w:pPr>
            <w:r w:rsidRPr="00090C64">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D12993">
            <w:pPr>
              <w:pStyle w:val="TAL"/>
            </w:pPr>
            <w:r w:rsidRPr="00090C64">
              <w:t>C: ATCR7, ATCR4b, ATCR4d CNC:ANTCR7, ATCR4b, ATCR4d</w:t>
            </w:r>
          </w:p>
          <w:p w14:paraId="11D240F3" w14:textId="77777777" w:rsidR="0051747B" w:rsidRPr="00090C64" w:rsidRDefault="0051747B" w:rsidP="00D12993">
            <w:pPr>
              <w:pStyle w:val="TAL"/>
            </w:pPr>
            <w:r w:rsidRPr="00090C64">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D12993">
            <w:pPr>
              <w:pStyle w:val="TAL"/>
            </w:pPr>
            <w:r w:rsidRPr="00090C64">
              <w:t>C: ATCR7 ATCR4b, ATCR4d CNC:ANTCR7,ATCR4b, ATCR4d</w:t>
            </w:r>
          </w:p>
          <w:p w14:paraId="3CDA4FD7" w14:textId="77777777" w:rsidR="0051747B" w:rsidRPr="00090C64" w:rsidRDefault="0051747B" w:rsidP="00D12993">
            <w:pPr>
              <w:pStyle w:val="TAL"/>
            </w:pPr>
            <w:r w:rsidRPr="00090C64">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D12993">
            <w:pPr>
              <w:pStyle w:val="TAL"/>
            </w:pPr>
            <w:r w:rsidRPr="00090C64">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D12993">
            <w:pPr>
              <w:pStyle w:val="TAL"/>
            </w:pPr>
            <w:r w:rsidRPr="00E84EF6">
              <w:t xml:space="preserve">C: </w:t>
            </w:r>
          </w:p>
          <w:p w14:paraId="59EDD2E0" w14:textId="77777777" w:rsidR="0051747B" w:rsidRPr="00E84EF6" w:rsidRDefault="0051747B" w:rsidP="00D12993">
            <w:pPr>
              <w:pStyle w:val="TAL"/>
            </w:pPr>
            <w:r w:rsidRPr="00E84EF6">
              <w:t>ATCR9, ATCR4a, ATCR4b, ATCR4d</w:t>
            </w:r>
          </w:p>
          <w:p w14:paraId="13BFB4FE" w14:textId="77777777" w:rsidR="0051747B" w:rsidRPr="00E84EF6" w:rsidRDefault="0051747B" w:rsidP="00D12993">
            <w:pPr>
              <w:pStyle w:val="TAL"/>
            </w:pPr>
            <w:r w:rsidRPr="00E84EF6">
              <w:t xml:space="preserve">CNC: </w:t>
            </w:r>
          </w:p>
          <w:p w14:paraId="3C8F310A" w14:textId="77777777" w:rsidR="0051747B" w:rsidRPr="00E84EF6" w:rsidRDefault="0051747B" w:rsidP="00D12993">
            <w:pPr>
              <w:pStyle w:val="TAL"/>
            </w:pPr>
            <w:r w:rsidRPr="00E84EF6">
              <w:t>ANTCR9, ATCR4a, ATCR4b, ATCR4d</w:t>
            </w:r>
          </w:p>
          <w:p w14:paraId="5C593262" w14:textId="77777777" w:rsidR="0051747B" w:rsidRPr="00E84EF6" w:rsidRDefault="0051747B" w:rsidP="00D12993">
            <w:pPr>
              <w:pStyle w:val="TAL"/>
            </w:pPr>
            <w:r w:rsidRPr="00E84EF6">
              <w:t xml:space="preserve">C/NC: </w:t>
            </w:r>
          </w:p>
          <w:p w14:paraId="64EECD10" w14:textId="77777777" w:rsidR="0051747B" w:rsidRPr="00E84EF6" w:rsidRDefault="0051747B" w:rsidP="00D12993">
            <w:pPr>
              <w:pStyle w:val="TAL"/>
            </w:pPr>
            <w:r w:rsidRPr="00E84EF6">
              <w:t xml:space="preserve">ATCR9, </w:t>
            </w:r>
          </w:p>
          <w:p w14:paraId="224EE7DD" w14:textId="383DDB7E" w:rsidR="0051747B" w:rsidRPr="00090C64" w:rsidRDefault="0051747B" w:rsidP="00D12993">
            <w:pPr>
              <w:pStyle w:val="TAL"/>
            </w:pPr>
            <w:r w:rsidRPr="00E84EF6">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D12993">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D12993">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D12993">
            <w:pPr>
              <w:pStyle w:val="TAL"/>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D12993">
            <w:pPr>
              <w:pStyle w:val="TAL"/>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D12993">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D12993">
            <w:pPr>
              <w:pStyle w:val="TAL"/>
            </w:pPr>
            <w:r w:rsidRPr="00090C64">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D12993">
            <w:pPr>
              <w:pStyle w:val="TAL"/>
            </w:pPr>
            <w:r w:rsidRPr="00090C64">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D12993">
            <w:pPr>
              <w:pStyle w:val="TAC"/>
            </w:pPr>
            <w:r w:rsidRPr="00E84EF6">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D12993">
            <w:pPr>
              <w:pStyle w:val="TAL"/>
            </w:pPr>
            <w:r w:rsidRPr="00E84EF6">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D12993">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D12993">
            <w:pPr>
              <w:pStyle w:val="TAL"/>
            </w:pPr>
            <w:r w:rsidRPr="00090C64">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D12993">
            <w:pPr>
              <w:pStyle w:val="TAL"/>
            </w:pPr>
            <w:r w:rsidRPr="00E84EF6">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D12993">
            <w:pPr>
              <w:pStyle w:val="TAN"/>
              <w:rPr>
                <w:iCs/>
              </w:rPr>
            </w:pPr>
            <w:r w:rsidRPr="00090C64">
              <w:rPr>
                <w:rFonts w:cs="Arial"/>
                <w:szCs w:val="18"/>
              </w:rPr>
              <w:t>NOTE</w:t>
            </w:r>
            <w:r>
              <w:rPr>
                <w:rFonts w:cs="Arial"/>
                <w:szCs w:val="18"/>
              </w:rPr>
              <w:t xml:space="preserve"> 1</w:t>
            </w:r>
            <w:r w:rsidRPr="00090C64">
              <w:rPr>
                <w:rFonts w:cs="Arial"/>
                <w:szCs w:val="18"/>
              </w:rPr>
              <w:t>:</w:t>
            </w:r>
            <w:r w:rsidRPr="00090C64">
              <w:rPr>
                <w:rFonts w:cs="Arial"/>
                <w:szCs w:val="18"/>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D12993">
            <w:pPr>
              <w:pStyle w:val="TAN"/>
              <w:rPr>
                <w:rFonts w:cs="Arial"/>
                <w:szCs w:val="18"/>
              </w:rPr>
            </w:pPr>
            <w:r w:rsidRPr="00E84EF6">
              <w:rPr>
                <w:rFonts w:cs="Arial"/>
                <w:szCs w:val="18"/>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12993"/>
    <w:p w14:paraId="461BBD98" w14:textId="77777777" w:rsidR="00D57C09" w:rsidRPr="00090C64" w:rsidRDefault="00D57C09" w:rsidP="00D57C09">
      <w:pPr>
        <w:pStyle w:val="Heading2"/>
      </w:pPr>
      <w:bookmarkStart w:id="2466" w:name="_Toc21124927"/>
      <w:bookmarkStart w:id="2467" w:name="_Toc29767917"/>
      <w:bookmarkStart w:id="2468" w:name="_Toc36044359"/>
      <w:bookmarkStart w:id="2469" w:name="_Toc37230264"/>
      <w:bookmarkStart w:id="2470" w:name="_Toc45907407"/>
      <w:bookmarkStart w:id="2471" w:name="_Toc53181512"/>
      <w:bookmarkStart w:id="2472" w:name="_Toc61117303"/>
      <w:bookmarkStart w:id="2473" w:name="_Toc67076392"/>
      <w:bookmarkStart w:id="2474" w:name="_Toc67076930"/>
      <w:bookmarkStart w:id="2475" w:name="_Toc74752812"/>
      <w:bookmarkStart w:id="2476" w:name="_Toc74753351"/>
      <w:bookmarkStart w:id="2477" w:name="_Toc74753889"/>
      <w:bookmarkStart w:id="2478" w:name="_Toc76507212"/>
      <w:bookmarkStart w:id="2479" w:name="_Toc83111363"/>
      <w:bookmarkStart w:id="2480" w:name="_Toc89877015"/>
      <w:bookmarkStart w:id="2481" w:name="_Toc98710550"/>
      <w:bookmarkStart w:id="2482" w:name="_Toc130919886"/>
      <w:bookmarkStart w:id="2483" w:name="_Toc137300432"/>
      <w:bookmarkStart w:id="2484" w:name="_Toc138888765"/>
      <w:bookmarkStart w:id="2485" w:name="_Toc145108774"/>
      <w:bookmarkStart w:id="2486" w:name="_Toc155259916"/>
      <w:bookmarkStart w:id="2487" w:name="_Toc219557413"/>
      <w:r w:rsidRPr="00090C64">
        <w:t>5.3</w:t>
      </w:r>
      <w:r w:rsidRPr="00090C64">
        <w:tab/>
        <w:t>Test configurations for multi-carrier capable AAS BS in operating bands where one RAT capability sets are supported</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1455A18" w14:textId="77777777" w:rsidR="00D57C09" w:rsidRPr="00090C64" w:rsidRDefault="00D57C09" w:rsidP="00D57C09">
      <w:pPr>
        <w:pStyle w:val="Heading3"/>
      </w:pPr>
      <w:bookmarkStart w:id="2488" w:name="_Toc21124928"/>
      <w:bookmarkStart w:id="2489" w:name="_Toc29767918"/>
      <w:bookmarkStart w:id="2490" w:name="_Toc36044360"/>
      <w:bookmarkStart w:id="2491" w:name="_Toc37230265"/>
      <w:bookmarkStart w:id="2492" w:name="_Toc45907408"/>
      <w:bookmarkStart w:id="2493" w:name="_Toc53181513"/>
      <w:bookmarkStart w:id="2494" w:name="_Toc61117304"/>
      <w:bookmarkStart w:id="2495" w:name="_Toc67076393"/>
      <w:bookmarkStart w:id="2496" w:name="_Toc67076931"/>
      <w:bookmarkStart w:id="2497" w:name="_Toc74752813"/>
      <w:bookmarkStart w:id="2498" w:name="_Toc74753352"/>
      <w:bookmarkStart w:id="2499" w:name="_Toc74753890"/>
      <w:bookmarkStart w:id="2500" w:name="_Toc76507213"/>
      <w:bookmarkStart w:id="2501" w:name="_Toc83111364"/>
      <w:bookmarkStart w:id="2502" w:name="_Toc89877016"/>
      <w:bookmarkStart w:id="2503" w:name="_Toc98710551"/>
      <w:bookmarkStart w:id="2504" w:name="_Toc130919887"/>
      <w:bookmarkStart w:id="2505" w:name="_Toc137300433"/>
      <w:bookmarkStart w:id="2506" w:name="_Toc138888766"/>
      <w:bookmarkStart w:id="2507" w:name="_Toc145108775"/>
      <w:bookmarkStart w:id="2508" w:name="_Toc155259917"/>
      <w:bookmarkStart w:id="2509" w:name="_Toc219557414"/>
      <w:r w:rsidRPr="00090C64">
        <w:t>5.3.1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C9E1772" w14:textId="64A80807" w:rsidR="00D57C09" w:rsidRPr="00090C64" w:rsidRDefault="00D57C09" w:rsidP="00D1299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0" w:name="_Toc21124929"/>
      <w:bookmarkStart w:id="2511" w:name="_Toc29767919"/>
      <w:bookmarkStart w:id="2512" w:name="_Toc36044361"/>
      <w:bookmarkStart w:id="2513" w:name="_Toc37230266"/>
      <w:bookmarkStart w:id="2514" w:name="_Toc45907409"/>
      <w:bookmarkStart w:id="2515" w:name="_Toc53181514"/>
      <w:bookmarkStart w:id="2516" w:name="_Toc61117305"/>
      <w:bookmarkStart w:id="2517" w:name="_Toc67076394"/>
      <w:bookmarkStart w:id="2518" w:name="_Toc67076932"/>
      <w:bookmarkStart w:id="2519" w:name="_Toc74752814"/>
      <w:bookmarkStart w:id="2520" w:name="_Toc74753353"/>
      <w:bookmarkStart w:id="2521" w:name="_Toc74753891"/>
      <w:bookmarkStart w:id="2522" w:name="_Toc76507214"/>
      <w:bookmarkStart w:id="2523" w:name="_Toc83111365"/>
      <w:bookmarkStart w:id="2524" w:name="_Toc89877017"/>
      <w:bookmarkStart w:id="2525" w:name="_Toc98710552"/>
      <w:bookmarkStart w:id="2526" w:name="_Toc130919888"/>
      <w:bookmarkStart w:id="2527" w:name="_Toc137300434"/>
      <w:bookmarkStart w:id="2528" w:name="_Toc138888767"/>
      <w:bookmarkStart w:id="2529" w:name="_Toc145108776"/>
      <w:bookmarkStart w:id="2530" w:name="_Toc155259918"/>
      <w:bookmarkStart w:id="2531" w:name="_Toc219557415"/>
      <w:r w:rsidRPr="00090C64">
        <w:t>5.3.2</w:t>
      </w:r>
      <w:r w:rsidRPr="00090C64">
        <w:tab/>
        <w:t>AAS BS supporting one RAT only MSR in the operating band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E8B7148" w14:textId="0D8E2277" w:rsidR="00D57C09" w:rsidRPr="00090C64" w:rsidRDefault="00D57C09" w:rsidP="00D1299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12993">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A00691"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D1299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A00691" w:rsidRDefault="00D57C09" w:rsidP="00D12993">
            <w:pPr>
              <w:pStyle w:val="TAH"/>
              <w:rPr>
                <w:lang w:val="fr-FR"/>
              </w:rPr>
            </w:pPr>
            <w:r w:rsidRPr="00A00691">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A00691" w:rsidRDefault="00D57C09" w:rsidP="00D12993">
            <w:pPr>
              <w:pStyle w:val="TAH"/>
              <w:rPr>
                <w:lang w:val="fr-FR"/>
              </w:rPr>
            </w:pPr>
            <w:r w:rsidRPr="00A00691">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D1299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D1299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D1299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D1299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D1299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D1299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D1299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D1299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D1299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D1299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D1299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D1299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D1299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D1299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D1299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D1299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D1299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D1299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D1299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D1299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D1299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D1299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D1299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D1299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D1299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D1299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D1299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D1299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D1299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D1299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D1299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D1299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D1299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D1299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D1299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D1299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D1299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D1299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D1299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D1299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D1299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D1299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D1299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D1299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D1299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D1299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D1299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D1299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D1299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D1299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D1299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D1299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D1299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D1299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D1299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D1299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D1299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D1299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D1299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D1299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D1299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D1299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D1299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D1299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D1299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D1299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D1299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D1299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D1299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D1299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D1299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D1299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D1299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D1299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D1299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D1299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D1299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D1299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D1299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D1299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D1299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D1299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D1299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D1299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D1299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D1299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D1299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D1299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D1299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D1299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D1299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D1299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D1299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D1299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D1299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D1299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D1299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D1299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D1299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D1299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D1299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D12993">
            <w:pPr>
              <w:pStyle w:val="TAL"/>
            </w:pPr>
            <w:r w:rsidRPr="00090C64">
              <w:t>Clause 5</w:t>
            </w:r>
            <w:r w:rsidR="00D57C09" w:rsidRPr="00090C64">
              <w:t>.3.3</w:t>
            </w:r>
          </w:p>
          <w:p w14:paraId="65F00101" w14:textId="77777777" w:rsidR="00D57C09" w:rsidRPr="00090C64" w:rsidRDefault="00D57C09" w:rsidP="00D1299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D12993">
            <w:pPr>
              <w:pStyle w:val="TAL"/>
            </w:pPr>
            <w:r w:rsidRPr="00090C64">
              <w:t>Clause 5</w:t>
            </w:r>
            <w:r w:rsidR="00D57C09" w:rsidRPr="00090C64">
              <w:t>.3.3</w:t>
            </w:r>
          </w:p>
          <w:p w14:paraId="56D42EE0" w14:textId="77777777" w:rsidR="00D57C09" w:rsidRPr="00090C64" w:rsidRDefault="00D57C09" w:rsidP="00D1299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D12993">
            <w:pPr>
              <w:pStyle w:val="TAL"/>
            </w:pPr>
            <w:r w:rsidRPr="00090C64">
              <w:t>Clause 5</w:t>
            </w:r>
            <w:r w:rsidR="00D57C09" w:rsidRPr="00090C64">
              <w:t>.3.4</w:t>
            </w:r>
          </w:p>
          <w:p w14:paraId="0542170F" w14:textId="77777777" w:rsidR="00D57C09" w:rsidRPr="00090C64" w:rsidRDefault="00D57C09" w:rsidP="00D1299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D12993">
            <w:pPr>
              <w:pStyle w:val="TAL"/>
            </w:pPr>
            <w:r w:rsidRPr="00090C64">
              <w:t>Clause 5</w:t>
            </w:r>
            <w:r w:rsidR="00D57C09" w:rsidRPr="00090C64">
              <w:t>.3.4</w:t>
            </w:r>
          </w:p>
          <w:p w14:paraId="73E00C38" w14:textId="77777777" w:rsidR="00D57C09" w:rsidRPr="00090C64" w:rsidRDefault="00D57C09" w:rsidP="00D1299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D1299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D12993">
            <w:pPr>
              <w:pStyle w:val="TAL"/>
            </w:pPr>
            <w:r w:rsidRPr="00090C64">
              <w:t>Clause 5</w:t>
            </w:r>
            <w:r w:rsidR="00D57C09" w:rsidRPr="00090C64">
              <w:t>.3.3</w:t>
            </w:r>
          </w:p>
          <w:p w14:paraId="1C01C0E3" w14:textId="77777777" w:rsidR="00D57C09" w:rsidRPr="00090C64" w:rsidRDefault="00D57C09" w:rsidP="00D1299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D12993">
            <w:pPr>
              <w:pStyle w:val="TAL"/>
            </w:pPr>
            <w:r w:rsidRPr="00090C64">
              <w:t>Clause 5</w:t>
            </w:r>
            <w:r w:rsidR="00D57C09" w:rsidRPr="00090C64">
              <w:t>.3.4</w:t>
            </w:r>
          </w:p>
          <w:p w14:paraId="029C25EE" w14:textId="77777777" w:rsidR="00D57C09" w:rsidRPr="00090C64" w:rsidRDefault="00D57C09" w:rsidP="00D1299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D1299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D1299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D1299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D1299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D1299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D1299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D1299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D1299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D1299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D1299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D1299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D1299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D1299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D1299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D1299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D1299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D1299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D1299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D1299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D1299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D1299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D1299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D1299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D1299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D1299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D1299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D1299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D1299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D1299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D1299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D1299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D1299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D1299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D1299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D1299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D1299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D1299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D1299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D1299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D1299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D1299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D1299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D1299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D1299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D1299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D1299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D1299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D1299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D1299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D1299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D1299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D1299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D1299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D1299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D1299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D1299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D1299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D1299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D1299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D1299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D1299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D1299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D1299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D1299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D1299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D1299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D1299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D1299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D1299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D1299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D1299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D1299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D1299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D1299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D1299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D1299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D1299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D1299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D1299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D1299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D1299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D1299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D1299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D1299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D1299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D1299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D1299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D1299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D1299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D1299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D1299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D1299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D1299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D1299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D1299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D1299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D1299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D1299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D1299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D1299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D1299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D1299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D1299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D1299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D1299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D1299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D1299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D1299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D1299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D1299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D1299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D1299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D1299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D1299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D1299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D12993">
            <w:pPr>
              <w:pStyle w:val="TAL"/>
            </w:pPr>
            <w:r w:rsidRPr="00090C64">
              <w:t>Clause 5</w:t>
            </w:r>
            <w:r w:rsidR="00D57C09" w:rsidRPr="00090C64">
              <w:t>.3.4</w:t>
            </w:r>
          </w:p>
        </w:tc>
      </w:tr>
    </w:tbl>
    <w:p w14:paraId="34D3FEF2" w14:textId="77777777" w:rsidR="00D57C09" w:rsidRPr="00090C64" w:rsidRDefault="00D57C09" w:rsidP="00D12993"/>
    <w:p w14:paraId="43E8682D" w14:textId="77777777" w:rsidR="00D57C09" w:rsidRPr="00090C64" w:rsidRDefault="00D57C09" w:rsidP="00D57C09">
      <w:pPr>
        <w:pStyle w:val="Heading3"/>
      </w:pPr>
      <w:bookmarkStart w:id="2532" w:name="_Toc21124930"/>
      <w:bookmarkStart w:id="2533" w:name="_Toc29767920"/>
      <w:bookmarkStart w:id="2534" w:name="_Toc36044362"/>
      <w:bookmarkStart w:id="2535" w:name="_Toc37230267"/>
      <w:bookmarkStart w:id="2536" w:name="_Toc45907410"/>
      <w:bookmarkStart w:id="2537" w:name="_Toc53181515"/>
      <w:bookmarkStart w:id="2538" w:name="_Toc61117306"/>
      <w:bookmarkStart w:id="2539" w:name="_Toc67076395"/>
      <w:bookmarkStart w:id="2540" w:name="_Toc67076933"/>
      <w:bookmarkStart w:id="2541" w:name="_Toc74752815"/>
      <w:bookmarkStart w:id="2542" w:name="_Toc74753354"/>
      <w:bookmarkStart w:id="2543" w:name="_Toc74753892"/>
      <w:bookmarkStart w:id="2544" w:name="_Toc76507215"/>
      <w:bookmarkStart w:id="2545" w:name="_Toc83111366"/>
      <w:bookmarkStart w:id="2546" w:name="_Toc89877018"/>
      <w:bookmarkStart w:id="2547" w:name="_Toc98710553"/>
      <w:bookmarkStart w:id="2548" w:name="_Toc130919889"/>
      <w:bookmarkStart w:id="2549" w:name="_Toc137300435"/>
      <w:bookmarkStart w:id="2550" w:name="_Toc138888768"/>
      <w:bookmarkStart w:id="2551" w:name="_Toc145108777"/>
      <w:bookmarkStart w:id="2552" w:name="_Toc155259919"/>
      <w:bookmarkStart w:id="2553" w:name="_Toc219557416"/>
      <w:r w:rsidRPr="00090C64">
        <w:t>5.3.3</w:t>
      </w:r>
      <w:r w:rsidRPr="00090C64">
        <w:tab/>
        <w:t>AAS BS supporting Single-RAT UTRA in the operating band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5F14D28" w14:textId="433890E8" w:rsidR="00D57C09" w:rsidRPr="00090C64" w:rsidRDefault="00D57C09" w:rsidP="00D1299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D12993">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1299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1299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12993">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D12993">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D12993">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D12993">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D12993">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D12993">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D12993">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D12993">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D12993">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D12993">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D12993">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D1299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D12993">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D12993">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D12993">
            <w:pPr>
              <w:pStyle w:val="TAC"/>
            </w:pPr>
            <w:r w:rsidRPr="00090C64">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D12993">
            <w:pPr>
              <w:pStyle w:val="TAC"/>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D12993">
            <w:pPr>
              <w:pStyle w:val="TAC"/>
            </w:pPr>
            <w:r w:rsidRPr="00090C64">
              <w:t> N/A</w:t>
            </w:r>
            <w:r w:rsidR="00677DA3" w:rsidRPr="00090C64">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D12993">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D12993">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D12993">
            <w:pPr>
              <w:pStyle w:val="TAC"/>
            </w:pPr>
            <w:r w:rsidRPr="00090C64">
              <w:t> N/A</w:t>
            </w:r>
            <w:r w:rsidR="00677DA3" w:rsidRPr="00090C64">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D12993">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D12993">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D12993">
            <w:pPr>
              <w:pStyle w:val="TAC"/>
            </w:pPr>
            <w:r w:rsidRPr="00090C64">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D12993">
            <w:pPr>
              <w:pStyle w:val="TAC"/>
            </w:pPr>
            <w:r w:rsidRPr="00090C64">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D12993">
            <w:pPr>
              <w:pStyle w:val="TAC"/>
            </w:pPr>
            <w:r w:rsidRPr="00090C64">
              <w:t> N/A</w:t>
            </w:r>
            <w:r w:rsidR="00677DA3" w:rsidRPr="00090C64">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D12993">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D12993">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D12993">
            <w:pPr>
              <w:pStyle w:val="TAC"/>
            </w:pPr>
            <w:r w:rsidRPr="00090C64">
              <w:t> N/A</w:t>
            </w:r>
            <w:r w:rsidR="00677DA3" w:rsidRPr="00090C64">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D12993">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D12993">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D12993">
            <w:pPr>
              <w:pStyle w:val="TAC"/>
            </w:pPr>
            <w:r w:rsidRPr="00090C64">
              <w:t> N/A</w:t>
            </w:r>
            <w:r w:rsidR="00677DA3" w:rsidRPr="00090C64">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D12993">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D12993">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D12993">
            <w:pPr>
              <w:pStyle w:val="TAC"/>
            </w:pPr>
            <w:r w:rsidRPr="00090C64">
              <w:rPr>
                <w:rFonts w:eastAsia="MS Mincho"/>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D12993">
            <w:pPr>
              <w:pStyle w:val="TAC"/>
            </w:pPr>
            <w:r w:rsidRPr="00090C64">
              <w:rPr>
                <w:rFonts w:eastAsia="MS Mincho"/>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D12993">
            <w:pPr>
              <w:pStyle w:val="TAC"/>
            </w:pPr>
            <w:r w:rsidRPr="00090C64">
              <w:rPr>
                <w:rFonts w:eastAsia="MS Mincho"/>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D12993">
            <w:pPr>
              <w:pStyle w:val="TAC"/>
            </w:pPr>
            <w:r w:rsidRPr="00090C64">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D12993">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D12993">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D12993">
            <w:pPr>
              <w:pStyle w:val="TAC"/>
            </w:pPr>
            <w:r w:rsidRPr="00090C64">
              <w:t> N/A</w:t>
            </w:r>
            <w:r w:rsidR="00677DA3" w:rsidRPr="00090C64">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D12993">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D12993">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D12993">
            <w:pPr>
              <w:pStyle w:val="TAC"/>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D12993">
            <w:pPr>
              <w:pStyle w:val="TAC"/>
            </w:pPr>
            <w:r w:rsidRPr="00090C64">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D12993">
            <w:pPr>
              <w:pStyle w:val="TAC"/>
            </w:pPr>
            <w:r w:rsidRPr="00090C64">
              <w:t> N/A</w:t>
            </w:r>
            <w:r w:rsidR="00677DA3" w:rsidRPr="00090C64">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D12993">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D12993">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D12993">
            <w:pPr>
              <w:pStyle w:val="TAC"/>
            </w:pPr>
            <w:r w:rsidRPr="00090C64">
              <w:t> N/A</w:t>
            </w:r>
            <w:r w:rsidR="00677DA3" w:rsidRPr="00090C64">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D12993">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D12993">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D12993">
            <w:pPr>
              <w:pStyle w:val="TAC"/>
            </w:pPr>
            <w:r w:rsidRPr="00090C64">
              <w:t> N/A</w:t>
            </w:r>
            <w:r w:rsidR="00677DA3" w:rsidRPr="00090C64">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D12993">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D12993">
            <w:pPr>
              <w:pStyle w:val="TAC"/>
            </w:pPr>
            <w:r w:rsidRPr="00090C64">
              <w:t> N/A</w:t>
            </w:r>
            <w:r w:rsidR="00677DA3" w:rsidRPr="00090C64">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D12993">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D12993">
            <w:pPr>
              <w:pStyle w:val="TAC"/>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D12993">
            <w:pPr>
              <w:pStyle w:val="TAC"/>
            </w:pPr>
            <w:r w:rsidRPr="00090C64">
              <w:t> N/A</w:t>
            </w:r>
            <w:r w:rsidR="00677DA3" w:rsidRPr="00090C64">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D12993">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D12993">
            <w:pPr>
              <w:pStyle w:val="TAC"/>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D12993">
            <w:pPr>
              <w:pStyle w:val="TAC"/>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D12993">
            <w:pPr>
              <w:pStyle w:val="TAC"/>
            </w:pPr>
            <w:r w:rsidRPr="00090C64">
              <w:t> N/A</w:t>
            </w:r>
            <w:r w:rsidR="00677DA3" w:rsidRPr="00090C64">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D12993">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D12993">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D12993">
            <w:pPr>
              <w:pStyle w:val="TAC"/>
            </w:pPr>
            <w:r w:rsidRPr="00090C64">
              <w:rPr>
                <w:rFonts w:eastAsia="MS Mincho"/>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D12993">
            <w:pPr>
              <w:pStyle w:val="TAC"/>
            </w:pPr>
            <w:r w:rsidRPr="00090C64">
              <w:t> N/A</w:t>
            </w:r>
            <w:r w:rsidR="00677DA3" w:rsidRPr="00090C64">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D12993">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D12993">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D12993">
            <w:pPr>
              <w:pStyle w:val="TAC"/>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D12993">
            <w:pPr>
              <w:pStyle w:val="TAC"/>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D12993">
            <w:pPr>
              <w:pStyle w:val="TAC"/>
            </w:pPr>
            <w:r w:rsidRPr="00090C64">
              <w:t> N/A</w:t>
            </w:r>
            <w:r w:rsidR="00677DA3" w:rsidRPr="00090C64">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D12993">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D12993">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D12993">
            <w:pPr>
              <w:pStyle w:val="TAC"/>
            </w:pPr>
            <w:r w:rsidRPr="00090C64">
              <w:t> N/A</w:t>
            </w:r>
            <w:r w:rsidR="00677DA3" w:rsidRPr="00090C64">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D12993">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D12993">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D12993">
            <w:pPr>
              <w:pStyle w:val="TAC"/>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D12993">
            <w:pPr>
              <w:pStyle w:val="TAC"/>
            </w:pPr>
            <w:r w:rsidRPr="00090C64">
              <w:t> N/A</w:t>
            </w:r>
            <w:r w:rsidR="00677DA3" w:rsidRPr="00090C64">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D12993">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D12993">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D12993">
            <w:pPr>
              <w:pStyle w:val="TAC"/>
            </w:pPr>
            <w:r w:rsidRPr="00090C64">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D12993">
            <w:pPr>
              <w:pStyle w:val="TAC"/>
            </w:pPr>
            <w:r w:rsidRPr="00090C64">
              <w:t> N/A</w:t>
            </w:r>
            <w:r w:rsidR="00677DA3" w:rsidRPr="00090C64">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D12993">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D12993">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D12993">
            <w:pPr>
              <w:pStyle w:val="TAC"/>
            </w:pPr>
            <w:r w:rsidRPr="00090C64">
              <w:t> N/A</w:t>
            </w:r>
            <w:r w:rsidR="00677DA3" w:rsidRPr="00090C64">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D12993">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D12993">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D12993">
            <w:pPr>
              <w:pStyle w:val="TAC"/>
            </w:pPr>
            <w:r w:rsidRPr="00090C64">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D12993">
            <w:pPr>
              <w:pStyle w:val="TAC"/>
            </w:pPr>
            <w:r w:rsidRPr="00090C64">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D12993">
            <w:pPr>
              <w:pStyle w:val="TAC"/>
            </w:pPr>
            <w:r w:rsidRPr="00090C64">
              <w:t> N/A</w:t>
            </w:r>
            <w:r w:rsidR="00677DA3" w:rsidRPr="00090C64">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D12993">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D12993">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D12993">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D12993">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D12993">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D12993">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D12993">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D12993">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D12993">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D12993">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D12993">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D12993">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D12993">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D12993">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D12993">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D12993">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D12993">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D12993">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D12993">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D12993">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12993">
      <w:pPr>
        <w:rPr>
          <w:snapToGrid w:val="0"/>
          <w:lang w:eastAsia="zh-CN"/>
        </w:rPr>
      </w:pPr>
    </w:p>
    <w:p w14:paraId="370D28B4" w14:textId="77777777" w:rsidR="00D57C09" w:rsidRPr="00090C64" w:rsidRDefault="00D57C09" w:rsidP="00D57C09">
      <w:pPr>
        <w:pStyle w:val="Heading3"/>
      </w:pPr>
      <w:bookmarkStart w:id="2554" w:name="_Toc21124931"/>
      <w:bookmarkStart w:id="2555" w:name="_Toc29767921"/>
      <w:bookmarkStart w:id="2556" w:name="_Toc36044363"/>
      <w:bookmarkStart w:id="2557" w:name="_Toc37230268"/>
      <w:bookmarkStart w:id="2558" w:name="_Toc45907411"/>
      <w:bookmarkStart w:id="2559" w:name="_Toc53181516"/>
      <w:bookmarkStart w:id="2560" w:name="_Toc61117307"/>
      <w:bookmarkStart w:id="2561" w:name="_Toc67076396"/>
      <w:bookmarkStart w:id="2562" w:name="_Toc67076934"/>
      <w:bookmarkStart w:id="2563" w:name="_Toc74752816"/>
      <w:bookmarkStart w:id="2564" w:name="_Toc74753355"/>
      <w:bookmarkStart w:id="2565" w:name="_Toc74753893"/>
      <w:bookmarkStart w:id="2566" w:name="_Toc76507216"/>
      <w:bookmarkStart w:id="2567" w:name="_Toc83111367"/>
      <w:bookmarkStart w:id="2568" w:name="_Toc89877019"/>
      <w:bookmarkStart w:id="2569" w:name="_Toc98710554"/>
      <w:bookmarkStart w:id="2570" w:name="_Toc130919890"/>
      <w:bookmarkStart w:id="2571" w:name="_Toc137300436"/>
      <w:bookmarkStart w:id="2572" w:name="_Toc138888769"/>
      <w:bookmarkStart w:id="2573" w:name="_Toc145108778"/>
      <w:bookmarkStart w:id="2574" w:name="_Toc155259920"/>
      <w:bookmarkStart w:id="2575" w:name="_Toc219557417"/>
      <w:r w:rsidRPr="00090C64">
        <w:t>5.3.4</w:t>
      </w:r>
      <w:r w:rsidRPr="00090C64">
        <w:tab/>
        <w:t>AAS BS supporting Single-RAT E-UTRA in the operating band</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EDF51CB" w14:textId="5E873EE6" w:rsidR="00D57C09" w:rsidRPr="00090C64" w:rsidRDefault="00D57C09" w:rsidP="00D1299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12993">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1299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12993">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D12993">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D12993">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D12993">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D12993">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D12993">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D12993">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D12993">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D12993">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D12993">
            <w:pPr>
              <w:pStyle w:val="TAL"/>
            </w:pPr>
            <w:r w:rsidRPr="00090C64">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D12993">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D12993">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D12993">
            <w:pPr>
              <w:pStyle w:val="TAL"/>
            </w:pPr>
            <w:r w:rsidRPr="00090C64">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D12993">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D12993">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D12993">
            <w:pPr>
              <w:pStyle w:val="TAL"/>
            </w:pPr>
            <w:r w:rsidRPr="00090C64">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D12993">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D12993">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D12993">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D12993">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D12993">
            <w:pPr>
              <w:pStyle w:val="TAL"/>
            </w:pPr>
            <w:r w:rsidRPr="00090C64">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D12993">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D12993">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D12993">
            <w:pPr>
              <w:pStyle w:val="TAL"/>
            </w:pPr>
            <w:r w:rsidRPr="00090C64">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D12993">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D12993">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D12993">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D12993">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D12993">
            <w:pPr>
              <w:pStyle w:val="TAL"/>
            </w:pPr>
            <w:r w:rsidRPr="00090C64">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D12993">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D12993">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D12993">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D12993">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D12993">
            <w:pPr>
              <w:pStyle w:val="TAL"/>
            </w:pPr>
            <w:r w:rsidRPr="00090C64">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D12993">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D12993">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D12993">
            <w:pPr>
              <w:pStyle w:val="TAL"/>
            </w:pPr>
            <w:r w:rsidRPr="00090C64">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D12993">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D12993">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D12993">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D12993">
            <w:pPr>
              <w:pStyle w:val="TAL"/>
            </w:pPr>
            <w:r w:rsidRPr="00090C64">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D12993">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D12993">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D12993">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D12993">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D12993">
            <w:pPr>
              <w:pStyle w:val="TAL"/>
            </w:pPr>
            <w:r w:rsidRPr="00090C64">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D12993">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D12993">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D12993">
            <w:pPr>
              <w:pStyle w:val="TAL"/>
            </w:pPr>
            <w:r w:rsidRPr="00090C64">
              <w:t>OTA Modulation quality</w:t>
            </w:r>
            <w:r w:rsidR="00677DA3" w:rsidRPr="00090C64">
              <w:t xml:space="preserve"> </w:t>
            </w:r>
            <w:r w:rsidRPr="00090C64">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D12993">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D12993">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D12993">
            <w:pPr>
              <w:pStyle w:val="TAL"/>
            </w:pPr>
            <w:r w:rsidRPr="00090C64">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D12993">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D12993">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D12993">
            <w:pPr>
              <w:pStyle w:val="TAL"/>
            </w:pPr>
            <w:r w:rsidRPr="00090C64">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D12993">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D12993">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D12993">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D12993">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D12993">
            <w:pPr>
              <w:pStyle w:val="TAL"/>
            </w:pPr>
            <w:r w:rsidRPr="00090C64">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D12993">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D12993">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D12993">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D12993">
            <w:pPr>
              <w:pStyle w:val="TAL"/>
            </w:pPr>
            <w:r w:rsidRPr="00090C64">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D12993">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D12993">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D12993">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D12993">
            <w:pPr>
              <w:pStyle w:val="TAL"/>
            </w:pPr>
            <w:r w:rsidRPr="00090C64">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D12993">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D12993">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D12993">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D12993">
            <w:pPr>
              <w:pStyle w:val="TAL"/>
            </w:pPr>
            <w:r w:rsidRPr="00090C64">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D12993">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D12993">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D12993">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D12993">
            <w:pPr>
              <w:pStyle w:val="TAL"/>
            </w:pPr>
            <w:r w:rsidRPr="00090C64">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D12993">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D12993">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D12993">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D12993">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D12993">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D12993">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D12993">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D12993">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D1299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D12993">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D12993">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D1299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D12993">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D12993">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D1299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D12993">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D12993">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D1299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D12993">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D1299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D12993">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D1299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D12993">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D1299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D12993">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D12993">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D12993"/>
    <w:p w14:paraId="0564601D" w14:textId="77777777" w:rsidR="00D57C09" w:rsidRPr="00090C64" w:rsidRDefault="00D57C09" w:rsidP="00D57C09">
      <w:pPr>
        <w:pStyle w:val="Heading2"/>
      </w:pPr>
      <w:bookmarkStart w:id="2576" w:name="_Toc21124932"/>
      <w:bookmarkStart w:id="2577" w:name="_Toc29767922"/>
      <w:bookmarkStart w:id="2578" w:name="_Toc36044364"/>
      <w:bookmarkStart w:id="2579" w:name="_Toc37230269"/>
      <w:bookmarkStart w:id="2580" w:name="_Toc45907412"/>
      <w:bookmarkStart w:id="2581" w:name="_Toc53181517"/>
      <w:bookmarkStart w:id="2582" w:name="_Toc61117308"/>
      <w:bookmarkStart w:id="2583" w:name="_Toc67076397"/>
      <w:bookmarkStart w:id="2584" w:name="_Toc67076935"/>
      <w:bookmarkStart w:id="2585" w:name="_Toc74752817"/>
      <w:bookmarkStart w:id="2586" w:name="_Toc74753356"/>
      <w:bookmarkStart w:id="2587" w:name="_Toc74753894"/>
      <w:bookmarkStart w:id="2588" w:name="_Toc76507217"/>
      <w:bookmarkStart w:id="2589" w:name="_Toc83111368"/>
      <w:bookmarkStart w:id="2590" w:name="_Toc89877020"/>
      <w:bookmarkStart w:id="2591" w:name="_Toc98710555"/>
      <w:bookmarkStart w:id="2592" w:name="_Toc130919891"/>
      <w:bookmarkStart w:id="2593" w:name="_Toc137300437"/>
      <w:bookmarkStart w:id="2594" w:name="_Toc138888770"/>
      <w:bookmarkStart w:id="2595" w:name="_Toc145108779"/>
      <w:bookmarkStart w:id="2596" w:name="_Toc155259921"/>
      <w:bookmarkStart w:id="2597" w:name="_Toc219557418"/>
      <w:r w:rsidRPr="00090C64">
        <w:t>5.</w:t>
      </w:r>
      <w:r w:rsidRPr="00090C64">
        <w:rPr>
          <w:lang w:eastAsia="zh-CN"/>
        </w:rPr>
        <w:t>4</w:t>
      </w:r>
      <w:r w:rsidRPr="00090C64">
        <w:tab/>
        <w:t>Test configurations for AAS BS operating bands with multi-band dependencies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C7DB60" w14:textId="77777777" w:rsidR="00D57C09" w:rsidRPr="00090C64" w:rsidRDefault="00D57C09" w:rsidP="00D57C09">
      <w:pPr>
        <w:pStyle w:val="Heading3"/>
      </w:pPr>
      <w:bookmarkStart w:id="2598" w:name="_Toc21124933"/>
      <w:bookmarkStart w:id="2599" w:name="_Toc29767923"/>
      <w:bookmarkStart w:id="2600" w:name="_Toc36044365"/>
      <w:bookmarkStart w:id="2601" w:name="_Toc37230270"/>
      <w:bookmarkStart w:id="2602" w:name="_Toc45907413"/>
      <w:bookmarkStart w:id="2603" w:name="_Toc53181518"/>
      <w:bookmarkStart w:id="2604" w:name="_Toc61117309"/>
      <w:bookmarkStart w:id="2605" w:name="_Toc67076398"/>
      <w:bookmarkStart w:id="2606" w:name="_Toc67076936"/>
      <w:bookmarkStart w:id="2607" w:name="_Toc74752818"/>
      <w:bookmarkStart w:id="2608" w:name="_Toc74753357"/>
      <w:bookmarkStart w:id="2609" w:name="_Toc74753895"/>
      <w:bookmarkStart w:id="2610" w:name="_Toc76507218"/>
      <w:bookmarkStart w:id="2611" w:name="_Toc83111369"/>
      <w:bookmarkStart w:id="2612" w:name="_Toc89877021"/>
      <w:bookmarkStart w:id="2613" w:name="_Toc98710556"/>
      <w:bookmarkStart w:id="2614" w:name="_Toc130919892"/>
      <w:bookmarkStart w:id="2615" w:name="_Toc137300438"/>
      <w:bookmarkStart w:id="2616" w:name="_Toc138888771"/>
      <w:bookmarkStart w:id="2617" w:name="_Toc145108780"/>
      <w:bookmarkStart w:id="2618" w:name="_Toc155259922"/>
      <w:bookmarkStart w:id="2619" w:name="_Toc219557419"/>
      <w:r w:rsidRPr="00090C64">
        <w:t>5.4.1</w:t>
      </w:r>
      <w:r w:rsidRPr="00090C64">
        <w:tab/>
        <w:t>AAS BS operating bands with multi-band dependencies supporting MSR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37DD78" w14:textId="77777777" w:rsidR="00D57C09" w:rsidRPr="00090C64" w:rsidRDefault="00D57C09" w:rsidP="00D1299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D1299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D1299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D1299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D1299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D1299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D1299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D1299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D1299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D1299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D1299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D1299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D1299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D1299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D1299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D1299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D1299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D1299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D1299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D1299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D1299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D1299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D1299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D1299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D1299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D1299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D1299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D1299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D1299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D1299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D1299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D1299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D1299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D1299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D1299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D1299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D1299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D1299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D1299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D1299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D1299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D1299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D1299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D1299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D1299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D1299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D1299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D1299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D1299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D1299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D1299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D1299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D1299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D1299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D1299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D1299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D1299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D1299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D1299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D1299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D1299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D1299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D12993">
            <w:pPr>
              <w:pStyle w:val="TAC"/>
            </w:pPr>
            <w:r w:rsidRPr="00090C64">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D1299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D1299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D1299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D1299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D1299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D1299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D1299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D12993">
            <w:pPr>
              <w:pStyle w:val="TAL"/>
            </w:pPr>
            <w:r w:rsidRPr="00090C64">
              <w:t>SBT, MBT (note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D12993">
            <w:pPr>
              <w:pStyle w:val="TAC"/>
            </w:pPr>
            <w:r w:rsidRPr="00090C64">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D1299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D1299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D1299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D1299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D1299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D12993">
            <w:pPr>
              <w:pStyle w:val="TAC"/>
            </w:pPr>
            <w:r w:rsidRPr="00090C64">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D1299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D1299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D1299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D1299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D1299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D1299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D1299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D1299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D1299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D1299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D1299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D1299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D1299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D1299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D12993">
            <w:pPr>
              <w:pStyle w:val="TAC"/>
            </w:pPr>
            <w:r w:rsidRPr="00090C64">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D1299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D1299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D1299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D1299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D1299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D1299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D1299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D1299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D1299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D1299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D1299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D1299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D1299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D1299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D1299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D1299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D1299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D1299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D1299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D1299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D1299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D1299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D1299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D1299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D1299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D1299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D1299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D1299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D12993">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D12993">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D1299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D12993">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D12993">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D12993">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D12993">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D1299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D12993">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D12993">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D12993">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D12993">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D12993">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D12993">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D12993">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D12993">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D12993">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D12993">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D12993">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D12993">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D12993">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D1299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D12993">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D12993">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D12993">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D1299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D12993">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D1299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D12993">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D1299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D12993">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D1299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D12993">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D12993">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D1299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D12993">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D12993">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D1299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D12993">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D12993">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D1299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D12993">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D12993">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D12993">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D1299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D12993">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D12993">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D1299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D12993">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D12993">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D1299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D12993">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D12993">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D12993">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D12993">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D1299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D12993">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D1299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D12993">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D1299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D12993">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D12993">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D1299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D12993">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D12993">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D12993">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D12993">
            <w:pPr>
              <w:pStyle w:val="TAN"/>
            </w:pPr>
            <w:r w:rsidRPr="00090C64">
              <w:t>NOTE 1:</w:t>
            </w:r>
            <w:r w:rsidRPr="00090C64">
              <w:tab/>
              <w:t>MBT is only applicable when DB-DC-HSDPA or inter-band CA is supported.</w:t>
            </w:r>
          </w:p>
          <w:p w14:paraId="38780442" w14:textId="77777777" w:rsidR="00090C64" w:rsidRPr="00090C64" w:rsidRDefault="00090C64" w:rsidP="00D1299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D12993">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rsidP="00D12993"/>
    <w:p w14:paraId="6FCEB178" w14:textId="77777777" w:rsidR="00D57C09" w:rsidRPr="00090C64" w:rsidRDefault="00D57C09" w:rsidP="00D57C09">
      <w:pPr>
        <w:pStyle w:val="Heading3"/>
        <w:rPr>
          <w:lang w:eastAsia="zh-CN"/>
        </w:rPr>
      </w:pPr>
      <w:bookmarkStart w:id="2620" w:name="_Toc21124934"/>
      <w:bookmarkStart w:id="2621" w:name="_Toc29767924"/>
      <w:bookmarkStart w:id="2622" w:name="_Toc36044366"/>
      <w:bookmarkStart w:id="2623" w:name="_Toc37230271"/>
      <w:bookmarkStart w:id="2624" w:name="_Toc45907414"/>
      <w:bookmarkStart w:id="2625" w:name="_Toc53181519"/>
      <w:bookmarkStart w:id="2626" w:name="_Toc61117310"/>
      <w:bookmarkStart w:id="2627" w:name="_Toc67076399"/>
      <w:bookmarkStart w:id="2628" w:name="_Toc67076937"/>
      <w:bookmarkStart w:id="2629" w:name="_Toc74752819"/>
      <w:bookmarkStart w:id="2630" w:name="_Toc74753358"/>
      <w:bookmarkStart w:id="2631" w:name="_Toc74753896"/>
      <w:bookmarkStart w:id="2632" w:name="_Toc76507219"/>
      <w:bookmarkStart w:id="2633" w:name="_Toc83111370"/>
      <w:bookmarkStart w:id="2634" w:name="_Toc89877022"/>
      <w:bookmarkStart w:id="2635" w:name="_Toc98710557"/>
      <w:bookmarkStart w:id="2636" w:name="_Toc130919893"/>
      <w:bookmarkStart w:id="2637" w:name="_Toc137300439"/>
      <w:bookmarkStart w:id="2638" w:name="_Toc138888772"/>
      <w:bookmarkStart w:id="2639" w:name="_Toc145108781"/>
      <w:bookmarkStart w:id="2640" w:name="_Toc155259923"/>
      <w:bookmarkStart w:id="2641" w:name="_Toc21955742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77B4559" w14:textId="77777777" w:rsidR="00D57C09" w:rsidRPr="00090C64" w:rsidRDefault="00D57C09" w:rsidP="00D1299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12993">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D12993">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D12993">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D12993">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D12993">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D12993">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D12993">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D12993">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D12993">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D12993">
            <w:pPr>
              <w:pStyle w:val="TAL"/>
            </w:pPr>
            <w:r w:rsidRPr="00090C64">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D12993">
            <w:pPr>
              <w:pStyle w:val="TAL"/>
            </w:pPr>
            <w:r w:rsidRPr="00090C64">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D12993">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D12993">
            <w:pPr>
              <w:pStyle w:val="TAL"/>
            </w:pPr>
            <w:r w:rsidRPr="00090C64">
              <w:t xml:space="preserve"> </w:t>
            </w:r>
            <w:r w:rsidR="00D57C09" w:rsidRPr="00090C64">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D12993">
            <w:pPr>
              <w:pStyle w:val="TAL"/>
            </w:pPr>
            <w:r w:rsidRPr="00090C64">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D12993">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D12993">
            <w:pPr>
              <w:pStyle w:val="TAL"/>
            </w:pPr>
            <w:r w:rsidRPr="00090C64">
              <w:t xml:space="preserve"> </w:t>
            </w:r>
            <w:r w:rsidR="00D57C09" w:rsidRPr="00090C64">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D12993">
            <w:pPr>
              <w:pStyle w:val="TAL"/>
            </w:pPr>
            <w:r w:rsidRPr="00090C64">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D12993">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D12993">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D12993">
            <w:pPr>
              <w:pStyle w:val="TAL"/>
            </w:pPr>
            <w:r w:rsidRPr="00090C64">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D12993">
            <w:pPr>
              <w:pStyle w:val="TAL"/>
            </w:pPr>
            <w:r w:rsidRPr="00090C64">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D12993">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D12993">
            <w:pPr>
              <w:pStyle w:val="TAL"/>
            </w:pPr>
            <w:r w:rsidRPr="00090C64">
              <w:t xml:space="preserve"> </w:t>
            </w:r>
            <w:r w:rsidR="00D57C09" w:rsidRPr="00090C64">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D12993">
            <w:pPr>
              <w:pStyle w:val="TAL"/>
            </w:pPr>
            <w:r w:rsidRPr="00090C64">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D12993">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D12993">
            <w:pPr>
              <w:pStyle w:val="TAL"/>
            </w:pPr>
            <w:r w:rsidRPr="00090C64">
              <w:t xml:space="preserve"> </w:t>
            </w:r>
            <w:r w:rsidR="00D57C09" w:rsidRPr="00090C64">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D12993">
            <w:pPr>
              <w:pStyle w:val="TAL"/>
            </w:pPr>
            <w:r w:rsidRPr="00090C64">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D12993">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D12993">
            <w:pPr>
              <w:pStyle w:val="TAL"/>
            </w:pPr>
            <w:r w:rsidRPr="00090C64">
              <w:t xml:space="preserve"> </w:t>
            </w:r>
            <w:r w:rsidR="00D57C09" w:rsidRPr="00090C64">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D12993">
            <w:pPr>
              <w:pStyle w:val="TAL"/>
            </w:pPr>
            <w:r w:rsidRPr="00090C64">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D12993">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D12993">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D12993">
            <w:pPr>
              <w:pStyle w:val="TAL"/>
            </w:pPr>
            <w:r w:rsidRPr="00090C64">
              <w:t xml:space="preserve"> </w:t>
            </w:r>
            <w:r w:rsidR="00D57C09" w:rsidRPr="00090C64">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D12993">
            <w:pPr>
              <w:pStyle w:val="TAL"/>
            </w:pPr>
            <w:r w:rsidRPr="00090C64">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D12993">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D12993">
            <w:pPr>
              <w:pStyle w:val="TAL"/>
            </w:pPr>
            <w:r w:rsidRPr="00090C64">
              <w:t xml:space="preserve"> </w:t>
            </w:r>
            <w:r w:rsidR="00D57C09" w:rsidRPr="00090C64">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D12993">
            <w:pPr>
              <w:pStyle w:val="TAL"/>
            </w:pPr>
            <w:r w:rsidRPr="00090C64">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D12993">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D12993">
            <w:pPr>
              <w:pStyle w:val="TAL"/>
            </w:pPr>
            <w:r w:rsidRPr="00090C64">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D12993">
            <w:pPr>
              <w:pStyle w:val="TAL"/>
            </w:pPr>
            <w:r w:rsidRPr="00090C64">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D12993">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D12993">
            <w:pPr>
              <w:pStyle w:val="TAL"/>
            </w:pPr>
            <w:r w:rsidRPr="00090C64">
              <w:t xml:space="preserve"> </w:t>
            </w:r>
            <w:r w:rsidR="00D57C09" w:rsidRPr="00090C64">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D12993">
            <w:pPr>
              <w:pStyle w:val="TAL"/>
            </w:pPr>
            <w:r w:rsidRPr="00090C64">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D12993">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D12993">
            <w:pPr>
              <w:pStyle w:val="TAL"/>
            </w:pPr>
            <w:r w:rsidRPr="00090C64">
              <w:t xml:space="preserve"> </w:t>
            </w:r>
            <w:r w:rsidR="00D57C09" w:rsidRPr="00090C64">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D12993">
            <w:pPr>
              <w:pStyle w:val="TAL"/>
            </w:pPr>
            <w:r w:rsidRPr="00090C64">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D12993">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D12993">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D12993">
            <w:pPr>
              <w:pStyle w:val="TAL"/>
            </w:pPr>
            <w:r w:rsidRPr="00090C64">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D12993">
            <w:pPr>
              <w:pStyle w:val="TAL"/>
            </w:pPr>
            <w:r w:rsidRPr="00090C64">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D12993">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D12993">
            <w:pPr>
              <w:pStyle w:val="TAL"/>
            </w:pPr>
            <w:r w:rsidRPr="00090C64">
              <w:t xml:space="preserve"> </w:t>
            </w:r>
            <w:r w:rsidR="00D57C09" w:rsidRPr="00090C64">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D12993">
            <w:pPr>
              <w:pStyle w:val="TAL"/>
            </w:pPr>
            <w:r w:rsidRPr="00090C64">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D12993">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D12993">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D12993">
            <w:pPr>
              <w:pStyle w:val="TAL"/>
            </w:pPr>
            <w:r w:rsidRPr="00090C64">
              <w:t xml:space="preserve"> </w:t>
            </w:r>
            <w:r w:rsidR="00D57C09" w:rsidRPr="00090C64">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D12993">
            <w:pPr>
              <w:pStyle w:val="TAL"/>
            </w:pPr>
            <w:r w:rsidRPr="00090C64">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D12993">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D12993">
            <w:pPr>
              <w:pStyle w:val="TAL"/>
            </w:pPr>
            <w:r w:rsidRPr="00090C64">
              <w:t>OTA Modulation quality</w:t>
            </w:r>
            <w:r w:rsidR="00677DA3" w:rsidRPr="00090C64">
              <w:t xml:space="preserve"> </w:t>
            </w:r>
            <w:r w:rsidRPr="00090C64">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D12993">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D12993">
            <w:pPr>
              <w:pStyle w:val="TAL"/>
            </w:pPr>
            <w:r w:rsidRPr="00090C64">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D12993">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D12993">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D12993">
            <w:pPr>
              <w:pStyle w:val="TAL"/>
            </w:pPr>
            <w:r w:rsidRPr="00090C64">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D12993">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D12993">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D12993">
            <w:pPr>
              <w:pStyle w:val="TAL"/>
            </w:pPr>
            <w:r w:rsidRPr="00090C64">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D12993">
            <w:pPr>
              <w:pStyle w:val="TAL"/>
            </w:pPr>
            <w:r w:rsidRPr="00090C64">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D12993">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D12993">
            <w:pPr>
              <w:pStyle w:val="TAL"/>
            </w:pPr>
            <w:r w:rsidRPr="00090C64">
              <w:t xml:space="preserve"> </w:t>
            </w:r>
            <w:r w:rsidR="00D57C09" w:rsidRPr="00090C64">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D12993">
            <w:pPr>
              <w:pStyle w:val="TAL"/>
            </w:pPr>
            <w:r w:rsidRPr="00090C64">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D12993">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D12993">
            <w:pPr>
              <w:pStyle w:val="TAL"/>
            </w:pPr>
            <w:r w:rsidRPr="00090C64">
              <w:t xml:space="preserve"> </w:t>
            </w:r>
            <w:r w:rsidR="00D57C09" w:rsidRPr="00090C64">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D12993">
            <w:pPr>
              <w:pStyle w:val="TAL"/>
            </w:pPr>
            <w:r w:rsidRPr="00090C64">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D12993">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D12993">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D12993">
            <w:pPr>
              <w:pStyle w:val="TAL"/>
            </w:pPr>
            <w:r w:rsidRPr="00090C64">
              <w:t xml:space="preserve"> </w:t>
            </w:r>
            <w:r w:rsidR="00D57C09" w:rsidRPr="00090C64">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D12993">
            <w:pPr>
              <w:pStyle w:val="TAL"/>
            </w:pPr>
            <w:r w:rsidRPr="00090C64">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D12993">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D12993">
            <w:pPr>
              <w:pStyle w:val="TAL"/>
            </w:pPr>
            <w:r w:rsidRPr="00090C64">
              <w:t xml:space="preserve"> </w:t>
            </w:r>
            <w:r w:rsidR="00D57C09" w:rsidRPr="00090C64">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D12993">
            <w:pPr>
              <w:pStyle w:val="TAL"/>
            </w:pPr>
            <w:r w:rsidRPr="00090C64">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D12993">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D12993">
            <w:pPr>
              <w:pStyle w:val="TAL"/>
            </w:pPr>
            <w:r w:rsidRPr="00090C64">
              <w:t xml:space="preserve"> </w:t>
            </w:r>
            <w:r w:rsidR="00D57C09" w:rsidRPr="00090C64">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D12993">
            <w:pPr>
              <w:pStyle w:val="TAL"/>
            </w:pPr>
            <w:r w:rsidRPr="00090C64">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D12993">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D12993">
            <w:pPr>
              <w:pStyle w:val="TAL"/>
            </w:pPr>
            <w:r w:rsidRPr="00090C64">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D12993">
            <w:pPr>
              <w:pStyle w:val="TAL"/>
            </w:pPr>
            <w:r w:rsidRPr="00090C64">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D12993">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D12993">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D12993">
            <w:pPr>
              <w:pStyle w:val="TAL"/>
            </w:pPr>
            <w:r w:rsidRPr="00090C64">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D12993">
            <w:pPr>
              <w:pStyle w:val="TAL"/>
            </w:pPr>
            <w:r w:rsidRPr="00090C64">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D12993">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D12993">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D12993">
            <w:pPr>
              <w:pStyle w:val="TAL"/>
            </w:pPr>
            <w:r w:rsidRPr="00090C64">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D12993">
            <w:pPr>
              <w:pStyle w:val="TAL"/>
            </w:pPr>
            <w:r w:rsidRPr="00090C64">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D12993">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D12993">
            <w:pPr>
              <w:pStyle w:val="TAL"/>
            </w:pPr>
            <w:r w:rsidRPr="00090C64">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D12993">
            <w:pPr>
              <w:pStyle w:val="TAL"/>
            </w:pPr>
            <w:r w:rsidRPr="00090C64">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D12993">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D12993">
            <w:pPr>
              <w:pStyle w:val="TAL"/>
            </w:pPr>
            <w:r w:rsidRPr="00090C64">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D12993">
            <w:pPr>
              <w:pStyle w:val="TAL"/>
            </w:pPr>
            <w:r w:rsidRPr="00090C64">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D12993">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D12993">
            <w:pPr>
              <w:pStyle w:val="TAL"/>
            </w:pPr>
            <w:r w:rsidRPr="00090C64">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D12993">
            <w:pPr>
              <w:pStyle w:val="TAL"/>
            </w:pPr>
            <w:r w:rsidRPr="00090C64">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D12993">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D12993">
            <w:pPr>
              <w:pStyle w:val="TAL"/>
            </w:pPr>
            <w:r w:rsidRPr="00090C64">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D12993">
            <w:pPr>
              <w:pStyle w:val="TAL"/>
            </w:pPr>
            <w:r w:rsidRPr="00090C64">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D12993">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D12993">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D12993">
            <w:pPr>
              <w:pStyle w:val="TAL"/>
            </w:pPr>
            <w:r w:rsidRPr="00090C64">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D12993">
            <w:pPr>
              <w:pStyle w:val="TAL"/>
            </w:pPr>
            <w:r w:rsidRPr="00090C64">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D12993">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D12993">
            <w:pPr>
              <w:pStyle w:val="TAL"/>
            </w:pPr>
            <w:r w:rsidRPr="00090C64">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D12993">
            <w:pPr>
              <w:pStyle w:val="TAL"/>
            </w:pPr>
            <w:r w:rsidRPr="00090C64">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D12993">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D12993">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D1299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D12993">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D1299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D1299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D1299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D1299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D1299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D1299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12993">
      <w:pPr>
        <w:rPr>
          <w:lang w:eastAsia="zh-CN"/>
        </w:rPr>
      </w:pPr>
    </w:p>
    <w:p w14:paraId="78491D3F" w14:textId="77777777" w:rsidR="00D57C09" w:rsidRPr="00090C64" w:rsidRDefault="00D57C09" w:rsidP="00D57C09">
      <w:pPr>
        <w:pStyle w:val="Heading1"/>
        <w:rPr>
          <w:lang w:eastAsia="zh-CN"/>
        </w:rPr>
      </w:pPr>
      <w:bookmarkStart w:id="2642" w:name="_Toc21124935"/>
      <w:bookmarkStart w:id="2643" w:name="_Toc29767925"/>
      <w:bookmarkStart w:id="2644" w:name="_Toc36044367"/>
      <w:bookmarkStart w:id="2645" w:name="_Toc37230272"/>
      <w:bookmarkStart w:id="2646" w:name="_Toc45907415"/>
      <w:bookmarkStart w:id="2647" w:name="_Toc53181520"/>
      <w:bookmarkStart w:id="2648" w:name="_Toc61117311"/>
      <w:bookmarkStart w:id="2649" w:name="_Toc67076400"/>
      <w:bookmarkStart w:id="2650" w:name="_Toc67076938"/>
      <w:bookmarkStart w:id="2651" w:name="_Toc74752820"/>
      <w:bookmarkStart w:id="2652" w:name="_Toc74753359"/>
      <w:bookmarkStart w:id="2653" w:name="_Toc74753897"/>
      <w:bookmarkStart w:id="2654" w:name="_Toc76507220"/>
      <w:bookmarkStart w:id="2655" w:name="_Toc83111371"/>
      <w:bookmarkStart w:id="2656" w:name="_Toc89877023"/>
      <w:bookmarkStart w:id="2657" w:name="_Toc98710558"/>
      <w:bookmarkStart w:id="2658" w:name="_Toc130919894"/>
      <w:bookmarkStart w:id="2659" w:name="_Toc137300440"/>
      <w:bookmarkStart w:id="2660" w:name="_Toc138888773"/>
      <w:bookmarkStart w:id="2661" w:name="_Toc145108782"/>
      <w:bookmarkStart w:id="2662" w:name="_Toc155259924"/>
      <w:bookmarkStart w:id="2663" w:name="_Toc219557421"/>
      <w:r w:rsidRPr="00090C64">
        <w:rPr>
          <w:lang w:eastAsia="zh-CN"/>
        </w:rPr>
        <w:t>6</w:t>
      </w:r>
      <w:r w:rsidRPr="00090C64">
        <w:rPr>
          <w:lang w:eastAsia="zh-CN"/>
        </w:rPr>
        <w:tab/>
        <w:t>Radiated transmitter characteristics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F3F2BF" w14:textId="77777777" w:rsidR="00D57C09" w:rsidRPr="00090C64" w:rsidRDefault="00D57C09" w:rsidP="00D57C09">
      <w:pPr>
        <w:pStyle w:val="Heading2"/>
        <w:rPr>
          <w:lang w:eastAsia="zh-CN"/>
        </w:rPr>
      </w:pPr>
      <w:bookmarkStart w:id="2664" w:name="_Toc21124936"/>
      <w:bookmarkStart w:id="2665" w:name="_Toc29767926"/>
      <w:bookmarkStart w:id="2666" w:name="_Toc36044368"/>
      <w:bookmarkStart w:id="2667" w:name="_Toc37230273"/>
      <w:bookmarkStart w:id="2668" w:name="_Toc45907416"/>
      <w:bookmarkStart w:id="2669" w:name="_Toc53181521"/>
      <w:bookmarkStart w:id="2670" w:name="_Toc61117312"/>
      <w:bookmarkStart w:id="2671" w:name="_Toc67076401"/>
      <w:bookmarkStart w:id="2672" w:name="_Toc67076939"/>
      <w:bookmarkStart w:id="2673" w:name="_Toc74752821"/>
      <w:bookmarkStart w:id="2674" w:name="_Toc74753360"/>
      <w:bookmarkStart w:id="2675" w:name="_Toc74753898"/>
      <w:bookmarkStart w:id="2676" w:name="_Toc76507221"/>
      <w:bookmarkStart w:id="2677" w:name="_Toc83111372"/>
      <w:bookmarkStart w:id="2678" w:name="_Toc89877024"/>
      <w:bookmarkStart w:id="2679" w:name="_Toc98710559"/>
      <w:bookmarkStart w:id="2680" w:name="_Toc130919895"/>
      <w:bookmarkStart w:id="2681" w:name="_Toc137300441"/>
      <w:bookmarkStart w:id="2682" w:name="_Toc138888774"/>
      <w:bookmarkStart w:id="2683" w:name="_Toc145108783"/>
      <w:bookmarkStart w:id="2684" w:name="_Toc155259925"/>
      <w:bookmarkStart w:id="2685" w:name="_Toc219557422"/>
      <w:r w:rsidRPr="00090C64">
        <w:rPr>
          <w:lang w:eastAsia="zh-CN"/>
        </w:rPr>
        <w:t>6.1</w:t>
      </w:r>
      <w:r w:rsidRPr="00090C64">
        <w:rPr>
          <w:lang w:eastAsia="zh-CN"/>
        </w:rPr>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4B462C6" w14:textId="2A3DE804" w:rsidR="00D57C09" w:rsidRPr="00090C64" w:rsidRDefault="00D57C09" w:rsidP="00D1299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1299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1299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D1299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1299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D12993">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830183458" r:id="rId32"/>
        </w:object>
      </w:r>
    </w:p>
    <w:p w14:paraId="64B557FB" w14:textId="77777777" w:rsidR="00D57C09" w:rsidRPr="00090C64" w:rsidRDefault="00D57C09" w:rsidP="00D1299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D1299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86" w:name="_Toc21124937"/>
      <w:bookmarkStart w:id="2687" w:name="_Toc29767927"/>
      <w:bookmarkStart w:id="2688" w:name="_Toc36044369"/>
      <w:bookmarkStart w:id="2689" w:name="_Toc37230274"/>
      <w:bookmarkStart w:id="2690" w:name="_Toc45907417"/>
      <w:bookmarkStart w:id="2691" w:name="_Toc53181522"/>
      <w:bookmarkStart w:id="2692" w:name="_Toc61117313"/>
      <w:bookmarkStart w:id="2693" w:name="_Toc67076402"/>
      <w:bookmarkStart w:id="2694" w:name="_Toc67076940"/>
      <w:bookmarkStart w:id="2695" w:name="_Toc74752822"/>
      <w:bookmarkStart w:id="2696" w:name="_Toc74753361"/>
      <w:bookmarkStart w:id="2697" w:name="_Toc74753899"/>
      <w:bookmarkStart w:id="2698" w:name="_Toc76507222"/>
      <w:bookmarkStart w:id="2699" w:name="_Toc83111373"/>
      <w:bookmarkStart w:id="2700" w:name="_Toc89877025"/>
      <w:bookmarkStart w:id="2701" w:name="_Toc98710560"/>
      <w:bookmarkStart w:id="2702" w:name="_Toc130919896"/>
      <w:bookmarkStart w:id="2703" w:name="_Toc137300442"/>
      <w:bookmarkStart w:id="2704" w:name="_Toc138888775"/>
      <w:bookmarkStart w:id="2705" w:name="_Toc145108784"/>
      <w:bookmarkStart w:id="2706" w:name="_Toc155259926"/>
      <w:bookmarkStart w:id="2707" w:name="_Toc219557423"/>
      <w:r w:rsidRPr="00090C64">
        <w:rPr>
          <w:lang w:eastAsia="zh-CN"/>
        </w:rPr>
        <w:t>6.2</w:t>
      </w:r>
      <w:r w:rsidRPr="00090C64">
        <w:rPr>
          <w:lang w:eastAsia="zh-CN"/>
        </w:rPr>
        <w:tab/>
        <w:t>Radiated Transmit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6F46D24" w14:textId="77777777" w:rsidR="00D57C09" w:rsidRPr="00090C64" w:rsidRDefault="00D57C09" w:rsidP="00D57C09">
      <w:pPr>
        <w:pStyle w:val="Heading3"/>
        <w:rPr>
          <w:lang w:eastAsia="sv-SE"/>
        </w:rPr>
      </w:pPr>
      <w:bookmarkStart w:id="2708" w:name="_Toc21124938"/>
      <w:bookmarkStart w:id="2709" w:name="_Toc29767928"/>
      <w:bookmarkStart w:id="2710" w:name="_Toc36044370"/>
      <w:bookmarkStart w:id="2711" w:name="_Toc37230275"/>
      <w:bookmarkStart w:id="2712" w:name="_Toc45907418"/>
      <w:bookmarkStart w:id="2713" w:name="_Toc53181523"/>
      <w:bookmarkStart w:id="2714" w:name="_Toc61117314"/>
      <w:bookmarkStart w:id="2715" w:name="_Toc67076403"/>
      <w:bookmarkStart w:id="2716" w:name="_Toc67076941"/>
      <w:bookmarkStart w:id="2717" w:name="_Toc74752823"/>
      <w:bookmarkStart w:id="2718" w:name="_Toc74753362"/>
      <w:bookmarkStart w:id="2719" w:name="_Toc74753900"/>
      <w:bookmarkStart w:id="2720" w:name="_Toc76507223"/>
      <w:bookmarkStart w:id="2721" w:name="_Toc83111374"/>
      <w:bookmarkStart w:id="2722" w:name="_Toc89877026"/>
      <w:bookmarkStart w:id="2723" w:name="_Toc98710561"/>
      <w:bookmarkStart w:id="2724" w:name="_Toc130919897"/>
      <w:bookmarkStart w:id="2725" w:name="_Toc137300443"/>
      <w:bookmarkStart w:id="2726" w:name="_Toc138888776"/>
      <w:bookmarkStart w:id="2727" w:name="_Toc145108785"/>
      <w:bookmarkStart w:id="2728" w:name="_Toc155259927"/>
      <w:bookmarkStart w:id="2729" w:name="_Toc219557424"/>
      <w:r w:rsidRPr="00090C64">
        <w:rPr>
          <w:lang w:eastAsia="sv-SE"/>
        </w:rPr>
        <w:t>6.2.1</w:t>
      </w:r>
      <w:r w:rsidRPr="00090C64">
        <w:rPr>
          <w:lang w:eastAsia="sv-SE"/>
        </w:rPr>
        <w:tab/>
        <w:t>Definition and applicability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DC1AAAC" w14:textId="68E84E4E" w:rsidR="004572F9" w:rsidRPr="004572F9" w:rsidRDefault="004572F9" w:rsidP="00D1299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1299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1299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12993">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12993">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D1299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D1299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D1299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D1299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1299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0" w:name="_Toc21124939"/>
      <w:bookmarkStart w:id="2731" w:name="_Toc29767929"/>
      <w:bookmarkStart w:id="2732" w:name="_Toc36044371"/>
      <w:bookmarkStart w:id="2733" w:name="_Toc37230276"/>
      <w:bookmarkStart w:id="2734" w:name="_Toc45907419"/>
      <w:bookmarkStart w:id="2735" w:name="_Toc53181524"/>
      <w:bookmarkStart w:id="2736" w:name="_Toc61117315"/>
      <w:bookmarkStart w:id="2737" w:name="_Toc67076404"/>
      <w:bookmarkStart w:id="2738" w:name="_Toc67076942"/>
      <w:bookmarkStart w:id="2739" w:name="_Toc74752824"/>
      <w:bookmarkStart w:id="2740" w:name="_Toc74753363"/>
      <w:bookmarkStart w:id="2741" w:name="_Toc74753901"/>
      <w:bookmarkStart w:id="2742" w:name="_Toc76507224"/>
      <w:bookmarkStart w:id="2743" w:name="_Toc83111375"/>
      <w:bookmarkStart w:id="2744" w:name="_Toc89877027"/>
      <w:bookmarkStart w:id="2745" w:name="_Toc98710562"/>
      <w:bookmarkStart w:id="2746" w:name="_Toc130919898"/>
      <w:bookmarkStart w:id="2747" w:name="_Toc137300444"/>
      <w:bookmarkStart w:id="2748" w:name="_Toc138888777"/>
      <w:bookmarkStart w:id="2749" w:name="_Toc145108786"/>
      <w:bookmarkStart w:id="2750" w:name="_Toc155259928"/>
      <w:bookmarkStart w:id="2751" w:name="_Toc219557425"/>
      <w:r w:rsidRPr="00090C64">
        <w:rPr>
          <w:lang w:eastAsia="sv-SE"/>
        </w:rPr>
        <w:t>6.2.2</w:t>
      </w:r>
      <w:r w:rsidRPr="00090C6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9136D4" w14:textId="080709A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2" w:name="_Toc21124940"/>
      <w:bookmarkStart w:id="2753" w:name="_Toc29767930"/>
      <w:bookmarkStart w:id="2754" w:name="_Toc36044372"/>
      <w:bookmarkStart w:id="2755" w:name="_Toc37230277"/>
      <w:bookmarkStart w:id="2756" w:name="_Toc45907420"/>
      <w:bookmarkStart w:id="2757" w:name="_Toc53181525"/>
      <w:bookmarkStart w:id="2758" w:name="_Toc61117316"/>
      <w:bookmarkStart w:id="2759" w:name="_Toc67076405"/>
      <w:bookmarkStart w:id="2760" w:name="_Toc67076943"/>
      <w:bookmarkStart w:id="2761" w:name="_Toc74752825"/>
      <w:bookmarkStart w:id="2762" w:name="_Toc74753364"/>
      <w:bookmarkStart w:id="2763" w:name="_Toc74753902"/>
      <w:bookmarkStart w:id="2764" w:name="_Toc76507225"/>
      <w:bookmarkStart w:id="2765" w:name="_Toc83111376"/>
      <w:bookmarkStart w:id="2766" w:name="_Toc89877028"/>
      <w:bookmarkStart w:id="2767" w:name="_Toc98710563"/>
      <w:bookmarkStart w:id="2768" w:name="_Toc130919899"/>
      <w:bookmarkStart w:id="2769" w:name="_Toc137300445"/>
      <w:bookmarkStart w:id="2770" w:name="_Toc138888778"/>
      <w:bookmarkStart w:id="2771" w:name="_Toc145108787"/>
      <w:bookmarkStart w:id="2772" w:name="_Toc155259929"/>
      <w:bookmarkStart w:id="2773" w:name="_Toc219557426"/>
      <w:r w:rsidRPr="00090C64">
        <w:rPr>
          <w:lang w:eastAsia="sv-SE"/>
        </w:rPr>
        <w:t>6.2.3</w:t>
      </w:r>
      <w:r w:rsidRPr="00090C64">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34465DA" w14:textId="77777777" w:rsidR="00D57C09" w:rsidRPr="00090C64" w:rsidRDefault="00D57C09" w:rsidP="00D1299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4" w:name="_Toc21124941"/>
      <w:bookmarkStart w:id="2775" w:name="_Toc29767931"/>
      <w:bookmarkStart w:id="2776" w:name="_Toc36044373"/>
      <w:bookmarkStart w:id="2777" w:name="_Toc37230278"/>
      <w:bookmarkStart w:id="2778" w:name="_Toc45907421"/>
      <w:bookmarkStart w:id="2779" w:name="_Toc53181526"/>
      <w:bookmarkStart w:id="2780" w:name="_Toc61117317"/>
      <w:bookmarkStart w:id="2781" w:name="_Toc67076406"/>
      <w:bookmarkStart w:id="2782" w:name="_Toc67076944"/>
      <w:bookmarkStart w:id="2783" w:name="_Toc74752826"/>
      <w:bookmarkStart w:id="2784" w:name="_Toc74753365"/>
      <w:bookmarkStart w:id="2785" w:name="_Toc74753903"/>
      <w:bookmarkStart w:id="2786" w:name="_Toc76507226"/>
      <w:bookmarkStart w:id="2787" w:name="_Toc83111377"/>
      <w:bookmarkStart w:id="2788" w:name="_Toc89877029"/>
      <w:bookmarkStart w:id="2789" w:name="_Toc98710564"/>
      <w:bookmarkStart w:id="2790" w:name="_Toc130919900"/>
      <w:bookmarkStart w:id="2791" w:name="_Toc137300446"/>
      <w:bookmarkStart w:id="2792" w:name="_Toc138888779"/>
      <w:bookmarkStart w:id="2793" w:name="_Toc145108788"/>
      <w:bookmarkStart w:id="2794" w:name="_Toc155259930"/>
      <w:bookmarkStart w:id="2795" w:name="_Toc219557427"/>
      <w:r w:rsidRPr="00090C64">
        <w:rPr>
          <w:lang w:eastAsia="sv-SE"/>
        </w:rPr>
        <w:t>6.</w:t>
      </w:r>
      <w:r w:rsidRPr="00090C64">
        <w:rPr>
          <w:lang w:eastAsia="zh-CN"/>
        </w:rPr>
        <w:t>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38ECBFD" w14:textId="77777777" w:rsidR="00D57C09" w:rsidRPr="00090C64" w:rsidRDefault="00D57C09" w:rsidP="00D57C09">
      <w:pPr>
        <w:pStyle w:val="Heading4"/>
        <w:rPr>
          <w:lang w:eastAsia="sv-SE"/>
        </w:rPr>
      </w:pPr>
      <w:bookmarkStart w:id="2796" w:name="_Toc21124942"/>
      <w:bookmarkStart w:id="2797" w:name="_Toc29767932"/>
      <w:bookmarkStart w:id="2798" w:name="_Toc36044374"/>
      <w:bookmarkStart w:id="2799" w:name="_Toc37230279"/>
      <w:bookmarkStart w:id="2800" w:name="_Toc45907422"/>
      <w:bookmarkStart w:id="2801" w:name="_Toc53181527"/>
      <w:bookmarkStart w:id="2802" w:name="_Toc61117318"/>
      <w:bookmarkStart w:id="2803" w:name="_Toc67076407"/>
      <w:bookmarkStart w:id="2804" w:name="_Toc67076945"/>
      <w:bookmarkStart w:id="2805" w:name="_Toc74752827"/>
      <w:bookmarkStart w:id="2806" w:name="_Toc74753366"/>
      <w:bookmarkStart w:id="2807" w:name="_Toc74753904"/>
      <w:bookmarkStart w:id="2808" w:name="_Toc76507227"/>
      <w:bookmarkStart w:id="2809" w:name="_Toc83111378"/>
      <w:bookmarkStart w:id="2810" w:name="_Toc89877030"/>
      <w:bookmarkStart w:id="2811" w:name="_Toc98710565"/>
      <w:bookmarkStart w:id="2812" w:name="_Toc130919901"/>
      <w:bookmarkStart w:id="2813" w:name="_Toc137300447"/>
      <w:bookmarkStart w:id="2814" w:name="_Toc138888780"/>
      <w:bookmarkStart w:id="2815" w:name="_Toc145108789"/>
      <w:bookmarkStart w:id="2816" w:name="_Toc155259931"/>
      <w:bookmarkStart w:id="2817" w:name="_Toc219557428"/>
      <w:r w:rsidRPr="00090C64">
        <w:rPr>
          <w:lang w:eastAsia="sv-SE"/>
        </w:rPr>
        <w:t>6.2.4.1</w:t>
      </w:r>
      <w:r w:rsidRPr="00090C64">
        <w:rPr>
          <w:lang w:eastAsia="sv-SE"/>
        </w:rPr>
        <w:tab/>
        <w:t>Initial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0B888B5" w14:textId="77777777" w:rsidR="004572F9" w:rsidRDefault="00D57C09" w:rsidP="00D12993">
      <w:r w:rsidRPr="00090C64">
        <w:t xml:space="preserve">Test environment: </w:t>
      </w:r>
    </w:p>
    <w:p w14:paraId="28348693" w14:textId="6B00183B" w:rsidR="00D57C09" w:rsidRDefault="004572F9" w:rsidP="00D12993">
      <w:pPr>
        <w:pStyle w:val="B10"/>
      </w:pPr>
      <w:r>
        <w:t>-</w:t>
      </w:r>
      <w:r>
        <w:tab/>
      </w:r>
      <w:r w:rsidR="00D57C09" w:rsidRPr="00090C64">
        <w:t>Normal; see annex G.2.</w:t>
      </w:r>
    </w:p>
    <w:p w14:paraId="7DAE7B41" w14:textId="5F8B5743" w:rsidR="004572F9" w:rsidRPr="00090C64" w:rsidRDefault="004572F9" w:rsidP="00D12993">
      <w:pPr>
        <w:pStyle w:val="B10"/>
      </w:pPr>
      <w:r>
        <w:t>-</w:t>
      </w:r>
      <w:r>
        <w:tab/>
        <w:t>Extreme (applies only to OTA AAS BS), see annexes G.3 and G.5.</w:t>
      </w:r>
    </w:p>
    <w:p w14:paraId="021B6AD5" w14:textId="7E23334D"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12993">
      <w:r w:rsidRPr="00090C64">
        <w:t xml:space="preserve">Directions to be tested: </w:t>
      </w:r>
    </w:p>
    <w:p w14:paraId="5A97B7B2" w14:textId="1DDC4B20" w:rsidR="004572F9" w:rsidRDefault="004572F9" w:rsidP="00D12993">
      <w:pPr>
        <w:pStyle w:val="B10"/>
      </w:pPr>
      <w:r>
        <w:t>-</w:t>
      </w:r>
      <w:r>
        <w:tab/>
      </w:r>
      <w:r w:rsidR="00D57C09" w:rsidRPr="00090C64">
        <w:t xml:space="preserve">The reference beam direction pair </w:t>
      </w:r>
      <w:r w:rsidRPr="00B20AE8">
        <w:t>(D9.7)</w:t>
      </w:r>
    </w:p>
    <w:p w14:paraId="11CDC3B2" w14:textId="173C3359" w:rsidR="00D57C09" w:rsidRPr="00090C64" w:rsidRDefault="004572F9" w:rsidP="00D12993">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D12993">
      <w:r w:rsidRPr="006F0B54">
        <w:t>Beams to be tested:</w:t>
      </w:r>
    </w:p>
    <w:p w14:paraId="6898C7F4" w14:textId="37652F1B" w:rsidR="00B53E0B" w:rsidRPr="00A762B2" w:rsidRDefault="00B53E0B" w:rsidP="00D12993">
      <w:pPr>
        <w:pStyle w:val="B10"/>
      </w:pPr>
      <w:r>
        <w:t>-</w:t>
      </w:r>
      <w:r>
        <w:tab/>
      </w:r>
      <w:r w:rsidRPr="00A762B2">
        <w:t>the beam with the highest rated beam EIRP (D9.10); or</w:t>
      </w:r>
    </w:p>
    <w:p w14:paraId="483BCAD6" w14:textId="617C1648" w:rsidR="00B53E0B" w:rsidRPr="00A762B2" w:rsidRDefault="00B53E0B" w:rsidP="00D12993">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D1299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D12993"/>
    <w:p w14:paraId="344FCD48" w14:textId="5485673A" w:rsidR="00D57C09" w:rsidRDefault="00D57C09" w:rsidP="00D12993">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D12993"/>
    <w:p w14:paraId="7483114E" w14:textId="77777777" w:rsidR="00D57C09" w:rsidRPr="00090C64" w:rsidRDefault="00D57C09" w:rsidP="00D57C09">
      <w:pPr>
        <w:pStyle w:val="Heading4"/>
        <w:rPr>
          <w:lang w:eastAsia="sv-SE"/>
        </w:rPr>
      </w:pPr>
      <w:bookmarkStart w:id="2818" w:name="_Toc21124943"/>
      <w:bookmarkStart w:id="2819" w:name="_Toc29767933"/>
      <w:bookmarkStart w:id="2820" w:name="_Toc36044375"/>
      <w:bookmarkStart w:id="2821" w:name="_Toc37230280"/>
      <w:bookmarkStart w:id="2822" w:name="_Toc45907423"/>
      <w:bookmarkStart w:id="2823" w:name="_Toc53181528"/>
      <w:bookmarkStart w:id="2824" w:name="_Toc61117319"/>
      <w:bookmarkStart w:id="2825" w:name="_Toc67076408"/>
      <w:bookmarkStart w:id="2826" w:name="_Toc67076946"/>
      <w:bookmarkStart w:id="2827" w:name="_Toc74752828"/>
      <w:bookmarkStart w:id="2828" w:name="_Toc74753367"/>
      <w:bookmarkStart w:id="2829" w:name="_Toc74753905"/>
      <w:bookmarkStart w:id="2830" w:name="_Toc76507228"/>
      <w:bookmarkStart w:id="2831" w:name="_Toc83111379"/>
      <w:bookmarkStart w:id="2832" w:name="_Toc89877031"/>
      <w:bookmarkStart w:id="2833" w:name="_Toc98710566"/>
      <w:bookmarkStart w:id="2834" w:name="_Toc130919902"/>
      <w:bookmarkStart w:id="2835" w:name="_Toc137300448"/>
      <w:bookmarkStart w:id="2836" w:name="_Toc138888781"/>
      <w:bookmarkStart w:id="2837" w:name="_Toc145108790"/>
      <w:bookmarkStart w:id="2838" w:name="_Toc155259932"/>
      <w:bookmarkStart w:id="2839" w:name="_Toc219557429"/>
      <w:r w:rsidRPr="00090C64">
        <w:rPr>
          <w:lang w:eastAsia="sv-SE"/>
        </w:rPr>
        <w:t>6.2.4.2</w:t>
      </w:r>
      <w:r w:rsidRPr="00090C64">
        <w:rPr>
          <w:lang w:eastAsia="sv-SE"/>
        </w:rPr>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BC87B" w14:textId="77777777" w:rsidR="00D57C09" w:rsidRPr="00090C64" w:rsidRDefault="00D57C09" w:rsidP="00D12993">
      <w:pPr>
        <w:pStyle w:val="B10"/>
      </w:pPr>
      <w:r w:rsidRPr="00090C64">
        <w:t>1)</w:t>
      </w:r>
      <w:r w:rsidRPr="00090C64">
        <w:tab/>
        <w:t>Place the AAS BS at the positioner.</w:t>
      </w:r>
    </w:p>
    <w:p w14:paraId="07870D4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1299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1299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1299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D1299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0" w:name="_Toc21124944"/>
      <w:bookmarkStart w:id="2841" w:name="_Toc29767934"/>
      <w:bookmarkStart w:id="2842" w:name="_Toc36044376"/>
      <w:bookmarkStart w:id="2843" w:name="_Toc37230281"/>
      <w:bookmarkStart w:id="2844" w:name="_Toc45907424"/>
      <w:bookmarkStart w:id="2845" w:name="_Toc53181529"/>
      <w:bookmarkStart w:id="2846" w:name="_Toc61117320"/>
      <w:bookmarkStart w:id="2847" w:name="_Toc67076409"/>
      <w:bookmarkStart w:id="2848" w:name="_Toc67076947"/>
      <w:bookmarkStart w:id="2849" w:name="_Toc74752829"/>
      <w:bookmarkStart w:id="2850" w:name="_Toc74753368"/>
      <w:bookmarkStart w:id="2851" w:name="_Toc74753906"/>
      <w:bookmarkStart w:id="2852" w:name="_Toc76507229"/>
      <w:bookmarkStart w:id="2853" w:name="_Toc83111380"/>
      <w:bookmarkStart w:id="2854" w:name="_Toc89877032"/>
      <w:bookmarkStart w:id="2855" w:name="_Toc98710567"/>
      <w:bookmarkStart w:id="2856" w:name="_Toc130919903"/>
      <w:bookmarkStart w:id="2857" w:name="_Toc137300449"/>
      <w:bookmarkStart w:id="2858" w:name="_Toc138888782"/>
      <w:bookmarkStart w:id="2859" w:name="_Toc145108791"/>
      <w:bookmarkStart w:id="2860" w:name="_Toc155259933"/>
      <w:bookmarkStart w:id="2861" w:name="_Toc219557430"/>
      <w:r w:rsidRPr="00090C64">
        <w:rPr>
          <w:lang w:eastAsia="sv-SE"/>
        </w:rPr>
        <w:t>6.</w:t>
      </w:r>
      <w:r w:rsidRPr="00090C64">
        <w:rPr>
          <w:lang w:eastAsia="zh-CN"/>
        </w:rPr>
        <w:t>2</w:t>
      </w:r>
      <w:r w:rsidRPr="00090C64">
        <w:rPr>
          <w:lang w:eastAsia="sv-SE"/>
        </w:rPr>
        <w:t>.5</w:t>
      </w:r>
      <w:r w:rsidRPr="00090C64">
        <w:rPr>
          <w:lang w:eastAsia="sv-SE"/>
        </w:rP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FE38606" w14:textId="15B29A61" w:rsidR="00D57C09" w:rsidRPr="00090C64" w:rsidRDefault="00D57C09" w:rsidP="00D1299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1299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D1299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1299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1299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2" w:name="_Toc21124945"/>
      <w:bookmarkStart w:id="2863" w:name="_Toc29767935"/>
      <w:bookmarkStart w:id="2864" w:name="_Toc36044377"/>
      <w:bookmarkStart w:id="2865" w:name="_Toc37230282"/>
      <w:bookmarkStart w:id="2866" w:name="_Toc45907425"/>
      <w:bookmarkStart w:id="2867" w:name="_Toc53181530"/>
      <w:bookmarkStart w:id="2868" w:name="_Toc61117321"/>
      <w:bookmarkStart w:id="2869" w:name="_Toc67076410"/>
      <w:bookmarkStart w:id="2870" w:name="_Toc67076948"/>
      <w:bookmarkStart w:id="2871" w:name="_Toc74752830"/>
      <w:bookmarkStart w:id="2872" w:name="_Toc74753369"/>
      <w:bookmarkStart w:id="2873" w:name="_Toc74753907"/>
      <w:bookmarkStart w:id="2874" w:name="_Toc76507230"/>
      <w:bookmarkStart w:id="2875" w:name="_Toc83111381"/>
      <w:bookmarkStart w:id="2876" w:name="_Toc89877033"/>
      <w:bookmarkStart w:id="2877" w:name="_Toc98710568"/>
      <w:bookmarkStart w:id="2878" w:name="_Toc130919904"/>
      <w:bookmarkStart w:id="2879" w:name="_Toc137300450"/>
      <w:bookmarkStart w:id="2880" w:name="_Toc138888783"/>
      <w:bookmarkStart w:id="2881" w:name="_Toc145108792"/>
      <w:bookmarkStart w:id="2882" w:name="_Toc155259934"/>
      <w:bookmarkStart w:id="2883" w:name="_Toc219557431"/>
      <w:r w:rsidRPr="00090C64">
        <w:t>6.3</w:t>
      </w:r>
      <w:r w:rsidRPr="00090C64">
        <w:tab/>
        <w:t>OTA 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A1AD85B" w14:textId="77777777" w:rsidR="00D57C09" w:rsidRPr="00090C64" w:rsidRDefault="00D57C09" w:rsidP="00D57C09">
      <w:pPr>
        <w:pStyle w:val="Heading3"/>
      </w:pPr>
      <w:bookmarkStart w:id="2884" w:name="_Toc21124946"/>
      <w:bookmarkStart w:id="2885" w:name="_Toc29767936"/>
      <w:bookmarkStart w:id="2886" w:name="_Toc36044378"/>
      <w:bookmarkStart w:id="2887" w:name="_Toc37230283"/>
      <w:bookmarkStart w:id="2888" w:name="_Toc45907426"/>
      <w:bookmarkStart w:id="2889" w:name="_Toc53181531"/>
      <w:bookmarkStart w:id="2890" w:name="_Toc61117322"/>
      <w:bookmarkStart w:id="2891" w:name="_Toc67076411"/>
      <w:bookmarkStart w:id="2892" w:name="_Toc67076949"/>
      <w:bookmarkStart w:id="2893" w:name="_Toc74752831"/>
      <w:bookmarkStart w:id="2894" w:name="_Toc74753370"/>
      <w:bookmarkStart w:id="2895" w:name="_Toc74753908"/>
      <w:bookmarkStart w:id="2896" w:name="_Toc76507231"/>
      <w:bookmarkStart w:id="2897" w:name="_Toc83111382"/>
      <w:bookmarkStart w:id="2898" w:name="_Toc89877034"/>
      <w:bookmarkStart w:id="2899" w:name="_Toc98710569"/>
      <w:bookmarkStart w:id="2900" w:name="_Toc130919905"/>
      <w:bookmarkStart w:id="2901" w:name="_Toc137300451"/>
      <w:bookmarkStart w:id="2902" w:name="_Toc138888784"/>
      <w:bookmarkStart w:id="2903" w:name="_Toc145108793"/>
      <w:bookmarkStart w:id="2904" w:name="_Toc155259935"/>
      <w:bookmarkStart w:id="2905" w:name="_Toc219557432"/>
      <w:r w:rsidRPr="00090C64">
        <w:t>6.3.1</w:t>
      </w:r>
      <w:r w:rsidRPr="00090C64">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2EACC21" w14:textId="77777777" w:rsidR="00D57C09" w:rsidRPr="00090C64" w:rsidRDefault="00D57C09" w:rsidP="00D1299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06" w:name="_Toc21124947"/>
      <w:bookmarkStart w:id="2907" w:name="_Toc29767937"/>
      <w:bookmarkStart w:id="2908" w:name="_Toc36044379"/>
      <w:bookmarkStart w:id="2909" w:name="_Toc37230284"/>
      <w:bookmarkStart w:id="2910" w:name="_Toc45907427"/>
      <w:bookmarkStart w:id="2911" w:name="_Toc53181532"/>
      <w:bookmarkStart w:id="2912" w:name="_Toc61117323"/>
      <w:bookmarkStart w:id="2913" w:name="_Toc67076412"/>
      <w:bookmarkStart w:id="2914" w:name="_Toc67076950"/>
      <w:bookmarkStart w:id="2915" w:name="_Toc74752832"/>
      <w:bookmarkStart w:id="2916" w:name="_Toc74753371"/>
      <w:bookmarkStart w:id="2917" w:name="_Toc74753909"/>
      <w:bookmarkStart w:id="2918" w:name="_Toc76507232"/>
      <w:bookmarkStart w:id="2919" w:name="_Toc83111383"/>
      <w:bookmarkStart w:id="2920" w:name="_Toc89877035"/>
      <w:bookmarkStart w:id="2921" w:name="_Toc98710570"/>
      <w:bookmarkStart w:id="2922" w:name="_Toc130919906"/>
      <w:bookmarkStart w:id="2923" w:name="_Toc137300452"/>
      <w:bookmarkStart w:id="2924" w:name="_Toc138888785"/>
      <w:bookmarkStart w:id="2925" w:name="_Toc145108794"/>
      <w:bookmarkStart w:id="2926" w:name="_Toc155259936"/>
      <w:bookmarkStart w:id="2927" w:name="_Toc219557433"/>
      <w:r w:rsidRPr="00090C64">
        <w:t>6.3.2</w:t>
      </w:r>
      <w:r w:rsidRPr="00090C64">
        <w:tab/>
        <w:t>OTA Maximum output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94D2DAF" w14:textId="77777777" w:rsidR="00D57C09" w:rsidRPr="00090C64" w:rsidRDefault="00D57C09" w:rsidP="00D57C09">
      <w:pPr>
        <w:pStyle w:val="Heading4"/>
        <w:rPr>
          <w:lang w:eastAsia="sv-SE"/>
        </w:rPr>
      </w:pPr>
      <w:bookmarkStart w:id="2928" w:name="_Toc21124948"/>
      <w:bookmarkStart w:id="2929" w:name="_Toc29767938"/>
      <w:bookmarkStart w:id="2930" w:name="_Toc36044380"/>
      <w:bookmarkStart w:id="2931" w:name="_Toc37230285"/>
      <w:bookmarkStart w:id="2932" w:name="_Toc45907428"/>
      <w:bookmarkStart w:id="2933" w:name="_Toc53181533"/>
      <w:bookmarkStart w:id="2934" w:name="_Toc61117324"/>
      <w:bookmarkStart w:id="2935" w:name="_Toc67076413"/>
      <w:bookmarkStart w:id="2936" w:name="_Toc67076951"/>
      <w:bookmarkStart w:id="2937" w:name="_Toc74752833"/>
      <w:bookmarkStart w:id="2938" w:name="_Toc74753372"/>
      <w:bookmarkStart w:id="2939" w:name="_Toc74753910"/>
      <w:bookmarkStart w:id="2940" w:name="_Toc76507233"/>
      <w:bookmarkStart w:id="2941" w:name="_Toc83111384"/>
      <w:bookmarkStart w:id="2942" w:name="_Toc89877036"/>
      <w:bookmarkStart w:id="2943" w:name="_Toc98710571"/>
      <w:bookmarkStart w:id="2944" w:name="_Toc130919907"/>
      <w:bookmarkStart w:id="2945" w:name="_Toc137300453"/>
      <w:bookmarkStart w:id="2946" w:name="_Toc138888786"/>
      <w:bookmarkStart w:id="2947" w:name="_Toc145108795"/>
      <w:bookmarkStart w:id="2948" w:name="_Toc155259937"/>
      <w:bookmarkStart w:id="2949" w:name="_Toc219557434"/>
      <w:r w:rsidRPr="00090C64">
        <w:rPr>
          <w:lang w:eastAsia="sv-SE"/>
        </w:rPr>
        <w:t>6.3.2.1</w:t>
      </w:r>
      <w:r w:rsidRPr="00090C64">
        <w:rPr>
          <w:lang w:eastAsia="sv-SE"/>
        </w:rPr>
        <w:tab/>
        <w:t>Definition and applicability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0DE88F7" w14:textId="77777777" w:rsidR="00D57C09" w:rsidRPr="00090C64" w:rsidRDefault="00D57C09" w:rsidP="00D1299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12993">
      <w:pPr>
        <w:pStyle w:val="TH"/>
      </w:pPr>
      <w:r w:rsidRPr="00090C64">
        <w:t>Table 6.3</w:t>
      </w:r>
      <w:r w:rsidRPr="00090C64">
        <w:rPr>
          <w:lang w:eastAsia="zh-CN"/>
        </w:rPr>
        <w:t>.2.1-1</w:t>
      </w:r>
      <w:r w:rsidRPr="00090C64">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D12993">
            <w:pPr>
              <w:pStyle w:val="TAH"/>
            </w:pPr>
            <w:r w:rsidRPr="00090C64">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D12993">
            <w:pPr>
              <w:pStyle w:val="TAH"/>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D1299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D1299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D1299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12993"/>
    <w:p w14:paraId="33931755" w14:textId="77777777" w:rsidR="00D57C09" w:rsidRPr="00090C64" w:rsidRDefault="00D57C09" w:rsidP="00D12993">
      <w:pPr>
        <w:pStyle w:val="TH"/>
      </w:pPr>
      <w:r w:rsidRPr="00090C64">
        <w:t>Table 6.3</w:t>
      </w:r>
      <w:r w:rsidRPr="00090C64">
        <w:rPr>
          <w:lang w:eastAsia="zh-CN"/>
        </w:rPr>
        <w:t>.2.1-2</w:t>
      </w:r>
      <w:r w:rsidRPr="00090C64">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D12993">
            <w:pPr>
              <w:pStyle w:val="TAH"/>
            </w:pPr>
            <w:r w:rsidRPr="00090C64">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D12993">
            <w:pPr>
              <w:pStyle w:val="TAH"/>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D1299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D1299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D1299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12993">
      <w:pPr>
        <w:rPr>
          <w:lang w:eastAsia="sv-SE"/>
        </w:rPr>
      </w:pPr>
    </w:p>
    <w:p w14:paraId="1E884E51" w14:textId="77777777" w:rsidR="00D57C09" w:rsidRPr="00090C64" w:rsidRDefault="00D57C09" w:rsidP="00D57C09">
      <w:pPr>
        <w:pStyle w:val="Heading4"/>
        <w:rPr>
          <w:lang w:eastAsia="sv-SE"/>
        </w:rPr>
      </w:pPr>
      <w:bookmarkStart w:id="2950" w:name="_Toc21124949"/>
      <w:bookmarkStart w:id="2951" w:name="_Toc29767939"/>
      <w:bookmarkStart w:id="2952" w:name="_Toc36044381"/>
      <w:bookmarkStart w:id="2953" w:name="_Toc37230286"/>
      <w:bookmarkStart w:id="2954" w:name="_Toc45907429"/>
      <w:bookmarkStart w:id="2955" w:name="_Toc53181534"/>
      <w:bookmarkStart w:id="2956" w:name="_Toc61117325"/>
      <w:bookmarkStart w:id="2957" w:name="_Toc67076414"/>
      <w:bookmarkStart w:id="2958" w:name="_Toc67076952"/>
      <w:bookmarkStart w:id="2959" w:name="_Toc74752834"/>
      <w:bookmarkStart w:id="2960" w:name="_Toc74753373"/>
      <w:bookmarkStart w:id="2961" w:name="_Toc74753911"/>
      <w:bookmarkStart w:id="2962" w:name="_Toc76507234"/>
      <w:bookmarkStart w:id="2963" w:name="_Toc83111385"/>
      <w:bookmarkStart w:id="2964" w:name="_Toc89877037"/>
      <w:bookmarkStart w:id="2965" w:name="_Toc98710572"/>
      <w:bookmarkStart w:id="2966" w:name="_Toc130919908"/>
      <w:bookmarkStart w:id="2967" w:name="_Toc137300454"/>
      <w:bookmarkStart w:id="2968" w:name="_Toc138888787"/>
      <w:bookmarkStart w:id="2969" w:name="_Toc145108796"/>
      <w:bookmarkStart w:id="2970" w:name="_Toc155259938"/>
      <w:bookmarkStart w:id="2971" w:name="_Toc219557435"/>
      <w:r w:rsidRPr="00090C64">
        <w:rPr>
          <w:lang w:eastAsia="sv-SE"/>
        </w:rPr>
        <w:t>6.3.2.2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6E3140FB" w14:textId="2283D5A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2" w:name="_Toc21124950"/>
      <w:bookmarkStart w:id="2973" w:name="_Toc29767940"/>
      <w:bookmarkStart w:id="2974" w:name="_Toc36044382"/>
      <w:bookmarkStart w:id="2975" w:name="_Toc37230287"/>
      <w:bookmarkStart w:id="2976" w:name="_Toc45907430"/>
      <w:bookmarkStart w:id="2977" w:name="_Toc53181535"/>
      <w:bookmarkStart w:id="2978" w:name="_Toc61117326"/>
      <w:bookmarkStart w:id="2979" w:name="_Toc67076415"/>
      <w:bookmarkStart w:id="2980" w:name="_Toc67076953"/>
      <w:bookmarkStart w:id="2981" w:name="_Toc74752835"/>
      <w:bookmarkStart w:id="2982" w:name="_Toc74753374"/>
      <w:bookmarkStart w:id="2983" w:name="_Toc74753912"/>
      <w:bookmarkStart w:id="2984" w:name="_Toc76507235"/>
      <w:bookmarkStart w:id="2985" w:name="_Toc83111386"/>
      <w:bookmarkStart w:id="2986" w:name="_Toc89877038"/>
      <w:bookmarkStart w:id="2987" w:name="_Toc98710573"/>
      <w:bookmarkStart w:id="2988" w:name="_Toc130919909"/>
      <w:bookmarkStart w:id="2989" w:name="_Toc137300455"/>
      <w:bookmarkStart w:id="2990" w:name="_Toc138888788"/>
      <w:bookmarkStart w:id="2991" w:name="_Toc145108797"/>
      <w:bookmarkStart w:id="2992" w:name="_Toc155259939"/>
      <w:bookmarkStart w:id="2993" w:name="_Toc219557436"/>
      <w:r w:rsidRPr="00090C64">
        <w:rPr>
          <w:lang w:eastAsia="sv-SE"/>
        </w:rPr>
        <w:t>6.3.2.3</w:t>
      </w:r>
      <w:r w:rsidRPr="00090C64">
        <w:rPr>
          <w:lang w:eastAsia="sv-SE"/>
        </w:rPr>
        <w:tab/>
        <w:t>Test purpose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4DC12D4" w14:textId="7AF824A6" w:rsidR="00D57C09" w:rsidRPr="00090C64" w:rsidRDefault="00D57C09" w:rsidP="00D1299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4" w:name="_Toc21124951"/>
      <w:bookmarkStart w:id="2995" w:name="_Toc29767941"/>
      <w:bookmarkStart w:id="2996" w:name="_Toc36044383"/>
      <w:bookmarkStart w:id="2997" w:name="_Toc37230288"/>
      <w:bookmarkStart w:id="2998" w:name="_Toc45907431"/>
      <w:bookmarkStart w:id="2999" w:name="_Toc53181536"/>
      <w:bookmarkStart w:id="3000" w:name="_Toc61117327"/>
      <w:bookmarkStart w:id="3001" w:name="_Toc67076416"/>
      <w:bookmarkStart w:id="3002" w:name="_Toc67076954"/>
      <w:bookmarkStart w:id="3003" w:name="_Toc74752836"/>
      <w:bookmarkStart w:id="3004" w:name="_Toc74753375"/>
      <w:bookmarkStart w:id="3005" w:name="_Toc74753913"/>
      <w:bookmarkStart w:id="3006" w:name="_Toc76507236"/>
      <w:bookmarkStart w:id="3007" w:name="_Toc83111387"/>
      <w:bookmarkStart w:id="3008" w:name="_Toc89877039"/>
      <w:bookmarkStart w:id="3009" w:name="_Toc98710574"/>
      <w:bookmarkStart w:id="3010" w:name="_Toc130919910"/>
      <w:bookmarkStart w:id="3011" w:name="_Toc137300456"/>
      <w:bookmarkStart w:id="3012" w:name="_Toc138888789"/>
      <w:bookmarkStart w:id="3013" w:name="_Toc145108798"/>
      <w:bookmarkStart w:id="3014" w:name="_Toc155259940"/>
      <w:bookmarkStart w:id="3015" w:name="_Toc219557437"/>
      <w:r w:rsidRPr="00090C64">
        <w:rPr>
          <w:lang w:eastAsia="sv-SE"/>
        </w:rPr>
        <w:t>6.</w:t>
      </w:r>
      <w:r w:rsidRPr="00090C64">
        <w:rPr>
          <w:lang w:eastAsia="zh-CN"/>
        </w:rPr>
        <w:t>3.2.</w:t>
      </w:r>
      <w:r w:rsidRPr="00090C64">
        <w:rPr>
          <w:lang w:eastAsia="sv-SE"/>
        </w:rPr>
        <w:t>4</w:t>
      </w:r>
      <w:r w:rsidRPr="00090C64">
        <w:rPr>
          <w:lang w:eastAsia="sv-SE"/>
        </w:rPr>
        <w:tab/>
        <w:t>Method of test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5664324" w14:textId="77777777" w:rsidR="00D57C09" w:rsidRPr="00090C64" w:rsidRDefault="00D57C09" w:rsidP="00D57C09">
      <w:pPr>
        <w:pStyle w:val="Heading5"/>
        <w:rPr>
          <w:lang w:eastAsia="sv-SE"/>
        </w:rPr>
      </w:pPr>
      <w:bookmarkStart w:id="3016" w:name="_Toc21124952"/>
      <w:bookmarkStart w:id="3017" w:name="_Toc29767942"/>
      <w:bookmarkStart w:id="3018" w:name="_Toc36044384"/>
      <w:bookmarkStart w:id="3019" w:name="_Toc37230289"/>
      <w:bookmarkStart w:id="3020" w:name="_Toc45907432"/>
      <w:bookmarkStart w:id="3021" w:name="_Toc53181537"/>
      <w:bookmarkStart w:id="3022" w:name="_Toc61117328"/>
      <w:bookmarkStart w:id="3023" w:name="_Toc67076417"/>
      <w:bookmarkStart w:id="3024" w:name="_Toc67076955"/>
      <w:bookmarkStart w:id="3025" w:name="_Toc74752837"/>
      <w:bookmarkStart w:id="3026" w:name="_Toc74753376"/>
      <w:bookmarkStart w:id="3027" w:name="_Toc74753914"/>
      <w:bookmarkStart w:id="3028" w:name="_Toc76507237"/>
      <w:bookmarkStart w:id="3029" w:name="_Toc83111388"/>
      <w:bookmarkStart w:id="3030" w:name="_Toc89877040"/>
      <w:bookmarkStart w:id="3031" w:name="_Toc98710575"/>
      <w:bookmarkStart w:id="3032" w:name="_Toc130919911"/>
      <w:bookmarkStart w:id="3033" w:name="_Toc137300457"/>
      <w:bookmarkStart w:id="3034" w:name="_Toc138888790"/>
      <w:bookmarkStart w:id="3035" w:name="_Toc145108799"/>
      <w:bookmarkStart w:id="3036" w:name="_Toc155259941"/>
      <w:bookmarkStart w:id="3037" w:name="_Toc219557438"/>
      <w:r w:rsidRPr="00090C64">
        <w:rPr>
          <w:lang w:eastAsia="sv-SE"/>
        </w:rPr>
        <w:t>6.3.2.4.1</w:t>
      </w:r>
      <w:r w:rsidRPr="00090C64">
        <w:rPr>
          <w:lang w:eastAsia="sv-SE"/>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F2A89EE" w14:textId="77777777" w:rsidR="00D57C09" w:rsidRPr="00090C64" w:rsidRDefault="00D57C09" w:rsidP="00D12993">
      <w:r w:rsidRPr="00090C64">
        <w:t>Test environment: Normal; see annex G.2.</w:t>
      </w:r>
    </w:p>
    <w:p w14:paraId="0DFA3EBD" w14:textId="41D94520"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D12993">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38" w:name="_Toc21124953"/>
      <w:bookmarkStart w:id="3039" w:name="_Toc29767943"/>
      <w:bookmarkStart w:id="3040" w:name="_Toc36044385"/>
      <w:bookmarkStart w:id="3041" w:name="_Toc37230290"/>
      <w:bookmarkStart w:id="3042" w:name="_Toc45907433"/>
      <w:bookmarkStart w:id="3043" w:name="_Toc53181538"/>
      <w:bookmarkStart w:id="3044" w:name="_Toc61117329"/>
      <w:bookmarkStart w:id="3045" w:name="_Toc67076418"/>
      <w:bookmarkStart w:id="3046" w:name="_Toc67076956"/>
      <w:bookmarkStart w:id="3047" w:name="_Toc74752838"/>
      <w:bookmarkStart w:id="3048" w:name="_Toc74753377"/>
      <w:bookmarkStart w:id="3049" w:name="_Toc74753915"/>
      <w:bookmarkStart w:id="3050" w:name="_Toc76507238"/>
      <w:bookmarkStart w:id="3051" w:name="_Toc83111389"/>
      <w:bookmarkStart w:id="3052" w:name="_Toc89877041"/>
      <w:bookmarkStart w:id="3053" w:name="_Toc98710576"/>
      <w:bookmarkStart w:id="3054" w:name="_Toc130919912"/>
      <w:bookmarkStart w:id="3055" w:name="_Toc137300458"/>
      <w:bookmarkStart w:id="3056" w:name="_Toc138888791"/>
      <w:bookmarkStart w:id="3057" w:name="_Toc145108800"/>
      <w:bookmarkStart w:id="3058" w:name="_Toc155259942"/>
      <w:bookmarkStart w:id="3059" w:name="_Toc219557439"/>
      <w:r w:rsidRPr="00090C64">
        <w:rPr>
          <w:lang w:eastAsia="sv-SE"/>
        </w:rPr>
        <w:t>6.3.2.4.2</w:t>
      </w:r>
      <w:r w:rsidRPr="00090C64">
        <w:rPr>
          <w:lang w:eastAsia="sv-SE"/>
        </w:rPr>
        <w:tab/>
        <w:t>Procedure</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EB18289" w14:textId="2CEF8C2C"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D12993">
      <w:pPr>
        <w:pStyle w:val="B10"/>
      </w:pPr>
      <w:r w:rsidRPr="00090C64">
        <w:t>1)</w:t>
      </w:r>
      <w:r w:rsidRPr="00090C64">
        <w:tab/>
        <w:t>Place the AAS BS at the positioner.</w:t>
      </w:r>
    </w:p>
    <w:p w14:paraId="0B65EAF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D1299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D1299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D1299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D12993">
      <w:pPr>
        <w:pStyle w:val="B10"/>
      </w:pPr>
      <w:r>
        <w:tab/>
      </w:r>
      <w:r w:rsidR="00D57C09" w:rsidRPr="00090C64">
        <w:t>If the test chamber is a reverberation chamber measure TRP directly.</w:t>
      </w:r>
    </w:p>
    <w:p w14:paraId="4EA436C8" w14:textId="77777777" w:rsidR="00D57C09" w:rsidRPr="00090C64" w:rsidRDefault="00D57C09" w:rsidP="00D1299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D12993">
      <w:pPr>
        <w:pStyle w:val="B10"/>
      </w:pPr>
      <w:r w:rsidRPr="00090C64">
        <w:t>8)</w:t>
      </w:r>
      <w:r w:rsidRPr="00090C64">
        <w:tab/>
        <w:t>Calculate TRP using the power measurements.</w:t>
      </w:r>
    </w:p>
    <w:p w14:paraId="1BC011A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0" w:name="_Toc21124954"/>
      <w:bookmarkStart w:id="3061" w:name="_Toc29767944"/>
      <w:bookmarkStart w:id="3062" w:name="_Toc36044386"/>
      <w:bookmarkStart w:id="3063" w:name="_Toc37230291"/>
      <w:bookmarkStart w:id="3064" w:name="_Toc45907434"/>
      <w:bookmarkStart w:id="3065" w:name="_Toc53181539"/>
      <w:bookmarkStart w:id="3066" w:name="_Toc61117330"/>
      <w:bookmarkStart w:id="3067" w:name="_Toc67076419"/>
      <w:bookmarkStart w:id="3068" w:name="_Toc67076957"/>
      <w:bookmarkStart w:id="3069" w:name="_Toc74752839"/>
      <w:bookmarkStart w:id="3070" w:name="_Toc74753378"/>
      <w:bookmarkStart w:id="3071" w:name="_Toc74753916"/>
      <w:bookmarkStart w:id="3072" w:name="_Toc76507239"/>
      <w:bookmarkStart w:id="3073" w:name="_Toc83111390"/>
      <w:bookmarkStart w:id="3074" w:name="_Toc89877042"/>
      <w:bookmarkStart w:id="3075" w:name="_Toc98710577"/>
      <w:bookmarkStart w:id="3076" w:name="_Toc130919913"/>
      <w:bookmarkStart w:id="3077" w:name="_Toc137300459"/>
      <w:bookmarkStart w:id="3078" w:name="_Toc138888792"/>
      <w:bookmarkStart w:id="3079" w:name="_Toc145108801"/>
      <w:bookmarkStart w:id="3080" w:name="_Toc155259943"/>
      <w:bookmarkStart w:id="3081" w:name="_Toc219557440"/>
      <w:r w:rsidRPr="00090C64">
        <w:rPr>
          <w:lang w:eastAsia="sv-SE"/>
        </w:rPr>
        <w:t>6.</w:t>
      </w:r>
      <w:r w:rsidRPr="00090C64">
        <w:rPr>
          <w:lang w:eastAsia="zh-CN"/>
        </w:rPr>
        <w:t>3.2.</w:t>
      </w:r>
      <w:r w:rsidRPr="00090C64">
        <w:rPr>
          <w:lang w:eastAsia="sv-SE"/>
        </w:rPr>
        <w:t>5</w:t>
      </w:r>
      <w:r w:rsidRPr="00090C64">
        <w:rPr>
          <w:lang w:eastAsia="sv-SE"/>
        </w:rPr>
        <w:tab/>
        <w:t>Test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3AC3C00" w14:textId="4EE7A899" w:rsidR="00D57C09" w:rsidRPr="00090C64" w:rsidRDefault="00D57C09" w:rsidP="00D1299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1299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2" w:name="_Toc21124955"/>
      <w:bookmarkStart w:id="3083" w:name="_Toc29767945"/>
      <w:bookmarkStart w:id="3084" w:name="_Toc36044387"/>
      <w:bookmarkStart w:id="3085" w:name="_Toc37230292"/>
      <w:bookmarkStart w:id="3086" w:name="_Toc45907435"/>
      <w:bookmarkStart w:id="3087" w:name="_Toc53181540"/>
      <w:bookmarkStart w:id="3088" w:name="_Toc61117331"/>
      <w:bookmarkStart w:id="3089" w:name="_Toc67076420"/>
      <w:bookmarkStart w:id="3090" w:name="_Toc67076958"/>
      <w:bookmarkStart w:id="3091" w:name="_Toc74752840"/>
      <w:bookmarkStart w:id="3092" w:name="_Toc74753379"/>
      <w:bookmarkStart w:id="3093" w:name="_Toc74753917"/>
      <w:bookmarkStart w:id="3094" w:name="_Toc76507240"/>
      <w:bookmarkStart w:id="3095" w:name="_Toc83111391"/>
      <w:bookmarkStart w:id="3096" w:name="_Toc89877043"/>
      <w:bookmarkStart w:id="3097" w:name="_Toc98710578"/>
      <w:bookmarkStart w:id="3098" w:name="_Toc130919914"/>
      <w:bookmarkStart w:id="3099" w:name="_Toc137300460"/>
      <w:bookmarkStart w:id="3100" w:name="_Toc138888793"/>
      <w:bookmarkStart w:id="3101" w:name="_Toc145108802"/>
      <w:bookmarkStart w:id="3102" w:name="_Toc155259944"/>
      <w:bookmarkStart w:id="3103" w:name="_Toc219557441"/>
      <w:r w:rsidRPr="00090C64">
        <w:t>6.3.3</w:t>
      </w:r>
      <w:r w:rsidRPr="00090C64">
        <w:tab/>
        <w:t>OTA E-UTRA DL RS power</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F34C950" w14:textId="77777777" w:rsidR="00D57C09" w:rsidRPr="00090C64" w:rsidRDefault="00D57C09" w:rsidP="00D57C09">
      <w:pPr>
        <w:pStyle w:val="Heading4"/>
        <w:rPr>
          <w:lang w:eastAsia="sv-SE"/>
        </w:rPr>
      </w:pPr>
      <w:bookmarkStart w:id="3104" w:name="_Toc21124956"/>
      <w:bookmarkStart w:id="3105" w:name="_Toc29767946"/>
      <w:bookmarkStart w:id="3106" w:name="_Toc36044388"/>
      <w:bookmarkStart w:id="3107" w:name="_Toc37230293"/>
      <w:bookmarkStart w:id="3108" w:name="_Toc45907436"/>
      <w:bookmarkStart w:id="3109" w:name="_Toc53181541"/>
      <w:bookmarkStart w:id="3110" w:name="_Toc61117332"/>
      <w:bookmarkStart w:id="3111" w:name="_Toc67076421"/>
      <w:bookmarkStart w:id="3112" w:name="_Toc67076959"/>
      <w:bookmarkStart w:id="3113" w:name="_Toc74752841"/>
      <w:bookmarkStart w:id="3114" w:name="_Toc74753380"/>
      <w:bookmarkStart w:id="3115" w:name="_Toc74753918"/>
      <w:bookmarkStart w:id="3116" w:name="_Toc76507241"/>
      <w:bookmarkStart w:id="3117" w:name="_Toc83111392"/>
      <w:bookmarkStart w:id="3118" w:name="_Toc89877044"/>
      <w:bookmarkStart w:id="3119" w:name="_Toc98710579"/>
      <w:bookmarkStart w:id="3120" w:name="_Toc130919915"/>
      <w:bookmarkStart w:id="3121" w:name="_Toc137300461"/>
      <w:bookmarkStart w:id="3122" w:name="_Toc138888794"/>
      <w:bookmarkStart w:id="3123" w:name="_Toc145108803"/>
      <w:bookmarkStart w:id="3124" w:name="_Toc155259945"/>
      <w:bookmarkStart w:id="3125" w:name="_Toc219557442"/>
      <w:r w:rsidRPr="00090C64">
        <w:rPr>
          <w:lang w:eastAsia="sv-SE"/>
        </w:rPr>
        <w:t>6.3.3.1</w:t>
      </w:r>
      <w:r w:rsidRPr="00090C64">
        <w:rPr>
          <w:lang w:eastAsia="sv-SE"/>
        </w:rPr>
        <w:tab/>
        <w:t>Definition and applicability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71BF262" w14:textId="77777777" w:rsidR="00D57C09" w:rsidRPr="00090C64" w:rsidRDefault="00D57C09" w:rsidP="00D12993">
      <w:r w:rsidRPr="00090C64">
        <w:t>This requirement applies to the RIB(s) transmitting primary DL RS.</w:t>
      </w:r>
    </w:p>
    <w:p w14:paraId="762E57DD" w14:textId="77777777" w:rsidR="00D57C09" w:rsidRPr="00090C64" w:rsidRDefault="00D57C09" w:rsidP="00D1299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1299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26" w:name="_Toc21124957"/>
      <w:bookmarkStart w:id="3127" w:name="_Toc29767947"/>
      <w:bookmarkStart w:id="3128" w:name="_Toc36044389"/>
      <w:bookmarkStart w:id="3129" w:name="_Toc37230294"/>
      <w:bookmarkStart w:id="3130" w:name="_Toc45907437"/>
      <w:bookmarkStart w:id="3131" w:name="_Toc53181542"/>
      <w:bookmarkStart w:id="3132" w:name="_Toc61117333"/>
      <w:bookmarkStart w:id="3133" w:name="_Toc67076422"/>
      <w:bookmarkStart w:id="3134" w:name="_Toc67076960"/>
      <w:bookmarkStart w:id="3135" w:name="_Toc74752842"/>
      <w:bookmarkStart w:id="3136" w:name="_Toc74753381"/>
      <w:bookmarkStart w:id="3137" w:name="_Toc74753919"/>
      <w:bookmarkStart w:id="3138" w:name="_Toc76507242"/>
      <w:bookmarkStart w:id="3139" w:name="_Toc83111393"/>
      <w:bookmarkStart w:id="3140" w:name="_Toc89877045"/>
      <w:bookmarkStart w:id="3141" w:name="_Toc98710580"/>
      <w:bookmarkStart w:id="3142" w:name="_Toc130919916"/>
      <w:bookmarkStart w:id="3143" w:name="_Toc137300462"/>
      <w:bookmarkStart w:id="3144" w:name="_Toc138888795"/>
      <w:bookmarkStart w:id="3145" w:name="_Toc145108804"/>
      <w:bookmarkStart w:id="3146" w:name="_Toc155259946"/>
      <w:bookmarkStart w:id="3147" w:name="_Toc219557443"/>
      <w:r w:rsidRPr="00090C64">
        <w:rPr>
          <w:lang w:eastAsia="sv-SE"/>
        </w:rPr>
        <w:t>6.3.3.2</w:t>
      </w:r>
      <w:r w:rsidRPr="00090C64">
        <w:rPr>
          <w:lang w:eastAsia="sv-SE"/>
        </w:rPr>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3BB3A02" w14:textId="286CB9E9"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D1299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48" w:name="_Toc21124958"/>
      <w:bookmarkStart w:id="3149" w:name="_Toc29767948"/>
      <w:bookmarkStart w:id="3150" w:name="_Toc36044390"/>
      <w:bookmarkStart w:id="3151" w:name="_Toc37230295"/>
      <w:bookmarkStart w:id="3152" w:name="_Toc45907438"/>
      <w:bookmarkStart w:id="3153" w:name="_Toc53181543"/>
      <w:bookmarkStart w:id="3154" w:name="_Toc61117334"/>
      <w:bookmarkStart w:id="3155" w:name="_Toc67076423"/>
      <w:bookmarkStart w:id="3156" w:name="_Toc67076961"/>
      <w:bookmarkStart w:id="3157" w:name="_Toc74752843"/>
      <w:bookmarkStart w:id="3158" w:name="_Toc74753382"/>
      <w:bookmarkStart w:id="3159" w:name="_Toc74753920"/>
      <w:bookmarkStart w:id="3160" w:name="_Toc76507243"/>
      <w:bookmarkStart w:id="3161" w:name="_Toc83111394"/>
      <w:bookmarkStart w:id="3162" w:name="_Toc89877046"/>
      <w:bookmarkStart w:id="3163" w:name="_Toc98710581"/>
      <w:bookmarkStart w:id="3164" w:name="_Toc130919917"/>
      <w:bookmarkStart w:id="3165" w:name="_Toc137300463"/>
      <w:bookmarkStart w:id="3166" w:name="_Toc138888796"/>
      <w:bookmarkStart w:id="3167" w:name="_Toc145108805"/>
      <w:bookmarkStart w:id="3168" w:name="_Toc155259947"/>
      <w:bookmarkStart w:id="3169" w:name="_Toc219557444"/>
      <w:r w:rsidRPr="00090C64">
        <w:rPr>
          <w:lang w:eastAsia="sv-SE"/>
        </w:rPr>
        <w:t>6.3.3.3</w:t>
      </w:r>
      <w:r w:rsidRPr="00090C64">
        <w:rPr>
          <w:lang w:eastAsia="sv-SE"/>
        </w:rPr>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C44E27" w14:textId="77777777" w:rsidR="00D57C09" w:rsidRPr="00090C64" w:rsidRDefault="00D57C09" w:rsidP="00D1299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0" w:name="_Toc21124959"/>
      <w:bookmarkStart w:id="3171" w:name="_Toc29767949"/>
      <w:bookmarkStart w:id="3172" w:name="_Toc36044391"/>
      <w:bookmarkStart w:id="3173" w:name="_Toc37230296"/>
      <w:bookmarkStart w:id="3174" w:name="_Toc45907439"/>
      <w:bookmarkStart w:id="3175" w:name="_Toc53181544"/>
      <w:bookmarkStart w:id="3176" w:name="_Toc61117335"/>
      <w:bookmarkStart w:id="3177" w:name="_Toc67076424"/>
      <w:bookmarkStart w:id="3178" w:name="_Toc67076962"/>
      <w:bookmarkStart w:id="3179" w:name="_Toc74752844"/>
      <w:bookmarkStart w:id="3180" w:name="_Toc74753383"/>
      <w:bookmarkStart w:id="3181" w:name="_Toc74753921"/>
      <w:bookmarkStart w:id="3182" w:name="_Toc76507244"/>
      <w:bookmarkStart w:id="3183" w:name="_Toc83111395"/>
      <w:bookmarkStart w:id="3184" w:name="_Toc89877047"/>
      <w:bookmarkStart w:id="3185" w:name="_Toc98710582"/>
      <w:bookmarkStart w:id="3186" w:name="_Toc130919918"/>
      <w:bookmarkStart w:id="3187" w:name="_Toc137300464"/>
      <w:bookmarkStart w:id="3188" w:name="_Toc138888797"/>
      <w:bookmarkStart w:id="3189" w:name="_Toc145108806"/>
      <w:bookmarkStart w:id="3190" w:name="_Toc155259948"/>
      <w:bookmarkStart w:id="3191" w:name="_Toc219557445"/>
      <w:r w:rsidRPr="00090C64">
        <w:rPr>
          <w:lang w:eastAsia="sv-SE"/>
        </w:rPr>
        <w:t>6.</w:t>
      </w:r>
      <w:r w:rsidRPr="00090C64">
        <w:rPr>
          <w:lang w:eastAsia="zh-CN"/>
        </w:rPr>
        <w:t>3.3.</w:t>
      </w:r>
      <w:r w:rsidRPr="00090C64">
        <w:rPr>
          <w:lang w:eastAsia="sv-SE"/>
        </w:rPr>
        <w:t>4</w:t>
      </w:r>
      <w:r w:rsidRPr="00090C64">
        <w:rPr>
          <w:lang w:eastAsia="sv-SE"/>
        </w:rPr>
        <w:tab/>
        <w:t>Method of test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030F5E7" w14:textId="77777777" w:rsidR="00D57C09" w:rsidRPr="00090C64" w:rsidRDefault="00D57C09" w:rsidP="00D57C09">
      <w:pPr>
        <w:pStyle w:val="Heading5"/>
        <w:rPr>
          <w:lang w:eastAsia="sv-SE"/>
        </w:rPr>
      </w:pPr>
      <w:bookmarkStart w:id="3192" w:name="_Toc21124960"/>
      <w:bookmarkStart w:id="3193" w:name="_Toc29767950"/>
      <w:bookmarkStart w:id="3194" w:name="_Toc36044392"/>
      <w:bookmarkStart w:id="3195" w:name="_Toc37230297"/>
      <w:bookmarkStart w:id="3196" w:name="_Toc45907440"/>
      <w:bookmarkStart w:id="3197" w:name="_Toc53181545"/>
      <w:bookmarkStart w:id="3198" w:name="_Toc61117336"/>
      <w:bookmarkStart w:id="3199" w:name="_Toc67076425"/>
      <w:bookmarkStart w:id="3200" w:name="_Toc67076963"/>
      <w:bookmarkStart w:id="3201" w:name="_Toc74752845"/>
      <w:bookmarkStart w:id="3202" w:name="_Toc74753384"/>
      <w:bookmarkStart w:id="3203" w:name="_Toc74753922"/>
      <w:bookmarkStart w:id="3204" w:name="_Toc76507245"/>
      <w:bookmarkStart w:id="3205" w:name="_Toc83111396"/>
      <w:bookmarkStart w:id="3206" w:name="_Toc89877048"/>
      <w:bookmarkStart w:id="3207" w:name="_Toc98710583"/>
      <w:bookmarkStart w:id="3208" w:name="_Toc130919919"/>
      <w:bookmarkStart w:id="3209" w:name="_Toc137300465"/>
      <w:bookmarkStart w:id="3210" w:name="_Toc138888798"/>
      <w:bookmarkStart w:id="3211" w:name="_Toc145108807"/>
      <w:bookmarkStart w:id="3212" w:name="_Toc155259949"/>
      <w:bookmarkStart w:id="3213" w:name="_Toc219557446"/>
      <w:r w:rsidRPr="00090C64">
        <w:rPr>
          <w:lang w:eastAsia="sv-SE"/>
        </w:rPr>
        <w:t>6.3.3.4.1</w:t>
      </w:r>
      <w:r w:rsidRPr="00090C64">
        <w:rPr>
          <w:lang w:eastAsia="sv-SE"/>
        </w:rPr>
        <w:tab/>
        <w:t>Initial conditions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1566D84" w14:textId="77777777" w:rsidR="00D57C09" w:rsidRPr="00090C64" w:rsidRDefault="00D57C09" w:rsidP="00D12993">
      <w:r w:rsidRPr="00090C64">
        <w:t>Test environment: normal:</w:t>
      </w:r>
      <w:r w:rsidRPr="00090C64">
        <w:tab/>
        <w:t>see annex G.2.</w:t>
      </w:r>
    </w:p>
    <w:p w14:paraId="4BB44F8C" w14:textId="2B460B22"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12993">
      <w:r w:rsidRPr="00090C64">
        <w:t>Beams to be tested:</w:t>
      </w:r>
      <w:r w:rsidRPr="00090C64">
        <w:tab/>
        <w:t>The narrowest declared beam (see table 4.10-1, D9.3, D9.11).</w:t>
      </w:r>
    </w:p>
    <w:p w14:paraId="7C6428F9" w14:textId="77777777" w:rsidR="00D57C09" w:rsidRPr="00090C64" w:rsidRDefault="00D57C09" w:rsidP="00D1299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4" w:name="_Toc21124961"/>
      <w:bookmarkStart w:id="3215" w:name="_Toc29767951"/>
      <w:bookmarkStart w:id="3216" w:name="_Toc36044393"/>
      <w:bookmarkStart w:id="3217" w:name="_Toc37230298"/>
      <w:bookmarkStart w:id="3218" w:name="_Toc45907441"/>
      <w:bookmarkStart w:id="3219" w:name="_Toc53181546"/>
      <w:bookmarkStart w:id="3220" w:name="_Toc61117337"/>
      <w:bookmarkStart w:id="3221" w:name="_Toc67076426"/>
      <w:bookmarkStart w:id="3222" w:name="_Toc67076964"/>
      <w:bookmarkStart w:id="3223" w:name="_Toc74752846"/>
      <w:bookmarkStart w:id="3224" w:name="_Toc74753385"/>
      <w:bookmarkStart w:id="3225" w:name="_Toc74753923"/>
      <w:bookmarkStart w:id="3226" w:name="_Toc76507246"/>
      <w:bookmarkStart w:id="3227" w:name="_Toc83111397"/>
      <w:bookmarkStart w:id="3228" w:name="_Toc89877049"/>
      <w:bookmarkStart w:id="3229" w:name="_Toc98710584"/>
      <w:bookmarkStart w:id="3230" w:name="_Toc130919920"/>
      <w:bookmarkStart w:id="3231" w:name="_Toc137300466"/>
      <w:bookmarkStart w:id="3232" w:name="_Toc138888799"/>
      <w:bookmarkStart w:id="3233" w:name="_Toc145108808"/>
      <w:bookmarkStart w:id="3234" w:name="_Toc155259950"/>
      <w:bookmarkStart w:id="3235" w:name="_Toc219557447"/>
      <w:r w:rsidRPr="00090C64">
        <w:rPr>
          <w:lang w:eastAsia="sv-SE"/>
        </w:rPr>
        <w:t>6.3.3.4.2</w:t>
      </w:r>
      <w:r w:rsidRPr="00090C64">
        <w:rPr>
          <w:lang w:eastAsia="sv-SE"/>
        </w:rPr>
        <w:tab/>
        <w:t>Procedure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50904B7" w14:textId="77777777" w:rsidR="00D57C09" w:rsidRPr="00090C64" w:rsidRDefault="00D57C09" w:rsidP="00D12993">
      <w:pPr>
        <w:pStyle w:val="B10"/>
      </w:pPr>
      <w:r w:rsidRPr="00090C64">
        <w:t>1)</w:t>
      </w:r>
      <w:r w:rsidRPr="00090C64">
        <w:tab/>
        <w:t>Place the AAS BS at the positioner.</w:t>
      </w:r>
    </w:p>
    <w:p w14:paraId="2606BBE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1299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D1299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36" w:name="_Toc21124962"/>
      <w:bookmarkStart w:id="3237" w:name="_Toc29767952"/>
      <w:bookmarkStart w:id="3238" w:name="_Toc36044394"/>
      <w:bookmarkStart w:id="3239" w:name="_Toc37230299"/>
      <w:bookmarkStart w:id="3240" w:name="_Toc45907442"/>
      <w:bookmarkStart w:id="3241" w:name="_Toc53181547"/>
      <w:bookmarkStart w:id="3242" w:name="_Toc61117338"/>
      <w:bookmarkStart w:id="3243" w:name="_Toc67076427"/>
      <w:bookmarkStart w:id="3244" w:name="_Toc67076965"/>
      <w:bookmarkStart w:id="3245" w:name="_Toc74752847"/>
      <w:bookmarkStart w:id="3246" w:name="_Toc74753386"/>
      <w:bookmarkStart w:id="3247" w:name="_Toc74753924"/>
      <w:bookmarkStart w:id="3248" w:name="_Toc76507247"/>
      <w:bookmarkStart w:id="3249" w:name="_Toc83111398"/>
      <w:bookmarkStart w:id="3250" w:name="_Toc89877050"/>
      <w:bookmarkStart w:id="3251" w:name="_Toc98710585"/>
      <w:bookmarkStart w:id="3252" w:name="_Toc130919921"/>
      <w:bookmarkStart w:id="3253" w:name="_Toc137300467"/>
      <w:bookmarkStart w:id="3254" w:name="_Toc138888800"/>
      <w:bookmarkStart w:id="3255" w:name="_Toc145108809"/>
      <w:bookmarkStart w:id="3256" w:name="_Toc155259951"/>
      <w:bookmarkStart w:id="3257" w:name="_Toc219557448"/>
      <w:r w:rsidRPr="00090C64">
        <w:rPr>
          <w:lang w:eastAsia="sv-SE"/>
        </w:rPr>
        <w:t>6.</w:t>
      </w:r>
      <w:r w:rsidRPr="00090C64">
        <w:rPr>
          <w:lang w:eastAsia="zh-CN"/>
        </w:rPr>
        <w:t>3.3.</w:t>
      </w:r>
      <w:r w:rsidRPr="00090C64">
        <w:rPr>
          <w:lang w:eastAsia="sv-SE"/>
        </w:rPr>
        <w:t>5</w:t>
      </w:r>
      <w:r w:rsidRPr="00090C64">
        <w:rPr>
          <w:lang w:eastAsia="sv-SE"/>
        </w:rPr>
        <w:tab/>
        <w:t>Test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63F4502" w14:textId="77777777" w:rsidR="00D57C09" w:rsidRPr="00090C64" w:rsidRDefault="00D57C09" w:rsidP="00D12993">
      <w:r w:rsidRPr="00090C64">
        <w:rPr>
          <w:lang w:eastAsia="zh-CN"/>
        </w:rPr>
        <w:t xml:space="preserve">The </w:t>
      </w:r>
      <w:r w:rsidRPr="00090C64">
        <w:t>DL RS EIRP of each E-UTRA carrier shall be:</w:t>
      </w:r>
    </w:p>
    <w:p w14:paraId="64473371" w14:textId="18657D40"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58" w:name="_Toc21124963"/>
      <w:bookmarkStart w:id="3259" w:name="_Toc29767953"/>
      <w:bookmarkStart w:id="3260" w:name="_Toc36044395"/>
      <w:bookmarkStart w:id="3261" w:name="_Toc37230300"/>
      <w:bookmarkStart w:id="3262" w:name="_Toc45907443"/>
      <w:bookmarkStart w:id="3263" w:name="_Toc53181548"/>
      <w:bookmarkStart w:id="3264" w:name="_Toc61117339"/>
      <w:bookmarkStart w:id="3265" w:name="_Toc67076428"/>
      <w:bookmarkStart w:id="3266" w:name="_Toc67076966"/>
      <w:bookmarkStart w:id="3267" w:name="_Toc74752848"/>
      <w:bookmarkStart w:id="3268" w:name="_Toc74753387"/>
      <w:bookmarkStart w:id="3269" w:name="_Toc74753925"/>
      <w:bookmarkStart w:id="3270" w:name="_Toc76507248"/>
      <w:bookmarkStart w:id="3271" w:name="_Toc83111399"/>
      <w:bookmarkStart w:id="3272" w:name="_Toc89877051"/>
      <w:bookmarkStart w:id="3273" w:name="_Toc98710586"/>
      <w:bookmarkStart w:id="3274" w:name="_Toc130919922"/>
      <w:bookmarkStart w:id="3275" w:name="_Toc137300468"/>
      <w:bookmarkStart w:id="3276" w:name="_Toc138888801"/>
      <w:bookmarkStart w:id="3277" w:name="_Toc145108810"/>
      <w:bookmarkStart w:id="3278" w:name="_Toc155259952"/>
      <w:bookmarkStart w:id="3279" w:name="_Toc219557449"/>
      <w:r w:rsidRPr="00090C64">
        <w:t>6.4</w:t>
      </w:r>
      <w:r w:rsidRPr="00090C64">
        <w:tab/>
        <w:t>OTA Output power dynamics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2185E47" w14:textId="77777777" w:rsidR="00D57C09" w:rsidRPr="00090C64" w:rsidRDefault="00D57C09" w:rsidP="00D57C09">
      <w:pPr>
        <w:pStyle w:val="Heading3"/>
      </w:pPr>
      <w:bookmarkStart w:id="3280" w:name="_Toc21124964"/>
      <w:bookmarkStart w:id="3281" w:name="_Toc29767954"/>
      <w:bookmarkStart w:id="3282" w:name="_Toc36044396"/>
      <w:bookmarkStart w:id="3283" w:name="_Toc37230301"/>
      <w:bookmarkStart w:id="3284" w:name="_Toc45907444"/>
      <w:bookmarkStart w:id="3285" w:name="_Toc53181549"/>
      <w:bookmarkStart w:id="3286" w:name="_Toc61117340"/>
      <w:bookmarkStart w:id="3287" w:name="_Toc67076429"/>
      <w:bookmarkStart w:id="3288" w:name="_Toc67076967"/>
      <w:bookmarkStart w:id="3289" w:name="_Toc74752849"/>
      <w:bookmarkStart w:id="3290" w:name="_Toc74753388"/>
      <w:bookmarkStart w:id="3291" w:name="_Toc74753926"/>
      <w:bookmarkStart w:id="3292" w:name="_Toc76507249"/>
      <w:bookmarkStart w:id="3293" w:name="_Toc83111400"/>
      <w:bookmarkStart w:id="3294" w:name="_Toc89877052"/>
      <w:bookmarkStart w:id="3295" w:name="_Toc98710587"/>
      <w:bookmarkStart w:id="3296" w:name="_Toc130919923"/>
      <w:bookmarkStart w:id="3297" w:name="_Toc137300469"/>
      <w:bookmarkStart w:id="3298" w:name="_Toc138888802"/>
      <w:bookmarkStart w:id="3299" w:name="_Toc145108811"/>
      <w:bookmarkStart w:id="3300" w:name="_Toc155259953"/>
      <w:bookmarkStart w:id="3301" w:name="_Toc219557450"/>
      <w:r w:rsidRPr="00090C64">
        <w:t>6.4.1</w:t>
      </w:r>
      <w:r w:rsidRPr="00090C64">
        <w:tab/>
        <w:t>General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BE5BDC9" w14:textId="74C3CECC" w:rsidR="00D57C09" w:rsidRPr="00090C64" w:rsidRDefault="00D57C09" w:rsidP="00D1299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2" w:name="_Toc21124965"/>
      <w:bookmarkStart w:id="3303" w:name="_Toc29767955"/>
      <w:bookmarkStart w:id="3304" w:name="_Toc36044397"/>
      <w:bookmarkStart w:id="3305" w:name="_Toc37230302"/>
      <w:bookmarkStart w:id="3306" w:name="_Toc45907445"/>
      <w:bookmarkStart w:id="3307" w:name="_Toc53181550"/>
      <w:bookmarkStart w:id="3308" w:name="_Toc61117341"/>
      <w:bookmarkStart w:id="3309" w:name="_Toc67076430"/>
      <w:bookmarkStart w:id="3310" w:name="_Toc67076968"/>
      <w:bookmarkStart w:id="3311" w:name="_Toc74752850"/>
      <w:bookmarkStart w:id="3312" w:name="_Toc74753389"/>
      <w:bookmarkStart w:id="3313" w:name="_Toc74753927"/>
      <w:bookmarkStart w:id="3314" w:name="_Toc76507250"/>
      <w:bookmarkStart w:id="3315" w:name="_Toc83111401"/>
      <w:bookmarkStart w:id="3316" w:name="_Toc89877053"/>
      <w:bookmarkStart w:id="3317" w:name="_Toc98710588"/>
      <w:bookmarkStart w:id="3318" w:name="_Toc130919924"/>
      <w:bookmarkStart w:id="3319" w:name="_Toc137300470"/>
      <w:bookmarkStart w:id="3320" w:name="_Toc138888803"/>
      <w:bookmarkStart w:id="3321" w:name="_Toc145108812"/>
      <w:bookmarkStart w:id="3322" w:name="_Toc155259954"/>
      <w:bookmarkStart w:id="3323" w:name="_Toc219557451"/>
      <w:r w:rsidRPr="00090C64">
        <w:t>6.4.2</w:t>
      </w:r>
      <w:r w:rsidRPr="00090C64">
        <w:tab/>
        <w:t>OTA UTRA Inner loop power control in the downlink</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CCCFCE9" w14:textId="77777777" w:rsidR="00D57C09" w:rsidRPr="00090C64" w:rsidRDefault="00D57C09" w:rsidP="00D57C09">
      <w:pPr>
        <w:pStyle w:val="Heading4"/>
        <w:rPr>
          <w:lang w:eastAsia="sv-SE"/>
        </w:rPr>
      </w:pPr>
      <w:bookmarkStart w:id="3324" w:name="_Toc21124966"/>
      <w:bookmarkStart w:id="3325" w:name="_Toc29767956"/>
      <w:bookmarkStart w:id="3326" w:name="_Toc36044398"/>
      <w:bookmarkStart w:id="3327" w:name="_Toc37230303"/>
      <w:bookmarkStart w:id="3328" w:name="_Toc45907446"/>
      <w:bookmarkStart w:id="3329" w:name="_Toc53181551"/>
      <w:bookmarkStart w:id="3330" w:name="_Toc61117342"/>
      <w:bookmarkStart w:id="3331" w:name="_Toc67076431"/>
      <w:bookmarkStart w:id="3332" w:name="_Toc67076969"/>
      <w:bookmarkStart w:id="3333" w:name="_Toc74752851"/>
      <w:bookmarkStart w:id="3334" w:name="_Toc74753390"/>
      <w:bookmarkStart w:id="3335" w:name="_Toc74753928"/>
      <w:bookmarkStart w:id="3336" w:name="_Toc76507251"/>
      <w:bookmarkStart w:id="3337" w:name="_Toc83111402"/>
      <w:bookmarkStart w:id="3338" w:name="_Toc89877054"/>
      <w:bookmarkStart w:id="3339" w:name="_Toc98710589"/>
      <w:bookmarkStart w:id="3340" w:name="_Toc130919925"/>
      <w:bookmarkStart w:id="3341" w:name="_Toc137300471"/>
      <w:bookmarkStart w:id="3342" w:name="_Toc138888804"/>
      <w:bookmarkStart w:id="3343" w:name="_Toc145108813"/>
      <w:bookmarkStart w:id="3344" w:name="_Toc155259955"/>
      <w:bookmarkStart w:id="3345" w:name="_Toc219557452"/>
      <w:r w:rsidRPr="00090C64">
        <w:rPr>
          <w:lang w:eastAsia="sv-SE"/>
        </w:rPr>
        <w:t>6.4.2.1</w:t>
      </w:r>
      <w:r w:rsidRPr="00090C64">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0F5487" w14:textId="77777777" w:rsidR="00D57C09" w:rsidRPr="00090C64" w:rsidRDefault="00D57C09" w:rsidP="00D1299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46" w:name="_Toc21124967"/>
      <w:bookmarkStart w:id="3347" w:name="_Toc29767957"/>
      <w:bookmarkStart w:id="3348" w:name="_Toc36044399"/>
      <w:bookmarkStart w:id="3349" w:name="_Toc37230304"/>
      <w:bookmarkStart w:id="3350" w:name="_Toc45907447"/>
      <w:bookmarkStart w:id="3351" w:name="_Toc53181552"/>
      <w:bookmarkStart w:id="3352" w:name="_Toc61117343"/>
      <w:bookmarkStart w:id="3353" w:name="_Toc67076432"/>
      <w:bookmarkStart w:id="3354" w:name="_Toc67076970"/>
      <w:bookmarkStart w:id="3355" w:name="_Toc74752852"/>
      <w:bookmarkStart w:id="3356" w:name="_Toc74753391"/>
      <w:bookmarkStart w:id="3357" w:name="_Toc74753929"/>
      <w:bookmarkStart w:id="3358" w:name="_Toc76507252"/>
      <w:bookmarkStart w:id="3359" w:name="_Toc83111403"/>
      <w:bookmarkStart w:id="3360" w:name="_Toc89877055"/>
      <w:bookmarkStart w:id="3361" w:name="_Toc98710590"/>
      <w:bookmarkStart w:id="3362" w:name="_Toc130919926"/>
      <w:bookmarkStart w:id="3363" w:name="_Toc137300472"/>
      <w:bookmarkStart w:id="3364" w:name="_Toc138888805"/>
      <w:bookmarkStart w:id="3365" w:name="_Toc145108814"/>
      <w:bookmarkStart w:id="3366" w:name="_Toc155259956"/>
      <w:bookmarkStart w:id="3367" w:name="_Toc219557453"/>
      <w:r w:rsidRPr="00090C64">
        <w:rPr>
          <w:lang w:eastAsia="sv-SE"/>
        </w:rPr>
        <w:t>6.4.2.2</w:t>
      </w:r>
      <w:r w:rsidRPr="00090C64">
        <w:rPr>
          <w:lang w:eastAsia="sv-SE"/>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2A4A055" w14:textId="5CF5B645"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D1299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68" w:name="_Toc21124968"/>
      <w:bookmarkStart w:id="3369" w:name="_Toc29767958"/>
      <w:bookmarkStart w:id="3370" w:name="_Toc36044400"/>
      <w:bookmarkStart w:id="3371" w:name="_Toc37230305"/>
      <w:bookmarkStart w:id="3372" w:name="_Toc45907448"/>
      <w:bookmarkStart w:id="3373" w:name="_Toc53181553"/>
      <w:bookmarkStart w:id="3374" w:name="_Toc61117344"/>
      <w:bookmarkStart w:id="3375" w:name="_Toc67076433"/>
      <w:bookmarkStart w:id="3376" w:name="_Toc67076971"/>
      <w:bookmarkStart w:id="3377" w:name="_Toc74752853"/>
      <w:bookmarkStart w:id="3378" w:name="_Toc74753392"/>
      <w:bookmarkStart w:id="3379" w:name="_Toc74753930"/>
      <w:bookmarkStart w:id="3380" w:name="_Toc76507253"/>
      <w:bookmarkStart w:id="3381" w:name="_Toc83111404"/>
      <w:bookmarkStart w:id="3382" w:name="_Toc89877056"/>
      <w:bookmarkStart w:id="3383" w:name="_Toc98710591"/>
      <w:bookmarkStart w:id="3384" w:name="_Toc130919927"/>
      <w:bookmarkStart w:id="3385" w:name="_Toc137300473"/>
      <w:bookmarkStart w:id="3386" w:name="_Toc138888806"/>
      <w:bookmarkStart w:id="3387" w:name="_Toc145108815"/>
      <w:bookmarkStart w:id="3388" w:name="_Toc155259957"/>
      <w:bookmarkStart w:id="3389" w:name="_Toc219557454"/>
      <w:r w:rsidRPr="00090C64">
        <w:rPr>
          <w:lang w:eastAsia="sv-SE"/>
        </w:rPr>
        <w:t>6.4.2.3</w:t>
      </w:r>
      <w:r w:rsidRPr="00090C64">
        <w:rPr>
          <w:lang w:eastAsia="sv-SE"/>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C832CB3" w14:textId="77777777" w:rsidR="00D57C09" w:rsidRPr="00090C64" w:rsidRDefault="00D57C09" w:rsidP="00D1299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0" w:name="_Toc21124969"/>
      <w:bookmarkStart w:id="3391" w:name="_Toc29767959"/>
      <w:bookmarkStart w:id="3392" w:name="_Toc36044401"/>
      <w:bookmarkStart w:id="3393" w:name="_Toc37230306"/>
      <w:bookmarkStart w:id="3394" w:name="_Toc45907449"/>
      <w:bookmarkStart w:id="3395" w:name="_Toc53181554"/>
      <w:bookmarkStart w:id="3396" w:name="_Toc61117345"/>
      <w:bookmarkStart w:id="3397" w:name="_Toc67076434"/>
      <w:bookmarkStart w:id="3398" w:name="_Toc67076972"/>
      <w:bookmarkStart w:id="3399" w:name="_Toc74752854"/>
      <w:bookmarkStart w:id="3400" w:name="_Toc74753393"/>
      <w:bookmarkStart w:id="3401" w:name="_Toc74753931"/>
      <w:bookmarkStart w:id="3402" w:name="_Toc76507254"/>
      <w:bookmarkStart w:id="3403" w:name="_Toc83111405"/>
      <w:bookmarkStart w:id="3404" w:name="_Toc89877057"/>
      <w:bookmarkStart w:id="3405" w:name="_Toc98710592"/>
      <w:bookmarkStart w:id="3406" w:name="_Toc130919928"/>
      <w:bookmarkStart w:id="3407" w:name="_Toc137300474"/>
      <w:bookmarkStart w:id="3408" w:name="_Toc138888807"/>
      <w:bookmarkStart w:id="3409" w:name="_Toc145108816"/>
      <w:bookmarkStart w:id="3410" w:name="_Toc155259958"/>
      <w:bookmarkStart w:id="3411" w:name="_Toc219557455"/>
      <w:r w:rsidRPr="00090C64">
        <w:rPr>
          <w:lang w:eastAsia="sv-SE"/>
        </w:rPr>
        <w:t>6.</w:t>
      </w:r>
      <w:r w:rsidRPr="00090C64">
        <w:rPr>
          <w:lang w:eastAsia="zh-CN"/>
        </w:rPr>
        <w:t>4.2.</w:t>
      </w:r>
      <w:r w:rsidRPr="00090C64">
        <w:rPr>
          <w:lang w:eastAsia="sv-SE"/>
        </w:rPr>
        <w:t>4</w:t>
      </w:r>
      <w:r w:rsidRPr="00090C64">
        <w:rPr>
          <w:lang w:eastAsia="sv-SE"/>
        </w:rPr>
        <w:tab/>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5497B7E" w14:textId="77777777" w:rsidR="00D57C09" w:rsidRPr="00090C64" w:rsidRDefault="00D57C09" w:rsidP="00D57C09">
      <w:pPr>
        <w:pStyle w:val="Heading5"/>
        <w:rPr>
          <w:lang w:eastAsia="sv-SE"/>
        </w:rPr>
      </w:pPr>
      <w:bookmarkStart w:id="3412" w:name="_Toc21124970"/>
      <w:bookmarkStart w:id="3413" w:name="_Toc29767960"/>
      <w:bookmarkStart w:id="3414" w:name="_Toc36044402"/>
      <w:bookmarkStart w:id="3415" w:name="_Toc37230307"/>
      <w:bookmarkStart w:id="3416" w:name="_Toc45907450"/>
      <w:bookmarkStart w:id="3417" w:name="_Toc53181555"/>
      <w:bookmarkStart w:id="3418" w:name="_Toc61117346"/>
      <w:bookmarkStart w:id="3419" w:name="_Toc67076435"/>
      <w:bookmarkStart w:id="3420" w:name="_Toc67076973"/>
      <w:bookmarkStart w:id="3421" w:name="_Toc74752855"/>
      <w:bookmarkStart w:id="3422" w:name="_Toc74753394"/>
      <w:bookmarkStart w:id="3423" w:name="_Toc74753932"/>
      <w:bookmarkStart w:id="3424" w:name="_Toc76507255"/>
      <w:bookmarkStart w:id="3425" w:name="_Toc83111406"/>
      <w:bookmarkStart w:id="3426" w:name="_Toc89877058"/>
      <w:bookmarkStart w:id="3427" w:name="_Toc98710593"/>
      <w:bookmarkStart w:id="3428" w:name="_Toc130919929"/>
      <w:bookmarkStart w:id="3429" w:name="_Toc137300475"/>
      <w:bookmarkStart w:id="3430" w:name="_Toc138888808"/>
      <w:bookmarkStart w:id="3431" w:name="_Toc145108817"/>
      <w:bookmarkStart w:id="3432" w:name="_Toc155259959"/>
      <w:bookmarkStart w:id="3433" w:name="_Toc219557456"/>
      <w:r w:rsidRPr="00090C64">
        <w:rPr>
          <w:lang w:eastAsia="sv-SE"/>
        </w:rPr>
        <w:t>6.4.2.4.1</w:t>
      </w:r>
      <w:r w:rsidRPr="00090C64">
        <w:rPr>
          <w:lang w:eastAsia="sv-SE"/>
        </w:rPr>
        <w:tab/>
        <w:t>Initial conditions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F1362E4" w14:textId="77777777" w:rsidR="00D57C09" w:rsidRPr="00090C64" w:rsidRDefault="00D57C09" w:rsidP="00D12993">
      <w:r w:rsidRPr="00090C64">
        <w:t>Test environment:</w:t>
      </w:r>
      <w:r w:rsidRPr="00090C64">
        <w:tab/>
        <w:t>normal; see annex G.2.</w:t>
      </w:r>
    </w:p>
    <w:p w14:paraId="25C5C808" w14:textId="1284908E" w:rsidR="00D57C09" w:rsidRPr="00090C64" w:rsidRDefault="00D57C09" w:rsidP="00D1299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12993">
      <w:r w:rsidRPr="00090C64">
        <w:t>Beams to be tested:</w:t>
      </w:r>
      <w:r w:rsidRPr="00090C64">
        <w:tab/>
        <w:t>The narrowest declared beam (see table 4.10-1, D9.3, D9.11).</w:t>
      </w:r>
    </w:p>
    <w:p w14:paraId="648E93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12993">
      <w:pPr>
        <w:rPr>
          <w:rFonts w:eastAsia="MS P??"/>
        </w:rPr>
      </w:pPr>
      <w:r w:rsidRPr="00090C64">
        <w:rPr>
          <w:rFonts w:eastAsia="MS P??"/>
        </w:rPr>
        <w:t>Disable closed loop power control.</w:t>
      </w:r>
    </w:p>
    <w:p w14:paraId="7A7E5930" w14:textId="77777777" w:rsidR="00D57C09" w:rsidRPr="00090C64" w:rsidRDefault="00D57C09" w:rsidP="00D12993">
      <w:r w:rsidRPr="00090C64">
        <w:rPr>
          <w:rFonts w:eastAsia="MS Mincho"/>
        </w:rPr>
        <w:t>The DPCH intended for power control is on channel 120 starting at -3 dB.</w:t>
      </w:r>
    </w:p>
    <w:p w14:paraId="5C308909" w14:textId="77777777" w:rsidR="00D57C09" w:rsidRPr="00090C64" w:rsidRDefault="00D57C09" w:rsidP="00D12993">
      <w:r w:rsidRPr="00090C64">
        <w:t>Establish downlink power control with parameters as specified in table 6.4.2.4.1-1</w:t>
      </w:r>
      <w:r w:rsidRPr="00090C64">
        <w:rPr>
          <w:rFonts w:eastAsia="MS Mincho"/>
        </w:rPr>
        <w:t>.</w:t>
      </w:r>
    </w:p>
    <w:p w14:paraId="4D060F30" w14:textId="77777777" w:rsidR="00D57C09" w:rsidRPr="00090C64" w:rsidRDefault="00D57C09" w:rsidP="00D1299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D12993">
            <w:pPr>
              <w:pStyle w:val="TAH"/>
              <w:rPr>
                <w:rFonts w:cs="Arial"/>
              </w:rPr>
            </w:pPr>
            <w:r w:rsidRPr="00090C64">
              <w:t>Parameter</w:t>
            </w:r>
          </w:p>
        </w:tc>
        <w:tc>
          <w:tcPr>
            <w:tcW w:w="2268" w:type="dxa"/>
          </w:tcPr>
          <w:p w14:paraId="0D4C6D30" w14:textId="77777777" w:rsidR="00D57C09" w:rsidRPr="00090C64" w:rsidRDefault="00D57C09" w:rsidP="00D12993">
            <w:pPr>
              <w:pStyle w:val="TAH"/>
              <w:rPr>
                <w:rFonts w:cs="Arial"/>
              </w:rPr>
            </w:pPr>
            <w:r w:rsidRPr="00090C64">
              <w:t>Level/status</w:t>
            </w:r>
          </w:p>
        </w:tc>
        <w:tc>
          <w:tcPr>
            <w:tcW w:w="2126" w:type="dxa"/>
          </w:tcPr>
          <w:p w14:paraId="480572AD" w14:textId="77777777" w:rsidR="00D57C09" w:rsidRPr="00090C64" w:rsidRDefault="00D57C09" w:rsidP="00D1299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D12993">
            <w:pPr>
              <w:pStyle w:val="TAL"/>
              <w:rPr>
                <w:rFonts w:cs="Arial"/>
              </w:rPr>
            </w:pPr>
            <w:r w:rsidRPr="00090C64">
              <w:t>UL signal mean power</w:t>
            </w:r>
          </w:p>
        </w:tc>
        <w:tc>
          <w:tcPr>
            <w:tcW w:w="2268" w:type="dxa"/>
          </w:tcPr>
          <w:p w14:paraId="59CE82C1" w14:textId="77777777" w:rsidR="00D57C09" w:rsidRPr="00090C64" w:rsidRDefault="00D57C09" w:rsidP="00D1299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D1299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D12993">
            <w:pPr>
              <w:pStyle w:val="TAL"/>
              <w:rPr>
                <w:rFonts w:cs="Arial"/>
              </w:rPr>
            </w:pPr>
            <w:r w:rsidRPr="00090C64">
              <w:t>Data sequence</w:t>
            </w:r>
          </w:p>
        </w:tc>
        <w:tc>
          <w:tcPr>
            <w:tcW w:w="2268" w:type="dxa"/>
          </w:tcPr>
          <w:p w14:paraId="680F6522" w14:textId="77777777" w:rsidR="00D57C09" w:rsidRPr="00090C64" w:rsidRDefault="00D57C09" w:rsidP="00D12993">
            <w:pPr>
              <w:pStyle w:val="TAL"/>
              <w:rPr>
                <w:rFonts w:cs="Arial"/>
              </w:rPr>
            </w:pPr>
            <w:r w:rsidRPr="00090C64">
              <w:t>PN9</w:t>
            </w:r>
          </w:p>
        </w:tc>
        <w:tc>
          <w:tcPr>
            <w:tcW w:w="2126" w:type="dxa"/>
          </w:tcPr>
          <w:p w14:paraId="31A7BF11" w14:textId="77777777" w:rsidR="00D57C09" w:rsidRPr="00090C64" w:rsidRDefault="00D57C09" w:rsidP="00D12993">
            <w:pPr>
              <w:pStyle w:val="TAL"/>
            </w:pPr>
          </w:p>
        </w:tc>
      </w:tr>
    </w:tbl>
    <w:p w14:paraId="0ACFBAAD" w14:textId="77777777" w:rsidR="00D57C09" w:rsidRPr="00090C64" w:rsidRDefault="00D57C09" w:rsidP="00D12993">
      <w:pPr>
        <w:rPr>
          <w:lang w:eastAsia="sv-SE"/>
        </w:rPr>
      </w:pPr>
    </w:p>
    <w:p w14:paraId="5E393EFC" w14:textId="77777777" w:rsidR="00D57C09" w:rsidRPr="00090C64" w:rsidRDefault="00D57C09" w:rsidP="00D57C09">
      <w:pPr>
        <w:pStyle w:val="Heading5"/>
        <w:rPr>
          <w:lang w:eastAsia="sv-SE"/>
        </w:rPr>
      </w:pPr>
      <w:bookmarkStart w:id="3434" w:name="_Toc21124971"/>
      <w:bookmarkStart w:id="3435" w:name="_Toc29767961"/>
      <w:bookmarkStart w:id="3436" w:name="_Toc36044403"/>
      <w:bookmarkStart w:id="3437" w:name="_Toc37230308"/>
      <w:bookmarkStart w:id="3438" w:name="_Toc45907451"/>
      <w:bookmarkStart w:id="3439" w:name="_Toc53181556"/>
      <w:bookmarkStart w:id="3440" w:name="_Toc61117347"/>
      <w:bookmarkStart w:id="3441" w:name="_Toc67076436"/>
      <w:bookmarkStart w:id="3442" w:name="_Toc67076974"/>
      <w:bookmarkStart w:id="3443" w:name="_Toc74752856"/>
      <w:bookmarkStart w:id="3444" w:name="_Toc74753395"/>
      <w:bookmarkStart w:id="3445" w:name="_Toc74753933"/>
      <w:bookmarkStart w:id="3446" w:name="_Toc76507256"/>
      <w:bookmarkStart w:id="3447" w:name="_Toc83111407"/>
      <w:bookmarkStart w:id="3448" w:name="_Toc89877059"/>
      <w:bookmarkStart w:id="3449" w:name="_Toc98710594"/>
      <w:bookmarkStart w:id="3450" w:name="_Toc130919930"/>
      <w:bookmarkStart w:id="3451" w:name="_Toc137300476"/>
      <w:bookmarkStart w:id="3452" w:name="_Toc138888809"/>
      <w:bookmarkStart w:id="3453" w:name="_Toc145108818"/>
      <w:bookmarkStart w:id="3454" w:name="_Toc155259960"/>
      <w:bookmarkStart w:id="3455" w:name="_Toc219557457"/>
      <w:r w:rsidRPr="00090C64">
        <w:rPr>
          <w:lang w:eastAsia="sv-SE"/>
        </w:rPr>
        <w:t>6.4.2.4.2</w:t>
      </w:r>
      <w:r w:rsidRPr="00090C64">
        <w:rPr>
          <w:lang w:eastAsia="sv-SE"/>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53235F8" w14:textId="77777777" w:rsidR="00D57C09" w:rsidRPr="00090C64" w:rsidRDefault="00D57C09" w:rsidP="00D12993">
      <w:pPr>
        <w:pStyle w:val="B10"/>
      </w:pPr>
      <w:r w:rsidRPr="00090C64">
        <w:t>1)</w:t>
      </w:r>
      <w:r w:rsidRPr="00090C64">
        <w:tab/>
        <w:t>Place the AAS BS at the positioner.</w:t>
      </w:r>
    </w:p>
    <w:p w14:paraId="024D3E9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D12993">
      <w:pPr>
        <w:pStyle w:val="B10"/>
      </w:pPr>
      <w:r w:rsidRPr="00090C64">
        <w:t>6)</w:t>
      </w:r>
      <w:r w:rsidRPr="00090C64">
        <w:tab/>
        <w:t>Set and send alternating TPC bits from the UE simulator or UL signal generator.</w:t>
      </w:r>
    </w:p>
    <w:p w14:paraId="7B730FA6" w14:textId="77777777" w:rsidR="00D57C09" w:rsidRPr="00090C64" w:rsidRDefault="00D57C09" w:rsidP="00D12993">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D1299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D1299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D1299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56" w:name="_Toc21124972"/>
      <w:bookmarkStart w:id="3457" w:name="_Toc29767962"/>
      <w:bookmarkStart w:id="3458" w:name="_Toc36044404"/>
      <w:bookmarkStart w:id="3459" w:name="_Toc37230309"/>
      <w:bookmarkStart w:id="3460" w:name="_Toc45907452"/>
      <w:bookmarkStart w:id="3461" w:name="_Toc53181557"/>
      <w:bookmarkStart w:id="3462" w:name="_Toc61117348"/>
      <w:bookmarkStart w:id="3463" w:name="_Toc67076437"/>
      <w:bookmarkStart w:id="3464" w:name="_Toc67076975"/>
      <w:bookmarkStart w:id="3465" w:name="_Toc74752857"/>
      <w:bookmarkStart w:id="3466" w:name="_Toc74753396"/>
      <w:bookmarkStart w:id="3467" w:name="_Toc74753934"/>
      <w:bookmarkStart w:id="3468" w:name="_Toc76507257"/>
      <w:bookmarkStart w:id="3469" w:name="_Toc83111408"/>
      <w:bookmarkStart w:id="3470" w:name="_Toc89877060"/>
      <w:bookmarkStart w:id="3471" w:name="_Toc98710595"/>
      <w:bookmarkStart w:id="3472" w:name="_Toc130919931"/>
      <w:bookmarkStart w:id="3473" w:name="_Toc137300477"/>
      <w:bookmarkStart w:id="3474" w:name="_Toc138888810"/>
      <w:bookmarkStart w:id="3475" w:name="_Toc145108819"/>
      <w:bookmarkStart w:id="3476" w:name="_Toc155259961"/>
      <w:bookmarkStart w:id="3477" w:name="_Toc219557458"/>
      <w:r w:rsidRPr="00090C64">
        <w:rPr>
          <w:lang w:eastAsia="sv-SE"/>
        </w:rPr>
        <w:t>6.</w:t>
      </w:r>
      <w:r w:rsidRPr="00090C64">
        <w:rPr>
          <w:lang w:eastAsia="zh-CN"/>
        </w:rPr>
        <w:t>4.2.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03D1564"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1299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D1299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1299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D1299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D12993">
            <w:pPr>
              <w:pStyle w:val="TAH"/>
            </w:pPr>
          </w:p>
        </w:tc>
        <w:tc>
          <w:tcPr>
            <w:tcW w:w="1701" w:type="dxa"/>
            <w:gridSpan w:val="2"/>
            <w:shd w:val="clear" w:color="auto" w:fill="auto"/>
          </w:tcPr>
          <w:p w14:paraId="09ABD257"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D12993">
            <w:pPr>
              <w:pStyle w:val="TAH"/>
            </w:pPr>
            <w:r w:rsidRPr="00090C64">
              <w:t>1 dB step size</w:t>
            </w:r>
          </w:p>
        </w:tc>
        <w:tc>
          <w:tcPr>
            <w:tcW w:w="1701" w:type="dxa"/>
            <w:gridSpan w:val="2"/>
            <w:shd w:val="clear" w:color="auto" w:fill="auto"/>
          </w:tcPr>
          <w:p w14:paraId="6E084E2E" w14:textId="77777777" w:rsidR="00D57C09" w:rsidRPr="00090C64" w:rsidRDefault="00D57C09" w:rsidP="00D1299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D12993">
            <w:pPr>
              <w:pStyle w:val="TAL"/>
            </w:pPr>
          </w:p>
        </w:tc>
        <w:tc>
          <w:tcPr>
            <w:tcW w:w="850" w:type="dxa"/>
            <w:shd w:val="clear" w:color="auto" w:fill="auto"/>
          </w:tcPr>
          <w:p w14:paraId="4F68579C" w14:textId="77777777" w:rsidR="00D57C09" w:rsidRPr="00090C64" w:rsidRDefault="00D57C09" w:rsidP="00D12993">
            <w:pPr>
              <w:pStyle w:val="TAC"/>
              <w:rPr>
                <w:rFonts w:cs="v5.0.0"/>
              </w:rPr>
            </w:pPr>
            <w:r w:rsidRPr="00090C64">
              <w:t>Lower</w:t>
            </w:r>
          </w:p>
        </w:tc>
        <w:tc>
          <w:tcPr>
            <w:tcW w:w="851" w:type="dxa"/>
            <w:shd w:val="clear" w:color="auto" w:fill="auto"/>
          </w:tcPr>
          <w:p w14:paraId="70F5EA0A" w14:textId="77777777" w:rsidR="00D57C09" w:rsidRPr="00090C64" w:rsidRDefault="00D57C09" w:rsidP="00D12993">
            <w:pPr>
              <w:pStyle w:val="TAC"/>
              <w:rPr>
                <w:rFonts w:cs="v5.0.0"/>
              </w:rPr>
            </w:pPr>
            <w:r w:rsidRPr="00090C64">
              <w:t>Upper</w:t>
            </w:r>
          </w:p>
        </w:tc>
        <w:tc>
          <w:tcPr>
            <w:tcW w:w="992" w:type="dxa"/>
            <w:shd w:val="clear" w:color="auto" w:fill="auto"/>
          </w:tcPr>
          <w:p w14:paraId="252070D4" w14:textId="77777777" w:rsidR="00D57C09" w:rsidRPr="00090C64" w:rsidRDefault="00D57C09" w:rsidP="00D12993">
            <w:pPr>
              <w:pStyle w:val="TAC"/>
              <w:rPr>
                <w:rFonts w:cs="v5.0.0"/>
              </w:rPr>
            </w:pPr>
            <w:r w:rsidRPr="00090C64">
              <w:t>Lower</w:t>
            </w:r>
          </w:p>
        </w:tc>
        <w:tc>
          <w:tcPr>
            <w:tcW w:w="851" w:type="dxa"/>
            <w:shd w:val="clear" w:color="auto" w:fill="auto"/>
          </w:tcPr>
          <w:p w14:paraId="68953DC5" w14:textId="77777777" w:rsidR="00D57C09" w:rsidRPr="00090C64" w:rsidRDefault="00D57C09" w:rsidP="00D12993">
            <w:pPr>
              <w:pStyle w:val="TAC"/>
              <w:rPr>
                <w:rFonts w:cs="v5.0.0"/>
              </w:rPr>
            </w:pPr>
            <w:r w:rsidRPr="00090C64">
              <w:t>Upper</w:t>
            </w:r>
          </w:p>
        </w:tc>
        <w:tc>
          <w:tcPr>
            <w:tcW w:w="850" w:type="dxa"/>
            <w:shd w:val="clear" w:color="auto" w:fill="auto"/>
          </w:tcPr>
          <w:p w14:paraId="406F96B8" w14:textId="77777777" w:rsidR="00D57C09" w:rsidRPr="00090C64" w:rsidRDefault="00D57C09" w:rsidP="00D12993">
            <w:pPr>
              <w:pStyle w:val="TAC"/>
            </w:pPr>
            <w:r w:rsidRPr="00090C64">
              <w:t>Lower</w:t>
            </w:r>
          </w:p>
        </w:tc>
        <w:tc>
          <w:tcPr>
            <w:tcW w:w="851" w:type="dxa"/>
            <w:shd w:val="clear" w:color="auto" w:fill="auto"/>
          </w:tcPr>
          <w:p w14:paraId="13F5D6C1" w14:textId="77777777" w:rsidR="00D57C09" w:rsidRPr="00090C64" w:rsidRDefault="00D57C09" w:rsidP="00D12993">
            <w:pPr>
              <w:pStyle w:val="TAC"/>
            </w:pPr>
            <w:r w:rsidRPr="00090C64">
              <w:t>Upper</w:t>
            </w:r>
          </w:p>
        </w:tc>
        <w:tc>
          <w:tcPr>
            <w:tcW w:w="850" w:type="dxa"/>
            <w:shd w:val="clear" w:color="auto" w:fill="auto"/>
          </w:tcPr>
          <w:p w14:paraId="593C6FA5" w14:textId="77777777" w:rsidR="00D57C09" w:rsidRPr="00090C64" w:rsidRDefault="00D57C09" w:rsidP="00D12993">
            <w:pPr>
              <w:pStyle w:val="TAC"/>
            </w:pPr>
            <w:r w:rsidRPr="00090C64">
              <w:t>Lower</w:t>
            </w:r>
          </w:p>
        </w:tc>
        <w:tc>
          <w:tcPr>
            <w:tcW w:w="851" w:type="dxa"/>
            <w:shd w:val="clear" w:color="auto" w:fill="auto"/>
          </w:tcPr>
          <w:p w14:paraId="7E93FC5B" w14:textId="77777777" w:rsidR="00D57C09" w:rsidRPr="00090C64" w:rsidRDefault="00D57C09" w:rsidP="00D1299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D12993">
            <w:pPr>
              <w:pStyle w:val="TAL"/>
            </w:pPr>
            <w:r w:rsidRPr="00090C64">
              <w:t>Up (TPC command "1")</w:t>
            </w:r>
          </w:p>
        </w:tc>
        <w:tc>
          <w:tcPr>
            <w:tcW w:w="850" w:type="dxa"/>
            <w:shd w:val="clear" w:color="auto" w:fill="auto"/>
          </w:tcPr>
          <w:p w14:paraId="2814F7A5" w14:textId="77777777" w:rsidR="00D57C09" w:rsidRPr="00090C64" w:rsidRDefault="00D57C09" w:rsidP="00D12993">
            <w:pPr>
              <w:pStyle w:val="TAC"/>
              <w:rPr>
                <w:rFonts w:cs="v5.0.0"/>
                <w:b/>
              </w:rPr>
            </w:pPr>
            <w:r w:rsidRPr="00090C64">
              <w:t>+0.9 dB</w:t>
            </w:r>
          </w:p>
        </w:tc>
        <w:tc>
          <w:tcPr>
            <w:tcW w:w="851" w:type="dxa"/>
            <w:shd w:val="clear" w:color="auto" w:fill="auto"/>
          </w:tcPr>
          <w:p w14:paraId="476D4E08" w14:textId="77777777" w:rsidR="00D57C09" w:rsidRPr="00090C64" w:rsidRDefault="00D57C09" w:rsidP="00D12993">
            <w:pPr>
              <w:pStyle w:val="TAC"/>
              <w:rPr>
                <w:rFonts w:cs="v5.0.0"/>
              </w:rPr>
            </w:pPr>
            <w:r w:rsidRPr="00090C64">
              <w:t>+3.1 dB</w:t>
            </w:r>
          </w:p>
        </w:tc>
        <w:tc>
          <w:tcPr>
            <w:tcW w:w="992" w:type="dxa"/>
            <w:shd w:val="clear" w:color="auto" w:fill="auto"/>
          </w:tcPr>
          <w:p w14:paraId="4757619F" w14:textId="77777777" w:rsidR="00D57C09" w:rsidRPr="00090C64" w:rsidRDefault="00D57C09" w:rsidP="00D12993">
            <w:pPr>
              <w:pStyle w:val="TAC"/>
              <w:rPr>
                <w:rFonts w:cs="v5.0.0"/>
              </w:rPr>
            </w:pPr>
            <w:r w:rsidRPr="00090C64">
              <w:t>+0.65 dB</w:t>
            </w:r>
          </w:p>
        </w:tc>
        <w:tc>
          <w:tcPr>
            <w:tcW w:w="851" w:type="dxa"/>
            <w:shd w:val="clear" w:color="auto" w:fill="auto"/>
          </w:tcPr>
          <w:p w14:paraId="7E48ECFF" w14:textId="77777777" w:rsidR="00D57C09" w:rsidRPr="00090C64" w:rsidRDefault="00D57C09" w:rsidP="00D12993">
            <w:pPr>
              <w:pStyle w:val="TAC"/>
              <w:rPr>
                <w:rFonts w:cs="v5.0.0"/>
              </w:rPr>
            </w:pPr>
            <w:r w:rsidRPr="00090C64">
              <w:t>+2.35 dB</w:t>
            </w:r>
          </w:p>
        </w:tc>
        <w:tc>
          <w:tcPr>
            <w:tcW w:w="850" w:type="dxa"/>
            <w:shd w:val="clear" w:color="auto" w:fill="auto"/>
          </w:tcPr>
          <w:p w14:paraId="4EB8E37A" w14:textId="77777777" w:rsidR="00D57C09" w:rsidRPr="00090C64" w:rsidRDefault="00D57C09" w:rsidP="00D12993">
            <w:pPr>
              <w:pStyle w:val="TAC"/>
            </w:pPr>
            <w:r w:rsidRPr="00090C64">
              <w:t>+0.4 dB</w:t>
            </w:r>
          </w:p>
        </w:tc>
        <w:tc>
          <w:tcPr>
            <w:tcW w:w="851" w:type="dxa"/>
            <w:shd w:val="clear" w:color="auto" w:fill="auto"/>
          </w:tcPr>
          <w:p w14:paraId="25FBAE71" w14:textId="77777777" w:rsidR="00D57C09" w:rsidRPr="00090C64" w:rsidRDefault="00D57C09" w:rsidP="00D12993">
            <w:pPr>
              <w:pStyle w:val="TAC"/>
            </w:pPr>
            <w:r w:rsidRPr="00090C64">
              <w:t>+1.6 dB</w:t>
            </w:r>
          </w:p>
        </w:tc>
        <w:tc>
          <w:tcPr>
            <w:tcW w:w="850" w:type="dxa"/>
            <w:shd w:val="clear" w:color="auto" w:fill="auto"/>
          </w:tcPr>
          <w:p w14:paraId="435FE6D7" w14:textId="77777777" w:rsidR="00D57C09" w:rsidRPr="00090C64" w:rsidRDefault="00D57C09" w:rsidP="00D12993">
            <w:pPr>
              <w:pStyle w:val="TAC"/>
            </w:pPr>
          </w:p>
          <w:p w14:paraId="51278C03" w14:textId="77777777" w:rsidR="00D57C09" w:rsidRPr="00090C64" w:rsidRDefault="00D57C09" w:rsidP="00D12993">
            <w:pPr>
              <w:pStyle w:val="TAC"/>
            </w:pPr>
            <w:r w:rsidRPr="00090C64">
              <w:t>+0.15 dB</w:t>
            </w:r>
          </w:p>
        </w:tc>
        <w:tc>
          <w:tcPr>
            <w:tcW w:w="851" w:type="dxa"/>
            <w:shd w:val="clear" w:color="auto" w:fill="auto"/>
          </w:tcPr>
          <w:p w14:paraId="75333AFC" w14:textId="77777777" w:rsidR="00D57C09" w:rsidRPr="00090C64" w:rsidRDefault="00D57C09" w:rsidP="00D1299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D12993">
            <w:pPr>
              <w:pStyle w:val="TAL"/>
            </w:pPr>
            <w:r w:rsidRPr="00090C64">
              <w:t>Down (TPC command "0")</w:t>
            </w:r>
          </w:p>
        </w:tc>
        <w:tc>
          <w:tcPr>
            <w:tcW w:w="850" w:type="dxa"/>
            <w:shd w:val="clear" w:color="auto" w:fill="auto"/>
          </w:tcPr>
          <w:p w14:paraId="172B58FD" w14:textId="77777777" w:rsidR="00D57C09" w:rsidRPr="00090C64" w:rsidRDefault="00D57C09" w:rsidP="00D12993">
            <w:pPr>
              <w:pStyle w:val="TAC"/>
              <w:rPr>
                <w:rFonts w:cs="v5.0.0"/>
              </w:rPr>
            </w:pPr>
            <w:r w:rsidRPr="00090C64">
              <w:t>-0.9 dB</w:t>
            </w:r>
          </w:p>
        </w:tc>
        <w:tc>
          <w:tcPr>
            <w:tcW w:w="851" w:type="dxa"/>
            <w:shd w:val="clear" w:color="auto" w:fill="auto"/>
          </w:tcPr>
          <w:p w14:paraId="7501A4D1" w14:textId="77777777" w:rsidR="00D57C09" w:rsidRPr="00090C64" w:rsidRDefault="00D57C09" w:rsidP="00D12993">
            <w:pPr>
              <w:pStyle w:val="TAC"/>
              <w:rPr>
                <w:rFonts w:cs="v5.0.0"/>
              </w:rPr>
            </w:pPr>
            <w:r w:rsidRPr="00090C64">
              <w:t>-3.1 dB</w:t>
            </w:r>
          </w:p>
        </w:tc>
        <w:tc>
          <w:tcPr>
            <w:tcW w:w="992" w:type="dxa"/>
            <w:shd w:val="clear" w:color="auto" w:fill="auto"/>
          </w:tcPr>
          <w:p w14:paraId="5B1CEDFF" w14:textId="77777777" w:rsidR="00D57C09" w:rsidRPr="00090C64" w:rsidRDefault="00D57C09" w:rsidP="00D12993">
            <w:pPr>
              <w:pStyle w:val="TAC"/>
              <w:rPr>
                <w:rFonts w:cs="v5.0.0"/>
              </w:rPr>
            </w:pPr>
            <w:r w:rsidRPr="00090C64">
              <w:t>-0.65 dB</w:t>
            </w:r>
          </w:p>
        </w:tc>
        <w:tc>
          <w:tcPr>
            <w:tcW w:w="851" w:type="dxa"/>
            <w:shd w:val="clear" w:color="auto" w:fill="auto"/>
          </w:tcPr>
          <w:p w14:paraId="7FE32414" w14:textId="77777777" w:rsidR="00D57C09" w:rsidRPr="00090C64" w:rsidRDefault="00D57C09" w:rsidP="00D12993">
            <w:pPr>
              <w:pStyle w:val="TAC"/>
              <w:rPr>
                <w:rFonts w:cs="v5.0.0"/>
              </w:rPr>
            </w:pPr>
            <w:r w:rsidRPr="00090C64">
              <w:t>-2.35 dB</w:t>
            </w:r>
          </w:p>
        </w:tc>
        <w:tc>
          <w:tcPr>
            <w:tcW w:w="850" w:type="dxa"/>
            <w:shd w:val="clear" w:color="auto" w:fill="auto"/>
          </w:tcPr>
          <w:p w14:paraId="47EC084E" w14:textId="77777777" w:rsidR="00D57C09" w:rsidRPr="00090C64" w:rsidRDefault="00D57C09" w:rsidP="00D12993">
            <w:pPr>
              <w:pStyle w:val="TAC"/>
            </w:pPr>
            <w:r w:rsidRPr="00090C64">
              <w:t>-0.4 dB</w:t>
            </w:r>
          </w:p>
        </w:tc>
        <w:tc>
          <w:tcPr>
            <w:tcW w:w="851" w:type="dxa"/>
            <w:shd w:val="clear" w:color="auto" w:fill="auto"/>
          </w:tcPr>
          <w:p w14:paraId="450767AF" w14:textId="77777777" w:rsidR="00D57C09" w:rsidRPr="00090C64" w:rsidRDefault="00D57C09" w:rsidP="00D12993">
            <w:pPr>
              <w:pStyle w:val="TAC"/>
            </w:pPr>
            <w:r w:rsidRPr="00090C64">
              <w:t>-1.6 dB</w:t>
            </w:r>
          </w:p>
        </w:tc>
        <w:tc>
          <w:tcPr>
            <w:tcW w:w="850" w:type="dxa"/>
            <w:shd w:val="clear" w:color="auto" w:fill="auto"/>
          </w:tcPr>
          <w:p w14:paraId="48218C20" w14:textId="77777777" w:rsidR="00D57C09" w:rsidRPr="00090C64" w:rsidRDefault="00D57C09" w:rsidP="00D12993">
            <w:pPr>
              <w:pStyle w:val="TAC"/>
            </w:pPr>
            <w:r w:rsidRPr="00090C64">
              <w:t>-0.15 dB</w:t>
            </w:r>
          </w:p>
        </w:tc>
        <w:tc>
          <w:tcPr>
            <w:tcW w:w="851" w:type="dxa"/>
            <w:shd w:val="clear" w:color="auto" w:fill="auto"/>
          </w:tcPr>
          <w:p w14:paraId="4A098283" w14:textId="77777777" w:rsidR="00D57C09" w:rsidRPr="00090C64" w:rsidRDefault="00D57C09" w:rsidP="00D12993">
            <w:pPr>
              <w:pStyle w:val="TAC"/>
            </w:pPr>
            <w:r w:rsidRPr="00090C64">
              <w:t>-0.85 dB</w:t>
            </w:r>
          </w:p>
        </w:tc>
      </w:tr>
    </w:tbl>
    <w:p w14:paraId="6E82D8C6" w14:textId="77777777" w:rsidR="00D57C09" w:rsidRPr="00090C64" w:rsidRDefault="00D57C09" w:rsidP="00D12993"/>
    <w:p w14:paraId="2CC31DC4" w14:textId="77777777" w:rsidR="00D57C09" w:rsidRPr="00090C64" w:rsidRDefault="00D57C09" w:rsidP="00D1299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D1299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D12993">
            <w:pPr>
              <w:pStyle w:val="TAH"/>
            </w:pPr>
          </w:p>
        </w:tc>
        <w:tc>
          <w:tcPr>
            <w:tcW w:w="1701" w:type="dxa"/>
            <w:gridSpan w:val="2"/>
            <w:shd w:val="clear" w:color="auto" w:fill="auto"/>
          </w:tcPr>
          <w:p w14:paraId="50F6D82C"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D12993">
            <w:pPr>
              <w:pStyle w:val="TAH"/>
            </w:pPr>
            <w:r w:rsidRPr="00090C64">
              <w:t>1 dB step size</w:t>
            </w:r>
          </w:p>
        </w:tc>
        <w:tc>
          <w:tcPr>
            <w:tcW w:w="1701" w:type="dxa"/>
            <w:gridSpan w:val="2"/>
            <w:shd w:val="clear" w:color="auto" w:fill="auto"/>
          </w:tcPr>
          <w:p w14:paraId="685A3AD6" w14:textId="77777777" w:rsidR="00D57C09" w:rsidRPr="00090C64" w:rsidRDefault="00D57C09" w:rsidP="00D1299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D12993">
            <w:pPr>
              <w:pStyle w:val="TAL"/>
            </w:pPr>
          </w:p>
        </w:tc>
        <w:tc>
          <w:tcPr>
            <w:tcW w:w="850" w:type="dxa"/>
            <w:shd w:val="clear" w:color="auto" w:fill="auto"/>
          </w:tcPr>
          <w:p w14:paraId="6594E44F" w14:textId="77777777" w:rsidR="00D57C09" w:rsidRPr="00090C64" w:rsidRDefault="00D57C09" w:rsidP="00D12993">
            <w:pPr>
              <w:pStyle w:val="TAC"/>
              <w:rPr>
                <w:rFonts w:cs="v5.0.0"/>
              </w:rPr>
            </w:pPr>
            <w:r w:rsidRPr="00090C64">
              <w:t>Lower</w:t>
            </w:r>
          </w:p>
        </w:tc>
        <w:tc>
          <w:tcPr>
            <w:tcW w:w="851" w:type="dxa"/>
            <w:shd w:val="clear" w:color="auto" w:fill="auto"/>
          </w:tcPr>
          <w:p w14:paraId="1C078AAF" w14:textId="77777777" w:rsidR="00D57C09" w:rsidRPr="00090C64" w:rsidRDefault="00D57C09" w:rsidP="00D12993">
            <w:pPr>
              <w:pStyle w:val="TAC"/>
              <w:rPr>
                <w:rFonts w:cs="v5.0.0"/>
              </w:rPr>
            </w:pPr>
            <w:r w:rsidRPr="00090C64">
              <w:t>Upper</w:t>
            </w:r>
          </w:p>
        </w:tc>
        <w:tc>
          <w:tcPr>
            <w:tcW w:w="992" w:type="dxa"/>
            <w:shd w:val="clear" w:color="auto" w:fill="auto"/>
          </w:tcPr>
          <w:p w14:paraId="68602933" w14:textId="77777777" w:rsidR="00D57C09" w:rsidRPr="00090C64" w:rsidRDefault="00D57C09" w:rsidP="00D12993">
            <w:pPr>
              <w:pStyle w:val="TAC"/>
              <w:rPr>
                <w:rFonts w:cs="v5.0.0"/>
              </w:rPr>
            </w:pPr>
            <w:r w:rsidRPr="00090C64">
              <w:t>Lower</w:t>
            </w:r>
          </w:p>
        </w:tc>
        <w:tc>
          <w:tcPr>
            <w:tcW w:w="851" w:type="dxa"/>
            <w:shd w:val="clear" w:color="auto" w:fill="auto"/>
          </w:tcPr>
          <w:p w14:paraId="4C196A42" w14:textId="77777777" w:rsidR="00D57C09" w:rsidRPr="00090C64" w:rsidRDefault="00D57C09" w:rsidP="00D12993">
            <w:pPr>
              <w:pStyle w:val="TAC"/>
              <w:rPr>
                <w:rFonts w:cs="v5.0.0"/>
              </w:rPr>
            </w:pPr>
            <w:r w:rsidRPr="00090C64">
              <w:t>Upper</w:t>
            </w:r>
          </w:p>
        </w:tc>
        <w:tc>
          <w:tcPr>
            <w:tcW w:w="850" w:type="dxa"/>
            <w:shd w:val="clear" w:color="auto" w:fill="auto"/>
          </w:tcPr>
          <w:p w14:paraId="060E52ED" w14:textId="77777777" w:rsidR="00D57C09" w:rsidRPr="00090C64" w:rsidRDefault="00D57C09" w:rsidP="00D12993">
            <w:pPr>
              <w:pStyle w:val="TAC"/>
            </w:pPr>
            <w:r w:rsidRPr="00090C64">
              <w:t>Lower</w:t>
            </w:r>
          </w:p>
        </w:tc>
        <w:tc>
          <w:tcPr>
            <w:tcW w:w="851" w:type="dxa"/>
            <w:shd w:val="clear" w:color="auto" w:fill="auto"/>
          </w:tcPr>
          <w:p w14:paraId="6E90059E" w14:textId="77777777" w:rsidR="00D57C09" w:rsidRPr="00090C64" w:rsidRDefault="00D57C09" w:rsidP="00D12993">
            <w:pPr>
              <w:pStyle w:val="TAC"/>
            </w:pPr>
            <w:r w:rsidRPr="00090C64">
              <w:t>Upper</w:t>
            </w:r>
          </w:p>
        </w:tc>
        <w:tc>
          <w:tcPr>
            <w:tcW w:w="850" w:type="dxa"/>
            <w:shd w:val="clear" w:color="auto" w:fill="auto"/>
          </w:tcPr>
          <w:p w14:paraId="26346F18" w14:textId="77777777" w:rsidR="00D57C09" w:rsidRPr="00090C64" w:rsidRDefault="00D57C09" w:rsidP="00D12993">
            <w:pPr>
              <w:pStyle w:val="TAC"/>
            </w:pPr>
            <w:r w:rsidRPr="00090C64">
              <w:t>Lower</w:t>
            </w:r>
          </w:p>
        </w:tc>
        <w:tc>
          <w:tcPr>
            <w:tcW w:w="851" w:type="dxa"/>
            <w:shd w:val="clear" w:color="auto" w:fill="auto"/>
          </w:tcPr>
          <w:p w14:paraId="4496A663" w14:textId="77777777" w:rsidR="00D57C09" w:rsidRPr="00090C64" w:rsidRDefault="00D57C09" w:rsidP="00D1299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D12993">
            <w:pPr>
              <w:pStyle w:val="TAC"/>
              <w:rPr>
                <w:rFonts w:cs="Arial"/>
              </w:rPr>
            </w:pPr>
            <w:r w:rsidRPr="00090C64">
              <w:t>Up (TPC command "1")</w:t>
            </w:r>
          </w:p>
        </w:tc>
        <w:tc>
          <w:tcPr>
            <w:tcW w:w="850" w:type="dxa"/>
            <w:shd w:val="clear" w:color="auto" w:fill="auto"/>
          </w:tcPr>
          <w:p w14:paraId="24517B0B" w14:textId="77777777" w:rsidR="00D57C09" w:rsidRPr="00090C64" w:rsidRDefault="00D57C09" w:rsidP="00D12993">
            <w:pPr>
              <w:pStyle w:val="TAC"/>
              <w:rPr>
                <w:rFonts w:cs="v5.0.0"/>
              </w:rPr>
            </w:pPr>
            <w:r w:rsidRPr="00090C64">
              <w:t>+15.9 dB</w:t>
            </w:r>
          </w:p>
        </w:tc>
        <w:tc>
          <w:tcPr>
            <w:tcW w:w="851" w:type="dxa"/>
            <w:shd w:val="clear" w:color="auto" w:fill="auto"/>
          </w:tcPr>
          <w:p w14:paraId="64EA27F1" w14:textId="77777777" w:rsidR="00D57C09" w:rsidRPr="00090C64" w:rsidRDefault="00D57C09" w:rsidP="00D12993">
            <w:pPr>
              <w:pStyle w:val="TAC"/>
              <w:rPr>
                <w:rFonts w:cs="v5.0.0"/>
              </w:rPr>
            </w:pPr>
            <w:r w:rsidRPr="00090C64">
              <w:t>+24.1 dB</w:t>
            </w:r>
          </w:p>
        </w:tc>
        <w:tc>
          <w:tcPr>
            <w:tcW w:w="992" w:type="dxa"/>
            <w:shd w:val="clear" w:color="auto" w:fill="auto"/>
          </w:tcPr>
          <w:p w14:paraId="060B2551" w14:textId="77777777" w:rsidR="00D57C09" w:rsidRPr="00090C64" w:rsidRDefault="00D57C09" w:rsidP="00D12993">
            <w:pPr>
              <w:pStyle w:val="TAC"/>
              <w:rPr>
                <w:rFonts w:cs="v5.0.0"/>
              </w:rPr>
            </w:pPr>
            <w:r w:rsidRPr="00090C64">
              <w:t>+11.9 dB</w:t>
            </w:r>
          </w:p>
        </w:tc>
        <w:tc>
          <w:tcPr>
            <w:tcW w:w="851" w:type="dxa"/>
            <w:shd w:val="clear" w:color="auto" w:fill="auto"/>
          </w:tcPr>
          <w:p w14:paraId="74A342F4" w14:textId="77777777" w:rsidR="00D57C09" w:rsidRPr="00090C64" w:rsidRDefault="00D57C09" w:rsidP="00D12993">
            <w:pPr>
              <w:pStyle w:val="TAC"/>
              <w:rPr>
                <w:rFonts w:cs="v5.0.0"/>
              </w:rPr>
            </w:pPr>
            <w:r w:rsidRPr="00090C64">
              <w:t>+18.1 dB</w:t>
            </w:r>
          </w:p>
        </w:tc>
        <w:tc>
          <w:tcPr>
            <w:tcW w:w="850" w:type="dxa"/>
            <w:shd w:val="clear" w:color="auto" w:fill="auto"/>
          </w:tcPr>
          <w:p w14:paraId="364C8320" w14:textId="77777777" w:rsidR="00D57C09" w:rsidRPr="00090C64" w:rsidRDefault="00D57C09" w:rsidP="00D12993">
            <w:pPr>
              <w:pStyle w:val="TAC"/>
            </w:pPr>
            <w:r w:rsidRPr="00090C64">
              <w:t>+7.9 dB</w:t>
            </w:r>
          </w:p>
        </w:tc>
        <w:tc>
          <w:tcPr>
            <w:tcW w:w="851" w:type="dxa"/>
            <w:shd w:val="clear" w:color="auto" w:fill="auto"/>
          </w:tcPr>
          <w:p w14:paraId="304F3F76" w14:textId="77777777" w:rsidR="00D57C09" w:rsidRPr="00090C64" w:rsidRDefault="00D57C09" w:rsidP="00D12993">
            <w:pPr>
              <w:pStyle w:val="TAC"/>
            </w:pPr>
            <w:r w:rsidRPr="00090C64">
              <w:t>+12.1 dB</w:t>
            </w:r>
          </w:p>
        </w:tc>
        <w:tc>
          <w:tcPr>
            <w:tcW w:w="850" w:type="dxa"/>
            <w:shd w:val="clear" w:color="auto" w:fill="auto"/>
          </w:tcPr>
          <w:p w14:paraId="6B426DBA" w14:textId="77777777" w:rsidR="00D57C09" w:rsidRPr="00090C64" w:rsidRDefault="00D57C09" w:rsidP="00D12993">
            <w:pPr>
              <w:pStyle w:val="TAC"/>
            </w:pPr>
            <w:r w:rsidRPr="00090C64">
              <w:t>+3.9 dB</w:t>
            </w:r>
          </w:p>
        </w:tc>
        <w:tc>
          <w:tcPr>
            <w:tcW w:w="851" w:type="dxa"/>
            <w:shd w:val="clear" w:color="auto" w:fill="auto"/>
          </w:tcPr>
          <w:p w14:paraId="6E786CEE" w14:textId="77777777" w:rsidR="00D57C09" w:rsidRPr="00090C64" w:rsidRDefault="00D57C09" w:rsidP="00D1299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D1299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D12993">
            <w:pPr>
              <w:pStyle w:val="TAC"/>
              <w:rPr>
                <w:rFonts w:cs="v5.0.0"/>
              </w:rPr>
            </w:pPr>
            <w:r w:rsidRPr="00090C64">
              <w:t>-15.9 dB</w:t>
            </w:r>
          </w:p>
        </w:tc>
        <w:tc>
          <w:tcPr>
            <w:tcW w:w="851" w:type="dxa"/>
            <w:shd w:val="clear" w:color="auto" w:fill="auto"/>
          </w:tcPr>
          <w:p w14:paraId="2F546024" w14:textId="77777777" w:rsidR="00D57C09" w:rsidRPr="00090C64" w:rsidRDefault="00D57C09" w:rsidP="00D12993">
            <w:pPr>
              <w:pStyle w:val="TAC"/>
              <w:rPr>
                <w:rFonts w:cs="v5.0.0"/>
              </w:rPr>
            </w:pPr>
            <w:r w:rsidRPr="00090C64">
              <w:t>-24.1 dB</w:t>
            </w:r>
          </w:p>
        </w:tc>
        <w:tc>
          <w:tcPr>
            <w:tcW w:w="992" w:type="dxa"/>
            <w:shd w:val="clear" w:color="auto" w:fill="auto"/>
          </w:tcPr>
          <w:p w14:paraId="52F908AA" w14:textId="77777777" w:rsidR="00D57C09" w:rsidRPr="00090C64" w:rsidRDefault="00D57C09" w:rsidP="00D12993">
            <w:pPr>
              <w:pStyle w:val="TAC"/>
              <w:rPr>
                <w:rFonts w:cs="v5.0.0"/>
              </w:rPr>
            </w:pPr>
            <w:r w:rsidRPr="00090C64">
              <w:t>-11.9 dB</w:t>
            </w:r>
          </w:p>
        </w:tc>
        <w:tc>
          <w:tcPr>
            <w:tcW w:w="851" w:type="dxa"/>
            <w:shd w:val="clear" w:color="auto" w:fill="auto"/>
          </w:tcPr>
          <w:p w14:paraId="36CE3574" w14:textId="77777777" w:rsidR="00D57C09" w:rsidRPr="00090C64" w:rsidRDefault="00D57C09" w:rsidP="00D12993">
            <w:pPr>
              <w:pStyle w:val="TAC"/>
              <w:rPr>
                <w:rFonts w:cs="v5.0.0"/>
              </w:rPr>
            </w:pPr>
            <w:r w:rsidRPr="00090C64">
              <w:t>-18.1 dB</w:t>
            </w:r>
          </w:p>
        </w:tc>
        <w:tc>
          <w:tcPr>
            <w:tcW w:w="850" w:type="dxa"/>
            <w:shd w:val="clear" w:color="auto" w:fill="auto"/>
          </w:tcPr>
          <w:p w14:paraId="1FE578DC" w14:textId="77777777" w:rsidR="00D57C09" w:rsidRPr="00090C64" w:rsidRDefault="00D57C09" w:rsidP="00D12993">
            <w:pPr>
              <w:pStyle w:val="TAC"/>
            </w:pPr>
            <w:r w:rsidRPr="00090C64">
              <w:t>-7.9 dB</w:t>
            </w:r>
          </w:p>
        </w:tc>
        <w:tc>
          <w:tcPr>
            <w:tcW w:w="851" w:type="dxa"/>
            <w:shd w:val="clear" w:color="auto" w:fill="auto"/>
          </w:tcPr>
          <w:p w14:paraId="415A61F8" w14:textId="77777777" w:rsidR="00D57C09" w:rsidRPr="00090C64" w:rsidRDefault="00D57C09" w:rsidP="00D12993">
            <w:pPr>
              <w:pStyle w:val="TAC"/>
            </w:pPr>
            <w:r w:rsidRPr="00090C64">
              <w:t>-12.1 dB</w:t>
            </w:r>
          </w:p>
        </w:tc>
        <w:tc>
          <w:tcPr>
            <w:tcW w:w="850" w:type="dxa"/>
            <w:shd w:val="clear" w:color="auto" w:fill="auto"/>
          </w:tcPr>
          <w:p w14:paraId="436D3CF6" w14:textId="77777777" w:rsidR="00D57C09" w:rsidRPr="00090C64" w:rsidRDefault="00D57C09" w:rsidP="00D12993">
            <w:pPr>
              <w:pStyle w:val="TAC"/>
            </w:pPr>
            <w:r w:rsidRPr="00090C64">
              <w:t>-3.9 dB</w:t>
            </w:r>
          </w:p>
        </w:tc>
        <w:tc>
          <w:tcPr>
            <w:tcW w:w="851" w:type="dxa"/>
            <w:shd w:val="clear" w:color="auto" w:fill="auto"/>
          </w:tcPr>
          <w:p w14:paraId="50C8895A" w14:textId="77777777" w:rsidR="00D57C09" w:rsidRPr="00090C64" w:rsidRDefault="00D57C09" w:rsidP="00D12993">
            <w:pPr>
              <w:pStyle w:val="TAC"/>
            </w:pPr>
            <w:r w:rsidRPr="00090C64">
              <w:t>-6.1 dB</w:t>
            </w:r>
          </w:p>
        </w:tc>
      </w:tr>
    </w:tbl>
    <w:p w14:paraId="0C3A9D86" w14:textId="77777777" w:rsidR="00D57C09" w:rsidRPr="00090C64" w:rsidRDefault="00D57C09" w:rsidP="00D12993">
      <w:pPr>
        <w:pStyle w:val="B10"/>
      </w:pPr>
    </w:p>
    <w:p w14:paraId="3FB9E443" w14:textId="2AD7CE5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78" w:name="_Toc21124973"/>
      <w:bookmarkStart w:id="3479" w:name="_Toc29767963"/>
      <w:bookmarkStart w:id="3480" w:name="_Toc36044405"/>
      <w:bookmarkStart w:id="3481" w:name="_Toc37230310"/>
      <w:bookmarkStart w:id="3482" w:name="_Toc45907453"/>
      <w:bookmarkStart w:id="3483" w:name="_Toc53181558"/>
      <w:bookmarkStart w:id="3484" w:name="_Toc61117349"/>
      <w:bookmarkStart w:id="3485" w:name="_Toc67076438"/>
      <w:bookmarkStart w:id="3486" w:name="_Toc67076976"/>
      <w:bookmarkStart w:id="3487" w:name="_Toc74752858"/>
      <w:bookmarkStart w:id="3488" w:name="_Toc74753397"/>
      <w:bookmarkStart w:id="3489" w:name="_Toc74753935"/>
      <w:bookmarkStart w:id="3490" w:name="_Toc76507258"/>
      <w:bookmarkStart w:id="3491" w:name="_Toc83111409"/>
      <w:bookmarkStart w:id="3492" w:name="_Toc89877061"/>
      <w:bookmarkStart w:id="3493" w:name="_Toc98710596"/>
      <w:bookmarkStart w:id="3494" w:name="_Toc130919932"/>
      <w:bookmarkStart w:id="3495" w:name="_Toc137300478"/>
      <w:bookmarkStart w:id="3496" w:name="_Toc138888811"/>
      <w:bookmarkStart w:id="3497" w:name="_Toc145108820"/>
      <w:bookmarkStart w:id="3498" w:name="_Toc155259962"/>
      <w:bookmarkStart w:id="3499" w:name="_Toc219557459"/>
      <w:r w:rsidRPr="00090C64">
        <w:t>6.4.3</w:t>
      </w:r>
      <w:r w:rsidRPr="00090C64">
        <w:tab/>
        <w:t>OTA Power control dynamic range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B1FC766" w14:textId="77777777" w:rsidR="00D57C09" w:rsidRPr="00090C64" w:rsidRDefault="00D57C09" w:rsidP="00D57C09">
      <w:pPr>
        <w:pStyle w:val="Heading4"/>
        <w:rPr>
          <w:lang w:eastAsia="sv-SE"/>
        </w:rPr>
      </w:pPr>
      <w:bookmarkStart w:id="3500" w:name="_Toc21124974"/>
      <w:bookmarkStart w:id="3501" w:name="_Toc29767964"/>
      <w:bookmarkStart w:id="3502" w:name="_Toc36044406"/>
      <w:bookmarkStart w:id="3503" w:name="_Toc37230311"/>
      <w:bookmarkStart w:id="3504" w:name="_Toc45907454"/>
      <w:bookmarkStart w:id="3505" w:name="_Toc53181559"/>
      <w:bookmarkStart w:id="3506" w:name="_Toc61117350"/>
      <w:bookmarkStart w:id="3507" w:name="_Toc67076439"/>
      <w:bookmarkStart w:id="3508" w:name="_Toc67076977"/>
      <w:bookmarkStart w:id="3509" w:name="_Toc74752859"/>
      <w:bookmarkStart w:id="3510" w:name="_Toc74753398"/>
      <w:bookmarkStart w:id="3511" w:name="_Toc74753936"/>
      <w:bookmarkStart w:id="3512" w:name="_Toc76507259"/>
      <w:bookmarkStart w:id="3513" w:name="_Toc83111410"/>
      <w:bookmarkStart w:id="3514" w:name="_Toc89877062"/>
      <w:bookmarkStart w:id="3515" w:name="_Toc98710597"/>
      <w:bookmarkStart w:id="3516" w:name="_Toc130919933"/>
      <w:bookmarkStart w:id="3517" w:name="_Toc137300479"/>
      <w:bookmarkStart w:id="3518" w:name="_Toc138888812"/>
      <w:bookmarkStart w:id="3519" w:name="_Toc145108821"/>
      <w:bookmarkStart w:id="3520" w:name="_Toc155259963"/>
      <w:bookmarkStart w:id="3521" w:name="_Toc219557460"/>
      <w:r w:rsidRPr="00090C64">
        <w:rPr>
          <w:lang w:eastAsia="sv-SE"/>
        </w:rPr>
        <w:t>6.4.3.1</w:t>
      </w:r>
      <w:r w:rsidRPr="00090C64">
        <w:rPr>
          <w:lang w:eastAsia="sv-SE"/>
        </w:rPr>
        <w:tab/>
        <w:t>Definition and applicability</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D317516" w14:textId="77777777" w:rsidR="00D57C09" w:rsidRPr="00090C64" w:rsidRDefault="00D57C09" w:rsidP="00D1299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D12993">
      <w:r w:rsidRPr="00090C64">
        <w:t>This requirement applies at each RIB supporting transmission in the operating band.</w:t>
      </w:r>
    </w:p>
    <w:p w14:paraId="41089C2E" w14:textId="77777777" w:rsidR="00D57C09" w:rsidRPr="00090C64" w:rsidRDefault="00D57C09" w:rsidP="00D1299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2" w:name="_Toc21124975"/>
      <w:bookmarkStart w:id="3523" w:name="_Toc29767965"/>
      <w:bookmarkStart w:id="3524" w:name="_Toc36044407"/>
      <w:bookmarkStart w:id="3525" w:name="_Toc37230312"/>
      <w:bookmarkStart w:id="3526" w:name="_Toc45907455"/>
      <w:bookmarkStart w:id="3527" w:name="_Toc53181560"/>
      <w:bookmarkStart w:id="3528" w:name="_Toc61117351"/>
      <w:bookmarkStart w:id="3529" w:name="_Toc67076440"/>
      <w:bookmarkStart w:id="3530" w:name="_Toc67076978"/>
      <w:bookmarkStart w:id="3531" w:name="_Toc74752860"/>
      <w:bookmarkStart w:id="3532" w:name="_Toc74753399"/>
      <w:bookmarkStart w:id="3533" w:name="_Toc74753937"/>
      <w:bookmarkStart w:id="3534" w:name="_Toc76507260"/>
      <w:bookmarkStart w:id="3535" w:name="_Toc83111411"/>
      <w:bookmarkStart w:id="3536" w:name="_Toc89877063"/>
      <w:bookmarkStart w:id="3537" w:name="_Toc98710598"/>
      <w:bookmarkStart w:id="3538" w:name="_Toc130919934"/>
      <w:bookmarkStart w:id="3539" w:name="_Toc137300480"/>
      <w:bookmarkStart w:id="3540" w:name="_Toc138888813"/>
      <w:bookmarkStart w:id="3541" w:name="_Toc145108822"/>
      <w:bookmarkStart w:id="3542" w:name="_Toc155259964"/>
      <w:bookmarkStart w:id="3543" w:name="_Toc219557461"/>
      <w:r w:rsidRPr="00090C64">
        <w:rPr>
          <w:lang w:eastAsia="sv-SE"/>
        </w:rPr>
        <w:t>6.4.3.2</w:t>
      </w:r>
      <w:r w:rsidRPr="00090C64">
        <w:rPr>
          <w:lang w:eastAsia="sv-SE"/>
        </w:rPr>
        <w:tab/>
        <w:t>Minimum Requirement</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C59CCF3" w14:textId="48DDD6C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D1299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4" w:name="_Toc21124976"/>
      <w:bookmarkStart w:id="3545" w:name="_Toc29767966"/>
      <w:bookmarkStart w:id="3546" w:name="_Toc36044408"/>
      <w:bookmarkStart w:id="3547" w:name="_Toc37230313"/>
      <w:bookmarkStart w:id="3548" w:name="_Toc45907456"/>
      <w:bookmarkStart w:id="3549" w:name="_Toc53181561"/>
      <w:bookmarkStart w:id="3550" w:name="_Toc61117352"/>
      <w:bookmarkStart w:id="3551" w:name="_Toc67076441"/>
      <w:bookmarkStart w:id="3552" w:name="_Toc67076979"/>
      <w:bookmarkStart w:id="3553" w:name="_Toc74752861"/>
      <w:bookmarkStart w:id="3554" w:name="_Toc74753400"/>
      <w:bookmarkStart w:id="3555" w:name="_Toc74753938"/>
      <w:bookmarkStart w:id="3556" w:name="_Toc76507261"/>
      <w:bookmarkStart w:id="3557" w:name="_Toc83111412"/>
      <w:bookmarkStart w:id="3558" w:name="_Toc89877064"/>
      <w:bookmarkStart w:id="3559" w:name="_Toc98710599"/>
      <w:bookmarkStart w:id="3560" w:name="_Toc130919935"/>
      <w:bookmarkStart w:id="3561" w:name="_Toc137300481"/>
      <w:bookmarkStart w:id="3562" w:name="_Toc138888814"/>
      <w:bookmarkStart w:id="3563" w:name="_Toc145108823"/>
      <w:bookmarkStart w:id="3564" w:name="_Toc155259965"/>
      <w:bookmarkStart w:id="3565" w:name="_Toc219557462"/>
      <w:r w:rsidRPr="00090C64">
        <w:rPr>
          <w:lang w:eastAsia="sv-SE"/>
        </w:rPr>
        <w:t>6.4.3.3</w:t>
      </w:r>
      <w:r w:rsidRPr="00090C64">
        <w:rPr>
          <w:lang w:eastAsia="sv-SE"/>
        </w:rPr>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8248560" w14:textId="77777777" w:rsidR="00D57C09" w:rsidRPr="00090C64" w:rsidRDefault="00D57C09" w:rsidP="00D1299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66" w:name="_Toc21124977"/>
      <w:bookmarkStart w:id="3567" w:name="_Toc29767967"/>
      <w:bookmarkStart w:id="3568" w:name="_Toc36044409"/>
      <w:bookmarkStart w:id="3569" w:name="_Toc37230314"/>
      <w:bookmarkStart w:id="3570" w:name="_Toc45907457"/>
      <w:bookmarkStart w:id="3571" w:name="_Toc53181562"/>
      <w:bookmarkStart w:id="3572" w:name="_Toc61117353"/>
      <w:bookmarkStart w:id="3573" w:name="_Toc67076442"/>
      <w:bookmarkStart w:id="3574" w:name="_Toc67076980"/>
      <w:bookmarkStart w:id="3575" w:name="_Toc74752862"/>
      <w:bookmarkStart w:id="3576" w:name="_Toc74753401"/>
      <w:bookmarkStart w:id="3577" w:name="_Toc74753939"/>
      <w:bookmarkStart w:id="3578" w:name="_Toc76507262"/>
      <w:bookmarkStart w:id="3579" w:name="_Toc83111413"/>
      <w:bookmarkStart w:id="3580" w:name="_Toc89877065"/>
      <w:bookmarkStart w:id="3581" w:name="_Toc98710600"/>
      <w:bookmarkStart w:id="3582" w:name="_Toc130919936"/>
      <w:bookmarkStart w:id="3583" w:name="_Toc137300482"/>
      <w:bookmarkStart w:id="3584" w:name="_Toc138888815"/>
      <w:bookmarkStart w:id="3585" w:name="_Toc145108824"/>
      <w:bookmarkStart w:id="3586" w:name="_Toc155259966"/>
      <w:bookmarkStart w:id="3587" w:name="_Toc219557463"/>
      <w:r w:rsidRPr="00090C64">
        <w:rPr>
          <w:lang w:eastAsia="sv-SE"/>
        </w:rPr>
        <w:t>6.</w:t>
      </w:r>
      <w:r w:rsidRPr="00090C64">
        <w:rPr>
          <w:lang w:eastAsia="zh-CN"/>
        </w:rPr>
        <w:t>4.3.</w:t>
      </w:r>
      <w:r w:rsidRPr="00090C64">
        <w:rPr>
          <w:lang w:eastAsia="sv-SE"/>
        </w:rPr>
        <w:t>4</w:t>
      </w:r>
      <w:r w:rsidRPr="00090C6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565108E" w14:textId="77777777" w:rsidR="00D57C09" w:rsidRPr="00090C64" w:rsidRDefault="00D57C09" w:rsidP="00D57C09">
      <w:pPr>
        <w:pStyle w:val="Heading5"/>
        <w:rPr>
          <w:lang w:eastAsia="sv-SE"/>
        </w:rPr>
      </w:pPr>
      <w:bookmarkStart w:id="3588" w:name="_Toc21124978"/>
      <w:bookmarkStart w:id="3589" w:name="_Toc29767968"/>
      <w:bookmarkStart w:id="3590" w:name="_Toc36044410"/>
      <w:bookmarkStart w:id="3591" w:name="_Toc37230315"/>
      <w:bookmarkStart w:id="3592" w:name="_Toc45907458"/>
      <w:bookmarkStart w:id="3593" w:name="_Toc53181563"/>
      <w:bookmarkStart w:id="3594" w:name="_Toc61117354"/>
      <w:bookmarkStart w:id="3595" w:name="_Toc67076443"/>
      <w:bookmarkStart w:id="3596" w:name="_Toc67076981"/>
      <w:bookmarkStart w:id="3597" w:name="_Toc74752863"/>
      <w:bookmarkStart w:id="3598" w:name="_Toc74753402"/>
      <w:bookmarkStart w:id="3599" w:name="_Toc74753940"/>
      <w:bookmarkStart w:id="3600" w:name="_Toc76507263"/>
      <w:bookmarkStart w:id="3601" w:name="_Toc83111414"/>
      <w:bookmarkStart w:id="3602" w:name="_Toc89877066"/>
      <w:bookmarkStart w:id="3603" w:name="_Toc98710601"/>
      <w:bookmarkStart w:id="3604" w:name="_Toc130919937"/>
      <w:bookmarkStart w:id="3605" w:name="_Toc137300483"/>
      <w:bookmarkStart w:id="3606" w:name="_Toc138888816"/>
      <w:bookmarkStart w:id="3607" w:name="_Toc145108825"/>
      <w:bookmarkStart w:id="3608" w:name="_Toc155259967"/>
      <w:bookmarkStart w:id="3609" w:name="_Toc219557464"/>
      <w:r w:rsidRPr="00090C64">
        <w:rPr>
          <w:lang w:eastAsia="sv-SE"/>
        </w:rPr>
        <w:t>6.4.3.4.1</w:t>
      </w:r>
      <w:r w:rsidRPr="00090C6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13904FC" w14:textId="77777777" w:rsidR="00D57C09" w:rsidRPr="00090C64" w:rsidRDefault="00D57C09" w:rsidP="00D12993">
      <w:r w:rsidRPr="00090C64">
        <w:t>Test environment:</w:t>
      </w:r>
      <w:r w:rsidRPr="00090C64">
        <w:tab/>
        <w:t>normal; see annex G.2.</w:t>
      </w:r>
    </w:p>
    <w:p w14:paraId="2380F284" w14:textId="45F2D229"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12993">
      <w:r w:rsidRPr="00090C64">
        <w:t>Beams to be tested:</w:t>
      </w:r>
      <w:r w:rsidRPr="00090C64">
        <w:tab/>
        <w:t>The narrowest declared beam (see table 4.10-1, D9.3, D9.11).</w:t>
      </w:r>
    </w:p>
    <w:p w14:paraId="6E8BDF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0" w:name="_Toc21124979"/>
      <w:bookmarkStart w:id="3611" w:name="_Toc29767969"/>
      <w:bookmarkStart w:id="3612" w:name="_Toc36044411"/>
      <w:bookmarkStart w:id="3613" w:name="_Toc37230316"/>
      <w:bookmarkStart w:id="3614" w:name="_Toc45907459"/>
      <w:bookmarkStart w:id="3615" w:name="_Toc53181564"/>
      <w:bookmarkStart w:id="3616" w:name="_Toc61117355"/>
      <w:bookmarkStart w:id="3617" w:name="_Toc67076444"/>
      <w:bookmarkStart w:id="3618" w:name="_Toc67076982"/>
      <w:bookmarkStart w:id="3619" w:name="_Toc74752864"/>
      <w:bookmarkStart w:id="3620" w:name="_Toc74753403"/>
      <w:bookmarkStart w:id="3621" w:name="_Toc74753941"/>
      <w:bookmarkStart w:id="3622" w:name="_Toc76507264"/>
      <w:bookmarkStart w:id="3623" w:name="_Toc83111415"/>
      <w:bookmarkStart w:id="3624" w:name="_Toc89877067"/>
      <w:bookmarkStart w:id="3625" w:name="_Toc98710602"/>
      <w:bookmarkStart w:id="3626" w:name="_Toc130919938"/>
      <w:bookmarkStart w:id="3627" w:name="_Toc137300484"/>
      <w:bookmarkStart w:id="3628" w:name="_Toc138888817"/>
      <w:bookmarkStart w:id="3629" w:name="_Toc145108826"/>
      <w:bookmarkStart w:id="3630" w:name="_Toc155259968"/>
      <w:bookmarkStart w:id="3631" w:name="_Toc219557465"/>
      <w:r w:rsidRPr="00090C64">
        <w:rPr>
          <w:lang w:eastAsia="sv-SE"/>
        </w:rPr>
        <w:t>6.4.3.4.2</w:t>
      </w:r>
      <w:r w:rsidRPr="00090C64">
        <w:rPr>
          <w:lang w:eastAsia="sv-SE"/>
        </w:rPr>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5B7B980" w14:textId="77777777" w:rsidR="00D57C09" w:rsidRPr="00090C64" w:rsidRDefault="00D57C09" w:rsidP="00D12993">
      <w:pPr>
        <w:pStyle w:val="B10"/>
      </w:pPr>
      <w:r w:rsidRPr="00090C64">
        <w:t>1)</w:t>
      </w:r>
      <w:r w:rsidRPr="00090C64">
        <w:tab/>
        <w:t>Place the AAS BS at the positioner.</w:t>
      </w:r>
    </w:p>
    <w:p w14:paraId="7454143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D1299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D1299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D1299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1299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D1299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2" w:name="_Toc21124980"/>
      <w:bookmarkStart w:id="3633" w:name="_Toc29767970"/>
      <w:bookmarkStart w:id="3634" w:name="_Toc36044412"/>
      <w:bookmarkStart w:id="3635" w:name="_Toc37230317"/>
      <w:bookmarkStart w:id="3636" w:name="_Toc45907460"/>
      <w:bookmarkStart w:id="3637" w:name="_Toc53181565"/>
      <w:bookmarkStart w:id="3638" w:name="_Toc61117356"/>
      <w:bookmarkStart w:id="3639" w:name="_Toc67076445"/>
      <w:bookmarkStart w:id="3640" w:name="_Toc67076983"/>
      <w:bookmarkStart w:id="3641" w:name="_Toc74752865"/>
      <w:bookmarkStart w:id="3642" w:name="_Toc74753404"/>
      <w:bookmarkStart w:id="3643" w:name="_Toc74753942"/>
      <w:bookmarkStart w:id="3644" w:name="_Toc76507265"/>
      <w:bookmarkStart w:id="3645" w:name="_Toc83111416"/>
      <w:bookmarkStart w:id="3646" w:name="_Toc89877068"/>
      <w:bookmarkStart w:id="3647" w:name="_Toc98710603"/>
      <w:bookmarkStart w:id="3648" w:name="_Toc130919939"/>
      <w:bookmarkStart w:id="3649" w:name="_Toc137300485"/>
      <w:bookmarkStart w:id="3650" w:name="_Toc138888818"/>
      <w:bookmarkStart w:id="3651" w:name="_Toc145108827"/>
      <w:bookmarkStart w:id="3652" w:name="_Toc155259969"/>
      <w:bookmarkStart w:id="3653" w:name="_Toc219557466"/>
      <w:r w:rsidRPr="00090C64">
        <w:rPr>
          <w:lang w:eastAsia="sv-SE"/>
        </w:rPr>
        <w:t>6.</w:t>
      </w:r>
      <w:r w:rsidRPr="00090C64">
        <w:rPr>
          <w:lang w:eastAsia="zh-CN"/>
        </w:rPr>
        <w:t>4.3.</w:t>
      </w:r>
      <w:r w:rsidRPr="00090C64">
        <w:rPr>
          <w:lang w:eastAsia="sv-SE"/>
        </w:rPr>
        <w:t>5</w:t>
      </w:r>
      <w:r w:rsidRPr="00090C64">
        <w:rPr>
          <w:lang w:eastAsia="sv-SE"/>
        </w:rPr>
        <w:tab/>
        <w:t>Test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B00BBE"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12993">
      <w:r w:rsidRPr="00090C64">
        <w:t>Downlink (DL) power control dynamic range:</w:t>
      </w:r>
    </w:p>
    <w:p w14:paraId="45464879" w14:textId="77777777" w:rsidR="00D57C09" w:rsidRPr="00090C64" w:rsidRDefault="00D57C09" w:rsidP="00D1299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D1299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4" w:name="_Toc21124981"/>
      <w:bookmarkStart w:id="3655" w:name="_Toc29767971"/>
      <w:bookmarkStart w:id="3656" w:name="_Toc36044413"/>
      <w:bookmarkStart w:id="3657" w:name="_Toc37230318"/>
      <w:bookmarkStart w:id="3658" w:name="_Toc45907461"/>
      <w:bookmarkStart w:id="3659" w:name="_Toc53181566"/>
      <w:bookmarkStart w:id="3660" w:name="_Toc61117357"/>
      <w:bookmarkStart w:id="3661" w:name="_Toc67076446"/>
      <w:bookmarkStart w:id="3662" w:name="_Toc67076984"/>
      <w:bookmarkStart w:id="3663" w:name="_Toc74752866"/>
      <w:bookmarkStart w:id="3664" w:name="_Toc74753405"/>
      <w:bookmarkStart w:id="3665" w:name="_Toc74753943"/>
      <w:bookmarkStart w:id="3666" w:name="_Toc76507266"/>
      <w:bookmarkStart w:id="3667" w:name="_Toc83111417"/>
      <w:bookmarkStart w:id="3668" w:name="_Toc89877069"/>
      <w:bookmarkStart w:id="3669" w:name="_Toc98710604"/>
      <w:bookmarkStart w:id="3670" w:name="_Toc130919940"/>
      <w:bookmarkStart w:id="3671" w:name="_Toc137300486"/>
      <w:bookmarkStart w:id="3672" w:name="_Toc138888819"/>
      <w:bookmarkStart w:id="3673" w:name="_Toc145108828"/>
      <w:bookmarkStart w:id="3674" w:name="_Toc155259970"/>
      <w:bookmarkStart w:id="3675" w:name="_Toc219557467"/>
      <w:r w:rsidRPr="00090C64">
        <w:t>6.4.4</w:t>
      </w:r>
      <w:r w:rsidRPr="00090C64">
        <w:tab/>
        <w:t>OTA total power dynamic range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1A51844" w14:textId="77777777" w:rsidR="00D57C09" w:rsidRPr="00090C64" w:rsidRDefault="00D57C09" w:rsidP="00D57C09">
      <w:pPr>
        <w:pStyle w:val="Heading4"/>
        <w:rPr>
          <w:lang w:eastAsia="sv-SE"/>
        </w:rPr>
      </w:pPr>
      <w:bookmarkStart w:id="3676" w:name="_Toc21124982"/>
      <w:bookmarkStart w:id="3677" w:name="_Toc29767972"/>
      <w:bookmarkStart w:id="3678" w:name="_Toc36044414"/>
      <w:bookmarkStart w:id="3679" w:name="_Toc37230319"/>
      <w:bookmarkStart w:id="3680" w:name="_Toc45907462"/>
      <w:bookmarkStart w:id="3681" w:name="_Toc53181567"/>
      <w:bookmarkStart w:id="3682" w:name="_Toc61117358"/>
      <w:bookmarkStart w:id="3683" w:name="_Toc67076447"/>
      <w:bookmarkStart w:id="3684" w:name="_Toc67076985"/>
      <w:bookmarkStart w:id="3685" w:name="_Toc74752867"/>
      <w:bookmarkStart w:id="3686" w:name="_Toc74753406"/>
      <w:bookmarkStart w:id="3687" w:name="_Toc74753944"/>
      <w:bookmarkStart w:id="3688" w:name="_Toc76507267"/>
      <w:bookmarkStart w:id="3689" w:name="_Toc83111418"/>
      <w:bookmarkStart w:id="3690" w:name="_Toc89877070"/>
      <w:bookmarkStart w:id="3691" w:name="_Toc98710605"/>
      <w:bookmarkStart w:id="3692" w:name="_Toc130919941"/>
      <w:bookmarkStart w:id="3693" w:name="_Toc137300487"/>
      <w:bookmarkStart w:id="3694" w:name="_Toc138888820"/>
      <w:bookmarkStart w:id="3695" w:name="_Toc145108829"/>
      <w:bookmarkStart w:id="3696" w:name="_Toc155259971"/>
      <w:bookmarkStart w:id="3697" w:name="_Toc219557468"/>
      <w:r w:rsidRPr="00090C64">
        <w:rPr>
          <w:lang w:eastAsia="sv-SE"/>
        </w:rPr>
        <w:t>6.4.4.1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5A09B82" w14:textId="77777777" w:rsidR="00D57C09" w:rsidRPr="00090C64" w:rsidRDefault="00D57C09" w:rsidP="00D12993">
      <w:r w:rsidRPr="00090C64">
        <w:t>The total power dynamic range is the difference between the maximum and the minimum output power for a specified reference condition.</w:t>
      </w:r>
    </w:p>
    <w:p w14:paraId="7D7A838B" w14:textId="77777777" w:rsidR="00D57C09" w:rsidRPr="00090C64" w:rsidRDefault="00D57C09" w:rsidP="00D12993">
      <w:r w:rsidRPr="00090C64">
        <w:t>This requirement applies at each RIB supporting transmission in the operating band.</w:t>
      </w:r>
    </w:p>
    <w:p w14:paraId="601569F9" w14:textId="77777777" w:rsidR="00D57C09" w:rsidRPr="00090C64" w:rsidRDefault="00D57C09" w:rsidP="00D1299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D1299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D1299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698" w:name="_Toc21124983"/>
      <w:bookmarkStart w:id="3699" w:name="_Toc29767973"/>
      <w:bookmarkStart w:id="3700" w:name="_Toc36044415"/>
      <w:bookmarkStart w:id="3701" w:name="_Toc37230320"/>
      <w:bookmarkStart w:id="3702" w:name="_Toc45907463"/>
      <w:bookmarkStart w:id="3703" w:name="_Toc53181568"/>
      <w:bookmarkStart w:id="3704" w:name="_Toc61117359"/>
      <w:bookmarkStart w:id="3705" w:name="_Toc67076448"/>
      <w:bookmarkStart w:id="3706" w:name="_Toc67076986"/>
      <w:bookmarkStart w:id="3707" w:name="_Toc74752868"/>
      <w:bookmarkStart w:id="3708" w:name="_Toc74753407"/>
      <w:bookmarkStart w:id="3709" w:name="_Toc74753945"/>
      <w:bookmarkStart w:id="3710" w:name="_Toc76507268"/>
      <w:bookmarkStart w:id="3711" w:name="_Toc83111419"/>
      <w:bookmarkStart w:id="3712" w:name="_Toc89877071"/>
      <w:bookmarkStart w:id="3713" w:name="_Toc98710606"/>
      <w:bookmarkStart w:id="3714" w:name="_Toc130919942"/>
      <w:bookmarkStart w:id="3715" w:name="_Toc137300488"/>
      <w:bookmarkStart w:id="3716" w:name="_Toc138888821"/>
      <w:bookmarkStart w:id="3717" w:name="_Toc145108830"/>
      <w:bookmarkStart w:id="3718" w:name="_Toc155259972"/>
      <w:bookmarkStart w:id="3719" w:name="_Toc219557469"/>
      <w:r w:rsidRPr="00090C64">
        <w:rPr>
          <w:lang w:eastAsia="sv-SE"/>
        </w:rPr>
        <w:t>6.4.4.2</w:t>
      </w:r>
      <w:r w:rsidRPr="00090C64">
        <w:rPr>
          <w:lang w:eastAsia="sv-SE"/>
        </w:rPr>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F92E759" w14:textId="0DA46E03"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D1299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0" w:name="_Toc21124984"/>
      <w:bookmarkStart w:id="3721" w:name="_Toc29767974"/>
      <w:bookmarkStart w:id="3722" w:name="_Toc36044416"/>
      <w:bookmarkStart w:id="3723" w:name="_Toc37230321"/>
      <w:bookmarkStart w:id="3724" w:name="_Toc45907464"/>
      <w:bookmarkStart w:id="3725" w:name="_Toc53181569"/>
      <w:bookmarkStart w:id="3726" w:name="_Toc61117360"/>
      <w:bookmarkStart w:id="3727" w:name="_Toc67076449"/>
      <w:bookmarkStart w:id="3728" w:name="_Toc67076987"/>
      <w:bookmarkStart w:id="3729" w:name="_Toc74752869"/>
      <w:bookmarkStart w:id="3730" w:name="_Toc74753408"/>
      <w:bookmarkStart w:id="3731" w:name="_Toc74753946"/>
      <w:bookmarkStart w:id="3732" w:name="_Toc76507269"/>
      <w:bookmarkStart w:id="3733" w:name="_Toc83111420"/>
      <w:bookmarkStart w:id="3734" w:name="_Toc89877072"/>
      <w:bookmarkStart w:id="3735" w:name="_Toc98710607"/>
      <w:bookmarkStart w:id="3736" w:name="_Toc130919943"/>
      <w:bookmarkStart w:id="3737" w:name="_Toc137300489"/>
      <w:bookmarkStart w:id="3738" w:name="_Toc138888822"/>
      <w:bookmarkStart w:id="3739" w:name="_Toc145108831"/>
      <w:bookmarkStart w:id="3740" w:name="_Toc155259973"/>
      <w:bookmarkStart w:id="3741" w:name="_Toc219557470"/>
      <w:r w:rsidRPr="00090C64">
        <w:rPr>
          <w:lang w:eastAsia="sv-SE"/>
        </w:rPr>
        <w:t>6.4.4.3</w:t>
      </w:r>
      <w:r w:rsidRPr="00090C64">
        <w:rPr>
          <w:lang w:eastAsia="sv-SE"/>
        </w:rPr>
        <w:tab/>
        <w:t>Test purpose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9BAB403" w14:textId="77777777" w:rsidR="00D57C09" w:rsidRPr="00090C64" w:rsidRDefault="00D57C09" w:rsidP="00D1299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2" w:name="_Toc21124985"/>
      <w:bookmarkStart w:id="3743" w:name="_Toc29767975"/>
      <w:bookmarkStart w:id="3744" w:name="_Toc36044417"/>
      <w:bookmarkStart w:id="3745" w:name="_Toc37230322"/>
      <w:bookmarkStart w:id="3746" w:name="_Toc45907465"/>
      <w:bookmarkStart w:id="3747" w:name="_Toc53181570"/>
      <w:bookmarkStart w:id="3748" w:name="_Toc61117361"/>
      <w:bookmarkStart w:id="3749" w:name="_Toc67076450"/>
      <w:bookmarkStart w:id="3750" w:name="_Toc67076988"/>
      <w:bookmarkStart w:id="3751" w:name="_Toc74752870"/>
      <w:bookmarkStart w:id="3752" w:name="_Toc74753409"/>
      <w:bookmarkStart w:id="3753" w:name="_Toc74753947"/>
      <w:bookmarkStart w:id="3754" w:name="_Toc76507270"/>
      <w:bookmarkStart w:id="3755" w:name="_Toc83111421"/>
      <w:bookmarkStart w:id="3756" w:name="_Toc89877073"/>
      <w:bookmarkStart w:id="3757" w:name="_Toc98710608"/>
      <w:bookmarkStart w:id="3758" w:name="_Toc130919944"/>
      <w:bookmarkStart w:id="3759" w:name="_Toc137300490"/>
      <w:bookmarkStart w:id="3760" w:name="_Toc138888823"/>
      <w:bookmarkStart w:id="3761" w:name="_Toc145108832"/>
      <w:bookmarkStart w:id="3762" w:name="_Toc155259974"/>
      <w:bookmarkStart w:id="3763" w:name="_Toc219557471"/>
      <w:r w:rsidRPr="00090C64">
        <w:rPr>
          <w:lang w:eastAsia="sv-SE"/>
        </w:rPr>
        <w:t>6.</w:t>
      </w:r>
      <w:r w:rsidRPr="00090C64">
        <w:rPr>
          <w:lang w:eastAsia="zh-CN"/>
        </w:rPr>
        <w:t>4.4.</w:t>
      </w:r>
      <w:r w:rsidRPr="00090C64">
        <w:rPr>
          <w:lang w:eastAsia="sv-SE"/>
        </w:rPr>
        <w:t>4</w:t>
      </w:r>
      <w:r w:rsidRPr="00090C64">
        <w:rPr>
          <w:lang w:eastAsia="sv-SE"/>
        </w:rPr>
        <w:tab/>
        <w:t>Method of test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2B0BF22" w14:textId="77777777" w:rsidR="00D57C09" w:rsidRPr="00090C64" w:rsidRDefault="00D57C09" w:rsidP="00D57C09">
      <w:pPr>
        <w:pStyle w:val="Heading5"/>
        <w:rPr>
          <w:lang w:eastAsia="sv-SE"/>
        </w:rPr>
      </w:pPr>
      <w:bookmarkStart w:id="3764" w:name="_Toc21124986"/>
      <w:bookmarkStart w:id="3765" w:name="_Toc29767976"/>
      <w:bookmarkStart w:id="3766" w:name="_Toc36044418"/>
      <w:bookmarkStart w:id="3767" w:name="_Toc37230323"/>
      <w:bookmarkStart w:id="3768" w:name="_Toc45907466"/>
      <w:bookmarkStart w:id="3769" w:name="_Toc53181571"/>
      <w:bookmarkStart w:id="3770" w:name="_Toc61117362"/>
      <w:bookmarkStart w:id="3771" w:name="_Toc67076451"/>
      <w:bookmarkStart w:id="3772" w:name="_Toc67076989"/>
      <w:bookmarkStart w:id="3773" w:name="_Toc74752871"/>
      <w:bookmarkStart w:id="3774" w:name="_Toc74753410"/>
      <w:bookmarkStart w:id="3775" w:name="_Toc74753948"/>
      <w:bookmarkStart w:id="3776" w:name="_Toc76507271"/>
      <w:bookmarkStart w:id="3777" w:name="_Toc83111422"/>
      <w:bookmarkStart w:id="3778" w:name="_Toc89877074"/>
      <w:bookmarkStart w:id="3779" w:name="_Toc98710609"/>
      <w:bookmarkStart w:id="3780" w:name="_Toc130919945"/>
      <w:bookmarkStart w:id="3781" w:name="_Toc137300491"/>
      <w:bookmarkStart w:id="3782" w:name="_Toc138888824"/>
      <w:bookmarkStart w:id="3783" w:name="_Toc145108833"/>
      <w:bookmarkStart w:id="3784" w:name="_Toc155259975"/>
      <w:bookmarkStart w:id="3785" w:name="_Toc219557472"/>
      <w:r w:rsidRPr="00090C64">
        <w:rPr>
          <w:lang w:eastAsia="sv-SE"/>
        </w:rPr>
        <w:t>6.4.4.4.1</w:t>
      </w:r>
      <w:r w:rsidRPr="00090C64">
        <w:rPr>
          <w:lang w:eastAsia="sv-SE"/>
        </w:rPr>
        <w:tab/>
        <w:t>Initial conditions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1A11FB1" w14:textId="77777777" w:rsidR="00D57C09" w:rsidRPr="00090C64" w:rsidRDefault="00D57C09" w:rsidP="00D12993">
      <w:r w:rsidRPr="00090C64">
        <w:t>Test environment: normal; see annex G.2.</w:t>
      </w:r>
    </w:p>
    <w:p w14:paraId="2D49A6D1" w14:textId="4A4741FF" w:rsidR="00D57C09" w:rsidRPr="00090C64" w:rsidRDefault="00D57C09" w:rsidP="00D12993">
      <w:r w:rsidRPr="00090C64">
        <w:t xml:space="preserve">RF channels to be tested: B, M and T; see </w:t>
      </w:r>
      <w:r w:rsidR="00554118" w:rsidRPr="00090C64">
        <w:t>clause 4</w:t>
      </w:r>
      <w:r w:rsidRPr="00090C64">
        <w:t>.12.1.</w:t>
      </w:r>
    </w:p>
    <w:p w14:paraId="7D915E6A" w14:textId="727A8AE9" w:rsidR="00D57C09" w:rsidRPr="00090C64" w:rsidRDefault="00D57C09" w:rsidP="00D1299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12993">
      <w:r w:rsidRPr="00090C64">
        <w:t>Beams to be tested:</w:t>
      </w:r>
      <w:r w:rsidRPr="00090C64">
        <w:tab/>
        <w:t>The narrowest declared beam (see table 4.10-1, D9.3, D9.11).</w:t>
      </w:r>
    </w:p>
    <w:p w14:paraId="46C9E1BF"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86" w:name="_Toc21124987"/>
      <w:bookmarkStart w:id="3787" w:name="_Toc29767977"/>
      <w:bookmarkStart w:id="3788" w:name="_Toc36044419"/>
      <w:bookmarkStart w:id="3789" w:name="_Toc37230324"/>
      <w:bookmarkStart w:id="3790" w:name="_Toc45907467"/>
      <w:bookmarkStart w:id="3791" w:name="_Toc53181572"/>
      <w:bookmarkStart w:id="3792" w:name="_Toc61117363"/>
      <w:bookmarkStart w:id="3793" w:name="_Toc67076452"/>
      <w:bookmarkStart w:id="3794" w:name="_Toc67076990"/>
      <w:bookmarkStart w:id="3795" w:name="_Toc74752872"/>
      <w:bookmarkStart w:id="3796" w:name="_Toc74753411"/>
      <w:bookmarkStart w:id="3797" w:name="_Toc74753949"/>
      <w:bookmarkStart w:id="3798" w:name="_Toc76507272"/>
      <w:bookmarkStart w:id="3799" w:name="_Toc83111423"/>
      <w:bookmarkStart w:id="3800" w:name="_Toc89877075"/>
      <w:bookmarkStart w:id="3801" w:name="_Toc98710610"/>
      <w:bookmarkStart w:id="3802" w:name="_Toc130919946"/>
      <w:bookmarkStart w:id="3803" w:name="_Toc137300492"/>
      <w:bookmarkStart w:id="3804" w:name="_Toc138888825"/>
      <w:bookmarkStart w:id="3805" w:name="_Toc145108834"/>
      <w:bookmarkStart w:id="3806" w:name="_Toc155259976"/>
      <w:bookmarkStart w:id="3807" w:name="_Toc219557473"/>
      <w:r w:rsidRPr="00090C64">
        <w:rPr>
          <w:lang w:eastAsia="sv-SE"/>
        </w:rPr>
        <w:t>6.4.4.4.2</w:t>
      </w:r>
      <w:r w:rsidRPr="00090C64">
        <w:rPr>
          <w:lang w:eastAsia="sv-SE"/>
        </w:rPr>
        <w:tab/>
        <w:t>Procedure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89EBEC" w14:textId="77777777" w:rsidR="00D57C09" w:rsidRPr="00090C64" w:rsidRDefault="00D57C09" w:rsidP="00554118">
      <w:pPr>
        <w:pStyle w:val="H6"/>
      </w:pPr>
      <w:bookmarkStart w:id="3808" w:name="_Toc21124988"/>
      <w:bookmarkStart w:id="3809" w:name="_Toc29767978"/>
      <w:bookmarkStart w:id="3810" w:name="_Toc36044420"/>
      <w:bookmarkStart w:id="3811" w:name="_Toc37230325"/>
      <w:bookmarkStart w:id="3812" w:name="_Toc45907468"/>
      <w:bookmarkStart w:id="3813" w:name="_Toc53181573"/>
      <w:r w:rsidRPr="00090C64">
        <w:t>6.4.4.4.2.1</w:t>
      </w:r>
      <w:r w:rsidRPr="00090C64">
        <w:tab/>
        <w:t>General procedure</w:t>
      </w:r>
      <w:bookmarkEnd w:id="3808"/>
      <w:bookmarkEnd w:id="3809"/>
      <w:bookmarkEnd w:id="3810"/>
      <w:bookmarkEnd w:id="3811"/>
      <w:bookmarkEnd w:id="3812"/>
      <w:bookmarkEnd w:id="3813"/>
    </w:p>
    <w:p w14:paraId="432C8ACF" w14:textId="77777777" w:rsidR="00D57C09" w:rsidRPr="00090C64" w:rsidRDefault="00D57C09" w:rsidP="00D12993">
      <w:pPr>
        <w:pStyle w:val="B10"/>
      </w:pPr>
      <w:r w:rsidRPr="00090C64">
        <w:t>1)</w:t>
      </w:r>
      <w:r w:rsidRPr="00090C64">
        <w:tab/>
        <w:t>Place the AAS BS at the positioner.</w:t>
      </w:r>
    </w:p>
    <w:p w14:paraId="1ED60B6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4" w:name="_Toc21124989"/>
      <w:bookmarkStart w:id="3815" w:name="_Toc29767979"/>
      <w:bookmarkStart w:id="3816" w:name="_Toc36044421"/>
      <w:bookmarkStart w:id="3817" w:name="_Toc37230326"/>
      <w:bookmarkStart w:id="3818" w:name="_Toc45907469"/>
      <w:bookmarkStart w:id="3819" w:name="_Toc53181574"/>
      <w:r w:rsidRPr="00090C64">
        <w:t>6.4.4.4.2.2</w:t>
      </w:r>
      <w:r w:rsidRPr="00090C64">
        <w:tab/>
        <w:t>UTRA FDD</w:t>
      </w:r>
      <w:bookmarkEnd w:id="3814"/>
      <w:bookmarkEnd w:id="3815"/>
      <w:bookmarkEnd w:id="3816"/>
      <w:bookmarkEnd w:id="3817"/>
      <w:bookmarkEnd w:id="3818"/>
      <w:bookmarkEnd w:id="3819"/>
    </w:p>
    <w:p w14:paraId="106A46F0" w14:textId="7FDF99C8"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1299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0" w:name="_Toc21124990"/>
      <w:bookmarkStart w:id="3821" w:name="_Toc29767980"/>
      <w:bookmarkStart w:id="3822" w:name="_Toc36044422"/>
      <w:bookmarkStart w:id="3823" w:name="_Toc37230327"/>
      <w:bookmarkStart w:id="3824" w:name="_Toc45907470"/>
      <w:bookmarkStart w:id="3825" w:name="_Toc53181575"/>
      <w:r w:rsidRPr="00090C64">
        <w:t>6.4.4.4.2.3</w:t>
      </w:r>
      <w:r w:rsidRPr="00090C64">
        <w:tab/>
        <w:t>E-UTRA</w:t>
      </w:r>
      <w:bookmarkEnd w:id="3820"/>
      <w:bookmarkEnd w:id="3821"/>
      <w:bookmarkEnd w:id="3822"/>
      <w:bookmarkEnd w:id="3823"/>
      <w:bookmarkEnd w:id="3824"/>
      <w:bookmarkEnd w:id="3825"/>
    </w:p>
    <w:p w14:paraId="3F7185FA" w14:textId="79945FE5" w:rsidR="00D57C09" w:rsidRPr="00090C64" w:rsidRDefault="00D57C09" w:rsidP="00D1299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1299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1299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1299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1299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D1299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D1299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D1299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D1299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26" w:name="_Toc21124991"/>
      <w:bookmarkStart w:id="3827" w:name="_Toc29767981"/>
      <w:bookmarkStart w:id="3828" w:name="_Toc36044423"/>
      <w:bookmarkStart w:id="3829" w:name="_Toc37230328"/>
      <w:bookmarkStart w:id="3830" w:name="_Toc45907471"/>
      <w:bookmarkStart w:id="3831" w:name="_Toc53181576"/>
      <w:r w:rsidRPr="00090C64">
        <w:t>6.4.4.4.2.4</w:t>
      </w:r>
      <w:r w:rsidRPr="00090C64">
        <w:tab/>
        <w:t>NR</w:t>
      </w:r>
      <w:bookmarkEnd w:id="3826"/>
      <w:bookmarkEnd w:id="3827"/>
      <w:bookmarkEnd w:id="3828"/>
      <w:bookmarkEnd w:id="3829"/>
      <w:bookmarkEnd w:id="3830"/>
      <w:bookmarkEnd w:id="3831"/>
    </w:p>
    <w:p w14:paraId="114528A3" w14:textId="77777777" w:rsidR="00D57C09" w:rsidRPr="00090C64" w:rsidRDefault="00D57C09" w:rsidP="00D12993">
      <w:pPr>
        <w:pStyle w:val="B10"/>
      </w:pPr>
      <w:r w:rsidRPr="00090C64">
        <w:t>5)</w:t>
      </w:r>
      <w:r w:rsidRPr="00090C64">
        <w:tab/>
        <w:t>Set the BS to transmit a signal according to:</w:t>
      </w:r>
    </w:p>
    <w:p w14:paraId="2534B98D" w14:textId="3F8B3410" w:rsidR="00D57C09" w:rsidRPr="00090C64" w:rsidRDefault="00D57C09" w:rsidP="00D12993">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D12993">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D12993">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D12993">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D12993">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12993">
      <w:pPr>
        <w:rPr>
          <w:rFonts w:eastAsia="MS P??"/>
        </w:rPr>
      </w:pPr>
      <w:r w:rsidRPr="00090C64">
        <w:rPr>
          <w:rFonts w:eastAsia="MS P??"/>
        </w:rPr>
        <w:t>The measured OFDM symbols shall not contain RS or SSB.</w:t>
      </w:r>
    </w:p>
    <w:p w14:paraId="179AEF5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D1299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2" w:name="_Toc21124992"/>
      <w:bookmarkStart w:id="3833" w:name="_Toc29767982"/>
      <w:bookmarkStart w:id="3834" w:name="_Toc36044424"/>
      <w:bookmarkStart w:id="3835" w:name="_Toc37230329"/>
      <w:bookmarkStart w:id="3836" w:name="_Toc45907472"/>
      <w:bookmarkStart w:id="3837" w:name="_Toc53181577"/>
      <w:bookmarkStart w:id="3838" w:name="_Toc61117364"/>
      <w:bookmarkStart w:id="3839" w:name="_Toc67076453"/>
      <w:bookmarkStart w:id="3840" w:name="_Toc67076991"/>
      <w:bookmarkStart w:id="3841" w:name="_Toc74752873"/>
      <w:bookmarkStart w:id="3842" w:name="_Toc74753412"/>
      <w:bookmarkStart w:id="3843" w:name="_Toc74753950"/>
      <w:bookmarkStart w:id="3844" w:name="_Toc76507273"/>
      <w:bookmarkStart w:id="3845" w:name="_Toc83111424"/>
      <w:bookmarkStart w:id="3846" w:name="_Toc89877076"/>
      <w:bookmarkStart w:id="3847" w:name="_Toc98710611"/>
      <w:bookmarkStart w:id="3848" w:name="_Toc130919947"/>
      <w:bookmarkStart w:id="3849" w:name="_Toc137300493"/>
      <w:bookmarkStart w:id="3850" w:name="_Toc138888826"/>
      <w:bookmarkStart w:id="3851" w:name="_Toc145108835"/>
      <w:bookmarkStart w:id="3852" w:name="_Toc155259977"/>
      <w:bookmarkStart w:id="3853" w:name="_Toc219557474"/>
      <w:r w:rsidRPr="00090C64">
        <w:rPr>
          <w:lang w:eastAsia="sv-SE"/>
        </w:rPr>
        <w:t>6.</w:t>
      </w:r>
      <w:r w:rsidRPr="00090C64">
        <w:rPr>
          <w:lang w:eastAsia="zh-CN"/>
        </w:rPr>
        <w:t>4.4.</w:t>
      </w:r>
      <w:r w:rsidRPr="00090C64">
        <w:rPr>
          <w:lang w:eastAsia="sv-SE"/>
        </w:rPr>
        <w:t>5</w:t>
      </w:r>
      <w:r w:rsidRPr="00090C64">
        <w:rPr>
          <w:lang w:eastAsia="sv-SE"/>
        </w:rPr>
        <w:tab/>
        <w:t>Test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5AD22A" w14:textId="77777777" w:rsidR="00D57C09" w:rsidRPr="00090C64" w:rsidRDefault="00D57C09" w:rsidP="00D57C09">
      <w:pPr>
        <w:pStyle w:val="Heading5"/>
      </w:pPr>
      <w:bookmarkStart w:id="3854" w:name="_Toc21124993"/>
      <w:bookmarkStart w:id="3855" w:name="_Toc29767983"/>
      <w:bookmarkStart w:id="3856" w:name="_Toc36044425"/>
      <w:bookmarkStart w:id="3857" w:name="_Toc37230330"/>
      <w:bookmarkStart w:id="3858" w:name="_Toc45907473"/>
      <w:bookmarkStart w:id="3859" w:name="_Toc53181578"/>
      <w:bookmarkStart w:id="3860" w:name="_Toc61117365"/>
      <w:bookmarkStart w:id="3861" w:name="_Toc67076454"/>
      <w:bookmarkStart w:id="3862" w:name="_Toc67076992"/>
      <w:bookmarkStart w:id="3863" w:name="_Toc74752874"/>
      <w:bookmarkStart w:id="3864" w:name="_Toc74753413"/>
      <w:bookmarkStart w:id="3865" w:name="_Toc74753951"/>
      <w:bookmarkStart w:id="3866" w:name="_Toc76507274"/>
      <w:bookmarkStart w:id="3867" w:name="_Toc83111425"/>
      <w:bookmarkStart w:id="3868" w:name="_Toc89877077"/>
      <w:bookmarkStart w:id="3869" w:name="_Toc98710612"/>
      <w:bookmarkStart w:id="3870" w:name="_Toc130919948"/>
      <w:bookmarkStart w:id="3871" w:name="_Toc137300494"/>
      <w:bookmarkStart w:id="3872" w:name="_Toc138888827"/>
      <w:bookmarkStart w:id="3873" w:name="_Toc145108836"/>
      <w:bookmarkStart w:id="3874" w:name="_Toc155259978"/>
      <w:bookmarkStart w:id="3875" w:name="_Toc219557475"/>
      <w:r w:rsidRPr="00090C64">
        <w:t>6.4.4.5.1</w:t>
      </w:r>
      <w:r w:rsidRPr="00090C64">
        <w:tab/>
        <w:t>UTRA FDD</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63D55FF" w14:textId="77777777" w:rsidR="00D57C09" w:rsidRPr="00090C64" w:rsidRDefault="00D57C09" w:rsidP="00D12993">
      <w:r w:rsidRPr="00090C64">
        <w:t>For UTRA FDD the downlink total power dynamic range shall be 17.7 dB or greater.</w:t>
      </w:r>
    </w:p>
    <w:p w14:paraId="1A18EF15" w14:textId="2068089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76" w:name="_Toc21124994"/>
      <w:bookmarkStart w:id="3877" w:name="_Toc29767984"/>
      <w:bookmarkStart w:id="3878" w:name="_Toc36044426"/>
      <w:bookmarkStart w:id="3879" w:name="_Toc37230331"/>
      <w:bookmarkStart w:id="3880" w:name="_Toc45907474"/>
      <w:bookmarkStart w:id="3881" w:name="_Toc53181579"/>
      <w:bookmarkStart w:id="3882" w:name="_Toc61117366"/>
      <w:bookmarkStart w:id="3883" w:name="_Toc67076455"/>
      <w:bookmarkStart w:id="3884" w:name="_Toc67076993"/>
      <w:bookmarkStart w:id="3885" w:name="_Toc74752875"/>
      <w:bookmarkStart w:id="3886" w:name="_Toc74753414"/>
      <w:bookmarkStart w:id="3887" w:name="_Toc74753952"/>
      <w:bookmarkStart w:id="3888" w:name="_Toc76507275"/>
      <w:bookmarkStart w:id="3889" w:name="_Toc83111426"/>
      <w:bookmarkStart w:id="3890" w:name="_Toc89877078"/>
      <w:bookmarkStart w:id="3891" w:name="_Toc98710613"/>
      <w:bookmarkStart w:id="3892" w:name="_Toc130919949"/>
      <w:bookmarkStart w:id="3893" w:name="_Toc137300495"/>
      <w:bookmarkStart w:id="3894" w:name="_Toc138888828"/>
      <w:bookmarkStart w:id="3895" w:name="_Toc145108837"/>
      <w:bookmarkStart w:id="3896" w:name="_Toc155259979"/>
      <w:bookmarkStart w:id="3897" w:name="_Toc219557476"/>
      <w:r w:rsidRPr="00090C64">
        <w:t>6.4.4.5.2</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0E9FB2A" w14:textId="77777777" w:rsidR="00D57C09" w:rsidRPr="00090C64" w:rsidRDefault="00D57C09" w:rsidP="00D12993">
      <w:r w:rsidRPr="00090C64">
        <w:t>The downlink (DL) total power dynamic range for each E-UTRA carrier shall be larger than or equal to the level in table 6.4.4.5.1-1.</w:t>
      </w:r>
    </w:p>
    <w:p w14:paraId="2B553C7F" w14:textId="77777777" w:rsidR="00D57C09" w:rsidRPr="00090C64" w:rsidRDefault="00D57C09" w:rsidP="00D1299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D12993">
            <w:pPr>
              <w:pStyle w:val="TAH"/>
            </w:pPr>
            <w:r w:rsidRPr="00090C64">
              <w:t>E-UTRA</w:t>
            </w:r>
          </w:p>
          <w:p w14:paraId="65ECC971" w14:textId="77777777" w:rsidR="00D57C09" w:rsidRPr="00090C64" w:rsidRDefault="00D57C09" w:rsidP="00D1299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D1299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D1299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D1299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D1299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D1299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D1299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D1299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D1299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D1299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D1299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D1299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D1299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D12993">
            <w:pPr>
              <w:pStyle w:val="TAC"/>
            </w:pPr>
            <w:r w:rsidRPr="00090C64">
              <w:t>19.6</w:t>
            </w:r>
          </w:p>
        </w:tc>
      </w:tr>
    </w:tbl>
    <w:p w14:paraId="28742966" w14:textId="77777777" w:rsidR="00D57C09" w:rsidRPr="00090C64" w:rsidRDefault="00D57C09" w:rsidP="00D12993"/>
    <w:p w14:paraId="0B65062D" w14:textId="75E861F8"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898" w:name="_Toc21124995"/>
      <w:bookmarkStart w:id="3899" w:name="_Toc29767985"/>
      <w:bookmarkStart w:id="3900" w:name="_Toc36044427"/>
      <w:bookmarkStart w:id="3901" w:name="_Toc37230332"/>
      <w:bookmarkStart w:id="3902" w:name="_Toc45907475"/>
      <w:bookmarkStart w:id="3903" w:name="_Toc53181580"/>
      <w:bookmarkStart w:id="3904" w:name="_Toc61117367"/>
      <w:bookmarkStart w:id="3905" w:name="_Toc67076456"/>
      <w:bookmarkStart w:id="3906" w:name="_Toc67076994"/>
      <w:bookmarkStart w:id="3907" w:name="_Toc74752876"/>
      <w:bookmarkStart w:id="3908" w:name="_Toc74753415"/>
      <w:bookmarkStart w:id="3909" w:name="_Toc74753953"/>
      <w:bookmarkStart w:id="3910" w:name="_Toc76507276"/>
      <w:bookmarkStart w:id="3911" w:name="_Toc83111427"/>
      <w:bookmarkStart w:id="3912" w:name="_Toc89877079"/>
      <w:bookmarkStart w:id="3913" w:name="_Toc98710614"/>
      <w:bookmarkStart w:id="3914" w:name="_Toc130919950"/>
      <w:bookmarkStart w:id="3915" w:name="_Toc137300496"/>
      <w:bookmarkStart w:id="3916" w:name="_Toc138888829"/>
      <w:bookmarkStart w:id="3917" w:name="_Toc145108838"/>
      <w:bookmarkStart w:id="3918" w:name="_Toc155259980"/>
      <w:bookmarkStart w:id="3919" w:name="_Toc219557477"/>
      <w:r w:rsidRPr="00090C64">
        <w:t>6.4.4.5.3</w:t>
      </w:r>
      <w:r w:rsidRPr="00090C64">
        <w:tab/>
        <w:t>NR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F351668" w14:textId="77777777" w:rsidR="00D57C09" w:rsidRPr="00090C64" w:rsidRDefault="00D57C09" w:rsidP="00D12993">
      <w:r w:rsidRPr="00090C64">
        <w:t>The downlink (DL) total power dynamic range for each NR carrier shall be larger than or equal to the level in table 6.4.4.5.3-1.</w:t>
      </w:r>
    </w:p>
    <w:p w14:paraId="62A98A2B" w14:textId="77777777" w:rsidR="00D57C09" w:rsidRPr="00090C64" w:rsidRDefault="00D57C09" w:rsidP="00D1299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D1299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D12993">
            <w:pPr>
              <w:pStyle w:val="TAH"/>
              <w:rPr>
                <w:lang w:eastAsia="zh-CN"/>
              </w:rPr>
            </w:pPr>
            <w:r w:rsidRPr="00090C64">
              <w:t>Total power dynamic range</w:t>
            </w:r>
          </w:p>
          <w:p w14:paraId="57C0F4F5" w14:textId="77777777" w:rsidR="00677DA3" w:rsidRPr="00090C64" w:rsidRDefault="00677DA3" w:rsidP="00D1299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D1299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D1299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D1299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D1299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D1299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D1299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D1299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D1299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D1299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D1299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D1299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D1299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D1299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D1299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D1299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D1299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D1299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D1299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D1299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D1299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D1299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D1299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D1299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D1299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D1299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D1299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D1299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D1299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D1299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D1299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D1299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D1299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D1299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D1299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D1299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D1299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D12993">
            <w:pPr>
              <w:pStyle w:val="TAC"/>
            </w:pPr>
            <w:r w:rsidRPr="00090C64">
              <w:t>20.9</w:t>
            </w:r>
          </w:p>
        </w:tc>
      </w:tr>
    </w:tbl>
    <w:p w14:paraId="18B02D1B" w14:textId="77777777" w:rsidR="00D57C09" w:rsidRPr="00090C64" w:rsidRDefault="00D57C09" w:rsidP="00D12993"/>
    <w:p w14:paraId="39BF27F2" w14:textId="75B26384"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0" w:name="_Toc21124996"/>
      <w:bookmarkStart w:id="3921" w:name="_Toc29767986"/>
      <w:bookmarkStart w:id="3922" w:name="_Toc36044428"/>
      <w:bookmarkStart w:id="3923" w:name="_Toc37230333"/>
      <w:bookmarkStart w:id="3924" w:name="_Toc45907476"/>
      <w:bookmarkStart w:id="3925" w:name="_Toc53181581"/>
      <w:bookmarkStart w:id="3926" w:name="_Toc61117368"/>
      <w:bookmarkStart w:id="3927" w:name="_Toc67076457"/>
      <w:bookmarkStart w:id="3928" w:name="_Toc67076995"/>
      <w:bookmarkStart w:id="3929" w:name="_Toc74752877"/>
      <w:bookmarkStart w:id="3930" w:name="_Toc74753416"/>
      <w:bookmarkStart w:id="3931" w:name="_Toc74753954"/>
      <w:bookmarkStart w:id="3932" w:name="_Toc76507277"/>
      <w:bookmarkStart w:id="3933" w:name="_Toc83111428"/>
      <w:bookmarkStart w:id="3934" w:name="_Toc89877080"/>
      <w:bookmarkStart w:id="3935" w:name="_Toc98710615"/>
      <w:bookmarkStart w:id="3936" w:name="_Toc130919951"/>
      <w:bookmarkStart w:id="3937" w:name="_Toc137300497"/>
      <w:bookmarkStart w:id="3938" w:name="_Toc138888830"/>
      <w:bookmarkStart w:id="3939" w:name="_Toc145108839"/>
      <w:bookmarkStart w:id="3940" w:name="_Toc155259981"/>
      <w:bookmarkStart w:id="3941" w:name="_Toc219557478"/>
      <w:r w:rsidRPr="00090C64">
        <w:t>6.4.5</w:t>
      </w:r>
      <w:r w:rsidRPr="00090C64">
        <w:tab/>
        <w:t>OTA IPDL time mask</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35A378D" w14:textId="77777777" w:rsidR="00D57C09" w:rsidRPr="00090C64" w:rsidRDefault="00D57C09" w:rsidP="00D57C09">
      <w:pPr>
        <w:pStyle w:val="Heading4"/>
        <w:rPr>
          <w:lang w:eastAsia="sv-SE"/>
        </w:rPr>
      </w:pPr>
      <w:bookmarkStart w:id="3942" w:name="_Toc21124997"/>
      <w:bookmarkStart w:id="3943" w:name="_Toc29767987"/>
      <w:bookmarkStart w:id="3944" w:name="_Toc36044429"/>
      <w:bookmarkStart w:id="3945" w:name="_Toc37230334"/>
      <w:bookmarkStart w:id="3946" w:name="_Toc45907477"/>
      <w:bookmarkStart w:id="3947" w:name="_Toc53181582"/>
      <w:bookmarkStart w:id="3948" w:name="_Toc61117369"/>
      <w:bookmarkStart w:id="3949" w:name="_Toc67076458"/>
      <w:bookmarkStart w:id="3950" w:name="_Toc67076996"/>
      <w:bookmarkStart w:id="3951" w:name="_Toc74752878"/>
      <w:bookmarkStart w:id="3952" w:name="_Toc74753417"/>
      <w:bookmarkStart w:id="3953" w:name="_Toc74753955"/>
      <w:bookmarkStart w:id="3954" w:name="_Toc76507278"/>
      <w:bookmarkStart w:id="3955" w:name="_Toc83111429"/>
      <w:bookmarkStart w:id="3956" w:name="_Toc89877081"/>
      <w:bookmarkStart w:id="3957" w:name="_Toc98710616"/>
      <w:bookmarkStart w:id="3958" w:name="_Toc130919952"/>
      <w:bookmarkStart w:id="3959" w:name="_Toc137300498"/>
      <w:bookmarkStart w:id="3960" w:name="_Toc138888831"/>
      <w:bookmarkStart w:id="3961" w:name="_Toc145108840"/>
      <w:bookmarkStart w:id="3962" w:name="_Toc155259982"/>
      <w:bookmarkStart w:id="3963" w:name="_Toc219557479"/>
      <w:r w:rsidRPr="00090C64">
        <w:rPr>
          <w:lang w:eastAsia="sv-SE"/>
        </w:rPr>
        <w:t>6.4.5.1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121529" w14:textId="77777777" w:rsidR="00D57C09" w:rsidRPr="00090C64" w:rsidRDefault="00D57C09" w:rsidP="00D1299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1299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4" w:name="_Toc21124998"/>
      <w:bookmarkStart w:id="3965" w:name="_Toc29767988"/>
      <w:bookmarkStart w:id="3966" w:name="_Toc36044430"/>
      <w:bookmarkStart w:id="3967" w:name="_Toc37230335"/>
      <w:bookmarkStart w:id="3968" w:name="_Toc45907478"/>
      <w:bookmarkStart w:id="3969" w:name="_Toc53181583"/>
      <w:bookmarkStart w:id="3970" w:name="_Toc61117370"/>
      <w:bookmarkStart w:id="3971" w:name="_Toc67076459"/>
      <w:bookmarkStart w:id="3972" w:name="_Toc67076997"/>
      <w:bookmarkStart w:id="3973" w:name="_Toc74752879"/>
      <w:bookmarkStart w:id="3974" w:name="_Toc74753418"/>
      <w:bookmarkStart w:id="3975" w:name="_Toc74753956"/>
      <w:bookmarkStart w:id="3976" w:name="_Toc76507279"/>
      <w:bookmarkStart w:id="3977" w:name="_Toc83111430"/>
      <w:bookmarkStart w:id="3978" w:name="_Toc89877082"/>
      <w:bookmarkStart w:id="3979" w:name="_Toc98710617"/>
      <w:bookmarkStart w:id="3980" w:name="_Toc130919953"/>
      <w:bookmarkStart w:id="3981" w:name="_Toc137300499"/>
      <w:bookmarkStart w:id="3982" w:name="_Toc138888832"/>
      <w:bookmarkStart w:id="3983" w:name="_Toc145108841"/>
      <w:bookmarkStart w:id="3984" w:name="_Toc155259983"/>
      <w:bookmarkStart w:id="3985" w:name="_Toc219557480"/>
      <w:r w:rsidRPr="00090C64">
        <w:rPr>
          <w:lang w:eastAsia="sv-SE"/>
        </w:rPr>
        <w:t>6.4.5.2</w:t>
      </w:r>
      <w:r w:rsidRPr="00090C64">
        <w:rPr>
          <w:lang w:eastAsia="sv-SE"/>
        </w:rPr>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9A98E10" w14:textId="55E7BCCE"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D1299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86" w:name="_Toc21124999"/>
      <w:bookmarkStart w:id="3987" w:name="_Toc29767989"/>
      <w:bookmarkStart w:id="3988" w:name="_Toc36044431"/>
      <w:bookmarkStart w:id="3989" w:name="_Toc37230336"/>
      <w:bookmarkStart w:id="3990" w:name="_Toc45907479"/>
      <w:bookmarkStart w:id="3991" w:name="_Toc53181584"/>
      <w:bookmarkStart w:id="3992" w:name="_Toc61117371"/>
      <w:bookmarkStart w:id="3993" w:name="_Toc67076460"/>
      <w:bookmarkStart w:id="3994" w:name="_Toc67076998"/>
      <w:bookmarkStart w:id="3995" w:name="_Toc74752880"/>
      <w:bookmarkStart w:id="3996" w:name="_Toc74753419"/>
      <w:bookmarkStart w:id="3997" w:name="_Toc74753957"/>
      <w:bookmarkStart w:id="3998" w:name="_Toc76507280"/>
      <w:bookmarkStart w:id="3999" w:name="_Toc83111431"/>
      <w:bookmarkStart w:id="4000" w:name="_Toc89877083"/>
      <w:bookmarkStart w:id="4001" w:name="_Toc98710618"/>
      <w:bookmarkStart w:id="4002" w:name="_Toc130919954"/>
      <w:bookmarkStart w:id="4003" w:name="_Toc137300500"/>
      <w:bookmarkStart w:id="4004" w:name="_Toc138888833"/>
      <w:bookmarkStart w:id="4005" w:name="_Toc145108842"/>
      <w:bookmarkStart w:id="4006" w:name="_Toc155259984"/>
      <w:bookmarkStart w:id="4007" w:name="_Toc219557481"/>
      <w:r w:rsidRPr="00090C64">
        <w:rPr>
          <w:lang w:eastAsia="sv-SE"/>
        </w:rPr>
        <w:t>6.4.5.3</w:t>
      </w:r>
      <w:r w:rsidRPr="00090C6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FC19FCF" w14:textId="77777777" w:rsidR="00D57C09" w:rsidRPr="00090C64" w:rsidRDefault="00D57C09" w:rsidP="00D1299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08" w:name="_Toc21125000"/>
      <w:bookmarkStart w:id="4009" w:name="_Toc29767990"/>
      <w:bookmarkStart w:id="4010" w:name="_Toc36044432"/>
      <w:bookmarkStart w:id="4011" w:name="_Toc37230337"/>
      <w:bookmarkStart w:id="4012" w:name="_Toc45907480"/>
      <w:bookmarkStart w:id="4013" w:name="_Toc53181585"/>
      <w:bookmarkStart w:id="4014" w:name="_Toc61117372"/>
      <w:bookmarkStart w:id="4015" w:name="_Toc67076461"/>
      <w:bookmarkStart w:id="4016" w:name="_Toc67076999"/>
      <w:bookmarkStart w:id="4017" w:name="_Toc74752881"/>
      <w:bookmarkStart w:id="4018" w:name="_Toc74753420"/>
      <w:bookmarkStart w:id="4019" w:name="_Toc74753958"/>
      <w:bookmarkStart w:id="4020" w:name="_Toc76507281"/>
      <w:bookmarkStart w:id="4021" w:name="_Toc83111432"/>
      <w:bookmarkStart w:id="4022" w:name="_Toc89877084"/>
      <w:bookmarkStart w:id="4023" w:name="_Toc98710619"/>
      <w:bookmarkStart w:id="4024" w:name="_Toc130919955"/>
      <w:bookmarkStart w:id="4025" w:name="_Toc137300501"/>
      <w:bookmarkStart w:id="4026" w:name="_Toc138888834"/>
      <w:bookmarkStart w:id="4027" w:name="_Toc145108843"/>
      <w:bookmarkStart w:id="4028" w:name="_Toc155259985"/>
      <w:bookmarkStart w:id="4029" w:name="_Toc219557482"/>
      <w:r w:rsidRPr="00090C64">
        <w:rPr>
          <w:lang w:eastAsia="sv-SE"/>
        </w:rPr>
        <w:t>6.</w:t>
      </w:r>
      <w:r w:rsidRPr="00090C64">
        <w:rPr>
          <w:lang w:eastAsia="zh-CN"/>
        </w:rPr>
        <w:t>4.5.</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BFD73C8" w14:textId="77777777" w:rsidR="00D57C09" w:rsidRPr="00090C64" w:rsidRDefault="00D57C09" w:rsidP="00D57C09">
      <w:pPr>
        <w:pStyle w:val="Heading5"/>
        <w:rPr>
          <w:lang w:eastAsia="sv-SE"/>
        </w:rPr>
      </w:pPr>
      <w:bookmarkStart w:id="4030" w:name="_Toc21125001"/>
      <w:bookmarkStart w:id="4031" w:name="_Toc29767991"/>
      <w:bookmarkStart w:id="4032" w:name="_Toc36044433"/>
      <w:bookmarkStart w:id="4033" w:name="_Toc37230338"/>
      <w:bookmarkStart w:id="4034" w:name="_Toc45907481"/>
      <w:bookmarkStart w:id="4035" w:name="_Toc53181586"/>
      <w:bookmarkStart w:id="4036" w:name="_Toc61117373"/>
      <w:bookmarkStart w:id="4037" w:name="_Toc67076462"/>
      <w:bookmarkStart w:id="4038" w:name="_Toc67077000"/>
      <w:bookmarkStart w:id="4039" w:name="_Toc74752882"/>
      <w:bookmarkStart w:id="4040" w:name="_Toc74753421"/>
      <w:bookmarkStart w:id="4041" w:name="_Toc74753959"/>
      <w:bookmarkStart w:id="4042" w:name="_Toc76507282"/>
      <w:bookmarkStart w:id="4043" w:name="_Toc83111433"/>
      <w:bookmarkStart w:id="4044" w:name="_Toc89877085"/>
      <w:bookmarkStart w:id="4045" w:name="_Toc98710620"/>
      <w:bookmarkStart w:id="4046" w:name="_Toc130919956"/>
      <w:bookmarkStart w:id="4047" w:name="_Toc137300502"/>
      <w:bookmarkStart w:id="4048" w:name="_Toc138888835"/>
      <w:bookmarkStart w:id="4049" w:name="_Toc145108844"/>
      <w:bookmarkStart w:id="4050" w:name="_Toc155259986"/>
      <w:bookmarkStart w:id="4051" w:name="_Toc219557483"/>
      <w:r w:rsidRPr="00090C64">
        <w:rPr>
          <w:lang w:eastAsia="sv-SE"/>
        </w:rPr>
        <w:t>6.4.5.4.1</w:t>
      </w:r>
      <w:r w:rsidRPr="00090C64">
        <w:rPr>
          <w:lang w:eastAsia="sv-SE"/>
        </w:rPr>
        <w:tab/>
        <w:t>Initial conditions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54FB0F2" w14:textId="77777777" w:rsidR="00D57C09" w:rsidRPr="00090C64" w:rsidRDefault="00D57C09" w:rsidP="00D12993">
      <w:r w:rsidRPr="00090C64">
        <w:t>Test environment:</w:t>
      </w:r>
      <w:r w:rsidRPr="00090C64">
        <w:tab/>
        <w:t>normal; see annex G.2.</w:t>
      </w:r>
    </w:p>
    <w:p w14:paraId="0D442655" w14:textId="1A949AD4"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12993">
      <w:r w:rsidRPr="00090C64">
        <w:t>Beams to be tested:</w:t>
      </w:r>
      <w:r w:rsidRPr="00090C64">
        <w:tab/>
        <w:t>The narrowest declared beam (see table 4.10-1, D9.3, D9.11).</w:t>
      </w:r>
    </w:p>
    <w:p w14:paraId="50A4626B" w14:textId="77777777" w:rsidR="00D57C09" w:rsidRPr="00090C64" w:rsidRDefault="00D57C09" w:rsidP="00D1299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1299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12993">
      <w:pPr>
        <w:pStyle w:val="B10"/>
      </w:pPr>
      <w:r w:rsidRPr="00090C64">
        <w:t>-</w:t>
      </w:r>
      <w:r w:rsidRPr="00090C64">
        <w:tab/>
        <w:t>IP_Spacing = 5</w:t>
      </w:r>
    </w:p>
    <w:p w14:paraId="434AFD5D" w14:textId="77777777" w:rsidR="00D57C09" w:rsidRPr="00090C64" w:rsidRDefault="00D57C09" w:rsidP="00D12993">
      <w:pPr>
        <w:pStyle w:val="B10"/>
      </w:pPr>
      <w:r w:rsidRPr="00090C64">
        <w:t>-</w:t>
      </w:r>
      <w:r w:rsidRPr="00090C64">
        <w:tab/>
        <w:t>IP_Length = 10 CPICH symbols</w:t>
      </w:r>
    </w:p>
    <w:p w14:paraId="2EE6A5AA" w14:textId="77777777" w:rsidR="00D57C09" w:rsidRPr="00090C64" w:rsidRDefault="00D57C09" w:rsidP="00D1299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2" w:name="_Toc21125002"/>
      <w:bookmarkStart w:id="4053" w:name="_Toc29767992"/>
      <w:bookmarkStart w:id="4054" w:name="_Toc36044434"/>
      <w:bookmarkStart w:id="4055" w:name="_Toc37230339"/>
      <w:bookmarkStart w:id="4056" w:name="_Toc45907482"/>
      <w:bookmarkStart w:id="4057" w:name="_Toc53181587"/>
      <w:bookmarkStart w:id="4058" w:name="_Toc61117374"/>
      <w:bookmarkStart w:id="4059" w:name="_Toc67076463"/>
      <w:bookmarkStart w:id="4060" w:name="_Toc67077001"/>
      <w:bookmarkStart w:id="4061" w:name="_Toc74752883"/>
      <w:bookmarkStart w:id="4062" w:name="_Toc74753422"/>
      <w:bookmarkStart w:id="4063" w:name="_Toc74753960"/>
      <w:bookmarkStart w:id="4064" w:name="_Toc76507283"/>
      <w:bookmarkStart w:id="4065" w:name="_Toc83111434"/>
      <w:bookmarkStart w:id="4066" w:name="_Toc89877086"/>
      <w:bookmarkStart w:id="4067" w:name="_Toc98710621"/>
      <w:bookmarkStart w:id="4068" w:name="_Toc130919957"/>
      <w:bookmarkStart w:id="4069" w:name="_Toc137300503"/>
      <w:bookmarkStart w:id="4070" w:name="_Toc138888836"/>
      <w:bookmarkStart w:id="4071" w:name="_Toc145108845"/>
      <w:bookmarkStart w:id="4072" w:name="_Toc155259987"/>
      <w:bookmarkStart w:id="4073" w:name="_Toc219557484"/>
      <w:r w:rsidRPr="00090C64">
        <w:rPr>
          <w:lang w:eastAsia="sv-SE"/>
        </w:rPr>
        <w:t>6.4.5.4.2</w:t>
      </w:r>
      <w:r w:rsidRPr="00090C6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AA15D6A" w14:textId="77777777" w:rsidR="00D57C09" w:rsidRPr="00090C64" w:rsidRDefault="00D57C09" w:rsidP="00D12993">
      <w:pPr>
        <w:pStyle w:val="B10"/>
      </w:pPr>
      <w:r w:rsidRPr="00090C64">
        <w:t>1)</w:t>
      </w:r>
      <w:r w:rsidRPr="00090C64">
        <w:tab/>
        <w:t>Place the AAS BS at the positioner.</w:t>
      </w:r>
    </w:p>
    <w:p w14:paraId="7B8985A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1299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12993">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4" w:name="_Toc21125003"/>
      <w:bookmarkStart w:id="4075" w:name="_Toc29767993"/>
      <w:bookmarkStart w:id="4076" w:name="_Toc36044435"/>
      <w:bookmarkStart w:id="4077" w:name="_Toc37230340"/>
      <w:bookmarkStart w:id="4078" w:name="_Toc45907483"/>
      <w:bookmarkStart w:id="4079" w:name="_Toc53181588"/>
      <w:bookmarkStart w:id="4080" w:name="_Toc61117375"/>
      <w:bookmarkStart w:id="4081" w:name="_Toc67076464"/>
      <w:bookmarkStart w:id="4082" w:name="_Toc67077002"/>
      <w:bookmarkStart w:id="4083" w:name="_Toc74752884"/>
      <w:bookmarkStart w:id="4084" w:name="_Toc74753423"/>
      <w:bookmarkStart w:id="4085" w:name="_Toc74753961"/>
      <w:bookmarkStart w:id="4086" w:name="_Toc76507284"/>
      <w:bookmarkStart w:id="4087" w:name="_Toc83111435"/>
      <w:bookmarkStart w:id="4088" w:name="_Toc89877087"/>
      <w:bookmarkStart w:id="4089" w:name="_Toc98710622"/>
      <w:bookmarkStart w:id="4090" w:name="_Toc130919958"/>
      <w:bookmarkStart w:id="4091" w:name="_Toc137300504"/>
      <w:bookmarkStart w:id="4092" w:name="_Toc138888837"/>
      <w:bookmarkStart w:id="4093" w:name="_Toc145108846"/>
      <w:bookmarkStart w:id="4094" w:name="_Toc155259988"/>
      <w:bookmarkStart w:id="4095" w:name="_Toc219557485"/>
      <w:r w:rsidRPr="00090C64">
        <w:rPr>
          <w:lang w:eastAsia="sv-SE"/>
        </w:rPr>
        <w:t>6.</w:t>
      </w:r>
      <w:r w:rsidRPr="00090C64">
        <w:rPr>
          <w:lang w:eastAsia="zh-CN"/>
        </w:rPr>
        <w:t>4.5.</w:t>
      </w:r>
      <w:r w:rsidRPr="00090C64">
        <w:rPr>
          <w:lang w:eastAsia="sv-SE"/>
        </w:rPr>
        <w:t>5</w:t>
      </w:r>
      <w:r w:rsidRPr="00090C64">
        <w:rPr>
          <w:lang w:eastAsia="sv-SE"/>
        </w:rPr>
        <w:tab/>
        <w:t>Test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AFDA6F6" w14:textId="6A4A734F" w:rsidR="00D57C09" w:rsidRPr="00090C64" w:rsidRDefault="00D57C09" w:rsidP="00D1299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D1299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D12993">
      <w:r w:rsidRPr="00090C64">
        <w:t>See also figure 6.4.5.5-1.</w:t>
      </w:r>
    </w:p>
    <w:p w14:paraId="00217689" w14:textId="77777777" w:rsidR="00D57C09" w:rsidRPr="00090C64" w:rsidRDefault="00D57C09" w:rsidP="00D12993">
      <w:pPr>
        <w:pStyle w:val="TH"/>
      </w:pPr>
      <w:r w:rsidRPr="00090C64">
        <w:object w:dxaOrig="6525" w:dyaOrig="3000" w14:anchorId="5E6B8AE4">
          <v:shape id="_x0000_i1035" type="#_x0000_t75" style="width:323.5pt;height:154.5pt" o:ole="">
            <v:imagedata r:id="rId33" o:title=""/>
          </v:shape>
          <o:OLEObject Type="Embed" ProgID="Word.Picture.8" ShapeID="_x0000_i1035" DrawAspect="Content" ObjectID="_1830183459" r:id="rId34"/>
        </w:object>
      </w:r>
    </w:p>
    <w:p w14:paraId="1ECD2623" w14:textId="77777777" w:rsidR="00D57C09" w:rsidRPr="00090C64" w:rsidRDefault="00D57C09" w:rsidP="00D12993">
      <w:pPr>
        <w:pStyle w:val="TF"/>
        <w:rPr>
          <w:snapToGrid w:val="0"/>
        </w:rPr>
      </w:pPr>
      <w:r w:rsidRPr="00090C64">
        <w:rPr>
          <w:snapToGrid w:val="0"/>
        </w:rPr>
        <w:t>Figure 6.4.5.5-1: IPDL Time Mask</w:t>
      </w:r>
    </w:p>
    <w:p w14:paraId="3F3CC151" w14:textId="6EF730F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096" w:name="_Toc21125004"/>
      <w:bookmarkStart w:id="4097" w:name="_Toc29767994"/>
      <w:bookmarkStart w:id="4098" w:name="_Toc36044436"/>
      <w:bookmarkStart w:id="4099" w:name="_Toc37230341"/>
      <w:bookmarkStart w:id="4100" w:name="_Toc45907484"/>
      <w:bookmarkStart w:id="4101" w:name="_Toc53181589"/>
      <w:bookmarkStart w:id="4102" w:name="_Toc61117376"/>
      <w:bookmarkStart w:id="4103" w:name="_Toc67076465"/>
      <w:bookmarkStart w:id="4104" w:name="_Toc67077003"/>
      <w:bookmarkStart w:id="4105" w:name="_Toc74752885"/>
      <w:bookmarkStart w:id="4106" w:name="_Toc74753424"/>
      <w:bookmarkStart w:id="4107" w:name="_Toc74753962"/>
      <w:bookmarkStart w:id="4108" w:name="_Toc76507285"/>
      <w:bookmarkStart w:id="4109" w:name="_Toc83111436"/>
      <w:bookmarkStart w:id="4110" w:name="_Toc89877088"/>
      <w:bookmarkStart w:id="4111" w:name="_Toc98710623"/>
      <w:bookmarkStart w:id="4112" w:name="_Toc130919959"/>
      <w:bookmarkStart w:id="4113" w:name="_Toc137300505"/>
      <w:bookmarkStart w:id="4114" w:name="_Toc138888838"/>
      <w:bookmarkStart w:id="4115" w:name="_Toc145108847"/>
      <w:bookmarkStart w:id="4116" w:name="_Toc155259989"/>
      <w:bookmarkStart w:id="4117" w:name="_Toc219557486"/>
      <w:r w:rsidRPr="00090C64">
        <w:t>6.4.6</w:t>
      </w:r>
      <w:r w:rsidRPr="00090C64">
        <w:tab/>
        <w:t>OTA RE Power control dynamic range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842BBE1" w14:textId="77777777" w:rsidR="00D57C09" w:rsidRPr="00090C64" w:rsidRDefault="00D57C09" w:rsidP="00D57C09">
      <w:pPr>
        <w:pStyle w:val="Heading4"/>
        <w:rPr>
          <w:lang w:eastAsia="sv-SE"/>
        </w:rPr>
      </w:pPr>
      <w:bookmarkStart w:id="4118" w:name="_Toc21125005"/>
      <w:bookmarkStart w:id="4119" w:name="_Toc29767995"/>
      <w:bookmarkStart w:id="4120" w:name="_Toc36044437"/>
      <w:bookmarkStart w:id="4121" w:name="_Toc37230342"/>
      <w:bookmarkStart w:id="4122" w:name="_Toc45907485"/>
      <w:bookmarkStart w:id="4123" w:name="_Toc53181590"/>
      <w:bookmarkStart w:id="4124" w:name="_Toc61117377"/>
      <w:bookmarkStart w:id="4125" w:name="_Toc67076466"/>
      <w:bookmarkStart w:id="4126" w:name="_Toc67077004"/>
      <w:bookmarkStart w:id="4127" w:name="_Toc74752886"/>
      <w:bookmarkStart w:id="4128" w:name="_Toc74753425"/>
      <w:bookmarkStart w:id="4129" w:name="_Toc74753963"/>
      <w:bookmarkStart w:id="4130" w:name="_Toc76507286"/>
      <w:bookmarkStart w:id="4131" w:name="_Toc83111437"/>
      <w:bookmarkStart w:id="4132" w:name="_Toc89877089"/>
      <w:bookmarkStart w:id="4133" w:name="_Toc98710624"/>
      <w:bookmarkStart w:id="4134" w:name="_Toc130919960"/>
      <w:bookmarkStart w:id="4135" w:name="_Toc137300506"/>
      <w:bookmarkStart w:id="4136" w:name="_Toc138888839"/>
      <w:bookmarkStart w:id="4137" w:name="_Toc145108848"/>
      <w:bookmarkStart w:id="4138" w:name="_Toc155259990"/>
      <w:bookmarkStart w:id="4139" w:name="_Toc219557487"/>
      <w:r w:rsidRPr="00090C64">
        <w:rPr>
          <w:lang w:eastAsia="sv-SE"/>
        </w:rPr>
        <w:t>6.4.6.1</w:t>
      </w:r>
      <w:r w:rsidRPr="00090C64">
        <w:rPr>
          <w:lang w:eastAsia="sv-SE"/>
        </w:rPr>
        <w:tab/>
        <w:t>Definition and applicability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32E629C" w14:textId="56EDA030" w:rsidR="00D57C09" w:rsidRPr="00090C64" w:rsidRDefault="00D57C09" w:rsidP="00D1299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1299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0" w:name="_Toc21125006"/>
      <w:bookmarkStart w:id="4141" w:name="_Toc29767996"/>
      <w:bookmarkStart w:id="4142" w:name="_Toc36044438"/>
      <w:bookmarkStart w:id="4143" w:name="_Toc37230343"/>
      <w:bookmarkStart w:id="4144" w:name="_Toc45907486"/>
      <w:bookmarkStart w:id="4145" w:name="_Toc53181591"/>
      <w:bookmarkStart w:id="4146" w:name="_Toc61117378"/>
      <w:bookmarkStart w:id="4147" w:name="_Toc67076467"/>
      <w:bookmarkStart w:id="4148" w:name="_Toc67077005"/>
      <w:bookmarkStart w:id="4149" w:name="_Toc74752887"/>
      <w:bookmarkStart w:id="4150" w:name="_Toc74753426"/>
      <w:bookmarkStart w:id="4151" w:name="_Toc74753964"/>
      <w:bookmarkStart w:id="4152" w:name="_Toc76507287"/>
      <w:bookmarkStart w:id="4153" w:name="_Toc83111438"/>
      <w:bookmarkStart w:id="4154" w:name="_Toc89877090"/>
      <w:bookmarkStart w:id="4155" w:name="_Toc98710625"/>
      <w:bookmarkStart w:id="4156" w:name="_Toc130919961"/>
      <w:bookmarkStart w:id="4157" w:name="_Toc137300507"/>
      <w:bookmarkStart w:id="4158" w:name="_Toc138888840"/>
      <w:bookmarkStart w:id="4159" w:name="_Toc145108849"/>
      <w:bookmarkStart w:id="4160" w:name="_Toc155259991"/>
      <w:bookmarkStart w:id="4161" w:name="_Toc219557488"/>
      <w:r w:rsidRPr="00090C64">
        <w:rPr>
          <w:lang w:eastAsia="sv-SE"/>
        </w:rPr>
        <w:t>6.4.6.2</w:t>
      </w:r>
      <w:r w:rsidRPr="00090C64">
        <w:rPr>
          <w:lang w:eastAsia="sv-SE"/>
        </w:rPr>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D480D63" w14:textId="364CB9B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1299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2" w:name="_Toc21125007"/>
      <w:bookmarkStart w:id="4163" w:name="_Toc29767997"/>
      <w:bookmarkStart w:id="4164" w:name="_Toc36044439"/>
      <w:bookmarkStart w:id="4165" w:name="_Toc37230344"/>
      <w:bookmarkStart w:id="4166" w:name="_Toc45907487"/>
      <w:bookmarkStart w:id="4167" w:name="_Toc53181592"/>
      <w:bookmarkStart w:id="4168" w:name="_Toc61117379"/>
      <w:bookmarkStart w:id="4169" w:name="_Toc67076468"/>
      <w:bookmarkStart w:id="4170" w:name="_Toc67077006"/>
      <w:bookmarkStart w:id="4171" w:name="_Toc74752888"/>
      <w:bookmarkStart w:id="4172" w:name="_Toc74753427"/>
      <w:bookmarkStart w:id="4173" w:name="_Toc74753965"/>
      <w:bookmarkStart w:id="4174" w:name="_Toc76507288"/>
      <w:bookmarkStart w:id="4175" w:name="_Toc83111439"/>
      <w:bookmarkStart w:id="4176" w:name="_Toc89877091"/>
      <w:bookmarkStart w:id="4177" w:name="_Toc98710626"/>
      <w:bookmarkStart w:id="4178" w:name="_Toc130919962"/>
      <w:bookmarkStart w:id="4179" w:name="_Toc137300508"/>
      <w:bookmarkStart w:id="4180" w:name="_Toc138888841"/>
      <w:bookmarkStart w:id="4181" w:name="_Toc145108850"/>
      <w:bookmarkStart w:id="4182" w:name="_Toc155259992"/>
      <w:bookmarkStart w:id="4183" w:name="_Toc219557489"/>
      <w:r w:rsidRPr="00090C64">
        <w:rPr>
          <w:lang w:eastAsia="sv-SE"/>
        </w:rPr>
        <w:t>6.</w:t>
      </w:r>
      <w:r w:rsidRPr="00090C64">
        <w:rPr>
          <w:lang w:eastAsia="zh-CN"/>
        </w:rPr>
        <w:t>4.6.</w:t>
      </w:r>
      <w:r w:rsidRPr="00090C64">
        <w:rPr>
          <w:lang w:eastAsia="sv-SE"/>
        </w:rPr>
        <w:t>3</w:t>
      </w:r>
      <w:r w:rsidRPr="00090C64">
        <w:rPr>
          <w:lang w:eastAsia="sv-SE"/>
        </w:rPr>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BF5F41F" w14:textId="30DC5F00" w:rsidR="00D57C09" w:rsidRPr="00090C64" w:rsidRDefault="00D57C09" w:rsidP="00D1299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4" w:name="_Toc21125008"/>
      <w:bookmarkStart w:id="4185" w:name="_Toc29767998"/>
      <w:bookmarkStart w:id="4186" w:name="_Toc36044440"/>
      <w:bookmarkStart w:id="4187" w:name="_Toc37230345"/>
      <w:bookmarkStart w:id="4188" w:name="_Toc45907488"/>
      <w:bookmarkStart w:id="4189" w:name="_Toc53181593"/>
      <w:bookmarkStart w:id="4190" w:name="_Toc61117380"/>
      <w:bookmarkStart w:id="4191" w:name="_Toc67076469"/>
      <w:bookmarkStart w:id="4192" w:name="_Toc67077007"/>
      <w:bookmarkStart w:id="4193" w:name="_Toc74752889"/>
      <w:bookmarkStart w:id="4194" w:name="_Toc74753428"/>
      <w:bookmarkStart w:id="4195" w:name="_Toc74753966"/>
      <w:bookmarkStart w:id="4196" w:name="_Toc76507289"/>
      <w:bookmarkStart w:id="4197" w:name="_Toc83111440"/>
      <w:bookmarkStart w:id="4198" w:name="_Toc89877092"/>
      <w:bookmarkStart w:id="4199" w:name="_Toc98710627"/>
      <w:bookmarkStart w:id="4200" w:name="_Toc130919963"/>
      <w:bookmarkStart w:id="4201" w:name="_Toc137300509"/>
      <w:bookmarkStart w:id="4202" w:name="_Toc138888842"/>
      <w:bookmarkStart w:id="4203" w:name="_Toc145108851"/>
      <w:bookmarkStart w:id="4204" w:name="_Toc155259993"/>
      <w:bookmarkStart w:id="4205" w:name="_Toc219557490"/>
      <w:r w:rsidRPr="00090C64">
        <w:t>6.5</w:t>
      </w:r>
      <w:r w:rsidRPr="00090C64">
        <w:tab/>
        <w:t>OTA Transmit ON/OFF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EF68913" w14:textId="77777777" w:rsidR="00D57C09" w:rsidRPr="00090C64" w:rsidRDefault="00D57C09" w:rsidP="00D57C09">
      <w:pPr>
        <w:pStyle w:val="Heading3"/>
      </w:pPr>
      <w:bookmarkStart w:id="4206" w:name="_Toc21125009"/>
      <w:bookmarkStart w:id="4207" w:name="_Toc29767999"/>
      <w:bookmarkStart w:id="4208" w:name="_Toc36044441"/>
      <w:bookmarkStart w:id="4209" w:name="_Toc37230346"/>
      <w:bookmarkStart w:id="4210" w:name="_Toc45907489"/>
      <w:bookmarkStart w:id="4211" w:name="_Toc53181594"/>
      <w:bookmarkStart w:id="4212" w:name="_Toc61117381"/>
      <w:bookmarkStart w:id="4213" w:name="_Toc67076470"/>
      <w:bookmarkStart w:id="4214" w:name="_Toc67077008"/>
      <w:bookmarkStart w:id="4215" w:name="_Toc74752890"/>
      <w:bookmarkStart w:id="4216" w:name="_Toc74753429"/>
      <w:bookmarkStart w:id="4217" w:name="_Toc74753967"/>
      <w:bookmarkStart w:id="4218" w:name="_Toc76507290"/>
      <w:bookmarkStart w:id="4219" w:name="_Toc83111441"/>
      <w:bookmarkStart w:id="4220" w:name="_Toc89877093"/>
      <w:bookmarkStart w:id="4221" w:name="_Toc98710628"/>
      <w:bookmarkStart w:id="4222" w:name="_Toc130919964"/>
      <w:bookmarkStart w:id="4223" w:name="_Toc137300510"/>
      <w:bookmarkStart w:id="4224" w:name="_Toc138888843"/>
      <w:bookmarkStart w:id="4225" w:name="_Toc145108852"/>
      <w:bookmarkStart w:id="4226" w:name="_Toc155259994"/>
      <w:bookmarkStart w:id="4227" w:name="_Toc219557491"/>
      <w:r w:rsidRPr="00090C64">
        <w:t>6.5.1</w:t>
      </w:r>
      <w:r w:rsidRPr="00090C64">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2F57006" w14:textId="77777777" w:rsidR="00D57C09" w:rsidRPr="00090C64" w:rsidRDefault="00D57C09" w:rsidP="00D1299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1299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28" w:name="_Toc21125010"/>
      <w:bookmarkStart w:id="4229" w:name="_Toc29768000"/>
      <w:bookmarkStart w:id="4230" w:name="_Toc36044442"/>
      <w:bookmarkStart w:id="4231" w:name="_Toc37230347"/>
      <w:bookmarkStart w:id="4232" w:name="_Toc45907490"/>
      <w:bookmarkStart w:id="4233" w:name="_Toc53181595"/>
      <w:bookmarkStart w:id="4234" w:name="_Toc61117382"/>
      <w:bookmarkStart w:id="4235" w:name="_Toc67076471"/>
      <w:bookmarkStart w:id="4236" w:name="_Toc67077009"/>
      <w:bookmarkStart w:id="4237" w:name="_Toc74752891"/>
      <w:bookmarkStart w:id="4238" w:name="_Toc74753430"/>
      <w:bookmarkStart w:id="4239" w:name="_Toc74753968"/>
      <w:bookmarkStart w:id="4240" w:name="_Toc76507291"/>
      <w:bookmarkStart w:id="4241" w:name="_Toc83111442"/>
      <w:bookmarkStart w:id="4242" w:name="_Toc89877094"/>
      <w:bookmarkStart w:id="4243" w:name="_Toc98710629"/>
      <w:bookmarkStart w:id="4244" w:name="_Toc130919965"/>
      <w:bookmarkStart w:id="4245" w:name="_Toc137300511"/>
      <w:bookmarkStart w:id="4246" w:name="_Toc138888844"/>
      <w:bookmarkStart w:id="4247" w:name="_Toc145108853"/>
      <w:bookmarkStart w:id="4248" w:name="_Toc155259995"/>
      <w:bookmarkStart w:id="4249" w:name="_Toc219557492"/>
      <w:r w:rsidRPr="00090C64">
        <w:t>6.5.2</w:t>
      </w:r>
      <w:r w:rsidRPr="00090C64">
        <w:tab/>
        <w:t>OTA Transmitter OFF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06ABD93" w14:textId="77777777" w:rsidR="00D57C09" w:rsidRPr="00090C64" w:rsidRDefault="00D57C09" w:rsidP="00D57C09">
      <w:pPr>
        <w:pStyle w:val="Heading4"/>
        <w:rPr>
          <w:lang w:eastAsia="sv-SE"/>
        </w:rPr>
      </w:pPr>
      <w:bookmarkStart w:id="4250" w:name="_Toc21125011"/>
      <w:bookmarkStart w:id="4251" w:name="_Toc29768001"/>
      <w:bookmarkStart w:id="4252" w:name="_Toc36044443"/>
      <w:bookmarkStart w:id="4253" w:name="_Toc37230348"/>
      <w:bookmarkStart w:id="4254" w:name="_Toc45907491"/>
      <w:bookmarkStart w:id="4255" w:name="_Toc53181596"/>
      <w:bookmarkStart w:id="4256" w:name="_Toc61117383"/>
      <w:bookmarkStart w:id="4257" w:name="_Toc67076472"/>
      <w:bookmarkStart w:id="4258" w:name="_Toc67077010"/>
      <w:bookmarkStart w:id="4259" w:name="_Toc74752892"/>
      <w:bookmarkStart w:id="4260" w:name="_Toc74753431"/>
      <w:bookmarkStart w:id="4261" w:name="_Toc74753969"/>
      <w:bookmarkStart w:id="4262" w:name="_Toc76507292"/>
      <w:bookmarkStart w:id="4263" w:name="_Toc83111443"/>
      <w:bookmarkStart w:id="4264" w:name="_Toc89877095"/>
      <w:bookmarkStart w:id="4265" w:name="_Toc98710630"/>
      <w:bookmarkStart w:id="4266" w:name="_Toc130919966"/>
      <w:bookmarkStart w:id="4267" w:name="_Toc137300512"/>
      <w:bookmarkStart w:id="4268" w:name="_Toc138888845"/>
      <w:bookmarkStart w:id="4269" w:name="_Toc145108854"/>
      <w:bookmarkStart w:id="4270" w:name="_Toc155259996"/>
      <w:bookmarkStart w:id="4271" w:name="_Toc219557493"/>
      <w:r w:rsidRPr="00090C64">
        <w:rPr>
          <w:lang w:eastAsia="sv-SE"/>
        </w:rPr>
        <w:t>6.5.2.1</w:t>
      </w:r>
      <w:r w:rsidRPr="00090C64">
        <w:rPr>
          <w:lang w:eastAsia="sv-SE"/>
        </w:rPr>
        <w:tab/>
        <w:t>Definition and applicability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9F79BA0" w14:textId="77777777" w:rsidR="00D57C09" w:rsidRPr="00090C64" w:rsidRDefault="00D57C09" w:rsidP="00D1299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1299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D1299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2" w:name="_Toc21125012"/>
      <w:bookmarkStart w:id="4273" w:name="_Toc29768002"/>
      <w:bookmarkStart w:id="4274" w:name="_Toc36044444"/>
      <w:bookmarkStart w:id="4275" w:name="_Toc37230349"/>
      <w:bookmarkStart w:id="4276" w:name="_Toc45907492"/>
      <w:bookmarkStart w:id="4277" w:name="_Toc53181597"/>
      <w:bookmarkStart w:id="4278" w:name="_Toc61117384"/>
      <w:bookmarkStart w:id="4279" w:name="_Toc67076473"/>
      <w:bookmarkStart w:id="4280" w:name="_Toc67077011"/>
      <w:bookmarkStart w:id="4281" w:name="_Toc74752893"/>
      <w:bookmarkStart w:id="4282" w:name="_Toc74753432"/>
      <w:bookmarkStart w:id="4283" w:name="_Toc74753970"/>
      <w:bookmarkStart w:id="4284" w:name="_Toc76507293"/>
      <w:bookmarkStart w:id="4285" w:name="_Toc83111444"/>
      <w:bookmarkStart w:id="4286" w:name="_Toc89877096"/>
      <w:bookmarkStart w:id="4287" w:name="_Toc98710631"/>
      <w:bookmarkStart w:id="4288" w:name="_Toc130919967"/>
      <w:bookmarkStart w:id="4289" w:name="_Toc137300513"/>
      <w:bookmarkStart w:id="4290" w:name="_Toc138888846"/>
      <w:bookmarkStart w:id="4291" w:name="_Toc145108855"/>
      <w:bookmarkStart w:id="4292" w:name="_Toc155259997"/>
      <w:bookmarkStart w:id="4293" w:name="_Toc219557494"/>
      <w:r w:rsidRPr="00090C64">
        <w:rPr>
          <w:lang w:eastAsia="sv-SE"/>
        </w:rPr>
        <w:t>6.5.2.2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8E4AEC" w14:textId="7BDDB520"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4" w:name="_Toc21125013"/>
      <w:bookmarkStart w:id="4295" w:name="_Toc29768003"/>
      <w:bookmarkStart w:id="4296" w:name="_Toc36044445"/>
      <w:bookmarkStart w:id="4297" w:name="_Toc37230350"/>
      <w:bookmarkStart w:id="4298" w:name="_Toc45907493"/>
      <w:bookmarkStart w:id="4299" w:name="_Toc53181598"/>
      <w:bookmarkStart w:id="4300" w:name="_Toc61117385"/>
      <w:bookmarkStart w:id="4301" w:name="_Toc67076474"/>
      <w:bookmarkStart w:id="4302" w:name="_Toc67077012"/>
      <w:bookmarkStart w:id="4303" w:name="_Toc74752894"/>
      <w:bookmarkStart w:id="4304" w:name="_Toc74753433"/>
      <w:bookmarkStart w:id="4305" w:name="_Toc74753971"/>
      <w:bookmarkStart w:id="4306" w:name="_Toc76507294"/>
      <w:bookmarkStart w:id="4307" w:name="_Toc83111445"/>
      <w:bookmarkStart w:id="4308" w:name="_Toc89877097"/>
      <w:bookmarkStart w:id="4309" w:name="_Toc98710632"/>
      <w:bookmarkStart w:id="4310" w:name="_Toc130919968"/>
      <w:bookmarkStart w:id="4311" w:name="_Toc137300514"/>
      <w:bookmarkStart w:id="4312" w:name="_Toc138888847"/>
      <w:bookmarkStart w:id="4313" w:name="_Toc145108856"/>
      <w:bookmarkStart w:id="4314" w:name="_Toc155259998"/>
      <w:bookmarkStart w:id="4315" w:name="_Toc219557495"/>
      <w:r w:rsidRPr="00090C64">
        <w:rPr>
          <w:lang w:eastAsia="sv-SE"/>
        </w:rPr>
        <w:t>6.5.2.3</w:t>
      </w:r>
      <w:r w:rsidRPr="00090C64">
        <w:rPr>
          <w:lang w:eastAsia="sv-SE"/>
        </w:rP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51B4683" w14:textId="77777777" w:rsidR="00D57C09" w:rsidRPr="00090C64" w:rsidRDefault="00D57C09" w:rsidP="00D1299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16" w:name="_Toc21125014"/>
      <w:bookmarkStart w:id="4317" w:name="_Toc29768004"/>
      <w:bookmarkStart w:id="4318" w:name="_Toc36044446"/>
      <w:bookmarkStart w:id="4319" w:name="_Toc37230351"/>
      <w:bookmarkStart w:id="4320" w:name="_Toc45907494"/>
      <w:bookmarkStart w:id="4321" w:name="_Toc53181599"/>
      <w:bookmarkStart w:id="4322" w:name="_Toc61117386"/>
      <w:bookmarkStart w:id="4323" w:name="_Toc67076475"/>
      <w:bookmarkStart w:id="4324" w:name="_Toc67077013"/>
      <w:bookmarkStart w:id="4325" w:name="_Toc74752895"/>
      <w:bookmarkStart w:id="4326" w:name="_Toc74753434"/>
      <w:bookmarkStart w:id="4327" w:name="_Toc74753972"/>
      <w:bookmarkStart w:id="4328" w:name="_Toc76507295"/>
      <w:bookmarkStart w:id="4329" w:name="_Toc83111446"/>
      <w:bookmarkStart w:id="4330" w:name="_Toc89877098"/>
      <w:bookmarkStart w:id="4331" w:name="_Toc98710633"/>
      <w:bookmarkStart w:id="4332" w:name="_Toc130919969"/>
      <w:bookmarkStart w:id="4333" w:name="_Toc137300515"/>
      <w:bookmarkStart w:id="4334" w:name="_Toc138888848"/>
      <w:bookmarkStart w:id="4335" w:name="_Toc145108857"/>
      <w:bookmarkStart w:id="4336" w:name="_Toc155259999"/>
      <w:bookmarkStart w:id="4337" w:name="_Toc219557496"/>
      <w:r w:rsidRPr="00090C64">
        <w:rPr>
          <w:lang w:eastAsia="sv-SE"/>
        </w:rPr>
        <w:t>6.</w:t>
      </w:r>
      <w:r w:rsidRPr="00090C64">
        <w:rPr>
          <w:lang w:eastAsia="zh-CN"/>
        </w:rPr>
        <w:t>5.2.</w:t>
      </w:r>
      <w:r w:rsidRPr="00090C64">
        <w:rPr>
          <w:lang w:eastAsia="sv-SE"/>
        </w:rPr>
        <w:t>4</w:t>
      </w:r>
      <w:r w:rsidRPr="00090C64">
        <w:rPr>
          <w:lang w:eastAsia="sv-SE"/>
        </w:rPr>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8BC81B0" w14:textId="77777777" w:rsidR="00D57C09" w:rsidRPr="00090C64" w:rsidRDefault="00D57C09" w:rsidP="00D57C09">
      <w:pPr>
        <w:pStyle w:val="Heading5"/>
        <w:rPr>
          <w:lang w:eastAsia="sv-SE"/>
        </w:rPr>
      </w:pPr>
      <w:bookmarkStart w:id="4338" w:name="_Toc21125015"/>
      <w:bookmarkStart w:id="4339" w:name="_Toc29768005"/>
      <w:bookmarkStart w:id="4340" w:name="_Toc36044447"/>
      <w:bookmarkStart w:id="4341" w:name="_Toc37230352"/>
      <w:bookmarkStart w:id="4342" w:name="_Toc45907495"/>
      <w:bookmarkStart w:id="4343" w:name="_Toc53181600"/>
      <w:bookmarkStart w:id="4344" w:name="_Toc61117387"/>
      <w:bookmarkStart w:id="4345" w:name="_Toc67076476"/>
      <w:bookmarkStart w:id="4346" w:name="_Toc67077014"/>
      <w:bookmarkStart w:id="4347" w:name="_Toc74752896"/>
      <w:bookmarkStart w:id="4348" w:name="_Toc74753435"/>
      <w:bookmarkStart w:id="4349" w:name="_Toc74753973"/>
      <w:bookmarkStart w:id="4350" w:name="_Toc76507296"/>
      <w:bookmarkStart w:id="4351" w:name="_Toc83111447"/>
      <w:bookmarkStart w:id="4352" w:name="_Toc89877099"/>
      <w:bookmarkStart w:id="4353" w:name="_Toc98710634"/>
      <w:bookmarkStart w:id="4354" w:name="_Toc130919970"/>
      <w:bookmarkStart w:id="4355" w:name="_Toc137300516"/>
      <w:bookmarkStart w:id="4356" w:name="_Toc138888849"/>
      <w:bookmarkStart w:id="4357" w:name="_Toc145108858"/>
      <w:bookmarkStart w:id="4358" w:name="_Toc155260000"/>
      <w:bookmarkStart w:id="4359" w:name="_Toc219557497"/>
      <w:r w:rsidRPr="00090C64">
        <w:rPr>
          <w:lang w:eastAsia="sv-SE"/>
        </w:rPr>
        <w:t>6.5.2.4.1</w:t>
      </w:r>
      <w:r w:rsidRPr="00090C64">
        <w:rPr>
          <w:lang w:eastAsia="sv-SE"/>
        </w:rPr>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2C839EA" w14:textId="77777777" w:rsidR="00D57C09" w:rsidRPr="00090C64" w:rsidRDefault="00D57C09" w:rsidP="00D12993">
      <w:r w:rsidRPr="00090C64">
        <w:t>Test environment:</w:t>
      </w:r>
    </w:p>
    <w:p w14:paraId="0662C551" w14:textId="77777777" w:rsidR="00D57C09" w:rsidRPr="00090C64" w:rsidRDefault="00D57C09" w:rsidP="00D12993">
      <w:pPr>
        <w:pStyle w:val="B10"/>
      </w:pPr>
      <w:r w:rsidRPr="00090C64">
        <w:t>-</w:t>
      </w:r>
      <w:r w:rsidRPr="00090C64">
        <w:tab/>
        <w:t>normal; see annex G.2.</w:t>
      </w:r>
    </w:p>
    <w:p w14:paraId="163858EB" w14:textId="77777777" w:rsidR="00D57C09" w:rsidRPr="00090C64" w:rsidRDefault="00D57C09" w:rsidP="00D12993">
      <w:r w:rsidRPr="00090C64">
        <w:t>RF channels to be tested:</w:t>
      </w:r>
    </w:p>
    <w:p w14:paraId="0AB7F475" w14:textId="4874BD4E" w:rsidR="00D57C09" w:rsidRPr="00090C64" w:rsidRDefault="00D57C09" w:rsidP="00D1299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1299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D1299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0" w:name="_Toc21125016"/>
      <w:bookmarkStart w:id="4361" w:name="_Toc29768006"/>
      <w:bookmarkStart w:id="4362" w:name="_Toc36044448"/>
      <w:bookmarkStart w:id="4363" w:name="_Toc37230353"/>
      <w:bookmarkStart w:id="4364" w:name="_Toc45907496"/>
      <w:bookmarkStart w:id="4365" w:name="_Toc53181601"/>
      <w:bookmarkStart w:id="4366" w:name="_Toc61117388"/>
      <w:bookmarkStart w:id="4367" w:name="_Toc67076477"/>
      <w:bookmarkStart w:id="4368" w:name="_Toc67077015"/>
      <w:bookmarkStart w:id="4369" w:name="_Toc74752897"/>
      <w:bookmarkStart w:id="4370" w:name="_Toc74753436"/>
      <w:bookmarkStart w:id="4371" w:name="_Toc74753974"/>
      <w:bookmarkStart w:id="4372" w:name="_Toc76507297"/>
      <w:bookmarkStart w:id="4373" w:name="_Toc83111448"/>
      <w:bookmarkStart w:id="4374" w:name="_Toc89877100"/>
      <w:bookmarkStart w:id="4375" w:name="_Toc98710635"/>
      <w:bookmarkStart w:id="4376" w:name="_Toc130919971"/>
      <w:bookmarkStart w:id="4377" w:name="_Toc137300517"/>
      <w:bookmarkStart w:id="4378" w:name="_Toc138888850"/>
      <w:bookmarkStart w:id="4379" w:name="_Toc145108859"/>
      <w:bookmarkStart w:id="4380" w:name="_Toc155260001"/>
      <w:bookmarkStart w:id="4381" w:name="_Toc219557498"/>
      <w:r w:rsidRPr="00090C64">
        <w:rPr>
          <w:lang w:eastAsia="sv-SE"/>
        </w:rPr>
        <w:t>6.5.2.4.2</w:t>
      </w:r>
      <w:r w:rsidRPr="00090C64">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1FF8493" w14:textId="77777777" w:rsidR="00D57C09" w:rsidRPr="00090C64" w:rsidRDefault="00D57C09" w:rsidP="00D12993">
      <w:pPr>
        <w:pStyle w:val="B10"/>
      </w:pPr>
      <w:r w:rsidRPr="00090C64">
        <w:t>1)</w:t>
      </w:r>
      <w:r w:rsidRPr="00090C64">
        <w:tab/>
        <w:t>Place the AAS BS at the positioner.</w:t>
      </w:r>
    </w:p>
    <w:p w14:paraId="128DBE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1299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1299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1299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2" w:name="_Toc21125017"/>
      <w:bookmarkStart w:id="4383" w:name="_Toc29768007"/>
      <w:bookmarkStart w:id="4384" w:name="_Toc36044449"/>
      <w:bookmarkStart w:id="4385" w:name="_Toc37230354"/>
      <w:bookmarkStart w:id="4386" w:name="_Toc45907497"/>
      <w:bookmarkStart w:id="4387" w:name="_Toc53181602"/>
      <w:bookmarkStart w:id="4388" w:name="_Toc61117389"/>
      <w:bookmarkStart w:id="4389" w:name="_Toc67076478"/>
      <w:bookmarkStart w:id="4390" w:name="_Toc67077016"/>
      <w:bookmarkStart w:id="4391" w:name="_Toc74752898"/>
      <w:bookmarkStart w:id="4392" w:name="_Toc74753437"/>
      <w:bookmarkStart w:id="4393" w:name="_Toc74753975"/>
      <w:bookmarkStart w:id="4394" w:name="_Toc76507298"/>
      <w:bookmarkStart w:id="4395" w:name="_Toc83111449"/>
      <w:bookmarkStart w:id="4396" w:name="_Toc89877101"/>
      <w:bookmarkStart w:id="4397" w:name="_Toc98710636"/>
      <w:bookmarkStart w:id="4398" w:name="_Toc130919972"/>
      <w:bookmarkStart w:id="4399" w:name="_Toc137300518"/>
      <w:bookmarkStart w:id="4400" w:name="_Toc138888851"/>
      <w:bookmarkStart w:id="4401" w:name="_Toc145108860"/>
      <w:bookmarkStart w:id="4402" w:name="_Toc155260002"/>
      <w:bookmarkStart w:id="4403" w:name="_Toc219557499"/>
      <w:r w:rsidRPr="00090C64">
        <w:rPr>
          <w:lang w:eastAsia="sv-SE"/>
        </w:rPr>
        <w:t>6.</w:t>
      </w:r>
      <w:r w:rsidRPr="00090C64">
        <w:rPr>
          <w:lang w:eastAsia="zh-CN"/>
        </w:rPr>
        <w:t>5.2.</w:t>
      </w:r>
      <w:r w:rsidRPr="00090C64">
        <w:rPr>
          <w:lang w:eastAsia="sv-SE"/>
        </w:rPr>
        <w:t>5</w:t>
      </w:r>
      <w:r w:rsidRPr="00090C64">
        <w:rPr>
          <w:lang w:eastAsia="sv-SE"/>
        </w:rPr>
        <w:tab/>
        <w:t>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6AB36C4" w14:textId="7A22426A"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4" w:name="_Toc21125018"/>
      <w:bookmarkStart w:id="4405" w:name="_Toc29768008"/>
      <w:bookmarkStart w:id="4406" w:name="_Toc36044450"/>
      <w:bookmarkStart w:id="4407" w:name="_Toc37230355"/>
      <w:bookmarkStart w:id="4408" w:name="_Toc45907498"/>
      <w:bookmarkStart w:id="4409" w:name="_Toc53181603"/>
      <w:bookmarkStart w:id="4410" w:name="_Toc61117390"/>
      <w:bookmarkStart w:id="4411" w:name="_Toc67076479"/>
      <w:bookmarkStart w:id="4412" w:name="_Toc67077017"/>
      <w:bookmarkStart w:id="4413" w:name="_Toc74752899"/>
      <w:bookmarkStart w:id="4414" w:name="_Toc74753438"/>
      <w:bookmarkStart w:id="4415" w:name="_Toc74753976"/>
      <w:bookmarkStart w:id="4416" w:name="_Toc76507299"/>
      <w:bookmarkStart w:id="4417" w:name="_Toc83111450"/>
      <w:bookmarkStart w:id="4418" w:name="_Toc89877102"/>
      <w:bookmarkStart w:id="4419" w:name="_Toc98710637"/>
      <w:bookmarkStart w:id="4420" w:name="_Toc130919973"/>
      <w:bookmarkStart w:id="4421" w:name="_Toc137300519"/>
      <w:bookmarkStart w:id="4422" w:name="_Toc138888852"/>
      <w:bookmarkStart w:id="4423" w:name="_Toc145108861"/>
      <w:bookmarkStart w:id="4424" w:name="_Toc155260003"/>
      <w:bookmarkStart w:id="4425" w:name="_Toc219557500"/>
      <w:r w:rsidRPr="00090C64">
        <w:t>6.5.3</w:t>
      </w:r>
      <w:r w:rsidRPr="00090C64">
        <w:tab/>
        <w:t>OTA Transmitter transient period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30AFA6B" w14:textId="77777777" w:rsidR="00D57C09" w:rsidRPr="00090C64" w:rsidRDefault="00D57C09" w:rsidP="00D57C09">
      <w:pPr>
        <w:pStyle w:val="Heading4"/>
        <w:rPr>
          <w:lang w:eastAsia="sv-SE"/>
        </w:rPr>
      </w:pPr>
      <w:bookmarkStart w:id="4426" w:name="_Toc21125019"/>
      <w:bookmarkStart w:id="4427" w:name="_Toc29768009"/>
      <w:bookmarkStart w:id="4428" w:name="_Toc36044451"/>
      <w:bookmarkStart w:id="4429" w:name="_Toc37230356"/>
      <w:bookmarkStart w:id="4430" w:name="_Toc45907499"/>
      <w:bookmarkStart w:id="4431" w:name="_Toc53181604"/>
      <w:bookmarkStart w:id="4432" w:name="_Toc61117391"/>
      <w:bookmarkStart w:id="4433" w:name="_Toc67076480"/>
      <w:bookmarkStart w:id="4434" w:name="_Toc67077018"/>
      <w:bookmarkStart w:id="4435" w:name="_Toc74752900"/>
      <w:bookmarkStart w:id="4436" w:name="_Toc74753439"/>
      <w:bookmarkStart w:id="4437" w:name="_Toc74753977"/>
      <w:bookmarkStart w:id="4438" w:name="_Toc76507300"/>
      <w:bookmarkStart w:id="4439" w:name="_Toc83111451"/>
      <w:bookmarkStart w:id="4440" w:name="_Toc89877103"/>
      <w:bookmarkStart w:id="4441" w:name="_Toc98710638"/>
      <w:bookmarkStart w:id="4442" w:name="_Toc130919974"/>
      <w:bookmarkStart w:id="4443" w:name="_Toc137300520"/>
      <w:bookmarkStart w:id="4444" w:name="_Toc138888853"/>
      <w:bookmarkStart w:id="4445" w:name="_Toc145108862"/>
      <w:bookmarkStart w:id="4446" w:name="_Toc155260004"/>
      <w:bookmarkStart w:id="4447" w:name="_Toc219557501"/>
      <w:r w:rsidRPr="00090C64">
        <w:rPr>
          <w:lang w:eastAsia="sv-SE"/>
        </w:rPr>
        <w:t>6.5.3.1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735A401" w14:textId="77777777" w:rsidR="00D57C09" w:rsidRPr="00090C64" w:rsidRDefault="00D57C09" w:rsidP="00D1299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48" w:name="_MON_1565440135"/>
    <w:bookmarkStart w:id="4449" w:name="_MON_1572099549"/>
    <w:bookmarkStart w:id="4450" w:name="_MON_1572355398"/>
    <w:bookmarkStart w:id="4451" w:name="_MON_1572099568"/>
    <w:bookmarkStart w:id="4452" w:name="_MON_1572099724"/>
    <w:bookmarkStart w:id="4453" w:name="_MON_1572157718"/>
    <w:bookmarkStart w:id="4454" w:name="_MON_1572454981"/>
    <w:bookmarkStart w:id="4455" w:name="_MON_1572099771"/>
    <w:bookmarkStart w:id="4456" w:name="_MON_1572161131"/>
    <w:bookmarkEnd w:id="4448"/>
    <w:bookmarkEnd w:id="4449"/>
    <w:bookmarkEnd w:id="4450"/>
    <w:bookmarkEnd w:id="4451"/>
    <w:bookmarkEnd w:id="4452"/>
    <w:bookmarkEnd w:id="4453"/>
    <w:bookmarkEnd w:id="4454"/>
    <w:bookmarkEnd w:id="4455"/>
    <w:bookmarkEnd w:id="4456"/>
    <w:bookmarkStart w:id="4457" w:name="_MON_1572099881"/>
    <w:bookmarkEnd w:id="4457"/>
    <w:p w14:paraId="4FE178A1" w14:textId="77777777" w:rsidR="00D57C09" w:rsidRPr="00090C64" w:rsidRDefault="00D57C09" w:rsidP="00D12993">
      <w:pPr>
        <w:pStyle w:val="TH"/>
      </w:pPr>
      <w:r w:rsidRPr="00090C64">
        <w:object w:dxaOrig="9720" w:dyaOrig="4692" w14:anchorId="5EBC3128">
          <v:shape id="_x0000_i1036" type="#_x0000_t75" style="width:447.5pt;height:251.5pt" o:ole="">
            <v:imagedata r:id="rId35" o:title="" croptop="6311f" cropleft="2026f" cropright="2877f"/>
          </v:shape>
          <o:OLEObject Type="Embed" ProgID="Word.Picture.8" ShapeID="_x0000_i1036" DrawAspect="Content" ObjectID="_1830183460" r:id="rId36"/>
        </w:object>
      </w:r>
    </w:p>
    <w:p w14:paraId="17DD9028" w14:textId="77777777" w:rsidR="00D57C09" w:rsidRPr="00090C64" w:rsidRDefault="00D57C09" w:rsidP="00D12993">
      <w:pPr>
        <w:pStyle w:val="TF"/>
      </w:pPr>
      <w:r w:rsidRPr="00090C64">
        <w:t xml:space="preserve">Figure </w:t>
      </w:r>
      <w:r w:rsidRPr="00090C64">
        <w:rPr>
          <w:rFonts w:eastAsia="SimSun"/>
          <w:lang w:eastAsia="zh-CN"/>
        </w:rPr>
        <w:t>6.5.3.1-1</w:t>
      </w:r>
      <w:r w:rsidRPr="00090C64">
        <w:t xml:space="preserve">: </w:t>
      </w:r>
      <w:bookmarkStart w:id="4458" w:name="OLE_LINK19"/>
      <w:r w:rsidRPr="00090C64">
        <w:t>Illustration of the relations of transmitter ON period,</w:t>
      </w:r>
      <w:r w:rsidRPr="00090C64">
        <w:br/>
        <w:t>transmitter OFF period and transmitter transient period</w:t>
      </w:r>
      <w:bookmarkEnd w:id="4458"/>
    </w:p>
    <w:p w14:paraId="29F015F1" w14:textId="77777777" w:rsidR="00D57C09" w:rsidRPr="00090C64" w:rsidRDefault="00D57C09" w:rsidP="00D1299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59" w:name="_Toc21125020"/>
      <w:bookmarkStart w:id="4460" w:name="_Toc29768010"/>
      <w:bookmarkStart w:id="4461" w:name="_Toc36044452"/>
      <w:bookmarkStart w:id="4462" w:name="_Toc37230357"/>
      <w:bookmarkStart w:id="4463" w:name="_Toc45907500"/>
      <w:bookmarkStart w:id="4464" w:name="_Toc53181605"/>
      <w:bookmarkStart w:id="4465" w:name="_Toc61117392"/>
      <w:bookmarkStart w:id="4466" w:name="_Toc67076481"/>
      <w:bookmarkStart w:id="4467" w:name="_Toc67077019"/>
      <w:bookmarkStart w:id="4468" w:name="_Toc74752901"/>
      <w:bookmarkStart w:id="4469" w:name="_Toc74753440"/>
      <w:bookmarkStart w:id="4470" w:name="_Toc74753978"/>
      <w:bookmarkStart w:id="4471" w:name="_Toc76507301"/>
      <w:bookmarkStart w:id="4472" w:name="_Toc83111452"/>
      <w:bookmarkStart w:id="4473" w:name="_Toc89877104"/>
      <w:bookmarkStart w:id="4474" w:name="_Toc98710639"/>
      <w:bookmarkStart w:id="4475" w:name="_Toc130919975"/>
      <w:bookmarkStart w:id="4476" w:name="_Toc137300521"/>
      <w:bookmarkStart w:id="4477" w:name="_Toc138888854"/>
      <w:bookmarkStart w:id="4478" w:name="_Toc145108863"/>
      <w:bookmarkStart w:id="4479" w:name="_Toc155260005"/>
      <w:bookmarkStart w:id="4480" w:name="_Toc219557502"/>
      <w:r w:rsidRPr="00090C64">
        <w:rPr>
          <w:lang w:eastAsia="sv-SE"/>
        </w:rPr>
        <w:t>6.5.3.2</w:t>
      </w:r>
      <w:r w:rsidRPr="00090C64">
        <w:rPr>
          <w:lang w:eastAsia="sv-SE"/>
        </w:rPr>
        <w:tab/>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69A15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1299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1" w:name="_Toc21125021"/>
      <w:bookmarkStart w:id="4482" w:name="_Toc29768011"/>
      <w:bookmarkStart w:id="4483" w:name="_Toc36044453"/>
      <w:bookmarkStart w:id="4484" w:name="_Toc37230358"/>
      <w:bookmarkStart w:id="4485" w:name="_Toc45907501"/>
      <w:bookmarkStart w:id="4486" w:name="_Toc53181606"/>
      <w:bookmarkStart w:id="4487" w:name="_Toc61117393"/>
      <w:bookmarkStart w:id="4488" w:name="_Toc67076482"/>
      <w:bookmarkStart w:id="4489" w:name="_Toc67077020"/>
      <w:bookmarkStart w:id="4490" w:name="_Toc74752902"/>
      <w:bookmarkStart w:id="4491" w:name="_Toc74753441"/>
      <w:bookmarkStart w:id="4492" w:name="_Toc74753979"/>
      <w:bookmarkStart w:id="4493" w:name="_Toc76507302"/>
      <w:bookmarkStart w:id="4494" w:name="_Toc83111453"/>
      <w:bookmarkStart w:id="4495" w:name="_Toc89877105"/>
      <w:bookmarkStart w:id="4496" w:name="_Toc98710640"/>
      <w:bookmarkStart w:id="4497" w:name="_Toc130919976"/>
      <w:bookmarkStart w:id="4498" w:name="_Toc137300522"/>
      <w:bookmarkStart w:id="4499" w:name="_Toc138888855"/>
      <w:bookmarkStart w:id="4500" w:name="_Toc145108864"/>
      <w:bookmarkStart w:id="4501" w:name="_Toc155260006"/>
      <w:bookmarkStart w:id="4502" w:name="_Toc219557503"/>
      <w:r w:rsidRPr="00090C64">
        <w:rPr>
          <w:lang w:eastAsia="sv-SE"/>
        </w:rPr>
        <w:t>6.5.3.3</w:t>
      </w:r>
      <w:r w:rsidRPr="00090C64">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9EB37DB" w14:textId="77777777" w:rsidR="00D57C09" w:rsidRPr="00090C64" w:rsidRDefault="00D57C09" w:rsidP="00D1299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3" w:name="_Toc21125022"/>
      <w:bookmarkStart w:id="4504" w:name="_Toc29768012"/>
      <w:bookmarkStart w:id="4505" w:name="_Toc36044454"/>
      <w:bookmarkStart w:id="4506" w:name="_Toc37230359"/>
      <w:bookmarkStart w:id="4507" w:name="_Toc45907502"/>
      <w:bookmarkStart w:id="4508" w:name="_Toc53181607"/>
      <w:bookmarkStart w:id="4509" w:name="_Toc61117394"/>
      <w:bookmarkStart w:id="4510" w:name="_Toc67076483"/>
      <w:bookmarkStart w:id="4511" w:name="_Toc67077021"/>
      <w:bookmarkStart w:id="4512" w:name="_Toc74752903"/>
      <w:bookmarkStart w:id="4513" w:name="_Toc74753442"/>
      <w:bookmarkStart w:id="4514" w:name="_Toc74753980"/>
      <w:bookmarkStart w:id="4515" w:name="_Toc76507303"/>
      <w:bookmarkStart w:id="4516" w:name="_Toc83111454"/>
      <w:bookmarkStart w:id="4517" w:name="_Toc89877106"/>
      <w:bookmarkStart w:id="4518" w:name="_Toc98710641"/>
      <w:bookmarkStart w:id="4519" w:name="_Toc130919977"/>
      <w:bookmarkStart w:id="4520" w:name="_Toc137300523"/>
      <w:bookmarkStart w:id="4521" w:name="_Toc138888856"/>
      <w:bookmarkStart w:id="4522" w:name="_Toc145108865"/>
      <w:bookmarkStart w:id="4523" w:name="_Toc155260007"/>
      <w:bookmarkStart w:id="4524" w:name="_Toc219557504"/>
      <w:r w:rsidRPr="00090C64">
        <w:rPr>
          <w:lang w:eastAsia="sv-SE"/>
        </w:rPr>
        <w:t>6.</w:t>
      </w:r>
      <w:r w:rsidRPr="00090C64">
        <w:rPr>
          <w:lang w:eastAsia="zh-CN"/>
        </w:rPr>
        <w:t>5.3.</w:t>
      </w:r>
      <w:r w:rsidRPr="00090C64">
        <w:rPr>
          <w:lang w:eastAsia="sv-SE"/>
        </w:rPr>
        <w:t>4</w:t>
      </w:r>
      <w:r w:rsidRPr="00090C64">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3297A7C" w14:textId="77777777" w:rsidR="00D57C09" w:rsidRPr="00090C64" w:rsidRDefault="00D57C09" w:rsidP="00D57C09">
      <w:pPr>
        <w:pStyle w:val="Heading5"/>
        <w:rPr>
          <w:lang w:eastAsia="sv-SE"/>
        </w:rPr>
      </w:pPr>
      <w:bookmarkStart w:id="4525" w:name="_Toc21125023"/>
      <w:bookmarkStart w:id="4526" w:name="_Toc29768013"/>
      <w:bookmarkStart w:id="4527" w:name="_Toc36044455"/>
      <w:bookmarkStart w:id="4528" w:name="_Toc37230360"/>
      <w:bookmarkStart w:id="4529" w:name="_Toc45907503"/>
      <w:bookmarkStart w:id="4530" w:name="_Toc53181608"/>
      <w:bookmarkStart w:id="4531" w:name="_Toc61117395"/>
      <w:bookmarkStart w:id="4532" w:name="_Toc67076484"/>
      <w:bookmarkStart w:id="4533" w:name="_Toc67077022"/>
      <w:bookmarkStart w:id="4534" w:name="_Toc74752904"/>
      <w:bookmarkStart w:id="4535" w:name="_Toc74753443"/>
      <w:bookmarkStart w:id="4536" w:name="_Toc74753981"/>
      <w:bookmarkStart w:id="4537" w:name="_Toc76507304"/>
      <w:bookmarkStart w:id="4538" w:name="_Toc83111455"/>
      <w:bookmarkStart w:id="4539" w:name="_Toc89877107"/>
      <w:bookmarkStart w:id="4540" w:name="_Toc98710642"/>
      <w:bookmarkStart w:id="4541" w:name="_Toc130919978"/>
      <w:bookmarkStart w:id="4542" w:name="_Toc137300524"/>
      <w:bookmarkStart w:id="4543" w:name="_Toc138888857"/>
      <w:bookmarkStart w:id="4544" w:name="_Toc145108866"/>
      <w:bookmarkStart w:id="4545" w:name="_Toc155260008"/>
      <w:bookmarkStart w:id="4546" w:name="_Toc219557505"/>
      <w:r w:rsidRPr="00090C64">
        <w:rPr>
          <w:lang w:eastAsia="sv-SE"/>
        </w:rPr>
        <w:t>6.5.3.4.1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94CC0CF" w14:textId="77777777" w:rsidR="00D57C09" w:rsidRPr="00090C64" w:rsidRDefault="00D57C09" w:rsidP="00D12993">
      <w:r w:rsidRPr="00090C64">
        <w:t>Test environment:</w:t>
      </w:r>
    </w:p>
    <w:p w14:paraId="708DB643" w14:textId="77777777" w:rsidR="00D57C09" w:rsidRPr="00090C64" w:rsidRDefault="00D57C09" w:rsidP="00D12993">
      <w:pPr>
        <w:pStyle w:val="B10"/>
      </w:pPr>
      <w:r w:rsidRPr="00090C64">
        <w:t>-</w:t>
      </w:r>
      <w:r w:rsidRPr="00090C64">
        <w:tab/>
        <w:t>normal; see annex G.2.</w:t>
      </w:r>
    </w:p>
    <w:p w14:paraId="07962C38" w14:textId="77777777" w:rsidR="00D57C09" w:rsidRPr="00090C64" w:rsidRDefault="00D57C09" w:rsidP="00D12993">
      <w:r w:rsidRPr="00090C64">
        <w:t>RF channels to be tested for single carrier:</w:t>
      </w:r>
    </w:p>
    <w:p w14:paraId="272B07D5" w14:textId="2C5AECAA" w:rsidR="00D57C09" w:rsidRPr="00090C64" w:rsidRDefault="00D57C09" w:rsidP="00D1299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12993">
      <w:r w:rsidRPr="00090C64">
        <w:t>RF bandwidth positions to be tested for multi-carrier and/or CA:</w:t>
      </w:r>
    </w:p>
    <w:p w14:paraId="5BF4F840" w14:textId="00AF5DFC" w:rsidR="00D57C09" w:rsidRPr="00090C64" w:rsidRDefault="00D57C09" w:rsidP="00D1299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47" w:name="_Toc21125024"/>
      <w:bookmarkStart w:id="4548" w:name="_Toc29768014"/>
      <w:bookmarkStart w:id="4549" w:name="_Toc36044456"/>
      <w:bookmarkStart w:id="4550" w:name="_Toc37230361"/>
      <w:bookmarkStart w:id="4551" w:name="_Toc45907504"/>
      <w:bookmarkStart w:id="4552" w:name="_Toc53181609"/>
      <w:bookmarkStart w:id="4553" w:name="_Toc61117396"/>
      <w:bookmarkStart w:id="4554" w:name="_Toc67076485"/>
      <w:bookmarkStart w:id="4555" w:name="_Toc67077023"/>
      <w:bookmarkStart w:id="4556" w:name="_Toc74752905"/>
      <w:bookmarkStart w:id="4557" w:name="_Toc74753444"/>
      <w:bookmarkStart w:id="4558" w:name="_Toc74753982"/>
      <w:bookmarkStart w:id="4559" w:name="_Toc76507305"/>
      <w:bookmarkStart w:id="4560" w:name="_Toc83111456"/>
      <w:bookmarkStart w:id="4561" w:name="_Toc89877108"/>
      <w:bookmarkStart w:id="4562" w:name="_Toc98710643"/>
      <w:bookmarkStart w:id="4563" w:name="_Toc130919979"/>
      <w:bookmarkStart w:id="4564" w:name="_Toc137300525"/>
      <w:bookmarkStart w:id="4565" w:name="_Toc138888858"/>
      <w:bookmarkStart w:id="4566" w:name="_Toc145108867"/>
      <w:bookmarkStart w:id="4567" w:name="_Toc155260009"/>
      <w:bookmarkStart w:id="4568" w:name="_Toc219557506"/>
      <w:r w:rsidRPr="00090C64">
        <w:rPr>
          <w:lang w:eastAsia="sv-SE"/>
        </w:rPr>
        <w:t>6.5.3.4.2</w:t>
      </w:r>
      <w:r w:rsidRPr="00090C64">
        <w:rPr>
          <w:lang w:eastAsia="sv-SE"/>
        </w:rPr>
        <w:tab/>
        <w:t>Procedure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32601A" w14:textId="77777777" w:rsidR="00D57C09" w:rsidRPr="00090C64" w:rsidRDefault="00D57C09" w:rsidP="00D12993">
      <w:pPr>
        <w:pStyle w:val="B10"/>
      </w:pPr>
      <w:r w:rsidRPr="00090C64">
        <w:t>1)</w:t>
      </w:r>
      <w:r w:rsidRPr="00090C64">
        <w:tab/>
        <w:t>Place the AAS BS at the positioner.</w:t>
      </w:r>
    </w:p>
    <w:p w14:paraId="4D9DB56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1299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1299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69" w:name="_Toc21125025"/>
      <w:bookmarkStart w:id="4570" w:name="_Toc29768015"/>
      <w:bookmarkStart w:id="4571" w:name="_Toc36044457"/>
      <w:bookmarkStart w:id="4572" w:name="_Toc37230362"/>
      <w:bookmarkStart w:id="4573" w:name="_Toc45907505"/>
      <w:bookmarkStart w:id="4574" w:name="_Toc53181610"/>
      <w:bookmarkStart w:id="4575" w:name="_Toc61117397"/>
      <w:bookmarkStart w:id="4576" w:name="_Toc67076486"/>
      <w:bookmarkStart w:id="4577" w:name="_Toc67077024"/>
      <w:bookmarkStart w:id="4578" w:name="_Toc74752906"/>
      <w:bookmarkStart w:id="4579" w:name="_Toc74753445"/>
      <w:bookmarkStart w:id="4580" w:name="_Toc74753983"/>
      <w:bookmarkStart w:id="4581" w:name="_Toc76507306"/>
      <w:bookmarkStart w:id="4582" w:name="_Toc83111457"/>
      <w:bookmarkStart w:id="4583" w:name="_Toc89877109"/>
      <w:bookmarkStart w:id="4584" w:name="_Toc98710644"/>
      <w:bookmarkStart w:id="4585" w:name="_Toc130919980"/>
      <w:bookmarkStart w:id="4586" w:name="_Toc137300526"/>
      <w:bookmarkStart w:id="4587" w:name="_Toc138888859"/>
      <w:bookmarkStart w:id="4588" w:name="_Toc145108868"/>
      <w:bookmarkStart w:id="4589" w:name="_Toc155260010"/>
      <w:bookmarkStart w:id="4590" w:name="_Toc219557507"/>
      <w:r w:rsidRPr="00090C64">
        <w:rPr>
          <w:lang w:eastAsia="sv-SE"/>
        </w:rPr>
        <w:t>6.</w:t>
      </w:r>
      <w:r w:rsidRPr="00090C64">
        <w:rPr>
          <w:lang w:eastAsia="zh-CN"/>
        </w:rPr>
        <w:t>5.3.</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A4842DE" w14:textId="21598F0F"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1" w:name="_Toc21125026"/>
      <w:bookmarkStart w:id="4592" w:name="_Toc29768016"/>
      <w:bookmarkStart w:id="4593" w:name="_Toc36044458"/>
      <w:bookmarkStart w:id="4594" w:name="_Toc37230363"/>
      <w:bookmarkStart w:id="4595" w:name="_Toc45907506"/>
      <w:bookmarkStart w:id="4596" w:name="_Toc53181611"/>
      <w:bookmarkStart w:id="4597" w:name="_Toc61117398"/>
      <w:bookmarkStart w:id="4598" w:name="_Toc67076487"/>
      <w:bookmarkStart w:id="4599" w:name="_Toc67077025"/>
      <w:bookmarkStart w:id="4600" w:name="_Toc74752907"/>
      <w:bookmarkStart w:id="4601" w:name="_Toc74753446"/>
      <w:bookmarkStart w:id="4602" w:name="_Toc74753984"/>
      <w:bookmarkStart w:id="4603" w:name="_Toc76507307"/>
      <w:bookmarkStart w:id="4604" w:name="_Toc83111458"/>
      <w:bookmarkStart w:id="4605" w:name="_Toc89877110"/>
      <w:bookmarkStart w:id="4606" w:name="_Toc98710645"/>
      <w:bookmarkStart w:id="4607" w:name="_Toc130919981"/>
      <w:bookmarkStart w:id="4608" w:name="_Toc137300527"/>
      <w:bookmarkStart w:id="4609" w:name="_Toc138888860"/>
      <w:bookmarkStart w:id="4610" w:name="_Toc145108869"/>
      <w:bookmarkStart w:id="4611" w:name="_Toc155260011"/>
      <w:bookmarkStart w:id="4612" w:name="_Toc219557508"/>
      <w:r w:rsidRPr="00090C64">
        <w:t>6.6</w:t>
      </w:r>
      <w:r w:rsidRPr="00090C64">
        <w:tab/>
        <w:t>OTA Transmitted signal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966BF2D" w14:textId="77777777" w:rsidR="00D57C09" w:rsidRPr="00090C64" w:rsidRDefault="00D57C09" w:rsidP="00D57C09">
      <w:pPr>
        <w:pStyle w:val="Heading3"/>
      </w:pPr>
      <w:bookmarkStart w:id="4613" w:name="_Toc21125027"/>
      <w:bookmarkStart w:id="4614" w:name="_Toc29768017"/>
      <w:bookmarkStart w:id="4615" w:name="_Toc36044459"/>
      <w:bookmarkStart w:id="4616" w:name="_Toc37230364"/>
      <w:bookmarkStart w:id="4617" w:name="_Toc45907507"/>
      <w:bookmarkStart w:id="4618" w:name="_Toc53181612"/>
      <w:bookmarkStart w:id="4619" w:name="_Toc61117399"/>
      <w:bookmarkStart w:id="4620" w:name="_Toc67076488"/>
      <w:bookmarkStart w:id="4621" w:name="_Toc67077026"/>
      <w:bookmarkStart w:id="4622" w:name="_Toc74752908"/>
      <w:bookmarkStart w:id="4623" w:name="_Toc74753447"/>
      <w:bookmarkStart w:id="4624" w:name="_Toc74753985"/>
      <w:bookmarkStart w:id="4625" w:name="_Toc76507308"/>
      <w:bookmarkStart w:id="4626" w:name="_Toc83111459"/>
      <w:bookmarkStart w:id="4627" w:name="_Toc89877111"/>
      <w:bookmarkStart w:id="4628" w:name="_Toc98710646"/>
      <w:bookmarkStart w:id="4629" w:name="_Toc130919982"/>
      <w:bookmarkStart w:id="4630" w:name="_Toc137300528"/>
      <w:bookmarkStart w:id="4631" w:name="_Toc138888861"/>
      <w:bookmarkStart w:id="4632" w:name="_Toc145108870"/>
      <w:bookmarkStart w:id="4633" w:name="_Toc155260012"/>
      <w:bookmarkStart w:id="4634" w:name="_Toc219557509"/>
      <w:r w:rsidRPr="00090C64">
        <w:t>6.6.1</w:t>
      </w:r>
      <w:r w:rsidRPr="00090C64">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5C0E9CE" w14:textId="70387329" w:rsidR="00D57C09" w:rsidRPr="00090C64" w:rsidRDefault="00D57C09" w:rsidP="00D1299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35" w:name="_Toc21125028"/>
      <w:bookmarkStart w:id="4636" w:name="_Toc29768018"/>
      <w:bookmarkStart w:id="4637" w:name="_Toc36044460"/>
      <w:bookmarkStart w:id="4638" w:name="_Toc37230365"/>
      <w:bookmarkStart w:id="4639" w:name="_Toc45907508"/>
      <w:bookmarkStart w:id="4640" w:name="_Toc53181613"/>
      <w:bookmarkStart w:id="4641" w:name="_Toc61117400"/>
      <w:bookmarkStart w:id="4642" w:name="_Toc67076489"/>
      <w:bookmarkStart w:id="4643" w:name="_Toc67077027"/>
      <w:bookmarkStart w:id="4644" w:name="_Toc74752909"/>
      <w:bookmarkStart w:id="4645" w:name="_Toc74753448"/>
      <w:bookmarkStart w:id="4646" w:name="_Toc74753986"/>
      <w:bookmarkStart w:id="4647" w:name="_Toc76507309"/>
      <w:bookmarkStart w:id="4648" w:name="_Toc83111460"/>
      <w:bookmarkStart w:id="4649" w:name="_Toc89877112"/>
      <w:bookmarkStart w:id="4650" w:name="_Toc98710647"/>
      <w:bookmarkStart w:id="4651" w:name="_Toc130919983"/>
      <w:bookmarkStart w:id="4652" w:name="_Toc137300529"/>
      <w:bookmarkStart w:id="4653" w:name="_Toc138888862"/>
      <w:bookmarkStart w:id="4654" w:name="_Toc145108871"/>
      <w:bookmarkStart w:id="4655" w:name="_Toc155260013"/>
      <w:bookmarkStart w:id="4656" w:name="_Toc219557510"/>
      <w:r w:rsidRPr="00090C64">
        <w:t>6.6.2</w:t>
      </w:r>
      <w:r w:rsidRPr="00090C64">
        <w:tab/>
        <w:t>OTA Frequency Error</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CCC3EED" w14:textId="77777777" w:rsidR="00D57C09" w:rsidRPr="00090C64" w:rsidRDefault="00D57C09" w:rsidP="00D57C09">
      <w:pPr>
        <w:pStyle w:val="Heading4"/>
        <w:rPr>
          <w:lang w:eastAsia="sv-SE"/>
        </w:rPr>
      </w:pPr>
      <w:bookmarkStart w:id="4657" w:name="_Toc21125029"/>
      <w:bookmarkStart w:id="4658" w:name="_Toc29768019"/>
      <w:bookmarkStart w:id="4659" w:name="_Toc36044461"/>
      <w:bookmarkStart w:id="4660" w:name="_Toc37230366"/>
      <w:bookmarkStart w:id="4661" w:name="_Toc45907509"/>
      <w:bookmarkStart w:id="4662" w:name="_Toc53181614"/>
      <w:bookmarkStart w:id="4663" w:name="_Toc61117401"/>
      <w:bookmarkStart w:id="4664" w:name="_Toc67076490"/>
      <w:bookmarkStart w:id="4665" w:name="_Toc67077028"/>
      <w:bookmarkStart w:id="4666" w:name="_Toc74752910"/>
      <w:bookmarkStart w:id="4667" w:name="_Toc74753449"/>
      <w:bookmarkStart w:id="4668" w:name="_Toc74753987"/>
      <w:bookmarkStart w:id="4669" w:name="_Toc76507310"/>
      <w:bookmarkStart w:id="4670" w:name="_Toc83111461"/>
      <w:bookmarkStart w:id="4671" w:name="_Toc89877113"/>
      <w:bookmarkStart w:id="4672" w:name="_Toc98710648"/>
      <w:bookmarkStart w:id="4673" w:name="_Toc130919984"/>
      <w:bookmarkStart w:id="4674" w:name="_Toc137300530"/>
      <w:bookmarkStart w:id="4675" w:name="_Toc138888863"/>
      <w:bookmarkStart w:id="4676" w:name="_Toc145108872"/>
      <w:bookmarkStart w:id="4677" w:name="_Toc155260014"/>
      <w:bookmarkStart w:id="4678" w:name="_Toc219557511"/>
      <w:r w:rsidRPr="00090C64">
        <w:rPr>
          <w:lang w:eastAsia="sv-SE"/>
        </w:rPr>
        <w:t>6.6.2.1</w:t>
      </w:r>
      <w:r w:rsidRPr="00090C64">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296F47F" w14:textId="77777777" w:rsidR="00D57C09" w:rsidRPr="00090C64" w:rsidRDefault="00D57C09" w:rsidP="00D1299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12993">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79" w:name="_Toc21125030"/>
      <w:bookmarkStart w:id="4680" w:name="_Toc29768020"/>
      <w:bookmarkStart w:id="4681" w:name="_Toc36044462"/>
      <w:bookmarkStart w:id="4682" w:name="_Toc37230367"/>
      <w:bookmarkStart w:id="4683" w:name="_Toc45907510"/>
      <w:bookmarkStart w:id="4684" w:name="_Toc53181615"/>
      <w:bookmarkStart w:id="4685" w:name="_Toc61117402"/>
      <w:bookmarkStart w:id="4686" w:name="_Toc67076491"/>
      <w:bookmarkStart w:id="4687" w:name="_Toc67077029"/>
      <w:bookmarkStart w:id="4688" w:name="_Toc74752911"/>
      <w:bookmarkStart w:id="4689" w:name="_Toc74753450"/>
      <w:bookmarkStart w:id="4690" w:name="_Toc74753988"/>
      <w:bookmarkStart w:id="4691" w:name="_Toc76507311"/>
      <w:bookmarkStart w:id="4692" w:name="_Toc83111462"/>
      <w:bookmarkStart w:id="4693" w:name="_Toc89877114"/>
      <w:bookmarkStart w:id="4694" w:name="_Toc98710649"/>
      <w:bookmarkStart w:id="4695" w:name="_Toc130919985"/>
      <w:bookmarkStart w:id="4696" w:name="_Toc137300531"/>
      <w:bookmarkStart w:id="4697" w:name="_Toc138888864"/>
      <w:bookmarkStart w:id="4698" w:name="_Toc145108873"/>
      <w:bookmarkStart w:id="4699" w:name="_Toc155260015"/>
      <w:bookmarkStart w:id="4700" w:name="_Toc219557512"/>
      <w:r w:rsidRPr="00090C64">
        <w:rPr>
          <w:lang w:eastAsia="sv-SE"/>
        </w:rPr>
        <w:t>6.6.2.2</w:t>
      </w:r>
      <w:r w:rsidRPr="00090C64">
        <w:rPr>
          <w:lang w:eastAsia="sv-SE"/>
        </w:rPr>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E46C19" w14:textId="610F812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1" w:name="_Toc21125031"/>
      <w:bookmarkStart w:id="4702" w:name="_Toc29768021"/>
      <w:bookmarkStart w:id="4703" w:name="_Toc36044463"/>
      <w:bookmarkStart w:id="4704" w:name="_Toc37230368"/>
      <w:bookmarkStart w:id="4705" w:name="_Toc45907511"/>
      <w:bookmarkStart w:id="4706" w:name="_Toc53181616"/>
      <w:bookmarkStart w:id="4707" w:name="_Toc61117403"/>
      <w:bookmarkStart w:id="4708" w:name="_Toc67076492"/>
      <w:bookmarkStart w:id="4709" w:name="_Toc67077030"/>
      <w:bookmarkStart w:id="4710" w:name="_Toc74752912"/>
      <w:bookmarkStart w:id="4711" w:name="_Toc74753451"/>
      <w:bookmarkStart w:id="4712" w:name="_Toc74753989"/>
      <w:bookmarkStart w:id="4713" w:name="_Toc76507312"/>
      <w:bookmarkStart w:id="4714" w:name="_Toc83111463"/>
      <w:bookmarkStart w:id="4715" w:name="_Toc89877115"/>
      <w:bookmarkStart w:id="4716" w:name="_Toc98710650"/>
      <w:bookmarkStart w:id="4717" w:name="_Toc130919986"/>
      <w:bookmarkStart w:id="4718" w:name="_Toc137300532"/>
      <w:bookmarkStart w:id="4719" w:name="_Toc138888865"/>
      <w:bookmarkStart w:id="4720" w:name="_Toc145108874"/>
      <w:bookmarkStart w:id="4721" w:name="_Toc155260016"/>
      <w:bookmarkStart w:id="4722" w:name="_Toc219557513"/>
      <w:r w:rsidRPr="00090C64">
        <w:rPr>
          <w:lang w:eastAsia="sv-SE"/>
        </w:rPr>
        <w:t>6.6.2.3</w:t>
      </w:r>
      <w:r w:rsidRPr="00090C64">
        <w:rPr>
          <w:lang w:eastAsia="sv-SE"/>
        </w:rPr>
        <w:tab/>
        <w:t>Test purpose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533180B" w14:textId="77777777" w:rsidR="00D57C09" w:rsidRPr="00090C64" w:rsidRDefault="00D57C09" w:rsidP="00D1299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3" w:name="_Toc21125032"/>
      <w:bookmarkStart w:id="4724" w:name="_Toc29768022"/>
      <w:bookmarkStart w:id="4725" w:name="_Toc36044464"/>
      <w:bookmarkStart w:id="4726" w:name="_Toc37230369"/>
      <w:bookmarkStart w:id="4727" w:name="_Toc45907512"/>
      <w:bookmarkStart w:id="4728" w:name="_Toc53181617"/>
      <w:bookmarkStart w:id="4729" w:name="_Toc61117404"/>
      <w:bookmarkStart w:id="4730" w:name="_Toc67076493"/>
      <w:bookmarkStart w:id="4731" w:name="_Toc67077031"/>
      <w:bookmarkStart w:id="4732" w:name="_Toc74752913"/>
      <w:bookmarkStart w:id="4733" w:name="_Toc74753452"/>
      <w:bookmarkStart w:id="4734" w:name="_Toc74753990"/>
      <w:bookmarkStart w:id="4735" w:name="_Toc76507313"/>
      <w:bookmarkStart w:id="4736" w:name="_Toc83111464"/>
      <w:bookmarkStart w:id="4737" w:name="_Toc89877116"/>
      <w:bookmarkStart w:id="4738" w:name="_Toc98710651"/>
      <w:bookmarkStart w:id="4739" w:name="_Toc130919987"/>
      <w:bookmarkStart w:id="4740" w:name="_Toc137300533"/>
      <w:bookmarkStart w:id="4741" w:name="_Toc138888866"/>
      <w:bookmarkStart w:id="4742" w:name="_Toc145108875"/>
      <w:bookmarkStart w:id="4743" w:name="_Toc155260017"/>
      <w:bookmarkStart w:id="4744" w:name="_Toc219557514"/>
      <w:r w:rsidRPr="00090C64">
        <w:rPr>
          <w:lang w:eastAsia="sv-SE"/>
        </w:rPr>
        <w:t>6.</w:t>
      </w:r>
      <w:r w:rsidRPr="00090C64">
        <w:rPr>
          <w:lang w:eastAsia="zh-CN"/>
        </w:rPr>
        <w:t>6.2.</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EC46006" w14:textId="16898787" w:rsidR="00D57C09" w:rsidRPr="00090C64" w:rsidRDefault="00D57C09" w:rsidP="00D1299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D1299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45" w:name="_Toc21125033"/>
      <w:bookmarkStart w:id="4746" w:name="_Toc29768023"/>
      <w:bookmarkStart w:id="4747" w:name="_Toc36044465"/>
      <w:bookmarkStart w:id="4748" w:name="_Toc37230370"/>
      <w:bookmarkStart w:id="4749" w:name="_Toc45907513"/>
      <w:bookmarkStart w:id="4750" w:name="_Toc53181618"/>
      <w:bookmarkStart w:id="4751" w:name="_Toc61117405"/>
      <w:bookmarkStart w:id="4752" w:name="_Toc67076494"/>
      <w:bookmarkStart w:id="4753" w:name="_Toc67077032"/>
      <w:bookmarkStart w:id="4754" w:name="_Toc74752914"/>
      <w:bookmarkStart w:id="4755" w:name="_Toc74753453"/>
      <w:bookmarkStart w:id="4756" w:name="_Toc74753991"/>
      <w:bookmarkStart w:id="4757" w:name="_Toc76507314"/>
      <w:bookmarkStart w:id="4758" w:name="_Toc83111465"/>
      <w:bookmarkStart w:id="4759" w:name="_Toc89877117"/>
      <w:bookmarkStart w:id="4760" w:name="_Toc98710652"/>
      <w:bookmarkStart w:id="4761" w:name="_Toc130919988"/>
      <w:bookmarkStart w:id="4762" w:name="_Toc137300534"/>
      <w:bookmarkStart w:id="4763" w:name="_Toc138888867"/>
      <w:bookmarkStart w:id="4764" w:name="_Toc145108876"/>
      <w:bookmarkStart w:id="4765" w:name="_Toc155260018"/>
      <w:bookmarkStart w:id="4766" w:name="_Toc219557515"/>
      <w:r w:rsidRPr="00090C64">
        <w:rPr>
          <w:lang w:eastAsia="sv-SE"/>
        </w:rPr>
        <w:t>6.</w:t>
      </w:r>
      <w:r w:rsidRPr="00090C64">
        <w:rPr>
          <w:lang w:eastAsia="zh-CN"/>
        </w:rPr>
        <w:t>6.2.</w:t>
      </w:r>
      <w:r w:rsidRPr="00090C64">
        <w:rPr>
          <w:lang w:eastAsia="sv-SE"/>
        </w:rPr>
        <w:t>5</w:t>
      </w:r>
      <w:r w:rsidRPr="00090C64">
        <w:rPr>
          <w:lang w:eastAsia="sv-SE"/>
        </w:rPr>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C331C04" w14:textId="77777777" w:rsidR="00D57C09" w:rsidRPr="00090C64" w:rsidRDefault="00D57C09" w:rsidP="00D57C09">
      <w:pPr>
        <w:pStyle w:val="Heading5"/>
      </w:pPr>
      <w:bookmarkStart w:id="4767" w:name="_Toc21125034"/>
      <w:bookmarkStart w:id="4768" w:name="_Toc29768024"/>
      <w:bookmarkStart w:id="4769" w:name="_Toc36044466"/>
      <w:bookmarkStart w:id="4770" w:name="_Toc37230371"/>
      <w:bookmarkStart w:id="4771" w:name="_Toc45907514"/>
      <w:bookmarkStart w:id="4772" w:name="_Toc53181619"/>
      <w:bookmarkStart w:id="4773" w:name="_Toc61117406"/>
      <w:bookmarkStart w:id="4774" w:name="_Toc67076495"/>
      <w:bookmarkStart w:id="4775" w:name="_Toc67077033"/>
      <w:bookmarkStart w:id="4776" w:name="_Toc74752915"/>
      <w:bookmarkStart w:id="4777" w:name="_Toc74753454"/>
      <w:bookmarkStart w:id="4778" w:name="_Toc74753992"/>
      <w:bookmarkStart w:id="4779" w:name="_Toc76507315"/>
      <w:bookmarkStart w:id="4780" w:name="_Toc83111466"/>
      <w:bookmarkStart w:id="4781" w:name="_Toc89877118"/>
      <w:bookmarkStart w:id="4782" w:name="_Toc98710653"/>
      <w:bookmarkStart w:id="4783" w:name="_Toc130919989"/>
      <w:bookmarkStart w:id="4784" w:name="_Toc137300535"/>
      <w:bookmarkStart w:id="4785" w:name="_Toc138888868"/>
      <w:bookmarkStart w:id="4786" w:name="_Toc145108877"/>
      <w:bookmarkStart w:id="4787" w:name="_Toc155260019"/>
      <w:bookmarkStart w:id="4788" w:name="_Toc219557516"/>
      <w:r w:rsidRPr="00090C64">
        <w:t>6.6.2.5.1</w:t>
      </w:r>
      <w:r w:rsidRPr="00090C64">
        <w:tab/>
        <w:t>UTRA FDD 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FC68957" w14:textId="77777777" w:rsidR="00D57C09" w:rsidRPr="00090C64" w:rsidRDefault="00D57C09" w:rsidP="00D1299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D1299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D12993">
            <w:pPr>
              <w:pStyle w:val="TAH"/>
            </w:pPr>
            <w:r w:rsidRPr="00090C64">
              <w:t>BS class</w:t>
            </w:r>
          </w:p>
        </w:tc>
        <w:tc>
          <w:tcPr>
            <w:tcW w:w="2091" w:type="dxa"/>
          </w:tcPr>
          <w:p w14:paraId="29FA24A8" w14:textId="77777777" w:rsidR="00D57C09" w:rsidRPr="00090C64" w:rsidRDefault="00D57C09" w:rsidP="00D1299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D12993">
            <w:pPr>
              <w:pStyle w:val="TAC"/>
            </w:pPr>
            <w:r w:rsidRPr="00090C64">
              <w:t>Wide Area BS</w:t>
            </w:r>
          </w:p>
        </w:tc>
        <w:tc>
          <w:tcPr>
            <w:tcW w:w="2091" w:type="dxa"/>
          </w:tcPr>
          <w:p w14:paraId="4EDC996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D12993">
            <w:pPr>
              <w:pStyle w:val="TAC"/>
              <w:rPr>
                <w:lang w:eastAsia="zh-CN"/>
              </w:rPr>
            </w:pPr>
            <w:r w:rsidRPr="00090C64">
              <w:t>Medium Range BS</w:t>
            </w:r>
          </w:p>
        </w:tc>
        <w:tc>
          <w:tcPr>
            <w:tcW w:w="2091" w:type="dxa"/>
          </w:tcPr>
          <w:p w14:paraId="1CE2ED48"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D12993">
            <w:pPr>
              <w:pStyle w:val="TAC"/>
              <w:rPr>
                <w:lang w:eastAsia="zh-CN"/>
              </w:rPr>
            </w:pPr>
            <w:r w:rsidRPr="00090C64">
              <w:rPr>
                <w:lang w:eastAsia="zh-CN"/>
              </w:rPr>
              <w:t>Local Area BS</w:t>
            </w:r>
          </w:p>
        </w:tc>
        <w:tc>
          <w:tcPr>
            <w:tcW w:w="2091" w:type="dxa"/>
          </w:tcPr>
          <w:p w14:paraId="1E2B060D"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12993"/>
    <w:p w14:paraId="2CD1C213" w14:textId="258AC9F1"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89" w:name="_Toc21125035"/>
      <w:bookmarkStart w:id="4790" w:name="_Toc29768025"/>
      <w:bookmarkStart w:id="4791" w:name="_Toc36044467"/>
      <w:bookmarkStart w:id="4792" w:name="_Toc37230372"/>
      <w:bookmarkStart w:id="4793" w:name="_Toc45907515"/>
      <w:bookmarkStart w:id="4794" w:name="_Toc53181620"/>
      <w:bookmarkStart w:id="4795" w:name="_Toc61117407"/>
      <w:bookmarkStart w:id="4796" w:name="_Toc67076496"/>
      <w:bookmarkStart w:id="4797" w:name="_Toc67077034"/>
      <w:bookmarkStart w:id="4798" w:name="_Toc74752916"/>
      <w:bookmarkStart w:id="4799" w:name="_Toc74753455"/>
      <w:bookmarkStart w:id="4800" w:name="_Toc74753993"/>
      <w:bookmarkStart w:id="4801" w:name="_Toc76507316"/>
      <w:bookmarkStart w:id="4802" w:name="_Toc83111467"/>
      <w:bookmarkStart w:id="4803" w:name="_Toc89877119"/>
      <w:bookmarkStart w:id="4804" w:name="_Toc98710654"/>
      <w:bookmarkStart w:id="4805" w:name="_Toc130919990"/>
      <w:bookmarkStart w:id="4806" w:name="_Toc137300536"/>
      <w:bookmarkStart w:id="4807" w:name="_Toc138888869"/>
      <w:bookmarkStart w:id="4808" w:name="_Toc145108878"/>
      <w:bookmarkStart w:id="4809" w:name="_Toc155260020"/>
      <w:bookmarkStart w:id="4810" w:name="_Toc219557517"/>
      <w:r w:rsidRPr="00090C64">
        <w:t>6.6.2.5.2</w:t>
      </w:r>
      <w:r w:rsidRPr="00090C64">
        <w:tab/>
        <w:t>E-UTRA and NR test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B3D945A" w14:textId="77777777" w:rsidR="00D57C09" w:rsidRPr="003B05A7" w:rsidRDefault="00D57C09" w:rsidP="00D1299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1299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D12993">
            <w:pPr>
              <w:pStyle w:val="TAH"/>
            </w:pPr>
            <w:r w:rsidRPr="00090C64">
              <w:t>BS class</w:t>
            </w:r>
          </w:p>
        </w:tc>
        <w:tc>
          <w:tcPr>
            <w:tcW w:w="2091" w:type="dxa"/>
          </w:tcPr>
          <w:p w14:paraId="50AF4E8F" w14:textId="77777777" w:rsidR="00D57C09" w:rsidRPr="00090C64" w:rsidRDefault="00D57C09" w:rsidP="00D1299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D12993">
            <w:pPr>
              <w:pStyle w:val="TAC"/>
            </w:pPr>
            <w:r w:rsidRPr="00090C64">
              <w:t>Wide Area BS</w:t>
            </w:r>
          </w:p>
        </w:tc>
        <w:tc>
          <w:tcPr>
            <w:tcW w:w="2091" w:type="dxa"/>
          </w:tcPr>
          <w:p w14:paraId="5460092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D12993">
            <w:pPr>
              <w:pStyle w:val="TAC"/>
              <w:rPr>
                <w:lang w:eastAsia="zh-CN"/>
              </w:rPr>
            </w:pPr>
            <w:r w:rsidRPr="00090C64">
              <w:t>Medium Range BS</w:t>
            </w:r>
          </w:p>
        </w:tc>
        <w:tc>
          <w:tcPr>
            <w:tcW w:w="2091" w:type="dxa"/>
          </w:tcPr>
          <w:p w14:paraId="1557439A"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D12993">
            <w:pPr>
              <w:pStyle w:val="TAC"/>
              <w:rPr>
                <w:lang w:eastAsia="zh-CN"/>
              </w:rPr>
            </w:pPr>
            <w:r w:rsidRPr="00090C64">
              <w:rPr>
                <w:lang w:eastAsia="zh-CN"/>
              </w:rPr>
              <w:t>Local Area BS</w:t>
            </w:r>
          </w:p>
        </w:tc>
        <w:tc>
          <w:tcPr>
            <w:tcW w:w="2091" w:type="dxa"/>
          </w:tcPr>
          <w:p w14:paraId="754C5A1F"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12993">
      <w:pPr>
        <w:rPr>
          <w:lang w:eastAsia="zh-CN"/>
        </w:rPr>
      </w:pPr>
    </w:p>
    <w:p w14:paraId="6C610932" w14:textId="2AAE6B22"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1" w:name="_Toc21125036"/>
      <w:bookmarkStart w:id="4812" w:name="_Toc29768026"/>
      <w:bookmarkStart w:id="4813" w:name="_Toc36044468"/>
      <w:bookmarkStart w:id="4814" w:name="_Toc37230373"/>
      <w:bookmarkStart w:id="4815" w:name="_Toc45907516"/>
      <w:bookmarkStart w:id="4816" w:name="_Toc53181621"/>
      <w:bookmarkStart w:id="4817" w:name="_Toc61117408"/>
      <w:bookmarkStart w:id="4818" w:name="_Toc67076497"/>
      <w:bookmarkStart w:id="4819" w:name="_Toc67077035"/>
      <w:bookmarkStart w:id="4820" w:name="_Toc74752917"/>
      <w:bookmarkStart w:id="4821" w:name="_Toc74753456"/>
      <w:bookmarkStart w:id="4822" w:name="_Toc74753994"/>
      <w:bookmarkStart w:id="4823" w:name="_Toc76507317"/>
      <w:bookmarkStart w:id="4824" w:name="_Toc83111468"/>
      <w:bookmarkStart w:id="4825" w:name="_Toc89877120"/>
      <w:bookmarkStart w:id="4826" w:name="_Toc98710655"/>
      <w:bookmarkStart w:id="4827" w:name="_Toc130919991"/>
      <w:bookmarkStart w:id="4828" w:name="_Toc137300537"/>
      <w:bookmarkStart w:id="4829" w:name="_Toc138888870"/>
      <w:bookmarkStart w:id="4830" w:name="_Toc145108879"/>
      <w:bookmarkStart w:id="4831" w:name="_Toc155260021"/>
      <w:bookmarkStart w:id="4832" w:name="_Toc219557518"/>
      <w:r w:rsidRPr="00090C64">
        <w:t>6.6.3</w:t>
      </w:r>
      <w:r w:rsidRPr="00090C64">
        <w:tab/>
        <w:t>OTA Time alignment error</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D04D6B0" w14:textId="77777777" w:rsidR="00D57C09" w:rsidRPr="00090C64" w:rsidRDefault="00D57C09" w:rsidP="00D57C09">
      <w:pPr>
        <w:pStyle w:val="Heading4"/>
        <w:rPr>
          <w:lang w:eastAsia="sv-SE"/>
        </w:rPr>
      </w:pPr>
      <w:bookmarkStart w:id="4833" w:name="_Toc21125037"/>
      <w:bookmarkStart w:id="4834" w:name="_Toc29768027"/>
      <w:bookmarkStart w:id="4835" w:name="_Toc36044469"/>
      <w:bookmarkStart w:id="4836" w:name="_Toc37230374"/>
      <w:bookmarkStart w:id="4837" w:name="_Toc45907517"/>
      <w:bookmarkStart w:id="4838" w:name="_Toc53181622"/>
      <w:bookmarkStart w:id="4839" w:name="_Toc61117409"/>
      <w:bookmarkStart w:id="4840" w:name="_Toc67076498"/>
      <w:bookmarkStart w:id="4841" w:name="_Toc67077036"/>
      <w:bookmarkStart w:id="4842" w:name="_Toc74752918"/>
      <w:bookmarkStart w:id="4843" w:name="_Toc74753457"/>
      <w:bookmarkStart w:id="4844" w:name="_Toc74753995"/>
      <w:bookmarkStart w:id="4845" w:name="_Toc76507318"/>
      <w:bookmarkStart w:id="4846" w:name="_Toc83111469"/>
      <w:bookmarkStart w:id="4847" w:name="_Toc89877121"/>
      <w:bookmarkStart w:id="4848" w:name="_Toc98710656"/>
      <w:bookmarkStart w:id="4849" w:name="_Toc130919992"/>
      <w:bookmarkStart w:id="4850" w:name="_Toc137300538"/>
      <w:bookmarkStart w:id="4851" w:name="_Toc138888871"/>
      <w:bookmarkStart w:id="4852" w:name="_Toc145108880"/>
      <w:bookmarkStart w:id="4853" w:name="_Toc155260022"/>
      <w:bookmarkStart w:id="4854" w:name="_Toc219557519"/>
      <w:r w:rsidRPr="00090C64">
        <w:rPr>
          <w:lang w:eastAsia="sv-SE"/>
        </w:rPr>
        <w:t>6.6.3.1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DAD1BAA" w14:textId="77777777" w:rsidR="00D57C09" w:rsidRPr="00090C64" w:rsidRDefault="00D57C09" w:rsidP="00D12993">
      <w:r w:rsidRPr="00090C64">
        <w:t>This requirement applies to frame timing in:</w:t>
      </w:r>
    </w:p>
    <w:p w14:paraId="250B412B" w14:textId="77777777" w:rsidR="00D57C09" w:rsidRPr="00090C64" w:rsidRDefault="00D57C09" w:rsidP="00D12993">
      <w:pPr>
        <w:pStyle w:val="B10"/>
      </w:pPr>
      <w:r w:rsidRPr="00090C64">
        <w:t>-</w:t>
      </w:r>
      <w:r w:rsidRPr="00090C64">
        <w:tab/>
        <w:t>UTRA single/multi-carrier transmissions and their combinations with MIMO or TX diversity.</w:t>
      </w:r>
    </w:p>
    <w:p w14:paraId="3BCFE490" w14:textId="77777777" w:rsidR="00D57C09" w:rsidRPr="00090C64" w:rsidRDefault="00D57C09" w:rsidP="00D1299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D1299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1299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12993">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55" w:name="_Toc21125038"/>
      <w:bookmarkStart w:id="4856" w:name="_Toc29768028"/>
      <w:bookmarkStart w:id="4857" w:name="_Toc36044470"/>
      <w:bookmarkStart w:id="4858" w:name="_Toc37230375"/>
      <w:bookmarkStart w:id="4859" w:name="_Toc45907518"/>
      <w:bookmarkStart w:id="4860" w:name="_Toc53181623"/>
      <w:bookmarkStart w:id="4861" w:name="_Toc61117410"/>
      <w:bookmarkStart w:id="4862" w:name="_Toc67076499"/>
      <w:bookmarkStart w:id="4863" w:name="_Toc67077037"/>
      <w:bookmarkStart w:id="4864" w:name="_Toc74752919"/>
      <w:bookmarkStart w:id="4865" w:name="_Toc74753458"/>
      <w:bookmarkStart w:id="4866" w:name="_Toc74753996"/>
      <w:bookmarkStart w:id="4867" w:name="_Toc76507319"/>
      <w:bookmarkStart w:id="4868" w:name="_Toc83111470"/>
      <w:bookmarkStart w:id="4869" w:name="_Toc89877122"/>
      <w:bookmarkStart w:id="4870" w:name="_Toc98710657"/>
      <w:bookmarkStart w:id="4871" w:name="_Toc130919993"/>
      <w:bookmarkStart w:id="4872" w:name="_Toc137300539"/>
      <w:bookmarkStart w:id="4873" w:name="_Toc138888872"/>
      <w:bookmarkStart w:id="4874" w:name="_Toc145108881"/>
      <w:bookmarkStart w:id="4875" w:name="_Toc155260023"/>
      <w:bookmarkStart w:id="4876" w:name="_Toc219557520"/>
      <w:r w:rsidRPr="00090C64">
        <w:rPr>
          <w:lang w:eastAsia="sv-SE"/>
        </w:rPr>
        <w:t>6.6.3.2</w:t>
      </w:r>
      <w:r w:rsidRPr="00090C64">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CFB3B1D" w14:textId="66B3E747"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77" w:name="_Toc21125039"/>
      <w:bookmarkStart w:id="4878" w:name="_Toc29768029"/>
      <w:bookmarkStart w:id="4879" w:name="_Toc36044471"/>
      <w:bookmarkStart w:id="4880" w:name="_Toc37230376"/>
      <w:bookmarkStart w:id="4881" w:name="_Toc45907519"/>
      <w:bookmarkStart w:id="4882" w:name="_Toc53181624"/>
      <w:bookmarkStart w:id="4883" w:name="_Toc61117411"/>
      <w:bookmarkStart w:id="4884" w:name="_Toc67076500"/>
      <w:bookmarkStart w:id="4885" w:name="_Toc67077038"/>
      <w:bookmarkStart w:id="4886" w:name="_Toc74752920"/>
      <w:bookmarkStart w:id="4887" w:name="_Toc74753459"/>
      <w:bookmarkStart w:id="4888" w:name="_Toc74753997"/>
      <w:bookmarkStart w:id="4889" w:name="_Toc76507320"/>
      <w:bookmarkStart w:id="4890" w:name="_Toc83111471"/>
      <w:bookmarkStart w:id="4891" w:name="_Toc89877123"/>
      <w:bookmarkStart w:id="4892" w:name="_Toc98710658"/>
      <w:bookmarkStart w:id="4893" w:name="_Toc130919994"/>
      <w:bookmarkStart w:id="4894" w:name="_Toc137300540"/>
      <w:bookmarkStart w:id="4895" w:name="_Toc138888873"/>
      <w:bookmarkStart w:id="4896" w:name="_Toc145108882"/>
      <w:bookmarkStart w:id="4897" w:name="_Toc155260024"/>
      <w:bookmarkStart w:id="4898" w:name="_Toc219557521"/>
      <w:r w:rsidRPr="00090C64">
        <w:rPr>
          <w:lang w:eastAsia="sv-SE"/>
        </w:rPr>
        <w:t>6.6.3.3</w:t>
      </w:r>
      <w:r w:rsidRPr="00090C64">
        <w:rPr>
          <w:lang w:eastAsia="sv-SE"/>
        </w:rPr>
        <w:tab/>
        <w:t>Test purpose</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7955D93" w14:textId="77777777" w:rsidR="00D57C09" w:rsidRPr="00090C64" w:rsidRDefault="00D57C09" w:rsidP="00D1299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99" w:name="_Toc21125040"/>
      <w:bookmarkStart w:id="4900" w:name="_Toc29768030"/>
      <w:bookmarkStart w:id="4901" w:name="_Toc36044472"/>
      <w:bookmarkStart w:id="4902" w:name="_Toc37230377"/>
      <w:bookmarkStart w:id="4903" w:name="_Toc45907520"/>
      <w:bookmarkStart w:id="4904" w:name="_Toc53181625"/>
      <w:bookmarkStart w:id="4905" w:name="_Toc61117412"/>
      <w:bookmarkStart w:id="4906" w:name="_Toc67076501"/>
      <w:bookmarkStart w:id="4907" w:name="_Toc67077039"/>
      <w:bookmarkStart w:id="4908" w:name="_Toc74752921"/>
      <w:bookmarkStart w:id="4909" w:name="_Toc74753460"/>
      <w:bookmarkStart w:id="4910" w:name="_Toc74753998"/>
      <w:bookmarkStart w:id="4911" w:name="_Toc76507321"/>
      <w:bookmarkStart w:id="4912" w:name="_Toc83111472"/>
      <w:bookmarkStart w:id="4913" w:name="_Toc89877124"/>
      <w:bookmarkStart w:id="4914" w:name="_Toc98710659"/>
      <w:bookmarkStart w:id="4915" w:name="_Toc130919995"/>
      <w:bookmarkStart w:id="4916" w:name="_Toc137300541"/>
      <w:bookmarkStart w:id="4917" w:name="_Toc138888874"/>
      <w:bookmarkStart w:id="4918" w:name="_Toc145108883"/>
      <w:bookmarkStart w:id="4919" w:name="_Toc155260025"/>
      <w:bookmarkStart w:id="4920" w:name="_Toc219557522"/>
      <w:r w:rsidRPr="00090C64">
        <w:rPr>
          <w:lang w:eastAsia="sv-SE"/>
        </w:rPr>
        <w:t>6.</w:t>
      </w:r>
      <w:r w:rsidRPr="00090C64">
        <w:rPr>
          <w:lang w:eastAsia="zh-CN"/>
        </w:rPr>
        <w:t>6.3.</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4B49E8" w14:textId="77777777" w:rsidR="00D57C09" w:rsidRPr="00090C64" w:rsidRDefault="00D57C09" w:rsidP="00D57C09">
      <w:pPr>
        <w:pStyle w:val="Heading5"/>
        <w:rPr>
          <w:lang w:eastAsia="sv-SE"/>
        </w:rPr>
      </w:pPr>
      <w:bookmarkStart w:id="4921" w:name="_Toc21125041"/>
      <w:bookmarkStart w:id="4922" w:name="_Toc29768031"/>
      <w:bookmarkStart w:id="4923" w:name="_Toc36044473"/>
      <w:bookmarkStart w:id="4924" w:name="_Toc37230378"/>
      <w:bookmarkStart w:id="4925" w:name="_Toc45907521"/>
      <w:bookmarkStart w:id="4926" w:name="_Toc53181626"/>
      <w:bookmarkStart w:id="4927" w:name="_Toc61117413"/>
      <w:bookmarkStart w:id="4928" w:name="_Toc67076502"/>
      <w:bookmarkStart w:id="4929" w:name="_Toc67077040"/>
      <w:bookmarkStart w:id="4930" w:name="_Toc74752922"/>
      <w:bookmarkStart w:id="4931" w:name="_Toc74753461"/>
      <w:bookmarkStart w:id="4932" w:name="_Toc74753999"/>
      <w:bookmarkStart w:id="4933" w:name="_Toc76507322"/>
      <w:bookmarkStart w:id="4934" w:name="_Toc83111473"/>
      <w:bookmarkStart w:id="4935" w:name="_Toc89877125"/>
      <w:bookmarkStart w:id="4936" w:name="_Toc98710660"/>
      <w:bookmarkStart w:id="4937" w:name="_Toc130919996"/>
      <w:bookmarkStart w:id="4938" w:name="_Toc137300542"/>
      <w:bookmarkStart w:id="4939" w:name="_Toc138888875"/>
      <w:bookmarkStart w:id="4940" w:name="_Toc145108884"/>
      <w:bookmarkStart w:id="4941" w:name="_Toc155260026"/>
      <w:bookmarkStart w:id="4942" w:name="_Toc219557523"/>
      <w:r w:rsidRPr="00090C64">
        <w:rPr>
          <w:lang w:eastAsia="sv-SE"/>
        </w:rPr>
        <w:t>6.6.3.4.1</w:t>
      </w:r>
      <w:r w:rsidRPr="00090C64">
        <w:rPr>
          <w:lang w:eastAsia="sv-SE"/>
        </w:rPr>
        <w:tab/>
        <w:t>Initial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C5F2E83" w14:textId="77777777" w:rsidR="00D57C09" w:rsidRPr="00090C64" w:rsidRDefault="00D57C09" w:rsidP="00554118">
      <w:pPr>
        <w:pStyle w:val="H6"/>
      </w:pPr>
      <w:bookmarkStart w:id="4943" w:name="_Toc21125042"/>
      <w:bookmarkStart w:id="4944" w:name="_Toc29768032"/>
      <w:bookmarkStart w:id="4945" w:name="_Toc36044474"/>
      <w:bookmarkStart w:id="4946" w:name="_Toc37230379"/>
      <w:bookmarkStart w:id="4947" w:name="_Toc45907522"/>
      <w:bookmarkStart w:id="4948" w:name="_Toc53181627"/>
      <w:r w:rsidRPr="00090C64">
        <w:t>6.6.3.4.1.1</w:t>
      </w:r>
      <w:r w:rsidRPr="00090C64">
        <w:tab/>
        <w:t>General test conditions</w:t>
      </w:r>
      <w:bookmarkEnd w:id="4943"/>
      <w:bookmarkEnd w:id="4944"/>
      <w:bookmarkEnd w:id="4945"/>
      <w:bookmarkEnd w:id="4946"/>
      <w:bookmarkEnd w:id="4947"/>
      <w:bookmarkEnd w:id="4948"/>
    </w:p>
    <w:p w14:paraId="5A881A46" w14:textId="77777777" w:rsidR="00D57C09" w:rsidRPr="00090C64" w:rsidRDefault="00D57C09" w:rsidP="00D12993">
      <w:r w:rsidRPr="00090C64">
        <w:t>Test environment:</w:t>
      </w:r>
    </w:p>
    <w:p w14:paraId="3264E298" w14:textId="77777777" w:rsidR="00D57C09" w:rsidRPr="00090C64" w:rsidRDefault="00D57C09" w:rsidP="00D12993">
      <w:pPr>
        <w:pStyle w:val="B10"/>
      </w:pPr>
      <w:r w:rsidRPr="00090C64">
        <w:t>-</w:t>
      </w:r>
      <w:r w:rsidRPr="00090C64">
        <w:tab/>
        <w:t>normal; see annex G.2.</w:t>
      </w:r>
    </w:p>
    <w:p w14:paraId="6355C206" w14:textId="77777777" w:rsidR="00D57C09" w:rsidRPr="00090C64" w:rsidRDefault="00D57C09" w:rsidP="00D12993">
      <w:r w:rsidRPr="00090C64">
        <w:t>RF channels to be tested for single carrier:</w:t>
      </w:r>
    </w:p>
    <w:p w14:paraId="6C015417" w14:textId="347A3E62" w:rsidR="00D57C09" w:rsidRPr="00090C64" w:rsidRDefault="00D57C09" w:rsidP="00D1299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12993">
      <w:r w:rsidRPr="00090C64">
        <w:t>Directions to be tested: The OTA coverage range reference direction (see table 4.10-1, D11.4).</w:t>
      </w:r>
    </w:p>
    <w:p w14:paraId="5513BDE6" w14:textId="77777777" w:rsidR="00D57C09" w:rsidRPr="00090C64" w:rsidRDefault="00D57C09" w:rsidP="00D1299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49" w:name="_Toc21125043"/>
      <w:bookmarkStart w:id="4950" w:name="_Toc29768033"/>
      <w:bookmarkStart w:id="4951" w:name="_Toc36044475"/>
      <w:bookmarkStart w:id="4952" w:name="_Toc37230380"/>
      <w:bookmarkStart w:id="4953" w:name="_Toc45907523"/>
      <w:bookmarkStart w:id="4954" w:name="_Toc53181628"/>
      <w:r w:rsidRPr="00090C64">
        <w:t>6.6.3.4.1.2</w:t>
      </w:r>
      <w:r w:rsidRPr="00090C64">
        <w:tab/>
        <w:t>UTRA FDD</w:t>
      </w:r>
      <w:bookmarkEnd w:id="4949"/>
      <w:bookmarkEnd w:id="4950"/>
      <w:bookmarkEnd w:id="4951"/>
      <w:bookmarkEnd w:id="4952"/>
      <w:bookmarkEnd w:id="4953"/>
      <w:bookmarkEnd w:id="4954"/>
    </w:p>
    <w:p w14:paraId="65FE47F8" w14:textId="77777777" w:rsidR="00D57C09" w:rsidRPr="00090C64" w:rsidRDefault="00D57C09" w:rsidP="00D1299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1299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55" w:name="_Toc21125044"/>
      <w:bookmarkStart w:id="4956" w:name="_Toc29768034"/>
      <w:bookmarkStart w:id="4957" w:name="_Toc36044476"/>
      <w:bookmarkStart w:id="4958" w:name="_Toc37230381"/>
      <w:bookmarkStart w:id="4959" w:name="_Toc45907524"/>
      <w:bookmarkStart w:id="4960" w:name="_Toc53181629"/>
      <w:r w:rsidRPr="00090C64">
        <w:t>6.6.3.4.1.3</w:t>
      </w:r>
      <w:r w:rsidRPr="00090C64">
        <w:tab/>
        <w:t>E-UTRA and NR</w:t>
      </w:r>
      <w:bookmarkEnd w:id="4955"/>
      <w:bookmarkEnd w:id="4956"/>
      <w:bookmarkEnd w:id="4957"/>
      <w:bookmarkEnd w:id="4958"/>
      <w:bookmarkEnd w:id="4959"/>
      <w:bookmarkEnd w:id="4960"/>
    </w:p>
    <w:p w14:paraId="423FABBA" w14:textId="77777777" w:rsidR="00D57C09" w:rsidRPr="00090C64" w:rsidRDefault="00D57C09" w:rsidP="00D12993">
      <w:r w:rsidRPr="00090C64">
        <w:rPr>
          <w:i/>
        </w:rPr>
        <w:t>Base Station RF Bandwidth</w:t>
      </w:r>
      <w:r w:rsidRPr="00090C64">
        <w:t xml:space="preserve"> positions to be tested for multi-carrier and/or CA:</w:t>
      </w:r>
    </w:p>
    <w:p w14:paraId="1FABC7ED" w14:textId="2733BC22" w:rsidR="00D57C09" w:rsidRPr="00090C64" w:rsidRDefault="00D57C09" w:rsidP="00D12993">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1" w:name="_Toc21125045"/>
      <w:bookmarkStart w:id="4962" w:name="_Toc29768035"/>
      <w:bookmarkStart w:id="4963" w:name="_Toc36044477"/>
      <w:bookmarkStart w:id="4964" w:name="_Toc37230382"/>
      <w:bookmarkStart w:id="4965" w:name="_Toc45907525"/>
      <w:bookmarkStart w:id="4966" w:name="_Toc53181630"/>
      <w:bookmarkStart w:id="4967" w:name="_Toc61117414"/>
      <w:bookmarkStart w:id="4968" w:name="_Toc67076503"/>
      <w:bookmarkStart w:id="4969" w:name="_Toc67077041"/>
      <w:bookmarkStart w:id="4970" w:name="_Toc74752923"/>
      <w:bookmarkStart w:id="4971" w:name="_Toc74753462"/>
      <w:bookmarkStart w:id="4972" w:name="_Toc74754000"/>
      <w:bookmarkStart w:id="4973" w:name="_Toc76507323"/>
      <w:bookmarkStart w:id="4974" w:name="_Toc83111474"/>
      <w:bookmarkStart w:id="4975" w:name="_Toc89877126"/>
      <w:bookmarkStart w:id="4976" w:name="_Toc98710661"/>
      <w:bookmarkStart w:id="4977" w:name="_Toc130919997"/>
      <w:bookmarkStart w:id="4978" w:name="_Toc137300543"/>
      <w:bookmarkStart w:id="4979" w:name="_Toc138888876"/>
      <w:bookmarkStart w:id="4980" w:name="_Toc145108885"/>
      <w:bookmarkStart w:id="4981" w:name="_Toc155260027"/>
      <w:bookmarkStart w:id="4982" w:name="_Toc219557524"/>
      <w:r w:rsidRPr="00090C64">
        <w:rPr>
          <w:lang w:eastAsia="sv-SE"/>
        </w:rPr>
        <w:t>6.6.3.4.2</w:t>
      </w:r>
      <w:r w:rsidRPr="00090C64">
        <w:rPr>
          <w:lang w:eastAsia="sv-SE"/>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15AFC5E" w14:textId="77777777" w:rsidR="00D57C09" w:rsidRPr="00090C64" w:rsidRDefault="00D57C09" w:rsidP="00554118">
      <w:pPr>
        <w:pStyle w:val="H6"/>
      </w:pPr>
      <w:bookmarkStart w:id="4983" w:name="_Toc21125046"/>
      <w:bookmarkStart w:id="4984" w:name="_Toc29768036"/>
      <w:bookmarkStart w:id="4985" w:name="_Toc36044478"/>
      <w:bookmarkStart w:id="4986" w:name="_Toc37230383"/>
      <w:bookmarkStart w:id="4987" w:name="_Toc45907526"/>
      <w:bookmarkStart w:id="4988" w:name="_Toc53181631"/>
      <w:r w:rsidRPr="00090C64">
        <w:t>6.6.3.4.2.1</w:t>
      </w:r>
      <w:r w:rsidRPr="00090C64">
        <w:tab/>
        <w:t>General Procedure</w:t>
      </w:r>
      <w:bookmarkEnd w:id="4983"/>
      <w:bookmarkEnd w:id="4984"/>
      <w:bookmarkEnd w:id="4985"/>
      <w:bookmarkEnd w:id="4986"/>
      <w:bookmarkEnd w:id="4987"/>
      <w:bookmarkEnd w:id="4988"/>
    </w:p>
    <w:p w14:paraId="2A90910B" w14:textId="77777777" w:rsidR="00D57C09" w:rsidRPr="00090C64" w:rsidRDefault="00D57C09" w:rsidP="00D12993">
      <w:pPr>
        <w:pStyle w:val="B10"/>
      </w:pPr>
      <w:r w:rsidRPr="00090C64">
        <w:t>1)</w:t>
      </w:r>
      <w:r w:rsidRPr="00090C64">
        <w:tab/>
        <w:t>Place the AAS BS at the positioner.</w:t>
      </w:r>
    </w:p>
    <w:p w14:paraId="0719263F"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1299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89" w:name="_Toc21125047"/>
      <w:bookmarkStart w:id="4990" w:name="_Toc29768037"/>
      <w:bookmarkStart w:id="4991" w:name="_Toc36044479"/>
      <w:bookmarkStart w:id="4992" w:name="_Toc37230384"/>
      <w:bookmarkStart w:id="4993" w:name="_Toc45907527"/>
      <w:bookmarkStart w:id="4994" w:name="_Toc53181632"/>
      <w:r w:rsidRPr="00090C64">
        <w:t>6.6.3.4.2.2</w:t>
      </w:r>
      <w:r w:rsidRPr="00090C64">
        <w:tab/>
        <w:t>UTRA FDD Procedure</w:t>
      </w:r>
      <w:bookmarkEnd w:id="4989"/>
      <w:bookmarkEnd w:id="4990"/>
      <w:bookmarkEnd w:id="4991"/>
      <w:bookmarkEnd w:id="4992"/>
      <w:bookmarkEnd w:id="4993"/>
      <w:bookmarkEnd w:id="4994"/>
    </w:p>
    <w:p w14:paraId="5B64DACE" w14:textId="435DA440" w:rsidR="00D57C09" w:rsidRPr="00090C64" w:rsidRDefault="00D57C09" w:rsidP="00D1299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1299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1299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1299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1299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1299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1299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95" w:name="_Toc21125048"/>
      <w:bookmarkStart w:id="4996" w:name="_Toc29768038"/>
      <w:bookmarkStart w:id="4997" w:name="_Toc36044480"/>
      <w:bookmarkStart w:id="4998" w:name="_Toc37230385"/>
      <w:bookmarkStart w:id="4999" w:name="_Toc45907528"/>
      <w:bookmarkStart w:id="5000" w:name="_Toc53181633"/>
      <w:r w:rsidRPr="00090C64">
        <w:t>6.6.3.4.2.3</w:t>
      </w:r>
      <w:r w:rsidRPr="00090C64">
        <w:tab/>
        <w:t>E-UTRA and NR Procedure</w:t>
      </w:r>
      <w:bookmarkEnd w:id="4995"/>
      <w:bookmarkEnd w:id="4996"/>
      <w:bookmarkEnd w:id="4997"/>
      <w:bookmarkEnd w:id="4998"/>
      <w:bookmarkEnd w:id="4999"/>
      <w:bookmarkEnd w:id="5000"/>
    </w:p>
    <w:p w14:paraId="1FCA64AC" w14:textId="77777777" w:rsidR="00D57C09" w:rsidRPr="00090C64" w:rsidRDefault="00D57C09" w:rsidP="00D1299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D1299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D1299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1299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1299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1299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1299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12993">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1" w:name="_Toc21125049"/>
      <w:bookmarkStart w:id="5002" w:name="_Toc29768039"/>
      <w:bookmarkStart w:id="5003" w:name="_Toc36044481"/>
      <w:bookmarkStart w:id="5004" w:name="_Toc37230386"/>
      <w:bookmarkStart w:id="5005" w:name="_Toc45907529"/>
      <w:bookmarkStart w:id="5006" w:name="_Toc53181634"/>
      <w:bookmarkStart w:id="5007" w:name="_Toc61117415"/>
      <w:bookmarkStart w:id="5008" w:name="_Toc67076504"/>
      <w:bookmarkStart w:id="5009" w:name="_Toc67077042"/>
      <w:bookmarkStart w:id="5010" w:name="_Toc74752924"/>
      <w:bookmarkStart w:id="5011" w:name="_Toc74753463"/>
      <w:bookmarkStart w:id="5012" w:name="_Toc74754001"/>
      <w:bookmarkStart w:id="5013" w:name="_Toc76507324"/>
      <w:bookmarkStart w:id="5014" w:name="_Toc83111475"/>
      <w:bookmarkStart w:id="5015" w:name="_Toc89877127"/>
      <w:bookmarkStart w:id="5016" w:name="_Toc98710662"/>
      <w:bookmarkStart w:id="5017" w:name="_Toc130919998"/>
      <w:bookmarkStart w:id="5018" w:name="_Toc137300544"/>
      <w:bookmarkStart w:id="5019" w:name="_Toc138888877"/>
      <w:bookmarkStart w:id="5020" w:name="_Toc145108886"/>
      <w:bookmarkStart w:id="5021" w:name="_Toc155260028"/>
      <w:bookmarkStart w:id="5022" w:name="_Toc219557525"/>
      <w:r w:rsidRPr="00090C64">
        <w:rPr>
          <w:lang w:eastAsia="sv-SE"/>
        </w:rPr>
        <w:t>6.</w:t>
      </w:r>
      <w:r w:rsidRPr="00090C64">
        <w:rPr>
          <w:lang w:eastAsia="zh-CN"/>
        </w:rPr>
        <w:t>6.3.</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3BEA08E" w14:textId="77777777" w:rsidR="00D57C09" w:rsidRPr="00090C64" w:rsidRDefault="00D57C09" w:rsidP="00D57C09">
      <w:pPr>
        <w:pStyle w:val="Heading5"/>
      </w:pPr>
      <w:bookmarkStart w:id="5023" w:name="_Toc21125050"/>
      <w:bookmarkStart w:id="5024" w:name="_Toc29768040"/>
      <w:bookmarkStart w:id="5025" w:name="_Toc36044482"/>
      <w:bookmarkStart w:id="5026" w:name="_Toc37230387"/>
      <w:bookmarkStart w:id="5027" w:name="_Toc45907530"/>
      <w:bookmarkStart w:id="5028" w:name="_Toc53181635"/>
      <w:bookmarkStart w:id="5029" w:name="_Toc61117416"/>
      <w:bookmarkStart w:id="5030" w:name="_Toc67076505"/>
      <w:bookmarkStart w:id="5031" w:name="_Toc67077043"/>
      <w:bookmarkStart w:id="5032" w:name="_Toc74752925"/>
      <w:bookmarkStart w:id="5033" w:name="_Toc74753464"/>
      <w:bookmarkStart w:id="5034" w:name="_Toc74754002"/>
      <w:bookmarkStart w:id="5035" w:name="_Toc76507325"/>
      <w:bookmarkStart w:id="5036" w:name="_Toc83111476"/>
      <w:bookmarkStart w:id="5037" w:name="_Toc89877128"/>
      <w:bookmarkStart w:id="5038" w:name="_Toc98710663"/>
      <w:bookmarkStart w:id="5039" w:name="_Toc130919999"/>
      <w:bookmarkStart w:id="5040" w:name="_Toc137300545"/>
      <w:bookmarkStart w:id="5041" w:name="_Toc138888878"/>
      <w:bookmarkStart w:id="5042" w:name="_Toc145108887"/>
      <w:bookmarkStart w:id="5043" w:name="_Toc155260029"/>
      <w:bookmarkStart w:id="5044" w:name="_Toc219557526"/>
      <w:r w:rsidRPr="00090C64">
        <w:t>6.6.3.5.1</w:t>
      </w:r>
      <w:r w:rsidRPr="00090C64">
        <w:tab/>
        <w:t>UTRA FDD test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32227CC" w14:textId="77777777" w:rsidR="00D57C09" w:rsidRPr="004119DC" w:rsidRDefault="00D57C09" w:rsidP="00D1299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1299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D1299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45" w:name="_Toc21125051"/>
      <w:bookmarkStart w:id="5046" w:name="_Toc29768041"/>
      <w:bookmarkStart w:id="5047" w:name="_Toc36044483"/>
      <w:bookmarkStart w:id="5048" w:name="_Toc37230388"/>
      <w:bookmarkStart w:id="5049" w:name="_Toc45907531"/>
      <w:bookmarkStart w:id="5050" w:name="_Toc53181636"/>
      <w:bookmarkStart w:id="5051" w:name="_Toc61117417"/>
      <w:bookmarkStart w:id="5052" w:name="_Toc67076506"/>
      <w:bookmarkStart w:id="5053" w:name="_Toc67077044"/>
      <w:bookmarkStart w:id="5054" w:name="_Toc74752926"/>
      <w:bookmarkStart w:id="5055" w:name="_Toc74753465"/>
      <w:bookmarkStart w:id="5056" w:name="_Toc74754003"/>
      <w:bookmarkStart w:id="5057" w:name="_Toc76507326"/>
      <w:bookmarkStart w:id="5058" w:name="_Toc83111477"/>
      <w:bookmarkStart w:id="5059" w:name="_Toc89877129"/>
      <w:bookmarkStart w:id="5060" w:name="_Toc98710664"/>
      <w:bookmarkStart w:id="5061" w:name="_Toc130920000"/>
      <w:bookmarkStart w:id="5062" w:name="_Toc137300546"/>
      <w:bookmarkStart w:id="5063" w:name="_Toc138888879"/>
      <w:bookmarkStart w:id="5064" w:name="_Toc145108888"/>
      <w:bookmarkStart w:id="5065" w:name="_Toc155260030"/>
      <w:bookmarkStart w:id="5066" w:name="_Toc219557527"/>
      <w:r w:rsidRPr="00090C64">
        <w:t>6.6.3.5.2</w:t>
      </w:r>
      <w:r w:rsidRPr="00090C64">
        <w:tab/>
        <w:t>E-UTRA test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730EA" w14:textId="77777777" w:rsidR="00D57C09" w:rsidRPr="00090C64" w:rsidRDefault="00D57C09" w:rsidP="00D12993">
      <w:r w:rsidRPr="00090C64">
        <w:t>For MIMO or TX diversity transmissions, at each carrier frequency, TAE shall not exceed 90 ns.</w:t>
      </w:r>
    </w:p>
    <w:p w14:paraId="1B3C4711" w14:textId="77777777" w:rsidR="00D57C09" w:rsidRPr="00090C64" w:rsidRDefault="00D57C09" w:rsidP="00D12993">
      <w:r w:rsidRPr="00090C64">
        <w:t>For intra-band carrier aggregation, with or without MIMO or TX diversity, TAE shall not exceed 155 ns.</w:t>
      </w:r>
    </w:p>
    <w:p w14:paraId="727F2AA5" w14:textId="77777777" w:rsidR="00D57C09" w:rsidRPr="00090C64" w:rsidRDefault="00D57C09" w:rsidP="00D1299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12993">
      <w:pPr>
        <w:rPr>
          <w:rFonts w:cs="v5.0.0"/>
        </w:rPr>
      </w:pPr>
      <w:r w:rsidRPr="00090C64">
        <w:t>For inter-band carrier aggregation, with or without MIMO or TX diversity, TAE shall not exceed 285 ns.</w:t>
      </w:r>
    </w:p>
    <w:p w14:paraId="2B7CD462" w14:textId="34115CBF"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67" w:name="_Toc21125052"/>
      <w:bookmarkStart w:id="5068" w:name="_Toc29768042"/>
      <w:bookmarkStart w:id="5069" w:name="_Toc36044484"/>
      <w:bookmarkStart w:id="5070" w:name="_Toc37230389"/>
      <w:bookmarkStart w:id="5071" w:name="_Toc45907532"/>
      <w:bookmarkStart w:id="5072" w:name="_Toc53181637"/>
      <w:bookmarkStart w:id="5073" w:name="_Toc61117418"/>
      <w:bookmarkStart w:id="5074" w:name="_Toc67076507"/>
      <w:bookmarkStart w:id="5075" w:name="_Toc67077045"/>
      <w:bookmarkStart w:id="5076" w:name="_Toc74752927"/>
      <w:bookmarkStart w:id="5077" w:name="_Toc74753466"/>
      <w:bookmarkStart w:id="5078" w:name="_Toc74754004"/>
      <w:bookmarkStart w:id="5079" w:name="_Toc76507327"/>
      <w:bookmarkStart w:id="5080" w:name="_Toc83111478"/>
      <w:bookmarkStart w:id="5081" w:name="_Toc89877130"/>
      <w:bookmarkStart w:id="5082" w:name="_Toc98710665"/>
      <w:bookmarkStart w:id="5083" w:name="_Toc130920001"/>
      <w:bookmarkStart w:id="5084" w:name="_Toc137300547"/>
      <w:bookmarkStart w:id="5085" w:name="_Toc138888880"/>
      <w:bookmarkStart w:id="5086" w:name="_Toc145108889"/>
      <w:bookmarkStart w:id="5087" w:name="_Toc155260031"/>
      <w:bookmarkStart w:id="5088" w:name="_Toc219557528"/>
      <w:r w:rsidRPr="00090C64">
        <w:t>6.6.3.5.3</w:t>
      </w:r>
      <w:r w:rsidRPr="00090C64">
        <w:tab/>
        <w:t>NR 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442D67E" w14:textId="77777777" w:rsidR="00D57C09" w:rsidRPr="00090C64" w:rsidRDefault="00D57C09" w:rsidP="00D12993">
      <w:r w:rsidRPr="00090C64">
        <w:t>For MIMO transmission, at each carrier frequency, OTA TAE shall not exceed 90 ns.</w:t>
      </w:r>
    </w:p>
    <w:p w14:paraId="132B5EF1" w14:textId="77777777" w:rsidR="00D57C09" w:rsidRPr="00090C64" w:rsidRDefault="00D57C09" w:rsidP="00D12993">
      <w:r w:rsidRPr="00090C64">
        <w:t>For intra-band contiguous carrier aggregation, with or without MIMO, OTA TAE shall not exceed 285 ns.</w:t>
      </w:r>
    </w:p>
    <w:p w14:paraId="01E5FBC0" w14:textId="77777777" w:rsidR="00D57C09" w:rsidRPr="00090C64" w:rsidRDefault="00D57C09" w:rsidP="00D12993">
      <w:r w:rsidRPr="00090C64">
        <w:t>For intra-band non-contiguous carrier aggregation, with or without MIMO, OTA TAE shall not exceed 3.025 µs.</w:t>
      </w:r>
    </w:p>
    <w:p w14:paraId="6EF7B111" w14:textId="77777777" w:rsidR="00D57C09" w:rsidRPr="00090C64" w:rsidRDefault="00D57C09" w:rsidP="00D12993">
      <w:r w:rsidRPr="00090C64">
        <w:t>For inter-band carrier aggregation, with or without MIMO, OTA TAE shall not exceed 3.025 µs.</w:t>
      </w:r>
    </w:p>
    <w:p w14:paraId="2F50BB7C" w14:textId="7ACC1C8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89" w:name="_Toc21125053"/>
      <w:bookmarkStart w:id="5090" w:name="_Toc29768043"/>
      <w:bookmarkStart w:id="5091" w:name="_Toc36044485"/>
      <w:bookmarkStart w:id="5092" w:name="_Toc37230390"/>
      <w:bookmarkStart w:id="5093" w:name="_Toc45907533"/>
      <w:bookmarkStart w:id="5094" w:name="_Toc53181638"/>
      <w:bookmarkStart w:id="5095" w:name="_Toc61117419"/>
      <w:bookmarkStart w:id="5096" w:name="_Toc67076508"/>
      <w:bookmarkStart w:id="5097" w:name="_Toc67077046"/>
      <w:bookmarkStart w:id="5098" w:name="_Toc74752928"/>
      <w:bookmarkStart w:id="5099" w:name="_Toc74753467"/>
      <w:bookmarkStart w:id="5100" w:name="_Toc74754005"/>
      <w:bookmarkStart w:id="5101" w:name="_Toc76507328"/>
      <w:bookmarkStart w:id="5102" w:name="_Toc83111479"/>
      <w:bookmarkStart w:id="5103" w:name="_Toc89877131"/>
      <w:bookmarkStart w:id="5104" w:name="_Toc98710666"/>
      <w:bookmarkStart w:id="5105" w:name="_Toc130920002"/>
      <w:bookmarkStart w:id="5106" w:name="_Toc137300548"/>
      <w:bookmarkStart w:id="5107" w:name="_Toc138888881"/>
      <w:bookmarkStart w:id="5108" w:name="_Toc145108890"/>
      <w:bookmarkStart w:id="5109" w:name="_Toc155260032"/>
      <w:bookmarkStart w:id="5110" w:name="_Toc219557529"/>
      <w:r w:rsidRPr="00090C64">
        <w:t>6.6.4</w:t>
      </w:r>
      <w:r w:rsidRPr="00090C64">
        <w:tab/>
        <w:t>OTA modulation quality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4E124D3" w14:textId="77777777" w:rsidR="00D57C09" w:rsidRPr="00090C64" w:rsidRDefault="00D57C09" w:rsidP="00D57C09">
      <w:pPr>
        <w:pStyle w:val="Heading4"/>
        <w:rPr>
          <w:lang w:eastAsia="sv-SE"/>
        </w:rPr>
      </w:pPr>
      <w:bookmarkStart w:id="5111" w:name="_Toc21125054"/>
      <w:bookmarkStart w:id="5112" w:name="_Toc29768044"/>
      <w:bookmarkStart w:id="5113" w:name="_Toc36044486"/>
      <w:bookmarkStart w:id="5114" w:name="_Toc37230391"/>
      <w:bookmarkStart w:id="5115" w:name="_Toc45907534"/>
      <w:bookmarkStart w:id="5116" w:name="_Toc53181639"/>
      <w:bookmarkStart w:id="5117" w:name="_Toc61117420"/>
      <w:bookmarkStart w:id="5118" w:name="_Toc67076509"/>
      <w:bookmarkStart w:id="5119" w:name="_Toc67077047"/>
      <w:bookmarkStart w:id="5120" w:name="_Toc74752929"/>
      <w:bookmarkStart w:id="5121" w:name="_Toc74753468"/>
      <w:bookmarkStart w:id="5122" w:name="_Toc74754006"/>
      <w:bookmarkStart w:id="5123" w:name="_Toc76507329"/>
      <w:bookmarkStart w:id="5124" w:name="_Toc83111480"/>
      <w:bookmarkStart w:id="5125" w:name="_Toc89877132"/>
      <w:bookmarkStart w:id="5126" w:name="_Toc98710667"/>
      <w:bookmarkStart w:id="5127" w:name="_Toc130920003"/>
      <w:bookmarkStart w:id="5128" w:name="_Toc137300549"/>
      <w:bookmarkStart w:id="5129" w:name="_Toc138888882"/>
      <w:bookmarkStart w:id="5130" w:name="_Toc145108891"/>
      <w:bookmarkStart w:id="5131" w:name="_Toc155260033"/>
      <w:bookmarkStart w:id="5132" w:name="_Toc219557530"/>
      <w:r w:rsidRPr="00090C64">
        <w:rPr>
          <w:lang w:eastAsia="sv-SE"/>
        </w:rPr>
        <w:t>6.6.4.1</w:t>
      </w:r>
      <w:r w:rsidRPr="00090C64">
        <w:rPr>
          <w:lang w:eastAsia="sv-SE"/>
        </w:rPr>
        <w:tab/>
        <w:t>Definition and applicability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C4EA7EB" w14:textId="77777777" w:rsidR="00D57C09" w:rsidRPr="00090C64" w:rsidRDefault="00D57C09" w:rsidP="00D1299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12993">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3" w:name="_Toc21125055"/>
      <w:bookmarkStart w:id="5134" w:name="_Toc29768045"/>
      <w:bookmarkStart w:id="5135" w:name="_Toc36044487"/>
      <w:bookmarkStart w:id="5136" w:name="_Toc37230392"/>
      <w:bookmarkStart w:id="5137" w:name="_Toc45907535"/>
      <w:bookmarkStart w:id="5138" w:name="_Toc53181640"/>
      <w:bookmarkStart w:id="5139" w:name="_Toc61117421"/>
      <w:bookmarkStart w:id="5140" w:name="_Toc67076510"/>
      <w:bookmarkStart w:id="5141" w:name="_Toc67077048"/>
      <w:bookmarkStart w:id="5142" w:name="_Toc74752930"/>
      <w:bookmarkStart w:id="5143" w:name="_Toc74753469"/>
      <w:bookmarkStart w:id="5144" w:name="_Toc74754007"/>
      <w:bookmarkStart w:id="5145" w:name="_Toc76507330"/>
      <w:bookmarkStart w:id="5146" w:name="_Toc83111481"/>
      <w:bookmarkStart w:id="5147" w:name="_Toc89877133"/>
      <w:bookmarkStart w:id="5148" w:name="_Toc98710668"/>
      <w:bookmarkStart w:id="5149" w:name="_Toc130920004"/>
      <w:bookmarkStart w:id="5150" w:name="_Toc137300550"/>
      <w:bookmarkStart w:id="5151" w:name="_Toc138888883"/>
      <w:bookmarkStart w:id="5152" w:name="_Toc145108892"/>
      <w:bookmarkStart w:id="5153" w:name="_Toc155260034"/>
      <w:bookmarkStart w:id="5154" w:name="_Toc219557531"/>
      <w:r w:rsidRPr="00090C64">
        <w:rPr>
          <w:lang w:eastAsia="sv-SE"/>
        </w:rPr>
        <w:t>6.6.4.2</w:t>
      </w:r>
      <w:r w:rsidRPr="00090C64">
        <w:rPr>
          <w:lang w:eastAsia="sv-SE"/>
        </w:rP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C6D1445" w14:textId="080749C1" w:rsidR="00D57C09" w:rsidRPr="00090C64" w:rsidRDefault="00D57C09" w:rsidP="00D1299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55" w:name="_Toc21125056"/>
      <w:bookmarkStart w:id="5156" w:name="_Toc29768046"/>
      <w:bookmarkStart w:id="5157" w:name="_Toc36044488"/>
      <w:bookmarkStart w:id="5158" w:name="_Toc37230393"/>
      <w:bookmarkStart w:id="5159" w:name="_Toc45907536"/>
      <w:bookmarkStart w:id="5160" w:name="_Toc53181641"/>
      <w:bookmarkStart w:id="5161" w:name="_Toc61117422"/>
      <w:bookmarkStart w:id="5162" w:name="_Toc67076511"/>
      <w:bookmarkStart w:id="5163" w:name="_Toc67077049"/>
      <w:bookmarkStart w:id="5164" w:name="_Toc74752931"/>
      <w:bookmarkStart w:id="5165" w:name="_Toc74753470"/>
      <w:bookmarkStart w:id="5166" w:name="_Toc74754008"/>
      <w:bookmarkStart w:id="5167" w:name="_Toc76507331"/>
      <w:bookmarkStart w:id="5168" w:name="_Toc83111482"/>
      <w:bookmarkStart w:id="5169" w:name="_Toc89877134"/>
      <w:bookmarkStart w:id="5170" w:name="_Toc98710669"/>
      <w:bookmarkStart w:id="5171" w:name="_Toc130920005"/>
      <w:bookmarkStart w:id="5172" w:name="_Toc137300551"/>
      <w:bookmarkStart w:id="5173" w:name="_Toc138888884"/>
      <w:bookmarkStart w:id="5174" w:name="_Toc145108893"/>
      <w:bookmarkStart w:id="5175" w:name="_Toc155260035"/>
      <w:bookmarkStart w:id="5176" w:name="_Toc219557532"/>
      <w:r w:rsidRPr="00090C64">
        <w:rPr>
          <w:lang w:eastAsia="sv-SE"/>
        </w:rPr>
        <w:t>6.6.4.3</w:t>
      </w:r>
      <w:r w:rsidRPr="00090C64">
        <w:rPr>
          <w:lang w:eastAsia="sv-SE"/>
        </w:rPr>
        <w:tab/>
        <w:t>Test purpose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56F195B" w14:textId="77777777" w:rsidR="00D57C09" w:rsidRPr="00090C64" w:rsidRDefault="00D57C09" w:rsidP="00D1299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77" w:name="_Toc21125057"/>
      <w:bookmarkStart w:id="5178" w:name="_Toc29768047"/>
      <w:bookmarkStart w:id="5179" w:name="_Toc36044489"/>
      <w:bookmarkStart w:id="5180" w:name="_Toc37230394"/>
      <w:bookmarkStart w:id="5181" w:name="_Toc45907537"/>
      <w:bookmarkStart w:id="5182" w:name="_Toc53181642"/>
      <w:bookmarkStart w:id="5183" w:name="_Toc61117423"/>
      <w:bookmarkStart w:id="5184" w:name="_Toc67076512"/>
      <w:bookmarkStart w:id="5185" w:name="_Toc67077050"/>
      <w:bookmarkStart w:id="5186" w:name="_Toc74752932"/>
      <w:bookmarkStart w:id="5187" w:name="_Toc74753471"/>
      <w:bookmarkStart w:id="5188" w:name="_Toc74754009"/>
      <w:bookmarkStart w:id="5189" w:name="_Toc76507332"/>
      <w:bookmarkStart w:id="5190" w:name="_Toc83111483"/>
      <w:bookmarkStart w:id="5191" w:name="_Toc89877135"/>
      <w:bookmarkStart w:id="5192" w:name="_Toc98710670"/>
      <w:bookmarkStart w:id="5193" w:name="_Toc130920006"/>
      <w:bookmarkStart w:id="5194" w:name="_Toc137300552"/>
      <w:bookmarkStart w:id="5195" w:name="_Toc138888885"/>
      <w:bookmarkStart w:id="5196" w:name="_Toc145108894"/>
      <w:bookmarkStart w:id="5197" w:name="_Toc155260036"/>
      <w:bookmarkStart w:id="5198" w:name="_Toc219557533"/>
      <w:r w:rsidRPr="00090C64">
        <w:rPr>
          <w:lang w:eastAsia="sv-SE"/>
        </w:rPr>
        <w:t>6.</w:t>
      </w:r>
      <w:r w:rsidRPr="00090C64">
        <w:rPr>
          <w:lang w:eastAsia="zh-CN"/>
        </w:rPr>
        <w:t>6.4.</w:t>
      </w:r>
      <w:r w:rsidRPr="00090C64">
        <w:rPr>
          <w:lang w:eastAsia="sv-SE"/>
        </w:rPr>
        <w:t>4</w:t>
      </w:r>
      <w:r w:rsidRPr="00090C64">
        <w:rPr>
          <w:lang w:eastAsia="sv-SE"/>
        </w:rPr>
        <w:tab/>
        <w:t>Method of test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7F93BC6" w14:textId="77777777" w:rsidR="00D57C09" w:rsidRPr="00090C64" w:rsidRDefault="00D57C09" w:rsidP="00D57C09">
      <w:pPr>
        <w:pStyle w:val="Heading5"/>
      </w:pPr>
      <w:bookmarkStart w:id="5199" w:name="_Toc21125058"/>
      <w:bookmarkStart w:id="5200" w:name="_Toc29768048"/>
      <w:bookmarkStart w:id="5201" w:name="_Toc36044490"/>
      <w:bookmarkStart w:id="5202" w:name="_Toc37230395"/>
      <w:bookmarkStart w:id="5203" w:name="_Toc45907538"/>
      <w:bookmarkStart w:id="5204" w:name="_Toc53181643"/>
      <w:bookmarkStart w:id="5205" w:name="_Toc61117424"/>
      <w:bookmarkStart w:id="5206" w:name="_Toc67076513"/>
      <w:bookmarkStart w:id="5207" w:name="_Toc67077051"/>
      <w:bookmarkStart w:id="5208" w:name="_Toc74752933"/>
      <w:bookmarkStart w:id="5209" w:name="_Toc74753472"/>
      <w:bookmarkStart w:id="5210" w:name="_Toc74754010"/>
      <w:bookmarkStart w:id="5211" w:name="_Toc76507333"/>
      <w:bookmarkStart w:id="5212" w:name="_Toc83111484"/>
      <w:bookmarkStart w:id="5213" w:name="_Toc89877136"/>
      <w:bookmarkStart w:id="5214" w:name="_Toc98710671"/>
      <w:bookmarkStart w:id="5215" w:name="_Toc130920007"/>
      <w:bookmarkStart w:id="5216" w:name="_Toc137300553"/>
      <w:bookmarkStart w:id="5217" w:name="_Toc138888886"/>
      <w:bookmarkStart w:id="5218" w:name="_Toc145108895"/>
      <w:bookmarkStart w:id="5219" w:name="_Toc155260037"/>
      <w:bookmarkStart w:id="5220" w:name="_Toc219557534"/>
      <w:r w:rsidRPr="00090C64">
        <w:t>6.6.4.4.1</w:t>
      </w:r>
      <w:r w:rsidRPr="00090C64">
        <w:tab/>
        <w:t>UTRA method of test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F76DF30" w14:textId="77777777" w:rsidR="00D57C09" w:rsidRPr="00090C64" w:rsidRDefault="00D57C09" w:rsidP="00554118">
      <w:pPr>
        <w:pStyle w:val="H6"/>
      </w:pPr>
      <w:bookmarkStart w:id="5221" w:name="_Toc21125059"/>
      <w:bookmarkStart w:id="5222" w:name="_Toc29768049"/>
      <w:bookmarkStart w:id="5223" w:name="_Toc36044491"/>
      <w:bookmarkStart w:id="5224" w:name="_Toc37230396"/>
      <w:bookmarkStart w:id="5225" w:name="_Toc45907539"/>
      <w:bookmarkStart w:id="5226" w:name="_Toc53181644"/>
      <w:r w:rsidRPr="00090C64">
        <w:t>6.6.4.4.1.1</w:t>
      </w:r>
      <w:r w:rsidRPr="00090C64">
        <w:tab/>
        <w:t>Initial conditions</w:t>
      </w:r>
      <w:bookmarkEnd w:id="5221"/>
      <w:bookmarkEnd w:id="5222"/>
      <w:bookmarkEnd w:id="5223"/>
      <w:bookmarkEnd w:id="5224"/>
      <w:bookmarkEnd w:id="5225"/>
      <w:bookmarkEnd w:id="5226"/>
    </w:p>
    <w:p w14:paraId="3E5D207C" w14:textId="77777777" w:rsidR="00D57C09" w:rsidRPr="00090C64" w:rsidRDefault="00D57C09" w:rsidP="00D12993">
      <w:r w:rsidRPr="00090C64">
        <w:t>Test environment:</w:t>
      </w:r>
      <w:r w:rsidRPr="00090C64" w:rsidDel="004F765E">
        <w:t xml:space="preserve"> </w:t>
      </w:r>
      <w:r w:rsidRPr="00090C64">
        <w:t>normal; see annex G.2.</w:t>
      </w:r>
    </w:p>
    <w:p w14:paraId="15B40C31" w14:textId="13647BEC" w:rsidR="00D57C09" w:rsidRPr="00090C64" w:rsidRDefault="00D57C09" w:rsidP="00D1299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D12993">
      <w:r w:rsidRPr="00090C64">
        <w:rPr>
          <w:lang w:eastAsia="zh-CN"/>
        </w:rPr>
        <w:t>Base Station RF Bandwidth position</w:t>
      </w:r>
      <w:r w:rsidRPr="00090C64">
        <w:t xml:space="preserve"> to be tested:</w:t>
      </w:r>
    </w:p>
    <w:p w14:paraId="57A7F00A" w14:textId="54946856"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12993">
      <w:r w:rsidRPr="00090C64">
        <w:t>Directions to be tested:</w:t>
      </w:r>
    </w:p>
    <w:p w14:paraId="42E50886" w14:textId="19D24766" w:rsidR="00D57C09" w:rsidRPr="00090C64" w:rsidRDefault="00D57C09" w:rsidP="00D1299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12993">
      <w:pPr>
        <w:pStyle w:val="B10"/>
      </w:pPr>
      <w:r w:rsidRPr="00090C64">
        <w:t>-</w:t>
      </w:r>
      <w:r w:rsidRPr="00090C64">
        <w:tab/>
        <w:t>The EVM test is performed once using the narrowest beamwidth supported by the AAS BS</w:t>
      </w:r>
    </w:p>
    <w:p w14:paraId="709EE189" w14:textId="77777777" w:rsidR="00D57C09" w:rsidRPr="00090C64" w:rsidRDefault="00D57C09" w:rsidP="00D1299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27" w:name="_Toc21125060"/>
      <w:bookmarkStart w:id="5228" w:name="_Toc29768050"/>
      <w:bookmarkStart w:id="5229" w:name="_Toc36044492"/>
      <w:bookmarkStart w:id="5230" w:name="_Toc37230397"/>
      <w:bookmarkStart w:id="5231" w:name="_Toc45907540"/>
      <w:bookmarkStart w:id="5232" w:name="_Toc53181645"/>
      <w:r w:rsidRPr="00090C64">
        <w:t>6.6.4.4.1.2</w:t>
      </w:r>
      <w:r w:rsidRPr="00090C64">
        <w:tab/>
        <w:t>Procedure</w:t>
      </w:r>
      <w:bookmarkEnd w:id="5227"/>
      <w:bookmarkEnd w:id="5228"/>
      <w:bookmarkEnd w:id="5229"/>
      <w:bookmarkEnd w:id="5230"/>
      <w:bookmarkEnd w:id="5231"/>
      <w:bookmarkEnd w:id="5232"/>
    </w:p>
    <w:p w14:paraId="049140E3" w14:textId="77777777" w:rsidR="00D57C09" w:rsidRPr="00090C64" w:rsidRDefault="00D57C09" w:rsidP="00554118">
      <w:pPr>
        <w:pStyle w:val="H6"/>
      </w:pPr>
      <w:bookmarkStart w:id="5233" w:name="_Toc21125061"/>
      <w:bookmarkStart w:id="5234" w:name="_Toc29768051"/>
      <w:bookmarkStart w:id="5235" w:name="_Toc36044493"/>
      <w:bookmarkStart w:id="5236" w:name="_Toc37230398"/>
      <w:bookmarkStart w:id="5237" w:name="_Toc45907541"/>
      <w:bookmarkStart w:id="5238" w:name="_Toc53181646"/>
      <w:r w:rsidRPr="00090C64">
        <w:t>6.6.4.4.1.2.1</w:t>
      </w:r>
      <w:r w:rsidRPr="00090C64">
        <w:tab/>
        <w:t>General procedure</w:t>
      </w:r>
      <w:bookmarkEnd w:id="5233"/>
      <w:bookmarkEnd w:id="5234"/>
      <w:bookmarkEnd w:id="5235"/>
      <w:bookmarkEnd w:id="5236"/>
      <w:bookmarkEnd w:id="5237"/>
      <w:bookmarkEnd w:id="5238"/>
    </w:p>
    <w:p w14:paraId="5372E954" w14:textId="77777777" w:rsidR="00D57C09" w:rsidRPr="00090C64" w:rsidRDefault="00D57C09" w:rsidP="00D12993">
      <w:pPr>
        <w:pStyle w:val="B10"/>
      </w:pPr>
      <w:r w:rsidRPr="00090C64">
        <w:t>1)</w:t>
      </w:r>
      <w:r w:rsidRPr="00090C64">
        <w:tab/>
        <w:t>Place the AAS BS at the positioner.</w:t>
      </w:r>
    </w:p>
    <w:p w14:paraId="7A6E2370"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1299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1299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1299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D12993">
      <w:r w:rsidRPr="00090C64">
        <w:t>The following test shall be additionally performed if the base station supports HS-PDSCH transmission using 16QAM:</w:t>
      </w:r>
    </w:p>
    <w:p w14:paraId="46E42B03" w14:textId="2E1FD576" w:rsidR="00D57C09" w:rsidRPr="00090C64" w:rsidRDefault="00D57C09" w:rsidP="00D1299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12993">
      <w:pPr>
        <w:pStyle w:val="B10"/>
      </w:pPr>
      <w:r w:rsidRPr="00090C64">
        <w:t>9)</w:t>
      </w:r>
      <w:r w:rsidRPr="00090C64">
        <w:tab/>
        <w:t>Repeat step 6).</w:t>
      </w:r>
    </w:p>
    <w:p w14:paraId="1AECB2B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1299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39" w:name="_Toc21125062"/>
      <w:bookmarkStart w:id="5240" w:name="_Toc29768052"/>
      <w:bookmarkStart w:id="5241" w:name="_Toc36044494"/>
      <w:bookmarkStart w:id="5242" w:name="_Toc37230399"/>
      <w:bookmarkStart w:id="5243" w:name="_Toc45907542"/>
      <w:bookmarkStart w:id="5244" w:name="_Toc53181647"/>
      <w:r w:rsidRPr="00090C64">
        <w:t>6.6.4.4.1.2.3</w:t>
      </w:r>
      <w:r w:rsidRPr="00090C64">
        <w:tab/>
        <w:t>PCDE procedure</w:t>
      </w:r>
      <w:bookmarkEnd w:id="5239"/>
      <w:bookmarkEnd w:id="5240"/>
      <w:bookmarkEnd w:id="5241"/>
      <w:bookmarkEnd w:id="5242"/>
      <w:bookmarkEnd w:id="5243"/>
      <w:bookmarkEnd w:id="5244"/>
    </w:p>
    <w:p w14:paraId="0E8A5CFE" w14:textId="48771CFA"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1299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45" w:name="_Toc21125063"/>
      <w:bookmarkStart w:id="5246" w:name="_Toc29768053"/>
      <w:bookmarkStart w:id="5247" w:name="_Toc36044495"/>
      <w:bookmarkStart w:id="5248" w:name="_Toc37230400"/>
      <w:bookmarkStart w:id="5249" w:name="_Toc45907543"/>
      <w:bookmarkStart w:id="5250" w:name="_Toc53181648"/>
      <w:r w:rsidRPr="00090C64">
        <w:t>6.6.4.4.1.2.4</w:t>
      </w:r>
      <w:r w:rsidRPr="00090C64">
        <w:tab/>
        <w:t>RCDE procedure</w:t>
      </w:r>
      <w:bookmarkEnd w:id="5245"/>
      <w:bookmarkEnd w:id="5246"/>
      <w:bookmarkEnd w:id="5247"/>
      <w:bookmarkEnd w:id="5248"/>
      <w:bookmarkEnd w:id="5249"/>
      <w:bookmarkEnd w:id="5250"/>
    </w:p>
    <w:p w14:paraId="6FC69691" w14:textId="2D8F704B"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1299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1" w:name="_Toc21125064"/>
      <w:bookmarkStart w:id="5252" w:name="_Toc29768054"/>
      <w:bookmarkStart w:id="5253" w:name="_Toc36044496"/>
      <w:bookmarkStart w:id="5254" w:name="_Toc37230401"/>
      <w:bookmarkStart w:id="5255" w:name="_Toc45907544"/>
      <w:bookmarkStart w:id="5256" w:name="_Toc53181649"/>
      <w:bookmarkStart w:id="5257" w:name="_Toc61117425"/>
      <w:bookmarkStart w:id="5258" w:name="_Toc67076514"/>
      <w:bookmarkStart w:id="5259" w:name="_Toc67077052"/>
      <w:bookmarkStart w:id="5260" w:name="_Toc74752934"/>
      <w:bookmarkStart w:id="5261" w:name="_Toc74753473"/>
      <w:bookmarkStart w:id="5262" w:name="_Toc74754011"/>
      <w:bookmarkStart w:id="5263" w:name="_Toc76507334"/>
      <w:bookmarkStart w:id="5264" w:name="_Toc83111485"/>
      <w:bookmarkStart w:id="5265" w:name="_Toc89877137"/>
      <w:bookmarkStart w:id="5266" w:name="_Toc98710672"/>
      <w:bookmarkStart w:id="5267" w:name="_Toc130920008"/>
      <w:bookmarkStart w:id="5268" w:name="_Toc137300554"/>
      <w:bookmarkStart w:id="5269" w:name="_Toc138888887"/>
      <w:bookmarkStart w:id="5270" w:name="_Toc145108896"/>
      <w:bookmarkStart w:id="5271" w:name="_Toc155260038"/>
      <w:bookmarkStart w:id="5272" w:name="_Toc219557535"/>
      <w:r w:rsidRPr="00090C64">
        <w:t>6.6.4.4.2</w:t>
      </w:r>
      <w:r w:rsidRPr="00090C64">
        <w:tab/>
        <w:t>E-UTRA and NR 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9612CB6" w14:textId="77777777" w:rsidR="00D57C09" w:rsidRPr="00090C64" w:rsidRDefault="00D57C09" w:rsidP="00554118">
      <w:pPr>
        <w:pStyle w:val="H6"/>
      </w:pPr>
      <w:bookmarkStart w:id="5273" w:name="_Toc21125065"/>
      <w:bookmarkStart w:id="5274" w:name="_Toc29768055"/>
      <w:bookmarkStart w:id="5275" w:name="_Toc36044497"/>
      <w:bookmarkStart w:id="5276" w:name="_Toc37230402"/>
      <w:bookmarkStart w:id="5277" w:name="_Toc45907545"/>
      <w:bookmarkStart w:id="5278" w:name="_Toc53181650"/>
      <w:r w:rsidRPr="00090C64">
        <w:t>6.6.4.4.2.1</w:t>
      </w:r>
      <w:r w:rsidRPr="00090C64">
        <w:tab/>
        <w:t>Initial conditions</w:t>
      </w:r>
      <w:bookmarkEnd w:id="5273"/>
      <w:bookmarkEnd w:id="5274"/>
      <w:bookmarkEnd w:id="5275"/>
      <w:bookmarkEnd w:id="5276"/>
      <w:bookmarkEnd w:id="5277"/>
      <w:bookmarkEnd w:id="5278"/>
    </w:p>
    <w:p w14:paraId="1FFD3F53" w14:textId="77777777" w:rsidR="00D57C09" w:rsidRPr="00090C64" w:rsidRDefault="00D57C09" w:rsidP="00D12993">
      <w:r w:rsidRPr="00090C64">
        <w:rPr>
          <w:rFonts w:cs="v4.2.0"/>
        </w:rPr>
        <w:t>Test environment:</w:t>
      </w:r>
      <w:r w:rsidRPr="00090C64">
        <w:t xml:space="preserve"> normal; see annex G.2.</w:t>
      </w:r>
    </w:p>
    <w:p w14:paraId="51731AB5" w14:textId="4A993B7F" w:rsidR="00D57C09" w:rsidRPr="00090C64" w:rsidRDefault="00D57C09" w:rsidP="00D1299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D12993">
      <w:r w:rsidRPr="00090C64">
        <w:t>RF bandwidth positions to be tested for multi-carrier and/or CA:</w:t>
      </w:r>
    </w:p>
    <w:p w14:paraId="3DDF78FB" w14:textId="3B4944A0" w:rsidR="00D57C09" w:rsidRPr="00090C64" w:rsidRDefault="00D57C09" w:rsidP="00D1299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12993">
      <w:r w:rsidRPr="00090C64">
        <w:t>Directions to be tested:</w:t>
      </w:r>
    </w:p>
    <w:p w14:paraId="6B335EFB" w14:textId="77777777" w:rsidR="00D57C09" w:rsidRPr="00090C64" w:rsidRDefault="00D57C09" w:rsidP="00D1299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12993">
      <w:pPr>
        <w:pStyle w:val="B10"/>
      </w:pPr>
      <w:r w:rsidRPr="00090C64">
        <w:t>-</w:t>
      </w:r>
      <w:r w:rsidRPr="00090C64">
        <w:tab/>
        <w:t>OTA coverage range maximum directions (see table 4.10-2, D11.5).</w:t>
      </w:r>
    </w:p>
    <w:p w14:paraId="35546F15" w14:textId="77777777" w:rsidR="00D57C09" w:rsidRPr="00090C64" w:rsidRDefault="00C42785" w:rsidP="00D1299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79" w:name="_Toc21125066"/>
      <w:bookmarkStart w:id="5280" w:name="_Toc29768056"/>
      <w:bookmarkStart w:id="5281" w:name="_Toc36044498"/>
      <w:bookmarkStart w:id="5282" w:name="_Toc37230403"/>
      <w:bookmarkStart w:id="5283" w:name="_Toc45907546"/>
      <w:bookmarkStart w:id="5284" w:name="_Toc53181651"/>
      <w:r w:rsidRPr="00090C64">
        <w:t>6.6.4.4.2.2</w:t>
      </w:r>
      <w:r w:rsidRPr="00090C64">
        <w:tab/>
        <w:t>Procedure</w:t>
      </w:r>
      <w:bookmarkEnd w:id="5279"/>
      <w:bookmarkEnd w:id="5280"/>
      <w:bookmarkEnd w:id="5281"/>
      <w:bookmarkEnd w:id="5282"/>
      <w:bookmarkEnd w:id="5283"/>
      <w:bookmarkEnd w:id="5284"/>
    </w:p>
    <w:p w14:paraId="5243A297" w14:textId="77777777" w:rsidR="00D57C09" w:rsidRPr="00090C64" w:rsidRDefault="00D57C09" w:rsidP="00D12993">
      <w:pPr>
        <w:pStyle w:val="B10"/>
      </w:pPr>
      <w:r w:rsidRPr="00090C64">
        <w:t>1)</w:t>
      </w:r>
      <w:r w:rsidRPr="00090C64">
        <w:tab/>
        <w:t>Place the AAS BS at the positioner.</w:t>
      </w:r>
    </w:p>
    <w:p w14:paraId="07C153B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1299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1299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D1299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D12993">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D12993">
      <w:pPr>
        <w:pStyle w:val="B2"/>
      </w:pPr>
      <w:r w:rsidRPr="00090C64">
        <w:t>-</w:t>
      </w:r>
      <w:r w:rsidRPr="00090C64">
        <w:tab/>
        <w:t>NR-FR1-TM3.1a if 256QAM is supported by BS without power back off</w:t>
      </w:r>
    </w:p>
    <w:p w14:paraId="350DEC8B" w14:textId="77777777" w:rsidR="00C42785" w:rsidRPr="00090C64" w:rsidRDefault="00C42785" w:rsidP="00D12993">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D12993">
      <w:pPr>
        <w:pStyle w:val="B2"/>
      </w:pPr>
      <w:r w:rsidRPr="00090C64">
        <w:t>-</w:t>
      </w:r>
      <w:r w:rsidRPr="00090C64">
        <w:tab/>
        <w:t>or NR-FR1-TM3.1 if highest modulation order supported by BS is 64QAM</w:t>
      </w:r>
    </w:p>
    <w:p w14:paraId="758B827E" w14:textId="77777777" w:rsidR="00C42785" w:rsidRPr="00090C64" w:rsidRDefault="00C42785" w:rsidP="00D12993">
      <w:pPr>
        <w:pStyle w:val="B2"/>
      </w:pPr>
      <w:r w:rsidRPr="00090C64">
        <w:t>-</w:t>
      </w:r>
      <w:r w:rsidRPr="00090C64">
        <w:tab/>
        <w:t>or NR-FR1-TM3.2 if highest modulation order supported by BS is 16QAM</w:t>
      </w:r>
    </w:p>
    <w:p w14:paraId="041A2353" w14:textId="77777777" w:rsidR="00C42785" w:rsidRPr="00090C64" w:rsidRDefault="00C42785" w:rsidP="00D12993">
      <w:pPr>
        <w:pStyle w:val="B2"/>
      </w:pPr>
      <w:r w:rsidRPr="00090C64">
        <w:t>-</w:t>
      </w:r>
      <w:r w:rsidRPr="00090C64">
        <w:tab/>
        <w:t>or NR-FR1-TM3.3 if highest modulation order supported by BS is QPSK.</w:t>
      </w:r>
    </w:p>
    <w:p w14:paraId="79C9CAE4" w14:textId="77777777" w:rsidR="00D57C09" w:rsidRPr="00090C64" w:rsidRDefault="00D57C09" w:rsidP="00D12993">
      <w:pPr>
        <w:pStyle w:val="B10"/>
      </w:pPr>
      <w:r w:rsidRPr="00090C64">
        <w:t>6)</w:t>
      </w:r>
      <w:r w:rsidRPr="00090C64">
        <w:tab/>
        <w:t>Measure the EVM and frequency error as defined in annex D.</w:t>
      </w:r>
    </w:p>
    <w:p w14:paraId="4D797F51" w14:textId="77777777" w:rsidR="00D57C09" w:rsidRPr="00090C64" w:rsidRDefault="00D57C09" w:rsidP="00D12993">
      <w:pPr>
        <w:pStyle w:val="B10"/>
      </w:pPr>
      <w:r w:rsidRPr="00090C64">
        <w:t>7)</w:t>
      </w:r>
      <w:r w:rsidRPr="00090C64">
        <w:tab/>
        <w:t>Repeat steps 5 and 6 for the following test models:</w:t>
      </w:r>
    </w:p>
    <w:p w14:paraId="4916353F" w14:textId="77777777" w:rsidR="00D57C09" w:rsidRPr="00090C64" w:rsidRDefault="00D57C09" w:rsidP="00D12993">
      <w:pPr>
        <w:pStyle w:val="B2"/>
      </w:pPr>
      <w:r w:rsidRPr="00090C64">
        <w:t>-</w:t>
      </w:r>
      <w:r w:rsidRPr="00090C64">
        <w:tab/>
        <w:t>For E-UTRA: repeat steps 5 and 6 for E-TM 3.2, E-TM 3.3 and E-TM2,</w:t>
      </w:r>
    </w:p>
    <w:p w14:paraId="74057E29" w14:textId="77777777" w:rsidR="00D57C09" w:rsidRPr="00090C64" w:rsidRDefault="00D57C09" w:rsidP="00D12993">
      <w:pPr>
        <w:pStyle w:val="B2"/>
      </w:pPr>
      <w:r w:rsidRPr="00090C64">
        <w:t>-</w:t>
      </w:r>
      <w:r w:rsidRPr="00090C64">
        <w:tab/>
        <w:t>For E-UTRA with subslot TTI: repeat steps 5 and 6 for sE-TM3.2-1, sE-TM3.3-1 and sE-TM2-1,</w:t>
      </w:r>
    </w:p>
    <w:p w14:paraId="11C5E7A7" w14:textId="77777777" w:rsidR="00D57C09" w:rsidRPr="00090C64" w:rsidRDefault="00D57C09" w:rsidP="00D12993">
      <w:pPr>
        <w:pStyle w:val="B2"/>
      </w:pPr>
      <w:r w:rsidRPr="00090C64">
        <w:t>-</w:t>
      </w:r>
      <w:r w:rsidRPr="00090C64">
        <w:tab/>
        <w:t>For E-UTRA with slot TTI: repeat steps 5 and 6 for sE-TM3.2-2, sE-TM3.3-2 and sE-TM2-2.</w:t>
      </w:r>
    </w:p>
    <w:p w14:paraId="7054B5C6" w14:textId="1AACB91C" w:rsidR="00D57C09" w:rsidRPr="00090C64" w:rsidRDefault="00554118" w:rsidP="00D12993">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1299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1299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12993">
      <w:pPr>
        <w:pStyle w:val="B2"/>
      </w:pPr>
      <w:r w:rsidRPr="00090C64">
        <w:t>-</w:t>
      </w:r>
      <w:r w:rsidRPr="00090C64">
        <w:tab/>
        <w:t>For E-UTRA with slot TTI: repeat steps 5 and 6 for sE-TM3.1a-2 and sE-TM2a-2.</w:t>
      </w:r>
    </w:p>
    <w:p w14:paraId="527EA8B1" w14:textId="6B91289A" w:rsidR="00D57C09" w:rsidRPr="00090C64" w:rsidRDefault="00554118" w:rsidP="00D12993">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D12993">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D12993">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D12993">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1299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285" w:name="_Toc21125067"/>
      <w:bookmarkStart w:id="5286" w:name="_Toc29768057"/>
      <w:bookmarkStart w:id="5287" w:name="_Toc36044499"/>
      <w:bookmarkStart w:id="5288" w:name="_Toc37230404"/>
      <w:bookmarkStart w:id="5289" w:name="_Toc45907547"/>
      <w:bookmarkStart w:id="5290" w:name="_Toc53181652"/>
      <w:bookmarkStart w:id="5291" w:name="_Toc61117426"/>
      <w:bookmarkStart w:id="5292" w:name="_Toc67076515"/>
      <w:bookmarkStart w:id="5293" w:name="_Toc67077053"/>
      <w:bookmarkStart w:id="5294" w:name="_Toc74752935"/>
      <w:bookmarkStart w:id="5295" w:name="_Toc74753474"/>
      <w:bookmarkStart w:id="5296" w:name="_Toc74754012"/>
      <w:bookmarkStart w:id="5297" w:name="_Toc76507335"/>
      <w:bookmarkStart w:id="5298" w:name="_Toc83111486"/>
      <w:bookmarkStart w:id="5299" w:name="_Toc89877138"/>
      <w:bookmarkStart w:id="5300" w:name="_Toc98710673"/>
      <w:bookmarkStart w:id="5301" w:name="_Toc130920009"/>
      <w:bookmarkStart w:id="5302" w:name="_Toc137300555"/>
      <w:bookmarkStart w:id="5303" w:name="_Toc138888888"/>
      <w:bookmarkStart w:id="5304" w:name="_Toc145108897"/>
      <w:bookmarkStart w:id="5305" w:name="_Toc155260039"/>
      <w:bookmarkStart w:id="5306" w:name="_Toc219557536"/>
      <w:r w:rsidRPr="00090C64">
        <w:rPr>
          <w:lang w:eastAsia="sv-SE"/>
        </w:rPr>
        <w:t>6.</w:t>
      </w:r>
      <w:r w:rsidRPr="00090C64">
        <w:rPr>
          <w:lang w:eastAsia="zh-CN"/>
        </w:rPr>
        <w:t>6.4.</w:t>
      </w:r>
      <w:r w:rsidRPr="00090C64">
        <w:rPr>
          <w:lang w:eastAsia="sv-SE"/>
        </w:rPr>
        <w:t>5</w:t>
      </w:r>
      <w:r w:rsidRPr="00090C64">
        <w:rPr>
          <w:lang w:eastAsia="sv-SE"/>
        </w:rPr>
        <w:tab/>
        <w:t>Test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0F26C32" w14:textId="77777777" w:rsidR="00D57C09" w:rsidRPr="00090C64" w:rsidRDefault="00D57C09" w:rsidP="00D57C09">
      <w:pPr>
        <w:pStyle w:val="Heading5"/>
      </w:pPr>
      <w:bookmarkStart w:id="5307" w:name="_Toc21125068"/>
      <w:bookmarkStart w:id="5308" w:name="_Toc29768058"/>
      <w:bookmarkStart w:id="5309" w:name="_Toc36044500"/>
      <w:bookmarkStart w:id="5310" w:name="_Toc37230405"/>
      <w:bookmarkStart w:id="5311" w:name="_Toc45907548"/>
      <w:bookmarkStart w:id="5312" w:name="_Toc53181653"/>
      <w:bookmarkStart w:id="5313" w:name="_Toc61117427"/>
      <w:bookmarkStart w:id="5314" w:name="_Toc67076516"/>
      <w:bookmarkStart w:id="5315" w:name="_Toc67077054"/>
      <w:bookmarkStart w:id="5316" w:name="_Toc74752936"/>
      <w:bookmarkStart w:id="5317" w:name="_Toc74753475"/>
      <w:bookmarkStart w:id="5318" w:name="_Toc74754013"/>
      <w:bookmarkStart w:id="5319" w:name="_Toc76507336"/>
      <w:bookmarkStart w:id="5320" w:name="_Toc83111487"/>
      <w:bookmarkStart w:id="5321" w:name="_Toc89877139"/>
      <w:bookmarkStart w:id="5322" w:name="_Toc98710674"/>
      <w:bookmarkStart w:id="5323" w:name="_Toc130920010"/>
      <w:bookmarkStart w:id="5324" w:name="_Toc137300556"/>
      <w:bookmarkStart w:id="5325" w:name="_Toc138888889"/>
      <w:bookmarkStart w:id="5326" w:name="_Toc145108898"/>
      <w:bookmarkStart w:id="5327" w:name="_Toc155260040"/>
      <w:bookmarkStart w:id="5328" w:name="_Toc219557537"/>
      <w:r w:rsidRPr="00090C64">
        <w:t>6.6.4.5.1</w:t>
      </w:r>
      <w:r w:rsidRPr="00090C64">
        <w:tab/>
        <w:t>UTRA test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F2D5B21" w14:textId="77777777" w:rsidR="00D57C09" w:rsidRPr="00090C64" w:rsidRDefault="00D57C09" w:rsidP="00D1299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1299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D1299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29" w:name="_Toc21125069"/>
      <w:bookmarkStart w:id="5330" w:name="_Toc29768059"/>
      <w:bookmarkStart w:id="5331" w:name="_Toc36044501"/>
      <w:bookmarkStart w:id="5332" w:name="_Toc37230406"/>
      <w:bookmarkStart w:id="5333" w:name="_Toc45907549"/>
      <w:bookmarkStart w:id="5334" w:name="_Toc53181654"/>
      <w:bookmarkStart w:id="5335" w:name="_Toc61117428"/>
      <w:bookmarkStart w:id="5336" w:name="_Toc67076517"/>
      <w:bookmarkStart w:id="5337" w:name="_Toc67077055"/>
      <w:bookmarkStart w:id="5338" w:name="_Toc74752937"/>
      <w:bookmarkStart w:id="5339" w:name="_Toc74753476"/>
      <w:bookmarkStart w:id="5340" w:name="_Toc74754014"/>
      <w:bookmarkStart w:id="5341" w:name="_Toc76507337"/>
      <w:bookmarkStart w:id="5342" w:name="_Toc83111488"/>
      <w:bookmarkStart w:id="5343" w:name="_Toc89877140"/>
      <w:bookmarkStart w:id="5344" w:name="_Toc98710675"/>
      <w:bookmarkStart w:id="5345" w:name="_Toc130920011"/>
      <w:bookmarkStart w:id="5346" w:name="_Toc137300557"/>
      <w:bookmarkStart w:id="5347" w:name="_Toc138888890"/>
      <w:bookmarkStart w:id="5348" w:name="_Toc145108899"/>
      <w:bookmarkStart w:id="5349" w:name="_Toc155260041"/>
      <w:bookmarkStart w:id="5350" w:name="_Toc219557538"/>
      <w:r w:rsidRPr="00090C64">
        <w:t>6.6.4.5.2</w:t>
      </w:r>
      <w:r w:rsidRPr="00090C64">
        <w:tab/>
        <w:t>E-UTRA and NR 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4F0E75E" w14:textId="77777777" w:rsidR="00D57C09" w:rsidRPr="00090C64" w:rsidRDefault="00D57C09" w:rsidP="00D1299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12993">
      <w:r w:rsidRPr="00090C64">
        <w:t>The EVM of each NR carrier for different modulation schemes on PDSCH shall be less than the limits in table 6.6.4.5.2-1a.</w:t>
      </w:r>
    </w:p>
    <w:p w14:paraId="7D50322A" w14:textId="77777777" w:rsidR="00D57C09" w:rsidRPr="00090C64" w:rsidRDefault="00D57C09" w:rsidP="00D1299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D12993">
            <w:pPr>
              <w:pStyle w:val="TAH"/>
            </w:pPr>
            <w:r w:rsidRPr="00090C64">
              <w:t>Modulation scheme for PDSCH or sPDSCH</w:t>
            </w:r>
          </w:p>
        </w:tc>
        <w:tc>
          <w:tcPr>
            <w:tcW w:w="2583" w:type="dxa"/>
          </w:tcPr>
          <w:p w14:paraId="33BCB1DB" w14:textId="77777777" w:rsidR="00D57C09" w:rsidRPr="00090C64" w:rsidRDefault="00D57C09" w:rsidP="00D1299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D12993">
            <w:pPr>
              <w:pStyle w:val="TAC"/>
            </w:pPr>
            <w:r w:rsidRPr="00090C64">
              <w:t>QPSK</w:t>
            </w:r>
          </w:p>
        </w:tc>
        <w:tc>
          <w:tcPr>
            <w:tcW w:w="2583" w:type="dxa"/>
          </w:tcPr>
          <w:p w14:paraId="66372550" w14:textId="77777777" w:rsidR="00D57C09" w:rsidRPr="00090C64" w:rsidRDefault="00D57C09" w:rsidP="00D1299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D12993">
            <w:pPr>
              <w:pStyle w:val="TAC"/>
            </w:pPr>
            <w:r w:rsidRPr="00090C64">
              <w:t>16QAM</w:t>
            </w:r>
          </w:p>
        </w:tc>
        <w:tc>
          <w:tcPr>
            <w:tcW w:w="2583" w:type="dxa"/>
          </w:tcPr>
          <w:p w14:paraId="52F04B28" w14:textId="77777777" w:rsidR="00D57C09" w:rsidRPr="00090C64" w:rsidRDefault="00D57C09" w:rsidP="00D1299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D12993">
            <w:pPr>
              <w:pStyle w:val="TAC"/>
            </w:pPr>
            <w:r w:rsidRPr="00090C64">
              <w:t>64QAM</w:t>
            </w:r>
          </w:p>
        </w:tc>
        <w:tc>
          <w:tcPr>
            <w:tcW w:w="2583" w:type="dxa"/>
          </w:tcPr>
          <w:p w14:paraId="6BA93DD2" w14:textId="77777777" w:rsidR="00D57C09" w:rsidRPr="00090C64" w:rsidRDefault="00D57C09" w:rsidP="00D1299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D1299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D1299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D12993">
            <w:pPr>
              <w:pStyle w:val="TAC"/>
            </w:pPr>
            <w:r w:rsidRPr="00090C64">
              <w:t>3.5</w:t>
            </w:r>
          </w:p>
        </w:tc>
      </w:tr>
    </w:tbl>
    <w:p w14:paraId="7A27553F" w14:textId="77777777" w:rsidR="00D57C09" w:rsidRPr="00090C64" w:rsidRDefault="00D57C09" w:rsidP="00D12993"/>
    <w:p w14:paraId="51FE5922" w14:textId="77777777" w:rsidR="00D57C09" w:rsidRPr="00090C64" w:rsidRDefault="00D57C09" w:rsidP="00D1299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D12993">
            <w:pPr>
              <w:pStyle w:val="TAH"/>
            </w:pPr>
            <w:r w:rsidRPr="00090C64">
              <w:t>Modulation scheme for PDSCH</w:t>
            </w:r>
          </w:p>
        </w:tc>
        <w:tc>
          <w:tcPr>
            <w:tcW w:w="2583" w:type="dxa"/>
          </w:tcPr>
          <w:p w14:paraId="2924BD87" w14:textId="77777777" w:rsidR="00D57C09" w:rsidRPr="00090C64" w:rsidRDefault="00D57C09" w:rsidP="00D1299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D12993">
            <w:pPr>
              <w:pStyle w:val="TAC"/>
            </w:pPr>
            <w:r w:rsidRPr="00090C64">
              <w:t>QPSK</w:t>
            </w:r>
          </w:p>
        </w:tc>
        <w:tc>
          <w:tcPr>
            <w:tcW w:w="2583" w:type="dxa"/>
          </w:tcPr>
          <w:p w14:paraId="48E640DF" w14:textId="77777777" w:rsidR="00D57C09" w:rsidRPr="00090C64" w:rsidRDefault="00D57C09" w:rsidP="00D1299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D12993">
            <w:pPr>
              <w:pStyle w:val="TAC"/>
            </w:pPr>
            <w:r w:rsidRPr="00090C64">
              <w:t>16QAM</w:t>
            </w:r>
          </w:p>
        </w:tc>
        <w:tc>
          <w:tcPr>
            <w:tcW w:w="2583" w:type="dxa"/>
          </w:tcPr>
          <w:p w14:paraId="0C802415" w14:textId="77777777" w:rsidR="00D57C09" w:rsidRPr="00090C64" w:rsidRDefault="00D57C09" w:rsidP="00D1299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D12993">
            <w:pPr>
              <w:pStyle w:val="TAC"/>
            </w:pPr>
            <w:r w:rsidRPr="00090C64">
              <w:t>64QAM</w:t>
            </w:r>
          </w:p>
        </w:tc>
        <w:tc>
          <w:tcPr>
            <w:tcW w:w="2583" w:type="dxa"/>
          </w:tcPr>
          <w:p w14:paraId="17DDA731" w14:textId="77777777" w:rsidR="00D57C09" w:rsidRPr="00090C64" w:rsidRDefault="00D57C09" w:rsidP="00D1299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D12993">
            <w:pPr>
              <w:pStyle w:val="TAC"/>
            </w:pPr>
            <w:r w:rsidRPr="00090C64">
              <w:t>4.5</w:t>
            </w:r>
          </w:p>
        </w:tc>
      </w:tr>
    </w:tbl>
    <w:p w14:paraId="5664F9EF" w14:textId="77777777" w:rsidR="00D57C09" w:rsidRPr="00090C64" w:rsidRDefault="00D57C09" w:rsidP="00D12993"/>
    <w:p w14:paraId="7AD51DC9" w14:textId="2F84460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1299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1299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12993">
      <w:pPr>
        <w:pStyle w:val="TH"/>
      </w:pPr>
      <w:r w:rsidRPr="00090C64">
        <w:t>Table 6.6.4.5.2-2: Void</w:t>
      </w:r>
    </w:p>
    <w:p w14:paraId="2AE1F027" w14:textId="5AA8D74F" w:rsidR="00D57C09" w:rsidRPr="00090C64" w:rsidRDefault="00D57C09" w:rsidP="00D1299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1" w:name="_Toc21125070"/>
      <w:bookmarkStart w:id="5352" w:name="_Toc29768060"/>
      <w:bookmarkStart w:id="5353" w:name="_Toc36044502"/>
      <w:bookmarkStart w:id="5354" w:name="_Toc37230407"/>
      <w:bookmarkStart w:id="5355" w:name="_Toc45907550"/>
      <w:bookmarkStart w:id="5356" w:name="_Toc53181655"/>
      <w:bookmarkStart w:id="5357" w:name="_Toc61117429"/>
      <w:bookmarkStart w:id="5358" w:name="_Toc67076518"/>
      <w:bookmarkStart w:id="5359" w:name="_Toc67077056"/>
      <w:bookmarkStart w:id="5360" w:name="_Toc74752938"/>
      <w:bookmarkStart w:id="5361" w:name="_Toc74753477"/>
      <w:bookmarkStart w:id="5362" w:name="_Toc74754015"/>
      <w:bookmarkStart w:id="5363" w:name="_Toc76507338"/>
      <w:bookmarkStart w:id="5364" w:name="_Toc83111489"/>
      <w:bookmarkStart w:id="5365" w:name="_Toc89877141"/>
      <w:bookmarkStart w:id="5366" w:name="_Toc98710676"/>
      <w:bookmarkStart w:id="5367" w:name="_Toc130920012"/>
      <w:bookmarkStart w:id="5368" w:name="_Toc137300558"/>
      <w:bookmarkStart w:id="5369" w:name="_Toc138888891"/>
      <w:bookmarkStart w:id="5370" w:name="_Toc145108900"/>
      <w:bookmarkStart w:id="5371" w:name="_Toc155260042"/>
      <w:bookmarkStart w:id="5372" w:name="_Toc219557539"/>
      <w:r w:rsidRPr="00090C64">
        <w:t>6.7</w:t>
      </w:r>
      <w:r w:rsidRPr="00090C64">
        <w:tab/>
        <w:t>OTA Unwanted Emissions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14C333A" w14:textId="77777777" w:rsidR="00D57C09" w:rsidRPr="00090C64" w:rsidRDefault="00D57C09" w:rsidP="00D57C09">
      <w:pPr>
        <w:pStyle w:val="Heading3"/>
      </w:pPr>
      <w:bookmarkStart w:id="5373" w:name="_Toc21125071"/>
      <w:bookmarkStart w:id="5374" w:name="_Toc29768061"/>
      <w:bookmarkStart w:id="5375" w:name="_Toc36044503"/>
      <w:bookmarkStart w:id="5376" w:name="_Toc37230408"/>
      <w:bookmarkStart w:id="5377" w:name="_Toc45907551"/>
      <w:bookmarkStart w:id="5378" w:name="_Toc53181656"/>
      <w:bookmarkStart w:id="5379" w:name="_Toc61117430"/>
      <w:bookmarkStart w:id="5380" w:name="_Toc67076519"/>
      <w:bookmarkStart w:id="5381" w:name="_Toc67077057"/>
      <w:bookmarkStart w:id="5382" w:name="_Toc74752939"/>
      <w:bookmarkStart w:id="5383" w:name="_Toc74753478"/>
      <w:bookmarkStart w:id="5384" w:name="_Toc74754016"/>
      <w:bookmarkStart w:id="5385" w:name="_Toc76507339"/>
      <w:bookmarkStart w:id="5386" w:name="_Toc83111490"/>
      <w:bookmarkStart w:id="5387" w:name="_Toc89877142"/>
      <w:bookmarkStart w:id="5388" w:name="_Toc98710677"/>
      <w:bookmarkStart w:id="5389" w:name="_Toc130920013"/>
      <w:bookmarkStart w:id="5390" w:name="_Toc137300559"/>
      <w:bookmarkStart w:id="5391" w:name="_Toc138888892"/>
      <w:bookmarkStart w:id="5392" w:name="_Toc145108901"/>
      <w:bookmarkStart w:id="5393" w:name="_Toc155260043"/>
      <w:bookmarkStart w:id="5394" w:name="_Toc219557540"/>
      <w:r w:rsidRPr="00090C64">
        <w:t>6.7.1</w:t>
      </w:r>
      <w:r w:rsidRPr="00090C64">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560613" w14:textId="7CA26F24" w:rsidR="00D57C09" w:rsidRPr="00090C64" w:rsidRDefault="00D57C09" w:rsidP="00D1299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1299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1299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D1299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D12993">
            <w:pPr>
              <w:pStyle w:val="TAH"/>
            </w:pPr>
            <w:r w:rsidRPr="00090C64">
              <w:t>BS type</w:t>
            </w:r>
          </w:p>
        </w:tc>
        <w:tc>
          <w:tcPr>
            <w:tcW w:w="3801" w:type="dxa"/>
            <w:shd w:val="clear" w:color="auto" w:fill="auto"/>
          </w:tcPr>
          <w:p w14:paraId="6F781A4F" w14:textId="77777777" w:rsidR="00D57C09" w:rsidRPr="00090C64" w:rsidRDefault="00D57C09" w:rsidP="00D12993">
            <w:pPr>
              <w:pStyle w:val="TAH"/>
            </w:pPr>
            <w:r w:rsidRPr="00090C64">
              <w:t>Operating band characteristics</w:t>
            </w:r>
          </w:p>
        </w:tc>
        <w:tc>
          <w:tcPr>
            <w:tcW w:w="1784" w:type="dxa"/>
            <w:shd w:val="clear" w:color="auto" w:fill="auto"/>
          </w:tcPr>
          <w:p w14:paraId="6D96333F" w14:textId="6BFBABBD" w:rsidR="00D57C09" w:rsidRPr="00090C64" w:rsidRDefault="00D57C09" w:rsidP="00D1299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D12993">
            <w:pPr>
              <w:pStyle w:val="TAC"/>
            </w:pPr>
            <w:r w:rsidRPr="00090C64">
              <w:t>OTA AAS BS</w:t>
            </w:r>
          </w:p>
        </w:tc>
        <w:tc>
          <w:tcPr>
            <w:tcW w:w="3801" w:type="dxa"/>
            <w:shd w:val="clear" w:color="auto" w:fill="auto"/>
          </w:tcPr>
          <w:p w14:paraId="70DF4929" w14:textId="196EECCE" w:rsidR="00677DA3" w:rsidRPr="00090C64" w:rsidRDefault="00677DA3" w:rsidP="00D1299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D1299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D12993">
            <w:pPr>
              <w:pStyle w:val="TAC"/>
            </w:pPr>
          </w:p>
        </w:tc>
        <w:tc>
          <w:tcPr>
            <w:tcW w:w="3801" w:type="dxa"/>
            <w:shd w:val="clear" w:color="auto" w:fill="auto"/>
          </w:tcPr>
          <w:p w14:paraId="1A6767B0" w14:textId="38AA165C" w:rsidR="00677DA3" w:rsidRPr="00090C64" w:rsidRDefault="00677DA3" w:rsidP="00D1299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D12993">
            <w:pPr>
              <w:pStyle w:val="TAC"/>
            </w:pPr>
            <w:r w:rsidRPr="00090C64">
              <w:t>40</w:t>
            </w:r>
          </w:p>
        </w:tc>
      </w:tr>
    </w:tbl>
    <w:p w14:paraId="4825BD76" w14:textId="77777777" w:rsidR="00D57C09" w:rsidRPr="00090C64" w:rsidRDefault="00D57C09" w:rsidP="00D12993"/>
    <w:p w14:paraId="6AE243B0" w14:textId="759DC330" w:rsidR="00D57C09" w:rsidRPr="00090C64" w:rsidRDefault="00D57C09" w:rsidP="00D1299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D1299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D1299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12993">
      <w:r w:rsidRPr="00090C64">
        <w:t>There is in addition a requirement for occupied bandwidth and an ACLR requirement.</w:t>
      </w:r>
    </w:p>
    <w:p w14:paraId="017572D0" w14:textId="77777777" w:rsidR="00D57C09" w:rsidRPr="00090C64" w:rsidRDefault="00D57C09" w:rsidP="00D57C09">
      <w:pPr>
        <w:pStyle w:val="Heading3"/>
      </w:pPr>
      <w:bookmarkStart w:id="5395" w:name="_Toc21125072"/>
      <w:bookmarkStart w:id="5396" w:name="_Toc29768062"/>
      <w:bookmarkStart w:id="5397" w:name="_Toc36044504"/>
      <w:bookmarkStart w:id="5398" w:name="_Toc37230409"/>
      <w:bookmarkStart w:id="5399" w:name="_Toc45907552"/>
      <w:bookmarkStart w:id="5400" w:name="_Toc53181657"/>
      <w:bookmarkStart w:id="5401" w:name="_Toc61117431"/>
      <w:bookmarkStart w:id="5402" w:name="_Toc67076520"/>
      <w:bookmarkStart w:id="5403" w:name="_Toc67077058"/>
      <w:bookmarkStart w:id="5404" w:name="_Toc74752940"/>
      <w:bookmarkStart w:id="5405" w:name="_Toc74753479"/>
      <w:bookmarkStart w:id="5406" w:name="_Toc74754017"/>
      <w:bookmarkStart w:id="5407" w:name="_Toc76507340"/>
      <w:bookmarkStart w:id="5408" w:name="_Toc83111491"/>
      <w:bookmarkStart w:id="5409" w:name="_Toc89877143"/>
      <w:bookmarkStart w:id="5410" w:name="_Toc98710678"/>
      <w:bookmarkStart w:id="5411" w:name="_Toc130920014"/>
      <w:bookmarkStart w:id="5412" w:name="_Toc137300560"/>
      <w:bookmarkStart w:id="5413" w:name="_Toc138888893"/>
      <w:bookmarkStart w:id="5414" w:name="_Toc145108902"/>
      <w:bookmarkStart w:id="5415" w:name="_Toc155260044"/>
      <w:bookmarkStart w:id="5416" w:name="_Toc219557541"/>
      <w:r w:rsidRPr="00090C64">
        <w:t>6.7.2</w:t>
      </w:r>
      <w:r w:rsidRPr="00090C64">
        <w:tab/>
        <w:t>OTA occupied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C23F87" w14:textId="77777777" w:rsidR="00D57C09" w:rsidRPr="00090C64" w:rsidRDefault="00D57C09" w:rsidP="00D57C09">
      <w:pPr>
        <w:pStyle w:val="Heading4"/>
        <w:rPr>
          <w:lang w:eastAsia="sv-SE"/>
        </w:rPr>
      </w:pPr>
      <w:bookmarkStart w:id="5417" w:name="_Toc21125073"/>
      <w:bookmarkStart w:id="5418" w:name="_Toc29768063"/>
      <w:bookmarkStart w:id="5419" w:name="_Toc36044505"/>
      <w:bookmarkStart w:id="5420" w:name="_Toc37230410"/>
      <w:bookmarkStart w:id="5421" w:name="_Toc45907553"/>
      <w:bookmarkStart w:id="5422" w:name="_Toc53181658"/>
      <w:bookmarkStart w:id="5423" w:name="_Toc61117432"/>
      <w:bookmarkStart w:id="5424" w:name="_Toc67076521"/>
      <w:bookmarkStart w:id="5425" w:name="_Toc67077059"/>
      <w:bookmarkStart w:id="5426" w:name="_Toc74752941"/>
      <w:bookmarkStart w:id="5427" w:name="_Toc74753480"/>
      <w:bookmarkStart w:id="5428" w:name="_Toc74754018"/>
      <w:bookmarkStart w:id="5429" w:name="_Toc76507341"/>
      <w:bookmarkStart w:id="5430" w:name="_Toc83111492"/>
      <w:bookmarkStart w:id="5431" w:name="_Toc89877144"/>
      <w:bookmarkStart w:id="5432" w:name="_Toc98710679"/>
      <w:bookmarkStart w:id="5433" w:name="_Toc130920015"/>
      <w:bookmarkStart w:id="5434" w:name="_Toc137300561"/>
      <w:bookmarkStart w:id="5435" w:name="_Toc138888894"/>
      <w:bookmarkStart w:id="5436" w:name="_Toc145108903"/>
      <w:bookmarkStart w:id="5437" w:name="_Toc155260045"/>
      <w:bookmarkStart w:id="5438" w:name="_Toc219557542"/>
      <w:r w:rsidRPr="00090C64">
        <w:rPr>
          <w:lang w:eastAsia="sv-SE"/>
        </w:rPr>
        <w:t>6.7.2.1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40BC6BA" w14:textId="02EE5DE8" w:rsidR="00D57C09" w:rsidRPr="00090C64" w:rsidRDefault="00D57C09" w:rsidP="00D1299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1299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1299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1299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39" w:name="_Toc21125074"/>
      <w:bookmarkStart w:id="5440" w:name="_Toc29768064"/>
      <w:bookmarkStart w:id="5441" w:name="_Toc36044506"/>
      <w:bookmarkStart w:id="5442" w:name="_Toc37230411"/>
      <w:bookmarkStart w:id="5443" w:name="_Toc45907554"/>
      <w:bookmarkStart w:id="5444" w:name="_Toc53181659"/>
      <w:bookmarkStart w:id="5445" w:name="_Toc61117433"/>
      <w:bookmarkStart w:id="5446" w:name="_Toc67076522"/>
      <w:bookmarkStart w:id="5447" w:name="_Toc67077060"/>
      <w:bookmarkStart w:id="5448" w:name="_Toc74752942"/>
      <w:bookmarkStart w:id="5449" w:name="_Toc74753481"/>
      <w:bookmarkStart w:id="5450" w:name="_Toc74754019"/>
      <w:bookmarkStart w:id="5451" w:name="_Toc76507342"/>
      <w:bookmarkStart w:id="5452" w:name="_Toc83111493"/>
      <w:bookmarkStart w:id="5453" w:name="_Toc89877145"/>
      <w:bookmarkStart w:id="5454" w:name="_Toc98710680"/>
      <w:bookmarkStart w:id="5455" w:name="_Toc130920016"/>
      <w:bookmarkStart w:id="5456" w:name="_Toc137300562"/>
      <w:bookmarkStart w:id="5457" w:name="_Toc138888895"/>
      <w:bookmarkStart w:id="5458" w:name="_Toc145108904"/>
      <w:bookmarkStart w:id="5459" w:name="_Toc155260046"/>
      <w:bookmarkStart w:id="5460" w:name="_Toc219557543"/>
      <w:r w:rsidRPr="00090C64">
        <w:rPr>
          <w:lang w:eastAsia="sv-SE"/>
        </w:rPr>
        <w:t>6.7.2.2</w:t>
      </w:r>
      <w:r w:rsidRPr="00090C64">
        <w:rPr>
          <w:lang w:eastAsia="sv-SE"/>
        </w:rPr>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5D608A6" w14:textId="12BA240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D1299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1" w:name="_Toc21125075"/>
      <w:bookmarkStart w:id="5462" w:name="_Toc29768065"/>
      <w:bookmarkStart w:id="5463" w:name="_Toc36044507"/>
      <w:bookmarkStart w:id="5464" w:name="_Toc37230412"/>
      <w:bookmarkStart w:id="5465" w:name="_Toc45907555"/>
      <w:bookmarkStart w:id="5466" w:name="_Toc53181660"/>
      <w:bookmarkStart w:id="5467" w:name="_Toc61117434"/>
      <w:bookmarkStart w:id="5468" w:name="_Toc67076523"/>
      <w:bookmarkStart w:id="5469" w:name="_Toc67077061"/>
      <w:bookmarkStart w:id="5470" w:name="_Toc74752943"/>
      <w:bookmarkStart w:id="5471" w:name="_Toc74753482"/>
      <w:bookmarkStart w:id="5472" w:name="_Toc74754020"/>
      <w:bookmarkStart w:id="5473" w:name="_Toc76507343"/>
      <w:bookmarkStart w:id="5474" w:name="_Toc83111494"/>
      <w:bookmarkStart w:id="5475" w:name="_Toc89877146"/>
      <w:bookmarkStart w:id="5476" w:name="_Toc98710681"/>
      <w:bookmarkStart w:id="5477" w:name="_Toc130920017"/>
      <w:bookmarkStart w:id="5478" w:name="_Toc137300563"/>
      <w:bookmarkStart w:id="5479" w:name="_Toc138888896"/>
      <w:bookmarkStart w:id="5480" w:name="_Toc145108905"/>
      <w:bookmarkStart w:id="5481" w:name="_Toc155260047"/>
      <w:bookmarkStart w:id="5482" w:name="_Toc219557544"/>
      <w:r w:rsidRPr="00090C64">
        <w:rPr>
          <w:lang w:eastAsia="sv-SE"/>
        </w:rPr>
        <w:t>6.7.2.3</w:t>
      </w:r>
      <w:r w:rsidRPr="00090C64">
        <w:rPr>
          <w:lang w:eastAsia="sv-SE"/>
        </w:rPr>
        <w:tab/>
        <w:t>Test purpose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B2CD005" w14:textId="77777777" w:rsidR="00D57C09" w:rsidRPr="00090C64" w:rsidRDefault="00D57C09" w:rsidP="00D1299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3" w:name="_Toc21125076"/>
      <w:bookmarkStart w:id="5484" w:name="_Toc29768066"/>
      <w:bookmarkStart w:id="5485" w:name="_Toc36044508"/>
      <w:bookmarkStart w:id="5486" w:name="_Toc37230413"/>
      <w:bookmarkStart w:id="5487" w:name="_Toc45907556"/>
      <w:bookmarkStart w:id="5488" w:name="_Toc53181661"/>
      <w:bookmarkStart w:id="5489" w:name="_Toc61117435"/>
      <w:bookmarkStart w:id="5490" w:name="_Toc67076524"/>
      <w:bookmarkStart w:id="5491" w:name="_Toc67077062"/>
      <w:bookmarkStart w:id="5492" w:name="_Toc74752944"/>
      <w:bookmarkStart w:id="5493" w:name="_Toc74753483"/>
      <w:bookmarkStart w:id="5494" w:name="_Toc74754021"/>
      <w:bookmarkStart w:id="5495" w:name="_Toc76507344"/>
      <w:bookmarkStart w:id="5496" w:name="_Toc83111495"/>
      <w:bookmarkStart w:id="5497" w:name="_Toc89877147"/>
      <w:bookmarkStart w:id="5498" w:name="_Toc98710682"/>
      <w:bookmarkStart w:id="5499" w:name="_Toc130920018"/>
      <w:bookmarkStart w:id="5500" w:name="_Toc137300564"/>
      <w:bookmarkStart w:id="5501" w:name="_Toc138888897"/>
      <w:bookmarkStart w:id="5502" w:name="_Toc145108906"/>
      <w:bookmarkStart w:id="5503" w:name="_Toc155260048"/>
      <w:bookmarkStart w:id="5504" w:name="_Toc219557545"/>
      <w:r w:rsidRPr="00090C64">
        <w:rPr>
          <w:lang w:eastAsia="sv-SE"/>
        </w:rPr>
        <w:t>6.</w:t>
      </w:r>
      <w:r w:rsidRPr="00090C64">
        <w:rPr>
          <w:lang w:eastAsia="zh-CN"/>
        </w:rPr>
        <w:t>7.2.</w:t>
      </w:r>
      <w:r w:rsidRPr="00090C64">
        <w:rPr>
          <w:lang w:eastAsia="sv-SE"/>
        </w:rPr>
        <w:t>4</w:t>
      </w:r>
      <w:r w:rsidRPr="00090C64">
        <w:rPr>
          <w:lang w:eastAsia="sv-SE"/>
        </w:rPr>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001BE67" w14:textId="77777777" w:rsidR="00D57C09" w:rsidRPr="00090C64" w:rsidRDefault="00D57C09" w:rsidP="00D57C09">
      <w:pPr>
        <w:pStyle w:val="Heading5"/>
        <w:rPr>
          <w:lang w:eastAsia="sv-SE"/>
        </w:rPr>
      </w:pPr>
      <w:bookmarkStart w:id="5505" w:name="_Toc21125077"/>
      <w:bookmarkStart w:id="5506" w:name="_Toc29768067"/>
      <w:bookmarkStart w:id="5507" w:name="_Toc36044509"/>
      <w:bookmarkStart w:id="5508" w:name="_Toc37230414"/>
      <w:bookmarkStart w:id="5509" w:name="_Toc45907557"/>
      <w:bookmarkStart w:id="5510" w:name="_Toc53181662"/>
      <w:bookmarkStart w:id="5511" w:name="_Toc61117436"/>
      <w:bookmarkStart w:id="5512" w:name="_Toc67076525"/>
      <w:bookmarkStart w:id="5513" w:name="_Toc67077063"/>
      <w:bookmarkStart w:id="5514" w:name="_Toc74752945"/>
      <w:bookmarkStart w:id="5515" w:name="_Toc74753484"/>
      <w:bookmarkStart w:id="5516" w:name="_Toc74754022"/>
      <w:bookmarkStart w:id="5517" w:name="_Toc76507345"/>
      <w:bookmarkStart w:id="5518" w:name="_Toc83111496"/>
      <w:bookmarkStart w:id="5519" w:name="_Toc89877148"/>
      <w:bookmarkStart w:id="5520" w:name="_Toc98710683"/>
      <w:bookmarkStart w:id="5521" w:name="_Toc130920019"/>
      <w:bookmarkStart w:id="5522" w:name="_Toc137300565"/>
      <w:bookmarkStart w:id="5523" w:name="_Toc138888898"/>
      <w:bookmarkStart w:id="5524" w:name="_Toc145108907"/>
      <w:bookmarkStart w:id="5525" w:name="_Toc155260049"/>
      <w:bookmarkStart w:id="5526" w:name="_Toc219557546"/>
      <w:r w:rsidRPr="00090C64">
        <w:rPr>
          <w:lang w:eastAsia="sv-SE"/>
        </w:rPr>
        <w:t>6.7.2.4.1</w:t>
      </w:r>
      <w:r w:rsidRPr="00090C64">
        <w:rPr>
          <w:lang w:eastAsia="sv-SE"/>
        </w:rPr>
        <w:tab/>
        <w:t>Initial conditions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F23F4D" w14:textId="77777777" w:rsidR="00D57C09" w:rsidRPr="00090C64" w:rsidRDefault="00D57C09" w:rsidP="00554118">
      <w:pPr>
        <w:pStyle w:val="H6"/>
        <w:rPr>
          <w:rFonts w:eastAsia="Yu Mincho"/>
        </w:rPr>
      </w:pPr>
      <w:bookmarkStart w:id="5527" w:name="_Toc21125078"/>
      <w:bookmarkStart w:id="5528" w:name="_Toc29768068"/>
      <w:bookmarkStart w:id="5529" w:name="_Toc36044510"/>
      <w:bookmarkStart w:id="5530" w:name="_Toc37230415"/>
      <w:bookmarkStart w:id="5531" w:name="_Toc45907558"/>
      <w:bookmarkStart w:id="5532" w:name="_Toc53181663"/>
      <w:r w:rsidRPr="00090C64">
        <w:rPr>
          <w:rFonts w:eastAsia="Yu Mincho"/>
        </w:rPr>
        <w:t>6.7.2.4.1.1</w:t>
      </w:r>
      <w:r w:rsidRPr="00090C64">
        <w:rPr>
          <w:rFonts w:eastAsia="Yu Mincho"/>
        </w:rPr>
        <w:tab/>
        <w:t>General test conditions</w:t>
      </w:r>
      <w:bookmarkEnd w:id="5527"/>
      <w:bookmarkEnd w:id="5528"/>
      <w:bookmarkEnd w:id="5529"/>
      <w:bookmarkEnd w:id="5530"/>
      <w:bookmarkEnd w:id="5531"/>
      <w:bookmarkEnd w:id="5532"/>
    </w:p>
    <w:p w14:paraId="71732431" w14:textId="77777777" w:rsidR="00D57C09" w:rsidRPr="00090C64" w:rsidRDefault="00D57C09" w:rsidP="00D12993">
      <w:r w:rsidRPr="00090C64">
        <w:t>Test environment:</w:t>
      </w:r>
    </w:p>
    <w:p w14:paraId="694066FB" w14:textId="77777777" w:rsidR="00D57C09" w:rsidRPr="00090C64" w:rsidRDefault="00D57C09" w:rsidP="00D12993">
      <w:pPr>
        <w:pStyle w:val="B10"/>
      </w:pPr>
      <w:r w:rsidRPr="00090C64">
        <w:t>-</w:t>
      </w:r>
      <w:r w:rsidRPr="00090C64">
        <w:tab/>
        <w:t>normal; see annex G.2.</w:t>
      </w:r>
    </w:p>
    <w:p w14:paraId="66BB9CB3" w14:textId="77777777" w:rsidR="00D57C09" w:rsidRPr="00090C64" w:rsidRDefault="00D57C09" w:rsidP="00D12993">
      <w:r w:rsidRPr="00090C64">
        <w:t>RF channels to be tested:</w:t>
      </w:r>
    </w:p>
    <w:p w14:paraId="46775FFC" w14:textId="1A20F313" w:rsidR="00D57C09" w:rsidRPr="00090C64" w:rsidRDefault="00D57C09" w:rsidP="00D1299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1299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12993">
      <w:r w:rsidRPr="00090C64">
        <w:t>Directions to be tested:</w:t>
      </w:r>
    </w:p>
    <w:p w14:paraId="543B2B33" w14:textId="77777777" w:rsidR="00D57C09" w:rsidRPr="00090C64" w:rsidRDefault="00D57C09" w:rsidP="00D1299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3" w:name="_Toc21125079"/>
      <w:bookmarkStart w:id="5534" w:name="_Toc29768069"/>
      <w:bookmarkStart w:id="5535" w:name="_Toc36044511"/>
      <w:bookmarkStart w:id="5536" w:name="_Toc37230416"/>
      <w:bookmarkStart w:id="5537" w:name="_Toc45907559"/>
      <w:bookmarkStart w:id="5538" w:name="_Toc53181664"/>
      <w:r w:rsidRPr="00090C64">
        <w:t>6.7.2.4.1.2</w:t>
      </w:r>
      <w:r w:rsidRPr="00090C64">
        <w:tab/>
        <w:t>UTRA FDD</w:t>
      </w:r>
      <w:bookmarkEnd w:id="5533"/>
      <w:bookmarkEnd w:id="5534"/>
      <w:bookmarkEnd w:id="5535"/>
      <w:bookmarkEnd w:id="5536"/>
      <w:bookmarkEnd w:id="5537"/>
      <w:bookmarkEnd w:id="5538"/>
    </w:p>
    <w:p w14:paraId="61F316A3" w14:textId="52D7CAA4" w:rsidR="00D57C09" w:rsidRPr="00090C64" w:rsidRDefault="00D57C09" w:rsidP="00D1299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9" w:name="_Toc21125080"/>
      <w:bookmarkStart w:id="5540" w:name="_Toc29768070"/>
      <w:bookmarkStart w:id="5541" w:name="_Toc36044512"/>
      <w:bookmarkStart w:id="5542" w:name="_Toc37230417"/>
      <w:bookmarkStart w:id="5543" w:name="_Toc45907560"/>
      <w:bookmarkStart w:id="5544" w:name="_Toc53181665"/>
      <w:r w:rsidRPr="00090C64">
        <w:t>6.7.2.4.1.3</w:t>
      </w:r>
      <w:r w:rsidRPr="00090C64">
        <w:tab/>
        <w:t>E-UTRA and NR</w:t>
      </w:r>
      <w:bookmarkEnd w:id="5539"/>
      <w:bookmarkEnd w:id="5540"/>
      <w:bookmarkEnd w:id="5541"/>
      <w:bookmarkEnd w:id="5542"/>
      <w:bookmarkEnd w:id="5543"/>
      <w:bookmarkEnd w:id="5544"/>
    </w:p>
    <w:p w14:paraId="4DFB052F" w14:textId="77777777" w:rsidR="00D57C09" w:rsidRPr="00090C64" w:rsidRDefault="00D57C09" w:rsidP="00D12993">
      <w:pPr>
        <w:pStyle w:val="B10"/>
      </w:pPr>
      <w:r w:rsidRPr="00090C64">
        <w:t>-</w:t>
      </w:r>
      <w:r w:rsidRPr="00090C64">
        <w:tab/>
        <w:t>Aggregated Channel Bandwidth positions to be tested for contiguous carrier aggregation:</w:t>
      </w:r>
    </w:p>
    <w:p w14:paraId="3202A8BA" w14:textId="77777777" w:rsidR="00D57C09" w:rsidRPr="00090C64" w:rsidRDefault="00D57C09" w:rsidP="00D1299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1299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1299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1299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5" w:name="_Toc21125081"/>
      <w:bookmarkStart w:id="5546" w:name="_Toc29768071"/>
      <w:bookmarkStart w:id="5547" w:name="_Toc36044513"/>
      <w:bookmarkStart w:id="5548" w:name="_Toc37230418"/>
      <w:bookmarkStart w:id="5549" w:name="_Toc45907561"/>
      <w:bookmarkStart w:id="5550" w:name="_Toc53181666"/>
      <w:bookmarkStart w:id="5551" w:name="_Toc61117437"/>
      <w:bookmarkStart w:id="5552" w:name="_Toc67076526"/>
      <w:bookmarkStart w:id="5553" w:name="_Toc67077064"/>
      <w:bookmarkStart w:id="5554" w:name="_Toc74752946"/>
      <w:bookmarkStart w:id="5555" w:name="_Toc74753485"/>
      <w:bookmarkStart w:id="5556" w:name="_Toc74754023"/>
      <w:bookmarkStart w:id="5557" w:name="_Toc76507346"/>
      <w:bookmarkStart w:id="5558" w:name="_Toc83111497"/>
      <w:bookmarkStart w:id="5559" w:name="_Toc89877149"/>
      <w:bookmarkStart w:id="5560" w:name="_Toc98710684"/>
      <w:bookmarkStart w:id="5561" w:name="_Toc130920020"/>
      <w:bookmarkStart w:id="5562" w:name="_Toc137300566"/>
      <w:bookmarkStart w:id="5563" w:name="_Toc138888899"/>
      <w:bookmarkStart w:id="5564" w:name="_Toc145108908"/>
      <w:bookmarkStart w:id="5565" w:name="_Toc155260050"/>
      <w:bookmarkStart w:id="5566" w:name="_Toc219557547"/>
      <w:r w:rsidRPr="00090C64">
        <w:rPr>
          <w:lang w:eastAsia="sv-SE"/>
        </w:rPr>
        <w:t>6.7.2.4.2</w:t>
      </w:r>
      <w:r w:rsidRPr="00090C64">
        <w:rPr>
          <w:lang w:eastAsia="sv-SE"/>
        </w:rPr>
        <w:tab/>
        <w:t>Procedure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034371A" w14:textId="77777777" w:rsidR="00D57C09" w:rsidRPr="00090C64" w:rsidRDefault="00D57C09" w:rsidP="00D12993">
      <w:pPr>
        <w:pStyle w:val="B10"/>
      </w:pPr>
      <w:r w:rsidRPr="00090C64">
        <w:t>1)</w:t>
      </w:r>
      <w:r w:rsidRPr="00090C64">
        <w:tab/>
        <w:t>Place the AAS BS at the positioner.</w:t>
      </w:r>
    </w:p>
    <w:p w14:paraId="1E32D0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1299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1299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12993">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D1299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1299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D12993">
            <w:pPr>
              <w:pStyle w:val="TAH"/>
            </w:pPr>
            <w:r w:rsidRPr="00090C64">
              <w:t>Bandwidth</w:t>
            </w:r>
          </w:p>
        </w:tc>
        <w:tc>
          <w:tcPr>
            <w:tcW w:w="4501" w:type="dxa"/>
            <w:gridSpan w:val="5"/>
          </w:tcPr>
          <w:p w14:paraId="3270029A" w14:textId="77777777" w:rsidR="00677DA3" w:rsidRPr="00090C64" w:rsidRDefault="00677DA3" w:rsidP="00D12993">
            <w:pPr>
              <w:pStyle w:val="TAH"/>
            </w:pPr>
            <w:r w:rsidRPr="00090C64">
              <w:t>BS channel bandwidth</w:t>
            </w:r>
          </w:p>
          <w:p w14:paraId="0E208A44" w14:textId="77777777" w:rsidR="00677DA3" w:rsidRPr="00090C64" w:rsidRDefault="00677DA3" w:rsidP="00D1299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D1299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D12993">
            <w:pPr>
              <w:pStyle w:val="TAH"/>
            </w:pPr>
          </w:p>
        </w:tc>
        <w:tc>
          <w:tcPr>
            <w:tcW w:w="623" w:type="dxa"/>
          </w:tcPr>
          <w:p w14:paraId="4E93B18F" w14:textId="77777777" w:rsidR="00677DA3" w:rsidRPr="00090C64" w:rsidRDefault="00677DA3" w:rsidP="00D12993">
            <w:pPr>
              <w:pStyle w:val="TAH"/>
            </w:pPr>
            <w:r w:rsidRPr="00090C64">
              <w:t>5</w:t>
            </w:r>
          </w:p>
        </w:tc>
        <w:tc>
          <w:tcPr>
            <w:tcW w:w="623" w:type="dxa"/>
          </w:tcPr>
          <w:p w14:paraId="130FACB2" w14:textId="77777777" w:rsidR="00677DA3" w:rsidRPr="00090C64" w:rsidRDefault="00677DA3" w:rsidP="00D12993">
            <w:pPr>
              <w:pStyle w:val="TAH"/>
            </w:pPr>
            <w:r w:rsidRPr="00090C64">
              <w:t xml:space="preserve">10 </w:t>
            </w:r>
          </w:p>
        </w:tc>
        <w:tc>
          <w:tcPr>
            <w:tcW w:w="623" w:type="dxa"/>
          </w:tcPr>
          <w:p w14:paraId="5B60D1CC" w14:textId="77777777" w:rsidR="00677DA3" w:rsidRPr="00090C64" w:rsidRDefault="00677DA3" w:rsidP="00D12993">
            <w:pPr>
              <w:pStyle w:val="TAH"/>
            </w:pPr>
            <w:r w:rsidRPr="00090C64">
              <w:t>15</w:t>
            </w:r>
          </w:p>
        </w:tc>
        <w:tc>
          <w:tcPr>
            <w:tcW w:w="623" w:type="dxa"/>
          </w:tcPr>
          <w:p w14:paraId="2C5D7499" w14:textId="77777777" w:rsidR="00677DA3" w:rsidRPr="00090C64" w:rsidRDefault="00677DA3" w:rsidP="00D12993">
            <w:pPr>
              <w:pStyle w:val="TAH"/>
            </w:pPr>
            <w:r w:rsidRPr="00090C64">
              <w:t>20</w:t>
            </w:r>
          </w:p>
        </w:tc>
        <w:tc>
          <w:tcPr>
            <w:tcW w:w="2009" w:type="dxa"/>
          </w:tcPr>
          <w:p w14:paraId="184EE43B" w14:textId="77777777" w:rsidR="00677DA3" w:rsidRPr="00090C64" w:rsidRDefault="00677DA3" w:rsidP="00D12993">
            <w:pPr>
              <w:pStyle w:val="TAH"/>
            </w:pPr>
            <w:r w:rsidRPr="00090C64">
              <w:t>&gt; 20</w:t>
            </w:r>
          </w:p>
        </w:tc>
        <w:tc>
          <w:tcPr>
            <w:tcW w:w="2009" w:type="dxa"/>
          </w:tcPr>
          <w:p w14:paraId="25966C53" w14:textId="77777777" w:rsidR="00677DA3" w:rsidRPr="00090C64" w:rsidRDefault="00677DA3" w:rsidP="00D1299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D1299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D12993">
            <w:pPr>
              <w:pStyle w:val="TAC"/>
            </w:pPr>
            <w:r w:rsidRPr="00090C64">
              <w:t>10</w:t>
            </w:r>
          </w:p>
        </w:tc>
        <w:tc>
          <w:tcPr>
            <w:tcW w:w="623" w:type="dxa"/>
          </w:tcPr>
          <w:p w14:paraId="1C5E20F9" w14:textId="77777777" w:rsidR="00D57C09" w:rsidRPr="00090C64" w:rsidRDefault="00D57C09" w:rsidP="00D12993">
            <w:pPr>
              <w:pStyle w:val="TAC"/>
            </w:pPr>
            <w:r w:rsidRPr="00090C64">
              <w:t>20</w:t>
            </w:r>
          </w:p>
        </w:tc>
        <w:tc>
          <w:tcPr>
            <w:tcW w:w="623" w:type="dxa"/>
          </w:tcPr>
          <w:p w14:paraId="6223B6F7" w14:textId="77777777" w:rsidR="00D57C09" w:rsidRPr="00090C64" w:rsidRDefault="00D57C09" w:rsidP="00D12993">
            <w:pPr>
              <w:pStyle w:val="TAC"/>
            </w:pPr>
            <w:r w:rsidRPr="00090C64">
              <w:t>30</w:t>
            </w:r>
          </w:p>
        </w:tc>
        <w:tc>
          <w:tcPr>
            <w:tcW w:w="623" w:type="dxa"/>
          </w:tcPr>
          <w:p w14:paraId="0F2F0427" w14:textId="77777777" w:rsidR="00D57C09" w:rsidRPr="00090C64" w:rsidRDefault="00D57C09" w:rsidP="00D12993">
            <w:pPr>
              <w:pStyle w:val="TAC"/>
            </w:pPr>
            <w:r w:rsidRPr="00090C64">
              <w:t>40</w:t>
            </w:r>
          </w:p>
        </w:tc>
        <w:tc>
          <w:tcPr>
            <w:tcW w:w="2009" w:type="dxa"/>
          </w:tcPr>
          <w:p w14:paraId="19BF02DE" w14:textId="77777777" w:rsidR="00D57C09" w:rsidRPr="00090C64" w:rsidRDefault="00FC11EC" w:rsidP="00D1299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D1299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D12993">
            <w:pPr>
              <w:pStyle w:val="TAC"/>
              <w:rPr>
                <w:lang w:eastAsia="zh-CN"/>
              </w:rPr>
            </w:pPr>
            <w:r w:rsidRPr="00090C64">
              <w:t>Minimum number of measurement points</w:t>
            </w:r>
          </w:p>
        </w:tc>
        <w:tc>
          <w:tcPr>
            <w:tcW w:w="623" w:type="dxa"/>
          </w:tcPr>
          <w:p w14:paraId="5A429445" w14:textId="77777777" w:rsidR="00D57C09" w:rsidRPr="00090C64" w:rsidRDefault="00D57C09" w:rsidP="00D12993">
            <w:pPr>
              <w:pStyle w:val="TAC"/>
            </w:pPr>
            <w:r w:rsidRPr="00090C64">
              <w:t>400</w:t>
            </w:r>
          </w:p>
        </w:tc>
        <w:tc>
          <w:tcPr>
            <w:tcW w:w="623" w:type="dxa"/>
          </w:tcPr>
          <w:p w14:paraId="473F09BC" w14:textId="77777777" w:rsidR="00D57C09" w:rsidRPr="00090C64" w:rsidRDefault="00D57C09" w:rsidP="00D12993">
            <w:pPr>
              <w:pStyle w:val="TAC"/>
            </w:pPr>
            <w:r w:rsidRPr="00090C64">
              <w:t>400</w:t>
            </w:r>
          </w:p>
        </w:tc>
        <w:tc>
          <w:tcPr>
            <w:tcW w:w="623" w:type="dxa"/>
          </w:tcPr>
          <w:p w14:paraId="58655600" w14:textId="77777777" w:rsidR="00D57C09" w:rsidRPr="00090C64" w:rsidRDefault="00D57C09" w:rsidP="00D12993">
            <w:pPr>
              <w:pStyle w:val="TAC"/>
            </w:pPr>
            <w:r w:rsidRPr="00090C64">
              <w:t>400</w:t>
            </w:r>
          </w:p>
        </w:tc>
        <w:tc>
          <w:tcPr>
            <w:tcW w:w="623" w:type="dxa"/>
          </w:tcPr>
          <w:p w14:paraId="42A11CA2" w14:textId="77777777" w:rsidR="00D57C09" w:rsidRPr="00090C64" w:rsidRDefault="00D57C09" w:rsidP="00D12993">
            <w:pPr>
              <w:pStyle w:val="TAC"/>
            </w:pPr>
            <w:r w:rsidRPr="00090C64">
              <w:t>400</w:t>
            </w:r>
          </w:p>
        </w:tc>
        <w:tc>
          <w:tcPr>
            <w:tcW w:w="2009" w:type="dxa"/>
          </w:tcPr>
          <w:p w14:paraId="39D45C80" w14:textId="77777777" w:rsidR="00D57C09" w:rsidRPr="00090C64" w:rsidRDefault="00000000" w:rsidP="00D1299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D1299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12993"/>
    <w:p w14:paraId="3EB3A50F" w14:textId="77777777" w:rsidR="00D57C09" w:rsidRPr="00090C64" w:rsidRDefault="00D57C09" w:rsidP="00D1299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1299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1299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12993">
      <w:pPr>
        <w:pStyle w:val="B10"/>
      </w:pPr>
      <w:r w:rsidRPr="00090C64">
        <w:t>10)</w:t>
      </w:r>
      <w:r w:rsidRPr="00090C64">
        <w:tab/>
        <w:t>Compute the OTA occupied bandwidth as f2 - f1.</w:t>
      </w:r>
    </w:p>
    <w:p w14:paraId="1A5EBF16" w14:textId="77777777" w:rsidR="00D57C09" w:rsidRPr="00090C64" w:rsidRDefault="00D57C09" w:rsidP="00D1299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1299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67" w:name="_Toc21125082"/>
      <w:bookmarkStart w:id="5568" w:name="_Toc29768072"/>
      <w:bookmarkStart w:id="5569" w:name="_Toc36044514"/>
      <w:bookmarkStart w:id="5570" w:name="_Toc37230419"/>
      <w:bookmarkStart w:id="5571" w:name="_Toc45907562"/>
      <w:bookmarkStart w:id="5572" w:name="_Toc53181667"/>
      <w:bookmarkStart w:id="5573" w:name="_Toc61117438"/>
      <w:bookmarkStart w:id="5574" w:name="_Toc67076527"/>
      <w:bookmarkStart w:id="5575" w:name="_Toc67077065"/>
      <w:bookmarkStart w:id="5576" w:name="_Toc74752947"/>
      <w:bookmarkStart w:id="5577" w:name="_Toc74753486"/>
      <w:bookmarkStart w:id="5578" w:name="_Toc74754024"/>
      <w:bookmarkStart w:id="5579" w:name="_Toc76507347"/>
      <w:bookmarkStart w:id="5580" w:name="_Toc83111498"/>
      <w:bookmarkStart w:id="5581" w:name="_Toc89877150"/>
      <w:bookmarkStart w:id="5582" w:name="_Toc98710685"/>
      <w:bookmarkStart w:id="5583" w:name="_Toc130920021"/>
      <w:bookmarkStart w:id="5584" w:name="_Toc137300567"/>
      <w:bookmarkStart w:id="5585" w:name="_Toc138888900"/>
      <w:bookmarkStart w:id="5586" w:name="_Toc145108909"/>
      <w:bookmarkStart w:id="5587" w:name="_Toc155260051"/>
      <w:bookmarkStart w:id="5588" w:name="_Toc219557548"/>
      <w:r w:rsidRPr="00090C64">
        <w:rPr>
          <w:lang w:eastAsia="sv-SE"/>
        </w:rPr>
        <w:t>6.</w:t>
      </w:r>
      <w:r w:rsidRPr="00090C64">
        <w:rPr>
          <w:lang w:eastAsia="zh-CN"/>
        </w:rPr>
        <w:t>7.2.</w:t>
      </w:r>
      <w:r w:rsidRPr="00090C64">
        <w:rPr>
          <w:lang w:eastAsia="sv-SE"/>
        </w:rPr>
        <w:t>5</w:t>
      </w:r>
      <w:r w:rsidRPr="00090C64">
        <w:rPr>
          <w:lang w:eastAsia="sv-SE"/>
        </w:rPr>
        <w:tab/>
        <w:t>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BC0C1E0" w14:textId="77777777" w:rsidR="00D57C09" w:rsidRPr="00090C64" w:rsidRDefault="00D57C09" w:rsidP="00D57C09">
      <w:pPr>
        <w:pStyle w:val="Heading5"/>
      </w:pPr>
      <w:bookmarkStart w:id="5589" w:name="_Toc21125083"/>
      <w:bookmarkStart w:id="5590" w:name="_Toc29768073"/>
      <w:bookmarkStart w:id="5591" w:name="_Toc36044515"/>
      <w:bookmarkStart w:id="5592" w:name="_Toc37230420"/>
      <w:bookmarkStart w:id="5593" w:name="_Toc45907563"/>
      <w:bookmarkStart w:id="5594" w:name="_Toc53181668"/>
      <w:bookmarkStart w:id="5595" w:name="_Toc61117439"/>
      <w:bookmarkStart w:id="5596" w:name="_Toc67076528"/>
      <w:bookmarkStart w:id="5597" w:name="_Toc67077066"/>
      <w:bookmarkStart w:id="5598" w:name="_Toc74752948"/>
      <w:bookmarkStart w:id="5599" w:name="_Toc74753487"/>
      <w:bookmarkStart w:id="5600" w:name="_Toc74754025"/>
      <w:bookmarkStart w:id="5601" w:name="_Toc76507348"/>
      <w:bookmarkStart w:id="5602" w:name="_Toc83111499"/>
      <w:bookmarkStart w:id="5603" w:name="_Toc89877151"/>
      <w:bookmarkStart w:id="5604" w:name="_Toc98710686"/>
      <w:bookmarkStart w:id="5605" w:name="_Toc130920022"/>
      <w:bookmarkStart w:id="5606" w:name="_Toc137300568"/>
      <w:bookmarkStart w:id="5607" w:name="_Toc138888901"/>
      <w:bookmarkStart w:id="5608" w:name="_Toc145108910"/>
      <w:bookmarkStart w:id="5609" w:name="_Toc155260052"/>
      <w:bookmarkStart w:id="5610" w:name="_Toc219557549"/>
      <w:r w:rsidRPr="00090C64">
        <w:t>6.7.2.5.1</w:t>
      </w:r>
      <w:r w:rsidRPr="00090C64">
        <w:tab/>
        <w:t>MSR</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CDA9566" w14:textId="17EF663A" w:rsidR="00D57C09" w:rsidRPr="00090C64" w:rsidRDefault="00D57C09" w:rsidP="00D1299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1299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D12993">
            <w:pPr>
              <w:pStyle w:val="TAH"/>
              <w:rPr>
                <w:snapToGrid w:val="0"/>
              </w:rPr>
            </w:pPr>
            <w:r w:rsidRPr="00090C64">
              <w:rPr>
                <w:snapToGrid w:val="0"/>
              </w:rPr>
              <w:t>RAT</w:t>
            </w:r>
          </w:p>
        </w:tc>
        <w:tc>
          <w:tcPr>
            <w:tcW w:w="3119" w:type="dxa"/>
          </w:tcPr>
          <w:p w14:paraId="4EAEC01A" w14:textId="77777777" w:rsidR="00D57C09" w:rsidRPr="00090C64" w:rsidRDefault="00D57C09" w:rsidP="00D1299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D12993">
            <w:pPr>
              <w:pStyle w:val="TAL"/>
              <w:rPr>
                <w:snapToGrid w:val="0"/>
              </w:rPr>
            </w:pPr>
            <w:r w:rsidRPr="00090C64">
              <w:rPr>
                <w:snapToGrid w:val="0"/>
              </w:rPr>
              <w:t>E-UTRA/NR</w:t>
            </w:r>
          </w:p>
        </w:tc>
        <w:tc>
          <w:tcPr>
            <w:tcW w:w="3119" w:type="dxa"/>
          </w:tcPr>
          <w:p w14:paraId="1FEFCF8B" w14:textId="77777777" w:rsidR="00D57C09" w:rsidRPr="00090C64" w:rsidRDefault="00D57C09" w:rsidP="00D1299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D12993">
            <w:pPr>
              <w:pStyle w:val="TAL"/>
              <w:rPr>
                <w:snapToGrid w:val="0"/>
              </w:rPr>
            </w:pPr>
            <w:r w:rsidRPr="00090C64">
              <w:rPr>
                <w:snapToGrid w:val="0"/>
              </w:rPr>
              <w:t>UTRA FDD</w:t>
            </w:r>
          </w:p>
        </w:tc>
        <w:tc>
          <w:tcPr>
            <w:tcW w:w="3119" w:type="dxa"/>
          </w:tcPr>
          <w:p w14:paraId="03D2D6F2" w14:textId="77777777" w:rsidR="00D57C09" w:rsidRPr="00090C64" w:rsidRDefault="00D57C09" w:rsidP="00D12993">
            <w:pPr>
              <w:pStyle w:val="TAC"/>
              <w:rPr>
                <w:snapToGrid w:val="0"/>
              </w:rPr>
            </w:pPr>
            <w:r w:rsidRPr="00090C64">
              <w:rPr>
                <w:snapToGrid w:val="0"/>
              </w:rPr>
              <w:t>5 MHz</w:t>
            </w:r>
          </w:p>
        </w:tc>
      </w:tr>
    </w:tbl>
    <w:p w14:paraId="11938BF5" w14:textId="77777777" w:rsidR="00D57C09" w:rsidRPr="00090C64" w:rsidRDefault="00D57C09" w:rsidP="00D12993"/>
    <w:p w14:paraId="646D0354" w14:textId="77777777" w:rsidR="00D57C09" w:rsidRPr="00090C64" w:rsidRDefault="00D57C09" w:rsidP="00D57C09">
      <w:pPr>
        <w:pStyle w:val="Heading5"/>
      </w:pPr>
      <w:bookmarkStart w:id="5611" w:name="_Toc21125084"/>
      <w:bookmarkStart w:id="5612" w:name="_Toc29768074"/>
      <w:bookmarkStart w:id="5613" w:name="_Toc36044516"/>
      <w:bookmarkStart w:id="5614" w:name="_Toc37230421"/>
      <w:bookmarkStart w:id="5615" w:name="_Toc45907564"/>
      <w:bookmarkStart w:id="5616" w:name="_Toc53181669"/>
      <w:bookmarkStart w:id="5617" w:name="_Toc61117440"/>
      <w:bookmarkStart w:id="5618" w:name="_Toc67076529"/>
      <w:bookmarkStart w:id="5619" w:name="_Toc67077067"/>
      <w:bookmarkStart w:id="5620" w:name="_Toc74752949"/>
      <w:bookmarkStart w:id="5621" w:name="_Toc74753488"/>
      <w:bookmarkStart w:id="5622" w:name="_Toc74754026"/>
      <w:bookmarkStart w:id="5623" w:name="_Toc76507349"/>
      <w:bookmarkStart w:id="5624" w:name="_Toc83111500"/>
      <w:bookmarkStart w:id="5625" w:name="_Toc89877152"/>
      <w:bookmarkStart w:id="5626" w:name="_Toc98710687"/>
      <w:bookmarkStart w:id="5627" w:name="_Toc130920023"/>
      <w:bookmarkStart w:id="5628" w:name="_Toc137300569"/>
      <w:bookmarkStart w:id="5629" w:name="_Toc138888902"/>
      <w:bookmarkStart w:id="5630" w:name="_Toc145108911"/>
      <w:bookmarkStart w:id="5631" w:name="_Toc155260053"/>
      <w:bookmarkStart w:id="5632" w:name="_Toc219557550"/>
      <w:r w:rsidRPr="00090C64">
        <w:t>6.7.2.5.2</w:t>
      </w:r>
      <w:r w:rsidRPr="00090C64">
        <w:tab/>
        <w:t>UTRA FDD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52598BD" w14:textId="77777777" w:rsidR="00D57C09" w:rsidRPr="00090C64" w:rsidRDefault="00D57C09" w:rsidP="00D12993">
      <w:r w:rsidRPr="00090C64">
        <w:t>The OTA occupied bandwidth shall be less than 5 MHz based on a chip rate of 3,84 Mcps.</w:t>
      </w:r>
    </w:p>
    <w:p w14:paraId="4E6161BA" w14:textId="7A1171B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3" w:name="_Toc21125085"/>
      <w:bookmarkStart w:id="5634" w:name="_Toc29768075"/>
      <w:bookmarkStart w:id="5635" w:name="_Toc36044517"/>
      <w:bookmarkStart w:id="5636" w:name="_Toc37230422"/>
      <w:bookmarkStart w:id="5637" w:name="_Toc45907565"/>
      <w:bookmarkStart w:id="5638" w:name="_Toc53181670"/>
      <w:bookmarkStart w:id="5639" w:name="_Toc61117441"/>
      <w:bookmarkStart w:id="5640" w:name="_Toc67076530"/>
      <w:bookmarkStart w:id="5641" w:name="_Toc67077068"/>
      <w:bookmarkStart w:id="5642" w:name="_Toc74752950"/>
      <w:bookmarkStart w:id="5643" w:name="_Toc74753489"/>
      <w:bookmarkStart w:id="5644" w:name="_Toc74754027"/>
      <w:bookmarkStart w:id="5645" w:name="_Toc76507350"/>
      <w:bookmarkStart w:id="5646" w:name="_Toc83111501"/>
      <w:bookmarkStart w:id="5647" w:name="_Toc89877153"/>
      <w:bookmarkStart w:id="5648" w:name="_Toc98710688"/>
      <w:bookmarkStart w:id="5649" w:name="_Toc130920024"/>
      <w:bookmarkStart w:id="5650" w:name="_Toc137300570"/>
      <w:bookmarkStart w:id="5651" w:name="_Toc138888903"/>
      <w:bookmarkStart w:id="5652" w:name="_Toc145108912"/>
      <w:bookmarkStart w:id="5653" w:name="_Toc155260054"/>
      <w:bookmarkStart w:id="5654" w:name="_Toc219557551"/>
      <w:r w:rsidRPr="00090C64">
        <w:t>6.7.2.5.3</w:t>
      </w:r>
      <w:r w:rsidRPr="00090C64">
        <w:tab/>
        <w:t>E-UTRA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2D1A76B" w14:textId="74AC29B7" w:rsidR="00D57C09" w:rsidRPr="00090C64" w:rsidRDefault="00D57C09" w:rsidP="00D1299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D1299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55" w:name="_Toc21125086"/>
      <w:bookmarkStart w:id="5656" w:name="_Toc29768076"/>
      <w:bookmarkStart w:id="5657" w:name="_Toc36044518"/>
      <w:bookmarkStart w:id="5658" w:name="_Toc37230423"/>
      <w:bookmarkStart w:id="5659" w:name="_Toc45907566"/>
      <w:bookmarkStart w:id="5660" w:name="_Toc53181671"/>
      <w:bookmarkStart w:id="5661" w:name="_Toc61117442"/>
      <w:bookmarkStart w:id="5662" w:name="_Toc67076531"/>
      <w:bookmarkStart w:id="5663" w:name="_Toc67077069"/>
      <w:bookmarkStart w:id="5664" w:name="_Toc74752951"/>
      <w:bookmarkStart w:id="5665" w:name="_Toc74753490"/>
      <w:bookmarkStart w:id="5666" w:name="_Toc74754028"/>
      <w:bookmarkStart w:id="5667" w:name="_Toc76507351"/>
      <w:bookmarkStart w:id="5668" w:name="_Toc83111502"/>
      <w:bookmarkStart w:id="5669" w:name="_Toc89877154"/>
      <w:bookmarkStart w:id="5670" w:name="_Toc98710689"/>
      <w:bookmarkStart w:id="5671" w:name="_Toc130920025"/>
      <w:bookmarkStart w:id="5672" w:name="_Toc137300571"/>
      <w:bookmarkStart w:id="5673" w:name="_Toc138888904"/>
      <w:bookmarkStart w:id="5674" w:name="_Toc145108913"/>
      <w:bookmarkStart w:id="5675" w:name="_Toc155260055"/>
      <w:bookmarkStart w:id="5676" w:name="_Toc219557552"/>
      <w:r w:rsidRPr="00090C64">
        <w:t>6.7.3</w:t>
      </w:r>
      <w:r w:rsidRPr="00090C64">
        <w:tab/>
        <w:t>OTA Adjacent Channel Leakage power Ratio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B8C53F7" w14:textId="77777777" w:rsidR="00D57C09" w:rsidRPr="00090C64" w:rsidRDefault="00D57C09" w:rsidP="00D57C09">
      <w:pPr>
        <w:pStyle w:val="Heading4"/>
        <w:rPr>
          <w:lang w:eastAsia="sv-SE"/>
        </w:rPr>
      </w:pPr>
      <w:bookmarkStart w:id="5677" w:name="_Toc21125087"/>
      <w:bookmarkStart w:id="5678" w:name="_Toc29768077"/>
      <w:bookmarkStart w:id="5679" w:name="_Toc36044519"/>
      <w:bookmarkStart w:id="5680" w:name="_Toc37230424"/>
      <w:bookmarkStart w:id="5681" w:name="_Toc45907567"/>
      <w:bookmarkStart w:id="5682" w:name="_Toc53181672"/>
      <w:bookmarkStart w:id="5683" w:name="_Toc61117443"/>
      <w:bookmarkStart w:id="5684" w:name="_Toc67076532"/>
      <w:bookmarkStart w:id="5685" w:name="_Toc67077070"/>
      <w:bookmarkStart w:id="5686" w:name="_Toc74752952"/>
      <w:bookmarkStart w:id="5687" w:name="_Toc74753491"/>
      <w:bookmarkStart w:id="5688" w:name="_Toc74754029"/>
      <w:bookmarkStart w:id="5689" w:name="_Toc76507352"/>
      <w:bookmarkStart w:id="5690" w:name="_Toc83111503"/>
      <w:bookmarkStart w:id="5691" w:name="_Toc89877155"/>
      <w:bookmarkStart w:id="5692" w:name="_Toc98710690"/>
      <w:bookmarkStart w:id="5693" w:name="_Toc130920026"/>
      <w:bookmarkStart w:id="5694" w:name="_Toc137300572"/>
      <w:bookmarkStart w:id="5695" w:name="_Toc138888905"/>
      <w:bookmarkStart w:id="5696" w:name="_Toc145108914"/>
      <w:bookmarkStart w:id="5697" w:name="_Toc155260056"/>
      <w:bookmarkStart w:id="5698" w:name="_Toc219557553"/>
      <w:r w:rsidRPr="00090C64">
        <w:rPr>
          <w:lang w:eastAsia="sv-SE"/>
        </w:rPr>
        <w:t>6.7.3.1</w:t>
      </w:r>
      <w:r w:rsidRPr="00090C64">
        <w:rPr>
          <w:lang w:eastAsia="sv-SE"/>
        </w:rPr>
        <w:tab/>
        <w:t>Definition and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17E1307" w14:textId="77777777" w:rsidR="00D57C09" w:rsidRPr="00090C64" w:rsidRDefault="00D57C09" w:rsidP="00D1299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99" w:name="_Toc21125088"/>
      <w:bookmarkStart w:id="5700" w:name="_Toc29768078"/>
      <w:bookmarkStart w:id="5701" w:name="_Toc36044520"/>
      <w:bookmarkStart w:id="5702" w:name="_Toc37230425"/>
      <w:bookmarkStart w:id="5703" w:name="_Toc45907568"/>
      <w:bookmarkStart w:id="5704" w:name="_Toc53181673"/>
      <w:bookmarkStart w:id="5705" w:name="_Toc61117444"/>
      <w:bookmarkStart w:id="5706" w:name="_Toc67076533"/>
      <w:bookmarkStart w:id="5707" w:name="_Toc67077071"/>
      <w:bookmarkStart w:id="5708" w:name="_Toc74752953"/>
      <w:bookmarkStart w:id="5709" w:name="_Toc74753492"/>
      <w:bookmarkStart w:id="5710" w:name="_Toc74754030"/>
      <w:bookmarkStart w:id="5711" w:name="_Toc76507353"/>
      <w:bookmarkStart w:id="5712" w:name="_Toc83111504"/>
      <w:bookmarkStart w:id="5713" w:name="_Toc89877156"/>
      <w:bookmarkStart w:id="5714" w:name="_Toc98710691"/>
      <w:bookmarkStart w:id="5715" w:name="_Toc130920027"/>
      <w:bookmarkStart w:id="5716" w:name="_Toc137300573"/>
      <w:bookmarkStart w:id="5717" w:name="_Toc138888906"/>
      <w:bookmarkStart w:id="5718" w:name="_Toc145108915"/>
      <w:bookmarkStart w:id="5719" w:name="_Toc155260057"/>
      <w:bookmarkStart w:id="5720" w:name="_Toc219557554"/>
      <w:r w:rsidRPr="00090C64">
        <w:rPr>
          <w:lang w:eastAsia="sv-SE"/>
        </w:rPr>
        <w:t>6.7.3.2</w:t>
      </w:r>
      <w:r w:rsidRPr="00090C64">
        <w:rPr>
          <w:lang w:eastAsia="sv-SE"/>
        </w:rPr>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29C267" w14:textId="26D9DF94"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1" w:name="_Toc21125089"/>
      <w:bookmarkStart w:id="5722" w:name="_Toc29768079"/>
      <w:bookmarkStart w:id="5723" w:name="_Toc36044521"/>
      <w:bookmarkStart w:id="5724" w:name="_Toc37230426"/>
      <w:bookmarkStart w:id="5725" w:name="_Toc45907569"/>
      <w:bookmarkStart w:id="5726" w:name="_Toc53181674"/>
      <w:bookmarkStart w:id="5727" w:name="_Toc61117445"/>
      <w:bookmarkStart w:id="5728" w:name="_Toc67076534"/>
      <w:bookmarkStart w:id="5729" w:name="_Toc67077072"/>
      <w:bookmarkStart w:id="5730" w:name="_Toc74752954"/>
      <w:bookmarkStart w:id="5731" w:name="_Toc74753493"/>
      <w:bookmarkStart w:id="5732" w:name="_Toc74754031"/>
      <w:bookmarkStart w:id="5733" w:name="_Toc76507354"/>
      <w:bookmarkStart w:id="5734" w:name="_Toc83111505"/>
      <w:bookmarkStart w:id="5735" w:name="_Toc89877157"/>
      <w:bookmarkStart w:id="5736" w:name="_Toc98710692"/>
      <w:bookmarkStart w:id="5737" w:name="_Toc130920028"/>
      <w:bookmarkStart w:id="5738" w:name="_Toc137300574"/>
      <w:bookmarkStart w:id="5739" w:name="_Toc138888907"/>
      <w:bookmarkStart w:id="5740" w:name="_Toc145108916"/>
      <w:bookmarkStart w:id="5741" w:name="_Toc155260058"/>
      <w:bookmarkStart w:id="5742" w:name="_Toc219557555"/>
      <w:r w:rsidRPr="00090C64">
        <w:rPr>
          <w:lang w:eastAsia="sv-SE"/>
        </w:rPr>
        <w:t>6.7.3.3</w:t>
      </w:r>
      <w:r w:rsidRPr="00090C64">
        <w:rPr>
          <w:lang w:eastAsia="sv-SE"/>
        </w:rPr>
        <w:tab/>
        <w:t>Test purpose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756F864" w14:textId="77777777" w:rsidR="00D57C09" w:rsidRPr="00090C64" w:rsidRDefault="00D57C09" w:rsidP="00D1299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3" w:name="_Toc21125090"/>
      <w:bookmarkStart w:id="5744" w:name="_Toc29768080"/>
      <w:bookmarkStart w:id="5745" w:name="_Toc36044522"/>
      <w:bookmarkStart w:id="5746" w:name="_Toc37230427"/>
      <w:bookmarkStart w:id="5747" w:name="_Toc45907570"/>
      <w:bookmarkStart w:id="5748" w:name="_Toc53181675"/>
      <w:bookmarkStart w:id="5749" w:name="_Toc61117446"/>
      <w:bookmarkStart w:id="5750" w:name="_Toc67076535"/>
      <w:bookmarkStart w:id="5751" w:name="_Toc67077073"/>
      <w:bookmarkStart w:id="5752" w:name="_Toc74752955"/>
      <w:bookmarkStart w:id="5753" w:name="_Toc74753494"/>
      <w:bookmarkStart w:id="5754" w:name="_Toc74754032"/>
      <w:bookmarkStart w:id="5755" w:name="_Toc76507355"/>
      <w:bookmarkStart w:id="5756" w:name="_Toc83111506"/>
      <w:bookmarkStart w:id="5757" w:name="_Toc89877158"/>
      <w:bookmarkStart w:id="5758" w:name="_Toc98710693"/>
      <w:bookmarkStart w:id="5759" w:name="_Toc130920029"/>
      <w:bookmarkStart w:id="5760" w:name="_Toc137300575"/>
      <w:bookmarkStart w:id="5761" w:name="_Toc138888908"/>
      <w:bookmarkStart w:id="5762" w:name="_Toc145108917"/>
      <w:bookmarkStart w:id="5763" w:name="_Toc155260059"/>
      <w:bookmarkStart w:id="5764" w:name="_Toc219557556"/>
      <w:r w:rsidRPr="00090C64">
        <w:rPr>
          <w:lang w:eastAsia="sv-SE"/>
        </w:rPr>
        <w:t>6.</w:t>
      </w:r>
      <w:r w:rsidRPr="00090C64">
        <w:rPr>
          <w:lang w:eastAsia="zh-CN"/>
        </w:rPr>
        <w:t>7.3.</w:t>
      </w:r>
      <w:r w:rsidRPr="00090C64">
        <w:rPr>
          <w:lang w:eastAsia="sv-SE"/>
        </w:rPr>
        <w:t>4</w:t>
      </w:r>
      <w:r w:rsidRPr="00090C64">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3B5CFD" w14:textId="77777777" w:rsidR="00D57C09" w:rsidRPr="00090C64" w:rsidRDefault="00D57C09" w:rsidP="00D57C09">
      <w:pPr>
        <w:pStyle w:val="Heading5"/>
        <w:rPr>
          <w:lang w:eastAsia="sv-SE"/>
        </w:rPr>
      </w:pPr>
      <w:bookmarkStart w:id="5765" w:name="_Toc21125091"/>
      <w:bookmarkStart w:id="5766" w:name="_Toc29768081"/>
      <w:bookmarkStart w:id="5767" w:name="_Toc36044523"/>
      <w:bookmarkStart w:id="5768" w:name="_Toc37230428"/>
      <w:bookmarkStart w:id="5769" w:name="_Toc45907571"/>
      <w:bookmarkStart w:id="5770" w:name="_Toc53181676"/>
      <w:bookmarkStart w:id="5771" w:name="_Toc61117447"/>
      <w:bookmarkStart w:id="5772" w:name="_Toc67076536"/>
      <w:bookmarkStart w:id="5773" w:name="_Toc67077074"/>
      <w:bookmarkStart w:id="5774" w:name="_Toc74752956"/>
      <w:bookmarkStart w:id="5775" w:name="_Toc74753495"/>
      <w:bookmarkStart w:id="5776" w:name="_Toc74754033"/>
      <w:bookmarkStart w:id="5777" w:name="_Toc76507356"/>
      <w:bookmarkStart w:id="5778" w:name="_Toc83111507"/>
      <w:bookmarkStart w:id="5779" w:name="_Toc89877159"/>
      <w:bookmarkStart w:id="5780" w:name="_Toc98710694"/>
      <w:bookmarkStart w:id="5781" w:name="_Toc130920030"/>
      <w:bookmarkStart w:id="5782" w:name="_Toc137300576"/>
      <w:bookmarkStart w:id="5783" w:name="_Toc138888909"/>
      <w:bookmarkStart w:id="5784" w:name="_Toc145108918"/>
      <w:bookmarkStart w:id="5785" w:name="_Toc155260060"/>
      <w:bookmarkStart w:id="5786" w:name="_Toc219557557"/>
      <w:r w:rsidRPr="00090C64">
        <w:rPr>
          <w:lang w:eastAsia="sv-SE"/>
        </w:rPr>
        <w:t>6.7.3.4.1</w:t>
      </w:r>
      <w:r w:rsidRPr="00090C64">
        <w:rPr>
          <w:lang w:eastAsia="sv-SE"/>
        </w:rPr>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76B21F7" w14:textId="77777777" w:rsidR="00D57C09" w:rsidRPr="00090C64" w:rsidRDefault="00D57C09" w:rsidP="00554118">
      <w:pPr>
        <w:pStyle w:val="H6"/>
        <w:rPr>
          <w:lang w:eastAsia="sv-SE"/>
        </w:rPr>
      </w:pPr>
      <w:bookmarkStart w:id="5787" w:name="_Toc21125092"/>
      <w:bookmarkStart w:id="5788" w:name="_Toc29768082"/>
      <w:bookmarkStart w:id="5789" w:name="_Toc36044524"/>
      <w:bookmarkStart w:id="5790" w:name="_Toc37230429"/>
      <w:bookmarkStart w:id="5791" w:name="_Toc45907572"/>
      <w:bookmarkStart w:id="5792" w:name="_Toc53181677"/>
      <w:r w:rsidRPr="00090C64">
        <w:rPr>
          <w:lang w:eastAsia="sv-SE"/>
        </w:rPr>
        <w:t>6.7.3.4.1.1</w:t>
      </w:r>
      <w:r w:rsidRPr="00090C64">
        <w:rPr>
          <w:lang w:eastAsia="sv-SE"/>
        </w:rPr>
        <w:tab/>
        <w:t>General test conditions</w:t>
      </w:r>
      <w:bookmarkEnd w:id="5787"/>
      <w:bookmarkEnd w:id="5788"/>
      <w:bookmarkEnd w:id="5789"/>
      <w:bookmarkEnd w:id="5790"/>
      <w:bookmarkEnd w:id="5791"/>
      <w:bookmarkEnd w:id="5792"/>
    </w:p>
    <w:p w14:paraId="2402C238" w14:textId="77777777" w:rsidR="00D57C09" w:rsidRPr="00090C64" w:rsidRDefault="00D57C09" w:rsidP="00D12993">
      <w:r w:rsidRPr="00090C64">
        <w:t>Test environment:</w:t>
      </w:r>
    </w:p>
    <w:p w14:paraId="18E1AEBF" w14:textId="77777777" w:rsidR="00D57C09" w:rsidRPr="00090C64" w:rsidRDefault="00D57C09" w:rsidP="00D12993">
      <w:pPr>
        <w:pStyle w:val="B10"/>
      </w:pPr>
      <w:r w:rsidRPr="00090C64">
        <w:t>-</w:t>
      </w:r>
      <w:r w:rsidRPr="00090C64">
        <w:tab/>
        <w:t>normal; see annex G.2.</w:t>
      </w:r>
    </w:p>
    <w:p w14:paraId="24F9850B" w14:textId="77777777" w:rsidR="00D57C09" w:rsidRPr="00090C64" w:rsidRDefault="00D57C09" w:rsidP="00D12993">
      <w:r w:rsidRPr="00090C64">
        <w:t>RF channels to be tested for single carrier:</w:t>
      </w:r>
    </w:p>
    <w:p w14:paraId="1371BE8E" w14:textId="2024A512" w:rsidR="00D57C09" w:rsidRPr="00090C64" w:rsidRDefault="00D57C09" w:rsidP="00D1299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D1299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3" w:name="_Toc21125093"/>
      <w:bookmarkStart w:id="5794" w:name="_Toc29768083"/>
      <w:bookmarkStart w:id="5795" w:name="_Toc36044525"/>
      <w:bookmarkStart w:id="5796" w:name="_Toc37230430"/>
      <w:bookmarkStart w:id="5797" w:name="_Toc45907573"/>
      <w:bookmarkStart w:id="5798" w:name="_Toc53181678"/>
      <w:r w:rsidRPr="00090C64">
        <w:rPr>
          <w:lang w:eastAsia="sv-SE"/>
        </w:rPr>
        <w:t>6.7.3.4.1.2</w:t>
      </w:r>
      <w:r w:rsidRPr="00090C64">
        <w:rPr>
          <w:lang w:eastAsia="sv-SE"/>
        </w:rPr>
        <w:tab/>
        <w:t>MSR</w:t>
      </w:r>
      <w:bookmarkEnd w:id="5793"/>
      <w:bookmarkEnd w:id="5794"/>
      <w:bookmarkEnd w:id="5795"/>
      <w:bookmarkEnd w:id="5796"/>
      <w:bookmarkEnd w:id="5797"/>
      <w:bookmarkEnd w:id="5798"/>
    </w:p>
    <w:p w14:paraId="0FB8A161" w14:textId="650097E1" w:rsidR="00D57C09" w:rsidRPr="00090C64" w:rsidRDefault="00D57C09" w:rsidP="00D1299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799" w:name="_Toc21125094"/>
      <w:bookmarkStart w:id="5800" w:name="_Toc29768084"/>
      <w:bookmarkStart w:id="5801" w:name="_Toc36044526"/>
      <w:bookmarkStart w:id="5802" w:name="_Toc37230431"/>
      <w:bookmarkStart w:id="5803" w:name="_Toc45907574"/>
      <w:bookmarkStart w:id="5804" w:name="_Toc53181679"/>
      <w:r w:rsidRPr="00090C64">
        <w:rPr>
          <w:lang w:eastAsia="sv-SE"/>
        </w:rPr>
        <w:t>6.7.3.4.1.3</w:t>
      </w:r>
      <w:r w:rsidRPr="00090C64">
        <w:rPr>
          <w:lang w:eastAsia="sv-SE"/>
        </w:rPr>
        <w:tab/>
        <w:t>UTRA FDD</w:t>
      </w:r>
      <w:bookmarkEnd w:id="5799"/>
      <w:bookmarkEnd w:id="5800"/>
      <w:bookmarkEnd w:id="5801"/>
      <w:bookmarkEnd w:id="5802"/>
      <w:bookmarkEnd w:id="5803"/>
      <w:bookmarkEnd w:id="5804"/>
    </w:p>
    <w:p w14:paraId="43052775" w14:textId="44C9AC49" w:rsidR="00D57C09" w:rsidRPr="00090C64" w:rsidRDefault="00D57C09" w:rsidP="00D1299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D1299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05" w:name="_Toc21125095"/>
      <w:bookmarkStart w:id="5806" w:name="_Toc29768085"/>
      <w:bookmarkStart w:id="5807" w:name="_Toc36044527"/>
      <w:bookmarkStart w:id="5808" w:name="_Toc37230432"/>
      <w:bookmarkStart w:id="5809" w:name="_Toc45907575"/>
      <w:bookmarkStart w:id="5810" w:name="_Toc53181680"/>
      <w:r w:rsidRPr="00090C64">
        <w:t>6.7.3.4.1.4</w:t>
      </w:r>
      <w:r w:rsidRPr="00090C64">
        <w:tab/>
        <w:t>E-UTRA</w:t>
      </w:r>
      <w:bookmarkEnd w:id="5805"/>
      <w:bookmarkEnd w:id="5806"/>
      <w:bookmarkEnd w:id="5807"/>
      <w:bookmarkEnd w:id="5808"/>
      <w:bookmarkEnd w:id="5809"/>
      <w:bookmarkEnd w:id="5810"/>
    </w:p>
    <w:p w14:paraId="52E3792B" w14:textId="52F430D6" w:rsidR="00D57C09" w:rsidRPr="00090C64" w:rsidRDefault="00D57C09" w:rsidP="00D1299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1299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1" w:name="_Toc21125096"/>
      <w:bookmarkStart w:id="5812" w:name="_Toc29768086"/>
      <w:bookmarkStart w:id="5813" w:name="_Toc36044528"/>
      <w:bookmarkStart w:id="5814" w:name="_Toc37230433"/>
      <w:bookmarkStart w:id="5815" w:name="_Toc45907576"/>
      <w:bookmarkStart w:id="5816" w:name="_Toc53181681"/>
      <w:r w:rsidRPr="00090C64">
        <w:t>6.7.3.4.1.5</w:t>
      </w:r>
      <w:r w:rsidRPr="00090C64">
        <w:tab/>
        <w:t>NR</w:t>
      </w:r>
      <w:bookmarkEnd w:id="5811"/>
      <w:bookmarkEnd w:id="5812"/>
      <w:bookmarkEnd w:id="5813"/>
      <w:bookmarkEnd w:id="5814"/>
      <w:bookmarkEnd w:id="5815"/>
      <w:bookmarkEnd w:id="5816"/>
    </w:p>
    <w:p w14:paraId="1D4DA96D" w14:textId="760E93C7" w:rsidR="00D57C09" w:rsidRPr="00090C64" w:rsidRDefault="00D57C09" w:rsidP="00D1299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1299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17" w:name="_Toc21125097"/>
      <w:bookmarkStart w:id="5818" w:name="_Toc29768087"/>
      <w:bookmarkStart w:id="5819" w:name="_Toc36044529"/>
      <w:bookmarkStart w:id="5820" w:name="_Toc37230434"/>
      <w:bookmarkStart w:id="5821" w:name="_Toc45907577"/>
      <w:bookmarkStart w:id="5822" w:name="_Toc53181682"/>
      <w:bookmarkStart w:id="5823" w:name="_Toc61117448"/>
      <w:bookmarkStart w:id="5824" w:name="_Toc67076537"/>
      <w:bookmarkStart w:id="5825" w:name="_Toc67077075"/>
      <w:bookmarkStart w:id="5826" w:name="_Toc74752957"/>
      <w:bookmarkStart w:id="5827" w:name="_Toc74753496"/>
      <w:bookmarkStart w:id="5828" w:name="_Toc74754034"/>
      <w:bookmarkStart w:id="5829" w:name="_Toc76507357"/>
      <w:bookmarkStart w:id="5830" w:name="_Toc83111508"/>
      <w:bookmarkStart w:id="5831" w:name="_Toc89877160"/>
      <w:bookmarkStart w:id="5832" w:name="_Toc98710695"/>
      <w:bookmarkStart w:id="5833" w:name="_Toc130920031"/>
      <w:bookmarkStart w:id="5834" w:name="_Toc137300577"/>
      <w:bookmarkStart w:id="5835" w:name="_Toc138888910"/>
      <w:bookmarkStart w:id="5836" w:name="_Toc145108919"/>
      <w:bookmarkStart w:id="5837" w:name="_Toc155260061"/>
      <w:bookmarkStart w:id="5838" w:name="_Toc219557558"/>
      <w:r w:rsidRPr="00090C64">
        <w:rPr>
          <w:lang w:eastAsia="sv-SE"/>
        </w:rPr>
        <w:t>6.7.3.4.2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192BC27" w14:textId="77777777" w:rsidR="00D57C09" w:rsidRPr="00B9132C" w:rsidRDefault="00D57C09" w:rsidP="00B9132C">
      <w:pPr>
        <w:pStyle w:val="H6"/>
      </w:pPr>
      <w:bookmarkStart w:id="5839" w:name="_Toc21125098"/>
      <w:bookmarkStart w:id="5840" w:name="_Toc29768088"/>
      <w:bookmarkStart w:id="5841" w:name="_Toc36044530"/>
      <w:bookmarkStart w:id="5842" w:name="_Toc37230435"/>
      <w:bookmarkStart w:id="5843" w:name="_Toc45907578"/>
      <w:bookmarkStart w:id="5844" w:name="_Toc53181683"/>
      <w:bookmarkStart w:id="5845" w:name="_Hlk513388270"/>
      <w:r w:rsidRPr="00B9132C">
        <w:t>6.7.3.4.2.1</w:t>
      </w:r>
      <w:r w:rsidRPr="00B9132C">
        <w:tab/>
        <w:t>General</w:t>
      </w:r>
      <w:bookmarkEnd w:id="5839"/>
      <w:bookmarkEnd w:id="5840"/>
      <w:bookmarkEnd w:id="5841"/>
      <w:bookmarkEnd w:id="5842"/>
      <w:bookmarkEnd w:id="5843"/>
      <w:bookmarkEnd w:id="5844"/>
      <w:r w:rsidRPr="00B9132C">
        <w:t xml:space="preserve"> Procedure</w:t>
      </w:r>
    </w:p>
    <w:p w14:paraId="1548E00A" w14:textId="7CE13BFD" w:rsidR="00D57C09" w:rsidRPr="00090C64" w:rsidRDefault="00B53E0B" w:rsidP="00D12993">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D12993">
      <w:pPr>
        <w:pStyle w:val="B10"/>
      </w:pPr>
      <w:r w:rsidRPr="00090C64">
        <w:t>1)</w:t>
      </w:r>
      <w:r w:rsidRPr="00090C64">
        <w:tab/>
        <w:t>Place the AAS BS at the positioner.</w:t>
      </w:r>
    </w:p>
    <w:p w14:paraId="2F24022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D12993">
      <w:pPr>
        <w:pStyle w:val="B10"/>
      </w:pPr>
      <w:r w:rsidRPr="00090C64">
        <w:t>3)</w:t>
      </w:r>
      <w:r w:rsidRPr="00090C64">
        <w:tab/>
        <w:t>The measurement devices characteristics shall be:</w:t>
      </w:r>
    </w:p>
    <w:p w14:paraId="750DF8BB" w14:textId="62B25A50" w:rsidR="00D57C09" w:rsidRPr="00090C64" w:rsidRDefault="00090C64" w:rsidP="00D1299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D12993">
      <w:pPr>
        <w:pStyle w:val="B2"/>
      </w:pPr>
      <w:r w:rsidRPr="00090C64">
        <w:t>-</w:t>
      </w:r>
      <w:r w:rsidR="00D57C09" w:rsidRPr="00090C64">
        <w:tab/>
        <w:t>detection mode: true RMS voltage or true power averaging.</w:t>
      </w:r>
    </w:p>
    <w:p w14:paraId="444A149D"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D1299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45"/>
    <w:p w14:paraId="4DFF068B"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D12993">
      <w:pPr>
        <w:pStyle w:val="B10"/>
      </w:pPr>
      <w:r w:rsidRPr="00090C64">
        <w:t>9)</w:t>
      </w:r>
      <w:r w:rsidRPr="00090C64">
        <w:tab/>
        <w:t>Calculate relative ACLR estimate.</w:t>
      </w:r>
    </w:p>
    <w:p w14:paraId="783D7999" w14:textId="69142F00" w:rsidR="00D57C09" w:rsidRPr="00090C64" w:rsidRDefault="00D57C09" w:rsidP="00D12993">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D1299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46" w:name="_Toc21125099"/>
      <w:bookmarkStart w:id="5847" w:name="_Toc29768089"/>
      <w:bookmarkStart w:id="5848" w:name="_Toc36044531"/>
      <w:bookmarkStart w:id="5849" w:name="_Toc37230436"/>
      <w:bookmarkStart w:id="5850" w:name="_Toc45907579"/>
      <w:bookmarkStart w:id="5851" w:name="_Toc53181684"/>
      <w:bookmarkStart w:id="5852" w:name="_Toc61117449"/>
      <w:bookmarkStart w:id="5853" w:name="_Toc67076538"/>
      <w:bookmarkStart w:id="5854" w:name="_Toc67077076"/>
      <w:bookmarkStart w:id="5855" w:name="_Toc74752958"/>
      <w:bookmarkStart w:id="5856" w:name="_Toc74753497"/>
      <w:bookmarkStart w:id="5857" w:name="_Toc74754035"/>
      <w:bookmarkStart w:id="5858" w:name="_Toc76507358"/>
      <w:bookmarkStart w:id="5859" w:name="_Toc83111509"/>
      <w:bookmarkStart w:id="5860" w:name="_Toc89877161"/>
      <w:bookmarkStart w:id="5861" w:name="_Toc98710696"/>
      <w:bookmarkStart w:id="5862" w:name="_Toc130920032"/>
      <w:bookmarkStart w:id="5863" w:name="_Toc137300578"/>
      <w:bookmarkStart w:id="5864" w:name="_Toc138888911"/>
      <w:bookmarkStart w:id="5865" w:name="_Toc145108920"/>
      <w:bookmarkStart w:id="5866" w:name="_Toc155260062"/>
      <w:bookmarkStart w:id="5867" w:name="_Toc219557559"/>
      <w:r w:rsidRPr="00090C64">
        <w:rPr>
          <w:rStyle w:val="Heading6Char"/>
        </w:rPr>
        <w:t>6.7.3.4.2.2</w:t>
      </w:r>
      <w:r w:rsidRPr="00090C64">
        <w:rPr>
          <w:rStyle w:val="Heading6Char"/>
        </w:rPr>
        <w:tab/>
        <w:t>MSR</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3B6AF4"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D1299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D1299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D1299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D1299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D1299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D1299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68" w:name="_Toc21125100"/>
      <w:bookmarkStart w:id="5869" w:name="_Toc29768090"/>
      <w:bookmarkStart w:id="5870" w:name="_Toc36044532"/>
      <w:bookmarkStart w:id="5871" w:name="_Toc37230437"/>
      <w:bookmarkStart w:id="5872" w:name="_Toc45907580"/>
      <w:bookmarkStart w:id="5873" w:name="_Toc53181685"/>
      <w:bookmarkStart w:id="5874" w:name="_Toc61117450"/>
      <w:bookmarkStart w:id="5875" w:name="_Toc67076539"/>
      <w:bookmarkStart w:id="5876" w:name="_Toc67077077"/>
      <w:bookmarkStart w:id="5877" w:name="_Toc74752959"/>
      <w:bookmarkStart w:id="5878" w:name="_Toc74753498"/>
      <w:bookmarkStart w:id="5879" w:name="_Toc74754036"/>
      <w:bookmarkStart w:id="5880" w:name="_Toc76507359"/>
      <w:bookmarkStart w:id="5881" w:name="_Toc83111510"/>
      <w:bookmarkStart w:id="5882" w:name="_Toc89877162"/>
      <w:bookmarkStart w:id="5883" w:name="_Toc98710697"/>
      <w:bookmarkStart w:id="5884" w:name="_Toc130920033"/>
      <w:bookmarkStart w:id="5885" w:name="_Toc137300579"/>
      <w:bookmarkStart w:id="5886" w:name="_Toc138888912"/>
      <w:bookmarkStart w:id="5887" w:name="_Toc145108921"/>
      <w:bookmarkStart w:id="5888" w:name="_Toc155260063"/>
      <w:bookmarkStart w:id="5889" w:name="_Toc219557560"/>
      <w:r w:rsidRPr="00090C64">
        <w:rPr>
          <w:rStyle w:val="Heading6Char"/>
        </w:rPr>
        <w:t>6.7.3.4.2.3</w:t>
      </w:r>
      <w:r w:rsidRPr="00090C64">
        <w:rPr>
          <w:rStyle w:val="Heading6Char"/>
        </w:rPr>
        <w:tab/>
        <w:t>UTRA FDD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7D6F81D"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D1299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D1299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0" w:name="_Toc21125101"/>
      <w:bookmarkStart w:id="5891" w:name="_Toc29768091"/>
      <w:bookmarkStart w:id="5892" w:name="_Toc36044533"/>
      <w:bookmarkStart w:id="5893" w:name="_Toc37230438"/>
      <w:bookmarkStart w:id="5894" w:name="_Toc45907581"/>
      <w:bookmarkStart w:id="5895" w:name="_Toc53181686"/>
      <w:bookmarkStart w:id="5896" w:name="_Toc61117451"/>
      <w:bookmarkStart w:id="5897" w:name="_Toc67076540"/>
      <w:bookmarkStart w:id="5898" w:name="_Toc67077078"/>
      <w:bookmarkStart w:id="5899" w:name="_Toc74752960"/>
      <w:bookmarkStart w:id="5900" w:name="_Toc74753499"/>
      <w:bookmarkStart w:id="5901" w:name="_Toc74754037"/>
      <w:bookmarkStart w:id="5902" w:name="_Toc76507360"/>
      <w:bookmarkStart w:id="5903" w:name="_Toc83111511"/>
      <w:bookmarkStart w:id="5904" w:name="_Toc89877163"/>
      <w:bookmarkStart w:id="5905" w:name="_Toc98710698"/>
      <w:bookmarkStart w:id="5906" w:name="_Toc130920034"/>
      <w:bookmarkStart w:id="5907" w:name="_Toc137300580"/>
      <w:bookmarkStart w:id="5908" w:name="_Toc138888913"/>
      <w:bookmarkStart w:id="5909" w:name="_Toc145108922"/>
      <w:bookmarkStart w:id="5910" w:name="_Toc155260064"/>
      <w:bookmarkStart w:id="5911" w:name="_Toc219557561"/>
      <w:r w:rsidRPr="00090C64">
        <w:rPr>
          <w:rStyle w:val="Heading6Char"/>
        </w:rPr>
        <w:t>6.7.3.4.2.4</w:t>
      </w:r>
      <w:r w:rsidRPr="00090C64">
        <w:rPr>
          <w:rStyle w:val="Heading6Char"/>
        </w:rPr>
        <w:tab/>
        <w:t>E-UTRA</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6514D7A" w14:textId="77777777" w:rsidR="00D57C09" w:rsidRPr="00090C64" w:rsidRDefault="00D57C09" w:rsidP="00D1299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D1299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D1299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2" w:name="_Toc21125102"/>
      <w:bookmarkStart w:id="5913" w:name="_Toc29768092"/>
      <w:bookmarkStart w:id="5914" w:name="_Toc36044534"/>
      <w:bookmarkStart w:id="5915" w:name="_Toc37230439"/>
      <w:bookmarkStart w:id="5916" w:name="_Toc45907582"/>
      <w:bookmarkStart w:id="5917" w:name="_Toc53181687"/>
      <w:bookmarkStart w:id="5918" w:name="_Toc61117452"/>
      <w:bookmarkStart w:id="5919" w:name="_Toc67076541"/>
      <w:bookmarkStart w:id="5920" w:name="_Toc67077079"/>
      <w:bookmarkStart w:id="5921" w:name="_Toc74752961"/>
      <w:bookmarkStart w:id="5922" w:name="_Toc74753500"/>
      <w:bookmarkStart w:id="5923" w:name="_Toc74754038"/>
      <w:bookmarkStart w:id="5924" w:name="_Toc76507361"/>
      <w:bookmarkStart w:id="5925" w:name="_Toc83111512"/>
      <w:bookmarkStart w:id="5926" w:name="_Toc89877164"/>
      <w:bookmarkStart w:id="5927" w:name="_Toc98710699"/>
      <w:bookmarkStart w:id="5928" w:name="_Toc130920035"/>
      <w:bookmarkStart w:id="5929" w:name="_Toc137300581"/>
      <w:bookmarkStart w:id="5930" w:name="_Toc138888914"/>
      <w:bookmarkStart w:id="5931" w:name="_Toc145108923"/>
      <w:bookmarkStart w:id="5932" w:name="_Toc155260065"/>
      <w:bookmarkStart w:id="5933" w:name="_Toc219557562"/>
      <w:r w:rsidRPr="00090C64">
        <w:rPr>
          <w:lang w:eastAsia="sv-SE"/>
        </w:rPr>
        <w:t>6.</w:t>
      </w:r>
      <w:r w:rsidRPr="00090C64">
        <w:rPr>
          <w:lang w:eastAsia="zh-CN"/>
        </w:rPr>
        <w:t>7.3.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F4D34E8" w14:textId="77777777" w:rsidR="00D57C09" w:rsidRPr="00090C64" w:rsidRDefault="00D57C09" w:rsidP="00D57C09">
      <w:pPr>
        <w:pStyle w:val="Heading5"/>
      </w:pPr>
      <w:bookmarkStart w:id="5934" w:name="_Toc21125103"/>
      <w:bookmarkStart w:id="5935" w:name="_Toc29768093"/>
      <w:bookmarkStart w:id="5936" w:name="_Toc36044535"/>
      <w:bookmarkStart w:id="5937" w:name="_Toc37230440"/>
      <w:bookmarkStart w:id="5938" w:name="_Toc45907583"/>
      <w:bookmarkStart w:id="5939" w:name="_Toc53181688"/>
      <w:bookmarkStart w:id="5940" w:name="_Toc61117453"/>
      <w:bookmarkStart w:id="5941" w:name="_Toc67076542"/>
      <w:bookmarkStart w:id="5942" w:name="_Toc67077080"/>
      <w:bookmarkStart w:id="5943" w:name="_Toc74752962"/>
      <w:bookmarkStart w:id="5944" w:name="_Toc74753501"/>
      <w:bookmarkStart w:id="5945" w:name="_Toc74754039"/>
      <w:bookmarkStart w:id="5946" w:name="_Toc76507362"/>
      <w:bookmarkStart w:id="5947" w:name="_Toc83111513"/>
      <w:bookmarkStart w:id="5948" w:name="_Toc89877165"/>
      <w:bookmarkStart w:id="5949" w:name="_Toc98710700"/>
      <w:bookmarkStart w:id="5950" w:name="_Toc130920036"/>
      <w:bookmarkStart w:id="5951" w:name="_Toc137300582"/>
      <w:bookmarkStart w:id="5952" w:name="_Toc138888915"/>
      <w:bookmarkStart w:id="5953" w:name="_Toc145108924"/>
      <w:bookmarkStart w:id="5954" w:name="_Toc155260066"/>
      <w:bookmarkStart w:id="5955" w:name="_Toc219557563"/>
      <w:r w:rsidRPr="00090C64">
        <w:rPr>
          <w:rStyle w:val="Heading5Char"/>
        </w:rPr>
        <w:t>6.7.3.5.1</w:t>
      </w:r>
      <w:r w:rsidRPr="00090C64">
        <w:tab/>
        <w:t>MSR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FF383EB" w14:textId="1ED6A730" w:rsidR="00D57C09" w:rsidRPr="00090C64" w:rsidRDefault="00D57C09" w:rsidP="00554118">
      <w:pPr>
        <w:pStyle w:val="H6"/>
        <w:rPr>
          <w:noProof/>
        </w:rPr>
      </w:pPr>
      <w:bookmarkStart w:id="5956" w:name="_Toc21125104"/>
      <w:bookmarkStart w:id="5957" w:name="_Toc29768094"/>
      <w:bookmarkStart w:id="5958" w:name="_Toc36044536"/>
      <w:bookmarkStart w:id="5959" w:name="_Toc37230441"/>
      <w:bookmarkStart w:id="5960" w:name="_Toc45907584"/>
      <w:bookmarkStart w:id="5961" w:name="_Toc53181689"/>
      <w:r w:rsidRPr="00090C64">
        <w:t>6.7.3.5.1.1</w:t>
      </w:r>
      <w:r w:rsidR="00090C64">
        <w:rPr>
          <w:noProof/>
        </w:rPr>
        <w:tab/>
      </w:r>
      <w:r w:rsidRPr="00090C64">
        <w:rPr>
          <w:noProof/>
        </w:rPr>
        <w:t>MSR E-UTRA test requirement</w:t>
      </w:r>
      <w:bookmarkEnd w:id="5956"/>
      <w:bookmarkEnd w:id="5957"/>
      <w:bookmarkEnd w:id="5958"/>
      <w:bookmarkEnd w:id="5959"/>
      <w:bookmarkEnd w:id="5960"/>
      <w:bookmarkEnd w:id="5961"/>
    </w:p>
    <w:p w14:paraId="7C18ADD4" w14:textId="77777777" w:rsidR="00D57C09" w:rsidRPr="00090C64" w:rsidRDefault="00D57C09" w:rsidP="00D1299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1299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1299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12993">
      <w:r w:rsidRPr="00090C64">
        <w:t>The requirement applies during the transmitter on period.</w:t>
      </w:r>
    </w:p>
    <w:p w14:paraId="6D48DF59" w14:textId="77777777" w:rsidR="00D57C09" w:rsidRPr="00090C64" w:rsidRDefault="00D57C09" w:rsidP="00D1299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1299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D1299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D1299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D12993">
            <w:pPr>
              <w:pStyle w:val="TAH"/>
            </w:pPr>
            <w:r w:rsidRPr="00090C64">
              <w:t xml:space="preserve">Assumed adjacent channel carrier </w:t>
            </w:r>
          </w:p>
        </w:tc>
        <w:tc>
          <w:tcPr>
            <w:tcW w:w="2179" w:type="dxa"/>
          </w:tcPr>
          <w:p w14:paraId="462532FB" w14:textId="77777777" w:rsidR="00D57C09" w:rsidRPr="00090C64" w:rsidRDefault="00D57C09" w:rsidP="00D12993">
            <w:pPr>
              <w:pStyle w:val="TAH"/>
            </w:pPr>
            <w:r w:rsidRPr="00090C64">
              <w:t>Filter on the adjacent channel frequency and corresponding filter bandwidth</w:t>
            </w:r>
          </w:p>
        </w:tc>
        <w:tc>
          <w:tcPr>
            <w:tcW w:w="912" w:type="dxa"/>
          </w:tcPr>
          <w:p w14:paraId="1C21AA3E" w14:textId="77777777" w:rsidR="00D57C09" w:rsidRPr="00090C64" w:rsidRDefault="00D57C09" w:rsidP="00D12993">
            <w:pPr>
              <w:pStyle w:val="TAH"/>
            </w:pPr>
            <w:r w:rsidRPr="00090C64">
              <w:t>OTA ACLR limit for bands below 3GHz</w:t>
            </w:r>
          </w:p>
        </w:tc>
        <w:tc>
          <w:tcPr>
            <w:tcW w:w="912" w:type="dxa"/>
          </w:tcPr>
          <w:p w14:paraId="528CC4F2" w14:textId="77777777" w:rsidR="00D57C09" w:rsidRPr="00090C64" w:rsidRDefault="00D57C09" w:rsidP="00D1299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D1299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D1299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D12993">
            <w:pPr>
              <w:pStyle w:val="TAC"/>
            </w:pPr>
            <w:r w:rsidRPr="00090C64">
              <w:t>E-UTRA of same BW</w:t>
            </w:r>
          </w:p>
        </w:tc>
        <w:tc>
          <w:tcPr>
            <w:tcW w:w="2179" w:type="dxa"/>
          </w:tcPr>
          <w:p w14:paraId="3F4D5EB9"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D12993">
            <w:pPr>
              <w:pStyle w:val="TAC"/>
            </w:pPr>
            <w:r w:rsidRPr="00090C64">
              <w:t>44 dB</w:t>
            </w:r>
          </w:p>
        </w:tc>
        <w:tc>
          <w:tcPr>
            <w:tcW w:w="912" w:type="dxa"/>
          </w:tcPr>
          <w:p w14:paraId="72D9D1FE" w14:textId="77777777" w:rsidR="00677DA3" w:rsidRPr="00090C64" w:rsidRDefault="00677DA3" w:rsidP="00D1299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D12993">
            <w:pPr>
              <w:pStyle w:val="TAC"/>
            </w:pPr>
          </w:p>
        </w:tc>
        <w:tc>
          <w:tcPr>
            <w:tcW w:w="1770" w:type="dxa"/>
            <w:tcBorders>
              <w:left w:val="single" w:sz="4" w:space="0" w:color="auto"/>
            </w:tcBorders>
          </w:tcPr>
          <w:p w14:paraId="2BCFD052"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D12993">
            <w:pPr>
              <w:pStyle w:val="TAC"/>
            </w:pPr>
            <w:r w:rsidRPr="00090C64">
              <w:t>E-UTRA of same BW</w:t>
            </w:r>
          </w:p>
        </w:tc>
        <w:tc>
          <w:tcPr>
            <w:tcW w:w="2179" w:type="dxa"/>
          </w:tcPr>
          <w:p w14:paraId="2CCC2BDB"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D12993">
            <w:pPr>
              <w:pStyle w:val="TAC"/>
            </w:pPr>
            <w:r w:rsidRPr="00090C64">
              <w:t>44 dB</w:t>
            </w:r>
          </w:p>
        </w:tc>
        <w:tc>
          <w:tcPr>
            <w:tcW w:w="912" w:type="dxa"/>
          </w:tcPr>
          <w:p w14:paraId="3FB1B643" w14:textId="77777777" w:rsidR="00677DA3" w:rsidRPr="00090C64" w:rsidRDefault="00677DA3" w:rsidP="00D1299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D12993">
            <w:pPr>
              <w:pStyle w:val="TAC"/>
            </w:pPr>
          </w:p>
        </w:tc>
        <w:tc>
          <w:tcPr>
            <w:tcW w:w="1770" w:type="dxa"/>
            <w:tcBorders>
              <w:left w:val="single" w:sz="4" w:space="0" w:color="auto"/>
            </w:tcBorders>
          </w:tcPr>
          <w:p w14:paraId="4E55266C" w14:textId="77777777" w:rsidR="00677DA3" w:rsidRPr="00090C64" w:rsidRDefault="00677DA3" w:rsidP="00D12993">
            <w:pPr>
              <w:pStyle w:val="TAC"/>
            </w:pPr>
            <w:r w:rsidRPr="00090C64">
              <w:t>2.5 MHz</w:t>
            </w:r>
          </w:p>
        </w:tc>
        <w:tc>
          <w:tcPr>
            <w:tcW w:w="1949" w:type="dxa"/>
          </w:tcPr>
          <w:p w14:paraId="33AFCEC2" w14:textId="77777777" w:rsidR="00677DA3" w:rsidRPr="00090C64" w:rsidRDefault="00677DA3" w:rsidP="00D12993">
            <w:pPr>
              <w:pStyle w:val="TAC"/>
            </w:pPr>
            <w:r w:rsidRPr="00090C64">
              <w:t>3.84 Mcps UTRA</w:t>
            </w:r>
          </w:p>
        </w:tc>
        <w:tc>
          <w:tcPr>
            <w:tcW w:w="2179" w:type="dxa"/>
          </w:tcPr>
          <w:p w14:paraId="7A9BB3ED" w14:textId="77777777" w:rsidR="00677DA3" w:rsidRPr="00090C64" w:rsidRDefault="00677DA3" w:rsidP="00D12993">
            <w:pPr>
              <w:pStyle w:val="TAC"/>
            </w:pPr>
            <w:r w:rsidRPr="00090C64">
              <w:t>RRC (3.84 Mcps)</w:t>
            </w:r>
          </w:p>
        </w:tc>
        <w:tc>
          <w:tcPr>
            <w:tcW w:w="912" w:type="dxa"/>
          </w:tcPr>
          <w:p w14:paraId="425287EE" w14:textId="77777777" w:rsidR="00677DA3" w:rsidRPr="00090C64" w:rsidRDefault="00677DA3" w:rsidP="00D12993">
            <w:pPr>
              <w:pStyle w:val="TAC"/>
            </w:pPr>
            <w:r w:rsidRPr="00090C64">
              <w:t>44 dB</w:t>
            </w:r>
          </w:p>
        </w:tc>
        <w:tc>
          <w:tcPr>
            <w:tcW w:w="912" w:type="dxa"/>
          </w:tcPr>
          <w:p w14:paraId="7335809C" w14:textId="77777777" w:rsidR="00677DA3" w:rsidRPr="00090C64" w:rsidRDefault="00677DA3" w:rsidP="00D1299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D12993">
            <w:pPr>
              <w:pStyle w:val="TAC"/>
            </w:pPr>
          </w:p>
        </w:tc>
        <w:tc>
          <w:tcPr>
            <w:tcW w:w="1770" w:type="dxa"/>
            <w:tcBorders>
              <w:left w:val="single" w:sz="4" w:space="0" w:color="auto"/>
            </w:tcBorders>
          </w:tcPr>
          <w:p w14:paraId="203C881B" w14:textId="77777777" w:rsidR="00677DA3" w:rsidRPr="00090C64" w:rsidRDefault="00677DA3" w:rsidP="00D12993">
            <w:pPr>
              <w:pStyle w:val="TAC"/>
            </w:pPr>
            <w:r w:rsidRPr="00090C64">
              <w:t>7.5 MHz</w:t>
            </w:r>
          </w:p>
        </w:tc>
        <w:tc>
          <w:tcPr>
            <w:tcW w:w="1949" w:type="dxa"/>
          </w:tcPr>
          <w:p w14:paraId="4D3E3705" w14:textId="77777777" w:rsidR="00677DA3" w:rsidRPr="00090C64" w:rsidRDefault="00677DA3" w:rsidP="00D12993">
            <w:pPr>
              <w:pStyle w:val="TAC"/>
            </w:pPr>
            <w:r w:rsidRPr="00090C64">
              <w:t>3.84 Mcps UTRA</w:t>
            </w:r>
          </w:p>
        </w:tc>
        <w:tc>
          <w:tcPr>
            <w:tcW w:w="2179" w:type="dxa"/>
          </w:tcPr>
          <w:p w14:paraId="66D19208" w14:textId="77777777" w:rsidR="00677DA3" w:rsidRPr="00090C64" w:rsidRDefault="00677DA3" w:rsidP="00D12993">
            <w:pPr>
              <w:pStyle w:val="TAC"/>
            </w:pPr>
            <w:r w:rsidRPr="00090C64">
              <w:t>RRC (3.84 Mcps)</w:t>
            </w:r>
          </w:p>
        </w:tc>
        <w:tc>
          <w:tcPr>
            <w:tcW w:w="912" w:type="dxa"/>
          </w:tcPr>
          <w:p w14:paraId="10DC273C" w14:textId="77777777" w:rsidR="00677DA3" w:rsidRPr="00090C64" w:rsidRDefault="00677DA3" w:rsidP="00D12993">
            <w:pPr>
              <w:pStyle w:val="TAC"/>
            </w:pPr>
            <w:r w:rsidRPr="00090C64">
              <w:t>44 dB</w:t>
            </w:r>
          </w:p>
        </w:tc>
        <w:tc>
          <w:tcPr>
            <w:tcW w:w="912" w:type="dxa"/>
          </w:tcPr>
          <w:p w14:paraId="68D9D29B" w14:textId="77777777" w:rsidR="00677DA3" w:rsidRPr="00090C64" w:rsidRDefault="00677DA3" w:rsidP="00D1299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12993">
      <w:pPr>
        <w:rPr>
          <w:noProof/>
        </w:rPr>
      </w:pPr>
    </w:p>
    <w:p w14:paraId="1EFB9729" w14:textId="77777777" w:rsidR="00D57C09" w:rsidRPr="00090C64" w:rsidRDefault="00D57C09" w:rsidP="00D12993">
      <w:r w:rsidRPr="00090C64">
        <w:t>For operation in unpaired spectrum, the measurement result shall not be less than the OTA ACLR limit specified in Table 6.7.3.5.1.1-2.</w:t>
      </w:r>
    </w:p>
    <w:p w14:paraId="34E2B612" w14:textId="77777777" w:rsidR="00D57C09" w:rsidRPr="00090C64" w:rsidRDefault="00D57C09" w:rsidP="00D12993">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D1299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D12993">
            <w:pPr>
              <w:pStyle w:val="TAH"/>
            </w:pPr>
            <w:r w:rsidRPr="00090C64">
              <w:t xml:space="preserve">Assumed adjacent channel carrier </w:t>
            </w:r>
          </w:p>
        </w:tc>
        <w:tc>
          <w:tcPr>
            <w:tcW w:w="2179" w:type="dxa"/>
          </w:tcPr>
          <w:p w14:paraId="7595217C" w14:textId="77777777" w:rsidR="00D57C09" w:rsidRPr="00090C64" w:rsidRDefault="00D57C09" w:rsidP="00D12993">
            <w:pPr>
              <w:pStyle w:val="TAH"/>
            </w:pPr>
            <w:r w:rsidRPr="00090C64">
              <w:t>Filter on the adjacent channel frequency and corresponding filter bandwidth</w:t>
            </w:r>
          </w:p>
        </w:tc>
        <w:tc>
          <w:tcPr>
            <w:tcW w:w="912" w:type="dxa"/>
          </w:tcPr>
          <w:p w14:paraId="75327A58" w14:textId="77777777" w:rsidR="00D57C09" w:rsidRPr="00090C64" w:rsidRDefault="00D57C09" w:rsidP="00D12993">
            <w:pPr>
              <w:pStyle w:val="TAH"/>
            </w:pPr>
            <w:r w:rsidRPr="00090C64">
              <w:t>OTA ACLR limit for bands below 3GHz</w:t>
            </w:r>
          </w:p>
        </w:tc>
        <w:tc>
          <w:tcPr>
            <w:tcW w:w="912" w:type="dxa"/>
          </w:tcPr>
          <w:p w14:paraId="2C8C7C2E" w14:textId="77777777" w:rsidR="00D57C09" w:rsidRPr="00090C64" w:rsidRDefault="00D57C09" w:rsidP="00D1299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D12993">
            <w:pPr>
              <w:pStyle w:val="TAC"/>
            </w:pPr>
            <w:r w:rsidRPr="00090C64">
              <w:t>1.4, 3</w:t>
            </w:r>
          </w:p>
        </w:tc>
        <w:tc>
          <w:tcPr>
            <w:tcW w:w="2191" w:type="dxa"/>
            <w:tcBorders>
              <w:left w:val="single" w:sz="4" w:space="0" w:color="auto"/>
            </w:tcBorders>
          </w:tcPr>
          <w:p w14:paraId="3B4F8021"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D12993">
            <w:pPr>
              <w:pStyle w:val="TAC"/>
            </w:pPr>
            <w:r w:rsidRPr="00090C64">
              <w:t>E-UTRA of same BW</w:t>
            </w:r>
          </w:p>
        </w:tc>
        <w:tc>
          <w:tcPr>
            <w:tcW w:w="2179" w:type="dxa"/>
          </w:tcPr>
          <w:p w14:paraId="579CB69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D12993">
            <w:pPr>
              <w:pStyle w:val="TAC"/>
            </w:pPr>
            <w:r w:rsidRPr="00090C64">
              <w:t>44 dB</w:t>
            </w:r>
          </w:p>
        </w:tc>
        <w:tc>
          <w:tcPr>
            <w:tcW w:w="912" w:type="dxa"/>
          </w:tcPr>
          <w:p w14:paraId="05D40532" w14:textId="77777777" w:rsidR="00677DA3" w:rsidRPr="00090C64" w:rsidRDefault="00677DA3" w:rsidP="00D1299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D12993">
            <w:pPr>
              <w:pStyle w:val="TAC"/>
            </w:pPr>
          </w:p>
        </w:tc>
        <w:tc>
          <w:tcPr>
            <w:tcW w:w="2191" w:type="dxa"/>
            <w:tcBorders>
              <w:left w:val="single" w:sz="4" w:space="0" w:color="auto"/>
            </w:tcBorders>
          </w:tcPr>
          <w:p w14:paraId="2A65463D"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D12993">
            <w:pPr>
              <w:pStyle w:val="TAC"/>
            </w:pPr>
            <w:r w:rsidRPr="00090C64">
              <w:t>E-UTRA of same BW</w:t>
            </w:r>
          </w:p>
        </w:tc>
        <w:tc>
          <w:tcPr>
            <w:tcW w:w="2179" w:type="dxa"/>
          </w:tcPr>
          <w:p w14:paraId="7B46CC52"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D12993">
            <w:pPr>
              <w:pStyle w:val="TAC"/>
            </w:pPr>
            <w:r w:rsidRPr="00090C64">
              <w:t>44 dB</w:t>
            </w:r>
          </w:p>
        </w:tc>
        <w:tc>
          <w:tcPr>
            <w:tcW w:w="912" w:type="dxa"/>
          </w:tcPr>
          <w:p w14:paraId="743D178B" w14:textId="77777777" w:rsidR="00677DA3" w:rsidRPr="00090C64" w:rsidRDefault="00677DA3" w:rsidP="00D1299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D12993">
            <w:pPr>
              <w:pStyle w:val="TAC"/>
            </w:pPr>
          </w:p>
        </w:tc>
        <w:tc>
          <w:tcPr>
            <w:tcW w:w="2191" w:type="dxa"/>
            <w:tcBorders>
              <w:left w:val="single" w:sz="4" w:space="0" w:color="auto"/>
            </w:tcBorders>
          </w:tcPr>
          <w:p w14:paraId="6E116F61" w14:textId="77777777" w:rsidR="00677DA3" w:rsidRPr="00090C64" w:rsidRDefault="00677DA3" w:rsidP="00D12993">
            <w:pPr>
              <w:pStyle w:val="TAC"/>
            </w:pPr>
            <w:r w:rsidRPr="00090C64">
              <w:t>0.8 MHz</w:t>
            </w:r>
          </w:p>
        </w:tc>
        <w:tc>
          <w:tcPr>
            <w:tcW w:w="1949" w:type="dxa"/>
          </w:tcPr>
          <w:p w14:paraId="2DEAC690" w14:textId="77777777" w:rsidR="00677DA3" w:rsidRPr="00090C64" w:rsidRDefault="00677DA3" w:rsidP="00D12993">
            <w:pPr>
              <w:pStyle w:val="TAC"/>
            </w:pPr>
            <w:r w:rsidRPr="00090C64">
              <w:t>1.28 Mcps UTRA</w:t>
            </w:r>
          </w:p>
        </w:tc>
        <w:tc>
          <w:tcPr>
            <w:tcW w:w="2179" w:type="dxa"/>
          </w:tcPr>
          <w:p w14:paraId="22D05290" w14:textId="77777777" w:rsidR="00677DA3" w:rsidRPr="00090C64" w:rsidRDefault="00677DA3" w:rsidP="00D12993">
            <w:pPr>
              <w:pStyle w:val="TAC"/>
            </w:pPr>
            <w:r w:rsidRPr="00090C64">
              <w:t>RRC (1.28 Mcps)</w:t>
            </w:r>
          </w:p>
        </w:tc>
        <w:tc>
          <w:tcPr>
            <w:tcW w:w="912" w:type="dxa"/>
          </w:tcPr>
          <w:p w14:paraId="2CFC2665" w14:textId="77777777" w:rsidR="00677DA3" w:rsidRPr="00090C64" w:rsidRDefault="00677DA3" w:rsidP="00D12993">
            <w:pPr>
              <w:pStyle w:val="TAC"/>
            </w:pPr>
            <w:r w:rsidRPr="00090C64">
              <w:t>44 dB</w:t>
            </w:r>
          </w:p>
        </w:tc>
        <w:tc>
          <w:tcPr>
            <w:tcW w:w="912" w:type="dxa"/>
          </w:tcPr>
          <w:p w14:paraId="6059C07D" w14:textId="77777777" w:rsidR="00677DA3" w:rsidRPr="00090C64" w:rsidRDefault="00677DA3" w:rsidP="00D1299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D12993">
            <w:pPr>
              <w:pStyle w:val="TAC"/>
            </w:pPr>
          </w:p>
        </w:tc>
        <w:tc>
          <w:tcPr>
            <w:tcW w:w="2191" w:type="dxa"/>
            <w:tcBorders>
              <w:left w:val="single" w:sz="4" w:space="0" w:color="auto"/>
            </w:tcBorders>
          </w:tcPr>
          <w:p w14:paraId="724E7528" w14:textId="77777777" w:rsidR="00677DA3" w:rsidRPr="00090C64" w:rsidRDefault="00677DA3" w:rsidP="00D12993">
            <w:pPr>
              <w:pStyle w:val="TAC"/>
            </w:pPr>
            <w:r w:rsidRPr="00090C64">
              <w:t>2.4 MHz</w:t>
            </w:r>
          </w:p>
        </w:tc>
        <w:tc>
          <w:tcPr>
            <w:tcW w:w="1949" w:type="dxa"/>
          </w:tcPr>
          <w:p w14:paraId="46F18427" w14:textId="77777777" w:rsidR="00677DA3" w:rsidRPr="00090C64" w:rsidRDefault="00677DA3" w:rsidP="00D12993">
            <w:pPr>
              <w:pStyle w:val="TAC"/>
            </w:pPr>
            <w:r w:rsidRPr="00090C64">
              <w:t>1.28 Mcps UTRA</w:t>
            </w:r>
          </w:p>
        </w:tc>
        <w:tc>
          <w:tcPr>
            <w:tcW w:w="2179" w:type="dxa"/>
          </w:tcPr>
          <w:p w14:paraId="3A67B97D" w14:textId="77777777" w:rsidR="00677DA3" w:rsidRPr="00090C64" w:rsidRDefault="00677DA3" w:rsidP="00D12993">
            <w:pPr>
              <w:pStyle w:val="TAC"/>
            </w:pPr>
            <w:r w:rsidRPr="00090C64">
              <w:t>RRC (1.28 Mcps)</w:t>
            </w:r>
          </w:p>
        </w:tc>
        <w:tc>
          <w:tcPr>
            <w:tcW w:w="912" w:type="dxa"/>
          </w:tcPr>
          <w:p w14:paraId="3843CAC6" w14:textId="77777777" w:rsidR="00677DA3" w:rsidRPr="00090C64" w:rsidRDefault="00677DA3" w:rsidP="00D12993">
            <w:pPr>
              <w:pStyle w:val="TAC"/>
            </w:pPr>
            <w:r w:rsidRPr="00090C64">
              <w:t>44 dB</w:t>
            </w:r>
          </w:p>
        </w:tc>
        <w:tc>
          <w:tcPr>
            <w:tcW w:w="912" w:type="dxa"/>
          </w:tcPr>
          <w:p w14:paraId="1BC6EA05" w14:textId="77777777" w:rsidR="00677DA3" w:rsidRPr="00090C64" w:rsidRDefault="00677DA3" w:rsidP="00D1299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D12993">
            <w:pPr>
              <w:pStyle w:val="TAC"/>
            </w:pPr>
            <w:r w:rsidRPr="00090C64">
              <w:t>5, 10, 15, 20</w:t>
            </w:r>
          </w:p>
        </w:tc>
        <w:tc>
          <w:tcPr>
            <w:tcW w:w="2191" w:type="dxa"/>
            <w:tcBorders>
              <w:left w:val="single" w:sz="4" w:space="0" w:color="auto"/>
            </w:tcBorders>
          </w:tcPr>
          <w:p w14:paraId="6C721087"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D12993">
            <w:pPr>
              <w:pStyle w:val="TAC"/>
            </w:pPr>
            <w:r w:rsidRPr="00090C64">
              <w:t>E-UTRA of same BW</w:t>
            </w:r>
          </w:p>
        </w:tc>
        <w:tc>
          <w:tcPr>
            <w:tcW w:w="2179" w:type="dxa"/>
          </w:tcPr>
          <w:p w14:paraId="2F9709A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D12993">
            <w:pPr>
              <w:pStyle w:val="TAC"/>
            </w:pPr>
            <w:r w:rsidRPr="00090C64">
              <w:t>44 dB</w:t>
            </w:r>
          </w:p>
        </w:tc>
        <w:tc>
          <w:tcPr>
            <w:tcW w:w="912" w:type="dxa"/>
          </w:tcPr>
          <w:p w14:paraId="2C668906" w14:textId="77777777" w:rsidR="00677DA3" w:rsidRPr="00090C64" w:rsidRDefault="00677DA3" w:rsidP="00D1299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D12993">
            <w:pPr>
              <w:pStyle w:val="TAC"/>
            </w:pPr>
          </w:p>
        </w:tc>
        <w:tc>
          <w:tcPr>
            <w:tcW w:w="2191" w:type="dxa"/>
            <w:tcBorders>
              <w:left w:val="single" w:sz="4" w:space="0" w:color="auto"/>
            </w:tcBorders>
          </w:tcPr>
          <w:p w14:paraId="663BE23F"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D12993">
            <w:pPr>
              <w:pStyle w:val="TAC"/>
            </w:pPr>
            <w:r w:rsidRPr="00090C64">
              <w:t>E-UTRA of same BW</w:t>
            </w:r>
          </w:p>
        </w:tc>
        <w:tc>
          <w:tcPr>
            <w:tcW w:w="2179" w:type="dxa"/>
          </w:tcPr>
          <w:p w14:paraId="5B389870"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D12993">
            <w:pPr>
              <w:pStyle w:val="TAC"/>
            </w:pPr>
            <w:r w:rsidRPr="00090C64">
              <w:t>44 dB</w:t>
            </w:r>
          </w:p>
        </w:tc>
        <w:tc>
          <w:tcPr>
            <w:tcW w:w="912" w:type="dxa"/>
          </w:tcPr>
          <w:p w14:paraId="2CA0874F" w14:textId="77777777" w:rsidR="00677DA3" w:rsidRPr="00090C64" w:rsidRDefault="00677DA3" w:rsidP="00D1299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D12993">
            <w:pPr>
              <w:pStyle w:val="TAC"/>
            </w:pPr>
          </w:p>
        </w:tc>
        <w:tc>
          <w:tcPr>
            <w:tcW w:w="2191" w:type="dxa"/>
            <w:tcBorders>
              <w:left w:val="single" w:sz="4" w:space="0" w:color="auto"/>
            </w:tcBorders>
          </w:tcPr>
          <w:p w14:paraId="6F074DB3" w14:textId="77777777" w:rsidR="00677DA3" w:rsidRPr="00090C64" w:rsidRDefault="00677DA3" w:rsidP="00D12993">
            <w:pPr>
              <w:pStyle w:val="TAC"/>
            </w:pPr>
            <w:r w:rsidRPr="00090C64">
              <w:t>0.8 MHz</w:t>
            </w:r>
          </w:p>
        </w:tc>
        <w:tc>
          <w:tcPr>
            <w:tcW w:w="1949" w:type="dxa"/>
          </w:tcPr>
          <w:p w14:paraId="063CB60E" w14:textId="77777777" w:rsidR="00677DA3" w:rsidRPr="00090C64" w:rsidRDefault="00677DA3" w:rsidP="00D12993">
            <w:pPr>
              <w:pStyle w:val="TAC"/>
            </w:pPr>
            <w:r w:rsidRPr="00090C64">
              <w:t>1.28 Mcps UTRA</w:t>
            </w:r>
          </w:p>
        </w:tc>
        <w:tc>
          <w:tcPr>
            <w:tcW w:w="2179" w:type="dxa"/>
          </w:tcPr>
          <w:p w14:paraId="6220EB76" w14:textId="77777777" w:rsidR="00677DA3" w:rsidRPr="00090C64" w:rsidRDefault="00677DA3" w:rsidP="00D12993">
            <w:pPr>
              <w:pStyle w:val="TAC"/>
            </w:pPr>
            <w:r w:rsidRPr="00090C64">
              <w:t>RRC (1.28 Mcps)</w:t>
            </w:r>
          </w:p>
        </w:tc>
        <w:tc>
          <w:tcPr>
            <w:tcW w:w="912" w:type="dxa"/>
          </w:tcPr>
          <w:p w14:paraId="23F5E66F" w14:textId="77777777" w:rsidR="00677DA3" w:rsidRPr="00090C64" w:rsidRDefault="00677DA3" w:rsidP="00D12993">
            <w:pPr>
              <w:pStyle w:val="TAC"/>
            </w:pPr>
            <w:r w:rsidRPr="00090C64">
              <w:t>44 dB</w:t>
            </w:r>
          </w:p>
        </w:tc>
        <w:tc>
          <w:tcPr>
            <w:tcW w:w="912" w:type="dxa"/>
          </w:tcPr>
          <w:p w14:paraId="2B95FEA0" w14:textId="77777777" w:rsidR="00677DA3" w:rsidRPr="00090C64" w:rsidRDefault="00677DA3" w:rsidP="00D1299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D12993">
            <w:pPr>
              <w:pStyle w:val="TAC"/>
            </w:pPr>
          </w:p>
        </w:tc>
        <w:tc>
          <w:tcPr>
            <w:tcW w:w="2191" w:type="dxa"/>
            <w:tcBorders>
              <w:left w:val="single" w:sz="4" w:space="0" w:color="auto"/>
            </w:tcBorders>
          </w:tcPr>
          <w:p w14:paraId="44C1FF32" w14:textId="77777777" w:rsidR="00677DA3" w:rsidRPr="00090C64" w:rsidRDefault="00677DA3" w:rsidP="00D12993">
            <w:pPr>
              <w:pStyle w:val="TAC"/>
            </w:pPr>
            <w:r w:rsidRPr="00090C64">
              <w:t>2.4 MHz</w:t>
            </w:r>
          </w:p>
        </w:tc>
        <w:tc>
          <w:tcPr>
            <w:tcW w:w="1949" w:type="dxa"/>
          </w:tcPr>
          <w:p w14:paraId="6167F229" w14:textId="77777777" w:rsidR="00677DA3" w:rsidRPr="00090C64" w:rsidRDefault="00677DA3" w:rsidP="00D12993">
            <w:pPr>
              <w:pStyle w:val="TAC"/>
            </w:pPr>
            <w:r w:rsidRPr="00090C64">
              <w:t>1.28 Mcps UTRA</w:t>
            </w:r>
          </w:p>
        </w:tc>
        <w:tc>
          <w:tcPr>
            <w:tcW w:w="2179" w:type="dxa"/>
          </w:tcPr>
          <w:p w14:paraId="6BC1F64B" w14:textId="77777777" w:rsidR="00677DA3" w:rsidRPr="00090C64" w:rsidRDefault="00677DA3" w:rsidP="00D12993">
            <w:pPr>
              <w:pStyle w:val="TAC"/>
            </w:pPr>
            <w:r w:rsidRPr="00090C64">
              <w:t>RRC (1.28 Mcps)</w:t>
            </w:r>
          </w:p>
        </w:tc>
        <w:tc>
          <w:tcPr>
            <w:tcW w:w="912" w:type="dxa"/>
          </w:tcPr>
          <w:p w14:paraId="0B128E90" w14:textId="77777777" w:rsidR="00677DA3" w:rsidRPr="00090C64" w:rsidRDefault="00677DA3" w:rsidP="00D12993">
            <w:pPr>
              <w:pStyle w:val="TAC"/>
            </w:pPr>
            <w:r w:rsidRPr="00090C64">
              <w:t>44 dB</w:t>
            </w:r>
          </w:p>
        </w:tc>
        <w:tc>
          <w:tcPr>
            <w:tcW w:w="912" w:type="dxa"/>
          </w:tcPr>
          <w:p w14:paraId="61F3F2C4" w14:textId="77777777" w:rsidR="00677DA3" w:rsidRPr="00090C64" w:rsidRDefault="00677DA3" w:rsidP="00D1299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D12993">
            <w:pPr>
              <w:pStyle w:val="TAC"/>
            </w:pPr>
          </w:p>
        </w:tc>
        <w:tc>
          <w:tcPr>
            <w:tcW w:w="2191" w:type="dxa"/>
            <w:tcBorders>
              <w:left w:val="single" w:sz="4" w:space="0" w:color="auto"/>
            </w:tcBorders>
          </w:tcPr>
          <w:p w14:paraId="262C1952" w14:textId="77777777" w:rsidR="00677DA3" w:rsidRPr="00090C64" w:rsidRDefault="00677DA3" w:rsidP="00D12993">
            <w:pPr>
              <w:pStyle w:val="TAC"/>
            </w:pPr>
            <w:r w:rsidRPr="00090C64">
              <w:t>2.5 MHz</w:t>
            </w:r>
          </w:p>
        </w:tc>
        <w:tc>
          <w:tcPr>
            <w:tcW w:w="1949" w:type="dxa"/>
          </w:tcPr>
          <w:p w14:paraId="04D435EF" w14:textId="77777777" w:rsidR="00677DA3" w:rsidRPr="00090C64" w:rsidRDefault="00677DA3" w:rsidP="00D12993">
            <w:pPr>
              <w:pStyle w:val="TAC"/>
            </w:pPr>
            <w:r w:rsidRPr="00090C64">
              <w:t>3.84 Mcps UTRA</w:t>
            </w:r>
          </w:p>
        </w:tc>
        <w:tc>
          <w:tcPr>
            <w:tcW w:w="2179" w:type="dxa"/>
          </w:tcPr>
          <w:p w14:paraId="5C25CED1" w14:textId="77777777" w:rsidR="00677DA3" w:rsidRPr="00090C64" w:rsidRDefault="00677DA3" w:rsidP="00D12993">
            <w:pPr>
              <w:pStyle w:val="TAC"/>
            </w:pPr>
            <w:r w:rsidRPr="00090C64">
              <w:t>RRC (3.84 Mcps)</w:t>
            </w:r>
          </w:p>
        </w:tc>
        <w:tc>
          <w:tcPr>
            <w:tcW w:w="912" w:type="dxa"/>
          </w:tcPr>
          <w:p w14:paraId="317BFC39" w14:textId="77777777" w:rsidR="00677DA3" w:rsidRPr="00090C64" w:rsidRDefault="00677DA3" w:rsidP="00D12993">
            <w:pPr>
              <w:pStyle w:val="TAC"/>
            </w:pPr>
            <w:r w:rsidRPr="00090C64">
              <w:t>44 dB</w:t>
            </w:r>
          </w:p>
        </w:tc>
        <w:tc>
          <w:tcPr>
            <w:tcW w:w="912" w:type="dxa"/>
          </w:tcPr>
          <w:p w14:paraId="7C87D771" w14:textId="77777777" w:rsidR="00677DA3" w:rsidRPr="00090C64" w:rsidRDefault="00677DA3" w:rsidP="00D1299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D12993">
            <w:pPr>
              <w:pStyle w:val="TAC"/>
            </w:pPr>
          </w:p>
        </w:tc>
        <w:tc>
          <w:tcPr>
            <w:tcW w:w="2191" w:type="dxa"/>
            <w:tcBorders>
              <w:left w:val="single" w:sz="4" w:space="0" w:color="auto"/>
            </w:tcBorders>
          </w:tcPr>
          <w:p w14:paraId="7B4C3A47" w14:textId="77777777" w:rsidR="00677DA3" w:rsidRPr="00090C64" w:rsidRDefault="00677DA3" w:rsidP="00D12993">
            <w:pPr>
              <w:pStyle w:val="TAC"/>
            </w:pPr>
            <w:r w:rsidRPr="00090C64">
              <w:t>7.5 MHz</w:t>
            </w:r>
          </w:p>
        </w:tc>
        <w:tc>
          <w:tcPr>
            <w:tcW w:w="1949" w:type="dxa"/>
          </w:tcPr>
          <w:p w14:paraId="3664B147" w14:textId="77777777" w:rsidR="00677DA3" w:rsidRPr="00090C64" w:rsidRDefault="00677DA3" w:rsidP="00D12993">
            <w:pPr>
              <w:pStyle w:val="TAC"/>
            </w:pPr>
            <w:r w:rsidRPr="00090C64">
              <w:t>3.84 Mcps UTRA</w:t>
            </w:r>
          </w:p>
        </w:tc>
        <w:tc>
          <w:tcPr>
            <w:tcW w:w="2179" w:type="dxa"/>
          </w:tcPr>
          <w:p w14:paraId="4FF1B175" w14:textId="77777777" w:rsidR="00677DA3" w:rsidRPr="00090C64" w:rsidRDefault="00677DA3" w:rsidP="00D12993">
            <w:pPr>
              <w:pStyle w:val="TAC"/>
            </w:pPr>
            <w:r w:rsidRPr="00090C64">
              <w:t>RRC (3.84 Mcps)</w:t>
            </w:r>
          </w:p>
        </w:tc>
        <w:tc>
          <w:tcPr>
            <w:tcW w:w="912" w:type="dxa"/>
          </w:tcPr>
          <w:p w14:paraId="0631A5FB" w14:textId="77777777" w:rsidR="00677DA3" w:rsidRPr="00090C64" w:rsidRDefault="00677DA3" w:rsidP="00D12993">
            <w:pPr>
              <w:pStyle w:val="TAC"/>
            </w:pPr>
            <w:r w:rsidRPr="00090C64">
              <w:t>44 dB</w:t>
            </w:r>
          </w:p>
        </w:tc>
        <w:tc>
          <w:tcPr>
            <w:tcW w:w="912" w:type="dxa"/>
          </w:tcPr>
          <w:p w14:paraId="39B944CF" w14:textId="77777777" w:rsidR="00677DA3" w:rsidRPr="00090C64" w:rsidRDefault="00677DA3" w:rsidP="00D1299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D12993">
            <w:pPr>
              <w:pStyle w:val="TAC"/>
            </w:pPr>
          </w:p>
        </w:tc>
        <w:tc>
          <w:tcPr>
            <w:tcW w:w="2191" w:type="dxa"/>
            <w:tcBorders>
              <w:left w:val="single" w:sz="4" w:space="0" w:color="auto"/>
            </w:tcBorders>
          </w:tcPr>
          <w:p w14:paraId="46E7B46B" w14:textId="77777777" w:rsidR="00677DA3" w:rsidRPr="00090C64" w:rsidRDefault="00677DA3" w:rsidP="00D12993">
            <w:pPr>
              <w:pStyle w:val="TAC"/>
            </w:pPr>
            <w:r w:rsidRPr="00090C64">
              <w:t>5 MHz</w:t>
            </w:r>
          </w:p>
        </w:tc>
        <w:tc>
          <w:tcPr>
            <w:tcW w:w="1949" w:type="dxa"/>
          </w:tcPr>
          <w:p w14:paraId="42013E2B" w14:textId="77777777" w:rsidR="00677DA3" w:rsidRPr="00090C64" w:rsidRDefault="00677DA3" w:rsidP="00D12993">
            <w:pPr>
              <w:pStyle w:val="TAC"/>
            </w:pPr>
            <w:r w:rsidRPr="00090C64">
              <w:t>7.68 Mcps UTRA</w:t>
            </w:r>
          </w:p>
        </w:tc>
        <w:tc>
          <w:tcPr>
            <w:tcW w:w="2179" w:type="dxa"/>
          </w:tcPr>
          <w:p w14:paraId="44BAD488" w14:textId="77777777" w:rsidR="00677DA3" w:rsidRPr="00090C64" w:rsidRDefault="00677DA3" w:rsidP="00D12993">
            <w:pPr>
              <w:pStyle w:val="TAC"/>
            </w:pPr>
            <w:r w:rsidRPr="00090C64">
              <w:t>RRC (7.68 Mcps)</w:t>
            </w:r>
          </w:p>
        </w:tc>
        <w:tc>
          <w:tcPr>
            <w:tcW w:w="912" w:type="dxa"/>
          </w:tcPr>
          <w:p w14:paraId="4E78483C" w14:textId="77777777" w:rsidR="00677DA3" w:rsidRPr="00090C64" w:rsidRDefault="00677DA3" w:rsidP="00D12993">
            <w:pPr>
              <w:pStyle w:val="TAC"/>
            </w:pPr>
            <w:r w:rsidRPr="00090C64">
              <w:t>44 dB</w:t>
            </w:r>
          </w:p>
        </w:tc>
        <w:tc>
          <w:tcPr>
            <w:tcW w:w="912" w:type="dxa"/>
          </w:tcPr>
          <w:p w14:paraId="77781609" w14:textId="77777777" w:rsidR="00677DA3" w:rsidRPr="00090C64" w:rsidRDefault="00677DA3" w:rsidP="00D1299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D12993">
            <w:pPr>
              <w:pStyle w:val="TAC"/>
            </w:pPr>
          </w:p>
        </w:tc>
        <w:tc>
          <w:tcPr>
            <w:tcW w:w="2191" w:type="dxa"/>
            <w:tcBorders>
              <w:left w:val="single" w:sz="4" w:space="0" w:color="auto"/>
            </w:tcBorders>
          </w:tcPr>
          <w:p w14:paraId="1CBA1E49" w14:textId="77777777" w:rsidR="00677DA3" w:rsidRPr="00090C64" w:rsidRDefault="00677DA3" w:rsidP="00D12993">
            <w:pPr>
              <w:pStyle w:val="TAC"/>
            </w:pPr>
            <w:r w:rsidRPr="00090C64">
              <w:t>15 MHz</w:t>
            </w:r>
          </w:p>
        </w:tc>
        <w:tc>
          <w:tcPr>
            <w:tcW w:w="1949" w:type="dxa"/>
          </w:tcPr>
          <w:p w14:paraId="2B288CFE" w14:textId="77777777" w:rsidR="00677DA3" w:rsidRPr="00090C64" w:rsidRDefault="00677DA3" w:rsidP="00D12993">
            <w:pPr>
              <w:pStyle w:val="TAC"/>
            </w:pPr>
            <w:r w:rsidRPr="00090C64">
              <w:t>7.68 Mcps UTRA</w:t>
            </w:r>
          </w:p>
        </w:tc>
        <w:tc>
          <w:tcPr>
            <w:tcW w:w="2179" w:type="dxa"/>
          </w:tcPr>
          <w:p w14:paraId="4DB5C823" w14:textId="77777777" w:rsidR="00677DA3" w:rsidRPr="00090C64" w:rsidRDefault="00677DA3" w:rsidP="00D12993">
            <w:pPr>
              <w:pStyle w:val="TAC"/>
            </w:pPr>
            <w:r w:rsidRPr="00090C64">
              <w:t>RRC (7.68 Mcps)</w:t>
            </w:r>
          </w:p>
        </w:tc>
        <w:tc>
          <w:tcPr>
            <w:tcW w:w="912" w:type="dxa"/>
          </w:tcPr>
          <w:p w14:paraId="51CBB4B7" w14:textId="77777777" w:rsidR="00677DA3" w:rsidRPr="00090C64" w:rsidRDefault="00677DA3" w:rsidP="00D12993">
            <w:pPr>
              <w:pStyle w:val="TAC"/>
            </w:pPr>
            <w:r w:rsidRPr="00090C64">
              <w:t>44 dB</w:t>
            </w:r>
          </w:p>
        </w:tc>
        <w:tc>
          <w:tcPr>
            <w:tcW w:w="912" w:type="dxa"/>
          </w:tcPr>
          <w:p w14:paraId="0EE0ADB2" w14:textId="77777777" w:rsidR="00677DA3" w:rsidRPr="00090C64" w:rsidRDefault="00677DA3" w:rsidP="00D1299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12993">
      <w:pPr>
        <w:rPr>
          <w:noProof/>
        </w:rPr>
      </w:pPr>
    </w:p>
    <w:p w14:paraId="0FAF5B0B" w14:textId="77777777" w:rsidR="00D57C09" w:rsidRPr="00090C64" w:rsidRDefault="00D57C09" w:rsidP="00D1299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D1299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D1299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D1299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D1299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12993">
      <w:pPr>
        <w:rPr>
          <w:noProof/>
        </w:rPr>
      </w:pPr>
    </w:p>
    <w:p w14:paraId="7C467EDC" w14:textId="77777777" w:rsidR="00D57C09" w:rsidRPr="00090C64" w:rsidRDefault="00D57C09" w:rsidP="00D12993">
      <w:r w:rsidRPr="00090C64">
        <w:t>For operation in non-contiguous unpaired spectrum, the measurement result shall not be less than the OTA ACLR limit specified in Table 6.7.3.5.1.1-4.</w:t>
      </w:r>
    </w:p>
    <w:p w14:paraId="377DAF97" w14:textId="77777777" w:rsidR="00D57C09" w:rsidRPr="00090C64" w:rsidRDefault="00D57C09" w:rsidP="00D1299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D1299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D1299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D12993">
            <w:pPr>
              <w:pStyle w:val="TAC"/>
            </w:pPr>
            <w:r w:rsidRPr="00090C64">
              <w:t>43.8dB</w:t>
            </w:r>
          </w:p>
        </w:tc>
      </w:tr>
    </w:tbl>
    <w:p w14:paraId="460D798C" w14:textId="77777777" w:rsidR="00D57C09" w:rsidRPr="00090C64" w:rsidRDefault="00D57C09" w:rsidP="00D12993">
      <w:pPr>
        <w:rPr>
          <w:noProof/>
        </w:rPr>
      </w:pPr>
    </w:p>
    <w:p w14:paraId="0DFCC25C" w14:textId="77777777" w:rsidR="00D57C09" w:rsidRPr="00090C64" w:rsidRDefault="00D57C09" w:rsidP="00D1299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1299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12993">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1299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2" w:name="_Toc21125105"/>
      <w:bookmarkStart w:id="5963" w:name="_Toc29768095"/>
      <w:bookmarkStart w:id="5964" w:name="_Toc36044537"/>
      <w:bookmarkStart w:id="5965" w:name="_Toc37230442"/>
      <w:bookmarkStart w:id="5966" w:name="_Toc45907585"/>
      <w:bookmarkStart w:id="5967" w:name="_Toc53181690"/>
      <w:r w:rsidRPr="00090C64">
        <w:t>6.7.3.5.1.2</w:t>
      </w:r>
      <w:r w:rsidR="00090C64">
        <w:rPr>
          <w:noProof/>
        </w:rPr>
        <w:tab/>
      </w:r>
      <w:r w:rsidRPr="00090C64">
        <w:rPr>
          <w:noProof/>
        </w:rPr>
        <w:t>MSR UTRA FDD test requirement</w:t>
      </w:r>
      <w:bookmarkEnd w:id="5962"/>
      <w:bookmarkEnd w:id="5963"/>
      <w:bookmarkEnd w:id="5964"/>
      <w:bookmarkEnd w:id="5965"/>
      <w:bookmarkEnd w:id="5966"/>
      <w:bookmarkEnd w:id="5967"/>
    </w:p>
    <w:p w14:paraId="480686F7" w14:textId="77777777" w:rsidR="00D57C09" w:rsidRPr="00090C64" w:rsidRDefault="00D57C09" w:rsidP="00D12993">
      <w:r w:rsidRPr="00090C64">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1299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D1299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D12993">
            <w:pPr>
              <w:pStyle w:val="TAH"/>
            </w:pPr>
            <w:r w:rsidRPr="00090C64">
              <w:t>OTA ACLR limit for bands below 3GHz</w:t>
            </w:r>
          </w:p>
        </w:tc>
        <w:tc>
          <w:tcPr>
            <w:tcW w:w="2314" w:type="dxa"/>
          </w:tcPr>
          <w:p w14:paraId="0ACD1E90" w14:textId="77777777" w:rsidR="00D57C09" w:rsidRPr="00090C64" w:rsidRDefault="00D57C09" w:rsidP="00D1299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D12993">
            <w:pPr>
              <w:pStyle w:val="TAC"/>
              <w:rPr>
                <w:rFonts w:cs="Arial"/>
              </w:rPr>
            </w:pPr>
            <w:r w:rsidRPr="00090C64">
              <w:t>5 MHz</w:t>
            </w:r>
          </w:p>
        </w:tc>
        <w:tc>
          <w:tcPr>
            <w:tcW w:w="2314" w:type="dxa"/>
          </w:tcPr>
          <w:p w14:paraId="3136DF13" w14:textId="77777777" w:rsidR="00D57C09" w:rsidRPr="00090C64" w:rsidRDefault="00D57C09" w:rsidP="00D12993">
            <w:pPr>
              <w:pStyle w:val="TAC"/>
            </w:pPr>
            <w:r w:rsidRPr="00090C64">
              <w:t>44 dB</w:t>
            </w:r>
          </w:p>
        </w:tc>
        <w:tc>
          <w:tcPr>
            <w:tcW w:w="2314" w:type="dxa"/>
          </w:tcPr>
          <w:p w14:paraId="2118A363" w14:textId="77777777" w:rsidR="00D57C09" w:rsidRPr="00090C64" w:rsidRDefault="00D57C09" w:rsidP="00D1299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D12993">
            <w:pPr>
              <w:pStyle w:val="TAC"/>
              <w:rPr>
                <w:rFonts w:cs="Arial"/>
              </w:rPr>
            </w:pPr>
            <w:r w:rsidRPr="00090C64">
              <w:t>10 MHz</w:t>
            </w:r>
          </w:p>
        </w:tc>
        <w:tc>
          <w:tcPr>
            <w:tcW w:w="2314" w:type="dxa"/>
          </w:tcPr>
          <w:p w14:paraId="553676A2" w14:textId="77777777" w:rsidR="00D57C09" w:rsidRPr="00090C64" w:rsidRDefault="00D57C09" w:rsidP="00D12993">
            <w:pPr>
              <w:pStyle w:val="TAC"/>
            </w:pPr>
            <w:r w:rsidRPr="00090C64">
              <w:t>44 dB</w:t>
            </w:r>
          </w:p>
        </w:tc>
        <w:tc>
          <w:tcPr>
            <w:tcW w:w="2314" w:type="dxa"/>
          </w:tcPr>
          <w:p w14:paraId="2572036A" w14:textId="77777777" w:rsidR="00D57C09" w:rsidRPr="00090C64" w:rsidRDefault="00D57C09" w:rsidP="00D1299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D1299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D1299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D12993"/>
    <w:p w14:paraId="1AF50157" w14:textId="56F84CC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12993">
      <w:r w:rsidRPr="00090C64">
        <w:rPr>
          <w:lang w:eastAsia="zh-CN"/>
        </w:rPr>
        <w:t>The measurement result shall not be less than the OTA ACLR limit specified in Table 6.7.3.5.1.2-2.</w:t>
      </w:r>
    </w:p>
    <w:p w14:paraId="114D40E6" w14:textId="77777777" w:rsidR="00D57C09" w:rsidRPr="00090C64" w:rsidRDefault="00D57C09" w:rsidP="00D1299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D1299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D1299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D12993">
            <w:pPr>
              <w:pStyle w:val="TAH"/>
              <w:rPr>
                <w:rFonts w:cs="Arial"/>
              </w:rPr>
            </w:pPr>
            <w:r w:rsidRPr="00090C64">
              <w:t>Assumed adjacent channel carrier (informative)</w:t>
            </w:r>
          </w:p>
        </w:tc>
        <w:tc>
          <w:tcPr>
            <w:tcW w:w="2179" w:type="dxa"/>
          </w:tcPr>
          <w:p w14:paraId="4E05835D"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D12993">
            <w:pPr>
              <w:pStyle w:val="TAH"/>
            </w:pPr>
            <w:r w:rsidRPr="00090C64">
              <w:t>OTA ACLR limit for bands below 3GHz</w:t>
            </w:r>
          </w:p>
        </w:tc>
        <w:tc>
          <w:tcPr>
            <w:tcW w:w="912" w:type="dxa"/>
          </w:tcPr>
          <w:p w14:paraId="00D19401" w14:textId="77777777" w:rsidR="00D57C09" w:rsidRPr="00090C64" w:rsidRDefault="00D57C09" w:rsidP="00D1299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D12993">
            <w:pPr>
              <w:pStyle w:val="TAC"/>
            </w:pPr>
            <w:r w:rsidRPr="00090C64">
              <w:t>2.5 MHz</w:t>
            </w:r>
          </w:p>
        </w:tc>
        <w:tc>
          <w:tcPr>
            <w:tcW w:w="1933" w:type="dxa"/>
          </w:tcPr>
          <w:p w14:paraId="7F2D250F" w14:textId="77777777" w:rsidR="00D57C09" w:rsidRPr="00090C64" w:rsidRDefault="00D57C09" w:rsidP="00D12993">
            <w:pPr>
              <w:pStyle w:val="TAC"/>
            </w:pPr>
            <w:r w:rsidRPr="00090C64">
              <w:t>3.84 Mcps UTRA</w:t>
            </w:r>
          </w:p>
        </w:tc>
        <w:tc>
          <w:tcPr>
            <w:tcW w:w="2179" w:type="dxa"/>
          </w:tcPr>
          <w:p w14:paraId="01F39A37" w14:textId="77777777" w:rsidR="00D57C09" w:rsidRPr="00090C64" w:rsidRDefault="00D57C09" w:rsidP="00D12993">
            <w:pPr>
              <w:pStyle w:val="TAC"/>
            </w:pPr>
            <w:r w:rsidRPr="00090C64">
              <w:t>RRC (3.84 Mcps)</w:t>
            </w:r>
          </w:p>
        </w:tc>
        <w:tc>
          <w:tcPr>
            <w:tcW w:w="912" w:type="dxa"/>
          </w:tcPr>
          <w:p w14:paraId="796FDF1B" w14:textId="77777777" w:rsidR="00D57C09" w:rsidRPr="00090C64" w:rsidRDefault="00D57C09" w:rsidP="00D12993">
            <w:pPr>
              <w:pStyle w:val="TAC"/>
            </w:pPr>
            <w:r w:rsidRPr="00090C64">
              <w:t>44 dB</w:t>
            </w:r>
          </w:p>
        </w:tc>
        <w:tc>
          <w:tcPr>
            <w:tcW w:w="912" w:type="dxa"/>
          </w:tcPr>
          <w:p w14:paraId="53CF18AE" w14:textId="77777777" w:rsidR="00D57C09" w:rsidRPr="00090C64" w:rsidRDefault="00D57C09" w:rsidP="00D1299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D12993">
            <w:pPr>
              <w:pStyle w:val="TAC"/>
            </w:pPr>
            <w:r w:rsidRPr="00090C64">
              <w:t>7.5 MHz</w:t>
            </w:r>
          </w:p>
        </w:tc>
        <w:tc>
          <w:tcPr>
            <w:tcW w:w="1933" w:type="dxa"/>
          </w:tcPr>
          <w:p w14:paraId="5426CA33" w14:textId="77777777" w:rsidR="00D57C09" w:rsidRPr="00090C64" w:rsidRDefault="00D57C09" w:rsidP="00D12993">
            <w:pPr>
              <w:pStyle w:val="TAC"/>
            </w:pPr>
            <w:r w:rsidRPr="00090C64">
              <w:t>3.84 Mcps UTRA</w:t>
            </w:r>
          </w:p>
        </w:tc>
        <w:tc>
          <w:tcPr>
            <w:tcW w:w="2179" w:type="dxa"/>
          </w:tcPr>
          <w:p w14:paraId="6F27E35C" w14:textId="77777777" w:rsidR="00D57C09" w:rsidRPr="00090C64" w:rsidRDefault="00D57C09" w:rsidP="00D12993">
            <w:pPr>
              <w:pStyle w:val="TAC"/>
            </w:pPr>
            <w:r w:rsidRPr="00090C64">
              <w:t>RRC (3.84 Mcps)</w:t>
            </w:r>
          </w:p>
        </w:tc>
        <w:tc>
          <w:tcPr>
            <w:tcW w:w="912" w:type="dxa"/>
          </w:tcPr>
          <w:p w14:paraId="684A42A5" w14:textId="77777777" w:rsidR="00D57C09" w:rsidRPr="00090C64" w:rsidRDefault="00D57C09" w:rsidP="00D12993">
            <w:pPr>
              <w:pStyle w:val="TAC"/>
            </w:pPr>
            <w:r w:rsidRPr="00090C64">
              <w:t>44 dB</w:t>
            </w:r>
          </w:p>
        </w:tc>
        <w:tc>
          <w:tcPr>
            <w:tcW w:w="912" w:type="dxa"/>
          </w:tcPr>
          <w:p w14:paraId="03EBA875" w14:textId="77777777" w:rsidR="00D57C09" w:rsidRPr="00090C64" w:rsidRDefault="00D57C09" w:rsidP="00D1299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12993"/>
    <w:p w14:paraId="52249A26" w14:textId="16F316BF" w:rsidR="00D57C09" w:rsidRPr="00090C64" w:rsidRDefault="00D57C09" w:rsidP="00D1299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1299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12993">
      <w:r w:rsidRPr="00090C64">
        <w:t>For</w:t>
      </w:r>
      <w:r w:rsidRPr="00090C64">
        <w:rPr>
          <w:lang w:eastAsia="zh-CN"/>
        </w:rPr>
        <w:t xml:space="preserve"> Category A, a UTRA AAS BS of Wide Area BS class</w:t>
      </w:r>
      <w:r w:rsidRPr="00090C64">
        <w:t xml:space="preserve">, either the OTA ACLR limits in the </w:t>
      </w:r>
      <w:r w:rsidRPr="00090C64">
        <w:rPr>
          <w:rFonts w:cs="v5.0.0"/>
        </w:rPr>
        <w:t>Table</w:t>
      </w:r>
      <w:r w:rsidRPr="00090C64">
        <w:rPr>
          <w:rFonts w:cs="v5.0.0"/>
          <w:lang w:eastAsia="zh-CN"/>
        </w:rPr>
        <w:t>s 6.7.3.5.1.2-1/2</w:t>
      </w:r>
      <w:r w:rsidRPr="00090C64">
        <w:rPr>
          <w:rFonts w:cs="v5.0.0"/>
        </w:rPr>
        <w:t xml:space="preserve"> </w:t>
      </w:r>
      <w:r w:rsidRPr="00090C64">
        <w:t>or the absolute limit of -7 dBm/MHz shall apply, whichever is less stringent.</w:t>
      </w:r>
    </w:p>
    <w:p w14:paraId="7B698583" w14:textId="77777777" w:rsidR="00D57C09" w:rsidRPr="00090C64" w:rsidRDefault="00D57C09" w:rsidP="00D12993">
      <w:pPr>
        <w:rPr>
          <w:lang w:eastAsia="zh-CN"/>
        </w:rPr>
      </w:pPr>
      <w:r w:rsidRPr="00090C64">
        <w:t>For Category B, a UTRA AAS BS of</w:t>
      </w:r>
      <w:r w:rsidRPr="00090C64">
        <w:rPr>
          <w:lang w:eastAsia="zh-CN"/>
        </w:rPr>
        <w:t xml:space="preserve"> Wide Area BS class</w:t>
      </w:r>
      <w:r w:rsidRPr="00090C64">
        <w:t>, either the OTA ACLR limits in the Table</w:t>
      </w:r>
      <w:r w:rsidRPr="00090C64">
        <w:rPr>
          <w:lang w:eastAsia="zh-CN"/>
        </w:rPr>
        <w:t>s 6.7.3.5.1.2-1/2</w:t>
      </w:r>
      <w:r w:rsidRPr="00090C64">
        <w:t xml:space="preserve"> or the absolute limit of -9 dBm/MHz shall apply, whichever is less stringent.</w:t>
      </w:r>
    </w:p>
    <w:p w14:paraId="1A33E4DC" w14:textId="77777777" w:rsidR="00D57C09" w:rsidRPr="00090C64" w:rsidRDefault="00D57C09" w:rsidP="00D12993">
      <w:pPr>
        <w:rPr>
          <w:lang w:eastAsia="zh-CN"/>
        </w:rPr>
      </w:pPr>
      <w:r w:rsidRPr="00090C64">
        <w:rPr>
          <w:lang w:eastAsia="zh-CN"/>
        </w:rPr>
        <w:t xml:space="preserve">For a UTRA AAS BS of Medium Range BS class, either the OTA ACLR limits in the </w:t>
      </w:r>
      <w:r w:rsidRPr="00090C64">
        <w:t>Table</w:t>
      </w:r>
      <w:r w:rsidRPr="00090C64">
        <w:rPr>
          <w:lang w:eastAsia="zh-CN"/>
        </w:rPr>
        <w:t>s 6.7.3.5.1.2-1/2</w:t>
      </w:r>
      <w:r w:rsidRPr="00090C64">
        <w:t xml:space="preserve"> </w:t>
      </w:r>
      <w:r w:rsidRPr="00090C64">
        <w:rPr>
          <w:lang w:eastAsia="zh-CN"/>
        </w:rPr>
        <w:t>or the absolute limit of -19 dBm/MHz shall apply, whichever is less stringent.</w:t>
      </w:r>
    </w:p>
    <w:p w14:paraId="53DF7F8C" w14:textId="77777777" w:rsidR="00D57C09" w:rsidRPr="00090C64" w:rsidRDefault="00D57C09" w:rsidP="00D12993">
      <w:pPr>
        <w:rPr>
          <w:noProof/>
        </w:rPr>
      </w:pPr>
      <w:r w:rsidRPr="00090C64">
        <w:rPr>
          <w:lang w:eastAsia="zh-CN"/>
        </w:rPr>
        <w:t xml:space="preserve">For a UTRA AAS BS of Local Area BS class, </w:t>
      </w:r>
      <w:r w:rsidRPr="00090C64">
        <w:t>either the OTA ACLR limits in the Table</w:t>
      </w:r>
      <w:r w:rsidRPr="00090C64">
        <w:rPr>
          <w:lang w:eastAsia="zh-CN"/>
        </w:rPr>
        <w:t>s 6.7.3.5.1.2-1/2</w:t>
      </w:r>
      <w:r w:rsidRPr="00090C64">
        <w:t xml:space="preserve"> or the absolute limit of -</w:t>
      </w:r>
      <w:r w:rsidRPr="00090C64">
        <w:rPr>
          <w:lang w:eastAsia="zh-CN"/>
        </w:rPr>
        <w:t xml:space="preserve">26 </w:t>
      </w:r>
      <w:r w:rsidRPr="00090C64">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68" w:name="_Toc21125106"/>
      <w:bookmarkStart w:id="5969" w:name="_Toc29768096"/>
      <w:bookmarkStart w:id="5970" w:name="_Toc36044538"/>
      <w:bookmarkStart w:id="5971" w:name="_Toc37230443"/>
      <w:bookmarkStart w:id="5972" w:name="_Toc45907586"/>
      <w:bookmarkStart w:id="5973" w:name="_Toc53181691"/>
      <w:r w:rsidRPr="00090C64">
        <w:t>6.7.3.5.1.3</w:t>
      </w:r>
      <w:r w:rsidR="00090C64">
        <w:rPr>
          <w:noProof/>
        </w:rPr>
        <w:tab/>
      </w:r>
      <w:r w:rsidRPr="00090C64">
        <w:rPr>
          <w:noProof/>
        </w:rPr>
        <w:t>OTA Cumulative ACLR test requirement in non-contiguous spectrum</w:t>
      </w:r>
      <w:bookmarkEnd w:id="5968"/>
      <w:bookmarkEnd w:id="5969"/>
      <w:bookmarkEnd w:id="5970"/>
      <w:bookmarkEnd w:id="5971"/>
      <w:bookmarkEnd w:id="5972"/>
      <w:bookmarkEnd w:id="5973"/>
    </w:p>
    <w:p w14:paraId="1904B5BE" w14:textId="77777777" w:rsidR="00D57C09" w:rsidRPr="00090C64" w:rsidRDefault="00D57C09" w:rsidP="00D1299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D1299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D1299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1299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D1299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D1299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1299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D1299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1299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D12993">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D1299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D1299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D1299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D1299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D1299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D1299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D1299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D1299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D1299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D1299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D1299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D1299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D1299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D1299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D1299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D1299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D1299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D1299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D1299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D1299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D1299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D1299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D1299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D1299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D1299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D1299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D1299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12993"/>
    <w:p w14:paraId="62E1327B" w14:textId="77777777" w:rsidR="00D57C09" w:rsidRPr="00090C64" w:rsidRDefault="00D57C09" w:rsidP="00D1299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D1299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D1299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D12993">
            <w:pPr>
              <w:pStyle w:val="TAC"/>
            </w:pPr>
            <w:r w:rsidRPr="00090C64">
              <w:t>E-UTRA</w:t>
            </w:r>
          </w:p>
        </w:tc>
        <w:tc>
          <w:tcPr>
            <w:tcW w:w="4805" w:type="dxa"/>
          </w:tcPr>
          <w:p w14:paraId="33027373" w14:textId="77777777" w:rsidR="00D57C09" w:rsidRPr="00090C64" w:rsidRDefault="00D57C09" w:rsidP="00D1299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D12993">
            <w:pPr>
              <w:pStyle w:val="TAC"/>
            </w:pPr>
            <w:r w:rsidRPr="00090C64">
              <w:rPr>
                <w:rFonts w:eastAsia="SimSun"/>
              </w:rPr>
              <w:t>NR</w:t>
            </w:r>
          </w:p>
        </w:tc>
        <w:tc>
          <w:tcPr>
            <w:tcW w:w="4805" w:type="dxa"/>
          </w:tcPr>
          <w:p w14:paraId="13C35723" w14:textId="77777777" w:rsidR="00D57C09" w:rsidRPr="00090C64" w:rsidRDefault="00D57C09" w:rsidP="00D1299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D12993">
            <w:pPr>
              <w:pStyle w:val="TAC"/>
            </w:pPr>
            <w:r w:rsidRPr="00090C64">
              <w:t>UTRA FDD</w:t>
            </w:r>
          </w:p>
        </w:tc>
        <w:tc>
          <w:tcPr>
            <w:tcW w:w="4805" w:type="dxa"/>
          </w:tcPr>
          <w:p w14:paraId="15F3F7E0" w14:textId="77777777" w:rsidR="00D57C09" w:rsidRPr="00090C64" w:rsidRDefault="00D57C09" w:rsidP="00D1299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12993"/>
    <w:p w14:paraId="4A7387DD" w14:textId="77777777" w:rsidR="00D57C09" w:rsidRPr="00090C64" w:rsidRDefault="00D57C09" w:rsidP="00D1299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1299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1299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1299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1299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12993">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1299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1299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4" w:name="_Toc21125107"/>
      <w:bookmarkStart w:id="5975" w:name="_Toc29768097"/>
      <w:bookmarkStart w:id="5976" w:name="_Toc36044539"/>
      <w:bookmarkStart w:id="5977" w:name="_Toc37230444"/>
      <w:bookmarkStart w:id="5978" w:name="_Toc45907587"/>
      <w:bookmarkStart w:id="5979" w:name="_Toc53181692"/>
      <w:r w:rsidRPr="00090C64">
        <w:t>6.7.3.5.1.4</w:t>
      </w:r>
      <w:r w:rsidRPr="00090C64">
        <w:rPr>
          <w:noProof/>
        </w:rPr>
        <w:tab/>
        <w:t>NR test requirement</w:t>
      </w:r>
      <w:bookmarkEnd w:id="5974"/>
      <w:bookmarkEnd w:id="5975"/>
      <w:bookmarkEnd w:id="5976"/>
      <w:bookmarkEnd w:id="5977"/>
      <w:bookmarkEnd w:id="5978"/>
      <w:bookmarkEnd w:id="5979"/>
    </w:p>
    <w:p w14:paraId="3221BF22" w14:textId="3CF72975" w:rsidR="00D57C09" w:rsidRPr="00090C64" w:rsidRDefault="00D57C09" w:rsidP="00D1299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1299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1299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1299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D1299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D1299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D1299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D1299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D12993">
            <w:pPr>
              <w:pStyle w:val="TAH"/>
            </w:pPr>
            <w:r w:rsidRPr="00090C64">
              <w:t>OTA ACLR limit</w:t>
            </w:r>
          </w:p>
          <w:p w14:paraId="2946738E" w14:textId="77777777" w:rsidR="00D57C09" w:rsidRPr="00090C64" w:rsidRDefault="00D57C09" w:rsidP="00D1299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D1299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D1299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D1299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D1299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D1299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D1299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D1299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D1299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D1299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D1299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D1299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D1299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D1299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12993"/>
    <w:p w14:paraId="25161AE6" w14:textId="77777777" w:rsidR="00D57C09" w:rsidRPr="00090C64" w:rsidRDefault="00D57C09" w:rsidP="00D12993">
      <w:r w:rsidRPr="00090C64">
        <w:t>The absolute total power measurement shall not exceed the OTA ACLR absolute limit specified in table 6.7.3.5.1.4-2.</w:t>
      </w:r>
    </w:p>
    <w:p w14:paraId="5C12B1C9"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D1299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D1299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D1299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D1299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D1299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D1299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D1299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D1299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D1299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D12993">
            <w:pPr>
              <w:pStyle w:val="TAC"/>
            </w:pPr>
            <w:r w:rsidRPr="00090C64">
              <w:t>-23 dBm/MHz</w:t>
            </w:r>
          </w:p>
        </w:tc>
      </w:tr>
    </w:tbl>
    <w:p w14:paraId="5F54F0F6" w14:textId="77777777" w:rsidR="00D57C09" w:rsidRPr="00090C64" w:rsidRDefault="00D57C09" w:rsidP="00D12993"/>
    <w:p w14:paraId="58ACF25F" w14:textId="77777777" w:rsidR="00D57C09" w:rsidRPr="00090C64" w:rsidRDefault="00D57C09" w:rsidP="00D1299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12993">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D1299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D12993">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D1299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D1299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D1299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D12993">
            <w:pPr>
              <w:pStyle w:val="TAH"/>
              <w:rPr>
                <w:lang w:eastAsia="zh-CN"/>
              </w:rPr>
            </w:pPr>
            <w:r w:rsidRPr="00090C64">
              <w:rPr>
                <w:lang w:eastAsia="zh-CN"/>
              </w:rPr>
              <w:t>OTA ACLR limit</w:t>
            </w:r>
          </w:p>
          <w:p w14:paraId="0F6E9457" w14:textId="77777777" w:rsidR="00B53E0B" w:rsidRPr="00090C64" w:rsidRDefault="00B53E0B" w:rsidP="00D1299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D1299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D1299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D1299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D1299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D1299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D12993">
            <w:pPr>
              <w:pStyle w:val="TAC"/>
              <w:rPr>
                <w:lang w:eastAsia="zh-CN"/>
              </w:rPr>
            </w:pPr>
            <w:r w:rsidRPr="00090C64">
              <w:rPr>
                <w:lang w:eastAsia="zh-CN"/>
              </w:rPr>
              <w:t>Wgap ≥ 20 (Note 3)</w:t>
            </w:r>
          </w:p>
          <w:p w14:paraId="42EE30A1" w14:textId="77777777" w:rsidR="00677DA3" w:rsidRPr="00090C64" w:rsidRDefault="00677DA3" w:rsidP="00D1299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D1299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D1299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D1299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D1299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D12993">
            <w:pPr>
              <w:pStyle w:val="TAC"/>
              <w:rPr>
                <w:lang w:eastAsia="zh-CN"/>
              </w:rPr>
            </w:pPr>
            <w:r w:rsidRPr="00090C64">
              <w:rPr>
                <w:lang w:eastAsia="zh-CN"/>
              </w:rPr>
              <w:t>Wgap ≥ 60 (Note 4)</w:t>
            </w:r>
          </w:p>
          <w:p w14:paraId="0239C8B9" w14:textId="77777777" w:rsidR="00677DA3" w:rsidRPr="00090C64" w:rsidRDefault="00677DA3" w:rsidP="00D1299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D1299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D1299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D1299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D1299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D12993">
            <w:pPr>
              <w:pStyle w:val="TAC"/>
              <w:rPr>
                <w:lang w:eastAsia="zh-CN"/>
              </w:rPr>
            </w:pPr>
            <w:r w:rsidRPr="00090C64">
              <w:rPr>
                <w:lang w:eastAsia="zh-CN"/>
              </w:rPr>
              <w:t>Wgap ≥ 80 (Note 4)</w:t>
            </w:r>
          </w:p>
          <w:p w14:paraId="15225D56" w14:textId="77777777" w:rsidR="00677DA3" w:rsidRPr="00090C64" w:rsidRDefault="00677DA3" w:rsidP="00D1299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D1299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D1299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D1299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D1299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D1299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D12993">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12993"/>
    <w:p w14:paraId="36F59A98" w14:textId="77777777" w:rsidR="00D57C09" w:rsidRPr="00090C64" w:rsidRDefault="00D57C09" w:rsidP="00D1299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0" w:name="_Toc21125108"/>
      <w:bookmarkStart w:id="5981" w:name="_Toc29768098"/>
      <w:bookmarkStart w:id="5982" w:name="_Toc36044540"/>
      <w:bookmarkStart w:id="5983" w:name="_Toc37230445"/>
      <w:bookmarkStart w:id="5984" w:name="_Toc45907588"/>
      <w:bookmarkStart w:id="5985" w:name="_Toc53181693"/>
      <w:bookmarkStart w:id="5986" w:name="_Toc61117454"/>
      <w:bookmarkStart w:id="5987" w:name="_Toc67076543"/>
      <w:bookmarkStart w:id="5988" w:name="_Toc67077081"/>
      <w:bookmarkStart w:id="5989" w:name="_Toc74752963"/>
      <w:bookmarkStart w:id="5990" w:name="_Toc74753502"/>
      <w:bookmarkStart w:id="5991" w:name="_Toc74754040"/>
      <w:bookmarkStart w:id="5992" w:name="_Toc76507363"/>
      <w:bookmarkStart w:id="5993" w:name="_Toc83111514"/>
      <w:bookmarkStart w:id="5994" w:name="_Toc89877166"/>
      <w:bookmarkStart w:id="5995" w:name="_Toc98710701"/>
      <w:bookmarkStart w:id="5996" w:name="_Toc130920037"/>
      <w:bookmarkStart w:id="5997" w:name="_Toc137300583"/>
      <w:bookmarkStart w:id="5998" w:name="_Toc138888916"/>
      <w:bookmarkStart w:id="5999" w:name="_Toc145108925"/>
      <w:bookmarkStart w:id="6000" w:name="_Toc155260067"/>
      <w:bookmarkStart w:id="6001" w:name="_Toc219557564"/>
      <w:r w:rsidRPr="00090C64">
        <w:rPr>
          <w:rStyle w:val="Heading5Char"/>
        </w:rPr>
        <w:t>6.7.3.5.2</w:t>
      </w:r>
      <w:r w:rsidRPr="00090C64">
        <w:rPr>
          <w:noProof/>
        </w:rPr>
        <w:tab/>
        <w:t>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1CA487A" w14:textId="77777777" w:rsidR="00D57C09" w:rsidRPr="00090C64" w:rsidRDefault="00D57C09" w:rsidP="00554118">
      <w:pPr>
        <w:pStyle w:val="H6"/>
        <w:rPr>
          <w:noProof/>
        </w:rPr>
      </w:pPr>
      <w:bookmarkStart w:id="6002" w:name="_Toc21125109"/>
      <w:bookmarkStart w:id="6003" w:name="_Toc29768099"/>
      <w:bookmarkStart w:id="6004" w:name="_Toc36044541"/>
      <w:bookmarkStart w:id="6005" w:name="_Toc37230446"/>
      <w:bookmarkStart w:id="6006" w:name="_Toc45907589"/>
      <w:bookmarkStart w:id="6007" w:name="_Toc53181694"/>
      <w:r w:rsidRPr="00090C64">
        <w:rPr>
          <w:noProof/>
        </w:rPr>
        <w:t>6.7.3.5.2.1</w:t>
      </w:r>
      <w:r w:rsidRPr="00090C64">
        <w:rPr>
          <w:noProof/>
        </w:rPr>
        <w:tab/>
        <w:t>OTA ACLR</w:t>
      </w:r>
      <w:bookmarkEnd w:id="6002"/>
      <w:bookmarkEnd w:id="6003"/>
      <w:bookmarkEnd w:id="6004"/>
      <w:bookmarkEnd w:id="6005"/>
      <w:bookmarkEnd w:id="6006"/>
      <w:bookmarkEnd w:id="6007"/>
    </w:p>
    <w:p w14:paraId="684B236B" w14:textId="77777777" w:rsidR="00D57C09" w:rsidRPr="00090C64" w:rsidRDefault="00D57C09" w:rsidP="00D12993">
      <w:r w:rsidRPr="00090C64">
        <w:t>The measurement result shall not be less than the OTA ACLR limit specified in Table 6.7.3.5.2.1-1.</w:t>
      </w:r>
    </w:p>
    <w:p w14:paraId="259ABB6E" w14:textId="77777777" w:rsidR="00D57C09" w:rsidRPr="00090C64" w:rsidRDefault="00D57C09" w:rsidP="00D1299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D12993">
            <w:pPr>
              <w:pStyle w:val="TAH"/>
            </w:pPr>
            <w:r w:rsidRPr="00090C64">
              <w:t>OTA ACLR limit for bands below 3GHz</w:t>
            </w:r>
          </w:p>
        </w:tc>
        <w:tc>
          <w:tcPr>
            <w:tcW w:w="2365" w:type="dxa"/>
          </w:tcPr>
          <w:p w14:paraId="5F6F6766" w14:textId="77777777" w:rsidR="00D57C09" w:rsidRPr="00090C64" w:rsidRDefault="00D57C09" w:rsidP="00D1299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D12993">
            <w:pPr>
              <w:pStyle w:val="TAC"/>
              <w:rPr>
                <w:rFonts w:cs="Arial"/>
              </w:rPr>
            </w:pPr>
            <w:r w:rsidRPr="00090C64">
              <w:t>5 MHz</w:t>
            </w:r>
          </w:p>
        </w:tc>
        <w:tc>
          <w:tcPr>
            <w:tcW w:w="2314" w:type="dxa"/>
          </w:tcPr>
          <w:p w14:paraId="32D7B087" w14:textId="77777777" w:rsidR="00D57C09" w:rsidRPr="00090C64" w:rsidRDefault="00D57C09" w:rsidP="00D12993">
            <w:pPr>
              <w:pStyle w:val="TAC"/>
            </w:pPr>
            <w:r w:rsidRPr="00090C64">
              <w:t>44 dB</w:t>
            </w:r>
          </w:p>
        </w:tc>
        <w:tc>
          <w:tcPr>
            <w:tcW w:w="2365" w:type="dxa"/>
          </w:tcPr>
          <w:p w14:paraId="179BEABC" w14:textId="77777777" w:rsidR="00D57C09" w:rsidRPr="00090C64" w:rsidRDefault="00D57C09" w:rsidP="00D1299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D12993">
            <w:pPr>
              <w:pStyle w:val="TAC"/>
              <w:rPr>
                <w:rFonts w:cs="Arial"/>
              </w:rPr>
            </w:pPr>
            <w:r w:rsidRPr="00090C64">
              <w:t>10 MHz</w:t>
            </w:r>
          </w:p>
        </w:tc>
        <w:tc>
          <w:tcPr>
            <w:tcW w:w="2314" w:type="dxa"/>
          </w:tcPr>
          <w:p w14:paraId="4F468D40" w14:textId="77777777" w:rsidR="00D57C09" w:rsidRPr="00090C64" w:rsidRDefault="00D57C09" w:rsidP="00D12993">
            <w:pPr>
              <w:pStyle w:val="TAC"/>
            </w:pPr>
            <w:r w:rsidRPr="00090C64">
              <w:t>44 dB</w:t>
            </w:r>
          </w:p>
        </w:tc>
        <w:tc>
          <w:tcPr>
            <w:tcW w:w="2365" w:type="dxa"/>
          </w:tcPr>
          <w:p w14:paraId="60A59D6D" w14:textId="77777777" w:rsidR="00D57C09" w:rsidRPr="00090C64" w:rsidRDefault="00D57C09" w:rsidP="00D1299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D1299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D1299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12993"/>
    <w:p w14:paraId="27737A64" w14:textId="4A268FE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12993">
      <w:r w:rsidRPr="00090C64">
        <w:t>The measurement result shall not be less than the OTA ACLR limit specified in Table 6.7.3.5.2.1-2.</w:t>
      </w:r>
    </w:p>
    <w:p w14:paraId="5369710E" w14:textId="77777777" w:rsidR="00D57C09" w:rsidRPr="00090C64" w:rsidRDefault="00D57C09" w:rsidP="00D12993">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D12993">
            <w:pPr>
              <w:pStyle w:val="TAH"/>
              <w:rPr>
                <w:rFonts w:cs="Arial"/>
              </w:rPr>
            </w:pPr>
            <w:r w:rsidRPr="00090C64">
              <w:t>Assumed adjacent channel carrier (informative)</w:t>
            </w:r>
          </w:p>
        </w:tc>
        <w:tc>
          <w:tcPr>
            <w:tcW w:w="2179" w:type="dxa"/>
          </w:tcPr>
          <w:p w14:paraId="5E656822" w14:textId="77777777" w:rsidR="00D57C09" w:rsidRPr="00090C64" w:rsidRDefault="00D57C09" w:rsidP="00D1299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D12993">
            <w:pPr>
              <w:pStyle w:val="TAH"/>
            </w:pPr>
            <w:r w:rsidRPr="00090C64">
              <w:t>OTA ACLR limit for bands below 3GHz</w:t>
            </w:r>
          </w:p>
        </w:tc>
        <w:tc>
          <w:tcPr>
            <w:tcW w:w="1174" w:type="dxa"/>
          </w:tcPr>
          <w:p w14:paraId="2D7E8063" w14:textId="77777777" w:rsidR="00D57C09" w:rsidRPr="00090C64" w:rsidRDefault="00D57C09" w:rsidP="00D1299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D12993">
            <w:pPr>
              <w:pStyle w:val="TAC"/>
            </w:pPr>
            <w:r w:rsidRPr="00090C64">
              <w:t>2.5 MHz</w:t>
            </w:r>
          </w:p>
        </w:tc>
        <w:tc>
          <w:tcPr>
            <w:tcW w:w="1933" w:type="dxa"/>
          </w:tcPr>
          <w:p w14:paraId="0E5C61ED" w14:textId="77777777" w:rsidR="00D57C09" w:rsidRPr="00090C64" w:rsidRDefault="00D57C09" w:rsidP="00D12993">
            <w:pPr>
              <w:pStyle w:val="TAC"/>
            </w:pPr>
            <w:r w:rsidRPr="00090C64">
              <w:t>3.84 Mcps UTRA</w:t>
            </w:r>
          </w:p>
        </w:tc>
        <w:tc>
          <w:tcPr>
            <w:tcW w:w="2179" w:type="dxa"/>
          </w:tcPr>
          <w:p w14:paraId="0925812A" w14:textId="77777777" w:rsidR="00D57C09" w:rsidRPr="00090C64" w:rsidRDefault="00D57C09" w:rsidP="00D12993">
            <w:pPr>
              <w:pStyle w:val="TAC"/>
            </w:pPr>
            <w:r w:rsidRPr="00090C64">
              <w:t>RRC (3.84 Mcps)</w:t>
            </w:r>
          </w:p>
        </w:tc>
        <w:tc>
          <w:tcPr>
            <w:tcW w:w="1174" w:type="dxa"/>
          </w:tcPr>
          <w:p w14:paraId="7ED8E758" w14:textId="77777777" w:rsidR="00D57C09" w:rsidRPr="00090C64" w:rsidRDefault="00D57C09" w:rsidP="00D12993">
            <w:pPr>
              <w:pStyle w:val="TAC"/>
            </w:pPr>
            <w:r w:rsidRPr="00090C64">
              <w:t>44 dB</w:t>
            </w:r>
          </w:p>
        </w:tc>
        <w:tc>
          <w:tcPr>
            <w:tcW w:w="1174" w:type="dxa"/>
          </w:tcPr>
          <w:p w14:paraId="623018EC" w14:textId="77777777" w:rsidR="00D57C09" w:rsidRPr="00090C64" w:rsidRDefault="00D57C09" w:rsidP="00D1299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D12993">
            <w:pPr>
              <w:pStyle w:val="TAC"/>
            </w:pPr>
            <w:r w:rsidRPr="00090C64">
              <w:t>7.5 MHz</w:t>
            </w:r>
          </w:p>
        </w:tc>
        <w:tc>
          <w:tcPr>
            <w:tcW w:w="1933" w:type="dxa"/>
          </w:tcPr>
          <w:p w14:paraId="7C7C44C0" w14:textId="77777777" w:rsidR="00D57C09" w:rsidRPr="00090C64" w:rsidRDefault="00D57C09" w:rsidP="00D12993">
            <w:pPr>
              <w:pStyle w:val="TAC"/>
            </w:pPr>
            <w:r w:rsidRPr="00090C64">
              <w:t>3.84 Mcps UTRA</w:t>
            </w:r>
          </w:p>
        </w:tc>
        <w:tc>
          <w:tcPr>
            <w:tcW w:w="2179" w:type="dxa"/>
          </w:tcPr>
          <w:p w14:paraId="46666CEA" w14:textId="77777777" w:rsidR="00D57C09" w:rsidRPr="00090C64" w:rsidRDefault="00D57C09" w:rsidP="00D12993">
            <w:pPr>
              <w:pStyle w:val="TAC"/>
            </w:pPr>
            <w:r w:rsidRPr="00090C64">
              <w:t>RRC (3.84 Mcps)</w:t>
            </w:r>
          </w:p>
        </w:tc>
        <w:tc>
          <w:tcPr>
            <w:tcW w:w="1174" w:type="dxa"/>
          </w:tcPr>
          <w:p w14:paraId="626D2DE3" w14:textId="77777777" w:rsidR="00D57C09" w:rsidRPr="00090C64" w:rsidRDefault="00D57C09" w:rsidP="00D12993">
            <w:pPr>
              <w:pStyle w:val="TAC"/>
            </w:pPr>
            <w:r w:rsidRPr="00090C64">
              <w:t>44 dB</w:t>
            </w:r>
          </w:p>
        </w:tc>
        <w:tc>
          <w:tcPr>
            <w:tcW w:w="1174" w:type="dxa"/>
          </w:tcPr>
          <w:p w14:paraId="1186585A" w14:textId="77777777" w:rsidR="00D57C09" w:rsidRPr="00090C64" w:rsidRDefault="00D57C09" w:rsidP="00D1299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12993"/>
    <w:p w14:paraId="446A91E7" w14:textId="77777777" w:rsidR="00D57C09" w:rsidRPr="00090C64" w:rsidRDefault="00D57C09" w:rsidP="00D1299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1299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1299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1299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08" w:name="_Toc21125110"/>
      <w:bookmarkStart w:id="6009" w:name="_Toc29768100"/>
      <w:bookmarkStart w:id="6010" w:name="_Toc36044542"/>
      <w:bookmarkStart w:id="6011" w:name="_Toc37230447"/>
      <w:bookmarkStart w:id="6012" w:name="_Toc45907590"/>
      <w:bookmarkStart w:id="6013" w:name="_Toc53181695"/>
      <w:r w:rsidRPr="00090C64">
        <w:rPr>
          <w:noProof/>
        </w:rPr>
        <w:t>6.7.3.5.2.2</w:t>
      </w:r>
      <w:r w:rsidRPr="00090C64">
        <w:rPr>
          <w:noProof/>
        </w:rPr>
        <w:tab/>
        <w:t>OTA Cumulative ACLR test requirement in non-contiguous spectrum or multiple bands</w:t>
      </w:r>
      <w:bookmarkEnd w:id="6008"/>
      <w:bookmarkEnd w:id="6009"/>
      <w:bookmarkEnd w:id="6010"/>
      <w:bookmarkEnd w:id="6011"/>
      <w:bookmarkEnd w:id="6012"/>
      <w:bookmarkEnd w:id="6013"/>
    </w:p>
    <w:p w14:paraId="566E5A99" w14:textId="77777777" w:rsidR="00D57C09" w:rsidRPr="00090C64" w:rsidRDefault="00D57C09" w:rsidP="00D12993">
      <w:r w:rsidRPr="00090C64">
        <w:t>The following test requirement applies for an AAS BS operating in non-contiguous spectrum or multiple bands.</w:t>
      </w:r>
    </w:p>
    <w:p w14:paraId="62967D9E" w14:textId="77777777" w:rsidR="00D57C09" w:rsidRPr="00090C64" w:rsidRDefault="00D57C09" w:rsidP="00D12993">
      <w:r w:rsidRPr="00090C64">
        <w:t>The following requirement applies for the gap sizes listed in Table 6.7.3.5.2.2-1:</w:t>
      </w:r>
    </w:p>
    <w:p w14:paraId="425DEEAA" w14:textId="77777777" w:rsidR="00D57C09" w:rsidRPr="00090C64" w:rsidRDefault="00D57C09" w:rsidP="00D1299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D1299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1299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1299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D12993">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D12993">
            <w:pPr>
              <w:pStyle w:val="TAH"/>
              <w:rPr>
                <w:rFonts w:cs="Arial"/>
              </w:rPr>
            </w:pPr>
            <w:r w:rsidRPr="00090C64">
              <w:t>Assumed adjacent channel carrier (informative)</w:t>
            </w:r>
          </w:p>
        </w:tc>
        <w:tc>
          <w:tcPr>
            <w:tcW w:w="2179" w:type="dxa"/>
          </w:tcPr>
          <w:p w14:paraId="33829A69"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D12993">
            <w:pPr>
              <w:pStyle w:val="TAH"/>
            </w:pPr>
            <w:r w:rsidRPr="00090C64">
              <w:t>OTA CACLR limit for bands below 3GHz</w:t>
            </w:r>
          </w:p>
        </w:tc>
        <w:tc>
          <w:tcPr>
            <w:tcW w:w="912" w:type="dxa"/>
          </w:tcPr>
          <w:p w14:paraId="770393CD" w14:textId="77777777" w:rsidR="00D57C09" w:rsidRPr="00090C64" w:rsidRDefault="00D57C09" w:rsidP="00D1299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D12993">
            <w:pPr>
              <w:pStyle w:val="TAC"/>
            </w:pPr>
            <w:r w:rsidRPr="00090C64">
              <w:t>2.5 MHz</w:t>
            </w:r>
          </w:p>
        </w:tc>
        <w:tc>
          <w:tcPr>
            <w:tcW w:w="1933" w:type="dxa"/>
          </w:tcPr>
          <w:p w14:paraId="1DC06A37" w14:textId="77777777" w:rsidR="00D57C09" w:rsidRPr="00090C64" w:rsidRDefault="00D57C09" w:rsidP="00D12993">
            <w:pPr>
              <w:pStyle w:val="TAC"/>
            </w:pPr>
            <w:r w:rsidRPr="00090C64">
              <w:t>3.84 Mcps UTRA</w:t>
            </w:r>
          </w:p>
        </w:tc>
        <w:tc>
          <w:tcPr>
            <w:tcW w:w="2179" w:type="dxa"/>
          </w:tcPr>
          <w:p w14:paraId="79B76EE2" w14:textId="77777777" w:rsidR="00D57C09" w:rsidRPr="00090C64" w:rsidRDefault="00D57C09" w:rsidP="00D12993">
            <w:pPr>
              <w:pStyle w:val="TAC"/>
            </w:pPr>
            <w:r w:rsidRPr="00090C64">
              <w:t>RRC (3.84 Mcps)</w:t>
            </w:r>
          </w:p>
        </w:tc>
        <w:tc>
          <w:tcPr>
            <w:tcW w:w="912" w:type="dxa"/>
          </w:tcPr>
          <w:p w14:paraId="0D25C911" w14:textId="77777777" w:rsidR="00D57C09" w:rsidRPr="00090C64" w:rsidRDefault="00D57C09" w:rsidP="00D12993">
            <w:pPr>
              <w:pStyle w:val="TAC"/>
            </w:pPr>
            <w:r w:rsidRPr="00090C64">
              <w:t>44 dB</w:t>
            </w:r>
          </w:p>
        </w:tc>
        <w:tc>
          <w:tcPr>
            <w:tcW w:w="912" w:type="dxa"/>
          </w:tcPr>
          <w:p w14:paraId="7D9F597A" w14:textId="77777777" w:rsidR="00D57C09" w:rsidRPr="00090C64" w:rsidRDefault="00D57C09" w:rsidP="00D1299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D12993">
            <w:pPr>
              <w:pStyle w:val="TAC"/>
            </w:pPr>
            <w:r w:rsidRPr="00090C64">
              <w:t>7.5 MHz</w:t>
            </w:r>
          </w:p>
        </w:tc>
        <w:tc>
          <w:tcPr>
            <w:tcW w:w="1933" w:type="dxa"/>
          </w:tcPr>
          <w:p w14:paraId="07046C9F" w14:textId="77777777" w:rsidR="00D57C09" w:rsidRPr="00090C64" w:rsidRDefault="00D57C09" w:rsidP="00D12993">
            <w:pPr>
              <w:pStyle w:val="TAC"/>
            </w:pPr>
            <w:r w:rsidRPr="00090C64">
              <w:t>3.84 Mcps UTRA</w:t>
            </w:r>
          </w:p>
        </w:tc>
        <w:tc>
          <w:tcPr>
            <w:tcW w:w="2179" w:type="dxa"/>
          </w:tcPr>
          <w:p w14:paraId="4FC7CF9A" w14:textId="77777777" w:rsidR="00D57C09" w:rsidRPr="00090C64" w:rsidRDefault="00D57C09" w:rsidP="00D12993">
            <w:pPr>
              <w:pStyle w:val="TAC"/>
            </w:pPr>
            <w:r w:rsidRPr="00090C64">
              <w:t>RRC (3.84 Mcps)</w:t>
            </w:r>
          </w:p>
        </w:tc>
        <w:tc>
          <w:tcPr>
            <w:tcW w:w="912" w:type="dxa"/>
          </w:tcPr>
          <w:p w14:paraId="3F74177E" w14:textId="77777777" w:rsidR="00D57C09" w:rsidRPr="00090C64" w:rsidRDefault="00D57C09" w:rsidP="00D12993">
            <w:pPr>
              <w:pStyle w:val="TAC"/>
            </w:pPr>
            <w:r w:rsidRPr="00090C64">
              <w:t>44 dB</w:t>
            </w:r>
          </w:p>
        </w:tc>
        <w:tc>
          <w:tcPr>
            <w:tcW w:w="912" w:type="dxa"/>
          </w:tcPr>
          <w:p w14:paraId="63B620BA" w14:textId="77777777" w:rsidR="00D57C09" w:rsidRPr="00090C64" w:rsidRDefault="00D57C09" w:rsidP="00D1299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12993">
      <w:pPr>
        <w:rPr>
          <w:noProof/>
        </w:rPr>
      </w:pPr>
    </w:p>
    <w:p w14:paraId="4F2D78B9" w14:textId="77777777" w:rsidR="00D57C09" w:rsidRPr="00090C64" w:rsidRDefault="00D57C09" w:rsidP="00D1299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D1299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D1299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D1299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D1299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12993"/>
    <w:p w14:paraId="5DF8E1C5" w14:textId="77777777" w:rsidR="00D57C09" w:rsidRPr="00090C64" w:rsidRDefault="00D57C09" w:rsidP="00D1299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1299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1299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1299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4" w:name="_Toc21125111"/>
      <w:bookmarkStart w:id="6015" w:name="_Toc29768101"/>
      <w:bookmarkStart w:id="6016" w:name="_Toc36044543"/>
      <w:bookmarkStart w:id="6017" w:name="_Toc37230448"/>
      <w:bookmarkStart w:id="6018" w:name="_Toc45907591"/>
      <w:bookmarkStart w:id="6019" w:name="_Toc53181696"/>
      <w:bookmarkStart w:id="6020" w:name="_Toc61117455"/>
      <w:bookmarkStart w:id="6021" w:name="_Toc67076544"/>
      <w:bookmarkStart w:id="6022" w:name="_Toc67077082"/>
      <w:bookmarkStart w:id="6023" w:name="_Toc74752964"/>
      <w:bookmarkStart w:id="6024" w:name="_Toc74753503"/>
      <w:bookmarkStart w:id="6025" w:name="_Toc74754041"/>
      <w:bookmarkStart w:id="6026" w:name="_Toc76507364"/>
      <w:bookmarkStart w:id="6027" w:name="_Toc83111515"/>
      <w:bookmarkStart w:id="6028" w:name="_Toc89877167"/>
      <w:bookmarkStart w:id="6029" w:name="_Toc98710702"/>
      <w:bookmarkStart w:id="6030" w:name="_Toc130920038"/>
      <w:bookmarkStart w:id="6031" w:name="_Toc137300584"/>
      <w:bookmarkStart w:id="6032" w:name="_Toc138888917"/>
      <w:bookmarkStart w:id="6033" w:name="_Toc145108926"/>
      <w:bookmarkStart w:id="6034" w:name="_Toc155260068"/>
      <w:bookmarkStart w:id="6035" w:name="_Toc219557565"/>
      <w:r w:rsidRPr="00090C64">
        <w:t>6.7.3.5.3</w:t>
      </w:r>
      <w:r w:rsidRPr="00090C64">
        <w:tab/>
        <w:t>E-UTRA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3E5E1B4" w14:textId="77777777" w:rsidR="00D57C09" w:rsidRPr="00090C64" w:rsidRDefault="00D57C09" w:rsidP="00554118">
      <w:pPr>
        <w:pStyle w:val="H6"/>
      </w:pPr>
      <w:bookmarkStart w:id="6036" w:name="_Toc21125112"/>
      <w:bookmarkStart w:id="6037" w:name="_Toc29768102"/>
      <w:bookmarkStart w:id="6038" w:name="_Toc36044544"/>
      <w:bookmarkStart w:id="6039" w:name="_Toc37230449"/>
      <w:bookmarkStart w:id="6040" w:name="_Toc45907592"/>
      <w:bookmarkStart w:id="6041" w:name="_Toc53181697"/>
      <w:r w:rsidRPr="00090C64">
        <w:t>6.7.3.5.3.1</w:t>
      </w:r>
      <w:r w:rsidRPr="00090C64">
        <w:tab/>
        <w:t>OTA ACLR</w:t>
      </w:r>
      <w:bookmarkEnd w:id="6036"/>
      <w:bookmarkEnd w:id="6037"/>
      <w:bookmarkEnd w:id="6038"/>
      <w:bookmarkEnd w:id="6039"/>
      <w:bookmarkEnd w:id="6040"/>
      <w:bookmarkEnd w:id="6041"/>
    </w:p>
    <w:p w14:paraId="251072C9" w14:textId="77777777" w:rsidR="00D57C09" w:rsidRPr="00090C64" w:rsidRDefault="00D57C09" w:rsidP="00D1299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D1299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D1299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D12993">
            <w:pPr>
              <w:pStyle w:val="TAH"/>
            </w:pPr>
            <w:r w:rsidRPr="00090C64">
              <w:t>Assumed adjacent channel carrier (informative)</w:t>
            </w:r>
          </w:p>
        </w:tc>
        <w:tc>
          <w:tcPr>
            <w:tcW w:w="2179" w:type="dxa"/>
          </w:tcPr>
          <w:p w14:paraId="392C91B1" w14:textId="77777777" w:rsidR="00D57C09" w:rsidRPr="00090C64" w:rsidRDefault="00D57C09" w:rsidP="00D12993">
            <w:pPr>
              <w:pStyle w:val="TAH"/>
            </w:pPr>
            <w:r w:rsidRPr="00090C64">
              <w:t>Filter on the adjacent channel frequency and corresponding filter bandwidth</w:t>
            </w:r>
          </w:p>
        </w:tc>
        <w:tc>
          <w:tcPr>
            <w:tcW w:w="1128" w:type="dxa"/>
          </w:tcPr>
          <w:p w14:paraId="7DDE0DBC" w14:textId="77777777" w:rsidR="00D57C09" w:rsidRPr="00090C64" w:rsidRDefault="00D57C09" w:rsidP="00D12993">
            <w:pPr>
              <w:pStyle w:val="TAH"/>
              <w:rPr>
                <w:rFonts w:cs="v5.0.0"/>
              </w:rPr>
            </w:pPr>
            <w:r w:rsidRPr="00090C64">
              <w:t>OTA ACLR limit for bands below 3GHz</w:t>
            </w:r>
          </w:p>
        </w:tc>
        <w:tc>
          <w:tcPr>
            <w:tcW w:w="1128" w:type="dxa"/>
          </w:tcPr>
          <w:p w14:paraId="4AC1EEB7" w14:textId="77777777" w:rsidR="00D57C09" w:rsidRPr="00090C64" w:rsidRDefault="00D57C09" w:rsidP="00D1299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D1299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D12993">
            <w:pPr>
              <w:pStyle w:val="TAC"/>
            </w:pPr>
            <w:r w:rsidRPr="00090C64">
              <w:t>BW</w:t>
            </w:r>
            <w:r w:rsidRPr="00090C64">
              <w:rPr>
                <w:vertAlign w:val="subscript"/>
              </w:rPr>
              <w:t>Channel</w:t>
            </w:r>
          </w:p>
        </w:tc>
        <w:tc>
          <w:tcPr>
            <w:tcW w:w="1949" w:type="dxa"/>
          </w:tcPr>
          <w:p w14:paraId="51D746FD" w14:textId="77777777" w:rsidR="00677DA3" w:rsidRPr="00090C64" w:rsidRDefault="00677DA3" w:rsidP="00D12993">
            <w:pPr>
              <w:pStyle w:val="TAC"/>
            </w:pPr>
            <w:r w:rsidRPr="00090C64">
              <w:t>E-UTRA of same BW</w:t>
            </w:r>
          </w:p>
        </w:tc>
        <w:tc>
          <w:tcPr>
            <w:tcW w:w="2179" w:type="dxa"/>
          </w:tcPr>
          <w:p w14:paraId="4ACB40BC"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D12993">
            <w:pPr>
              <w:pStyle w:val="TAC"/>
            </w:pPr>
            <w:r w:rsidRPr="00090C64">
              <w:t>44 dB</w:t>
            </w:r>
          </w:p>
        </w:tc>
        <w:tc>
          <w:tcPr>
            <w:tcW w:w="1128" w:type="dxa"/>
          </w:tcPr>
          <w:p w14:paraId="185C16C2" w14:textId="77777777" w:rsidR="00677DA3" w:rsidRPr="00090C64" w:rsidRDefault="00677DA3" w:rsidP="00D1299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D12993">
            <w:pPr>
              <w:pStyle w:val="TAC"/>
            </w:pPr>
          </w:p>
        </w:tc>
        <w:tc>
          <w:tcPr>
            <w:tcW w:w="2191" w:type="dxa"/>
            <w:tcBorders>
              <w:left w:val="single" w:sz="4" w:space="0" w:color="auto"/>
            </w:tcBorders>
          </w:tcPr>
          <w:p w14:paraId="62ACB2EF" w14:textId="77777777" w:rsidR="00677DA3" w:rsidRPr="00090C64" w:rsidRDefault="00677DA3" w:rsidP="00D12993">
            <w:pPr>
              <w:pStyle w:val="TAC"/>
            </w:pPr>
            <w:r w:rsidRPr="00090C64">
              <w:t>2 x BW</w:t>
            </w:r>
            <w:r w:rsidRPr="00090C64">
              <w:rPr>
                <w:vertAlign w:val="subscript"/>
              </w:rPr>
              <w:t>Channel</w:t>
            </w:r>
          </w:p>
        </w:tc>
        <w:tc>
          <w:tcPr>
            <w:tcW w:w="1949" w:type="dxa"/>
          </w:tcPr>
          <w:p w14:paraId="16595318" w14:textId="77777777" w:rsidR="00677DA3" w:rsidRPr="00090C64" w:rsidRDefault="00677DA3" w:rsidP="00D12993">
            <w:pPr>
              <w:pStyle w:val="TAC"/>
            </w:pPr>
            <w:r w:rsidRPr="00090C64">
              <w:t>E-UTRA of same BW</w:t>
            </w:r>
          </w:p>
        </w:tc>
        <w:tc>
          <w:tcPr>
            <w:tcW w:w="2179" w:type="dxa"/>
          </w:tcPr>
          <w:p w14:paraId="7BD5722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D12993">
            <w:pPr>
              <w:pStyle w:val="TAC"/>
            </w:pPr>
            <w:r w:rsidRPr="00090C64">
              <w:t>44 dB</w:t>
            </w:r>
          </w:p>
        </w:tc>
        <w:tc>
          <w:tcPr>
            <w:tcW w:w="1128" w:type="dxa"/>
          </w:tcPr>
          <w:p w14:paraId="0AEC1EAA" w14:textId="77777777" w:rsidR="00677DA3" w:rsidRPr="00090C64" w:rsidRDefault="00677DA3" w:rsidP="00D1299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D12993">
            <w:pPr>
              <w:pStyle w:val="TAC"/>
            </w:pPr>
          </w:p>
        </w:tc>
        <w:tc>
          <w:tcPr>
            <w:tcW w:w="2191" w:type="dxa"/>
            <w:tcBorders>
              <w:left w:val="single" w:sz="4" w:space="0" w:color="auto"/>
            </w:tcBorders>
          </w:tcPr>
          <w:p w14:paraId="4AF4A99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D12993">
            <w:pPr>
              <w:pStyle w:val="TAC"/>
            </w:pPr>
            <w:r w:rsidRPr="00090C64">
              <w:t>3.84 Mcps UTRA</w:t>
            </w:r>
          </w:p>
        </w:tc>
        <w:tc>
          <w:tcPr>
            <w:tcW w:w="2179" w:type="dxa"/>
          </w:tcPr>
          <w:p w14:paraId="61239995" w14:textId="77777777" w:rsidR="00677DA3" w:rsidRPr="00090C64" w:rsidRDefault="00677DA3" w:rsidP="00D12993">
            <w:pPr>
              <w:pStyle w:val="TAC"/>
            </w:pPr>
            <w:r w:rsidRPr="00090C64">
              <w:t>RRC (3.84 Mcps)</w:t>
            </w:r>
          </w:p>
        </w:tc>
        <w:tc>
          <w:tcPr>
            <w:tcW w:w="1128" w:type="dxa"/>
          </w:tcPr>
          <w:p w14:paraId="2DC7D5B4" w14:textId="77777777" w:rsidR="00677DA3" w:rsidRPr="00090C64" w:rsidRDefault="00677DA3" w:rsidP="00D12993">
            <w:pPr>
              <w:pStyle w:val="TAC"/>
            </w:pPr>
            <w:r w:rsidRPr="00090C64">
              <w:t>44 dB</w:t>
            </w:r>
          </w:p>
        </w:tc>
        <w:tc>
          <w:tcPr>
            <w:tcW w:w="1128" w:type="dxa"/>
          </w:tcPr>
          <w:p w14:paraId="665E156F" w14:textId="77777777" w:rsidR="00677DA3" w:rsidRPr="00090C64" w:rsidRDefault="00677DA3" w:rsidP="00D1299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D12993">
            <w:pPr>
              <w:pStyle w:val="TAC"/>
            </w:pPr>
          </w:p>
        </w:tc>
        <w:tc>
          <w:tcPr>
            <w:tcW w:w="2191" w:type="dxa"/>
            <w:tcBorders>
              <w:left w:val="single" w:sz="4" w:space="0" w:color="auto"/>
            </w:tcBorders>
          </w:tcPr>
          <w:p w14:paraId="73EE956A"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D12993">
            <w:pPr>
              <w:pStyle w:val="TAC"/>
            </w:pPr>
            <w:r w:rsidRPr="00090C64">
              <w:t>3.84 Mcps UTRA</w:t>
            </w:r>
          </w:p>
        </w:tc>
        <w:tc>
          <w:tcPr>
            <w:tcW w:w="2179" w:type="dxa"/>
          </w:tcPr>
          <w:p w14:paraId="0FDA3915" w14:textId="77777777" w:rsidR="00677DA3" w:rsidRPr="00090C64" w:rsidRDefault="00677DA3" w:rsidP="00D12993">
            <w:pPr>
              <w:pStyle w:val="TAC"/>
            </w:pPr>
            <w:r w:rsidRPr="00090C64">
              <w:t>RRC (3.84 Mcps)</w:t>
            </w:r>
          </w:p>
        </w:tc>
        <w:tc>
          <w:tcPr>
            <w:tcW w:w="1128" w:type="dxa"/>
          </w:tcPr>
          <w:p w14:paraId="41CC9287" w14:textId="77777777" w:rsidR="00677DA3" w:rsidRPr="00090C64" w:rsidRDefault="00677DA3" w:rsidP="00D12993">
            <w:pPr>
              <w:pStyle w:val="TAC"/>
            </w:pPr>
            <w:r w:rsidRPr="00090C64">
              <w:t>44 dB</w:t>
            </w:r>
          </w:p>
        </w:tc>
        <w:tc>
          <w:tcPr>
            <w:tcW w:w="1128" w:type="dxa"/>
          </w:tcPr>
          <w:p w14:paraId="601E0BD9" w14:textId="77777777" w:rsidR="00677DA3" w:rsidRPr="00090C64" w:rsidRDefault="00677DA3" w:rsidP="00D1299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12993"/>
    <w:p w14:paraId="0FFB554A" w14:textId="77777777" w:rsidR="00D57C09" w:rsidRPr="00B9132C" w:rsidRDefault="00D57C09" w:rsidP="00D1299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D12993">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D1299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D12993">
            <w:pPr>
              <w:pStyle w:val="TAH"/>
            </w:pPr>
            <w:r w:rsidRPr="00090C64">
              <w:t>Assumed adjacent channel carrier (informative)</w:t>
            </w:r>
          </w:p>
        </w:tc>
        <w:tc>
          <w:tcPr>
            <w:tcW w:w="2179" w:type="dxa"/>
          </w:tcPr>
          <w:p w14:paraId="37DCBE3B" w14:textId="77777777" w:rsidR="00D57C09" w:rsidRPr="00090C64" w:rsidRDefault="00D57C09" w:rsidP="00D12993">
            <w:pPr>
              <w:pStyle w:val="TAH"/>
            </w:pPr>
            <w:r w:rsidRPr="00090C64">
              <w:t>Filter on the adjacent channel frequency and corresponding filter bandwidth</w:t>
            </w:r>
          </w:p>
        </w:tc>
        <w:tc>
          <w:tcPr>
            <w:tcW w:w="1138" w:type="dxa"/>
          </w:tcPr>
          <w:p w14:paraId="2A7AACA2" w14:textId="77777777" w:rsidR="00D57C09" w:rsidRPr="00090C64" w:rsidRDefault="00D57C09" w:rsidP="00D12993">
            <w:pPr>
              <w:pStyle w:val="TAH"/>
            </w:pPr>
            <w:r w:rsidRPr="00090C64">
              <w:t>OTA ACLR limit for bands below 3GHz</w:t>
            </w:r>
          </w:p>
        </w:tc>
        <w:tc>
          <w:tcPr>
            <w:tcW w:w="1138" w:type="dxa"/>
          </w:tcPr>
          <w:p w14:paraId="3F3D9C77" w14:textId="77777777" w:rsidR="00D57C09" w:rsidRPr="00090C64" w:rsidRDefault="00D57C09" w:rsidP="00D1299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D12993">
            <w:pPr>
              <w:pStyle w:val="TAC"/>
            </w:pPr>
            <w:r w:rsidRPr="00090C64">
              <w:t>1.4, 3.0</w:t>
            </w:r>
          </w:p>
        </w:tc>
        <w:tc>
          <w:tcPr>
            <w:tcW w:w="2191" w:type="dxa"/>
            <w:tcBorders>
              <w:left w:val="single" w:sz="4" w:space="0" w:color="auto"/>
            </w:tcBorders>
          </w:tcPr>
          <w:p w14:paraId="1CC9A274" w14:textId="77777777" w:rsidR="00677DA3" w:rsidRPr="00090C64" w:rsidRDefault="00677DA3" w:rsidP="00D12993">
            <w:pPr>
              <w:pStyle w:val="TAC"/>
            </w:pPr>
            <w:r w:rsidRPr="00090C64">
              <w:t>BW</w:t>
            </w:r>
            <w:r w:rsidRPr="00090C64">
              <w:rPr>
                <w:vertAlign w:val="subscript"/>
              </w:rPr>
              <w:t>Channel</w:t>
            </w:r>
          </w:p>
        </w:tc>
        <w:tc>
          <w:tcPr>
            <w:tcW w:w="1949" w:type="dxa"/>
          </w:tcPr>
          <w:p w14:paraId="7E69EC17" w14:textId="77777777" w:rsidR="00677DA3" w:rsidRPr="00090C64" w:rsidRDefault="00677DA3" w:rsidP="00D12993">
            <w:pPr>
              <w:pStyle w:val="TAC"/>
            </w:pPr>
            <w:r w:rsidRPr="00090C64">
              <w:t>E-UTRA of same BW</w:t>
            </w:r>
          </w:p>
        </w:tc>
        <w:tc>
          <w:tcPr>
            <w:tcW w:w="2179" w:type="dxa"/>
          </w:tcPr>
          <w:p w14:paraId="40933826"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D12993">
            <w:pPr>
              <w:pStyle w:val="TAC"/>
            </w:pPr>
            <w:r w:rsidRPr="00090C64">
              <w:t>44 dB</w:t>
            </w:r>
          </w:p>
        </w:tc>
        <w:tc>
          <w:tcPr>
            <w:tcW w:w="1138" w:type="dxa"/>
          </w:tcPr>
          <w:p w14:paraId="5DAC8006" w14:textId="77777777" w:rsidR="00677DA3" w:rsidRPr="00090C64" w:rsidRDefault="00677DA3" w:rsidP="00D12993">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D12993">
            <w:pPr>
              <w:pStyle w:val="TAC"/>
            </w:pPr>
          </w:p>
        </w:tc>
        <w:tc>
          <w:tcPr>
            <w:tcW w:w="2191" w:type="dxa"/>
            <w:tcBorders>
              <w:left w:val="single" w:sz="4" w:space="0" w:color="auto"/>
            </w:tcBorders>
          </w:tcPr>
          <w:p w14:paraId="46503291" w14:textId="77777777" w:rsidR="00677DA3" w:rsidRPr="00090C64" w:rsidRDefault="00677DA3" w:rsidP="00D12993">
            <w:pPr>
              <w:pStyle w:val="TAC"/>
            </w:pPr>
            <w:r w:rsidRPr="00090C64">
              <w:t>2 x BW</w:t>
            </w:r>
            <w:r w:rsidRPr="00090C64">
              <w:rPr>
                <w:vertAlign w:val="subscript"/>
              </w:rPr>
              <w:t>Channel</w:t>
            </w:r>
          </w:p>
        </w:tc>
        <w:tc>
          <w:tcPr>
            <w:tcW w:w="1949" w:type="dxa"/>
          </w:tcPr>
          <w:p w14:paraId="0DB0BB4C" w14:textId="77777777" w:rsidR="00677DA3" w:rsidRPr="00090C64" w:rsidRDefault="00677DA3" w:rsidP="00D12993">
            <w:pPr>
              <w:pStyle w:val="TAC"/>
            </w:pPr>
            <w:r w:rsidRPr="00090C64">
              <w:t>E-UTRA of same BW</w:t>
            </w:r>
          </w:p>
        </w:tc>
        <w:tc>
          <w:tcPr>
            <w:tcW w:w="2179" w:type="dxa"/>
          </w:tcPr>
          <w:p w14:paraId="500E052F"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D12993">
            <w:pPr>
              <w:pStyle w:val="TAC"/>
            </w:pPr>
            <w:r w:rsidRPr="00090C64">
              <w:t>44 dB</w:t>
            </w:r>
          </w:p>
        </w:tc>
        <w:tc>
          <w:tcPr>
            <w:tcW w:w="1138" w:type="dxa"/>
          </w:tcPr>
          <w:p w14:paraId="58729B75" w14:textId="77777777" w:rsidR="00677DA3" w:rsidRPr="00090C64" w:rsidRDefault="00677DA3" w:rsidP="00D12993">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D12993">
            <w:pPr>
              <w:pStyle w:val="TAC"/>
            </w:pPr>
          </w:p>
        </w:tc>
        <w:tc>
          <w:tcPr>
            <w:tcW w:w="2191" w:type="dxa"/>
            <w:tcBorders>
              <w:left w:val="single" w:sz="4" w:space="0" w:color="auto"/>
            </w:tcBorders>
          </w:tcPr>
          <w:p w14:paraId="1AF89C7F"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D12993">
            <w:pPr>
              <w:pStyle w:val="TAC"/>
            </w:pPr>
            <w:r w:rsidRPr="00090C64">
              <w:t>1.28 Mcps UTRA</w:t>
            </w:r>
          </w:p>
        </w:tc>
        <w:tc>
          <w:tcPr>
            <w:tcW w:w="2179" w:type="dxa"/>
          </w:tcPr>
          <w:p w14:paraId="4B3B5C22" w14:textId="77777777" w:rsidR="00677DA3" w:rsidRPr="00090C64" w:rsidRDefault="00677DA3" w:rsidP="00D12993">
            <w:pPr>
              <w:pStyle w:val="TAC"/>
            </w:pPr>
            <w:r w:rsidRPr="00090C64">
              <w:t>RRC (1.28 Mcps)</w:t>
            </w:r>
          </w:p>
        </w:tc>
        <w:tc>
          <w:tcPr>
            <w:tcW w:w="1128" w:type="dxa"/>
          </w:tcPr>
          <w:p w14:paraId="3F4A62B0" w14:textId="77777777" w:rsidR="00677DA3" w:rsidRPr="00090C64" w:rsidRDefault="00677DA3" w:rsidP="00D12993">
            <w:pPr>
              <w:pStyle w:val="TAC"/>
            </w:pPr>
            <w:r w:rsidRPr="00090C64">
              <w:t>44 dB</w:t>
            </w:r>
          </w:p>
        </w:tc>
        <w:tc>
          <w:tcPr>
            <w:tcW w:w="1138" w:type="dxa"/>
          </w:tcPr>
          <w:p w14:paraId="23B8C7B7" w14:textId="77777777" w:rsidR="00677DA3" w:rsidRPr="00090C64" w:rsidRDefault="00677DA3" w:rsidP="00D12993">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D12993">
            <w:pPr>
              <w:pStyle w:val="TAC"/>
            </w:pPr>
          </w:p>
        </w:tc>
        <w:tc>
          <w:tcPr>
            <w:tcW w:w="2191" w:type="dxa"/>
            <w:tcBorders>
              <w:left w:val="single" w:sz="4" w:space="0" w:color="auto"/>
            </w:tcBorders>
          </w:tcPr>
          <w:p w14:paraId="3C4365D8"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D12993">
            <w:pPr>
              <w:pStyle w:val="TAC"/>
            </w:pPr>
            <w:r w:rsidRPr="00090C64">
              <w:t>1.28 Mcps UTRA</w:t>
            </w:r>
          </w:p>
        </w:tc>
        <w:tc>
          <w:tcPr>
            <w:tcW w:w="2179" w:type="dxa"/>
          </w:tcPr>
          <w:p w14:paraId="1E628C99" w14:textId="77777777" w:rsidR="00677DA3" w:rsidRPr="00090C64" w:rsidRDefault="00677DA3" w:rsidP="00D12993">
            <w:pPr>
              <w:pStyle w:val="TAC"/>
            </w:pPr>
            <w:r w:rsidRPr="00090C64">
              <w:t>RRC (1.28 Mcps)</w:t>
            </w:r>
          </w:p>
        </w:tc>
        <w:tc>
          <w:tcPr>
            <w:tcW w:w="1128" w:type="dxa"/>
          </w:tcPr>
          <w:p w14:paraId="45B88A3F" w14:textId="77777777" w:rsidR="00677DA3" w:rsidRPr="00090C64" w:rsidRDefault="00677DA3" w:rsidP="00D12993">
            <w:pPr>
              <w:pStyle w:val="TAC"/>
            </w:pPr>
            <w:r w:rsidRPr="00090C64">
              <w:t>44 dB</w:t>
            </w:r>
          </w:p>
        </w:tc>
        <w:tc>
          <w:tcPr>
            <w:tcW w:w="1138" w:type="dxa"/>
          </w:tcPr>
          <w:p w14:paraId="539C6EDC" w14:textId="77777777" w:rsidR="00677DA3" w:rsidRPr="00090C64" w:rsidRDefault="00677DA3" w:rsidP="00D1299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D12993">
            <w:pPr>
              <w:pStyle w:val="TAC"/>
            </w:pPr>
            <w:r w:rsidRPr="00090C64">
              <w:t>5, 10, 15, 20</w:t>
            </w:r>
          </w:p>
        </w:tc>
        <w:tc>
          <w:tcPr>
            <w:tcW w:w="2191" w:type="dxa"/>
            <w:tcBorders>
              <w:left w:val="single" w:sz="4" w:space="0" w:color="auto"/>
            </w:tcBorders>
          </w:tcPr>
          <w:p w14:paraId="69566410" w14:textId="77777777" w:rsidR="00677DA3" w:rsidRPr="00090C64" w:rsidRDefault="00677DA3" w:rsidP="00D12993">
            <w:pPr>
              <w:pStyle w:val="TAC"/>
            </w:pPr>
            <w:r w:rsidRPr="00090C64">
              <w:t>BW</w:t>
            </w:r>
            <w:r w:rsidRPr="00090C64">
              <w:rPr>
                <w:vertAlign w:val="subscript"/>
              </w:rPr>
              <w:t>Channel</w:t>
            </w:r>
          </w:p>
        </w:tc>
        <w:tc>
          <w:tcPr>
            <w:tcW w:w="1949" w:type="dxa"/>
          </w:tcPr>
          <w:p w14:paraId="3249BA9E" w14:textId="77777777" w:rsidR="00677DA3" w:rsidRPr="00090C64" w:rsidRDefault="00677DA3" w:rsidP="00D12993">
            <w:pPr>
              <w:pStyle w:val="TAC"/>
            </w:pPr>
            <w:r w:rsidRPr="00090C64">
              <w:t>E-UTRA of same BW</w:t>
            </w:r>
          </w:p>
        </w:tc>
        <w:tc>
          <w:tcPr>
            <w:tcW w:w="2179" w:type="dxa"/>
          </w:tcPr>
          <w:p w14:paraId="5188FC17"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D12993">
            <w:pPr>
              <w:pStyle w:val="TAC"/>
            </w:pPr>
            <w:r w:rsidRPr="00090C64">
              <w:t>44 dB</w:t>
            </w:r>
          </w:p>
        </w:tc>
        <w:tc>
          <w:tcPr>
            <w:tcW w:w="1138" w:type="dxa"/>
          </w:tcPr>
          <w:p w14:paraId="069F7F4E" w14:textId="77777777" w:rsidR="00677DA3" w:rsidRPr="00090C64" w:rsidRDefault="00677DA3" w:rsidP="00D12993">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D12993">
            <w:pPr>
              <w:pStyle w:val="TAC"/>
            </w:pPr>
          </w:p>
        </w:tc>
        <w:tc>
          <w:tcPr>
            <w:tcW w:w="2191" w:type="dxa"/>
            <w:tcBorders>
              <w:left w:val="single" w:sz="4" w:space="0" w:color="auto"/>
            </w:tcBorders>
          </w:tcPr>
          <w:p w14:paraId="28E373E0" w14:textId="77777777" w:rsidR="00677DA3" w:rsidRPr="00090C64" w:rsidRDefault="00677DA3" w:rsidP="00D12993">
            <w:pPr>
              <w:pStyle w:val="TAC"/>
            </w:pPr>
            <w:r w:rsidRPr="00090C64">
              <w:t>2 x BW</w:t>
            </w:r>
            <w:r w:rsidRPr="00090C64">
              <w:rPr>
                <w:vertAlign w:val="subscript"/>
              </w:rPr>
              <w:t>Channel</w:t>
            </w:r>
          </w:p>
        </w:tc>
        <w:tc>
          <w:tcPr>
            <w:tcW w:w="1949" w:type="dxa"/>
          </w:tcPr>
          <w:p w14:paraId="38E1131F" w14:textId="77777777" w:rsidR="00677DA3" w:rsidRPr="00090C64" w:rsidRDefault="00677DA3" w:rsidP="00D12993">
            <w:pPr>
              <w:pStyle w:val="TAC"/>
            </w:pPr>
            <w:r w:rsidRPr="00090C64">
              <w:t>E-UTRA of same BW</w:t>
            </w:r>
          </w:p>
        </w:tc>
        <w:tc>
          <w:tcPr>
            <w:tcW w:w="2179" w:type="dxa"/>
          </w:tcPr>
          <w:p w14:paraId="2DA74F53"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D12993">
            <w:pPr>
              <w:pStyle w:val="TAC"/>
            </w:pPr>
            <w:r w:rsidRPr="00090C64">
              <w:t>44 dB</w:t>
            </w:r>
          </w:p>
        </w:tc>
        <w:tc>
          <w:tcPr>
            <w:tcW w:w="1138" w:type="dxa"/>
          </w:tcPr>
          <w:p w14:paraId="006D2A88" w14:textId="77777777" w:rsidR="00677DA3" w:rsidRPr="00090C64" w:rsidRDefault="00677DA3" w:rsidP="00D12993">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D12993">
            <w:pPr>
              <w:pStyle w:val="TAC"/>
            </w:pPr>
          </w:p>
        </w:tc>
        <w:tc>
          <w:tcPr>
            <w:tcW w:w="2191" w:type="dxa"/>
            <w:tcBorders>
              <w:left w:val="single" w:sz="4" w:space="0" w:color="auto"/>
            </w:tcBorders>
          </w:tcPr>
          <w:p w14:paraId="168D2B22"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D12993">
            <w:pPr>
              <w:pStyle w:val="TAC"/>
            </w:pPr>
            <w:r w:rsidRPr="00090C64">
              <w:t>1.28 Mcps UTRA</w:t>
            </w:r>
          </w:p>
        </w:tc>
        <w:tc>
          <w:tcPr>
            <w:tcW w:w="2179" w:type="dxa"/>
          </w:tcPr>
          <w:p w14:paraId="1A3257F8" w14:textId="77777777" w:rsidR="00677DA3" w:rsidRPr="00090C64" w:rsidRDefault="00677DA3" w:rsidP="00D12993">
            <w:pPr>
              <w:pStyle w:val="TAC"/>
            </w:pPr>
            <w:r w:rsidRPr="00090C64">
              <w:t>RRC (1.28 Mcps)</w:t>
            </w:r>
          </w:p>
        </w:tc>
        <w:tc>
          <w:tcPr>
            <w:tcW w:w="1128" w:type="dxa"/>
          </w:tcPr>
          <w:p w14:paraId="186597AB" w14:textId="77777777" w:rsidR="00677DA3" w:rsidRPr="00090C64" w:rsidRDefault="00677DA3" w:rsidP="00D12993">
            <w:pPr>
              <w:pStyle w:val="TAC"/>
            </w:pPr>
            <w:r w:rsidRPr="00090C64">
              <w:t>44 dB</w:t>
            </w:r>
          </w:p>
        </w:tc>
        <w:tc>
          <w:tcPr>
            <w:tcW w:w="1138" w:type="dxa"/>
          </w:tcPr>
          <w:p w14:paraId="0C78350B" w14:textId="77777777" w:rsidR="00677DA3" w:rsidRPr="00090C64" w:rsidRDefault="00677DA3" w:rsidP="00D12993">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D12993">
            <w:pPr>
              <w:pStyle w:val="TAC"/>
            </w:pPr>
          </w:p>
        </w:tc>
        <w:tc>
          <w:tcPr>
            <w:tcW w:w="2191" w:type="dxa"/>
            <w:tcBorders>
              <w:left w:val="single" w:sz="4" w:space="0" w:color="auto"/>
            </w:tcBorders>
          </w:tcPr>
          <w:p w14:paraId="28AB9E1A"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D12993">
            <w:pPr>
              <w:pStyle w:val="TAC"/>
            </w:pPr>
            <w:r w:rsidRPr="00090C64">
              <w:t>1.28 Mcps UTRA</w:t>
            </w:r>
          </w:p>
        </w:tc>
        <w:tc>
          <w:tcPr>
            <w:tcW w:w="2179" w:type="dxa"/>
          </w:tcPr>
          <w:p w14:paraId="7076587E" w14:textId="77777777" w:rsidR="00677DA3" w:rsidRPr="00090C64" w:rsidRDefault="00677DA3" w:rsidP="00D12993">
            <w:pPr>
              <w:pStyle w:val="TAC"/>
            </w:pPr>
            <w:r w:rsidRPr="00090C64">
              <w:t>RRC (1.28 Mcps)</w:t>
            </w:r>
          </w:p>
        </w:tc>
        <w:tc>
          <w:tcPr>
            <w:tcW w:w="1128" w:type="dxa"/>
          </w:tcPr>
          <w:p w14:paraId="072DC2AD" w14:textId="77777777" w:rsidR="00677DA3" w:rsidRPr="00090C64" w:rsidRDefault="00677DA3" w:rsidP="00D12993">
            <w:pPr>
              <w:pStyle w:val="TAC"/>
            </w:pPr>
            <w:r w:rsidRPr="00090C64">
              <w:t>44 dB</w:t>
            </w:r>
          </w:p>
        </w:tc>
        <w:tc>
          <w:tcPr>
            <w:tcW w:w="1138" w:type="dxa"/>
          </w:tcPr>
          <w:p w14:paraId="019225B7" w14:textId="77777777" w:rsidR="00677DA3" w:rsidRPr="00090C64" w:rsidRDefault="00677DA3" w:rsidP="00D12993">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D12993">
            <w:pPr>
              <w:pStyle w:val="TAC"/>
            </w:pPr>
          </w:p>
        </w:tc>
        <w:tc>
          <w:tcPr>
            <w:tcW w:w="2191" w:type="dxa"/>
            <w:tcBorders>
              <w:left w:val="single" w:sz="4" w:space="0" w:color="auto"/>
            </w:tcBorders>
          </w:tcPr>
          <w:p w14:paraId="0E514182"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D12993">
            <w:pPr>
              <w:pStyle w:val="TAC"/>
            </w:pPr>
            <w:r w:rsidRPr="00090C64">
              <w:t>3.84 Mcps UTRA</w:t>
            </w:r>
          </w:p>
        </w:tc>
        <w:tc>
          <w:tcPr>
            <w:tcW w:w="2179" w:type="dxa"/>
          </w:tcPr>
          <w:p w14:paraId="792A4AE4" w14:textId="77777777" w:rsidR="00677DA3" w:rsidRPr="00090C64" w:rsidRDefault="00677DA3" w:rsidP="00D12993">
            <w:pPr>
              <w:pStyle w:val="TAC"/>
            </w:pPr>
            <w:r w:rsidRPr="00090C64">
              <w:t>RRC (3.84 Mcps)</w:t>
            </w:r>
          </w:p>
        </w:tc>
        <w:tc>
          <w:tcPr>
            <w:tcW w:w="1128" w:type="dxa"/>
          </w:tcPr>
          <w:p w14:paraId="668810DA" w14:textId="77777777" w:rsidR="00677DA3" w:rsidRPr="00090C64" w:rsidRDefault="00677DA3" w:rsidP="00D12993">
            <w:pPr>
              <w:pStyle w:val="TAC"/>
            </w:pPr>
            <w:r w:rsidRPr="00090C64">
              <w:t>44 dB</w:t>
            </w:r>
          </w:p>
        </w:tc>
        <w:tc>
          <w:tcPr>
            <w:tcW w:w="1138" w:type="dxa"/>
          </w:tcPr>
          <w:p w14:paraId="0CFB5723" w14:textId="77777777" w:rsidR="00677DA3" w:rsidRPr="00090C64" w:rsidRDefault="00677DA3" w:rsidP="00D12993">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D12993">
            <w:pPr>
              <w:pStyle w:val="TAC"/>
            </w:pPr>
          </w:p>
        </w:tc>
        <w:tc>
          <w:tcPr>
            <w:tcW w:w="2191" w:type="dxa"/>
            <w:tcBorders>
              <w:left w:val="single" w:sz="4" w:space="0" w:color="auto"/>
            </w:tcBorders>
          </w:tcPr>
          <w:p w14:paraId="5048B274"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D12993">
            <w:pPr>
              <w:pStyle w:val="TAC"/>
            </w:pPr>
            <w:r w:rsidRPr="00090C64">
              <w:t>3.84 Mcps UTRA</w:t>
            </w:r>
          </w:p>
        </w:tc>
        <w:tc>
          <w:tcPr>
            <w:tcW w:w="2179" w:type="dxa"/>
          </w:tcPr>
          <w:p w14:paraId="74C99BB7" w14:textId="77777777" w:rsidR="00677DA3" w:rsidRPr="00090C64" w:rsidRDefault="00677DA3" w:rsidP="00D12993">
            <w:pPr>
              <w:pStyle w:val="TAC"/>
            </w:pPr>
            <w:r w:rsidRPr="00090C64">
              <w:t>RRC (3.84 Mcps)</w:t>
            </w:r>
          </w:p>
        </w:tc>
        <w:tc>
          <w:tcPr>
            <w:tcW w:w="1128" w:type="dxa"/>
          </w:tcPr>
          <w:p w14:paraId="7567AA72" w14:textId="77777777" w:rsidR="00677DA3" w:rsidRPr="00090C64" w:rsidRDefault="00677DA3" w:rsidP="00D12993">
            <w:pPr>
              <w:pStyle w:val="TAC"/>
            </w:pPr>
            <w:r w:rsidRPr="00090C64">
              <w:t>44 dB</w:t>
            </w:r>
          </w:p>
        </w:tc>
        <w:tc>
          <w:tcPr>
            <w:tcW w:w="1138" w:type="dxa"/>
          </w:tcPr>
          <w:p w14:paraId="2502D811" w14:textId="77777777" w:rsidR="00677DA3" w:rsidRPr="00090C64" w:rsidRDefault="00677DA3" w:rsidP="00D12993">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D12993">
            <w:pPr>
              <w:pStyle w:val="TAC"/>
            </w:pPr>
          </w:p>
        </w:tc>
        <w:tc>
          <w:tcPr>
            <w:tcW w:w="2191" w:type="dxa"/>
            <w:tcBorders>
              <w:left w:val="single" w:sz="4" w:space="0" w:color="auto"/>
            </w:tcBorders>
          </w:tcPr>
          <w:p w14:paraId="68F92CCB" w14:textId="77777777" w:rsidR="00677DA3" w:rsidRPr="00090C64" w:rsidRDefault="00677DA3" w:rsidP="00D1299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D12993">
            <w:pPr>
              <w:pStyle w:val="TAC"/>
            </w:pPr>
            <w:r w:rsidRPr="00090C64">
              <w:t>7.68 Mcps UTRA</w:t>
            </w:r>
          </w:p>
        </w:tc>
        <w:tc>
          <w:tcPr>
            <w:tcW w:w="2179" w:type="dxa"/>
          </w:tcPr>
          <w:p w14:paraId="1BC00317" w14:textId="77777777" w:rsidR="00677DA3" w:rsidRPr="00090C64" w:rsidRDefault="00677DA3" w:rsidP="00D12993">
            <w:pPr>
              <w:pStyle w:val="TAC"/>
            </w:pPr>
            <w:r w:rsidRPr="00090C64">
              <w:t>RRC (7.68 Mcps)</w:t>
            </w:r>
          </w:p>
        </w:tc>
        <w:tc>
          <w:tcPr>
            <w:tcW w:w="1128" w:type="dxa"/>
          </w:tcPr>
          <w:p w14:paraId="30433A82" w14:textId="77777777" w:rsidR="00677DA3" w:rsidRPr="00090C64" w:rsidRDefault="00677DA3" w:rsidP="00D12993">
            <w:pPr>
              <w:pStyle w:val="TAC"/>
            </w:pPr>
            <w:r w:rsidRPr="00090C64">
              <w:t>44 dB</w:t>
            </w:r>
          </w:p>
        </w:tc>
        <w:tc>
          <w:tcPr>
            <w:tcW w:w="1138" w:type="dxa"/>
          </w:tcPr>
          <w:p w14:paraId="1E286D10" w14:textId="77777777" w:rsidR="00677DA3" w:rsidRPr="00090C64" w:rsidRDefault="00677DA3" w:rsidP="00D12993">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D12993">
            <w:pPr>
              <w:pStyle w:val="TAC"/>
            </w:pPr>
          </w:p>
        </w:tc>
        <w:tc>
          <w:tcPr>
            <w:tcW w:w="2191" w:type="dxa"/>
            <w:tcBorders>
              <w:left w:val="single" w:sz="4" w:space="0" w:color="auto"/>
            </w:tcBorders>
          </w:tcPr>
          <w:p w14:paraId="44589727" w14:textId="77777777" w:rsidR="00677DA3" w:rsidRPr="00090C64" w:rsidRDefault="00677DA3" w:rsidP="00D1299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D12993">
            <w:pPr>
              <w:pStyle w:val="TAC"/>
            </w:pPr>
            <w:r w:rsidRPr="00090C64">
              <w:t>7.68 Mcps UTRA</w:t>
            </w:r>
          </w:p>
        </w:tc>
        <w:tc>
          <w:tcPr>
            <w:tcW w:w="2179" w:type="dxa"/>
          </w:tcPr>
          <w:p w14:paraId="72F6C441" w14:textId="77777777" w:rsidR="00677DA3" w:rsidRPr="00090C64" w:rsidRDefault="00677DA3" w:rsidP="00D12993">
            <w:pPr>
              <w:pStyle w:val="TAC"/>
            </w:pPr>
            <w:r w:rsidRPr="00090C64">
              <w:t>RRC (7.68 Mcps)</w:t>
            </w:r>
          </w:p>
        </w:tc>
        <w:tc>
          <w:tcPr>
            <w:tcW w:w="1128" w:type="dxa"/>
          </w:tcPr>
          <w:p w14:paraId="7FD3F542" w14:textId="77777777" w:rsidR="00677DA3" w:rsidRPr="00090C64" w:rsidRDefault="00677DA3" w:rsidP="00D12993">
            <w:pPr>
              <w:pStyle w:val="TAC"/>
            </w:pPr>
            <w:r w:rsidRPr="00090C64">
              <w:t>44 dB</w:t>
            </w:r>
          </w:p>
        </w:tc>
        <w:tc>
          <w:tcPr>
            <w:tcW w:w="1138" w:type="dxa"/>
          </w:tcPr>
          <w:p w14:paraId="0174EABA" w14:textId="77777777" w:rsidR="00677DA3" w:rsidRPr="00090C64" w:rsidRDefault="00677DA3" w:rsidP="00D12993">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12993"/>
    <w:p w14:paraId="5BA6D74C" w14:textId="77777777" w:rsidR="00D57C09" w:rsidRPr="00B9132C" w:rsidRDefault="00D57C09" w:rsidP="00D1299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D1299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D1299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D1299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D1299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12993"/>
    <w:p w14:paraId="4D27BFEA" w14:textId="77777777" w:rsidR="00D57C09" w:rsidRPr="00B9132C" w:rsidRDefault="00D57C09" w:rsidP="00D1299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1299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D1299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D1299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D12993">
            <w:pPr>
              <w:pStyle w:val="TAC"/>
            </w:pPr>
            <w:r w:rsidRPr="00090C64">
              <w:t>43.8dB</w:t>
            </w:r>
          </w:p>
        </w:tc>
      </w:tr>
    </w:tbl>
    <w:p w14:paraId="0D380F1E" w14:textId="77777777" w:rsidR="00D57C09" w:rsidRPr="00B9132C" w:rsidRDefault="00D57C09" w:rsidP="00D12993"/>
    <w:p w14:paraId="3AA8AEAA" w14:textId="77777777" w:rsidR="00D57C09" w:rsidRPr="00090C64" w:rsidRDefault="00D57C09" w:rsidP="00D1299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1299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12993">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1299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2" w:name="_Toc21125113"/>
      <w:bookmarkStart w:id="6043" w:name="_Toc29768103"/>
      <w:bookmarkStart w:id="6044" w:name="_Toc36044545"/>
      <w:bookmarkStart w:id="6045" w:name="_Toc37230450"/>
      <w:bookmarkStart w:id="6046" w:name="_Toc45907593"/>
      <w:bookmarkStart w:id="6047" w:name="_Toc53181698"/>
      <w:r w:rsidRPr="00090C64">
        <w:t>6.7.3.5.3.2</w:t>
      </w:r>
      <w:r w:rsidRPr="00090C64">
        <w:tab/>
        <w:t>OTA Cumulative ACLR test requirement in non-contiguous spectrum</w:t>
      </w:r>
      <w:bookmarkEnd w:id="6042"/>
      <w:bookmarkEnd w:id="6043"/>
      <w:bookmarkEnd w:id="6044"/>
      <w:bookmarkEnd w:id="6045"/>
      <w:bookmarkEnd w:id="6046"/>
      <w:bookmarkEnd w:id="6047"/>
    </w:p>
    <w:p w14:paraId="4BFE612B" w14:textId="77777777" w:rsidR="00D57C09" w:rsidRPr="00090C64" w:rsidRDefault="00D57C09" w:rsidP="00D1299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D1299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D1299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1299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1299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D1299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D1299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D1299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D1299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D1299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D1299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12993"/>
    <w:p w14:paraId="3A31B306" w14:textId="77777777" w:rsidR="00D57C09" w:rsidRPr="00090C64" w:rsidRDefault="00D57C09" w:rsidP="00D1299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D1299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D1299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D1299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D1299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D1299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D1299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D12993">
            <w:pPr>
              <w:pStyle w:val="TAC"/>
            </w:pPr>
            <w:r w:rsidRPr="00090C64">
              <w:t>43.8dB</w:t>
            </w:r>
          </w:p>
        </w:tc>
      </w:tr>
    </w:tbl>
    <w:p w14:paraId="54A90030" w14:textId="77777777" w:rsidR="00D57C09" w:rsidRPr="00B9132C" w:rsidRDefault="00D57C09" w:rsidP="00D12993"/>
    <w:p w14:paraId="72791B29" w14:textId="77777777" w:rsidR="00D57C09" w:rsidRPr="00090C64" w:rsidRDefault="00D57C09" w:rsidP="00D12993">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D1299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D1299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D1299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D12993">
            <w:pPr>
              <w:pStyle w:val="TAL"/>
            </w:pPr>
            <w:r w:rsidRPr="00090C64">
              <w:t>E-UTRA of same BW</w:t>
            </w:r>
          </w:p>
        </w:tc>
      </w:tr>
    </w:tbl>
    <w:p w14:paraId="42E726A2" w14:textId="77777777" w:rsidR="00D57C09" w:rsidRPr="00090C64" w:rsidRDefault="00D57C09" w:rsidP="00D12993">
      <w:pPr>
        <w:rPr>
          <w:noProof/>
        </w:rPr>
      </w:pPr>
    </w:p>
    <w:p w14:paraId="38C1E1BB" w14:textId="15D2485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1299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1299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1299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1299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48" w:name="_Toc21125114"/>
      <w:bookmarkStart w:id="6049" w:name="_Toc29768104"/>
      <w:bookmarkStart w:id="6050" w:name="_Toc36044546"/>
      <w:bookmarkStart w:id="6051" w:name="_Toc37230451"/>
      <w:bookmarkStart w:id="6052" w:name="_Toc45907594"/>
      <w:bookmarkStart w:id="6053" w:name="_Toc53181699"/>
      <w:bookmarkStart w:id="6054" w:name="_Toc61117456"/>
      <w:bookmarkStart w:id="6055" w:name="_Toc67076545"/>
      <w:bookmarkStart w:id="6056" w:name="_Toc67077083"/>
      <w:bookmarkStart w:id="6057" w:name="_Toc74752965"/>
      <w:bookmarkStart w:id="6058" w:name="_Toc74753504"/>
      <w:bookmarkStart w:id="6059" w:name="_Toc74754042"/>
      <w:bookmarkStart w:id="6060" w:name="_Toc76507365"/>
      <w:bookmarkStart w:id="6061" w:name="_Toc83111516"/>
      <w:bookmarkStart w:id="6062" w:name="_Toc89877168"/>
      <w:bookmarkStart w:id="6063" w:name="_Toc98710703"/>
      <w:bookmarkStart w:id="6064" w:name="_Toc130920039"/>
      <w:bookmarkStart w:id="6065" w:name="_Toc137300585"/>
      <w:bookmarkStart w:id="6066" w:name="_Toc138888918"/>
      <w:bookmarkStart w:id="6067" w:name="_Toc145108927"/>
      <w:bookmarkStart w:id="6068" w:name="_Toc155260069"/>
      <w:bookmarkStart w:id="6069" w:name="_Toc219557566"/>
      <w:r w:rsidRPr="00090C64">
        <w:rPr>
          <w:rFonts w:eastAsia="SimSun"/>
        </w:rPr>
        <w:t>6.7.4</w:t>
      </w:r>
      <w:r w:rsidRPr="00090C64">
        <w:rPr>
          <w:rFonts w:eastAsia="SimSun"/>
        </w:rPr>
        <w:tab/>
        <w:t>OTA Spectrum emission mask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D95B17" w14:textId="77777777" w:rsidR="00D57C09" w:rsidRPr="00090C64" w:rsidRDefault="00D57C09" w:rsidP="00D57C09">
      <w:pPr>
        <w:pStyle w:val="Heading4"/>
        <w:rPr>
          <w:lang w:eastAsia="sv-SE"/>
        </w:rPr>
      </w:pPr>
      <w:bookmarkStart w:id="6070" w:name="_Toc21125115"/>
      <w:bookmarkStart w:id="6071" w:name="_Toc29768105"/>
      <w:bookmarkStart w:id="6072" w:name="_Toc36044547"/>
      <w:bookmarkStart w:id="6073" w:name="_Toc37230452"/>
      <w:bookmarkStart w:id="6074" w:name="_Toc45907595"/>
      <w:bookmarkStart w:id="6075" w:name="_Toc53181700"/>
      <w:bookmarkStart w:id="6076" w:name="_Toc61117457"/>
      <w:bookmarkStart w:id="6077" w:name="_Toc67076546"/>
      <w:bookmarkStart w:id="6078" w:name="_Toc67077084"/>
      <w:bookmarkStart w:id="6079" w:name="_Toc74752966"/>
      <w:bookmarkStart w:id="6080" w:name="_Toc74753505"/>
      <w:bookmarkStart w:id="6081" w:name="_Toc74754043"/>
      <w:bookmarkStart w:id="6082" w:name="_Toc76507366"/>
      <w:bookmarkStart w:id="6083" w:name="_Toc83111517"/>
      <w:bookmarkStart w:id="6084" w:name="_Toc89877169"/>
      <w:bookmarkStart w:id="6085" w:name="_Toc98710704"/>
      <w:bookmarkStart w:id="6086" w:name="_Toc130920040"/>
      <w:bookmarkStart w:id="6087" w:name="_Toc137300586"/>
      <w:bookmarkStart w:id="6088" w:name="_Toc138888919"/>
      <w:bookmarkStart w:id="6089" w:name="_Toc145108928"/>
      <w:bookmarkStart w:id="6090" w:name="_Toc155260070"/>
      <w:bookmarkStart w:id="6091" w:name="_Toc219557567"/>
      <w:r w:rsidRPr="00090C64">
        <w:rPr>
          <w:lang w:eastAsia="sv-SE"/>
        </w:rPr>
        <w:t>6.7.4.1</w:t>
      </w:r>
      <w:r w:rsidRPr="00090C64">
        <w:rPr>
          <w:lang w:eastAsia="sv-SE"/>
        </w:rPr>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5886768" w14:textId="77777777" w:rsidR="00D57C09" w:rsidRPr="00090C64" w:rsidRDefault="00D57C09" w:rsidP="00D1299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1299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2" w:name="_Toc21125116"/>
      <w:bookmarkStart w:id="6093" w:name="_Toc29768106"/>
      <w:bookmarkStart w:id="6094" w:name="_Toc36044548"/>
      <w:bookmarkStart w:id="6095" w:name="_Toc37230453"/>
      <w:bookmarkStart w:id="6096" w:name="_Toc45907596"/>
      <w:bookmarkStart w:id="6097" w:name="_Toc53181701"/>
      <w:bookmarkStart w:id="6098" w:name="_Toc61117458"/>
      <w:bookmarkStart w:id="6099" w:name="_Toc67076547"/>
      <w:bookmarkStart w:id="6100" w:name="_Toc67077085"/>
      <w:bookmarkStart w:id="6101" w:name="_Toc74752967"/>
      <w:bookmarkStart w:id="6102" w:name="_Toc74753506"/>
      <w:bookmarkStart w:id="6103" w:name="_Toc74754044"/>
      <w:bookmarkStart w:id="6104" w:name="_Toc76507367"/>
      <w:bookmarkStart w:id="6105" w:name="_Toc83111518"/>
      <w:bookmarkStart w:id="6106" w:name="_Toc89877170"/>
      <w:bookmarkStart w:id="6107" w:name="_Toc98710705"/>
      <w:bookmarkStart w:id="6108" w:name="_Toc130920041"/>
      <w:bookmarkStart w:id="6109" w:name="_Toc137300587"/>
      <w:bookmarkStart w:id="6110" w:name="_Toc138888920"/>
      <w:bookmarkStart w:id="6111" w:name="_Toc145108929"/>
      <w:bookmarkStart w:id="6112" w:name="_Toc155260071"/>
      <w:bookmarkStart w:id="6113" w:name="_Toc219557568"/>
      <w:r w:rsidRPr="00090C64">
        <w:rPr>
          <w:lang w:eastAsia="sv-SE"/>
        </w:rPr>
        <w:t>6.7.4.2</w:t>
      </w:r>
      <w:r w:rsidRPr="00090C64">
        <w:rPr>
          <w:lang w:eastAsia="sv-SE"/>
        </w:rPr>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4E324A1" w14:textId="786C48E7" w:rsidR="00D57C09" w:rsidRPr="00090C64" w:rsidRDefault="00D57C09" w:rsidP="00D1299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1299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4" w:name="_Toc21125117"/>
      <w:bookmarkStart w:id="6115" w:name="_Toc29768107"/>
      <w:bookmarkStart w:id="6116" w:name="_Toc36044549"/>
      <w:bookmarkStart w:id="6117" w:name="_Toc37230454"/>
      <w:bookmarkStart w:id="6118" w:name="_Toc45907597"/>
      <w:bookmarkStart w:id="6119" w:name="_Toc53181702"/>
      <w:bookmarkStart w:id="6120" w:name="_Toc61117459"/>
      <w:bookmarkStart w:id="6121" w:name="_Toc67076548"/>
      <w:bookmarkStart w:id="6122" w:name="_Toc67077086"/>
      <w:bookmarkStart w:id="6123" w:name="_Toc74752968"/>
      <w:bookmarkStart w:id="6124" w:name="_Toc74753507"/>
      <w:bookmarkStart w:id="6125" w:name="_Toc74754045"/>
      <w:bookmarkStart w:id="6126" w:name="_Toc76507368"/>
      <w:bookmarkStart w:id="6127" w:name="_Toc83111519"/>
      <w:bookmarkStart w:id="6128" w:name="_Toc89877171"/>
      <w:bookmarkStart w:id="6129" w:name="_Toc98710706"/>
      <w:bookmarkStart w:id="6130" w:name="_Toc130920042"/>
      <w:bookmarkStart w:id="6131" w:name="_Toc137300588"/>
      <w:bookmarkStart w:id="6132" w:name="_Toc138888921"/>
      <w:bookmarkStart w:id="6133" w:name="_Toc145108930"/>
      <w:bookmarkStart w:id="6134" w:name="_Toc155260072"/>
      <w:bookmarkStart w:id="6135" w:name="_Toc219557569"/>
      <w:r w:rsidRPr="00090C64">
        <w:rPr>
          <w:lang w:eastAsia="sv-SE"/>
        </w:rPr>
        <w:t>6.7.4.3</w:t>
      </w:r>
      <w:r w:rsidRPr="00090C64">
        <w:rPr>
          <w:lang w:eastAsia="sv-SE"/>
        </w:rPr>
        <w:tab/>
        <w:t>Test purpose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76CE94E" w14:textId="77777777" w:rsidR="00D57C09" w:rsidRPr="00090C64" w:rsidRDefault="00D57C09" w:rsidP="00D1299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36" w:name="_Toc21125118"/>
      <w:bookmarkStart w:id="6137" w:name="_Toc29768108"/>
      <w:bookmarkStart w:id="6138" w:name="_Toc36044550"/>
      <w:bookmarkStart w:id="6139" w:name="_Toc37230455"/>
      <w:bookmarkStart w:id="6140" w:name="_Toc45907598"/>
      <w:bookmarkStart w:id="6141" w:name="_Toc53181703"/>
      <w:bookmarkStart w:id="6142" w:name="_Toc61117460"/>
      <w:bookmarkStart w:id="6143" w:name="_Toc67076549"/>
      <w:bookmarkStart w:id="6144" w:name="_Toc67077087"/>
      <w:bookmarkStart w:id="6145" w:name="_Toc74752969"/>
      <w:bookmarkStart w:id="6146" w:name="_Toc74753508"/>
      <w:bookmarkStart w:id="6147" w:name="_Toc74754046"/>
      <w:bookmarkStart w:id="6148" w:name="_Toc76507369"/>
      <w:bookmarkStart w:id="6149" w:name="_Toc83111520"/>
      <w:bookmarkStart w:id="6150" w:name="_Toc89877172"/>
      <w:bookmarkStart w:id="6151" w:name="_Toc98710707"/>
      <w:bookmarkStart w:id="6152" w:name="_Toc130920043"/>
      <w:bookmarkStart w:id="6153" w:name="_Toc137300589"/>
      <w:bookmarkStart w:id="6154" w:name="_Toc138888922"/>
      <w:bookmarkStart w:id="6155" w:name="_Toc145108931"/>
      <w:bookmarkStart w:id="6156" w:name="_Toc155260073"/>
      <w:bookmarkStart w:id="6157" w:name="_Toc219557570"/>
      <w:r w:rsidRPr="00090C64">
        <w:rPr>
          <w:lang w:eastAsia="sv-SE"/>
        </w:rPr>
        <w:t>6.</w:t>
      </w:r>
      <w:r w:rsidRPr="00090C64">
        <w:rPr>
          <w:lang w:eastAsia="zh-CN"/>
        </w:rPr>
        <w:t>7.4.</w:t>
      </w:r>
      <w:r w:rsidRPr="00090C64">
        <w:rPr>
          <w:lang w:eastAsia="sv-SE"/>
        </w:rPr>
        <w:t>4</w:t>
      </w:r>
      <w:r w:rsidRPr="00090C64">
        <w:rPr>
          <w:lang w:eastAsia="sv-SE"/>
        </w:rPr>
        <w:tab/>
        <w:t>Method of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B469FEB" w14:textId="77777777" w:rsidR="00D57C09" w:rsidRPr="00090C64" w:rsidRDefault="00D57C09" w:rsidP="00D57C09">
      <w:pPr>
        <w:pStyle w:val="Heading5"/>
        <w:rPr>
          <w:lang w:eastAsia="sv-SE"/>
        </w:rPr>
      </w:pPr>
      <w:bookmarkStart w:id="6158" w:name="_Toc21125119"/>
      <w:bookmarkStart w:id="6159" w:name="_Toc29768109"/>
      <w:bookmarkStart w:id="6160" w:name="_Toc36044551"/>
      <w:bookmarkStart w:id="6161" w:name="_Toc37230456"/>
      <w:bookmarkStart w:id="6162" w:name="_Toc45907599"/>
      <w:bookmarkStart w:id="6163" w:name="_Toc53181704"/>
      <w:bookmarkStart w:id="6164" w:name="_Toc61117461"/>
      <w:bookmarkStart w:id="6165" w:name="_Toc67076550"/>
      <w:bookmarkStart w:id="6166" w:name="_Toc67077088"/>
      <w:bookmarkStart w:id="6167" w:name="_Toc74752970"/>
      <w:bookmarkStart w:id="6168" w:name="_Toc74753509"/>
      <w:bookmarkStart w:id="6169" w:name="_Toc74754047"/>
      <w:bookmarkStart w:id="6170" w:name="_Toc76507370"/>
      <w:bookmarkStart w:id="6171" w:name="_Toc83111521"/>
      <w:bookmarkStart w:id="6172" w:name="_Toc89877173"/>
      <w:bookmarkStart w:id="6173" w:name="_Toc98710708"/>
      <w:bookmarkStart w:id="6174" w:name="_Toc130920044"/>
      <w:bookmarkStart w:id="6175" w:name="_Toc137300590"/>
      <w:bookmarkStart w:id="6176" w:name="_Toc138888923"/>
      <w:bookmarkStart w:id="6177" w:name="_Toc145108932"/>
      <w:bookmarkStart w:id="6178" w:name="_Toc155260074"/>
      <w:bookmarkStart w:id="6179" w:name="_Toc219557571"/>
      <w:r w:rsidRPr="00090C64">
        <w:rPr>
          <w:lang w:eastAsia="sv-SE"/>
        </w:rPr>
        <w:t>6.7.4.4.1</w:t>
      </w:r>
      <w:r w:rsidRPr="00090C6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F71BD95" w14:textId="77777777" w:rsidR="00D57C09" w:rsidRPr="00090C64" w:rsidRDefault="00D57C09" w:rsidP="00554118">
      <w:pPr>
        <w:pStyle w:val="H6"/>
        <w:rPr>
          <w:lang w:eastAsia="sv-SE"/>
        </w:rPr>
      </w:pPr>
      <w:bookmarkStart w:id="6180" w:name="_Toc21125120"/>
      <w:bookmarkStart w:id="6181" w:name="_Toc29768110"/>
      <w:bookmarkStart w:id="6182" w:name="_Toc36044552"/>
      <w:bookmarkStart w:id="6183" w:name="_Toc37230457"/>
      <w:bookmarkStart w:id="6184" w:name="_Toc45907600"/>
      <w:bookmarkStart w:id="6185" w:name="_Toc53181705"/>
      <w:r w:rsidRPr="00090C64">
        <w:t>6.7.4.4.1.1</w:t>
      </w:r>
      <w:r w:rsidRPr="00090C64">
        <w:rPr>
          <w:lang w:eastAsia="sv-SE"/>
        </w:rPr>
        <w:tab/>
        <w:t>General test conditions</w:t>
      </w:r>
      <w:bookmarkEnd w:id="6180"/>
      <w:bookmarkEnd w:id="6181"/>
      <w:bookmarkEnd w:id="6182"/>
      <w:bookmarkEnd w:id="6183"/>
      <w:bookmarkEnd w:id="6184"/>
      <w:bookmarkEnd w:id="6185"/>
    </w:p>
    <w:p w14:paraId="3982D459" w14:textId="77777777" w:rsidR="00D57C09" w:rsidRPr="00090C64" w:rsidRDefault="00D57C09" w:rsidP="00D12993">
      <w:r w:rsidRPr="00090C64">
        <w:t>Test environment:</w:t>
      </w:r>
    </w:p>
    <w:p w14:paraId="6B191E4A" w14:textId="77777777" w:rsidR="00D57C09" w:rsidRPr="00090C64" w:rsidRDefault="00D57C09" w:rsidP="00D12993">
      <w:pPr>
        <w:pStyle w:val="B10"/>
      </w:pPr>
      <w:r w:rsidRPr="00090C64">
        <w:t>-</w:t>
      </w:r>
      <w:r w:rsidRPr="00090C64">
        <w:tab/>
        <w:t>normal; see annex G.2.</w:t>
      </w:r>
    </w:p>
    <w:p w14:paraId="3DABF36B" w14:textId="77777777" w:rsidR="00D57C09" w:rsidRPr="00090C64" w:rsidRDefault="00D57C09" w:rsidP="00D12993">
      <w:r w:rsidRPr="00090C64">
        <w:t>RF channels to be tested for single carrier:</w:t>
      </w:r>
    </w:p>
    <w:p w14:paraId="08A63780" w14:textId="2133055D"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D1299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86" w:name="_Toc21125121"/>
      <w:bookmarkStart w:id="6187" w:name="_Toc29768111"/>
      <w:bookmarkStart w:id="6188" w:name="_Toc36044553"/>
      <w:bookmarkStart w:id="6189" w:name="_Toc37230458"/>
      <w:bookmarkStart w:id="6190" w:name="_Toc45907601"/>
      <w:bookmarkStart w:id="6191" w:name="_Toc53181706"/>
      <w:r w:rsidRPr="00090C64">
        <w:t>6.7.4.4.1.2</w:t>
      </w:r>
      <w:r w:rsidRPr="00090C64">
        <w:tab/>
      </w:r>
      <w:r w:rsidRPr="00090C64">
        <w:rPr>
          <w:lang w:eastAsia="zh-CN"/>
        </w:rPr>
        <w:t>UTRA FDD</w:t>
      </w:r>
      <w:bookmarkEnd w:id="6186"/>
      <w:bookmarkEnd w:id="6187"/>
      <w:bookmarkEnd w:id="6188"/>
      <w:bookmarkEnd w:id="6189"/>
      <w:bookmarkEnd w:id="6190"/>
      <w:bookmarkEnd w:id="6191"/>
    </w:p>
    <w:p w14:paraId="7022420C" w14:textId="126C61C2" w:rsidR="00D57C09" w:rsidRPr="00090C64" w:rsidRDefault="00D57C09" w:rsidP="00D1299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1299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2" w:name="_Toc21125122"/>
      <w:bookmarkStart w:id="6193" w:name="_Toc29768112"/>
      <w:bookmarkStart w:id="6194" w:name="_Toc36044554"/>
      <w:bookmarkStart w:id="6195" w:name="_Toc37230459"/>
      <w:bookmarkStart w:id="6196" w:name="_Toc45907602"/>
      <w:bookmarkStart w:id="6197" w:name="_Toc53181707"/>
      <w:bookmarkStart w:id="6198" w:name="_Toc61117462"/>
      <w:bookmarkStart w:id="6199" w:name="_Toc67076551"/>
      <w:bookmarkStart w:id="6200" w:name="_Toc67077089"/>
      <w:bookmarkStart w:id="6201" w:name="_Toc74752971"/>
      <w:bookmarkStart w:id="6202" w:name="_Toc74753510"/>
      <w:bookmarkStart w:id="6203" w:name="_Toc74754048"/>
      <w:bookmarkStart w:id="6204" w:name="_Toc76507371"/>
      <w:bookmarkStart w:id="6205" w:name="_Toc83111522"/>
      <w:bookmarkStart w:id="6206" w:name="_Toc89877174"/>
      <w:bookmarkStart w:id="6207" w:name="_Toc98710709"/>
      <w:bookmarkStart w:id="6208" w:name="_Toc130920045"/>
      <w:bookmarkStart w:id="6209" w:name="_Toc137300591"/>
      <w:bookmarkStart w:id="6210" w:name="_Toc138888924"/>
      <w:bookmarkStart w:id="6211" w:name="_Toc145108933"/>
      <w:bookmarkStart w:id="6212" w:name="_Toc155260075"/>
      <w:bookmarkStart w:id="6213" w:name="_Toc219557572"/>
      <w:r w:rsidRPr="00090C64">
        <w:rPr>
          <w:lang w:eastAsia="sv-SE"/>
        </w:rPr>
        <w:t>6.7.4.4.2</w:t>
      </w:r>
      <w:r w:rsidRPr="00090C64">
        <w:rPr>
          <w:lang w:eastAsia="sv-SE"/>
        </w:rPr>
        <w:tab/>
        <w:t>Procedure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58C480" w14:textId="186FC19D" w:rsidR="00D57C09" w:rsidRPr="00090C64" w:rsidRDefault="00B53E0B" w:rsidP="00D1299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D12993">
      <w:pPr>
        <w:pStyle w:val="B10"/>
      </w:pPr>
      <w:r w:rsidRPr="00090C64">
        <w:t>1)</w:t>
      </w:r>
      <w:r w:rsidRPr="00090C64">
        <w:tab/>
        <w:t>Place the AAS BS at the positioner.</w:t>
      </w:r>
    </w:p>
    <w:p w14:paraId="5BF93444"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D12993">
      <w:pPr>
        <w:pStyle w:val="B10"/>
      </w:pPr>
      <w:r w:rsidRPr="00090C64">
        <w:t>3)</w:t>
      </w:r>
      <w:r w:rsidRPr="00090C64">
        <w:tab/>
        <w:t>The measurement devices characteristics shall be:</w:t>
      </w:r>
    </w:p>
    <w:p w14:paraId="5D2C6F1B" w14:textId="77777777" w:rsidR="00D57C09" w:rsidRPr="00090C64" w:rsidRDefault="00D57C09" w:rsidP="00D12993">
      <w:pPr>
        <w:pStyle w:val="B2"/>
      </w:pPr>
      <w:r w:rsidRPr="00090C64">
        <w:t>-</w:t>
      </w:r>
      <w:r w:rsidRPr="00090C64">
        <w:tab/>
        <w:t>a 30 kHz measurement bandwidth.</w:t>
      </w:r>
    </w:p>
    <w:p w14:paraId="0CAF3DF9" w14:textId="77777777" w:rsidR="00D57C09" w:rsidRPr="00090C64" w:rsidRDefault="00D57C09" w:rsidP="00D1299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D12993">
      <w:pPr>
        <w:pStyle w:val="B2"/>
      </w:pPr>
      <w:r w:rsidRPr="00090C64">
        <w:t>-</w:t>
      </w:r>
      <w:r w:rsidRPr="00090C64">
        <w:tab/>
        <w:t>detection mode: true RMS voltage or true power averaging.</w:t>
      </w:r>
    </w:p>
    <w:p w14:paraId="6EFA30D5" w14:textId="77777777" w:rsidR="0051747B" w:rsidRPr="00FC393E" w:rsidRDefault="0051747B" w:rsidP="00D1299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D1299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D1299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D1299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D1299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D1299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4" w:name="_Toc21125123"/>
      <w:bookmarkStart w:id="6215" w:name="_Toc29768113"/>
      <w:bookmarkStart w:id="6216" w:name="_Toc36044555"/>
      <w:bookmarkStart w:id="6217" w:name="_Toc37230460"/>
      <w:bookmarkStart w:id="6218" w:name="_Toc45907603"/>
      <w:bookmarkStart w:id="6219" w:name="_Toc53181708"/>
      <w:bookmarkStart w:id="6220" w:name="_Toc61117463"/>
      <w:bookmarkStart w:id="6221" w:name="_Toc67076552"/>
      <w:bookmarkStart w:id="6222" w:name="_Toc67077090"/>
      <w:bookmarkStart w:id="6223" w:name="_Toc74752972"/>
      <w:bookmarkStart w:id="6224" w:name="_Toc74753511"/>
      <w:bookmarkStart w:id="6225" w:name="_Toc74754049"/>
      <w:bookmarkStart w:id="6226" w:name="_Toc76507372"/>
      <w:bookmarkStart w:id="6227" w:name="_Toc83111523"/>
      <w:bookmarkStart w:id="6228" w:name="_Toc89877175"/>
      <w:bookmarkStart w:id="6229" w:name="_Toc98710710"/>
      <w:bookmarkStart w:id="6230" w:name="_Toc130920046"/>
      <w:bookmarkStart w:id="6231" w:name="_Toc137300592"/>
      <w:bookmarkStart w:id="6232" w:name="_Toc138888925"/>
      <w:bookmarkStart w:id="6233" w:name="_Toc145108934"/>
      <w:bookmarkStart w:id="6234" w:name="_Toc155260076"/>
      <w:bookmarkStart w:id="6235" w:name="_Toc219557573"/>
      <w:r w:rsidRPr="00090C64">
        <w:rPr>
          <w:lang w:eastAsia="sv-SE"/>
        </w:rPr>
        <w:t>6.</w:t>
      </w:r>
      <w:r w:rsidRPr="00090C64">
        <w:rPr>
          <w:lang w:eastAsia="zh-CN"/>
        </w:rPr>
        <w:t>7.4.</w:t>
      </w:r>
      <w:r w:rsidRPr="00090C64">
        <w:rPr>
          <w:lang w:eastAsia="sv-SE"/>
        </w:rPr>
        <w:t>5</w:t>
      </w:r>
      <w:r w:rsidRPr="00090C64">
        <w:rPr>
          <w:lang w:eastAsia="sv-SE"/>
        </w:rPr>
        <w:tab/>
        <w:t>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D99F04D" w14:textId="77777777" w:rsidR="00D57C09" w:rsidRPr="00090C64" w:rsidRDefault="00D57C09" w:rsidP="00D57C09">
      <w:pPr>
        <w:pStyle w:val="Heading5"/>
        <w:rPr>
          <w:noProof/>
        </w:rPr>
      </w:pPr>
      <w:bookmarkStart w:id="6236" w:name="_Toc21125124"/>
      <w:bookmarkStart w:id="6237" w:name="_Toc29768114"/>
      <w:bookmarkStart w:id="6238" w:name="_Toc36044556"/>
      <w:bookmarkStart w:id="6239" w:name="_Toc37230461"/>
      <w:bookmarkStart w:id="6240" w:name="_Toc45907604"/>
      <w:bookmarkStart w:id="6241" w:name="_Toc53181709"/>
      <w:bookmarkStart w:id="6242" w:name="_Toc61117464"/>
      <w:bookmarkStart w:id="6243" w:name="_Toc67076553"/>
      <w:bookmarkStart w:id="6244" w:name="_Toc67077091"/>
      <w:bookmarkStart w:id="6245" w:name="_Toc74752973"/>
      <w:bookmarkStart w:id="6246" w:name="_Toc74753512"/>
      <w:bookmarkStart w:id="6247" w:name="_Toc74754050"/>
      <w:bookmarkStart w:id="6248" w:name="_Toc76507373"/>
      <w:bookmarkStart w:id="6249" w:name="_Toc83111524"/>
      <w:bookmarkStart w:id="6250" w:name="_Toc89877176"/>
      <w:bookmarkStart w:id="6251" w:name="_Toc98710711"/>
      <w:bookmarkStart w:id="6252" w:name="_Toc130920047"/>
      <w:bookmarkStart w:id="6253" w:name="_Toc137300593"/>
      <w:bookmarkStart w:id="6254" w:name="_Toc138888926"/>
      <w:bookmarkStart w:id="6255" w:name="_Toc145108935"/>
      <w:bookmarkStart w:id="6256" w:name="_Toc155260077"/>
      <w:bookmarkStart w:id="6257" w:name="_Toc219557574"/>
      <w:r w:rsidRPr="00090C64">
        <w:rPr>
          <w:noProof/>
        </w:rPr>
        <w:t>6.7.4.5.1</w:t>
      </w:r>
      <w:r w:rsidRPr="00090C64">
        <w:rPr>
          <w:noProof/>
        </w:rPr>
        <w:tab/>
        <w:t>UTRA FDD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5A49E9A" w14:textId="77777777" w:rsidR="00D57C09" w:rsidRPr="00090C64" w:rsidRDefault="00D57C09" w:rsidP="00D1299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D1299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D1299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D1299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1299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D1299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D1299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D1299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D1299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1299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D1299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1299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D1299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D1299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12993">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D12993">
            <w:pPr>
              <w:pStyle w:val="TAH"/>
            </w:pPr>
            <w:r w:rsidRPr="00090C64">
              <w:t>Test requirement (notes 1 and 2)</w:t>
            </w:r>
          </w:p>
        </w:tc>
        <w:tc>
          <w:tcPr>
            <w:tcW w:w="1275" w:type="dxa"/>
            <w:shd w:val="clear" w:color="auto" w:fill="auto"/>
          </w:tcPr>
          <w:p w14:paraId="063EE7EF" w14:textId="77777777" w:rsidR="00D57C09" w:rsidRPr="00090C64" w:rsidRDefault="00D57C09" w:rsidP="00D12993">
            <w:pPr>
              <w:pStyle w:val="TAH"/>
            </w:pPr>
            <w:r w:rsidRPr="00090C64">
              <w:t>Measurement bandwidth</w:t>
            </w:r>
          </w:p>
          <w:p w14:paraId="365479B7" w14:textId="77777777" w:rsidR="00D57C09" w:rsidRPr="00090C64" w:rsidRDefault="00D57C09" w:rsidP="00D1299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D12993">
            <w:pPr>
              <w:pStyle w:val="TAC"/>
            </w:pPr>
            <w:r w:rsidRPr="00090C64">
              <w:t>-6.2 dBm</w:t>
            </w:r>
          </w:p>
        </w:tc>
        <w:tc>
          <w:tcPr>
            <w:tcW w:w="1275" w:type="dxa"/>
            <w:shd w:val="clear" w:color="auto" w:fill="auto"/>
          </w:tcPr>
          <w:p w14:paraId="2E1FDF70" w14:textId="77777777" w:rsidR="00D57C09" w:rsidRPr="00090C64" w:rsidRDefault="00D57C09" w:rsidP="00D1299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D12993">
            <w:pPr>
              <w:pStyle w:val="TAC"/>
            </w:pPr>
            <w:r w:rsidRPr="00090C64">
              <w:t>-6.2 + 15.(f_offset/MHz-2.715)dBm</w:t>
            </w:r>
          </w:p>
          <w:p w14:paraId="4550E216" w14:textId="77777777" w:rsidR="00D57C09" w:rsidRPr="00090C64" w:rsidRDefault="00D57C09" w:rsidP="00D12993">
            <w:pPr>
              <w:pStyle w:val="TAC"/>
            </w:pPr>
          </w:p>
        </w:tc>
        <w:tc>
          <w:tcPr>
            <w:tcW w:w="1275" w:type="dxa"/>
            <w:shd w:val="clear" w:color="auto" w:fill="auto"/>
          </w:tcPr>
          <w:p w14:paraId="4AFE37E3" w14:textId="77777777" w:rsidR="00D57C09" w:rsidRPr="00090C64" w:rsidRDefault="00D57C09" w:rsidP="00D1299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D12993">
            <w:pPr>
              <w:pStyle w:val="TAC"/>
            </w:pPr>
            <w:r w:rsidRPr="00090C64">
              <w:t>(Note 4)</w:t>
            </w:r>
          </w:p>
        </w:tc>
        <w:tc>
          <w:tcPr>
            <w:tcW w:w="2036" w:type="dxa"/>
            <w:shd w:val="clear" w:color="auto" w:fill="auto"/>
          </w:tcPr>
          <w:p w14:paraId="29F8AD45"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D12993">
            <w:pPr>
              <w:pStyle w:val="TAC"/>
            </w:pPr>
            <w:r w:rsidRPr="00090C64">
              <w:t>-18.2 dBm</w:t>
            </w:r>
          </w:p>
        </w:tc>
        <w:tc>
          <w:tcPr>
            <w:tcW w:w="1275" w:type="dxa"/>
            <w:shd w:val="clear" w:color="auto" w:fill="auto"/>
          </w:tcPr>
          <w:p w14:paraId="7F0BC51C" w14:textId="77777777" w:rsidR="00D57C09" w:rsidRPr="00090C64" w:rsidRDefault="00D57C09" w:rsidP="00D1299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D12993">
            <w:pPr>
              <w:pStyle w:val="TAC"/>
            </w:pPr>
            <w:r w:rsidRPr="00090C64">
              <w:t>-5.2 dBm</w:t>
            </w:r>
          </w:p>
        </w:tc>
        <w:tc>
          <w:tcPr>
            <w:tcW w:w="1275" w:type="dxa"/>
            <w:shd w:val="clear" w:color="auto" w:fill="auto"/>
          </w:tcPr>
          <w:p w14:paraId="68BBE9F6" w14:textId="77777777" w:rsidR="00D57C09" w:rsidRPr="00090C64" w:rsidRDefault="00D57C09" w:rsidP="00D1299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D12993">
            <w:pPr>
              <w:pStyle w:val="TAC"/>
            </w:pPr>
            <w:r w:rsidRPr="00090C64">
              <w:t>-5.2 dBm</w:t>
            </w:r>
          </w:p>
        </w:tc>
        <w:tc>
          <w:tcPr>
            <w:tcW w:w="1275" w:type="dxa"/>
            <w:shd w:val="clear" w:color="auto" w:fill="auto"/>
          </w:tcPr>
          <w:p w14:paraId="6492A9E1" w14:textId="77777777" w:rsidR="00D57C09" w:rsidRPr="00090C64" w:rsidRDefault="00D57C09" w:rsidP="00D1299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D12993">
            <w:pPr>
              <w:pStyle w:val="TAN"/>
            </w:pPr>
            <w:r w:rsidRPr="00090C64">
              <w:t>NOTE 4:</w:t>
            </w:r>
            <w:r w:rsidRPr="00090C64">
              <w:tab/>
              <w:t>This frequency range ensures that the range of values of f_offset is continuous.</w:t>
            </w:r>
          </w:p>
          <w:p w14:paraId="47B998EF"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12993"/>
    <w:p w14:paraId="4A3D4C38" w14:textId="77777777" w:rsidR="00D57C09" w:rsidRPr="00090C64" w:rsidRDefault="00D57C09" w:rsidP="00D12993">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D12993">
            <w:pPr>
              <w:pStyle w:val="TAH"/>
            </w:pPr>
            <w:r w:rsidRPr="00090C64">
              <w:t>Test requirement (notes 1 and 2)</w:t>
            </w:r>
          </w:p>
        </w:tc>
        <w:tc>
          <w:tcPr>
            <w:tcW w:w="1275" w:type="dxa"/>
            <w:shd w:val="clear" w:color="auto" w:fill="auto"/>
          </w:tcPr>
          <w:p w14:paraId="03C77C2A" w14:textId="77777777" w:rsidR="00D57C09" w:rsidRPr="00090C64" w:rsidRDefault="00D57C09" w:rsidP="00D12993">
            <w:pPr>
              <w:pStyle w:val="TAH"/>
            </w:pPr>
            <w:r w:rsidRPr="00090C64">
              <w:t>Measurement bandwidth</w:t>
            </w:r>
          </w:p>
          <w:p w14:paraId="16F2FA1A" w14:textId="77777777" w:rsidR="00D57C09" w:rsidRPr="00090C64" w:rsidRDefault="00D57C09" w:rsidP="00D1299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D12993">
            <w:pPr>
              <w:pStyle w:val="TAC"/>
            </w:pPr>
            <w:r w:rsidRPr="00090C64">
              <w:t>-6 dBm</w:t>
            </w:r>
          </w:p>
        </w:tc>
        <w:tc>
          <w:tcPr>
            <w:tcW w:w="1275" w:type="dxa"/>
            <w:shd w:val="clear" w:color="auto" w:fill="auto"/>
          </w:tcPr>
          <w:p w14:paraId="5ACB681E" w14:textId="77777777" w:rsidR="00D57C09" w:rsidRPr="00090C64" w:rsidRDefault="00D57C09" w:rsidP="00D1299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D12993">
            <w:pPr>
              <w:pStyle w:val="TAC"/>
            </w:pPr>
            <w:r w:rsidRPr="00090C64">
              <w:t>-6 + 15.(f_offset/MHz-2.715)dBm</w:t>
            </w:r>
          </w:p>
          <w:p w14:paraId="587E6600" w14:textId="77777777" w:rsidR="00D57C09" w:rsidRPr="00090C64" w:rsidRDefault="00D57C09" w:rsidP="00D12993">
            <w:pPr>
              <w:pStyle w:val="TAC"/>
            </w:pPr>
          </w:p>
        </w:tc>
        <w:tc>
          <w:tcPr>
            <w:tcW w:w="1275" w:type="dxa"/>
            <w:shd w:val="clear" w:color="auto" w:fill="auto"/>
          </w:tcPr>
          <w:p w14:paraId="041BEF7C" w14:textId="77777777" w:rsidR="00D57C09" w:rsidRPr="00090C64" w:rsidRDefault="00D57C09" w:rsidP="00D1299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D12993">
            <w:pPr>
              <w:pStyle w:val="TAC"/>
            </w:pPr>
            <w:r w:rsidRPr="00090C64">
              <w:t>(Note 4)</w:t>
            </w:r>
          </w:p>
        </w:tc>
        <w:tc>
          <w:tcPr>
            <w:tcW w:w="2036" w:type="dxa"/>
            <w:shd w:val="clear" w:color="auto" w:fill="auto"/>
          </w:tcPr>
          <w:p w14:paraId="3275AF7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D12993">
            <w:pPr>
              <w:pStyle w:val="TAC"/>
            </w:pPr>
            <w:r w:rsidRPr="00090C64">
              <w:t>-18 dBm</w:t>
            </w:r>
          </w:p>
        </w:tc>
        <w:tc>
          <w:tcPr>
            <w:tcW w:w="1275" w:type="dxa"/>
            <w:shd w:val="clear" w:color="auto" w:fill="auto"/>
          </w:tcPr>
          <w:p w14:paraId="2D542382" w14:textId="77777777" w:rsidR="00D57C09" w:rsidRPr="00090C64" w:rsidRDefault="00D57C09" w:rsidP="00D1299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D12993">
            <w:pPr>
              <w:pStyle w:val="TAC"/>
            </w:pPr>
            <w:r w:rsidRPr="00090C64">
              <w:t>-5 dBm</w:t>
            </w:r>
          </w:p>
        </w:tc>
        <w:tc>
          <w:tcPr>
            <w:tcW w:w="1275" w:type="dxa"/>
            <w:shd w:val="clear" w:color="auto" w:fill="auto"/>
          </w:tcPr>
          <w:p w14:paraId="0043EDA7" w14:textId="77777777" w:rsidR="00D57C09" w:rsidRPr="00090C64" w:rsidRDefault="00D57C09" w:rsidP="00D1299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D12993">
            <w:pPr>
              <w:pStyle w:val="TAC"/>
            </w:pPr>
            <w:r w:rsidRPr="00090C64">
              <w:t>-5 dBm</w:t>
            </w:r>
          </w:p>
        </w:tc>
        <w:tc>
          <w:tcPr>
            <w:tcW w:w="1275" w:type="dxa"/>
            <w:shd w:val="clear" w:color="auto" w:fill="auto"/>
          </w:tcPr>
          <w:p w14:paraId="5AF5E095" w14:textId="77777777" w:rsidR="00D57C09" w:rsidRPr="00090C64" w:rsidRDefault="00D57C09" w:rsidP="00D1299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D12993">
            <w:pPr>
              <w:pStyle w:val="TAN"/>
            </w:pPr>
            <w:r w:rsidRPr="00090C64">
              <w:t>NOTE 4:</w:t>
            </w:r>
            <w:r w:rsidRPr="00090C64">
              <w:tab/>
              <w:t>This frequency range ensures that the range of values of f_offset is continuous.</w:t>
            </w:r>
          </w:p>
          <w:p w14:paraId="3F07A969"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12993">
      <w:pPr>
        <w:rPr>
          <w:noProof/>
        </w:rPr>
      </w:pPr>
    </w:p>
    <w:p w14:paraId="23317A3B" w14:textId="77777777" w:rsidR="00D57C09" w:rsidRPr="00090C64" w:rsidRDefault="00D57C09" w:rsidP="00D12993">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D12993">
            <w:pPr>
              <w:pStyle w:val="TAH"/>
            </w:pPr>
            <w:r w:rsidRPr="00090C64">
              <w:t>Test requirement (notes 1 and 2)</w:t>
            </w:r>
          </w:p>
        </w:tc>
        <w:tc>
          <w:tcPr>
            <w:tcW w:w="1275" w:type="dxa"/>
            <w:shd w:val="clear" w:color="auto" w:fill="auto"/>
          </w:tcPr>
          <w:p w14:paraId="66828258" w14:textId="77777777" w:rsidR="00D57C09" w:rsidRPr="00090C64" w:rsidRDefault="00D57C09" w:rsidP="00D12993">
            <w:pPr>
              <w:pStyle w:val="TAH"/>
            </w:pPr>
            <w:r w:rsidRPr="00090C64">
              <w:t>Measurement bandwidth</w:t>
            </w:r>
          </w:p>
          <w:p w14:paraId="37CF4BC0" w14:textId="77777777" w:rsidR="00D57C09" w:rsidRPr="00090C64" w:rsidRDefault="00D57C09" w:rsidP="00D1299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D12993">
            <w:pPr>
              <w:pStyle w:val="TAC"/>
            </w:pPr>
            <w:r w:rsidRPr="00090C64">
              <w:t>-6.2 dBm</w:t>
            </w:r>
          </w:p>
        </w:tc>
        <w:tc>
          <w:tcPr>
            <w:tcW w:w="1275" w:type="dxa"/>
            <w:shd w:val="clear" w:color="auto" w:fill="auto"/>
          </w:tcPr>
          <w:p w14:paraId="5E193377" w14:textId="77777777" w:rsidR="00D57C09" w:rsidRPr="00090C64" w:rsidRDefault="00D57C09" w:rsidP="00D1299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D12993">
            <w:pPr>
              <w:pStyle w:val="TAC"/>
            </w:pPr>
            <w:r w:rsidRPr="00090C64">
              <w:t>-6.2 + 15(f_offset/MHz-2.715)dBm</w:t>
            </w:r>
          </w:p>
          <w:p w14:paraId="6B57F2B2" w14:textId="77777777" w:rsidR="00D57C09" w:rsidRPr="00090C64" w:rsidRDefault="00D57C09" w:rsidP="00D12993">
            <w:pPr>
              <w:pStyle w:val="TAC"/>
            </w:pPr>
          </w:p>
        </w:tc>
        <w:tc>
          <w:tcPr>
            <w:tcW w:w="1275" w:type="dxa"/>
            <w:shd w:val="clear" w:color="auto" w:fill="auto"/>
          </w:tcPr>
          <w:p w14:paraId="280692BF" w14:textId="77777777" w:rsidR="00D57C09" w:rsidRPr="00090C64" w:rsidRDefault="00D57C09" w:rsidP="00D1299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D12993">
            <w:pPr>
              <w:pStyle w:val="TAC"/>
            </w:pPr>
            <w:r w:rsidRPr="00090C64">
              <w:t>(Note 4)</w:t>
            </w:r>
          </w:p>
        </w:tc>
        <w:tc>
          <w:tcPr>
            <w:tcW w:w="2124" w:type="dxa"/>
            <w:shd w:val="clear" w:color="auto" w:fill="auto"/>
          </w:tcPr>
          <w:p w14:paraId="4FC062C9"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D12993">
            <w:pPr>
              <w:pStyle w:val="TAC"/>
            </w:pPr>
            <w:r w:rsidRPr="00090C64">
              <w:t>-18.2 dBm</w:t>
            </w:r>
          </w:p>
        </w:tc>
        <w:tc>
          <w:tcPr>
            <w:tcW w:w="1275" w:type="dxa"/>
            <w:shd w:val="clear" w:color="auto" w:fill="auto"/>
          </w:tcPr>
          <w:p w14:paraId="1D2C48AD" w14:textId="77777777" w:rsidR="00D57C09" w:rsidRPr="00090C64" w:rsidRDefault="00D57C09" w:rsidP="00D1299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D12993">
            <w:pPr>
              <w:pStyle w:val="TAC"/>
            </w:pPr>
            <w:r w:rsidRPr="00090C64">
              <w:t>-5.2 dBm</w:t>
            </w:r>
          </w:p>
        </w:tc>
        <w:tc>
          <w:tcPr>
            <w:tcW w:w="1275" w:type="dxa"/>
            <w:shd w:val="clear" w:color="auto" w:fill="auto"/>
          </w:tcPr>
          <w:p w14:paraId="6253C68D" w14:textId="77777777" w:rsidR="00D57C09" w:rsidRPr="00090C64" w:rsidRDefault="00D57C09" w:rsidP="00D1299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D1299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D1299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D12993">
            <w:pPr>
              <w:pStyle w:val="TAN"/>
            </w:pPr>
            <w:r w:rsidRPr="00090C64">
              <w:t>NOTE 4:</w:t>
            </w:r>
            <w:r w:rsidRPr="00090C64">
              <w:tab/>
              <w:t>This frequency range ensures that the range of values of f_offset is continuous.</w:t>
            </w:r>
          </w:p>
          <w:p w14:paraId="07C6A537"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12993"/>
    <w:p w14:paraId="4F4D7E03" w14:textId="77777777" w:rsidR="00D57C09" w:rsidRPr="00090C64" w:rsidRDefault="00D57C09" w:rsidP="00D12993">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D12993">
            <w:pPr>
              <w:pStyle w:val="TAH"/>
            </w:pPr>
            <w:r w:rsidRPr="00090C64">
              <w:t>Test requirement (notes 1 and 2)</w:t>
            </w:r>
          </w:p>
        </w:tc>
        <w:tc>
          <w:tcPr>
            <w:tcW w:w="1275" w:type="dxa"/>
            <w:shd w:val="clear" w:color="auto" w:fill="auto"/>
          </w:tcPr>
          <w:p w14:paraId="4E427756" w14:textId="77777777" w:rsidR="00D57C09" w:rsidRPr="00090C64" w:rsidRDefault="00D57C09" w:rsidP="00D12993">
            <w:pPr>
              <w:pStyle w:val="TAH"/>
            </w:pPr>
            <w:r w:rsidRPr="00090C64">
              <w:t>Measurement bandwidth</w:t>
            </w:r>
          </w:p>
          <w:p w14:paraId="66E8F2D6" w14:textId="77777777" w:rsidR="00D57C09" w:rsidRPr="00090C64" w:rsidRDefault="00D57C09" w:rsidP="00D1299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D12993">
            <w:pPr>
              <w:pStyle w:val="TAC"/>
            </w:pPr>
            <w:r w:rsidRPr="00090C64">
              <w:t>-6 dBm</w:t>
            </w:r>
          </w:p>
        </w:tc>
        <w:tc>
          <w:tcPr>
            <w:tcW w:w="1275" w:type="dxa"/>
            <w:shd w:val="clear" w:color="auto" w:fill="auto"/>
          </w:tcPr>
          <w:p w14:paraId="608E80BC" w14:textId="77777777" w:rsidR="00D57C09" w:rsidRPr="00090C64" w:rsidRDefault="00D57C09" w:rsidP="00D1299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D12993">
            <w:pPr>
              <w:pStyle w:val="TAC"/>
            </w:pPr>
            <w:r w:rsidRPr="00090C64">
              <w:t>-6 + 15(f_offset/MHz-2.715)dBm</w:t>
            </w:r>
          </w:p>
          <w:p w14:paraId="43442454" w14:textId="77777777" w:rsidR="00D57C09" w:rsidRPr="00090C64" w:rsidRDefault="00D57C09" w:rsidP="00D12993">
            <w:pPr>
              <w:pStyle w:val="TAC"/>
            </w:pPr>
          </w:p>
        </w:tc>
        <w:tc>
          <w:tcPr>
            <w:tcW w:w="1275" w:type="dxa"/>
            <w:shd w:val="clear" w:color="auto" w:fill="auto"/>
          </w:tcPr>
          <w:p w14:paraId="28328B06" w14:textId="77777777" w:rsidR="00D57C09" w:rsidRPr="00090C64" w:rsidRDefault="00D57C09" w:rsidP="00D1299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D12993">
            <w:pPr>
              <w:pStyle w:val="TAC"/>
            </w:pPr>
            <w:r w:rsidRPr="00090C64">
              <w:t>(Note 4)</w:t>
            </w:r>
          </w:p>
        </w:tc>
        <w:tc>
          <w:tcPr>
            <w:tcW w:w="2124" w:type="dxa"/>
            <w:shd w:val="clear" w:color="auto" w:fill="auto"/>
          </w:tcPr>
          <w:p w14:paraId="1719CB6D"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D12993">
            <w:pPr>
              <w:pStyle w:val="TAC"/>
            </w:pPr>
            <w:r w:rsidRPr="00090C64">
              <w:t>-18 dBm</w:t>
            </w:r>
          </w:p>
        </w:tc>
        <w:tc>
          <w:tcPr>
            <w:tcW w:w="1275" w:type="dxa"/>
            <w:shd w:val="clear" w:color="auto" w:fill="auto"/>
          </w:tcPr>
          <w:p w14:paraId="69BA93EC" w14:textId="77777777" w:rsidR="00D57C09" w:rsidRPr="00090C64" w:rsidRDefault="00D57C09" w:rsidP="00D1299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D12993">
            <w:pPr>
              <w:pStyle w:val="TAC"/>
            </w:pPr>
            <w:r w:rsidRPr="00090C64">
              <w:t>-5 dBm</w:t>
            </w:r>
          </w:p>
        </w:tc>
        <w:tc>
          <w:tcPr>
            <w:tcW w:w="1275" w:type="dxa"/>
            <w:shd w:val="clear" w:color="auto" w:fill="auto"/>
          </w:tcPr>
          <w:p w14:paraId="10DFE6B6" w14:textId="77777777" w:rsidR="00D57C09" w:rsidRPr="00090C64" w:rsidRDefault="00D57C09" w:rsidP="00D1299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D1299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D12993">
            <w:pPr>
              <w:pStyle w:val="TAN"/>
            </w:pPr>
            <w:r w:rsidRPr="00090C64">
              <w:t>NOTE 4:</w:t>
            </w:r>
            <w:r w:rsidRPr="00090C64">
              <w:tab/>
              <w:t>This frequency range ensures that the range of values of f_offset is continuous.</w:t>
            </w:r>
          </w:p>
          <w:p w14:paraId="52A256F1"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12993">
      <w:pPr>
        <w:rPr>
          <w:noProof/>
        </w:rPr>
      </w:pPr>
    </w:p>
    <w:p w14:paraId="3F58A71D" w14:textId="77777777" w:rsidR="00D57C09" w:rsidRPr="00090C64" w:rsidRDefault="00D57C09" w:rsidP="00D12993">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D12993">
            <w:pPr>
              <w:pStyle w:val="TAH"/>
            </w:pPr>
            <w:r w:rsidRPr="00090C64">
              <w:t>Test requirement (notes 1 and 2)</w:t>
            </w:r>
          </w:p>
        </w:tc>
        <w:tc>
          <w:tcPr>
            <w:tcW w:w="1276" w:type="dxa"/>
            <w:shd w:val="clear" w:color="auto" w:fill="auto"/>
          </w:tcPr>
          <w:p w14:paraId="2A3A176B" w14:textId="77777777" w:rsidR="00D57C09" w:rsidRPr="00090C64" w:rsidRDefault="00D57C09" w:rsidP="00D12993">
            <w:pPr>
              <w:pStyle w:val="TAH"/>
            </w:pPr>
            <w:r w:rsidRPr="00090C64">
              <w:t>Measurement bandwidth</w:t>
            </w:r>
          </w:p>
          <w:p w14:paraId="11A12476" w14:textId="77777777" w:rsidR="00D57C09" w:rsidRPr="00090C64" w:rsidRDefault="00D57C09" w:rsidP="00D1299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D1299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D1299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D1299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D12993">
            <w:pPr>
              <w:pStyle w:val="TAC"/>
            </w:pPr>
          </w:p>
        </w:tc>
        <w:tc>
          <w:tcPr>
            <w:tcW w:w="1276" w:type="dxa"/>
            <w:shd w:val="clear" w:color="auto" w:fill="auto"/>
          </w:tcPr>
          <w:p w14:paraId="1FB3A4AF" w14:textId="77777777" w:rsidR="00D57C09" w:rsidRPr="00090C64" w:rsidRDefault="00D57C09" w:rsidP="00D1299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D12993">
            <w:pPr>
              <w:pStyle w:val="TAC"/>
            </w:pPr>
            <w:r w:rsidRPr="00090C64">
              <w:t>(Note 4)</w:t>
            </w:r>
          </w:p>
        </w:tc>
        <w:tc>
          <w:tcPr>
            <w:tcW w:w="1984" w:type="dxa"/>
            <w:shd w:val="clear" w:color="auto" w:fill="auto"/>
          </w:tcPr>
          <w:p w14:paraId="7563800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D1299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D1299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D1299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D1299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D1299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D12993">
            <w:pPr>
              <w:pStyle w:val="TAN"/>
            </w:pPr>
            <w:r w:rsidRPr="00090C64">
              <w:t>NOTE 4:</w:t>
            </w:r>
            <w:r w:rsidRPr="00090C64">
              <w:tab/>
              <w:t>This frequency range ensures that the range of values of f_offset is continuous.</w:t>
            </w:r>
          </w:p>
          <w:p w14:paraId="2D9BFEC6"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12993"/>
    <w:p w14:paraId="5E75E577" w14:textId="2B603985" w:rsidR="00D57C09" w:rsidRPr="00090C64" w:rsidRDefault="00D57C09" w:rsidP="00D12993">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D12993">
            <w:pPr>
              <w:pStyle w:val="TAH"/>
            </w:pPr>
            <w:r w:rsidRPr="00090C64">
              <w:t>Test requirement (notes 1 and 2)</w:t>
            </w:r>
          </w:p>
        </w:tc>
        <w:tc>
          <w:tcPr>
            <w:tcW w:w="1276" w:type="dxa"/>
            <w:shd w:val="clear" w:color="auto" w:fill="auto"/>
          </w:tcPr>
          <w:p w14:paraId="5460ED63" w14:textId="77777777" w:rsidR="00D57C09" w:rsidRPr="00090C64" w:rsidRDefault="00D57C09" w:rsidP="00D12993">
            <w:pPr>
              <w:pStyle w:val="TAH"/>
            </w:pPr>
            <w:r w:rsidRPr="00090C64">
              <w:t>Measurement bandwidth</w:t>
            </w:r>
          </w:p>
          <w:p w14:paraId="257FE2BB" w14:textId="77777777" w:rsidR="00D57C09" w:rsidRPr="00090C64" w:rsidRDefault="00D57C09" w:rsidP="00D1299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D1299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D1299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D1299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D12993">
            <w:pPr>
              <w:pStyle w:val="TAC"/>
            </w:pPr>
          </w:p>
        </w:tc>
        <w:tc>
          <w:tcPr>
            <w:tcW w:w="1276" w:type="dxa"/>
            <w:shd w:val="clear" w:color="auto" w:fill="auto"/>
          </w:tcPr>
          <w:p w14:paraId="6CE54B3F" w14:textId="77777777" w:rsidR="00D57C09" w:rsidRPr="00090C64" w:rsidRDefault="00D57C09" w:rsidP="00D1299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D12993">
            <w:pPr>
              <w:pStyle w:val="TAC"/>
            </w:pPr>
            <w:r w:rsidRPr="00090C64">
              <w:t>(Note 4)</w:t>
            </w:r>
          </w:p>
        </w:tc>
        <w:tc>
          <w:tcPr>
            <w:tcW w:w="1984" w:type="dxa"/>
            <w:shd w:val="clear" w:color="auto" w:fill="auto"/>
          </w:tcPr>
          <w:p w14:paraId="626C4123"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D1299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D1299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D1299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D1299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D1299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D12993">
            <w:pPr>
              <w:pStyle w:val="TAN"/>
            </w:pPr>
            <w:r w:rsidRPr="00090C64">
              <w:t>NOTE 4:</w:t>
            </w:r>
            <w:r w:rsidRPr="00090C64">
              <w:tab/>
              <w:t>This frequency range ensures that the range of values of f_offset is continuous.</w:t>
            </w:r>
          </w:p>
          <w:p w14:paraId="09EF757A"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12993">
      <w:pPr>
        <w:rPr>
          <w:noProof/>
        </w:rPr>
      </w:pPr>
    </w:p>
    <w:p w14:paraId="2FE36D34" w14:textId="77777777" w:rsidR="00D57C09" w:rsidRPr="00090C64" w:rsidRDefault="00D57C09" w:rsidP="00D12993">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D1299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D12993">
            <w:pPr>
              <w:pStyle w:val="TAH"/>
            </w:pPr>
            <w:r w:rsidRPr="00090C64">
              <w:t>Test requirement (Notes 1 and 2)</w:t>
            </w:r>
          </w:p>
        </w:tc>
        <w:tc>
          <w:tcPr>
            <w:tcW w:w="1397" w:type="dxa"/>
          </w:tcPr>
          <w:p w14:paraId="5362C280" w14:textId="77777777" w:rsidR="00D57C09" w:rsidRPr="00090C64" w:rsidRDefault="00D57C09" w:rsidP="00D12993">
            <w:pPr>
              <w:pStyle w:val="TAH"/>
            </w:pPr>
            <w:r w:rsidRPr="00090C64">
              <w:t>Measurement bandwidth</w:t>
            </w:r>
          </w:p>
          <w:p w14:paraId="0ECC8A6F" w14:textId="77777777" w:rsidR="00D57C09" w:rsidRPr="00090C64" w:rsidRDefault="00D57C09" w:rsidP="00D1299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D12993">
            <w:pPr>
              <w:pStyle w:val="TAC"/>
            </w:pPr>
            <w:r w:rsidRPr="00090C64">
              <w:t>-14.2 dBm</w:t>
            </w:r>
          </w:p>
        </w:tc>
        <w:tc>
          <w:tcPr>
            <w:tcW w:w="1397" w:type="dxa"/>
          </w:tcPr>
          <w:p w14:paraId="79AEBD71" w14:textId="77777777" w:rsidR="00D57C09" w:rsidRPr="00090C64" w:rsidRDefault="00D57C09" w:rsidP="00D1299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D12993">
            <w:pPr>
              <w:pStyle w:val="TAC"/>
            </w:pPr>
            <w:r w:rsidRPr="00090C64">
              <w:rPr>
                <w:noProof/>
              </w:rPr>
              <w:t>-14.2 dBm -15(f_offset/MHz-2.715)dB</w:t>
            </w:r>
          </w:p>
        </w:tc>
        <w:tc>
          <w:tcPr>
            <w:tcW w:w="1397" w:type="dxa"/>
          </w:tcPr>
          <w:p w14:paraId="2FDB3276" w14:textId="77777777" w:rsidR="00D57C09" w:rsidRPr="00090C64" w:rsidRDefault="00D57C09" w:rsidP="00D1299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D12993">
            <w:pPr>
              <w:pStyle w:val="TAC"/>
            </w:pPr>
            <w:r w:rsidRPr="00090C64">
              <w:t>(Note 4)</w:t>
            </w:r>
          </w:p>
        </w:tc>
        <w:tc>
          <w:tcPr>
            <w:tcW w:w="2551" w:type="dxa"/>
          </w:tcPr>
          <w:p w14:paraId="0072017A"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D12993">
            <w:pPr>
              <w:pStyle w:val="TAC"/>
            </w:pPr>
            <w:r w:rsidRPr="00090C64">
              <w:t>-26.2 dBm</w:t>
            </w:r>
          </w:p>
        </w:tc>
        <w:tc>
          <w:tcPr>
            <w:tcW w:w="1397" w:type="dxa"/>
          </w:tcPr>
          <w:p w14:paraId="517B60F4" w14:textId="77777777" w:rsidR="00D57C09" w:rsidRPr="00090C64" w:rsidRDefault="00D57C09" w:rsidP="00D1299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D12993">
            <w:pPr>
              <w:pStyle w:val="TAC"/>
            </w:pPr>
            <w:r w:rsidRPr="00090C64">
              <w:t>-13.2 dBm</w:t>
            </w:r>
          </w:p>
        </w:tc>
        <w:tc>
          <w:tcPr>
            <w:tcW w:w="1397" w:type="dxa"/>
          </w:tcPr>
          <w:p w14:paraId="16EDB93C" w14:textId="77777777" w:rsidR="00D57C09" w:rsidRPr="00090C64" w:rsidRDefault="00D57C09" w:rsidP="00D1299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D12993">
            <w:pPr>
              <w:pStyle w:val="TAC"/>
            </w:pPr>
            <w:r w:rsidRPr="00090C64">
              <w:t>-17.2 dBm</w:t>
            </w:r>
          </w:p>
        </w:tc>
        <w:tc>
          <w:tcPr>
            <w:tcW w:w="1397" w:type="dxa"/>
          </w:tcPr>
          <w:p w14:paraId="6D30BD63" w14:textId="77777777" w:rsidR="00D57C09" w:rsidRPr="00090C64" w:rsidRDefault="00D57C09" w:rsidP="00D1299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D1299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D12993">
            <w:pPr>
              <w:pStyle w:val="TAN"/>
            </w:pPr>
            <w:r w:rsidRPr="00090C64">
              <w:t>NOTE 4:</w:t>
            </w:r>
            <w:r w:rsidRPr="00090C64">
              <w:tab/>
              <w:t>This frequency range ensures that the range of values of f_offset is continuous.</w:t>
            </w:r>
          </w:p>
          <w:p w14:paraId="62580D40"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12993"/>
    <w:p w14:paraId="759C255B" w14:textId="77777777" w:rsidR="00D57C09" w:rsidRPr="00090C64" w:rsidRDefault="00D57C09" w:rsidP="00D12993">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D1299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D12993">
            <w:pPr>
              <w:pStyle w:val="TAH"/>
            </w:pPr>
            <w:r w:rsidRPr="00090C64">
              <w:t>Test requirement (notes 1 and 2)</w:t>
            </w:r>
          </w:p>
        </w:tc>
        <w:tc>
          <w:tcPr>
            <w:tcW w:w="1397" w:type="dxa"/>
          </w:tcPr>
          <w:p w14:paraId="17AEA727" w14:textId="77777777" w:rsidR="00D57C09" w:rsidRPr="00090C64" w:rsidRDefault="00D57C09" w:rsidP="00D12993">
            <w:pPr>
              <w:pStyle w:val="TAH"/>
            </w:pPr>
            <w:r w:rsidRPr="00090C64">
              <w:t>Measurement bandwidth</w:t>
            </w:r>
          </w:p>
          <w:p w14:paraId="224F30F4" w14:textId="77777777" w:rsidR="00D57C09" w:rsidRPr="00090C64" w:rsidRDefault="00D57C09" w:rsidP="00D1299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D12993">
            <w:pPr>
              <w:pStyle w:val="TAC"/>
            </w:pPr>
            <w:r w:rsidRPr="00090C64">
              <w:t>-14 dBm</w:t>
            </w:r>
          </w:p>
        </w:tc>
        <w:tc>
          <w:tcPr>
            <w:tcW w:w="1397" w:type="dxa"/>
          </w:tcPr>
          <w:p w14:paraId="579CF1DF" w14:textId="77777777" w:rsidR="00D57C09" w:rsidRPr="00090C64" w:rsidRDefault="00D57C09" w:rsidP="00D1299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D12993">
            <w:pPr>
              <w:pStyle w:val="TAC"/>
            </w:pPr>
            <w:r w:rsidRPr="00090C64">
              <w:rPr>
                <w:noProof/>
              </w:rPr>
              <w:t>-14 dBm -15(f_offset/MHz-2.715)dB</w:t>
            </w:r>
          </w:p>
          <w:p w14:paraId="345B2353" w14:textId="77777777" w:rsidR="00D57C09" w:rsidRPr="00090C64" w:rsidRDefault="00D57C09" w:rsidP="00D12993">
            <w:pPr>
              <w:pStyle w:val="TAC"/>
            </w:pPr>
          </w:p>
        </w:tc>
        <w:tc>
          <w:tcPr>
            <w:tcW w:w="1397" w:type="dxa"/>
          </w:tcPr>
          <w:p w14:paraId="2766F382" w14:textId="77777777" w:rsidR="00D57C09" w:rsidRPr="00090C64" w:rsidRDefault="00D57C09" w:rsidP="00D1299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D12993">
            <w:pPr>
              <w:pStyle w:val="TAC"/>
            </w:pPr>
            <w:r w:rsidRPr="00090C64">
              <w:t>(Note 4)</w:t>
            </w:r>
          </w:p>
        </w:tc>
        <w:tc>
          <w:tcPr>
            <w:tcW w:w="2268" w:type="dxa"/>
          </w:tcPr>
          <w:p w14:paraId="7BA84C0F"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D12993">
            <w:pPr>
              <w:pStyle w:val="TAC"/>
            </w:pPr>
            <w:r w:rsidRPr="00090C64">
              <w:t>-26 dBm</w:t>
            </w:r>
          </w:p>
        </w:tc>
        <w:tc>
          <w:tcPr>
            <w:tcW w:w="1397" w:type="dxa"/>
          </w:tcPr>
          <w:p w14:paraId="3F2F5D12" w14:textId="77777777" w:rsidR="00D57C09" w:rsidRPr="00090C64" w:rsidRDefault="00D57C09" w:rsidP="00D1299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D12993">
            <w:pPr>
              <w:pStyle w:val="TAC"/>
            </w:pPr>
            <w:r w:rsidRPr="00090C64">
              <w:t>-13 dBm</w:t>
            </w:r>
          </w:p>
        </w:tc>
        <w:tc>
          <w:tcPr>
            <w:tcW w:w="1397" w:type="dxa"/>
          </w:tcPr>
          <w:p w14:paraId="2173A912" w14:textId="77777777" w:rsidR="00D57C09" w:rsidRPr="00090C64" w:rsidRDefault="00D57C09" w:rsidP="00D1299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D12993">
            <w:pPr>
              <w:pStyle w:val="TAC"/>
            </w:pPr>
            <w:r w:rsidRPr="00090C64">
              <w:t>-17 dBm</w:t>
            </w:r>
          </w:p>
        </w:tc>
        <w:tc>
          <w:tcPr>
            <w:tcW w:w="1397" w:type="dxa"/>
          </w:tcPr>
          <w:p w14:paraId="7A69950B" w14:textId="77777777" w:rsidR="00D57C09" w:rsidRPr="00090C64" w:rsidRDefault="00D57C09" w:rsidP="00D1299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D12993">
            <w:pPr>
              <w:pStyle w:val="TAN"/>
            </w:pPr>
            <w:r w:rsidRPr="00090C64">
              <w:t>NOTE 4:</w:t>
            </w:r>
            <w:r w:rsidRPr="00090C64">
              <w:tab/>
              <w:t>This frequency range ensures that the range of values of f_offset is continuous.</w:t>
            </w:r>
          </w:p>
          <w:p w14:paraId="01C4B0D8"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12993"/>
    <w:p w14:paraId="09CDD2AD" w14:textId="77777777" w:rsidR="00D57C09" w:rsidRPr="00090C64" w:rsidRDefault="00D57C09" w:rsidP="00D1299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1299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D12993">
            <w:pPr>
              <w:pStyle w:val="TAH"/>
              <w:rPr>
                <w:rFonts w:cs="Arial"/>
              </w:rPr>
            </w:pPr>
            <w:r w:rsidRPr="00090C64">
              <w:t xml:space="preserve">Additional requirement </w:t>
            </w:r>
          </w:p>
        </w:tc>
        <w:tc>
          <w:tcPr>
            <w:tcW w:w="2092" w:type="dxa"/>
          </w:tcPr>
          <w:p w14:paraId="147C15E7" w14:textId="77777777" w:rsidR="00D57C09" w:rsidRPr="00090C64" w:rsidRDefault="00D57C09" w:rsidP="00D12993">
            <w:pPr>
              <w:pStyle w:val="TAH"/>
            </w:pPr>
            <w:r w:rsidRPr="00090C64">
              <w:t>Measurement bandwidth</w:t>
            </w:r>
          </w:p>
          <w:p w14:paraId="7760F1F1" w14:textId="77777777" w:rsidR="00D57C09" w:rsidRPr="00090C64" w:rsidRDefault="00D57C09" w:rsidP="00D1299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D1299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D1299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D12993">
            <w:pPr>
              <w:pStyle w:val="TAC"/>
            </w:pPr>
            <w:r w:rsidRPr="00090C64">
              <w:t>-5.2 dBm</w:t>
            </w:r>
          </w:p>
        </w:tc>
        <w:tc>
          <w:tcPr>
            <w:tcW w:w="2092" w:type="dxa"/>
          </w:tcPr>
          <w:p w14:paraId="0D407F3B" w14:textId="77777777" w:rsidR="00D57C09" w:rsidRPr="00090C64" w:rsidRDefault="00D57C09" w:rsidP="00D1299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12993"/>
    <w:p w14:paraId="3294764F" w14:textId="77777777" w:rsidR="00D57C09" w:rsidRPr="00090C64" w:rsidRDefault="00D57C09" w:rsidP="00D1299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D12993">
            <w:pPr>
              <w:pStyle w:val="TAH"/>
              <w:rPr>
                <w:rFonts w:cs="Arial"/>
              </w:rPr>
            </w:pPr>
            <w:r w:rsidRPr="00090C64">
              <w:t xml:space="preserve">Additional requirement </w:t>
            </w:r>
          </w:p>
        </w:tc>
        <w:tc>
          <w:tcPr>
            <w:tcW w:w="2092" w:type="dxa"/>
          </w:tcPr>
          <w:p w14:paraId="4D29536E" w14:textId="77777777" w:rsidR="00D57C09" w:rsidRPr="00090C64" w:rsidRDefault="00D57C09" w:rsidP="00D12993">
            <w:pPr>
              <w:pStyle w:val="TAH"/>
            </w:pPr>
            <w:r w:rsidRPr="00090C64">
              <w:t>Measurement bandwidth</w:t>
            </w:r>
          </w:p>
          <w:p w14:paraId="4572736F" w14:textId="77777777" w:rsidR="00D57C09" w:rsidRPr="00090C64" w:rsidRDefault="00D57C09" w:rsidP="00D1299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D12993">
            <w:pPr>
              <w:pStyle w:val="TAC"/>
            </w:pPr>
            <w:r w:rsidRPr="00090C64">
              <w:t>-7.2 dBm</w:t>
            </w:r>
          </w:p>
        </w:tc>
        <w:tc>
          <w:tcPr>
            <w:tcW w:w="2092" w:type="dxa"/>
          </w:tcPr>
          <w:p w14:paraId="42675FA2" w14:textId="77777777" w:rsidR="00D57C09" w:rsidRPr="00090C64" w:rsidRDefault="00D57C09" w:rsidP="00D1299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D1299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D12993">
            <w:pPr>
              <w:pStyle w:val="TAC"/>
            </w:pPr>
            <w:r w:rsidRPr="00090C64">
              <w:t>-5.2 dBm</w:t>
            </w:r>
          </w:p>
        </w:tc>
        <w:tc>
          <w:tcPr>
            <w:tcW w:w="2092" w:type="dxa"/>
          </w:tcPr>
          <w:p w14:paraId="168121F7" w14:textId="77777777" w:rsidR="00D57C09" w:rsidRPr="00090C64" w:rsidRDefault="00D57C09" w:rsidP="00D1299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12993"/>
    <w:p w14:paraId="5F7CB57B" w14:textId="6F22C92E" w:rsidR="00D57C09" w:rsidRPr="00090C64" w:rsidRDefault="00D57C09" w:rsidP="00D12993">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D12993">
            <w:pPr>
              <w:pStyle w:val="TAH"/>
              <w:rPr>
                <w:rFonts w:cs="Arial"/>
              </w:rPr>
            </w:pPr>
            <w:r w:rsidRPr="00090C64">
              <w:t xml:space="preserve">Additional requirement </w:t>
            </w:r>
          </w:p>
        </w:tc>
        <w:tc>
          <w:tcPr>
            <w:tcW w:w="2092" w:type="dxa"/>
          </w:tcPr>
          <w:p w14:paraId="35E71338" w14:textId="77777777" w:rsidR="00D57C09" w:rsidRPr="00090C64" w:rsidRDefault="00D57C09" w:rsidP="00D12993">
            <w:pPr>
              <w:pStyle w:val="TAH"/>
            </w:pPr>
            <w:r w:rsidRPr="00090C64">
              <w:t>Measurement bandwidth</w:t>
            </w:r>
          </w:p>
          <w:p w14:paraId="7CD91D3D" w14:textId="77777777" w:rsidR="00D57C09" w:rsidRPr="00090C64" w:rsidRDefault="00D57C09" w:rsidP="00D1299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D12993">
            <w:pPr>
              <w:pStyle w:val="TAC"/>
            </w:pPr>
            <w:r w:rsidRPr="00090C64">
              <w:t>-5.2 dBm</w:t>
            </w:r>
          </w:p>
        </w:tc>
        <w:tc>
          <w:tcPr>
            <w:tcW w:w="2092" w:type="dxa"/>
          </w:tcPr>
          <w:p w14:paraId="244C3170" w14:textId="77777777" w:rsidR="00D57C09" w:rsidRPr="00090C64" w:rsidRDefault="00D57C09" w:rsidP="00D1299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D1299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D1299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D12993">
            <w:pPr>
              <w:pStyle w:val="TAC"/>
            </w:pPr>
            <w:r w:rsidRPr="00090C64">
              <w:t>-5.2 dBm</w:t>
            </w:r>
          </w:p>
        </w:tc>
        <w:tc>
          <w:tcPr>
            <w:tcW w:w="2092" w:type="dxa"/>
          </w:tcPr>
          <w:p w14:paraId="21A44D77" w14:textId="77777777" w:rsidR="00D57C09" w:rsidRPr="00090C64" w:rsidRDefault="00D57C09" w:rsidP="00D1299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12993"/>
    <w:p w14:paraId="19BD3017" w14:textId="1882EB66" w:rsidR="00D57C09" w:rsidRPr="00090C64" w:rsidRDefault="00D57C09" w:rsidP="00D1299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1299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D12993">
            <w:pPr>
              <w:pStyle w:val="TAH"/>
            </w:pPr>
            <w:r w:rsidRPr="00090C64">
              <w:t>Case</w:t>
            </w:r>
          </w:p>
        </w:tc>
        <w:tc>
          <w:tcPr>
            <w:tcW w:w="1701" w:type="dxa"/>
          </w:tcPr>
          <w:p w14:paraId="7DCC37F3" w14:textId="77777777" w:rsidR="00D57C09" w:rsidRPr="00090C64" w:rsidRDefault="00D57C09" w:rsidP="00D12993">
            <w:pPr>
              <w:pStyle w:val="TAH"/>
            </w:pPr>
            <w:r w:rsidRPr="00090C64">
              <w:t>Measurement filter centre frequency</w:t>
            </w:r>
          </w:p>
        </w:tc>
        <w:tc>
          <w:tcPr>
            <w:tcW w:w="2268" w:type="dxa"/>
          </w:tcPr>
          <w:p w14:paraId="1E8B5E84"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D12993">
            <w:pPr>
              <w:pStyle w:val="TAH"/>
            </w:pPr>
            <w:r w:rsidRPr="00090C64">
              <w:t xml:space="preserve">(NOTE) </w:t>
            </w:r>
          </w:p>
        </w:tc>
        <w:tc>
          <w:tcPr>
            <w:tcW w:w="1984" w:type="dxa"/>
          </w:tcPr>
          <w:p w14:paraId="4969515C" w14:textId="77777777" w:rsidR="00D57C09" w:rsidRPr="00090C64" w:rsidRDefault="00D57C09" w:rsidP="00D12993">
            <w:pPr>
              <w:pStyle w:val="TAH"/>
            </w:pPr>
            <w:r w:rsidRPr="00090C64">
              <w:t>Maximum Level</w:t>
            </w:r>
          </w:p>
          <w:p w14:paraId="6862FFED" w14:textId="77777777" w:rsidR="00D57C09" w:rsidRPr="00090C64" w:rsidRDefault="00D57C09" w:rsidP="00D12993">
            <w:pPr>
              <w:pStyle w:val="TAH"/>
            </w:pPr>
            <w:r w:rsidRPr="00090C64">
              <w:t>P</w:t>
            </w:r>
            <w:r w:rsidRPr="00090C64">
              <w:rPr>
                <w:vertAlign w:val="subscript"/>
              </w:rPr>
              <w:t>EIRP,N,MAX</w:t>
            </w:r>
          </w:p>
        </w:tc>
        <w:tc>
          <w:tcPr>
            <w:tcW w:w="1512" w:type="dxa"/>
          </w:tcPr>
          <w:p w14:paraId="39010835" w14:textId="77777777" w:rsidR="00D57C09" w:rsidRPr="00090C64" w:rsidRDefault="00D57C09" w:rsidP="00D1299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D1299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D12993">
            <w:pPr>
              <w:pStyle w:val="TAC"/>
            </w:pPr>
            <w:r w:rsidRPr="00090C64">
              <w:t>N*8 + 306 MHz,</w:t>
            </w:r>
          </w:p>
          <w:p w14:paraId="2A7DFD2C" w14:textId="77777777" w:rsidR="00677DA3" w:rsidRPr="00090C64" w:rsidRDefault="00677DA3" w:rsidP="00D12993">
            <w:pPr>
              <w:pStyle w:val="TAC"/>
            </w:pPr>
            <w:r w:rsidRPr="00090C64">
              <w:t xml:space="preserve">21 ≤ N ≤ 60 </w:t>
            </w:r>
          </w:p>
        </w:tc>
        <w:tc>
          <w:tcPr>
            <w:tcW w:w="2268" w:type="dxa"/>
          </w:tcPr>
          <w:p w14:paraId="3E664C66" w14:textId="5DB4361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D12993">
            <w:pPr>
              <w:pStyle w:val="TAC"/>
            </w:pPr>
            <w:r w:rsidRPr="00090C64">
              <w:rPr>
                <w:rFonts w:cs="v4.2.0"/>
              </w:rPr>
              <w:t>1.8</w:t>
            </w:r>
            <w:r w:rsidRPr="00090C64">
              <w:t xml:space="preserve"> dBm </w:t>
            </w:r>
          </w:p>
        </w:tc>
        <w:tc>
          <w:tcPr>
            <w:tcW w:w="1512" w:type="dxa"/>
          </w:tcPr>
          <w:p w14:paraId="58478B54" w14:textId="77777777" w:rsidR="00677DA3" w:rsidRPr="00090C64" w:rsidRDefault="00677DA3" w:rsidP="00D1299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D12993">
            <w:pPr>
              <w:pStyle w:val="TAL"/>
            </w:pPr>
          </w:p>
        </w:tc>
        <w:tc>
          <w:tcPr>
            <w:tcW w:w="1701" w:type="dxa"/>
            <w:tcBorders>
              <w:left w:val="single" w:sz="4" w:space="0" w:color="auto"/>
            </w:tcBorders>
          </w:tcPr>
          <w:p w14:paraId="55A66474" w14:textId="77777777" w:rsidR="00677DA3" w:rsidRPr="00090C64" w:rsidRDefault="00677DA3" w:rsidP="00D12993">
            <w:pPr>
              <w:pStyle w:val="TAC"/>
            </w:pPr>
            <w:r w:rsidRPr="00090C64">
              <w:t>N*8 + 306 MHz,</w:t>
            </w:r>
          </w:p>
          <w:p w14:paraId="6B68A8EE" w14:textId="77777777" w:rsidR="00677DA3" w:rsidRPr="00090C64" w:rsidRDefault="00677DA3" w:rsidP="00D12993">
            <w:pPr>
              <w:pStyle w:val="TAC"/>
            </w:pPr>
            <w:r w:rsidRPr="00090C64">
              <w:t xml:space="preserve">21 ≤ N ≤ 60 </w:t>
            </w:r>
          </w:p>
        </w:tc>
        <w:tc>
          <w:tcPr>
            <w:tcW w:w="2268" w:type="dxa"/>
          </w:tcPr>
          <w:p w14:paraId="292596CB" w14:textId="75B5599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D1299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D12993">
            <w:pPr>
              <w:pStyle w:val="TAL"/>
            </w:pPr>
          </w:p>
        </w:tc>
        <w:tc>
          <w:tcPr>
            <w:tcW w:w="1701" w:type="dxa"/>
            <w:tcBorders>
              <w:left w:val="single" w:sz="4" w:space="0" w:color="auto"/>
            </w:tcBorders>
          </w:tcPr>
          <w:p w14:paraId="100AD290" w14:textId="77777777" w:rsidR="00677DA3" w:rsidRPr="00090C64" w:rsidRDefault="00677DA3" w:rsidP="00D12993">
            <w:pPr>
              <w:pStyle w:val="TAC"/>
            </w:pPr>
            <w:r w:rsidRPr="00090C64">
              <w:t>N*8 + 306 MHz,</w:t>
            </w:r>
          </w:p>
          <w:p w14:paraId="0A3CA44D" w14:textId="77777777" w:rsidR="00677DA3" w:rsidRPr="00090C64" w:rsidRDefault="00677DA3" w:rsidP="00D12993">
            <w:pPr>
              <w:pStyle w:val="TAC"/>
            </w:pPr>
            <w:r w:rsidRPr="00090C64">
              <w:t xml:space="preserve">21 ≤ N ≤ 60 </w:t>
            </w:r>
          </w:p>
        </w:tc>
        <w:tc>
          <w:tcPr>
            <w:tcW w:w="2268" w:type="dxa"/>
          </w:tcPr>
          <w:p w14:paraId="5377C41C" w14:textId="23FBA7D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D1299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D1299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D1299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D12993">
            <w:pPr>
              <w:pStyle w:val="TAC"/>
            </w:pPr>
            <w:r w:rsidRPr="00090C64">
              <w:t>N*8 + 306 MHz,</w:t>
            </w:r>
          </w:p>
          <w:p w14:paraId="0D0550FC" w14:textId="77777777" w:rsidR="00677DA3" w:rsidRPr="00090C64" w:rsidRDefault="00677DA3" w:rsidP="00D12993">
            <w:pPr>
              <w:pStyle w:val="TAC"/>
            </w:pPr>
            <w:r w:rsidRPr="00090C64">
              <w:t xml:space="preserve">21 ≤ N ≤ 60 </w:t>
            </w:r>
          </w:p>
        </w:tc>
        <w:tc>
          <w:tcPr>
            <w:tcW w:w="2268" w:type="dxa"/>
          </w:tcPr>
          <w:p w14:paraId="20009C88" w14:textId="31A8DA2F"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D12993">
            <w:pPr>
              <w:pStyle w:val="TAC"/>
            </w:pPr>
            <w:r w:rsidRPr="00090C64">
              <w:t xml:space="preserve">11.8 dBm </w:t>
            </w:r>
          </w:p>
        </w:tc>
        <w:tc>
          <w:tcPr>
            <w:tcW w:w="1512" w:type="dxa"/>
          </w:tcPr>
          <w:p w14:paraId="5658B534" w14:textId="77777777" w:rsidR="00677DA3" w:rsidRPr="00090C64" w:rsidRDefault="00677DA3" w:rsidP="00D1299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D12993">
            <w:pPr>
              <w:pStyle w:val="TAL"/>
            </w:pPr>
          </w:p>
        </w:tc>
        <w:tc>
          <w:tcPr>
            <w:tcW w:w="1701" w:type="dxa"/>
            <w:tcBorders>
              <w:left w:val="single" w:sz="4" w:space="0" w:color="auto"/>
            </w:tcBorders>
          </w:tcPr>
          <w:p w14:paraId="57BA5FB5" w14:textId="77777777" w:rsidR="00677DA3" w:rsidRPr="00090C64" w:rsidRDefault="00677DA3" w:rsidP="00D12993">
            <w:pPr>
              <w:pStyle w:val="TAC"/>
            </w:pPr>
            <w:r w:rsidRPr="00090C64">
              <w:t>N*8 + 306 MHz,</w:t>
            </w:r>
          </w:p>
          <w:p w14:paraId="23F6842A" w14:textId="77777777" w:rsidR="00677DA3" w:rsidRPr="00090C64" w:rsidRDefault="00677DA3" w:rsidP="00D12993">
            <w:pPr>
              <w:pStyle w:val="TAC"/>
            </w:pPr>
            <w:r w:rsidRPr="00090C64">
              <w:t xml:space="preserve">21 ≤ N ≤ 60 </w:t>
            </w:r>
          </w:p>
        </w:tc>
        <w:tc>
          <w:tcPr>
            <w:tcW w:w="2268" w:type="dxa"/>
          </w:tcPr>
          <w:p w14:paraId="4338F7D4" w14:textId="3C2A038A"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D1299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D12993">
            <w:pPr>
              <w:pStyle w:val="TAL"/>
            </w:pPr>
          </w:p>
        </w:tc>
        <w:tc>
          <w:tcPr>
            <w:tcW w:w="1701" w:type="dxa"/>
            <w:tcBorders>
              <w:left w:val="single" w:sz="4" w:space="0" w:color="auto"/>
            </w:tcBorders>
          </w:tcPr>
          <w:p w14:paraId="4C8EEC94" w14:textId="77777777" w:rsidR="00677DA3" w:rsidRPr="00090C64" w:rsidRDefault="00677DA3" w:rsidP="00D12993">
            <w:pPr>
              <w:pStyle w:val="TAC"/>
            </w:pPr>
            <w:r w:rsidRPr="00090C64">
              <w:t>N*8 + 306 MHz,</w:t>
            </w:r>
          </w:p>
          <w:p w14:paraId="2216D750" w14:textId="77777777" w:rsidR="00677DA3" w:rsidRPr="00090C64" w:rsidRDefault="00677DA3" w:rsidP="00D12993">
            <w:pPr>
              <w:pStyle w:val="TAC"/>
            </w:pPr>
            <w:r w:rsidRPr="00090C64">
              <w:t xml:space="preserve">21 ≤ N ≤ 60 </w:t>
            </w:r>
          </w:p>
        </w:tc>
        <w:tc>
          <w:tcPr>
            <w:tcW w:w="2268" w:type="dxa"/>
          </w:tcPr>
          <w:p w14:paraId="614EE0F7" w14:textId="08FEF356"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D1299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D1299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D12993">
            <w:pPr>
              <w:pStyle w:val="TAL"/>
            </w:pPr>
            <w:r w:rsidRPr="00090C64">
              <w:t>C: for DTT frequencies where broadcasting is not protected</w:t>
            </w:r>
          </w:p>
        </w:tc>
        <w:tc>
          <w:tcPr>
            <w:tcW w:w="1701" w:type="dxa"/>
          </w:tcPr>
          <w:p w14:paraId="14D27B02" w14:textId="77777777" w:rsidR="00D57C09" w:rsidRPr="00090C64" w:rsidRDefault="00D57C09" w:rsidP="00D12993">
            <w:pPr>
              <w:pStyle w:val="TAC"/>
            </w:pPr>
            <w:r w:rsidRPr="00090C64">
              <w:t>N*8 + 306 MHz,</w:t>
            </w:r>
          </w:p>
          <w:p w14:paraId="69C5B4E5" w14:textId="77777777" w:rsidR="00D57C09" w:rsidRPr="00090C64" w:rsidRDefault="00D57C09" w:rsidP="00D12993">
            <w:pPr>
              <w:pStyle w:val="TAC"/>
            </w:pPr>
            <w:r w:rsidRPr="00090C64">
              <w:t xml:space="preserve">21 ≤ N ≤ 60 </w:t>
            </w:r>
          </w:p>
        </w:tc>
        <w:tc>
          <w:tcPr>
            <w:tcW w:w="2268" w:type="dxa"/>
          </w:tcPr>
          <w:p w14:paraId="60B9A5BB" w14:textId="77777777" w:rsidR="00D57C09" w:rsidRPr="00090C64" w:rsidRDefault="00D57C09" w:rsidP="00D12993">
            <w:pPr>
              <w:pStyle w:val="TAC"/>
            </w:pPr>
            <w:r w:rsidRPr="00090C64">
              <w:t>N.A.</w:t>
            </w:r>
          </w:p>
        </w:tc>
        <w:tc>
          <w:tcPr>
            <w:tcW w:w="1984" w:type="dxa"/>
          </w:tcPr>
          <w:p w14:paraId="4D17F064" w14:textId="3B96177C" w:rsidR="00D57C09" w:rsidRPr="00090C64" w:rsidRDefault="00D57C09" w:rsidP="00D1299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D1299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12993"/>
    <w:p w14:paraId="2FDA0CC4" w14:textId="2FBF8F1A"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1299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12993">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D12993">
            <w:pPr>
              <w:pStyle w:val="TAH"/>
            </w:pPr>
            <w:r w:rsidRPr="00090C64">
              <w:t>Frequency offset of measurement filter centre frequency, f_offset</w:t>
            </w:r>
          </w:p>
        </w:tc>
        <w:tc>
          <w:tcPr>
            <w:tcW w:w="2352" w:type="dxa"/>
          </w:tcPr>
          <w:p w14:paraId="34C896A4" w14:textId="77777777" w:rsidR="00D57C09" w:rsidRPr="00090C64" w:rsidRDefault="00D57C09" w:rsidP="00D12993">
            <w:pPr>
              <w:pStyle w:val="TAH"/>
            </w:pPr>
            <w:r w:rsidRPr="00090C64">
              <w:t>Maximum level (dBm)</w:t>
            </w:r>
          </w:p>
        </w:tc>
        <w:tc>
          <w:tcPr>
            <w:tcW w:w="2551" w:type="dxa"/>
          </w:tcPr>
          <w:p w14:paraId="0E47DDDC" w14:textId="77777777" w:rsidR="00D57C09" w:rsidRPr="00090C64" w:rsidRDefault="00D57C09" w:rsidP="00D1299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D1299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D1299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D1299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D1299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12993"/>
    <w:p w14:paraId="1E99DD90" w14:textId="58B7207E" w:rsidR="00D57C09" w:rsidRPr="00090C64" w:rsidRDefault="00D57C09" w:rsidP="00D1299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1299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1299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D1299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D12993">
            <w:pPr>
              <w:pStyle w:val="TAH"/>
            </w:pPr>
            <w:r w:rsidRPr="00090C64">
              <w:t>Declared emission level (dBm)</w:t>
            </w:r>
          </w:p>
        </w:tc>
        <w:tc>
          <w:tcPr>
            <w:tcW w:w="1939" w:type="dxa"/>
          </w:tcPr>
          <w:p w14:paraId="1C278094" w14:textId="77777777" w:rsidR="00D57C09" w:rsidRPr="00090C64" w:rsidRDefault="00D57C09" w:rsidP="00D1299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D1299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D1299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D1299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D1299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D1299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D1299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D1299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D12993">
            <w:pPr>
              <w:pStyle w:val="TAC"/>
            </w:pPr>
            <w:r w:rsidRPr="00090C64">
              <w:t>1 MHz</w:t>
            </w:r>
          </w:p>
        </w:tc>
      </w:tr>
    </w:tbl>
    <w:p w14:paraId="52B07400" w14:textId="77777777" w:rsidR="00D57C09" w:rsidRPr="00090C64" w:rsidRDefault="00D57C09" w:rsidP="00D12993"/>
    <w:p w14:paraId="565F058E" w14:textId="382FA806" w:rsidR="00D57C09" w:rsidRPr="00090C64" w:rsidRDefault="00D57C09" w:rsidP="00D1299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58" w:name="_Toc21125125"/>
      <w:bookmarkStart w:id="6259" w:name="_Toc29768115"/>
      <w:bookmarkStart w:id="6260" w:name="_Toc36044557"/>
      <w:bookmarkStart w:id="6261" w:name="_Toc37230462"/>
      <w:bookmarkStart w:id="6262" w:name="_Toc45907605"/>
      <w:bookmarkStart w:id="6263" w:name="_Toc53181710"/>
      <w:bookmarkStart w:id="6264" w:name="_Toc61117465"/>
      <w:bookmarkStart w:id="6265" w:name="_Toc67076554"/>
      <w:bookmarkStart w:id="6266" w:name="_Toc67077092"/>
      <w:bookmarkStart w:id="6267" w:name="_Toc74752974"/>
      <w:bookmarkStart w:id="6268" w:name="_Toc74753513"/>
      <w:bookmarkStart w:id="6269" w:name="_Toc74754051"/>
      <w:bookmarkStart w:id="6270" w:name="_Toc76507374"/>
      <w:bookmarkStart w:id="6271" w:name="_Toc83111525"/>
      <w:bookmarkStart w:id="6272" w:name="_Toc89877177"/>
      <w:bookmarkStart w:id="6273" w:name="_Toc98710712"/>
      <w:bookmarkStart w:id="6274" w:name="_Toc130920048"/>
      <w:bookmarkStart w:id="6275" w:name="_Toc137300594"/>
      <w:bookmarkStart w:id="6276" w:name="_Toc138888927"/>
      <w:bookmarkStart w:id="6277" w:name="_Toc145108936"/>
      <w:bookmarkStart w:id="6278" w:name="_Toc155260078"/>
      <w:bookmarkStart w:id="6279" w:name="_Toc219557575"/>
      <w:r w:rsidRPr="00090C64">
        <w:t>6.7.5</w:t>
      </w:r>
      <w:r w:rsidRPr="00090C64">
        <w:tab/>
        <w:t>OTA Operating band unwanted emission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8F306C" w14:textId="77777777" w:rsidR="00D57C09" w:rsidRPr="00090C64" w:rsidRDefault="00D57C09" w:rsidP="00D57C09">
      <w:pPr>
        <w:pStyle w:val="Heading4"/>
        <w:rPr>
          <w:lang w:eastAsia="sv-SE"/>
        </w:rPr>
      </w:pPr>
      <w:bookmarkStart w:id="6280" w:name="_Toc21125126"/>
      <w:bookmarkStart w:id="6281" w:name="_Toc29768116"/>
      <w:bookmarkStart w:id="6282" w:name="_Toc36044558"/>
      <w:bookmarkStart w:id="6283" w:name="_Toc37230463"/>
      <w:bookmarkStart w:id="6284" w:name="_Toc45907606"/>
      <w:bookmarkStart w:id="6285" w:name="_Toc53181711"/>
      <w:bookmarkStart w:id="6286" w:name="_Toc61117466"/>
      <w:bookmarkStart w:id="6287" w:name="_Toc67076555"/>
      <w:bookmarkStart w:id="6288" w:name="_Toc67077093"/>
      <w:bookmarkStart w:id="6289" w:name="_Toc74752975"/>
      <w:bookmarkStart w:id="6290" w:name="_Toc74753514"/>
      <w:bookmarkStart w:id="6291" w:name="_Toc74754052"/>
      <w:bookmarkStart w:id="6292" w:name="_Toc76507375"/>
      <w:bookmarkStart w:id="6293" w:name="_Toc83111526"/>
      <w:bookmarkStart w:id="6294" w:name="_Toc89877178"/>
      <w:bookmarkStart w:id="6295" w:name="_Toc98710713"/>
      <w:bookmarkStart w:id="6296" w:name="_Toc130920049"/>
      <w:bookmarkStart w:id="6297" w:name="_Toc137300595"/>
      <w:bookmarkStart w:id="6298" w:name="_Toc138888928"/>
      <w:bookmarkStart w:id="6299" w:name="_Toc145108937"/>
      <w:bookmarkStart w:id="6300" w:name="_Toc155260079"/>
      <w:bookmarkStart w:id="6301" w:name="_Toc219557576"/>
      <w:r w:rsidRPr="00090C64">
        <w:rPr>
          <w:lang w:eastAsia="sv-SE"/>
        </w:rPr>
        <w:t>6.7.5.1</w:t>
      </w:r>
      <w:r w:rsidRPr="00090C64">
        <w:rPr>
          <w:lang w:eastAsia="sv-SE"/>
        </w:rPr>
        <w:tab/>
        <w:t>Definition and applicability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C416DAF" w14:textId="772AEF58" w:rsidR="00D57C09" w:rsidRPr="00090C64" w:rsidRDefault="00D57C09" w:rsidP="00D1299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12993">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12993">
      <w:pPr>
        <w:rPr>
          <w:rFonts w:eastAsia="SimSun"/>
        </w:rPr>
      </w:pPr>
    </w:p>
    <w:p w14:paraId="55FDC469" w14:textId="77777777" w:rsidR="00D57C09" w:rsidRPr="00090C64" w:rsidRDefault="00D57C09" w:rsidP="00D57C09">
      <w:pPr>
        <w:pStyle w:val="Heading4"/>
        <w:rPr>
          <w:lang w:eastAsia="sv-SE"/>
        </w:rPr>
      </w:pPr>
      <w:bookmarkStart w:id="6302" w:name="_Toc21125127"/>
      <w:bookmarkStart w:id="6303" w:name="_Toc29768117"/>
      <w:bookmarkStart w:id="6304" w:name="_Toc36044559"/>
      <w:bookmarkStart w:id="6305" w:name="_Toc37230464"/>
      <w:bookmarkStart w:id="6306" w:name="_Toc45907607"/>
      <w:bookmarkStart w:id="6307" w:name="_Toc53181712"/>
      <w:bookmarkStart w:id="6308" w:name="_Toc61117467"/>
      <w:bookmarkStart w:id="6309" w:name="_Toc67076556"/>
      <w:bookmarkStart w:id="6310" w:name="_Toc67077094"/>
      <w:bookmarkStart w:id="6311" w:name="_Toc74752976"/>
      <w:bookmarkStart w:id="6312" w:name="_Toc74753515"/>
      <w:bookmarkStart w:id="6313" w:name="_Toc74754053"/>
      <w:bookmarkStart w:id="6314" w:name="_Toc76507376"/>
      <w:bookmarkStart w:id="6315" w:name="_Toc83111527"/>
      <w:bookmarkStart w:id="6316" w:name="_Toc89877179"/>
      <w:bookmarkStart w:id="6317" w:name="_Toc98710714"/>
      <w:bookmarkStart w:id="6318" w:name="_Toc130920050"/>
      <w:bookmarkStart w:id="6319" w:name="_Toc137300596"/>
      <w:bookmarkStart w:id="6320" w:name="_Toc138888929"/>
      <w:bookmarkStart w:id="6321" w:name="_Toc145108938"/>
      <w:bookmarkStart w:id="6322" w:name="_Toc155260080"/>
      <w:bookmarkStart w:id="6323" w:name="_Toc219557577"/>
      <w:r w:rsidRPr="00090C64">
        <w:rPr>
          <w:lang w:eastAsia="sv-SE"/>
        </w:rPr>
        <w:t>6.7.5.2</w:t>
      </w:r>
      <w:r w:rsidRPr="00090C64">
        <w:rPr>
          <w:lang w:eastAsia="sv-SE"/>
        </w:rPr>
        <w:tab/>
        <w:t>Minimum Requirement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364D228" w14:textId="23A58B4F"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12993">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1299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4" w:name="_Toc21125128"/>
      <w:bookmarkStart w:id="6325" w:name="_Toc29768118"/>
      <w:bookmarkStart w:id="6326" w:name="_Toc36044560"/>
      <w:bookmarkStart w:id="6327" w:name="_Toc37230465"/>
      <w:bookmarkStart w:id="6328" w:name="_Toc45907608"/>
      <w:bookmarkStart w:id="6329" w:name="_Toc53181713"/>
      <w:bookmarkStart w:id="6330" w:name="_Toc61117468"/>
      <w:bookmarkStart w:id="6331" w:name="_Toc67076557"/>
      <w:bookmarkStart w:id="6332" w:name="_Toc67077095"/>
      <w:bookmarkStart w:id="6333" w:name="_Toc74752977"/>
      <w:bookmarkStart w:id="6334" w:name="_Toc74753516"/>
      <w:bookmarkStart w:id="6335" w:name="_Toc74754054"/>
      <w:bookmarkStart w:id="6336" w:name="_Toc76507377"/>
      <w:bookmarkStart w:id="6337" w:name="_Toc83111528"/>
      <w:bookmarkStart w:id="6338" w:name="_Toc89877180"/>
      <w:bookmarkStart w:id="6339" w:name="_Toc98710715"/>
      <w:bookmarkStart w:id="6340" w:name="_Toc130920051"/>
      <w:bookmarkStart w:id="6341" w:name="_Toc137300597"/>
      <w:bookmarkStart w:id="6342" w:name="_Toc138888930"/>
      <w:bookmarkStart w:id="6343" w:name="_Toc145108939"/>
      <w:bookmarkStart w:id="6344" w:name="_Toc155260081"/>
      <w:bookmarkStart w:id="6345" w:name="_Toc219557578"/>
      <w:r w:rsidRPr="00090C64">
        <w:rPr>
          <w:lang w:eastAsia="sv-SE"/>
        </w:rPr>
        <w:t>6.7.5.3</w:t>
      </w:r>
      <w:r w:rsidRPr="00090C64">
        <w:rPr>
          <w:lang w:eastAsia="sv-SE"/>
        </w:rPr>
        <w:tab/>
        <w:t>Test purpose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DD4CBB" w14:textId="77777777" w:rsidR="00D57C09" w:rsidRPr="00090C64" w:rsidRDefault="00D57C09" w:rsidP="00D1299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46" w:name="_Toc21125129"/>
      <w:bookmarkStart w:id="6347" w:name="_Toc29768119"/>
      <w:bookmarkStart w:id="6348" w:name="_Toc36044561"/>
      <w:bookmarkStart w:id="6349" w:name="_Toc37230466"/>
      <w:bookmarkStart w:id="6350" w:name="_Toc45907609"/>
      <w:bookmarkStart w:id="6351" w:name="_Toc53181714"/>
      <w:bookmarkStart w:id="6352" w:name="_Toc61117469"/>
      <w:bookmarkStart w:id="6353" w:name="_Toc67076558"/>
      <w:bookmarkStart w:id="6354" w:name="_Toc67077096"/>
      <w:bookmarkStart w:id="6355" w:name="_Toc74752978"/>
      <w:bookmarkStart w:id="6356" w:name="_Toc74753517"/>
      <w:bookmarkStart w:id="6357" w:name="_Toc74754055"/>
      <w:bookmarkStart w:id="6358" w:name="_Toc76507378"/>
      <w:bookmarkStart w:id="6359" w:name="_Toc83111529"/>
      <w:bookmarkStart w:id="6360" w:name="_Toc89877181"/>
      <w:bookmarkStart w:id="6361" w:name="_Toc98710716"/>
      <w:bookmarkStart w:id="6362" w:name="_Toc130920052"/>
      <w:bookmarkStart w:id="6363" w:name="_Toc137300598"/>
      <w:bookmarkStart w:id="6364" w:name="_Toc138888931"/>
      <w:bookmarkStart w:id="6365" w:name="_Toc145108940"/>
      <w:bookmarkStart w:id="6366" w:name="_Toc155260082"/>
      <w:bookmarkStart w:id="6367" w:name="_Toc219557579"/>
      <w:r w:rsidRPr="00090C64">
        <w:rPr>
          <w:lang w:eastAsia="sv-SE"/>
        </w:rPr>
        <w:t>6.</w:t>
      </w:r>
      <w:r w:rsidRPr="00090C64">
        <w:rPr>
          <w:lang w:eastAsia="zh-CN"/>
        </w:rPr>
        <w:t>7.5.</w:t>
      </w:r>
      <w:r w:rsidRPr="00090C64">
        <w:rPr>
          <w:lang w:eastAsia="sv-SE"/>
        </w:rPr>
        <w:t>4</w:t>
      </w:r>
      <w:r w:rsidRPr="00090C64">
        <w:rPr>
          <w:lang w:eastAsia="sv-SE"/>
        </w:rPr>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ACFBC94" w14:textId="77777777" w:rsidR="00D57C09" w:rsidRPr="00090C64" w:rsidRDefault="00D57C09" w:rsidP="00D57C09">
      <w:pPr>
        <w:pStyle w:val="Heading5"/>
        <w:rPr>
          <w:lang w:eastAsia="sv-SE"/>
        </w:rPr>
      </w:pPr>
      <w:bookmarkStart w:id="6368" w:name="_Toc21125130"/>
      <w:bookmarkStart w:id="6369" w:name="_Toc29768120"/>
      <w:bookmarkStart w:id="6370" w:name="_Toc36044562"/>
      <w:bookmarkStart w:id="6371" w:name="_Toc37230467"/>
      <w:bookmarkStart w:id="6372" w:name="_Toc45907610"/>
      <w:bookmarkStart w:id="6373" w:name="_Toc53181715"/>
      <w:bookmarkStart w:id="6374" w:name="_Toc61117470"/>
      <w:bookmarkStart w:id="6375" w:name="_Toc67076559"/>
      <w:bookmarkStart w:id="6376" w:name="_Toc67077097"/>
      <w:bookmarkStart w:id="6377" w:name="_Toc74752979"/>
      <w:bookmarkStart w:id="6378" w:name="_Toc74753518"/>
      <w:bookmarkStart w:id="6379" w:name="_Toc74754056"/>
      <w:bookmarkStart w:id="6380" w:name="_Toc76507379"/>
      <w:bookmarkStart w:id="6381" w:name="_Toc83111530"/>
      <w:bookmarkStart w:id="6382" w:name="_Toc89877182"/>
      <w:bookmarkStart w:id="6383" w:name="_Toc98710717"/>
      <w:bookmarkStart w:id="6384" w:name="_Toc130920053"/>
      <w:bookmarkStart w:id="6385" w:name="_Toc137300599"/>
      <w:bookmarkStart w:id="6386" w:name="_Toc138888932"/>
      <w:bookmarkStart w:id="6387" w:name="_Toc145108941"/>
      <w:bookmarkStart w:id="6388" w:name="_Toc155260083"/>
      <w:bookmarkStart w:id="6389" w:name="_Toc219557580"/>
      <w:r w:rsidRPr="00090C64">
        <w:rPr>
          <w:lang w:eastAsia="sv-SE"/>
        </w:rPr>
        <w:t>6.7.5.4.1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E8273E7" w14:textId="77777777" w:rsidR="00D57C09" w:rsidRPr="00090C64" w:rsidRDefault="00D57C09" w:rsidP="00D12993">
      <w:r w:rsidRPr="00090C64">
        <w:t>Test environment:</w:t>
      </w:r>
    </w:p>
    <w:p w14:paraId="3DA51B64" w14:textId="77777777" w:rsidR="00D57C09" w:rsidRPr="00090C64" w:rsidRDefault="00D57C09" w:rsidP="00D12993">
      <w:pPr>
        <w:pStyle w:val="B10"/>
      </w:pPr>
      <w:r w:rsidRPr="00090C64">
        <w:t>-</w:t>
      </w:r>
      <w:r w:rsidRPr="00090C64">
        <w:tab/>
        <w:t>normal; annex G.2.</w:t>
      </w:r>
    </w:p>
    <w:p w14:paraId="0218A732" w14:textId="77777777" w:rsidR="00D57C09" w:rsidRPr="00090C64" w:rsidRDefault="00D57C09" w:rsidP="00D12993">
      <w:r w:rsidRPr="00090C64">
        <w:t>RF channels to be tested for single carrier:</w:t>
      </w:r>
    </w:p>
    <w:p w14:paraId="06D2D0CE" w14:textId="7AB8040A"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0" w:name="_Toc21125131"/>
      <w:bookmarkStart w:id="6391" w:name="_Toc29768121"/>
      <w:bookmarkStart w:id="6392" w:name="_Toc36044563"/>
      <w:bookmarkStart w:id="6393" w:name="_Toc37230468"/>
      <w:bookmarkStart w:id="6394" w:name="_Toc45907611"/>
      <w:bookmarkStart w:id="6395" w:name="_Toc53181716"/>
      <w:bookmarkStart w:id="6396" w:name="_Toc61117471"/>
      <w:bookmarkStart w:id="6397" w:name="_Toc67076560"/>
      <w:bookmarkStart w:id="6398" w:name="_Toc67077098"/>
      <w:bookmarkStart w:id="6399" w:name="_Toc74752980"/>
      <w:bookmarkStart w:id="6400" w:name="_Toc74753519"/>
      <w:bookmarkStart w:id="6401" w:name="_Toc74754057"/>
      <w:bookmarkStart w:id="6402" w:name="_Toc76507380"/>
      <w:bookmarkStart w:id="6403" w:name="_Toc83111531"/>
      <w:bookmarkStart w:id="6404" w:name="_Toc89877183"/>
      <w:bookmarkStart w:id="6405" w:name="_Toc98710718"/>
      <w:bookmarkStart w:id="6406" w:name="_Toc130920054"/>
      <w:bookmarkStart w:id="6407" w:name="_Toc137300600"/>
      <w:bookmarkStart w:id="6408" w:name="_Toc138888933"/>
      <w:bookmarkStart w:id="6409" w:name="_Toc145108942"/>
      <w:bookmarkStart w:id="6410" w:name="_Toc155260084"/>
      <w:bookmarkStart w:id="6411" w:name="_Toc219557581"/>
      <w:r w:rsidRPr="00090C64">
        <w:rPr>
          <w:lang w:eastAsia="sv-SE"/>
        </w:rPr>
        <w:t>6.7.5.4.2</w:t>
      </w:r>
      <w:r w:rsidRPr="00090C64">
        <w:rPr>
          <w:lang w:eastAsia="sv-SE"/>
        </w:rPr>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229B88" w14:textId="12636D18" w:rsidR="00D57C09" w:rsidRPr="00090C64" w:rsidRDefault="00B53E0B" w:rsidP="00D12993">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D12993">
      <w:pPr>
        <w:pStyle w:val="B10"/>
      </w:pPr>
      <w:r w:rsidRPr="00090C64">
        <w:t>1)</w:t>
      </w:r>
      <w:r w:rsidRPr="00090C64">
        <w:tab/>
        <w:t>Place the AAS BS at the positioner.</w:t>
      </w:r>
    </w:p>
    <w:p w14:paraId="24E6C92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D12993">
      <w:pPr>
        <w:pStyle w:val="B10"/>
      </w:pPr>
      <w:r w:rsidRPr="00090C64">
        <w:t>3)</w:t>
      </w:r>
      <w:r w:rsidRPr="00090C64">
        <w:tab/>
        <w:t>The measurement devices characteristics shall be:</w:t>
      </w:r>
    </w:p>
    <w:p w14:paraId="79DF518E" w14:textId="77777777" w:rsidR="00D57C09" w:rsidRPr="00090C64" w:rsidRDefault="00D57C09" w:rsidP="00D12993">
      <w:pPr>
        <w:pStyle w:val="B2"/>
      </w:pPr>
      <w:r w:rsidRPr="00090C64">
        <w:t>-</w:t>
      </w:r>
      <w:r w:rsidRPr="00090C64">
        <w:tab/>
        <w:t>detection mode: true RMS voltage or true power averaging.</w:t>
      </w:r>
    </w:p>
    <w:p w14:paraId="63CB6B5C"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D12993">
      <w:pPr>
        <w:pStyle w:val="B10"/>
      </w:pPr>
      <w:r w:rsidRPr="00090C64">
        <w:t>4)</w:t>
      </w:r>
      <w:r w:rsidRPr="00090C64">
        <w:tab/>
        <w:t>Set the AAS BS to transmit:</w:t>
      </w:r>
    </w:p>
    <w:p w14:paraId="0B0D3DFA" w14:textId="77777777" w:rsidR="00D57C09" w:rsidRPr="00090C64" w:rsidRDefault="00D57C09" w:rsidP="00D12993">
      <w:pPr>
        <w:pStyle w:val="B2"/>
        <w:rPr>
          <w:rFonts w:cs="v4.2.0"/>
          <w:snapToGrid w:val="0"/>
        </w:rPr>
      </w:pPr>
      <w:r w:rsidRPr="00090C64">
        <w:t>a)</w:t>
      </w:r>
      <w:r w:rsidRPr="00090C64">
        <w:tab/>
        <w:t>For MSR:</w:t>
      </w:r>
    </w:p>
    <w:p w14:paraId="160F67C1" w14:textId="656CF752" w:rsidR="00D57C09" w:rsidRPr="00090C64" w:rsidRDefault="00D57C09" w:rsidP="00D1299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D1299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D1299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D12993">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D1299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D1299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D1299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2" w:name="_Toc21125132"/>
      <w:bookmarkStart w:id="6413" w:name="_Toc29768122"/>
      <w:bookmarkStart w:id="6414" w:name="_Toc36044564"/>
      <w:bookmarkStart w:id="6415" w:name="_Toc37230469"/>
      <w:bookmarkStart w:id="6416" w:name="_Toc45907612"/>
      <w:bookmarkStart w:id="6417" w:name="_Toc53181717"/>
      <w:bookmarkStart w:id="6418" w:name="_Toc61117472"/>
      <w:bookmarkStart w:id="6419" w:name="_Toc67076561"/>
      <w:bookmarkStart w:id="6420" w:name="_Toc67077099"/>
      <w:bookmarkStart w:id="6421" w:name="_Toc74752981"/>
      <w:bookmarkStart w:id="6422" w:name="_Toc74753520"/>
      <w:bookmarkStart w:id="6423" w:name="_Toc74754058"/>
      <w:bookmarkStart w:id="6424" w:name="_Toc76507381"/>
      <w:bookmarkStart w:id="6425" w:name="_Toc83111532"/>
      <w:bookmarkStart w:id="6426" w:name="_Toc89877184"/>
      <w:bookmarkStart w:id="6427" w:name="_Toc98710719"/>
      <w:bookmarkStart w:id="6428" w:name="_Toc130920055"/>
      <w:bookmarkStart w:id="6429" w:name="_Toc137300601"/>
      <w:bookmarkStart w:id="6430" w:name="_Toc138888934"/>
      <w:bookmarkStart w:id="6431" w:name="_Toc145108943"/>
      <w:bookmarkStart w:id="6432" w:name="_Toc155260085"/>
      <w:bookmarkStart w:id="6433" w:name="_Toc219557582"/>
      <w:r w:rsidRPr="00090C64">
        <w:rPr>
          <w:lang w:eastAsia="sv-SE"/>
        </w:rPr>
        <w:t>6.</w:t>
      </w:r>
      <w:r w:rsidRPr="00090C64">
        <w:rPr>
          <w:lang w:eastAsia="zh-CN"/>
        </w:rPr>
        <w:t>7.5.</w:t>
      </w:r>
      <w:r w:rsidRPr="00090C64">
        <w:rPr>
          <w:lang w:eastAsia="sv-SE"/>
        </w:rPr>
        <w:t>5</w:t>
      </w:r>
      <w:r w:rsidRPr="00090C64">
        <w:rPr>
          <w:lang w:eastAsia="sv-SE"/>
        </w:rPr>
        <w:tab/>
        <w:t>Test Requirement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C7D2701" w14:textId="77777777" w:rsidR="00D57C09" w:rsidRPr="00090C64" w:rsidRDefault="00D57C09" w:rsidP="00D57C09">
      <w:pPr>
        <w:pStyle w:val="Heading5"/>
        <w:rPr>
          <w:lang w:eastAsia="sv-SE"/>
        </w:rPr>
      </w:pPr>
      <w:bookmarkStart w:id="6434" w:name="_Toc21125133"/>
      <w:bookmarkStart w:id="6435" w:name="_Toc29768123"/>
      <w:bookmarkStart w:id="6436" w:name="_Toc36044565"/>
      <w:bookmarkStart w:id="6437" w:name="_Toc37230470"/>
      <w:bookmarkStart w:id="6438" w:name="_Toc45907613"/>
      <w:bookmarkStart w:id="6439" w:name="_Toc53181718"/>
      <w:bookmarkStart w:id="6440" w:name="_Toc61117473"/>
      <w:bookmarkStart w:id="6441" w:name="_Toc67076562"/>
      <w:bookmarkStart w:id="6442" w:name="_Toc67077100"/>
      <w:bookmarkStart w:id="6443" w:name="_Toc74752982"/>
      <w:bookmarkStart w:id="6444" w:name="_Toc74753521"/>
      <w:bookmarkStart w:id="6445" w:name="_Toc74754059"/>
      <w:bookmarkStart w:id="6446" w:name="_Toc76507382"/>
      <w:bookmarkStart w:id="6447" w:name="_Toc83111533"/>
      <w:bookmarkStart w:id="6448" w:name="_Toc89877185"/>
      <w:bookmarkStart w:id="6449" w:name="_Toc98710720"/>
      <w:bookmarkStart w:id="6450" w:name="_Toc130920056"/>
      <w:bookmarkStart w:id="6451" w:name="_Toc137300602"/>
      <w:bookmarkStart w:id="6452" w:name="_Toc138888935"/>
      <w:bookmarkStart w:id="6453" w:name="_Toc145108944"/>
      <w:bookmarkStart w:id="6454" w:name="_Toc155260086"/>
      <w:bookmarkStart w:id="6455" w:name="_Toc219557583"/>
      <w:r w:rsidRPr="00090C64">
        <w:rPr>
          <w:lang w:eastAsia="sv-SE"/>
        </w:rPr>
        <w:t>6.7.5.5.1</w:t>
      </w:r>
      <w:r w:rsidRPr="00090C64">
        <w:rPr>
          <w:lang w:eastAsia="sv-SE"/>
        </w:rPr>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84E4AF9" w14:textId="77777777" w:rsidR="00D57C09" w:rsidRPr="00090C64" w:rsidRDefault="00D57C09" w:rsidP="00D1299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56" w:name="_Toc21125134"/>
      <w:bookmarkStart w:id="6457" w:name="_Toc29768124"/>
      <w:bookmarkStart w:id="6458" w:name="_Toc36044566"/>
      <w:bookmarkStart w:id="6459" w:name="_Toc37230471"/>
      <w:bookmarkStart w:id="6460" w:name="_Toc45907614"/>
      <w:bookmarkStart w:id="6461" w:name="_Toc53181719"/>
      <w:bookmarkStart w:id="6462" w:name="_Toc61117474"/>
      <w:bookmarkStart w:id="6463" w:name="_Toc67076563"/>
      <w:bookmarkStart w:id="6464" w:name="_Toc67077101"/>
      <w:bookmarkStart w:id="6465" w:name="_Toc74752983"/>
      <w:bookmarkStart w:id="6466" w:name="_Toc74753522"/>
      <w:bookmarkStart w:id="6467" w:name="_Toc74754060"/>
      <w:bookmarkStart w:id="6468" w:name="_Toc76507383"/>
      <w:bookmarkStart w:id="6469" w:name="_Toc83111534"/>
      <w:bookmarkStart w:id="6470" w:name="_Toc89877186"/>
      <w:bookmarkStart w:id="6471" w:name="_Toc98710721"/>
      <w:bookmarkStart w:id="6472" w:name="_Toc130920057"/>
      <w:bookmarkStart w:id="6473" w:name="_Toc137300603"/>
      <w:bookmarkStart w:id="6474" w:name="_Toc138888936"/>
      <w:bookmarkStart w:id="6475" w:name="_Toc145108945"/>
      <w:bookmarkStart w:id="6476" w:name="_Toc155260087"/>
      <w:bookmarkStart w:id="6477" w:name="_Toc219557584"/>
      <w:r w:rsidRPr="00090C64">
        <w:rPr>
          <w:lang w:eastAsia="sv-SE"/>
        </w:rPr>
        <w:t>6.7.5.5.2</w:t>
      </w:r>
      <w:r w:rsidRPr="00090C64">
        <w:rPr>
          <w:lang w:eastAsia="sv-SE"/>
        </w:rPr>
        <w:tab/>
        <w:t>MSR Band categories 1 and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5853E58" w14:textId="77777777" w:rsidR="00D57C09" w:rsidRPr="00090C64" w:rsidRDefault="00D57C09" w:rsidP="00D1299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1299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1299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D1299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D1299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D1299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12993">
      <w:r w:rsidRPr="00E84EF6">
        <w:t>Applicability of Wide Area operating band unwanted emission requirements in tables 6.7.5.5.2-1/2, 6.7.5.5.2-2a and 6.7.5.5.2-2b is specified in table 6.7.5.5.2-0.</w:t>
      </w:r>
    </w:p>
    <w:p w14:paraId="71E70A4B"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D12993">
      <w:pPr>
        <w:pStyle w:val="TH"/>
        <w:rPr>
          <w:rFonts w:eastAsia="SimSun"/>
        </w:rPr>
      </w:pPr>
      <w:r w:rsidRPr="002C55F6">
        <w:rPr>
          <w:rFonts w:eastAsia="SimSun"/>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D12993">
            <w:pPr>
              <w:pStyle w:val="TAH"/>
            </w:pPr>
            <w:r w:rsidRPr="002C55F6">
              <w:t>NR band operation</w:t>
            </w:r>
          </w:p>
        </w:tc>
        <w:tc>
          <w:tcPr>
            <w:tcW w:w="2835" w:type="dxa"/>
          </w:tcPr>
          <w:p w14:paraId="4893CAB2" w14:textId="77777777" w:rsidR="002C55F6" w:rsidRPr="002C55F6" w:rsidRDefault="002C55F6" w:rsidP="00D12993">
            <w:pPr>
              <w:pStyle w:val="TAH"/>
            </w:pPr>
            <w:r w:rsidRPr="002C55F6">
              <w:t xml:space="preserve">UTRA supported </w:t>
            </w:r>
          </w:p>
        </w:tc>
        <w:tc>
          <w:tcPr>
            <w:tcW w:w="2973" w:type="dxa"/>
          </w:tcPr>
          <w:p w14:paraId="68D3DD43" w14:textId="77777777" w:rsidR="002C55F6" w:rsidRPr="002C55F6" w:rsidRDefault="002C55F6" w:rsidP="00D12993">
            <w:pPr>
              <w:pStyle w:val="TAH"/>
            </w:pPr>
            <w:r w:rsidRPr="002C55F6">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D12993">
            <w:pPr>
              <w:pStyle w:val="TAC"/>
            </w:pPr>
            <w:r w:rsidRPr="002C55F6">
              <w:t>None</w:t>
            </w:r>
          </w:p>
        </w:tc>
        <w:tc>
          <w:tcPr>
            <w:tcW w:w="2835" w:type="dxa"/>
            <w:vAlign w:val="center"/>
          </w:tcPr>
          <w:p w14:paraId="2F918FB5" w14:textId="77777777" w:rsidR="002C55F6" w:rsidRPr="002C55F6" w:rsidRDefault="002C55F6" w:rsidP="00D12993">
            <w:pPr>
              <w:pStyle w:val="TAC"/>
            </w:pPr>
            <w:r w:rsidRPr="002C55F6">
              <w:t>Y/N</w:t>
            </w:r>
          </w:p>
        </w:tc>
        <w:tc>
          <w:tcPr>
            <w:tcW w:w="2973" w:type="dxa"/>
          </w:tcPr>
          <w:p w14:paraId="7E42D5D0"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5B8F8A50" w14:textId="77777777" w:rsidTr="005122E5">
        <w:tc>
          <w:tcPr>
            <w:tcW w:w="3823" w:type="dxa"/>
            <w:vAlign w:val="center"/>
          </w:tcPr>
          <w:p w14:paraId="6AD6C99B" w14:textId="77777777" w:rsidR="002C55F6" w:rsidRPr="002C55F6" w:rsidRDefault="002C55F6" w:rsidP="00D12993">
            <w:pPr>
              <w:pStyle w:val="TAC"/>
            </w:pPr>
            <w:r w:rsidRPr="002C55F6">
              <w:t>In certain regions (NOTE 2), band 1, 7, 38, 65</w:t>
            </w:r>
          </w:p>
        </w:tc>
        <w:tc>
          <w:tcPr>
            <w:tcW w:w="2835" w:type="dxa"/>
            <w:vAlign w:val="center"/>
          </w:tcPr>
          <w:p w14:paraId="4D011CAB" w14:textId="77777777" w:rsidR="002C55F6" w:rsidRPr="002C55F6" w:rsidRDefault="002C55F6" w:rsidP="00D12993">
            <w:pPr>
              <w:pStyle w:val="TAC"/>
            </w:pPr>
            <w:r w:rsidRPr="002C55F6">
              <w:t>N</w:t>
            </w:r>
          </w:p>
        </w:tc>
        <w:tc>
          <w:tcPr>
            <w:tcW w:w="2973" w:type="dxa"/>
          </w:tcPr>
          <w:p w14:paraId="3EB5B28C"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17B72A1B" w14:textId="77777777" w:rsidTr="005122E5">
        <w:tc>
          <w:tcPr>
            <w:tcW w:w="3823" w:type="dxa"/>
          </w:tcPr>
          <w:p w14:paraId="2CB9F6A8" w14:textId="77777777" w:rsidR="002C55F6" w:rsidRPr="002C55F6" w:rsidRDefault="002C55F6" w:rsidP="00D12993">
            <w:pPr>
              <w:pStyle w:val="TAC"/>
            </w:pPr>
            <w:r w:rsidRPr="002C55F6">
              <w:t>Any</w:t>
            </w:r>
          </w:p>
        </w:tc>
        <w:tc>
          <w:tcPr>
            <w:tcW w:w="2835" w:type="dxa"/>
          </w:tcPr>
          <w:p w14:paraId="75384B77" w14:textId="77777777" w:rsidR="002C55F6" w:rsidRPr="002C55F6" w:rsidRDefault="002C55F6" w:rsidP="00D12993">
            <w:pPr>
              <w:pStyle w:val="TAC"/>
            </w:pPr>
            <w:r w:rsidRPr="002C55F6">
              <w:rPr>
                <w:lang w:eastAsia="zh-CN"/>
              </w:rPr>
              <w:t>Y</w:t>
            </w:r>
          </w:p>
        </w:tc>
        <w:tc>
          <w:tcPr>
            <w:tcW w:w="2973" w:type="dxa"/>
          </w:tcPr>
          <w:p w14:paraId="0BB41C87"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164B7509" w14:textId="77777777" w:rsidTr="005122E5">
        <w:tc>
          <w:tcPr>
            <w:tcW w:w="3823" w:type="dxa"/>
            <w:vAlign w:val="center"/>
          </w:tcPr>
          <w:p w14:paraId="68D71716" w14:textId="77777777" w:rsidR="002C55F6" w:rsidRPr="002C55F6" w:rsidRDefault="002C55F6" w:rsidP="00D12993">
            <w:pPr>
              <w:pStyle w:val="TAC"/>
            </w:pPr>
            <w:r w:rsidRPr="002C55F6">
              <w:t>Any below 1 GHz</w:t>
            </w:r>
          </w:p>
        </w:tc>
        <w:tc>
          <w:tcPr>
            <w:tcW w:w="2835" w:type="dxa"/>
            <w:vAlign w:val="center"/>
          </w:tcPr>
          <w:p w14:paraId="1E9D998F" w14:textId="77777777" w:rsidR="002C55F6" w:rsidRPr="002C55F6" w:rsidRDefault="002C55F6" w:rsidP="00D12993">
            <w:pPr>
              <w:pStyle w:val="TAC"/>
            </w:pPr>
            <w:r w:rsidRPr="002C55F6">
              <w:t>N</w:t>
            </w:r>
          </w:p>
        </w:tc>
        <w:tc>
          <w:tcPr>
            <w:tcW w:w="2973" w:type="dxa"/>
          </w:tcPr>
          <w:p w14:paraId="1F18D260" w14:textId="77777777" w:rsidR="002C55F6" w:rsidRPr="002C55F6" w:rsidRDefault="002C55F6" w:rsidP="00D12993">
            <w:pPr>
              <w:pStyle w:val="TAC"/>
            </w:pPr>
            <w:r w:rsidRPr="002C55F6">
              <w:t xml:space="preserve">6.7.5.5.2-2a </w:t>
            </w:r>
            <w:r w:rsidRPr="002C55F6">
              <w:rPr>
                <w:rFonts w:cs="Arial"/>
                <w:szCs w:val="18"/>
              </w:rPr>
              <w:t>(option 1)</w:t>
            </w:r>
          </w:p>
        </w:tc>
      </w:tr>
      <w:tr w:rsidR="002C55F6" w:rsidRPr="002C55F6" w14:paraId="754A6004" w14:textId="77777777" w:rsidTr="005122E5">
        <w:tc>
          <w:tcPr>
            <w:tcW w:w="3823" w:type="dxa"/>
            <w:vAlign w:val="center"/>
          </w:tcPr>
          <w:p w14:paraId="67D58AAC" w14:textId="77777777" w:rsidR="002C55F6" w:rsidRPr="002C55F6" w:rsidRDefault="002C55F6" w:rsidP="00D12993">
            <w:pPr>
              <w:pStyle w:val="TAC"/>
            </w:pPr>
            <w:r w:rsidRPr="002C55F6">
              <w:t>Any above 1 GHz except for certain regions (NOTE 2), band 1, 7, 38, 65</w:t>
            </w:r>
          </w:p>
        </w:tc>
        <w:tc>
          <w:tcPr>
            <w:tcW w:w="2835" w:type="dxa"/>
            <w:vAlign w:val="center"/>
          </w:tcPr>
          <w:p w14:paraId="0635CF5D" w14:textId="77777777" w:rsidR="002C55F6" w:rsidRPr="002C55F6" w:rsidRDefault="002C55F6" w:rsidP="00D12993">
            <w:pPr>
              <w:pStyle w:val="TAC"/>
            </w:pPr>
            <w:r w:rsidRPr="002C55F6">
              <w:t>N</w:t>
            </w:r>
          </w:p>
        </w:tc>
        <w:tc>
          <w:tcPr>
            <w:tcW w:w="2973" w:type="dxa"/>
          </w:tcPr>
          <w:p w14:paraId="5960E552" w14:textId="77777777" w:rsidR="002C55F6" w:rsidRPr="002C55F6" w:rsidRDefault="002C55F6" w:rsidP="00D12993">
            <w:pPr>
              <w:pStyle w:val="TAC"/>
            </w:pPr>
            <w:r w:rsidRPr="002C55F6">
              <w:t xml:space="preserve">6.7.5.5.2-2b/2c </w:t>
            </w:r>
            <w:r w:rsidRPr="002C55F6">
              <w:rPr>
                <w:rFonts w:cs="Arial"/>
                <w:szCs w:val="18"/>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D12993">
            <w:pPr>
              <w:pStyle w:val="TAN"/>
            </w:pPr>
            <w:r w:rsidRPr="002C55F6">
              <w:t>NOTE 1:</w:t>
            </w:r>
            <w:r w:rsidRPr="002C55F6">
              <w:tab/>
              <w:t>Void</w:t>
            </w:r>
          </w:p>
          <w:p w14:paraId="1099BBD1" w14:textId="77777777" w:rsidR="002C55F6" w:rsidRPr="002C55F6" w:rsidRDefault="002C55F6" w:rsidP="00D12993">
            <w:pPr>
              <w:pStyle w:val="TAN"/>
            </w:pPr>
            <w:r w:rsidRPr="002C55F6">
              <w:rPr>
                <w:rFonts w:cs="Arial"/>
              </w:rPr>
              <w:t>NOTE 2:</w:t>
            </w:r>
            <w:r w:rsidRPr="002C55F6">
              <w:tab/>
            </w:r>
            <w:r w:rsidRPr="002C55F6">
              <w:rPr>
                <w:rFonts w:cs="Arial"/>
              </w:rPr>
              <w:t xml:space="preserve">Applicable only for operation in regions </w:t>
            </w:r>
            <w:r w:rsidRPr="002C55F6">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D12993">
      <w:pPr>
        <w:rPr>
          <w:rFonts w:eastAsia="SimSun"/>
        </w:rPr>
      </w:pPr>
    </w:p>
    <w:p w14:paraId="753F8CA0" w14:textId="567F5C8A" w:rsidR="00DF394A" w:rsidRPr="00E84EF6" w:rsidRDefault="002C55F6" w:rsidP="00D12993">
      <w:pPr>
        <w:pStyle w:val="TH"/>
        <w:rPr>
          <w:rFonts w:cs="v5.0.0"/>
        </w:rPr>
      </w:pPr>
      <w:r w:rsidRPr="00E84EF6">
        <w:t xml:space="preserve">Table 6.7.5.5.2-1: </w:t>
      </w:r>
      <w:bookmarkStart w:id="6478" w:name="_Hlk61625360"/>
      <w:r w:rsidRPr="00E84EF6">
        <w:t>WA BS OBUE in BC1 and BC3 bands ≤ 3 GHz</w:t>
      </w:r>
      <w:bookmarkEnd w:id="647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12993">
            <w:pPr>
              <w:pStyle w:val="TAH"/>
            </w:pPr>
            <w:r w:rsidRPr="00E84EF6">
              <w:t>Frequency offset of measurement filter centre frequency, f_offset</w:t>
            </w:r>
          </w:p>
        </w:tc>
        <w:tc>
          <w:tcPr>
            <w:tcW w:w="3455" w:type="dxa"/>
          </w:tcPr>
          <w:p w14:paraId="38D6A478" w14:textId="77777777" w:rsidR="00DF394A" w:rsidRPr="00E84EF6" w:rsidRDefault="00DF394A" w:rsidP="00D12993">
            <w:pPr>
              <w:pStyle w:val="TAH"/>
            </w:pPr>
            <w:r w:rsidRPr="00E84EF6">
              <w:t>Test requirement (Notes 1 and 2)</w:t>
            </w:r>
          </w:p>
        </w:tc>
        <w:tc>
          <w:tcPr>
            <w:tcW w:w="1430" w:type="dxa"/>
          </w:tcPr>
          <w:p w14:paraId="1D705834" w14:textId="77777777" w:rsidR="00DF394A" w:rsidRPr="00E84EF6" w:rsidRDefault="00DF394A" w:rsidP="00D12993">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12993">
            <w:pPr>
              <w:pStyle w:val="TAC"/>
            </w:pPr>
            <w:r w:rsidRPr="00E84EF6">
              <w:t>-3.2 dBm</w:t>
            </w:r>
          </w:p>
        </w:tc>
        <w:tc>
          <w:tcPr>
            <w:tcW w:w="1430" w:type="dxa"/>
          </w:tcPr>
          <w:p w14:paraId="66B3622C" w14:textId="77777777" w:rsidR="00DF394A" w:rsidRPr="00E84EF6" w:rsidRDefault="00DF394A" w:rsidP="00D12993">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12993">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12993">
            <w:pPr>
              <w:pStyle w:val="TAC"/>
            </w:pPr>
          </w:p>
        </w:tc>
        <w:tc>
          <w:tcPr>
            <w:tcW w:w="1430" w:type="dxa"/>
          </w:tcPr>
          <w:p w14:paraId="4470B438" w14:textId="77777777" w:rsidR="00DF394A" w:rsidRPr="00E84EF6" w:rsidRDefault="00DF394A" w:rsidP="00D12993">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12993">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12993">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5F28590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29ED6D64"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12993">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12993">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12993">
            <w:pPr>
              <w:pStyle w:val="TAC"/>
            </w:pPr>
            <w:r w:rsidRPr="00E84EF6">
              <w:t>-6 dBm (NOTE 5, 6)</w:t>
            </w:r>
          </w:p>
        </w:tc>
        <w:tc>
          <w:tcPr>
            <w:tcW w:w="1430" w:type="dxa"/>
          </w:tcPr>
          <w:p w14:paraId="09BCB425" w14:textId="77777777" w:rsidR="00DF394A" w:rsidRPr="00E84EF6" w:rsidRDefault="00DF394A" w:rsidP="00D12993">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D12993">
            <w:pPr>
              <w:pStyle w:val="TAN"/>
            </w:pPr>
            <w:r w:rsidRPr="00E84EF6">
              <w:t>NOTE 3:</w:t>
            </w:r>
            <w:r w:rsidRPr="00E84EF6">
              <w:tab/>
              <w:t>This frequency range ensures that the range of values of f_offset is continuous.</w:t>
            </w:r>
          </w:p>
          <w:p w14:paraId="6B47BDDB" w14:textId="77777777" w:rsidR="0027478D"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D1299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D12993"/>
    <w:p w14:paraId="742CA053" w14:textId="6F0DEFA0" w:rsidR="00DF394A" w:rsidRPr="00E84EF6" w:rsidRDefault="002C55F6" w:rsidP="00D12993">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12993">
            <w:pPr>
              <w:pStyle w:val="TAH"/>
            </w:pPr>
            <w:r w:rsidRPr="00E84EF6">
              <w:t>Frequency offset of measurement filter centre frequency, f_offset</w:t>
            </w:r>
          </w:p>
        </w:tc>
        <w:tc>
          <w:tcPr>
            <w:tcW w:w="3455" w:type="dxa"/>
          </w:tcPr>
          <w:p w14:paraId="7C2DBE86" w14:textId="77777777" w:rsidR="00DF394A" w:rsidRPr="00E84EF6" w:rsidRDefault="00DF394A" w:rsidP="00D12993">
            <w:pPr>
              <w:pStyle w:val="TAH"/>
            </w:pPr>
            <w:r w:rsidRPr="00E84EF6">
              <w:t>Test requirement (Notes 1 and 2)</w:t>
            </w:r>
          </w:p>
        </w:tc>
        <w:tc>
          <w:tcPr>
            <w:tcW w:w="1430" w:type="dxa"/>
          </w:tcPr>
          <w:p w14:paraId="01F317D0" w14:textId="77777777" w:rsidR="00DF394A" w:rsidRPr="00E84EF6" w:rsidRDefault="00DF394A" w:rsidP="00D12993">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12993">
            <w:pPr>
              <w:pStyle w:val="TAC"/>
            </w:pPr>
            <w:r w:rsidRPr="00E84EF6">
              <w:t>-3 dBm</w:t>
            </w:r>
          </w:p>
        </w:tc>
        <w:tc>
          <w:tcPr>
            <w:tcW w:w="1430" w:type="dxa"/>
          </w:tcPr>
          <w:p w14:paraId="0E17C43E" w14:textId="77777777" w:rsidR="00DF394A" w:rsidRPr="00E84EF6" w:rsidRDefault="00DF394A" w:rsidP="00D12993">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12993">
            <w:pPr>
              <w:pStyle w:val="TAC"/>
              <w:rPr>
                <w:rFonts w:eastAsia="Malgun Gothic"/>
              </w:rPr>
            </w:pPr>
            <w:r w:rsidRPr="00E84EF6">
              <w:rPr>
                <w:rFonts w:eastAsia="Malgun Gothic"/>
              </w:rPr>
              <w:t>-3-15(f_offset/MHz-0.215)dBm</w:t>
            </w:r>
          </w:p>
          <w:p w14:paraId="019A3D5E" w14:textId="77777777" w:rsidR="00DF394A" w:rsidRPr="00E84EF6" w:rsidRDefault="00DF394A" w:rsidP="00D12993">
            <w:pPr>
              <w:pStyle w:val="TAC"/>
            </w:pPr>
          </w:p>
        </w:tc>
        <w:tc>
          <w:tcPr>
            <w:tcW w:w="1430" w:type="dxa"/>
          </w:tcPr>
          <w:p w14:paraId="1530E1C5" w14:textId="77777777" w:rsidR="00DF394A" w:rsidRPr="00E84EF6" w:rsidRDefault="00DF394A" w:rsidP="00D12993">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12993">
            <w:pPr>
              <w:pStyle w:val="TAC"/>
            </w:pPr>
            <w:r w:rsidRPr="00E84EF6">
              <w:t>-15 dBm</w:t>
            </w:r>
          </w:p>
        </w:tc>
        <w:tc>
          <w:tcPr>
            <w:tcW w:w="1430" w:type="dxa"/>
          </w:tcPr>
          <w:p w14:paraId="0EFCCC3E" w14:textId="77777777" w:rsidR="00DF394A" w:rsidRPr="00E84EF6" w:rsidRDefault="00DF394A" w:rsidP="00D12993">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2EC605E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7DDE66FB"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12993">
            <w:pPr>
              <w:pStyle w:val="TAC"/>
            </w:pPr>
            <w:r w:rsidRPr="00E84EF6">
              <w:t>-2 dBm</w:t>
            </w:r>
          </w:p>
        </w:tc>
        <w:tc>
          <w:tcPr>
            <w:tcW w:w="1430" w:type="dxa"/>
          </w:tcPr>
          <w:p w14:paraId="1CBBFDAE" w14:textId="77777777" w:rsidR="00DF394A" w:rsidRPr="00E84EF6" w:rsidRDefault="00DF394A" w:rsidP="00D12993">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12993">
            <w:pPr>
              <w:pStyle w:val="TAC"/>
            </w:pPr>
            <w:r w:rsidRPr="00E84EF6">
              <w:t>-6 dBm (NOTE 5)</w:t>
            </w:r>
          </w:p>
        </w:tc>
        <w:tc>
          <w:tcPr>
            <w:tcW w:w="1430" w:type="dxa"/>
          </w:tcPr>
          <w:p w14:paraId="76864946" w14:textId="77777777" w:rsidR="00DF394A" w:rsidRPr="00E84EF6" w:rsidRDefault="00DF394A" w:rsidP="00D12993">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D12993">
            <w:pPr>
              <w:pStyle w:val="TAN"/>
            </w:pPr>
            <w:r w:rsidRPr="00E84EF6">
              <w:t>NOTE 3:</w:t>
            </w:r>
            <w:r w:rsidRPr="00E84EF6">
              <w:tab/>
              <w:t>This frequency range ensures that the range of values of f_offset is continuous.</w:t>
            </w:r>
          </w:p>
          <w:p w14:paraId="290E47D8" w14:textId="6E7C2AA1" w:rsidR="00DF394A"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12993"/>
    <w:p w14:paraId="246529C7" w14:textId="04AEB0A2" w:rsidR="00DF394A" w:rsidRPr="00E84EF6" w:rsidRDefault="002C55F6" w:rsidP="00D12993">
      <w:pPr>
        <w:pStyle w:val="TH"/>
        <w:rPr>
          <w:rFonts w:cs="v5.0.0"/>
        </w:rPr>
      </w:pPr>
      <w:r w:rsidRPr="00E84EF6">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12993">
            <w:pPr>
              <w:pStyle w:val="TAH"/>
            </w:pPr>
            <w:r w:rsidRPr="00E84EF6">
              <w:t>Frequency offset of measurement filter centre frequency, f_offset</w:t>
            </w:r>
          </w:p>
        </w:tc>
        <w:tc>
          <w:tcPr>
            <w:tcW w:w="3455" w:type="dxa"/>
          </w:tcPr>
          <w:p w14:paraId="3A6E5BC8"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12993">
            <w:pPr>
              <w:pStyle w:val="TAC"/>
            </w:pPr>
            <w:r w:rsidRPr="00E84EF6">
              <w:t>3.8 dBm – 7/5(f_offset/MHz-0.05)dB</w:t>
            </w:r>
          </w:p>
          <w:p w14:paraId="5D46962D" w14:textId="77777777" w:rsidR="00DF394A" w:rsidRPr="00E84EF6" w:rsidRDefault="00DF394A" w:rsidP="00D12993">
            <w:pPr>
              <w:pStyle w:val="TAC"/>
            </w:pPr>
          </w:p>
        </w:tc>
        <w:tc>
          <w:tcPr>
            <w:tcW w:w="1430" w:type="dxa"/>
          </w:tcPr>
          <w:p w14:paraId="77FC2DC9" w14:textId="77777777" w:rsidR="00DF394A" w:rsidRPr="00E84EF6" w:rsidRDefault="00DF394A" w:rsidP="00D12993">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7E8BA48"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63F2702"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12993">
            <w:pPr>
              <w:pStyle w:val="TAC"/>
            </w:pPr>
            <w:r w:rsidRPr="00E84EF6">
              <w:t>-3.2 dBm</w:t>
            </w:r>
          </w:p>
        </w:tc>
        <w:tc>
          <w:tcPr>
            <w:tcW w:w="1430" w:type="dxa"/>
          </w:tcPr>
          <w:p w14:paraId="692C98D7" w14:textId="77777777" w:rsidR="00DF394A" w:rsidRPr="00E84EF6" w:rsidRDefault="00DF394A" w:rsidP="00D12993">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12993">
            <w:pPr>
              <w:pStyle w:val="TAC"/>
            </w:pPr>
            <w:r w:rsidRPr="00E84EF6">
              <w:t>-7 dBm (Note 5)</w:t>
            </w:r>
          </w:p>
        </w:tc>
        <w:tc>
          <w:tcPr>
            <w:tcW w:w="1430" w:type="dxa"/>
          </w:tcPr>
          <w:p w14:paraId="612BC898" w14:textId="77777777" w:rsidR="00DF394A" w:rsidRPr="00E84EF6" w:rsidRDefault="00DF394A" w:rsidP="00D12993">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12993"/>
    <w:p w14:paraId="607B2FB6" w14:textId="3CBAF2B8" w:rsidR="00DF394A" w:rsidRPr="00E84EF6" w:rsidRDefault="002C55F6" w:rsidP="00D12993">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12993">
            <w:pPr>
              <w:pStyle w:val="TAH"/>
            </w:pPr>
            <w:r w:rsidRPr="00E84EF6">
              <w:t>Frequency offset of measurement filter centre frequency, f_offset</w:t>
            </w:r>
          </w:p>
        </w:tc>
        <w:tc>
          <w:tcPr>
            <w:tcW w:w="3455" w:type="dxa"/>
          </w:tcPr>
          <w:p w14:paraId="6A13637C"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12993">
            <w:pPr>
              <w:pStyle w:val="TAC"/>
            </w:pPr>
            <w:r w:rsidRPr="00E84EF6">
              <w:t>4 dBm – 7/5(f_offset/MHz-0.05)dB</w:t>
            </w:r>
          </w:p>
          <w:p w14:paraId="107A26A6" w14:textId="77777777" w:rsidR="00DF394A" w:rsidRPr="00E84EF6" w:rsidRDefault="00DF394A" w:rsidP="00D12993">
            <w:pPr>
              <w:pStyle w:val="TAC"/>
            </w:pPr>
          </w:p>
        </w:tc>
        <w:tc>
          <w:tcPr>
            <w:tcW w:w="1430" w:type="dxa"/>
          </w:tcPr>
          <w:p w14:paraId="39296E5E" w14:textId="77777777" w:rsidR="00DF394A" w:rsidRPr="00E84EF6" w:rsidRDefault="00DF394A" w:rsidP="00D12993">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6A4D0692"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801F0F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12993">
            <w:pPr>
              <w:pStyle w:val="TAC"/>
            </w:pPr>
            <w:r w:rsidRPr="00E84EF6">
              <w:t>-3 dBm</w:t>
            </w:r>
          </w:p>
        </w:tc>
        <w:tc>
          <w:tcPr>
            <w:tcW w:w="1430" w:type="dxa"/>
          </w:tcPr>
          <w:p w14:paraId="7DCB65F7" w14:textId="77777777" w:rsidR="00DF394A" w:rsidRPr="00E84EF6" w:rsidRDefault="00DF394A" w:rsidP="00D12993">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12993">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D12993">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12993"/>
    <w:p w14:paraId="1D7EDDFF" w14:textId="6AFE5BB3" w:rsidR="006E5788" w:rsidRDefault="002C55F6" w:rsidP="00D12993">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D1299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D12993">
            <w:pPr>
              <w:pStyle w:val="TAH"/>
            </w:pPr>
            <w:r w:rsidRPr="00B20AE8">
              <w:t>Frequency offset of measurement filter centre frequency, f_offset</w:t>
            </w:r>
          </w:p>
        </w:tc>
        <w:tc>
          <w:tcPr>
            <w:tcW w:w="3455" w:type="dxa"/>
          </w:tcPr>
          <w:p w14:paraId="62A6DD78" w14:textId="77777777" w:rsidR="00784C65" w:rsidRPr="00B20AE8" w:rsidRDefault="00784C65" w:rsidP="00D12993">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D12993">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D1299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D12993">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D12993">
            <w:pPr>
              <w:pStyle w:val="TAC"/>
            </w:pPr>
            <w:r>
              <w:t>3.8</w:t>
            </w:r>
            <w:r w:rsidRPr="00B20AE8">
              <w:t xml:space="preserve"> dBm – 7/5(f_offset/MHz-0.05)dB</w:t>
            </w:r>
          </w:p>
          <w:p w14:paraId="11AFEB4A" w14:textId="77777777" w:rsidR="00784C65" w:rsidRPr="00B20AE8" w:rsidRDefault="00784C65" w:rsidP="00D12993">
            <w:pPr>
              <w:pStyle w:val="TAC"/>
            </w:pPr>
          </w:p>
        </w:tc>
        <w:tc>
          <w:tcPr>
            <w:tcW w:w="1430" w:type="dxa"/>
          </w:tcPr>
          <w:p w14:paraId="24E24289" w14:textId="77777777" w:rsidR="00784C65" w:rsidRPr="00B20AE8" w:rsidRDefault="00784C65" w:rsidP="00D12993">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D1299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D1299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D12993">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D1299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D12993">
            <w:pPr>
              <w:pStyle w:val="TAC"/>
            </w:pPr>
            <w:r w:rsidRPr="00B20AE8">
              <w:t>-</w:t>
            </w:r>
            <w:r>
              <w:t>3.2</w:t>
            </w:r>
            <w:r w:rsidRPr="00B20AE8">
              <w:t xml:space="preserve"> dBm</w:t>
            </w:r>
          </w:p>
        </w:tc>
        <w:tc>
          <w:tcPr>
            <w:tcW w:w="1430" w:type="dxa"/>
          </w:tcPr>
          <w:p w14:paraId="081A5603" w14:textId="77777777" w:rsidR="00784C65" w:rsidRPr="00B20AE8" w:rsidRDefault="00784C65" w:rsidP="00D12993">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D1299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D1299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D12993">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D12993">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D1299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D1299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D12993"/>
    <w:p w14:paraId="62EA458C" w14:textId="1910D193" w:rsidR="00DF394A" w:rsidRPr="00E84EF6" w:rsidRDefault="00DF394A" w:rsidP="00D12993">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12993">
            <w:pPr>
              <w:pStyle w:val="TAH"/>
            </w:pPr>
            <w:r w:rsidRPr="00E84EF6">
              <w:t>Frequency offset of measurement filter centre frequency, f_offset</w:t>
            </w:r>
          </w:p>
        </w:tc>
        <w:tc>
          <w:tcPr>
            <w:tcW w:w="3455" w:type="dxa"/>
          </w:tcPr>
          <w:p w14:paraId="4246A6EE" w14:textId="77777777" w:rsidR="00DF394A" w:rsidRPr="00E84EF6" w:rsidRDefault="00DF394A" w:rsidP="00D12993">
            <w:pPr>
              <w:pStyle w:val="TAH"/>
            </w:pPr>
            <w:r w:rsidRPr="00E84EF6">
              <w:t>Test requirement (Notes 1 and 2)</w:t>
            </w:r>
          </w:p>
        </w:tc>
        <w:tc>
          <w:tcPr>
            <w:tcW w:w="1430" w:type="dxa"/>
          </w:tcPr>
          <w:p w14:paraId="2B7ED779"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1299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12993">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12993">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D12993">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12993">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D12993">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12993">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eastAsia="zh-CN"/>
              </w:rPr>
              <w:t xml:space="preserve"> min(</w:t>
            </w:r>
            <w:r w:rsidRPr="00E84EF6">
              <w:sym w:font="Symbol" w:char="F044"/>
            </w:r>
            <w:r w:rsidRPr="00A00691">
              <w:rPr>
                <w:lang w:val="fr-FR"/>
              </w:rPr>
              <w:t>f</w:t>
            </w:r>
            <w:r w:rsidRPr="00A00691">
              <w:rPr>
                <w:vertAlign w:val="subscript"/>
                <w:lang w:val="fr-FR"/>
              </w:rPr>
              <w:t>max</w:t>
            </w:r>
            <w:r w:rsidRPr="00A00691">
              <w:rPr>
                <w:vertAlign w:val="subscript"/>
                <w:lang w:val="fr-FR" w:eastAsia="zh-CN"/>
              </w:rPr>
              <w:t xml:space="preserve">, </w:t>
            </w:r>
            <w:r w:rsidRPr="00A00691">
              <w:rPr>
                <w:lang w:val="fr-FR" w:eastAsia="zh-CN"/>
              </w:rPr>
              <w:t>10 MHz)</w:t>
            </w:r>
          </w:p>
        </w:tc>
        <w:tc>
          <w:tcPr>
            <w:tcW w:w="2976" w:type="dxa"/>
          </w:tcPr>
          <w:p w14:paraId="696E506A"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12993">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D12993">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12993">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12993">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D12993">
            <w:pPr>
              <w:pStyle w:val="TAN"/>
            </w:pPr>
            <w:r w:rsidRPr="0012277D">
              <w:t>NOTE 3:</w:t>
            </w:r>
            <w:r w:rsidRPr="0012277D">
              <w:tab/>
              <w:t>This frequency range ensures that the range of values of f_offset is continuous.</w:t>
            </w:r>
          </w:p>
          <w:p w14:paraId="40934577" w14:textId="435DC8A7"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12993"/>
    <w:p w14:paraId="183F2AF7" w14:textId="4CE8CF85"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1299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12993">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1299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12993">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1299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12993">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12993"/>
    <w:p w14:paraId="5001C675" w14:textId="66412BFE" w:rsidR="00DF394A" w:rsidRPr="00E84EF6" w:rsidRDefault="00DF394A" w:rsidP="00D12993">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12993">
            <w:pPr>
              <w:pStyle w:val="TAH"/>
            </w:pPr>
            <w:r w:rsidRPr="00E84EF6">
              <w:t>Frequency offset of measurement filter centre frequency, f_offset</w:t>
            </w:r>
          </w:p>
        </w:tc>
        <w:tc>
          <w:tcPr>
            <w:tcW w:w="3455" w:type="dxa"/>
          </w:tcPr>
          <w:p w14:paraId="343D57BE" w14:textId="77777777" w:rsidR="00DF394A" w:rsidRPr="00E84EF6" w:rsidRDefault="00DF394A" w:rsidP="00D12993">
            <w:pPr>
              <w:pStyle w:val="TAH"/>
            </w:pPr>
            <w:r w:rsidRPr="00E84EF6">
              <w:t>Test requirement (Notes 1 and 2)</w:t>
            </w:r>
          </w:p>
        </w:tc>
        <w:tc>
          <w:tcPr>
            <w:tcW w:w="1430" w:type="dxa"/>
          </w:tcPr>
          <w:p w14:paraId="305BE77F"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1299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12993">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12993">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12993">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D12993">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12993">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D12993">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12993">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 10 MHz)</w:t>
            </w:r>
          </w:p>
        </w:tc>
        <w:tc>
          <w:tcPr>
            <w:tcW w:w="2976" w:type="dxa"/>
          </w:tcPr>
          <w:p w14:paraId="702C65A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12993">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D12993">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12993">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12993">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D1299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D12993">
            <w:pPr>
              <w:pStyle w:val="TAN"/>
            </w:pPr>
            <w:r w:rsidRPr="0012277D">
              <w:t>NOTE 3:</w:t>
            </w:r>
            <w:r w:rsidRPr="0012277D">
              <w:tab/>
              <w:t>This frequency range ensures that the range of values of f_offset is continuous.</w:t>
            </w:r>
          </w:p>
          <w:p w14:paraId="119B95AF" w14:textId="49FC53BB"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12993">
      <w:pPr>
        <w:rPr>
          <w:lang w:eastAsia="zh-CN"/>
        </w:rPr>
      </w:pPr>
    </w:p>
    <w:p w14:paraId="490D8B26" w14:textId="3D9150D9"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1299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12993">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1299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12993">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1299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12993">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12993">
      <w:pPr>
        <w:rPr>
          <w:lang w:eastAsia="zh-CN"/>
        </w:rPr>
      </w:pPr>
    </w:p>
    <w:p w14:paraId="229BB6C8" w14:textId="3A0F0762" w:rsidR="00DF394A" w:rsidRPr="00E84EF6" w:rsidRDefault="00DF394A" w:rsidP="00D12993">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12993">
            <w:pPr>
              <w:pStyle w:val="TAH"/>
            </w:pPr>
            <w:r w:rsidRPr="00E84EF6">
              <w:t>Frequency offset of measurement filter centre frequency, f_offset</w:t>
            </w:r>
          </w:p>
        </w:tc>
        <w:tc>
          <w:tcPr>
            <w:tcW w:w="3455" w:type="dxa"/>
          </w:tcPr>
          <w:p w14:paraId="25347AE9" w14:textId="77777777" w:rsidR="00DF394A" w:rsidRPr="00E84EF6" w:rsidRDefault="00DF394A" w:rsidP="00D12993">
            <w:pPr>
              <w:pStyle w:val="TAH"/>
            </w:pPr>
            <w:r w:rsidRPr="00E84EF6">
              <w:t>Test requirement (Notes 1 and 2)</w:t>
            </w:r>
          </w:p>
        </w:tc>
        <w:tc>
          <w:tcPr>
            <w:tcW w:w="1430" w:type="dxa"/>
          </w:tcPr>
          <w:p w14:paraId="695C0E8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12993">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12993">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12993">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12993">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12993">
            <w:pPr>
              <w:pStyle w:val="TAC"/>
            </w:pPr>
            <w:r w:rsidRPr="00E84EF6">
              <w:t>-23.2 dBm</w:t>
            </w:r>
          </w:p>
        </w:tc>
        <w:tc>
          <w:tcPr>
            <w:tcW w:w="1430" w:type="dxa"/>
          </w:tcPr>
          <w:p w14:paraId="319CC92F" w14:textId="77777777" w:rsidR="00DF394A" w:rsidRPr="00E84EF6" w:rsidRDefault="00DF394A" w:rsidP="00D12993">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12993">
            <w:pPr>
              <w:pStyle w:val="TAC"/>
            </w:pPr>
            <w:r w:rsidRPr="00E84EF6">
              <w:t>-10.2 dBm</w:t>
            </w:r>
          </w:p>
        </w:tc>
        <w:tc>
          <w:tcPr>
            <w:tcW w:w="1430" w:type="dxa"/>
          </w:tcPr>
          <w:p w14:paraId="047D01D1" w14:textId="77777777" w:rsidR="00DF394A" w:rsidRPr="00E84EF6" w:rsidRDefault="00DF394A" w:rsidP="00D12993">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38820B98"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12993">
            <w:pPr>
              <w:pStyle w:val="TAC"/>
            </w:pPr>
            <w:r w:rsidRPr="00E84EF6">
              <w:t>-14.2 dBm</w:t>
            </w:r>
          </w:p>
        </w:tc>
        <w:tc>
          <w:tcPr>
            <w:tcW w:w="1430" w:type="dxa"/>
          </w:tcPr>
          <w:p w14:paraId="545CE56D" w14:textId="77777777" w:rsidR="00DF394A" w:rsidRPr="00E84EF6" w:rsidRDefault="00DF394A" w:rsidP="00D12993">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12993">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12993">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D1299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D12993">
            <w:pPr>
              <w:pStyle w:val="TAN"/>
            </w:pPr>
            <w:r w:rsidRPr="0012277D">
              <w:t>NOTE 3:</w:t>
            </w:r>
            <w:r w:rsidRPr="0012277D">
              <w:tab/>
              <w:t>This frequency range ensures that the range of values of f_offset is continuous.</w:t>
            </w:r>
          </w:p>
          <w:p w14:paraId="37A21F06" w14:textId="3D60F8F6"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12993">
      <w:pPr>
        <w:rPr>
          <w:lang w:eastAsia="zh-CN"/>
        </w:rPr>
      </w:pPr>
    </w:p>
    <w:p w14:paraId="3FAA021E" w14:textId="09170AA9" w:rsidR="00DF394A" w:rsidRPr="00E84EF6" w:rsidRDefault="00DF394A" w:rsidP="00D1299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12993">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1299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12993">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1299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12993">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1299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12993">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12993">
      <w:pPr>
        <w:rPr>
          <w:lang w:eastAsia="zh-CN"/>
        </w:rPr>
      </w:pPr>
    </w:p>
    <w:p w14:paraId="0CEEF8EF" w14:textId="563CAEEC" w:rsidR="00DF394A" w:rsidRPr="00E84EF6" w:rsidRDefault="00DF394A" w:rsidP="00D12993">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12993">
            <w:pPr>
              <w:pStyle w:val="TAH"/>
            </w:pPr>
            <w:r w:rsidRPr="00E84EF6">
              <w:t>Frequency offset of measurement filter centre frequency, f_offset</w:t>
            </w:r>
          </w:p>
        </w:tc>
        <w:tc>
          <w:tcPr>
            <w:tcW w:w="3455" w:type="dxa"/>
          </w:tcPr>
          <w:p w14:paraId="6C5B4842" w14:textId="77777777" w:rsidR="00DF394A" w:rsidRPr="00E84EF6" w:rsidRDefault="00DF394A" w:rsidP="00D12993">
            <w:pPr>
              <w:pStyle w:val="TAH"/>
            </w:pPr>
            <w:r w:rsidRPr="00E84EF6">
              <w:t>Test requirement (Notes 1 and 2)</w:t>
            </w:r>
          </w:p>
        </w:tc>
        <w:tc>
          <w:tcPr>
            <w:tcW w:w="1430" w:type="dxa"/>
          </w:tcPr>
          <w:p w14:paraId="04F00FDB"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12993">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12993">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12993">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12993">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12993">
            <w:pPr>
              <w:pStyle w:val="TAC"/>
            </w:pPr>
            <w:r w:rsidRPr="00E84EF6">
              <w:t>-23 dBm</w:t>
            </w:r>
          </w:p>
        </w:tc>
        <w:tc>
          <w:tcPr>
            <w:tcW w:w="1430" w:type="dxa"/>
          </w:tcPr>
          <w:p w14:paraId="4B99DCCA" w14:textId="77777777" w:rsidR="00DF394A" w:rsidRPr="00E84EF6" w:rsidRDefault="00DF394A" w:rsidP="00D12993">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12993">
            <w:pPr>
              <w:pStyle w:val="TAC"/>
            </w:pPr>
            <w:r w:rsidRPr="00E84EF6">
              <w:t>-10 dBm</w:t>
            </w:r>
          </w:p>
        </w:tc>
        <w:tc>
          <w:tcPr>
            <w:tcW w:w="1430" w:type="dxa"/>
          </w:tcPr>
          <w:p w14:paraId="31BFC47E" w14:textId="77777777" w:rsidR="00DF394A" w:rsidRPr="00E84EF6" w:rsidRDefault="00DF394A" w:rsidP="00D12993">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1B908ED5"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12993">
            <w:pPr>
              <w:pStyle w:val="TAC"/>
            </w:pPr>
            <w:r w:rsidRPr="00E84EF6">
              <w:t>-14 dBm</w:t>
            </w:r>
          </w:p>
        </w:tc>
        <w:tc>
          <w:tcPr>
            <w:tcW w:w="1430" w:type="dxa"/>
          </w:tcPr>
          <w:p w14:paraId="6DDB314D" w14:textId="77777777" w:rsidR="00DF394A" w:rsidRPr="00E84EF6" w:rsidRDefault="00DF394A" w:rsidP="00D12993">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12993">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12993">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D12993">
            <w:pPr>
              <w:pStyle w:val="TAN"/>
            </w:pPr>
            <w:r w:rsidRPr="0012277D">
              <w:t>NOTE 3:</w:t>
            </w:r>
            <w:r w:rsidRPr="0012277D">
              <w:tab/>
              <w:t>This frequency range ensures that the range of values of f_offset is continuous.</w:t>
            </w:r>
          </w:p>
          <w:p w14:paraId="5DCF8555" w14:textId="5696D989"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12993">
      <w:pPr>
        <w:rPr>
          <w:lang w:eastAsia="zh-CN"/>
        </w:rPr>
      </w:pPr>
    </w:p>
    <w:p w14:paraId="3DB15FF1" w14:textId="6C623120" w:rsidR="00DF394A" w:rsidRPr="00E84EF6" w:rsidRDefault="00DF394A" w:rsidP="00D1299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12993">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1299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12993">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1299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12993">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1299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12993">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12993">
      <w:pPr>
        <w:rPr>
          <w:lang w:eastAsia="zh-CN"/>
        </w:rPr>
      </w:pPr>
    </w:p>
    <w:p w14:paraId="432544FA" w14:textId="3FA89BDD" w:rsidR="00DF394A" w:rsidRPr="00E84EF6" w:rsidRDefault="00DF394A" w:rsidP="00D12993">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12993">
            <w:pPr>
              <w:pStyle w:val="TAH"/>
            </w:pPr>
            <w:r w:rsidRPr="00E84EF6">
              <w:t>Frequency offset of measurement filter centre frequency, f_offset</w:t>
            </w:r>
          </w:p>
        </w:tc>
        <w:tc>
          <w:tcPr>
            <w:tcW w:w="3455" w:type="dxa"/>
          </w:tcPr>
          <w:p w14:paraId="691C0755" w14:textId="77777777" w:rsidR="00DF394A" w:rsidRPr="00E84EF6" w:rsidRDefault="00DF394A" w:rsidP="00D12993">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12993">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1299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12993">
            <w:pPr>
              <w:pStyle w:val="TAC"/>
            </w:pPr>
          </w:p>
        </w:tc>
        <w:tc>
          <w:tcPr>
            <w:tcW w:w="1430" w:type="dxa"/>
          </w:tcPr>
          <w:p w14:paraId="094A7B6C" w14:textId="77777777" w:rsidR="00DF394A" w:rsidRPr="00E84EF6" w:rsidRDefault="00DF394A" w:rsidP="00D12993">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12993">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D12993">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D12993">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12993">
      <w:pPr>
        <w:rPr>
          <w:lang w:eastAsia="zh-CN"/>
        </w:rPr>
      </w:pPr>
    </w:p>
    <w:p w14:paraId="2055D5CA" w14:textId="5ABBD0B1" w:rsidR="00DF394A" w:rsidRPr="00E84EF6" w:rsidRDefault="00DF394A" w:rsidP="00D1299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12993">
            <w:pPr>
              <w:pStyle w:val="TAH"/>
            </w:pPr>
            <w:r w:rsidRPr="00E84EF6">
              <w:t>Frequency offset of measurement filter centre frequency, f_offset</w:t>
            </w:r>
          </w:p>
        </w:tc>
        <w:tc>
          <w:tcPr>
            <w:tcW w:w="3455" w:type="dxa"/>
          </w:tcPr>
          <w:p w14:paraId="1D6C6AAD" w14:textId="77777777" w:rsidR="00DF394A" w:rsidRPr="00E84EF6" w:rsidRDefault="00DF394A" w:rsidP="00D12993">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D12993">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12993">
            <w:pPr>
              <w:pStyle w:val="TAC"/>
              <w:rPr>
                <w:rFonts w:eastAsia="Malgun Gothic"/>
              </w:rPr>
            </w:pPr>
            <w:r w:rsidRPr="00E84EF6">
              <w:rPr>
                <w:rFonts w:eastAsia="Malgun Gothic"/>
              </w:rPr>
              <w:t>-19 dBm-7/5(f_offset/MHz – 0.05) dB</w:t>
            </w:r>
          </w:p>
          <w:p w14:paraId="5F850C49" w14:textId="77777777" w:rsidR="00DF394A" w:rsidRPr="00E84EF6" w:rsidRDefault="00DF394A" w:rsidP="00D12993">
            <w:pPr>
              <w:pStyle w:val="TAC"/>
            </w:pPr>
          </w:p>
        </w:tc>
        <w:tc>
          <w:tcPr>
            <w:tcW w:w="1430" w:type="dxa"/>
          </w:tcPr>
          <w:p w14:paraId="0E35369F" w14:textId="77777777" w:rsidR="00DF394A" w:rsidRPr="00E84EF6" w:rsidRDefault="00DF394A" w:rsidP="00D12993">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12993">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D12993">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D12993">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1299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12993">
      <w:pPr>
        <w:rPr>
          <w:lang w:eastAsia="sv-SE"/>
        </w:rPr>
      </w:pPr>
    </w:p>
    <w:p w14:paraId="0E2154F2" w14:textId="77777777" w:rsidR="00D57C09" w:rsidRPr="00090C64" w:rsidRDefault="00D57C09" w:rsidP="00D57C09">
      <w:pPr>
        <w:pStyle w:val="Heading5"/>
        <w:rPr>
          <w:lang w:eastAsia="sv-SE"/>
        </w:rPr>
      </w:pPr>
      <w:bookmarkStart w:id="6479" w:name="_Toc21125135"/>
      <w:bookmarkStart w:id="6480" w:name="_Toc29768125"/>
      <w:bookmarkStart w:id="6481" w:name="_Toc36044567"/>
      <w:bookmarkStart w:id="6482" w:name="_Toc37230472"/>
      <w:bookmarkStart w:id="6483" w:name="_Toc45907615"/>
      <w:bookmarkStart w:id="6484" w:name="_Toc53181720"/>
      <w:bookmarkStart w:id="6485" w:name="_Toc61117475"/>
      <w:bookmarkStart w:id="6486" w:name="_Toc67076564"/>
      <w:bookmarkStart w:id="6487" w:name="_Toc67077102"/>
      <w:bookmarkStart w:id="6488" w:name="_Toc74752984"/>
      <w:bookmarkStart w:id="6489" w:name="_Toc74753523"/>
      <w:bookmarkStart w:id="6490" w:name="_Toc74754061"/>
      <w:bookmarkStart w:id="6491" w:name="_Toc76507384"/>
      <w:bookmarkStart w:id="6492" w:name="_Toc83111535"/>
      <w:bookmarkStart w:id="6493" w:name="_Toc89877187"/>
      <w:bookmarkStart w:id="6494" w:name="_Toc98710722"/>
      <w:bookmarkStart w:id="6495" w:name="_Toc130920058"/>
      <w:bookmarkStart w:id="6496" w:name="_Toc137300604"/>
      <w:bookmarkStart w:id="6497" w:name="_Toc138888937"/>
      <w:bookmarkStart w:id="6498" w:name="_Toc145108946"/>
      <w:bookmarkStart w:id="6499" w:name="_Toc155260088"/>
      <w:bookmarkStart w:id="6500" w:name="_Toc219557585"/>
      <w:r w:rsidRPr="00090C64">
        <w:rPr>
          <w:lang w:eastAsia="sv-SE"/>
        </w:rPr>
        <w:t>6.7.5.5.3</w:t>
      </w:r>
      <w:r w:rsidRPr="00090C64">
        <w:rPr>
          <w:lang w:eastAsia="sv-SE"/>
        </w:rPr>
        <w:tab/>
        <w:t>MSR Band Category 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FC4832F" w14:textId="77777777" w:rsidR="00D57C09" w:rsidRPr="00090C64" w:rsidRDefault="00D57C09" w:rsidP="00D1299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12993">
      <w:r w:rsidRPr="00E84EF6">
        <w:t>Applicability of Wide Area operating band unwanted emission requirements in tables 6.7.5.5.3-1, 6.7.5.5.3-2a and 6.7.5.5.3-2b is specified in table 6.7.5.5.3-0.</w:t>
      </w:r>
    </w:p>
    <w:p w14:paraId="25FECE37"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D12993">
      <w:pPr>
        <w:pStyle w:val="TH"/>
        <w:rPr>
          <w:rFonts w:eastAsia="SimSun"/>
        </w:rPr>
      </w:pPr>
      <w:r w:rsidRPr="002C55F6">
        <w:t>Table 6.7.5.5.3-0: Applicability of operating band unwan</w:t>
      </w:r>
      <w:r w:rsidRPr="002C55F6">
        <w:rPr>
          <w:rFonts w:eastAsia="SimSun"/>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D12993">
            <w:pPr>
              <w:pStyle w:val="TAH"/>
            </w:pPr>
            <w:r w:rsidRPr="002C55F6">
              <w:t>NR band operation</w:t>
            </w:r>
          </w:p>
        </w:tc>
        <w:tc>
          <w:tcPr>
            <w:tcW w:w="2835" w:type="dxa"/>
          </w:tcPr>
          <w:p w14:paraId="4D12DF6B" w14:textId="77777777" w:rsidR="002C55F6" w:rsidRPr="002C55F6" w:rsidRDefault="002C55F6" w:rsidP="00D12993">
            <w:pPr>
              <w:pStyle w:val="TAH"/>
            </w:pPr>
            <w:r w:rsidRPr="002C55F6">
              <w:t xml:space="preserve">UTRA supported </w:t>
            </w:r>
          </w:p>
        </w:tc>
        <w:tc>
          <w:tcPr>
            <w:tcW w:w="2973" w:type="dxa"/>
          </w:tcPr>
          <w:p w14:paraId="6811E9AE" w14:textId="77777777" w:rsidR="002C55F6" w:rsidRPr="002C55F6" w:rsidRDefault="002C55F6" w:rsidP="00D12993">
            <w:pPr>
              <w:pStyle w:val="TAH"/>
            </w:pPr>
            <w:r w:rsidRPr="002C55F6">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D12993">
            <w:pPr>
              <w:pStyle w:val="TAC"/>
            </w:pPr>
            <w:r w:rsidRPr="002C55F6">
              <w:t>None</w:t>
            </w:r>
          </w:p>
        </w:tc>
        <w:tc>
          <w:tcPr>
            <w:tcW w:w="2835" w:type="dxa"/>
            <w:vAlign w:val="center"/>
          </w:tcPr>
          <w:p w14:paraId="65CB82E6" w14:textId="77777777" w:rsidR="002C55F6" w:rsidRPr="002C55F6" w:rsidRDefault="002C55F6" w:rsidP="00D12993">
            <w:pPr>
              <w:pStyle w:val="TAC"/>
            </w:pPr>
            <w:r w:rsidRPr="002C55F6">
              <w:t>Y/N</w:t>
            </w:r>
          </w:p>
        </w:tc>
        <w:tc>
          <w:tcPr>
            <w:tcW w:w="2973" w:type="dxa"/>
          </w:tcPr>
          <w:p w14:paraId="4B69A8D7"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3912E3BE" w14:textId="77777777" w:rsidTr="005122E5">
        <w:tc>
          <w:tcPr>
            <w:tcW w:w="3823" w:type="dxa"/>
            <w:vAlign w:val="center"/>
          </w:tcPr>
          <w:p w14:paraId="3B101F35" w14:textId="77777777" w:rsidR="002C55F6" w:rsidRPr="002C55F6" w:rsidRDefault="002C55F6" w:rsidP="00D12993">
            <w:pPr>
              <w:pStyle w:val="TAC"/>
            </w:pPr>
            <w:r w:rsidRPr="002C55F6">
              <w:t>In certain regions (NOTE 2), band 3, 8</w:t>
            </w:r>
          </w:p>
        </w:tc>
        <w:tc>
          <w:tcPr>
            <w:tcW w:w="2835" w:type="dxa"/>
            <w:vAlign w:val="center"/>
          </w:tcPr>
          <w:p w14:paraId="7489FC42" w14:textId="77777777" w:rsidR="002C55F6" w:rsidRPr="002C55F6" w:rsidRDefault="002C55F6" w:rsidP="00D12993">
            <w:pPr>
              <w:pStyle w:val="TAC"/>
            </w:pPr>
            <w:r w:rsidRPr="002C55F6">
              <w:t>N</w:t>
            </w:r>
          </w:p>
        </w:tc>
        <w:tc>
          <w:tcPr>
            <w:tcW w:w="2973" w:type="dxa"/>
          </w:tcPr>
          <w:p w14:paraId="6C9F5F2B"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413B9408" w14:textId="77777777" w:rsidTr="005122E5">
        <w:tc>
          <w:tcPr>
            <w:tcW w:w="3823" w:type="dxa"/>
          </w:tcPr>
          <w:p w14:paraId="24B7B1E3" w14:textId="77777777" w:rsidR="002C55F6" w:rsidRPr="002C55F6" w:rsidRDefault="002C55F6" w:rsidP="00D12993">
            <w:pPr>
              <w:pStyle w:val="TAC"/>
            </w:pPr>
            <w:r w:rsidRPr="002C55F6">
              <w:rPr>
                <w:rFonts w:hint="eastAsia"/>
                <w:lang w:eastAsia="zh-CN"/>
              </w:rPr>
              <w:t>A</w:t>
            </w:r>
            <w:r w:rsidRPr="002C55F6">
              <w:rPr>
                <w:lang w:eastAsia="zh-CN"/>
              </w:rPr>
              <w:t>ny</w:t>
            </w:r>
          </w:p>
        </w:tc>
        <w:tc>
          <w:tcPr>
            <w:tcW w:w="2835" w:type="dxa"/>
          </w:tcPr>
          <w:p w14:paraId="36301E58" w14:textId="77777777" w:rsidR="002C55F6" w:rsidRPr="002C55F6" w:rsidRDefault="002C55F6" w:rsidP="00D12993">
            <w:pPr>
              <w:pStyle w:val="TAC"/>
            </w:pPr>
            <w:r w:rsidRPr="002C55F6">
              <w:rPr>
                <w:lang w:eastAsia="zh-CN"/>
              </w:rPr>
              <w:t>Y</w:t>
            </w:r>
          </w:p>
        </w:tc>
        <w:tc>
          <w:tcPr>
            <w:tcW w:w="2973" w:type="dxa"/>
          </w:tcPr>
          <w:p w14:paraId="6F08D761"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1436C825" w14:textId="77777777" w:rsidTr="005122E5">
        <w:tc>
          <w:tcPr>
            <w:tcW w:w="3823" w:type="dxa"/>
            <w:vAlign w:val="center"/>
          </w:tcPr>
          <w:p w14:paraId="25AAD10C" w14:textId="77777777" w:rsidR="002C55F6" w:rsidRPr="002C55F6" w:rsidRDefault="002C55F6" w:rsidP="00D12993">
            <w:pPr>
              <w:pStyle w:val="TAC"/>
            </w:pPr>
            <w:r w:rsidRPr="002C55F6">
              <w:t>Any below 1 GHz</w:t>
            </w:r>
            <w:r w:rsidRPr="002C55F6">
              <w:rPr>
                <w:rFonts w:cs="Arial"/>
                <w:szCs w:val="18"/>
              </w:rPr>
              <w:t xml:space="preserve"> except </w:t>
            </w:r>
            <w:r w:rsidRPr="002C55F6">
              <w:t xml:space="preserve">for, in certain regions (NOTE 2), band </w:t>
            </w:r>
            <w:r w:rsidRPr="002C55F6">
              <w:rPr>
                <w:rFonts w:cs="Arial"/>
                <w:szCs w:val="18"/>
              </w:rPr>
              <w:t>8</w:t>
            </w:r>
          </w:p>
        </w:tc>
        <w:tc>
          <w:tcPr>
            <w:tcW w:w="2835" w:type="dxa"/>
            <w:vAlign w:val="center"/>
          </w:tcPr>
          <w:p w14:paraId="2522808B" w14:textId="77777777" w:rsidR="002C55F6" w:rsidRPr="002C55F6" w:rsidRDefault="002C55F6" w:rsidP="00D12993">
            <w:pPr>
              <w:pStyle w:val="TAC"/>
            </w:pPr>
            <w:r w:rsidRPr="002C55F6">
              <w:t>N</w:t>
            </w:r>
          </w:p>
        </w:tc>
        <w:tc>
          <w:tcPr>
            <w:tcW w:w="2973" w:type="dxa"/>
          </w:tcPr>
          <w:p w14:paraId="37AA1D67" w14:textId="77777777" w:rsidR="002C55F6" w:rsidRPr="002C55F6" w:rsidRDefault="002C55F6" w:rsidP="00D12993">
            <w:pPr>
              <w:pStyle w:val="TAC"/>
            </w:pPr>
            <w:r w:rsidRPr="002C55F6">
              <w:t xml:space="preserve">6.7.5.5.3-2a </w:t>
            </w:r>
            <w:r w:rsidRPr="002C55F6">
              <w:rPr>
                <w:rFonts w:cs="Arial"/>
              </w:rPr>
              <w:t>(option 1)</w:t>
            </w:r>
          </w:p>
        </w:tc>
      </w:tr>
      <w:tr w:rsidR="002C55F6" w:rsidRPr="002C55F6" w14:paraId="4A1CF1C4" w14:textId="77777777" w:rsidTr="005122E5">
        <w:tc>
          <w:tcPr>
            <w:tcW w:w="3823" w:type="dxa"/>
            <w:vAlign w:val="center"/>
          </w:tcPr>
          <w:p w14:paraId="14A8F11C" w14:textId="77777777" w:rsidR="002C55F6" w:rsidRPr="002C55F6" w:rsidRDefault="002C55F6" w:rsidP="00D12993">
            <w:pPr>
              <w:pStyle w:val="TAC"/>
            </w:pPr>
            <w:r w:rsidRPr="002C55F6">
              <w:t>Any above 1 GHz except for certain regions (NOTE 2), band 3</w:t>
            </w:r>
          </w:p>
        </w:tc>
        <w:tc>
          <w:tcPr>
            <w:tcW w:w="2835" w:type="dxa"/>
            <w:vAlign w:val="center"/>
          </w:tcPr>
          <w:p w14:paraId="30368575" w14:textId="77777777" w:rsidR="002C55F6" w:rsidRPr="002C55F6" w:rsidRDefault="002C55F6" w:rsidP="00D12993">
            <w:pPr>
              <w:pStyle w:val="TAC"/>
            </w:pPr>
            <w:r w:rsidRPr="002C55F6">
              <w:t>N</w:t>
            </w:r>
          </w:p>
        </w:tc>
        <w:tc>
          <w:tcPr>
            <w:tcW w:w="2973" w:type="dxa"/>
          </w:tcPr>
          <w:p w14:paraId="36AA9B84" w14:textId="77777777" w:rsidR="002C55F6" w:rsidRPr="002C55F6" w:rsidRDefault="002C55F6" w:rsidP="00D12993">
            <w:pPr>
              <w:pStyle w:val="TAC"/>
            </w:pPr>
            <w:r w:rsidRPr="002C55F6">
              <w:t xml:space="preserve">6.7.5.5.3-2b </w:t>
            </w:r>
            <w:r w:rsidRPr="002C55F6">
              <w:rPr>
                <w:rFonts w:cs="Arial"/>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D12993">
            <w:pPr>
              <w:pStyle w:val="TAN"/>
            </w:pPr>
            <w:r w:rsidRPr="002C55F6">
              <w:t>NOTE 1:</w:t>
            </w:r>
            <w:r w:rsidRPr="002C55F6">
              <w:tab/>
              <w:t>Void</w:t>
            </w:r>
          </w:p>
          <w:p w14:paraId="1C5BDBD7" w14:textId="77777777" w:rsidR="002C55F6" w:rsidRPr="002C55F6" w:rsidRDefault="002C55F6" w:rsidP="00D12993">
            <w:pPr>
              <w:pStyle w:val="TAN"/>
            </w:pPr>
            <w:r w:rsidRPr="002C55F6">
              <w:t>NOTE 2:</w:t>
            </w:r>
            <w:r w:rsidRPr="002C55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D12993">
      <w:pPr>
        <w:rPr>
          <w:rFonts w:eastAsia="SimSun"/>
        </w:rPr>
      </w:pPr>
    </w:p>
    <w:p w14:paraId="64C5D2AD" w14:textId="3B10E095" w:rsidR="00DF394A" w:rsidRPr="00E84EF6" w:rsidRDefault="002C55F6" w:rsidP="00D12993">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12993">
            <w:pPr>
              <w:pStyle w:val="TAH"/>
            </w:pPr>
            <w:r w:rsidRPr="00E84EF6">
              <w:t>Frequency offset of measurement filter centre frequency, f_offset</w:t>
            </w:r>
          </w:p>
        </w:tc>
        <w:tc>
          <w:tcPr>
            <w:tcW w:w="3455" w:type="dxa"/>
          </w:tcPr>
          <w:p w14:paraId="7E771E85"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12993">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12993">
            <w:pPr>
              <w:pStyle w:val="TAC"/>
            </w:pPr>
            <w:r w:rsidRPr="00E84EF6">
              <w:t>(Note 1)</w:t>
            </w:r>
          </w:p>
        </w:tc>
        <w:tc>
          <w:tcPr>
            <w:tcW w:w="2976" w:type="dxa"/>
          </w:tcPr>
          <w:p w14:paraId="1365903A"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12993">
            <w:pPr>
              <w:pStyle w:val="TAC"/>
            </w:pPr>
            <w:r w:rsidRPr="00E84EF6">
              <w:t>-3.2 dBm</w:t>
            </w:r>
          </w:p>
        </w:tc>
        <w:tc>
          <w:tcPr>
            <w:tcW w:w="1430" w:type="dxa"/>
          </w:tcPr>
          <w:p w14:paraId="4828A9DD" w14:textId="77777777" w:rsidR="00DF394A" w:rsidRPr="00E84EF6" w:rsidRDefault="00DF394A" w:rsidP="00D12993">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12993">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12993">
            <w:pPr>
              <w:pStyle w:val="TAC"/>
            </w:pPr>
          </w:p>
        </w:tc>
        <w:tc>
          <w:tcPr>
            <w:tcW w:w="1430" w:type="dxa"/>
          </w:tcPr>
          <w:p w14:paraId="7E6A08C4" w14:textId="77777777" w:rsidR="00DF394A" w:rsidRPr="00E84EF6" w:rsidRDefault="00DF394A" w:rsidP="00D12993">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12993">
            <w:pPr>
              <w:pStyle w:val="TAC"/>
            </w:pPr>
            <w:r w:rsidRPr="00E84EF6">
              <w:t>-15.2 dBm (Note 11)</w:t>
            </w:r>
          </w:p>
        </w:tc>
        <w:tc>
          <w:tcPr>
            <w:tcW w:w="1430" w:type="dxa"/>
          </w:tcPr>
          <w:p w14:paraId="7DD0A1FB" w14:textId="77777777" w:rsidR="00DF394A" w:rsidRPr="00E84EF6" w:rsidRDefault="00DF394A" w:rsidP="00D12993">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A00691" w:rsidRDefault="00DF394A" w:rsidP="00D12993">
            <w:pPr>
              <w:pStyle w:val="TAC"/>
              <w:rPr>
                <w:rFonts w:cs="Arial"/>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rPr>
                <w:rFonts w:cs="Arial"/>
              </w:rPr>
              <w:sym w:font="Symbol" w:char="F0A3"/>
            </w:r>
          </w:p>
          <w:p w14:paraId="5DD4EEBE"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4CD7E76F"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12993">
            <w:pPr>
              <w:pStyle w:val="TAC"/>
            </w:pPr>
            <w:r w:rsidRPr="00E84EF6">
              <w:t>-2.2 dBm (Note 11)</w:t>
            </w:r>
          </w:p>
        </w:tc>
        <w:tc>
          <w:tcPr>
            <w:tcW w:w="1430" w:type="dxa"/>
          </w:tcPr>
          <w:p w14:paraId="68A82EC8" w14:textId="77777777" w:rsidR="00DF394A" w:rsidRPr="00E84EF6" w:rsidRDefault="00DF394A" w:rsidP="00D12993">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12993">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D12993">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D1299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D12993">
            <w:pPr>
              <w:pStyle w:val="TAN"/>
            </w:pPr>
            <w:r w:rsidRPr="00E84EF6">
              <w:t>NOTE 8:</w:t>
            </w:r>
            <w:r w:rsidRPr="00E84EF6">
              <w:tab/>
              <w:t>This frequency range ensures that the range of values of f_offset is continuous.</w:t>
            </w:r>
          </w:p>
          <w:p w14:paraId="2C9ECE2B" w14:textId="77777777" w:rsidR="00B152B3" w:rsidRPr="00E84EF6" w:rsidRDefault="00B152B3" w:rsidP="00D12993">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D1299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12993"/>
    <w:p w14:paraId="3A53BFDD" w14:textId="65C3EAF8" w:rsidR="00DF394A" w:rsidRPr="00E84EF6" w:rsidRDefault="00DF394A" w:rsidP="00D1299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12993">
            <w:pPr>
              <w:pStyle w:val="TAH"/>
            </w:pPr>
            <w:r w:rsidRPr="00E84EF6">
              <w:t>Frequency offset of measurement filter centre frequency, f_offset</w:t>
            </w:r>
          </w:p>
        </w:tc>
        <w:tc>
          <w:tcPr>
            <w:tcW w:w="3402" w:type="dxa"/>
          </w:tcPr>
          <w:p w14:paraId="4F8C7DB9" w14:textId="77777777" w:rsidR="00DF394A" w:rsidRPr="00E84EF6" w:rsidRDefault="00DF394A" w:rsidP="00D12993">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12993">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12993">
            <w:pPr>
              <w:pStyle w:val="TAC"/>
            </w:pPr>
            <w:r w:rsidRPr="00E84EF6">
              <w:t>Max(15.8dBm-60(f_offset/MHz-0.015), -3.2 dBm)</w:t>
            </w:r>
          </w:p>
          <w:p w14:paraId="4C094040" w14:textId="77777777" w:rsidR="00DF394A" w:rsidRPr="00E84EF6" w:rsidRDefault="00DF394A" w:rsidP="00D12993">
            <w:pPr>
              <w:pStyle w:val="TAC"/>
            </w:pPr>
          </w:p>
        </w:tc>
        <w:tc>
          <w:tcPr>
            <w:tcW w:w="1330" w:type="dxa"/>
          </w:tcPr>
          <w:p w14:paraId="19F2B1EA" w14:textId="77777777" w:rsidR="00DF394A" w:rsidRPr="00E84EF6" w:rsidRDefault="00DF394A" w:rsidP="00D12993">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12993">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12993">
            <w:pPr>
              <w:pStyle w:val="TAC"/>
            </w:pPr>
            <w:r w:rsidRPr="00E84EF6">
              <w:t>Max(12.8dBm-160(f_offset/MHz-0.065), -3.2 dBm)</w:t>
            </w:r>
          </w:p>
          <w:p w14:paraId="6E1DAB44" w14:textId="77777777" w:rsidR="00DF394A" w:rsidRPr="00E84EF6" w:rsidRDefault="00DF394A" w:rsidP="00D12993">
            <w:pPr>
              <w:pStyle w:val="TAC"/>
            </w:pPr>
          </w:p>
        </w:tc>
        <w:tc>
          <w:tcPr>
            <w:tcW w:w="1330" w:type="dxa"/>
          </w:tcPr>
          <w:p w14:paraId="03404532" w14:textId="77777777" w:rsidR="00DF394A" w:rsidRPr="00E84EF6" w:rsidRDefault="00DF394A" w:rsidP="00D12993">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D1299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12993">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12993"/>
    <w:p w14:paraId="25BAF082" w14:textId="11848607" w:rsidR="00DF394A" w:rsidRPr="00E84EF6" w:rsidRDefault="002C55F6" w:rsidP="00D12993">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D12993">
            <w:pPr>
              <w:pStyle w:val="TAH"/>
            </w:pPr>
            <w:r w:rsidRPr="00E84EF6">
              <w:t>Frequency offset of measurement filter centre frequency, f_offset</w:t>
            </w:r>
          </w:p>
        </w:tc>
        <w:tc>
          <w:tcPr>
            <w:tcW w:w="3455" w:type="dxa"/>
          </w:tcPr>
          <w:p w14:paraId="17398E6D"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D12993">
            <w:pPr>
              <w:pStyle w:val="TAC"/>
            </w:pPr>
            <w:r w:rsidRPr="00E84EF6">
              <w:t>3.8 dBm – 7/5(f_offset/MHz – 0.05)dB</w:t>
            </w:r>
          </w:p>
          <w:p w14:paraId="7DB268FB" w14:textId="77777777" w:rsidR="00DF394A" w:rsidRPr="00E84EF6" w:rsidRDefault="00DF394A" w:rsidP="00D12993">
            <w:pPr>
              <w:pStyle w:val="TAC"/>
            </w:pPr>
          </w:p>
        </w:tc>
        <w:tc>
          <w:tcPr>
            <w:tcW w:w="1430" w:type="dxa"/>
          </w:tcPr>
          <w:p w14:paraId="40724ED5" w14:textId="77777777" w:rsidR="00DF394A" w:rsidRPr="00E84EF6" w:rsidRDefault="00DF394A" w:rsidP="00D12993">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280A156F"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5E50F9A"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D12993">
            <w:pPr>
              <w:pStyle w:val="TAC"/>
            </w:pPr>
            <w:r w:rsidRPr="00E84EF6">
              <w:t>-3.2 dBm</w:t>
            </w:r>
          </w:p>
        </w:tc>
        <w:tc>
          <w:tcPr>
            <w:tcW w:w="1430" w:type="dxa"/>
          </w:tcPr>
          <w:p w14:paraId="3F18E8B8" w14:textId="77777777" w:rsidR="00DF394A" w:rsidRPr="00E84EF6" w:rsidRDefault="00DF394A" w:rsidP="00D12993">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D12993">
            <w:pPr>
              <w:pStyle w:val="TAC"/>
            </w:pPr>
            <w:r w:rsidRPr="00E84EF6">
              <w:t>-7 dBm (Note 10)</w:t>
            </w:r>
          </w:p>
        </w:tc>
        <w:tc>
          <w:tcPr>
            <w:tcW w:w="1430" w:type="dxa"/>
          </w:tcPr>
          <w:p w14:paraId="13A920D2" w14:textId="77777777" w:rsidR="00DF394A" w:rsidRPr="00E84EF6" w:rsidRDefault="00DF394A" w:rsidP="00D12993">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D12993">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D12993">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D12993"/>
    <w:p w14:paraId="332BE9F2" w14:textId="0E984430" w:rsidR="00DF394A" w:rsidRPr="00E84EF6" w:rsidRDefault="002C55F6" w:rsidP="00D12993">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D12993">
            <w:pPr>
              <w:pStyle w:val="TAH"/>
            </w:pPr>
            <w:r w:rsidRPr="00E84EF6">
              <w:t>Frequency offset of measurement filter centre frequency, f_offset</w:t>
            </w:r>
          </w:p>
        </w:tc>
        <w:tc>
          <w:tcPr>
            <w:tcW w:w="3455" w:type="dxa"/>
          </w:tcPr>
          <w:p w14:paraId="7665B490"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D12993">
            <w:pPr>
              <w:pStyle w:val="TAC"/>
            </w:pPr>
            <w:r w:rsidRPr="00E84EF6">
              <w:t>3.8 dBm – 7/5(f_offset/MHz – 0.05)dB</w:t>
            </w:r>
          </w:p>
          <w:p w14:paraId="6528F110" w14:textId="77777777" w:rsidR="00DF394A" w:rsidRPr="00E84EF6" w:rsidRDefault="00DF394A" w:rsidP="00D12993">
            <w:pPr>
              <w:pStyle w:val="TAC"/>
            </w:pPr>
          </w:p>
        </w:tc>
        <w:tc>
          <w:tcPr>
            <w:tcW w:w="1430" w:type="dxa"/>
          </w:tcPr>
          <w:p w14:paraId="6EB4EF7E" w14:textId="77777777" w:rsidR="00DF394A" w:rsidRPr="00E84EF6" w:rsidRDefault="00DF394A" w:rsidP="00D12993">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EDD4105"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91430A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D12993">
            <w:pPr>
              <w:pStyle w:val="TAC"/>
            </w:pPr>
            <w:r w:rsidRPr="00E84EF6">
              <w:t>-3.2 dBm</w:t>
            </w:r>
          </w:p>
        </w:tc>
        <w:tc>
          <w:tcPr>
            <w:tcW w:w="1430" w:type="dxa"/>
          </w:tcPr>
          <w:p w14:paraId="72E47CA8" w14:textId="77777777" w:rsidR="00DF394A" w:rsidRPr="00E84EF6" w:rsidRDefault="00DF394A" w:rsidP="00D12993">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D12993">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D12993">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D12993"/>
    <w:p w14:paraId="532AEB16" w14:textId="517878CD" w:rsidR="00DF394A" w:rsidRPr="00E84EF6" w:rsidRDefault="00DF394A" w:rsidP="00D12993">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12993">
            <w:pPr>
              <w:pStyle w:val="TAH"/>
            </w:pPr>
            <w:r w:rsidRPr="00E84EF6">
              <w:t>Frequency offset of measurement filter centre frequency, f_offset</w:t>
            </w:r>
          </w:p>
        </w:tc>
        <w:tc>
          <w:tcPr>
            <w:tcW w:w="3455" w:type="dxa"/>
          </w:tcPr>
          <w:p w14:paraId="4DE81DB0"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12993">
            <w:pPr>
              <w:pStyle w:val="TAC"/>
            </w:pPr>
            <w:r w:rsidRPr="00E84EF6">
              <w:t>(Note 1)</w:t>
            </w:r>
          </w:p>
        </w:tc>
        <w:tc>
          <w:tcPr>
            <w:tcW w:w="2976" w:type="dxa"/>
          </w:tcPr>
          <w:p w14:paraId="4C9268B4"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12993">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12993">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12993">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12993">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D12993">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12993">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12993">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D12993">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1299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12993">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1299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12993">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A00691" w:rsidRDefault="00DF394A" w:rsidP="00D12993">
            <w:pPr>
              <w:pStyle w:val="TAC"/>
              <w:rPr>
                <w:lang w:val="fr-FR"/>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min(</w:t>
            </w:r>
            <w:r w:rsidRPr="00E84EF6">
              <w:sym w:font="Symbol" w:char="F044"/>
            </w:r>
            <w:r w:rsidRPr="00A00691">
              <w:rPr>
                <w:lang w:val="fr-FR"/>
              </w:rPr>
              <w:t>f</w:t>
            </w:r>
            <w:r w:rsidRPr="00A00691">
              <w:rPr>
                <w:vertAlign w:val="subscript"/>
                <w:lang w:val="fr-FR"/>
              </w:rPr>
              <w:t>max</w:t>
            </w:r>
            <w:r w:rsidRPr="00A00691">
              <w:rPr>
                <w:lang w:val="fr-FR"/>
              </w:rPr>
              <w:t>, 10 MHz)</w:t>
            </w:r>
          </w:p>
        </w:tc>
        <w:tc>
          <w:tcPr>
            <w:tcW w:w="2976" w:type="dxa"/>
          </w:tcPr>
          <w:p w14:paraId="7797855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12993">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D12993">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1299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12993">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D12993">
            <w:pPr>
              <w:pStyle w:val="TAN"/>
            </w:pPr>
            <w:r w:rsidRPr="00E84EF6">
              <w:t>NOTE 8:</w:t>
            </w:r>
            <w:r w:rsidRPr="00E84EF6">
              <w:tab/>
              <w:t>This frequency range ensures that the range of values of f_offset is continuous.</w:t>
            </w:r>
          </w:p>
          <w:p w14:paraId="5C013EA1" w14:textId="7CF8E7D2" w:rsidR="00DF394A" w:rsidRPr="00E84EF6" w:rsidRDefault="004E4C99"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12993"/>
    <w:p w14:paraId="50C120B3" w14:textId="65E840B0" w:rsidR="00DF394A" w:rsidRPr="00E84EF6" w:rsidRDefault="00DF394A" w:rsidP="00D1299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1299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12993">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1299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12993">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1299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12993">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D12993">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D12993"/>
    <w:p w14:paraId="242466AC" w14:textId="55655030" w:rsidR="00DF394A" w:rsidRPr="00E84EF6" w:rsidRDefault="00DF394A" w:rsidP="00D12993">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12993">
            <w:pPr>
              <w:pStyle w:val="TAH"/>
            </w:pPr>
            <w:r w:rsidRPr="00E84EF6">
              <w:t>Frequency offset of measurement filter centre frequency, f_offset</w:t>
            </w:r>
          </w:p>
        </w:tc>
        <w:tc>
          <w:tcPr>
            <w:tcW w:w="3455" w:type="dxa"/>
          </w:tcPr>
          <w:p w14:paraId="4712903E" w14:textId="77777777" w:rsidR="00DF394A" w:rsidRPr="00E84EF6" w:rsidRDefault="00DF394A" w:rsidP="00D12993">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12993">
            <w:pPr>
              <w:pStyle w:val="TAC"/>
            </w:pPr>
            <w:r w:rsidRPr="00E84EF6">
              <w:t>(Note 1)</w:t>
            </w:r>
          </w:p>
        </w:tc>
        <w:tc>
          <w:tcPr>
            <w:tcW w:w="2976" w:type="dxa"/>
          </w:tcPr>
          <w:p w14:paraId="697B1FD1"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12993">
            <w:pPr>
              <w:pStyle w:val="TAC"/>
            </w:pPr>
          </w:p>
          <w:p w14:paraId="63650D02" w14:textId="77777777" w:rsidR="00DF394A" w:rsidRPr="00E84EF6" w:rsidRDefault="00DF394A" w:rsidP="00D12993">
            <w:pPr>
              <w:pStyle w:val="TAC"/>
              <w:rPr>
                <w:rFonts w:eastAsia="Malgun Gothic"/>
              </w:rPr>
            </w:pPr>
            <w:r w:rsidRPr="00E84EF6">
              <w:rPr>
                <w:rFonts w:eastAsia="Malgun Gothic"/>
              </w:rPr>
              <w:t>-16.2dBm-5/3(f_offset/MHz-0.015)dB</w:t>
            </w:r>
          </w:p>
          <w:p w14:paraId="36B0F2E6" w14:textId="77777777" w:rsidR="00DF394A" w:rsidRPr="00E84EF6" w:rsidRDefault="00DF394A" w:rsidP="00D12993">
            <w:pPr>
              <w:pStyle w:val="TAC"/>
            </w:pPr>
          </w:p>
        </w:tc>
        <w:tc>
          <w:tcPr>
            <w:tcW w:w="1430" w:type="dxa"/>
          </w:tcPr>
          <w:p w14:paraId="3D632DFB" w14:textId="77777777" w:rsidR="00DF394A" w:rsidRPr="00E84EF6" w:rsidRDefault="00DF394A" w:rsidP="00D12993">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12993">
            <w:pPr>
              <w:pStyle w:val="TAC"/>
            </w:pPr>
          </w:p>
          <w:p w14:paraId="76003533" w14:textId="77777777" w:rsidR="00DF394A" w:rsidRPr="00E84EF6" w:rsidRDefault="00DF394A" w:rsidP="00D12993">
            <w:pPr>
              <w:pStyle w:val="TAC"/>
              <w:rPr>
                <w:rFonts w:eastAsia="Malgun Gothic"/>
              </w:rPr>
            </w:pPr>
            <w:r w:rsidRPr="00E84EF6">
              <w:rPr>
                <w:rFonts w:eastAsia="Malgun Gothic"/>
              </w:rPr>
              <w:t>-11.2dBm-15(f_offset/MHz-0.215)dB</w:t>
            </w:r>
          </w:p>
          <w:p w14:paraId="0105D33A" w14:textId="77777777" w:rsidR="00DF394A" w:rsidRPr="00E84EF6" w:rsidRDefault="00DF394A" w:rsidP="00D12993">
            <w:pPr>
              <w:pStyle w:val="TAC"/>
              <w:rPr>
                <w:rFonts w:eastAsia="Malgun Gothic"/>
              </w:rPr>
            </w:pPr>
          </w:p>
          <w:p w14:paraId="5785088C" w14:textId="77777777" w:rsidR="00DF394A" w:rsidRPr="00E84EF6" w:rsidRDefault="00DF394A" w:rsidP="00D12993">
            <w:pPr>
              <w:pStyle w:val="TAC"/>
            </w:pPr>
          </w:p>
        </w:tc>
        <w:tc>
          <w:tcPr>
            <w:tcW w:w="1430" w:type="dxa"/>
          </w:tcPr>
          <w:p w14:paraId="25A5D0B5" w14:textId="77777777" w:rsidR="00DF394A" w:rsidRPr="00E84EF6" w:rsidRDefault="00DF394A" w:rsidP="00D12993">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12993">
            <w:pPr>
              <w:pStyle w:val="TAC"/>
            </w:pPr>
            <w:r w:rsidRPr="00E84EF6">
              <w:t>-23.2 dBm</w:t>
            </w:r>
          </w:p>
        </w:tc>
        <w:tc>
          <w:tcPr>
            <w:tcW w:w="1430" w:type="dxa"/>
          </w:tcPr>
          <w:p w14:paraId="1BD19A33" w14:textId="77777777" w:rsidR="00DF394A" w:rsidRPr="00E84EF6" w:rsidRDefault="00DF394A" w:rsidP="00D12993">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12993">
            <w:pPr>
              <w:pStyle w:val="TAC"/>
            </w:pPr>
            <w:r w:rsidRPr="00E84EF6">
              <w:t>-10.2 dBm</w:t>
            </w:r>
          </w:p>
        </w:tc>
        <w:tc>
          <w:tcPr>
            <w:tcW w:w="1430" w:type="dxa"/>
          </w:tcPr>
          <w:p w14:paraId="6FF18293" w14:textId="77777777" w:rsidR="00DF394A" w:rsidRPr="00E84EF6" w:rsidRDefault="00DF394A" w:rsidP="00D12993">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5194DC21"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12993">
            <w:pPr>
              <w:pStyle w:val="TAC"/>
            </w:pPr>
            <w:r w:rsidRPr="00E84EF6">
              <w:t>-14.2 dBm</w:t>
            </w:r>
          </w:p>
        </w:tc>
        <w:tc>
          <w:tcPr>
            <w:tcW w:w="1430" w:type="dxa"/>
          </w:tcPr>
          <w:p w14:paraId="2D8ACC42" w14:textId="77777777" w:rsidR="00DF394A" w:rsidRPr="00E84EF6" w:rsidRDefault="00DF394A" w:rsidP="00D12993">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1299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12993">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D12993">
            <w:pPr>
              <w:pStyle w:val="TAN"/>
            </w:pPr>
            <w:r w:rsidRPr="00E84EF6">
              <w:t>NOTE 8:</w:t>
            </w:r>
            <w:r w:rsidRPr="00E84EF6">
              <w:tab/>
              <w:t>This frequency range ensures that the range of values of f_offset is continuous.</w:t>
            </w:r>
          </w:p>
          <w:p w14:paraId="7CF8D10E" w14:textId="0D529BC1" w:rsidR="00DF394A" w:rsidRPr="00E84EF6" w:rsidRDefault="00AA482F"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12993"/>
    <w:p w14:paraId="7C1FB46C" w14:textId="2739A3CE" w:rsidR="00DF394A" w:rsidRPr="00E84EF6" w:rsidRDefault="00DF394A" w:rsidP="00D1299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12993">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1299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12993">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1299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12993">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1299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12993">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D12993">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12993"/>
    <w:p w14:paraId="3A74CFB5" w14:textId="44CD29B5" w:rsidR="00DF394A" w:rsidRPr="00E84EF6" w:rsidRDefault="00DF394A" w:rsidP="00D12993">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12993">
            <w:pPr>
              <w:pStyle w:val="TAH"/>
            </w:pPr>
            <w:r w:rsidRPr="00E84EF6">
              <w:t>Frequency offset of measurement filter centre frequency, f_offset</w:t>
            </w:r>
          </w:p>
        </w:tc>
        <w:tc>
          <w:tcPr>
            <w:tcW w:w="3139" w:type="dxa"/>
          </w:tcPr>
          <w:p w14:paraId="76530A84" w14:textId="77777777" w:rsidR="00DF394A" w:rsidRPr="00E84EF6" w:rsidRDefault="00DF394A" w:rsidP="00D12993">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12993">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12993">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12993">
            <w:pPr>
              <w:pStyle w:val="TAC"/>
            </w:pPr>
            <w:r w:rsidRPr="00E84EF6">
              <w:t>P</w:t>
            </w:r>
            <w:r w:rsidRPr="00E84EF6">
              <w:rPr>
                <w:vertAlign w:val="subscript"/>
              </w:rPr>
              <w:t>rated,c,TRP</w:t>
            </w:r>
            <w:r w:rsidRPr="00E84EF6">
              <w:t>-39.2-160(f_offset-0.065)</w:t>
            </w:r>
          </w:p>
          <w:p w14:paraId="6632BFEC" w14:textId="77777777" w:rsidR="00DF394A" w:rsidRPr="00E84EF6" w:rsidRDefault="00DF394A" w:rsidP="00D12993">
            <w:pPr>
              <w:pStyle w:val="TAC"/>
              <w:rPr>
                <w:lang w:eastAsia="zh-CN"/>
              </w:rPr>
            </w:pPr>
          </w:p>
        </w:tc>
        <w:tc>
          <w:tcPr>
            <w:tcW w:w="1430" w:type="dxa"/>
          </w:tcPr>
          <w:p w14:paraId="43F9BCF7" w14:textId="77777777" w:rsidR="00DF394A" w:rsidRPr="00E84EF6" w:rsidRDefault="00DF394A" w:rsidP="00D12993">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12993"/>
    <w:p w14:paraId="2B6EB4AB" w14:textId="0F1E67E4" w:rsidR="00DF394A" w:rsidRPr="00E84EF6" w:rsidRDefault="00DF394A" w:rsidP="00D1299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12993">
            <w:pPr>
              <w:pStyle w:val="TAH"/>
            </w:pPr>
            <w:r w:rsidRPr="00E84EF6">
              <w:t>Frequency offset of measurement filter centre frequency, f_offset</w:t>
            </w:r>
          </w:p>
        </w:tc>
        <w:tc>
          <w:tcPr>
            <w:tcW w:w="3139" w:type="dxa"/>
          </w:tcPr>
          <w:p w14:paraId="01B253A9" w14:textId="77777777" w:rsidR="00DF394A" w:rsidRPr="00E84EF6" w:rsidRDefault="00DF394A" w:rsidP="00D12993">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12993">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12993">
            <w:pPr>
              <w:pStyle w:val="TAC"/>
            </w:pPr>
            <w:r w:rsidRPr="00E84EF6">
              <w:t>Max(3.8-60(f_offset/MHz-0.015), -16.2) dBm</w:t>
            </w:r>
          </w:p>
          <w:p w14:paraId="00244644" w14:textId="77777777" w:rsidR="00DF394A" w:rsidRPr="00E84EF6" w:rsidRDefault="00DF394A" w:rsidP="00D12993">
            <w:pPr>
              <w:pStyle w:val="TAC"/>
            </w:pPr>
          </w:p>
        </w:tc>
        <w:tc>
          <w:tcPr>
            <w:tcW w:w="1430" w:type="dxa"/>
          </w:tcPr>
          <w:p w14:paraId="0AA84C30" w14:textId="77777777" w:rsidR="00DF394A" w:rsidRPr="00E84EF6" w:rsidRDefault="00DF394A" w:rsidP="00D12993">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12993">
            <w:pPr>
              <w:pStyle w:val="TAC"/>
            </w:pPr>
            <w:r w:rsidRPr="00E84EF6">
              <w:t>Max(0.8-160(f_offset/MHz-0.065), -16.2) dBm</w:t>
            </w:r>
          </w:p>
          <w:p w14:paraId="2E97882A" w14:textId="77777777" w:rsidR="00DF394A" w:rsidRPr="00E84EF6" w:rsidRDefault="00DF394A" w:rsidP="00D12993">
            <w:pPr>
              <w:pStyle w:val="TAC"/>
            </w:pPr>
          </w:p>
        </w:tc>
        <w:tc>
          <w:tcPr>
            <w:tcW w:w="1430" w:type="dxa"/>
          </w:tcPr>
          <w:p w14:paraId="064F8070" w14:textId="77777777" w:rsidR="00DF394A" w:rsidRPr="00E84EF6" w:rsidRDefault="00DF394A" w:rsidP="00D12993">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12993">
      <w:pPr>
        <w:rPr>
          <w:lang w:eastAsia="zh-CN"/>
        </w:rPr>
      </w:pPr>
    </w:p>
    <w:p w14:paraId="437E71D1" w14:textId="1BDAEFF2" w:rsidR="00DF394A" w:rsidRPr="00E84EF6" w:rsidRDefault="00DF394A" w:rsidP="00D12993">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1299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1299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12993">
            <w:pPr>
              <w:pStyle w:val="TAH"/>
              <w:rPr>
                <w:rFonts w:cs="v5.0.0"/>
              </w:rPr>
            </w:pPr>
            <w:r w:rsidRPr="00E84EF6">
              <w:t>Measurement bandwidth</w:t>
            </w:r>
          </w:p>
          <w:p w14:paraId="43330457" w14:textId="77777777" w:rsidR="00DF394A" w:rsidRPr="00E84EF6" w:rsidRDefault="00DF394A" w:rsidP="00D12993">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1299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1299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1299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12993">
            <w:pPr>
              <w:pStyle w:val="TAC"/>
            </w:pPr>
            <w:r w:rsidRPr="00E84EF6">
              <w:t>-19.2-7/5(f_offset/MHz-0.05) dBm</w:t>
            </w:r>
          </w:p>
          <w:p w14:paraId="696976BC" w14:textId="77777777" w:rsidR="00DF394A" w:rsidRPr="00E84EF6" w:rsidRDefault="00DF394A" w:rsidP="00D12993">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12993">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1299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1299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1299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12993">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1299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1299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1299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12993">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D1299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12993"/>
    <w:p w14:paraId="345B8121" w14:textId="6B402BEA" w:rsidR="00DF394A" w:rsidRPr="00E84EF6" w:rsidRDefault="00DF394A" w:rsidP="00D1299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1299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1299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1299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1299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1299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12993">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1299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1299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1299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12993">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D1299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12993">
      <w:pPr>
        <w:rPr>
          <w:lang w:eastAsia="sv-SE"/>
        </w:rPr>
      </w:pPr>
    </w:p>
    <w:p w14:paraId="66FF57DA" w14:textId="115164F0" w:rsidR="00D57C09" w:rsidRPr="00090C64" w:rsidRDefault="00D57C09" w:rsidP="00D1299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1" w:name="_Toc21125136"/>
      <w:bookmarkStart w:id="6502" w:name="_Toc29768126"/>
      <w:bookmarkStart w:id="6503" w:name="_Toc36044568"/>
      <w:bookmarkStart w:id="6504" w:name="_Toc37230473"/>
      <w:bookmarkStart w:id="6505" w:name="_Toc45907616"/>
      <w:bookmarkStart w:id="6506" w:name="_Toc53181721"/>
      <w:bookmarkStart w:id="6507" w:name="_Toc61117476"/>
      <w:bookmarkStart w:id="6508" w:name="_Toc67076565"/>
      <w:bookmarkStart w:id="6509" w:name="_Toc67077103"/>
      <w:bookmarkStart w:id="6510" w:name="_Toc74752985"/>
      <w:bookmarkStart w:id="6511" w:name="_Toc74753524"/>
      <w:bookmarkStart w:id="6512" w:name="_Toc74754062"/>
      <w:bookmarkStart w:id="6513" w:name="_Toc76507385"/>
      <w:bookmarkStart w:id="6514" w:name="_Toc83111536"/>
      <w:bookmarkStart w:id="6515" w:name="_Toc89877188"/>
      <w:bookmarkStart w:id="6516" w:name="_Toc98710723"/>
      <w:bookmarkStart w:id="6517" w:name="_Toc130920059"/>
      <w:bookmarkStart w:id="6518" w:name="_Toc137300605"/>
      <w:bookmarkStart w:id="6519" w:name="_Toc138888938"/>
      <w:bookmarkStart w:id="6520" w:name="_Toc145108947"/>
      <w:bookmarkStart w:id="6521" w:name="_Toc155260089"/>
      <w:bookmarkStart w:id="6522" w:name="_Toc219557586"/>
      <w:r w:rsidRPr="00090C64">
        <w:rPr>
          <w:lang w:eastAsia="sv-SE"/>
        </w:rPr>
        <w:t>6.7.5.5.4</w:t>
      </w:r>
      <w:r w:rsidRPr="00090C64">
        <w:rPr>
          <w:lang w:eastAsia="sv-SE"/>
        </w:rPr>
        <w:tab/>
        <w:t>MSR Additional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9984D97" w14:textId="77777777" w:rsidR="00D57C09" w:rsidRPr="00090C64" w:rsidRDefault="00D57C09" w:rsidP="00554118">
      <w:pPr>
        <w:pStyle w:val="H6"/>
      </w:pPr>
      <w:bookmarkStart w:id="6523" w:name="_Toc21125137"/>
      <w:bookmarkStart w:id="6524" w:name="_Toc29768127"/>
      <w:bookmarkStart w:id="6525" w:name="_Toc36044569"/>
      <w:bookmarkStart w:id="6526" w:name="_Toc37230474"/>
      <w:bookmarkStart w:id="6527" w:name="_Toc45907617"/>
      <w:bookmarkStart w:id="6528" w:name="_Toc53181722"/>
      <w:r w:rsidRPr="00090C64">
        <w:t>6.7.5.5.4.1</w:t>
      </w:r>
      <w:r w:rsidRPr="00090C64">
        <w:tab/>
        <w:t>Limits in FCC Title 47</w:t>
      </w:r>
      <w:bookmarkEnd w:id="6523"/>
      <w:bookmarkEnd w:id="6524"/>
      <w:bookmarkEnd w:id="6525"/>
      <w:bookmarkEnd w:id="6526"/>
      <w:bookmarkEnd w:id="6527"/>
      <w:bookmarkEnd w:id="6528"/>
    </w:p>
    <w:p w14:paraId="32E53E32" w14:textId="5DD4545E" w:rsidR="00D57C09" w:rsidRPr="00090C64" w:rsidRDefault="00D57C09" w:rsidP="00D1299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29" w:name="_Toc21125138"/>
      <w:bookmarkStart w:id="6530" w:name="_Toc29768128"/>
      <w:bookmarkStart w:id="6531" w:name="_Toc36044570"/>
      <w:bookmarkStart w:id="6532" w:name="_Toc37230475"/>
      <w:bookmarkStart w:id="6533" w:name="_Toc45907618"/>
      <w:bookmarkStart w:id="6534" w:name="_Toc53181723"/>
      <w:r w:rsidRPr="00090C64">
        <w:t>6.7.5.5.4.2</w:t>
      </w:r>
      <w:r w:rsidRPr="00090C64">
        <w:tab/>
        <w:t>Unsynchronized operation for BC3</w:t>
      </w:r>
      <w:bookmarkEnd w:id="6529"/>
      <w:bookmarkEnd w:id="6530"/>
      <w:bookmarkEnd w:id="6531"/>
      <w:bookmarkEnd w:id="6532"/>
      <w:bookmarkEnd w:id="6533"/>
      <w:bookmarkEnd w:id="6534"/>
    </w:p>
    <w:p w14:paraId="6DD177B2" w14:textId="77777777" w:rsidR="00D57C09" w:rsidRPr="00090C64" w:rsidRDefault="00D57C09" w:rsidP="00D12993">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D1299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D1299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D1299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5" w:name="_Toc21125139"/>
      <w:bookmarkStart w:id="6536" w:name="_Toc29768129"/>
      <w:bookmarkStart w:id="6537" w:name="_Toc36044571"/>
      <w:bookmarkStart w:id="6538" w:name="_Toc37230476"/>
      <w:bookmarkStart w:id="6539" w:name="_Toc45907619"/>
      <w:bookmarkStart w:id="6540" w:name="_Toc53181724"/>
      <w:r w:rsidRPr="00090C64">
        <w:t>6.7.5.5.4.3</w:t>
      </w:r>
      <w:r w:rsidRPr="00090C64">
        <w:tab/>
        <w:t>Protection of DTT</w:t>
      </w:r>
      <w:bookmarkEnd w:id="6535"/>
      <w:bookmarkEnd w:id="6536"/>
      <w:bookmarkEnd w:id="6537"/>
      <w:bookmarkEnd w:id="6538"/>
      <w:bookmarkEnd w:id="6539"/>
      <w:bookmarkEnd w:id="6540"/>
    </w:p>
    <w:p w14:paraId="5D570552" w14:textId="77777777" w:rsidR="00D57C09" w:rsidRPr="00090C64" w:rsidRDefault="00D57C09" w:rsidP="00D1299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1299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D12993">
            <w:pPr>
              <w:pStyle w:val="TAH"/>
            </w:pPr>
            <w:r w:rsidRPr="00090C64">
              <w:t>Case</w:t>
            </w:r>
          </w:p>
        </w:tc>
        <w:tc>
          <w:tcPr>
            <w:tcW w:w="1701" w:type="dxa"/>
          </w:tcPr>
          <w:p w14:paraId="0EB92518" w14:textId="77777777" w:rsidR="00D57C09" w:rsidRPr="00090C64" w:rsidRDefault="00D57C09" w:rsidP="00D12993">
            <w:pPr>
              <w:pStyle w:val="TAH"/>
            </w:pPr>
            <w:r w:rsidRPr="00090C64">
              <w:t>Measurement filter centre frequency</w:t>
            </w:r>
          </w:p>
        </w:tc>
        <w:tc>
          <w:tcPr>
            <w:tcW w:w="2268" w:type="dxa"/>
          </w:tcPr>
          <w:p w14:paraId="6FD0D59E" w14:textId="77777777" w:rsidR="00D57C09" w:rsidRPr="00090C64" w:rsidRDefault="00D57C09" w:rsidP="00D1299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D12993">
            <w:pPr>
              <w:pStyle w:val="TAH"/>
            </w:pPr>
            <w:r w:rsidRPr="00090C64">
              <w:t xml:space="preserve">(NOTE) </w:t>
            </w:r>
          </w:p>
        </w:tc>
        <w:tc>
          <w:tcPr>
            <w:tcW w:w="1984" w:type="dxa"/>
          </w:tcPr>
          <w:p w14:paraId="4C5FDB7D" w14:textId="77777777" w:rsidR="00D57C09" w:rsidRPr="00090C64" w:rsidRDefault="00D57C09" w:rsidP="00D12993">
            <w:pPr>
              <w:pStyle w:val="TAH"/>
            </w:pPr>
            <w:r w:rsidRPr="00090C64">
              <w:t>Maximum Level</w:t>
            </w:r>
          </w:p>
          <w:p w14:paraId="14741FAE" w14:textId="77777777" w:rsidR="00D57C09" w:rsidRPr="00090C64" w:rsidRDefault="00D57C09" w:rsidP="00D12993">
            <w:pPr>
              <w:pStyle w:val="TAH"/>
            </w:pPr>
            <w:r w:rsidRPr="00090C64">
              <w:t>P</w:t>
            </w:r>
            <w:r w:rsidRPr="00090C64">
              <w:rPr>
                <w:vertAlign w:val="subscript"/>
              </w:rPr>
              <w:t>TRP,N,MAX</w:t>
            </w:r>
          </w:p>
        </w:tc>
        <w:tc>
          <w:tcPr>
            <w:tcW w:w="1512" w:type="dxa"/>
          </w:tcPr>
          <w:p w14:paraId="45F024D0" w14:textId="77777777" w:rsidR="00D57C09" w:rsidRPr="00090C64" w:rsidRDefault="00D57C09" w:rsidP="00D1299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D12993">
            <w:pPr>
              <w:pStyle w:val="TAC"/>
            </w:pPr>
            <w:r w:rsidRPr="00090C64">
              <w:t>N*8 + 306 MHz,</w:t>
            </w:r>
          </w:p>
          <w:p w14:paraId="3AA292F6" w14:textId="77777777" w:rsidR="00677DA3" w:rsidRPr="00090C64" w:rsidRDefault="00677DA3" w:rsidP="00D12993">
            <w:pPr>
              <w:pStyle w:val="TAC"/>
            </w:pPr>
            <w:r w:rsidRPr="00090C64">
              <w:t xml:space="preserve">21 ≤ N ≤ 60 </w:t>
            </w:r>
          </w:p>
        </w:tc>
        <w:tc>
          <w:tcPr>
            <w:tcW w:w="2268" w:type="dxa"/>
          </w:tcPr>
          <w:p w14:paraId="09ECC914" w14:textId="22540445"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D12993">
            <w:pPr>
              <w:pStyle w:val="TAC"/>
            </w:pPr>
            <w:r w:rsidRPr="00090C64">
              <w:t xml:space="preserve">1.8dBm </w:t>
            </w:r>
          </w:p>
        </w:tc>
        <w:tc>
          <w:tcPr>
            <w:tcW w:w="1512" w:type="dxa"/>
          </w:tcPr>
          <w:p w14:paraId="55C8CF01" w14:textId="77777777" w:rsidR="00677DA3" w:rsidRPr="00090C64" w:rsidRDefault="00677DA3" w:rsidP="00D1299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D12993">
            <w:pPr>
              <w:pStyle w:val="TAC"/>
            </w:pPr>
          </w:p>
        </w:tc>
        <w:tc>
          <w:tcPr>
            <w:tcW w:w="1701" w:type="dxa"/>
            <w:tcBorders>
              <w:left w:val="single" w:sz="4" w:space="0" w:color="auto"/>
            </w:tcBorders>
          </w:tcPr>
          <w:p w14:paraId="6465303F" w14:textId="77777777" w:rsidR="00677DA3" w:rsidRPr="00090C64" w:rsidRDefault="00677DA3" w:rsidP="00D12993">
            <w:pPr>
              <w:pStyle w:val="TAC"/>
            </w:pPr>
            <w:r w:rsidRPr="00090C64">
              <w:t>N*8 + 306 MHz,</w:t>
            </w:r>
          </w:p>
          <w:p w14:paraId="18F8C6B8" w14:textId="77777777" w:rsidR="00677DA3" w:rsidRPr="00090C64" w:rsidRDefault="00677DA3" w:rsidP="00D12993">
            <w:pPr>
              <w:pStyle w:val="TAC"/>
            </w:pPr>
            <w:r w:rsidRPr="00090C64">
              <w:t xml:space="preserve">21 ≤ N ≤ 60 </w:t>
            </w:r>
          </w:p>
        </w:tc>
        <w:tc>
          <w:tcPr>
            <w:tcW w:w="2268" w:type="dxa"/>
          </w:tcPr>
          <w:p w14:paraId="1AEC2E8D" w14:textId="08F0DD25"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D1299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D12993">
            <w:pPr>
              <w:pStyle w:val="TAC"/>
            </w:pPr>
          </w:p>
        </w:tc>
        <w:tc>
          <w:tcPr>
            <w:tcW w:w="1701" w:type="dxa"/>
            <w:tcBorders>
              <w:left w:val="single" w:sz="4" w:space="0" w:color="auto"/>
            </w:tcBorders>
          </w:tcPr>
          <w:p w14:paraId="5B6E7D1F" w14:textId="77777777" w:rsidR="00677DA3" w:rsidRPr="00090C64" w:rsidRDefault="00677DA3" w:rsidP="00D12993">
            <w:pPr>
              <w:pStyle w:val="TAC"/>
            </w:pPr>
            <w:r w:rsidRPr="00090C64">
              <w:t>N*8 + 306 MHz,</w:t>
            </w:r>
          </w:p>
          <w:p w14:paraId="38C2F85C" w14:textId="77777777" w:rsidR="00677DA3" w:rsidRPr="00090C64" w:rsidRDefault="00677DA3" w:rsidP="00D12993">
            <w:pPr>
              <w:pStyle w:val="TAC"/>
            </w:pPr>
            <w:r w:rsidRPr="00090C64">
              <w:t xml:space="preserve">21 ≤ N ≤ 60 </w:t>
            </w:r>
          </w:p>
        </w:tc>
        <w:tc>
          <w:tcPr>
            <w:tcW w:w="2268" w:type="dxa"/>
          </w:tcPr>
          <w:p w14:paraId="2ABEC30E" w14:textId="5070C6CF"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D12993">
            <w:pPr>
              <w:pStyle w:val="TAC"/>
            </w:pPr>
            <w:r w:rsidRPr="00090C64">
              <w:t xml:space="preserve">-21.2dBm </w:t>
            </w:r>
          </w:p>
        </w:tc>
        <w:tc>
          <w:tcPr>
            <w:tcW w:w="1512" w:type="dxa"/>
          </w:tcPr>
          <w:p w14:paraId="086E101D" w14:textId="77777777" w:rsidR="00677DA3" w:rsidRPr="00090C64" w:rsidRDefault="00677DA3" w:rsidP="00D1299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D12993">
            <w:pPr>
              <w:pStyle w:val="TAC"/>
            </w:pPr>
            <w:r w:rsidRPr="00090C64">
              <w:t>N*8 + 306 MHz,</w:t>
            </w:r>
          </w:p>
          <w:p w14:paraId="02232D86" w14:textId="77777777" w:rsidR="00677DA3" w:rsidRPr="00090C64" w:rsidRDefault="00677DA3" w:rsidP="00D12993">
            <w:pPr>
              <w:pStyle w:val="TAC"/>
            </w:pPr>
            <w:r w:rsidRPr="00090C64">
              <w:t xml:space="preserve">21 ≤ N ≤ 60 </w:t>
            </w:r>
          </w:p>
        </w:tc>
        <w:tc>
          <w:tcPr>
            <w:tcW w:w="2268" w:type="dxa"/>
          </w:tcPr>
          <w:p w14:paraId="1A961A7D" w14:textId="22FF4D89"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D12993">
            <w:pPr>
              <w:pStyle w:val="TAC"/>
            </w:pPr>
            <w:r w:rsidRPr="00090C64">
              <w:t xml:space="preserve">11.8 dBm </w:t>
            </w:r>
          </w:p>
        </w:tc>
        <w:tc>
          <w:tcPr>
            <w:tcW w:w="1512" w:type="dxa"/>
          </w:tcPr>
          <w:p w14:paraId="3A8C6404" w14:textId="77777777" w:rsidR="00677DA3" w:rsidRPr="00090C64" w:rsidRDefault="00677DA3" w:rsidP="00D1299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D12993">
            <w:pPr>
              <w:pStyle w:val="TAC"/>
            </w:pPr>
          </w:p>
        </w:tc>
        <w:tc>
          <w:tcPr>
            <w:tcW w:w="1701" w:type="dxa"/>
            <w:tcBorders>
              <w:left w:val="single" w:sz="4" w:space="0" w:color="auto"/>
            </w:tcBorders>
          </w:tcPr>
          <w:p w14:paraId="34D8F29D" w14:textId="77777777" w:rsidR="00677DA3" w:rsidRPr="00090C64" w:rsidRDefault="00677DA3" w:rsidP="00D12993">
            <w:pPr>
              <w:pStyle w:val="TAC"/>
            </w:pPr>
            <w:r w:rsidRPr="00090C64">
              <w:t>N*8 + 306 MHz,</w:t>
            </w:r>
          </w:p>
          <w:p w14:paraId="01E03DB1" w14:textId="77777777" w:rsidR="00677DA3" w:rsidRPr="00090C64" w:rsidRDefault="00677DA3" w:rsidP="00D12993">
            <w:pPr>
              <w:pStyle w:val="TAC"/>
            </w:pPr>
            <w:r w:rsidRPr="00090C64">
              <w:t xml:space="preserve">21 ≤ N ≤ 60 </w:t>
            </w:r>
          </w:p>
        </w:tc>
        <w:tc>
          <w:tcPr>
            <w:tcW w:w="2268" w:type="dxa"/>
          </w:tcPr>
          <w:p w14:paraId="12AB5BD0" w14:textId="667F5C88"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D1299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D12993">
            <w:pPr>
              <w:pStyle w:val="TAC"/>
            </w:pPr>
          </w:p>
        </w:tc>
        <w:tc>
          <w:tcPr>
            <w:tcW w:w="1701" w:type="dxa"/>
            <w:tcBorders>
              <w:left w:val="single" w:sz="4" w:space="0" w:color="auto"/>
            </w:tcBorders>
          </w:tcPr>
          <w:p w14:paraId="54306B2F" w14:textId="77777777" w:rsidR="00677DA3" w:rsidRPr="00090C64" w:rsidRDefault="00677DA3" w:rsidP="00D12993">
            <w:pPr>
              <w:pStyle w:val="TAC"/>
            </w:pPr>
            <w:r w:rsidRPr="00090C64">
              <w:t>N*8 + 306 MHz,</w:t>
            </w:r>
          </w:p>
          <w:p w14:paraId="608CD598" w14:textId="77777777" w:rsidR="00677DA3" w:rsidRPr="00090C64" w:rsidRDefault="00677DA3" w:rsidP="00D12993">
            <w:pPr>
              <w:pStyle w:val="TAC"/>
            </w:pPr>
            <w:r w:rsidRPr="00090C64">
              <w:t xml:space="preserve">21 ≤ N ≤ 60 </w:t>
            </w:r>
          </w:p>
        </w:tc>
        <w:tc>
          <w:tcPr>
            <w:tcW w:w="2268" w:type="dxa"/>
          </w:tcPr>
          <w:p w14:paraId="15EB1B29" w14:textId="3A931610"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D12993">
            <w:pPr>
              <w:pStyle w:val="TAC"/>
            </w:pPr>
            <w:r w:rsidRPr="00090C64">
              <w:t xml:space="preserve">-11.2dBm </w:t>
            </w:r>
          </w:p>
        </w:tc>
        <w:tc>
          <w:tcPr>
            <w:tcW w:w="1512" w:type="dxa"/>
          </w:tcPr>
          <w:p w14:paraId="2E33CF06" w14:textId="77777777" w:rsidR="00677DA3" w:rsidRPr="00090C64" w:rsidRDefault="00677DA3" w:rsidP="00D1299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D12993">
            <w:pPr>
              <w:pStyle w:val="TAC"/>
            </w:pPr>
            <w:r w:rsidRPr="00090C64">
              <w:t>C: for DTT frequencies where broadcasting is not protected</w:t>
            </w:r>
          </w:p>
        </w:tc>
        <w:tc>
          <w:tcPr>
            <w:tcW w:w="1701" w:type="dxa"/>
          </w:tcPr>
          <w:p w14:paraId="30736E8D" w14:textId="77777777" w:rsidR="00D57C09" w:rsidRPr="00090C64" w:rsidRDefault="00D57C09" w:rsidP="00D12993">
            <w:pPr>
              <w:pStyle w:val="TAC"/>
            </w:pPr>
            <w:r w:rsidRPr="00090C64">
              <w:t>N*8 + 306 MHz,</w:t>
            </w:r>
          </w:p>
          <w:p w14:paraId="5764DF87" w14:textId="77777777" w:rsidR="00D57C09" w:rsidRPr="00090C64" w:rsidRDefault="00D57C09" w:rsidP="00D12993">
            <w:pPr>
              <w:pStyle w:val="TAC"/>
            </w:pPr>
            <w:r w:rsidRPr="00090C64">
              <w:t xml:space="preserve">21 ≤ N ≤ 60 </w:t>
            </w:r>
          </w:p>
        </w:tc>
        <w:tc>
          <w:tcPr>
            <w:tcW w:w="2268" w:type="dxa"/>
          </w:tcPr>
          <w:p w14:paraId="53E022BF" w14:textId="77777777" w:rsidR="00D57C09" w:rsidRPr="00090C64" w:rsidRDefault="00D57C09" w:rsidP="00D12993">
            <w:pPr>
              <w:pStyle w:val="TAC"/>
            </w:pPr>
            <w:r w:rsidRPr="00090C64">
              <w:t>N.A.</w:t>
            </w:r>
          </w:p>
        </w:tc>
        <w:tc>
          <w:tcPr>
            <w:tcW w:w="1984" w:type="dxa"/>
          </w:tcPr>
          <w:p w14:paraId="58A1D805" w14:textId="78EE4A2F" w:rsidR="00D57C09" w:rsidRPr="00090C64" w:rsidRDefault="00D57C09" w:rsidP="00D12993">
            <w:pPr>
              <w:pStyle w:val="TAC"/>
            </w:pPr>
            <w:r w:rsidRPr="00090C64">
              <w:t>23.8 dBm</w:t>
            </w:r>
            <w:r w:rsidR="00677DA3" w:rsidRPr="00090C64">
              <w:t xml:space="preserve"> </w:t>
            </w:r>
          </w:p>
        </w:tc>
        <w:tc>
          <w:tcPr>
            <w:tcW w:w="1512" w:type="dxa"/>
          </w:tcPr>
          <w:p w14:paraId="53E92177" w14:textId="77777777" w:rsidR="00D57C09" w:rsidRPr="00090C64" w:rsidRDefault="00D57C09" w:rsidP="00D1299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D1299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12993"/>
    <w:p w14:paraId="0991D2CC" w14:textId="6A74DD2C" w:rsidR="00D57C09" w:rsidRPr="00090C64" w:rsidRDefault="00D57C09" w:rsidP="00D1299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1" w:name="_Toc21125140"/>
      <w:bookmarkStart w:id="6542" w:name="_Toc29768130"/>
      <w:bookmarkStart w:id="6543" w:name="_Toc36044572"/>
      <w:bookmarkStart w:id="6544" w:name="_Toc37230477"/>
      <w:bookmarkStart w:id="6545" w:name="_Toc45907620"/>
      <w:bookmarkStart w:id="6546" w:name="_Toc53181725"/>
      <w:r>
        <w:t>6.7.5.5.4.4</w:t>
      </w:r>
      <w:r>
        <w:tab/>
        <w:t>Co-existence with RNSS/GPS services in North America</w:t>
      </w:r>
    </w:p>
    <w:p w14:paraId="1AA75DA0" w14:textId="5B4C77EC" w:rsidR="00C37DFB" w:rsidRDefault="00C37DFB" w:rsidP="00D1299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t xml:space="preserve"> </w:t>
      </w:r>
      <w:r w:rsidRPr="004565D4">
        <w:t xml:space="preserve">This requirement applies in the frequency range </w:t>
      </w:r>
      <w:r>
        <w:t>1541</w:t>
      </w:r>
      <w:r w:rsidRPr="004565D4">
        <w:t>-</w:t>
      </w:r>
      <w:r>
        <w:t>1650</w:t>
      </w:r>
      <w:r w:rsidRPr="004565D4">
        <w:t xml:space="preserve"> MHz even though part of the range falls in the spurious domain.</w:t>
      </w:r>
    </w:p>
    <w:p w14:paraId="21BF88E3" w14:textId="147AF794" w:rsidR="00C37DFB" w:rsidRDefault="00C37DFB" w:rsidP="00D12993">
      <w:r>
        <w:t>The level of emissions in the 1541 - 1650 MHz band, measured in measurement bandwidth according to table 6.7.5.5.4.4-1 shall not exceed the maximum TRP limits indicated in the table.</w:t>
      </w:r>
    </w:p>
    <w:p w14:paraId="4BF32410" w14:textId="45BD788E" w:rsidR="00C37DFB" w:rsidRDefault="00C37DFB" w:rsidP="00D12993">
      <w:pPr>
        <w:pStyle w:val="TH"/>
      </w:pPr>
      <w:r>
        <w:t>Table 6.7.5.5.4.4-1: Emissions levels for protection of the 1541-1650 MHz band</w:t>
      </w:r>
    </w:p>
    <w:p w14:paraId="39BD7F9B" w14:textId="77777777" w:rsidR="00C37DFB" w:rsidRDefault="00C37DFB" w:rsidP="00D1299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D12993">
            <w:pPr>
              <w:pStyle w:val="TAH"/>
            </w:pPr>
            <w:r w:rsidRPr="00B15EF5">
              <w:t>Operating Band</w:t>
            </w:r>
          </w:p>
        </w:tc>
        <w:tc>
          <w:tcPr>
            <w:tcW w:w="1432" w:type="dxa"/>
          </w:tcPr>
          <w:p w14:paraId="4C224779" w14:textId="77777777" w:rsidR="00C37DFB" w:rsidRPr="00B15EF5" w:rsidRDefault="00C37DFB" w:rsidP="00D12993">
            <w:pPr>
              <w:pStyle w:val="TAH"/>
            </w:pPr>
            <w:r w:rsidRPr="00B15EF5">
              <w:t>Frequency range</w:t>
            </w:r>
            <w:r>
              <w:t xml:space="preserve"> (MHz)</w:t>
            </w:r>
          </w:p>
        </w:tc>
        <w:tc>
          <w:tcPr>
            <w:tcW w:w="1620" w:type="dxa"/>
          </w:tcPr>
          <w:p w14:paraId="5A1CC85E" w14:textId="77777777" w:rsidR="00C37DFB" w:rsidRPr="00B15EF5" w:rsidRDefault="00C37DFB"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D12993">
            <w:pPr>
              <w:pStyle w:val="TAC"/>
            </w:pPr>
            <w:r w:rsidRPr="00B15EF5">
              <w:t>(Measurement bandwidth = 1 MHz)</w:t>
            </w:r>
          </w:p>
        </w:tc>
        <w:tc>
          <w:tcPr>
            <w:tcW w:w="1890" w:type="dxa"/>
          </w:tcPr>
          <w:p w14:paraId="2F2BEEC0" w14:textId="77777777" w:rsidR="00C37DFB" w:rsidRPr="00B15EF5" w:rsidRDefault="00C37DFB"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D12993">
            <w:pPr>
              <w:pStyle w:val="TAC"/>
            </w:pPr>
            <w:r w:rsidRPr="00B15EF5">
              <w:t>(Measurement bandwidth = 1 kHz)</w:t>
            </w:r>
          </w:p>
        </w:tc>
        <w:tc>
          <w:tcPr>
            <w:tcW w:w="2708" w:type="dxa"/>
          </w:tcPr>
          <w:p w14:paraId="308059FF" w14:textId="77777777" w:rsidR="00C37DFB" w:rsidRPr="00B15EF5" w:rsidRDefault="00C37DFB"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D12993">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D12993">
            <w:pPr>
              <w:pStyle w:val="TAC"/>
            </w:pPr>
            <w:r w:rsidRPr="00B15EF5">
              <w:t>24</w:t>
            </w:r>
          </w:p>
        </w:tc>
        <w:tc>
          <w:tcPr>
            <w:tcW w:w="1432" w:type="dxa"/>
          </w:tcPr>
          <w:p w14:paraId="326AC47A" w14:textId="77777777" w:rsidR="00C37DFB" w:rsidRPr="00B15EF5" w:rsidRDefault="00C37DFB" w:rsidP="00D12993">
            <w:pPr>
              <w:pStyle w:val="TAC"/>
            </w:pPr>
            <w:r w:rsidRPr="00B15EF5">
              <w:t>15</w:t>
            </w:r>
            <w:r>
              <w:t>41</w:t>
            </w:r>
            <w:r w:rsidRPr="00B15EF5">
              <w:t xml:space="preserve"> - 1</w:t>
            </w:r>
            <w:r>
              <w:t>559</w:t>
            </w:r>
          </w:p>
        </w:tc>
        <w:tc>
          <w:tcPr>
            <w:tcW w:w="1620" w:type="dxa"/>
          </w:tcPr>
          <w:p w14:paraId="45004C45" w14:textId="77777777" w:rsidR="00C37DFB" w:rsidRPr="00B15EF5" w:rsidRDefault="00C37DFB"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D12993">
            <w:pPr>
              <w:pStyle w:val="TAC"/>
            </w:pPr>
          </w:p>
        </w:tc>
        <w:tc>
          <w:tcPr>
            <w:tcW w:w="2708" w:type="dxa"/>
          </w:tcPr>
          <w:p w14:paraId="7BFCDE7F" w14:textId="77777777" w:rsidR="00C37DFB" w:rsidRPr="00B15EF5" w:rsidRDefault="00C37DFB" w:rsidP="00D12993">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D12993">
            <w:pPr>
              <w:pStyle w:val="TAC"/>
            </w:pPr>
          </w:p>
        </w:tc>
        <w:tc>
          <w:tcPr>
            <w:tcW w:w="1432" w:type="dxa"/>
          </w:tcPr>
          <w:p w14:paraId="22155550" w14:textId="77777777" w:rsidR="00C37DFB" w:rsidRPr="00B15EF5" w:rsidRDefault="00C37DFB" w:rsidP="00D12993">
            <w:pPr>
              <w:pStyle w:val="TAC"/>
            </w:pPr>
            <w:r w:rsidRPr="00B15EF5">
              <w:t>15</w:t>
            </w:r>
            <w:r>
              <w:t>59 - 1610</w:t>
            </w:r>
          </w:p>
        </w:tc>
        <w:tc>
          <w:tcPr>
            <w:tcW w:w="1620" w:type="dxa"/>
          </w:tcPr>
          <w:p w14:paraId="2776ADDD"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D12993">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D12993">
            <w:pPr>
              <w:pStyle w:val="TAC"/>
            </w:pPr>
          </w:p>
        </w:tc>
        <w:tc>
          <w:tcPr>
            <w:tcW w:w="1432" w:type="dxa"/>
          </w:tcPr>
          <w:p w14:paraId="55D29423" w14:textId="77777777" w:rsidR="00C37DFB" w:rsidRPr="00B15EF5" w:rsidRDefault="00C37DFB" w:rsidP="00D12993">
            <w:pPr>
              <w:pStyle w:val="TAC"/>
            </w:pPr>
            <w:r w:rsidRPr="00B15EF5">
              <w:t>1</w:t>
            </w:r>
            <w:r>
              <w:t>610 - 1650</w:t>
            </w:r>
          </w:p>
        </w:tc>
        <w:tc>
          <w:tcPr>
            <w:tcW w:w="1620" w:type="dxa"/>
          </w:tcPr>
          <w:p w14:paraId="0A89ECE4"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D12993">
            <w:pPr>
              <w:pStyle w:val="TAC"/>
            </w:pPr>
          </w:p>
        </w:tc>
      </w:tr>
    </w:tbl>
    <w:p w14:paraId="0055E713" w14:textId="77777777" w:rsidR="00C37DFB" w:rsidRDefault="00C37DFB" w:rsidP="00D12993"/>
    <w:p w14:paraId="7A8E6624" w14:textId="65073EE3" w:rsidR="00C37DFB" w:rsidRDefault="00C37DFB" w:rsidP="00D12993">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D12993">
      <w:pPr>
        <w:pStyle w:val="TH"/>
      </w:pPr>
      <w:r>
        <w:t>Table 6.7.5.5.4.5-1: Void</w:t>
      </w:r>
    </w:p>
    <w:p w14:paraId="1E4D15EF" w14:textId="77777777" w:rsidR="006761FA" w:rsidRDefault="006761FA" w:rsidP="00D12993"/>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D1299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D1299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D12993">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D12993">
            <w:pPr>
              <w:pStyle w:val="TAH"/>
            </w:pPr>
            <w:r w:rsidRPr="00EF2F0E">
              <w:t>Frequency offset of measurement filter centre frequency, f_offset</w:t>
            </w:r>
          </w:p>
        </w:tc>
        <w:tc>
          <w:tcPr>
            <w:tcW w:w="2410" w:type="dxa"/>
          </w:tcPr>
          <w:p w14:paraId="440CD464" w14:textId="085E5797" w:rsidR="006761FA" w:rsidRDefault="006E5788" w:rsidP="00D12993">
            <w:pPr>
              <w:pStyle w:val="TAH"/>
            </w:pPr>
            <w:r>
              <w:t>EIRP limit</w:t>
            </w:r>
            <w:r w:rsidRPr="00EF2F0E">
              <w:t xml:space="preserve"> [dBm]</w:t>
            </w:r>
          </w:p>
        </w:tc>
        <w:tc>
          <w:tcPr>
            <w:tcW w:w="2690" w:type="dxa"/>
          </w:tcPr>
          <w:p w14:paraId="3B3CDBF7" w14:textId="77777777" w:rsidR="006761FA" w:rsidRDefault="006761FA" w:rsidP="00D12993">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D12993">
            <w:pPr>
              <w:pStyle w:val="TAC"/>
            </w:pPr>
            <w:r w:rsidRPr="00EF2F0E">
              <w:rPr>
                <w:lang w:eastAsia="zh-CN"/>
              </w:rPr>
              <w:t>2.5</w:t>
            </w:r>
            <w:r w:rsidRPr="00EF2F0E">
              <w:t xml:space="preserve"> MHz</w:t>
            </w:r>
          </w:p>
        </w:tc>
        <w:tc>
          <w:tcPr>
            <w:tcW w:w="2410" w:type="dxa"/>
          </w:tcPr>
          <w:p w14:paraId="2D679B4F" w14:textId="3FFF63E3" w:rsidR="006E5788" w:rsidRDefault="006E5788" w:rsidP="00D12993">
            <w:pPr>
              <w:pStyle w:val="TAC"/>
            </w:pPr>
            <w:r>
              <w:t>16.3</w:t>
            </w:r>
          </w:p>
        </w:tc>
        <w:tc>
          <w:tcPr>
            <w:tcW w:w="2690" w:type="dxa"/>
          </w:tcPr>
          <w:p w14:paraId="7ABDE9A8" w14:textId="77777777" w:rsidR="006E5788" w:rsidRDefault="006E5788" w:rsidP="00D12993">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D12993">
            <w:pPr>
              <w:pStyle w:val="TAC"/>
            </w:pPr>
            <w:r w:rsidRPr="00EF2F0E">
              <w:rPr>
                <w:lang w:eastAsia="zh-CN"/>
              </w:rPr>
              <w:t>7.5</w:t>
            </w:r>
            <w:r w:rsidRPr="00EF2F0E">
              <w:t xml:space="preserve"> MHz</w:t>
            </w:r>
          </w:p>
        </w:tc>
        <w:tc>
          <w:tcPr>
            <w:tcW w:w="2410" w:type="dxa"/>
          </w:tcPr>
          <w:p w14:paraId="7F3F4DD3" w14:textId="37FDED78" w:rsidR="006E5788" w:rsidRDefault="006E5788" w:rsidP="00D12993">
            <w:pPr>
              <w:pStyle w:val="TAC"/>
            </w:pPr>
            <w:r>
              <w:t>11</w:t>
            </w:r>
          </w:p>
        </w:tc>
        <w:tc>
          <w:tcPr>
            <w:tcW w:w="2690" w:type="dxa"/>
          </w:tcPr>
          <w:p w14:paraId="3A99A066" w14:textId="77777777" w:rsidR="006E5788" w:rsidRDefault="006E5788" w:rsidP="00D12993">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D1299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D12993">
            <w:pPr>
              <w:pStyle w:val="TAC"/>
            </w:pPr>
            <w:r>
              <w:t>9</w:t>
            </w:r>
          </w:p>
        </w:tc>
        <w:tc>
          <w:tcPr>
            <w:tcW w:w="2690" w:type="dxa"/>
          </w:tcPr>
          <w:p w14:paraId="2B9E9DD6" w14:textId="77777777" w:rsidR="006E5788" w:rsidRDefault="006E5788" w:rsidP="00D12993">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D1299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D12993"/>
    <w:p w14:paraId="7EE9F431" w14:textId="049D1FC2" w:rsidR="006761FA" w:rsidRDefault="006E5788" w:rsidP="00D1299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D1299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D12993">
            <w:pPr>
              <w:pStyle w:val="TAH"/>
            </w:pPr>
            <w:r>
              <w:t>EIRP limit</w:t>
            </w:r>
            <w:r w:rsidRPr="00EF2F0E">
              <w:t xml:space="preserve"> [dBm]</w:t>
            </w:r>
          </w:p>
        </w:tc>
        <w:tc>
          <w:tcPr>
            <w:tcW w:w="2690" w:type="dxa"/>
          </w:tcPr>
          <w:p w14:paraId="06738A58" w14:textId="77777777" w:rsidR="006761FA" w:rsidRDefault="006761FA" w:rsidP="00D12993">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D1299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D12993">
            <w:pPr>
              <w:pStyle w:val="TAC"/>
            </w:pPr>
            <w:r>
              <w:t>-20</w:t>
            </w:r>
          </w:p>
        </w:tc>
        <w:tc>
          <w:tcPr>
            <w:tcW w:w="2690" w:type="dxa"/>
          </w:tcPr>
          <w:p w14:paraId="4B8C7563" w14:textId="77777777" w:rsidR="006E5788" w:rsidRDefault="006E5788" w:rsidP="00D12993">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D12993">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D12993">
            <w:pPr>
              <w:pStyle w:val="TAC"/>
            </w:pPr>
            <w:r>
              <w:t>14</w:t>
            </w:r>
          </w:p>
        </w:tc>
        <w:tc>
          <w:tcPr>
            <w:tcW w:w="2690" w:type="dxa"/>
          </w:tcPr>
          <w:p w14:paraId="5915B65F" w14:textId="77777777" w:rsidR="006E5788" w:rsidRDefault="006E5788" w:rsidP="00D12993">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D12993">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D12993">
            <w:pPr>
              <w:pStyle w:val="TAC"/>
            </w:pPr>
            <w:r>
              <w:t>14</w:t>
            </w:r>
          </w:p>
        </w:tc>
        <w:tc>
          <w:tcPr>
            <w:tcW w:w="2690" w:type="dxa"/>
          </w:tcPr>
          <w:p w14:paraId="610C218A" w14:textId="77777777" w:rsidR="006E5788" w:rsidRPr="00EF2F0E" w:rsidRDefault="006E5788" w:rsidP="00D12993">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D1299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D12993">
            <w:pPr>
              <w:pStyle w:val="TAC"/>
            </w:pPr>
            <w:r>
              <w:t>-20</w:t>
            </w:r>
          </w:p>
        </w:tc>
        <w:tc>
          <w:tcPr>
            <w:tcW w:w="2690" w:type="dxa"/>
          </w:tcPr>
          <w:p w14:paraId="457F8EC9" w14:textId="77777777" w:rsidR="006E5788" w:rsidRPr="00EF2F0E" w:rsidRDefault="006E5788" w:rsidP="00D12993">
            <w:pPr>
              <w:pStyle w:val="TAC"/>
            </w:pPr>
            <w:r w:rsidRPr="00EF2F0E">
              <w:t>1 MHz</w:t>
            </w:r>
          </w:p>
        </w:tc>
      </w:tr>
    </w:tbl>
    <w:p w14:paraId="0BAD078B" w14:textId="77777777" w:rsidR="006761FA" w:rsidRDefault="006761FA" w:rsidP="00D12993"/>
    <w:p w14:paraId="127B2B9D" w14:textId="6C67F020" w:rsidR="006761FA" w:rsidRDefault="006E5788" w:rsidP="00D1299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D1299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54E05875" w14:textId="13D69614" w:rsidR="006761FA" w:rsidRDefault="006E5788" w:rsidP="00D12993">
            <w:pPr>
              <w:pStyle w:val="TAH"/>
            </w:pPr>
            <w:r>
              <w:t>EIRP limit</w:t>
            </w:r>
            <w:r w:rsidRPr="00EF2F0E">
              <w:t xml:space="preserve"> [dBm]</w:t>
            </w:r>
          </w:p>
        </w:tc>
        <w:tc>
          <w:tcPr>
            <w:tcW w:w="2690" w:type="dxa"/>
          </w:tcPr>
          <w:p w14:paraId="3DAE6D27" w14:textId="77777777" w:rsidR="006761FA" w:rsidRDefault="006761FA" w:rsidP="00D12993">
            <w:pPr>
              <w:pStyle w:val="TAH"/>
            </w:pPr>
            <w:r w:rsidRPr="00EF2F0E">
              <w:t>Measurement bandwidth</w:t>
            </w:r>
          </w:p>
        </w:tc>
      </w:tr>
      <w:tr w:rsidR="006E5788" w14:paraId="3E31D1FE" w14:textId="77777777" w:rsidTr="00C37DFB">
        <w:trPr>
          <w:cantSplit/>
          <w:jc w:val="center"/>
        </w:trPr>
        <w:tc>
          <w:tcPr>
            <w:tcW w:w="4531" w:type="dxa"/>
          </w:tcPr>
          <w:p w14:paraId="3B1E4686" w14:textId="25E33F31" w:rsidR="006E5788" w:rsidRDefault="006E5788" w:rsidP="00D12993">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224E6035" w:rsidR="006E5788" w:rsidRDefault="006E5788" w:rsidP="00D12993">
            <w:pPr>
              <w:pStyle w:val="TAC"/>
            </w:pPr>
            <w:r>
              <w:t>-0.8</w:t>
            </w:r>
          </w:p>
        </w:tc>
        <w:tc>
          <w:tcPr>
            <w:tcW w:w="2690" w:type="dxa"/>
          </w:tcPr>
          <w:p w14:paraId="58B8A229" w14:textId="22EC3289" w:rsidR="006E5788" w:rsidRDefault="006E5788" w:rsidP="00D12993">
            <w:pPr>
              <w:pStyle w:val="TAC"/>
            </w:pPr>
            <w:r w:rsidRPr="00EF2F0E">
              <w:t>1 MHz</w:t>
            </w:r>
          </w:p>
        </w:tc>
      </w:tr>
      <w:tr w:rsidR="006E5788" w14:paraId="646D1414" w14:textId="77777777" w:rsidTr="00C37DFB">
        <w:trPr>
          <w:cantSplit/>
          <w:jc w:val="center"/>
        </w:trPr>
        <w:tc>
          <w:tcPr>
            <w:tcW w:w="4531" w:type="dxa"/>
          </w:tcPr>
          <w:p w14:paraId="5FFD028F" w14:textId="5A5B7CEC" w:rsidR="006E5788" w:rsidRPr="00EF2F0E" w:rsidRDefault="006E5788" w:rsidP="00D12993">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58169F" w14:textId="02D44AB2" w:rsidR="006E5788" w:rsidRPr="00EF2F0E" w:rsidRDefault="006E5788" w:rsidP="00D12993">
            <w:pPr>
              <w:pStyle w:val="TAC"/>
              <w:rPr>
                <w:rFonts w:cs="Arial"/>
              </w:rPr>
            </w:pPr>
            <w:r>
              <w:t>-30</w:t>
            </w:r>
          </w:p>
        </w:tc>
        <w:tc>
          <w:tcPr>
            <w:tcW w:w="2690" w:type="dxa"/>
          </w:tcPr>
          <w:p w14:paraId="3668901A" w14:textId="254243CA" w:rsidR="006E5788" w:rsidRPr="00EF2F0E" w:rsidRDefault="006E5788" w:rsidP="00D12993">
            <w:pPr>
              <w:pStyle w:val="TAC"/>
              <w:rPr>
                <w:rFonts w:cs="Arial"/>
              </w:rPr>
            </w:pPr>
            <w:r w:rsidRPr="00931575">
              <w:t>1 MHz</w:t>
            </w:r>
          </w:p>
        </w:tc>
      </w:tr>
    </w:tbl>
    <w:p w14:paraId="1851C19C" w14:textId="77777777" w:rsidR="006761FA" w:rsidRDefault="006761FA" w:rsidP="00D12993"/>
    <w:p w14:paraId="45CE6421" w14:textId="6E6E44E3" w:rsidR="006E5788" w:rsidRDefault="006E5788" w:rsidP="00D12993">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D12993"/>
    <w:p w14:paraId="6B1AD99C" w14:textId="1755A20B" w:rsidR="006F29C9" w:rsidRDefault="006F29C9" w:rsidP="00D1299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D12993">
            <w:pPr>
              <w:pStyle w:val="TAH"/>
            </w:pPr>
            <w:r w:rsidRPr="00EF2F0E">
              <w:t>Filter centre frequency, F</w:t>
            </w:r>
            <w:r w:rsidRPr="00EF2F0E">
              <w:rPr>
                <w:vertAlign w:val="subscript"/>
              </w:rPr>
              <w:t>filter</w:t>
            </w:r>
          </w:p>
        </w:tc>
        <w:tc>
          <w:tcPr>
            <w:tcW w:w="2410" w:type="dxa"/>
          </w:tcPr>
          <w:p w14:paraId="632A64B4" w14:textId="77777777" w:rsidR="006761FA" w:rsidRDefault="006761FA" w:rsidP="00D12993">
            <w:pPr>
              <w:pStyle w:val="TAH"/>
            </w:pPr>
            <w:r w:rsidRPr="00EF2F0E">
              <w:t>Maximum Level [dBm]</w:t>
            </w:r>
          </w:p>
        </w:tc>
        <w:tc>
          <w:tcPr>
            <w:tcW w:w="2690" w:type="dxa"/>
          </w:tcPr>
          <w:p w14:paraId="6C662DBF" w14:textId="77777777" w:rsidR="006761FA" w:rsidRDefault="006761FA" w:rsidP="00D12993">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D12993">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D12993">
            <w:pPr>
              <w:pStyle w:val="TAC"/>
            </w:pPr>
            <w:r w:rsidRPr="00EF2F0E">
              <w:t>-</w:t>
            </w:r>
            <w:r>
              <w:t>42</w:t>
            </w:r>
          </w:p>
        </w:tc>
        <w:tc>
          <w:tcPr>
            <w:tcW w:w="2690" w:type="dxa"/>
          </w:tcPr>
          <w:p w14:paraId="7552ADDB" w14:textId="77777777" w:rsidR="006761FA" w:rsidRDefault="006761FA" w:rsidP="00D12993">
            <w:pPr>
              <w:pStyle w:val="TAC"/>
            </w:pPr>
            <w:r w:rsidRPr="00EF2F0E">
              <w:t>27 MHz</w:t>
            </w:r>
          </w:p>
        </w:tc>
      </w:tr>
    </w:tbl>
    <w:p w14:paraId="0204D1C4" w14:textId="77777777" w:rsidR="006761FA" w:rsidRDefault="006761FA" w:rsidP="00D12993"/>
    <w:p w14:paraId="0DEFEB4D" w14:textId="77777777" w:rsidR="006761FA" w:rsidRDefault="006761FA" w:rsidP="006E50BC">
      <w:pPr>
        <w:pStyle w:val="H6"/>
      </w:pPr>
      <w:r>
        <w:t>6.7.5.5.4.7</w:t>
      </w:r>
      <w:r>
        <w:tab/>
        <w:t>Additional requirements for band 45</w:t>
      </w:r>
    </w:p>
    <w:p w14:paraId="4822AB10" w14:textId="77777777" w:rsidR="006761FA" w:rsidRDefault="006761FA" w:rsidP="00D12993">
      <w:r>
        <w:t>In certain regions the following requirement may apply to E-UTRA BS operating in Band 45. Emissions shall not exceed the maximum levels specified in table 6.7.5.5.4.7-1.</w:t>
      </w:r>
    </w:p>
    <w:p w14:paraId="7509573B" w14:textId="77777777" w:rsidR="006761FA" w:rsidRDefault="006761FA" w:rsidP="00D12993">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D12993">
            <w:pPr>
              <w:pStyle w:val="TAH"/>
            </w:pPr>
            <w:r w:rsidRPr="00EF2F0E">
              <w:t>Operating Band</w:t>
            </w:r>
          </w:p>
        </w:tc>
        <w:tc>
          <w:tcPr>
            <w:tcW w:w="2551" w:type="dxa"/>
          </w:tcPr>
          <w:p w14:paraId="616F35E4" w14:textId="77777777" w:rsidR="006761FA" w:rsidRPr="00B20AE8" w:rsidRDefault="006761FA" w:rsidP="00D12993">
            <w:pPr>
              <w:pStyle w:val="TAH"/>
            </w:pPr>
            <w:r w:rsidRPr="00EF2F0E">
              <w:t>Filter centre frequency, 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D12993">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D12993">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D12993">
            <w:pPr>
              <w:pStyle w:val="TAC"/>
            </w:pPr>
            <w:r w:rsidRPr="00EF2F0E">
              <w:rPr>
                <w:lang w:eastAsia="zh-CN"/>
              </w:rPr>
              <w:t>45</w:t>
            </w:r>
          </w:p>
        </w:tc>
        <w:tc>
          <w:tcPr>
            <w:tcW w:w="2551" w:type="dxa"/>
          </w:tcPr>
          <w:p w14:paraId="23B7842C" w14:textId="77777777" w:rsidR="006761FA" w:rsidRPr="00B20AE8" w:rsidRDefault="006761FA" w:rsidP="00D12993">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D12993">
            <w:pPr>
              <w:pStyle w:val="TAC"/>
            </w:pPr>
            <w:r w:rsidRPr="00EF2F0E">
              <w:rPr>
                <w:lang w:eastAsia="zh-CN"/>
              </w:rPr>
              <w:t>-11</w:t>
            </w:r>
          </w:p>
        </w:tc>
        <w:tc>
          <w:tcPr>
            <w:tcW w:w="1984" w:type="dxa"/>
          </w:tcPr>
          <w:p w14:paraId="5587B89A" w14:textId="77777777" w:rsidR="006761FA" w:rsidRPr="00B20AE8" w:rsidRDefault="006761FA" w:rsidP="00D12993">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D12993">
            <w:pPr>
              <w:pStyle w:val="TAC"/>
            </w:pPr>
          </w:p>
        </w:tc>
        <w:tc>
          <w:tcPr>
            <w:tcW w:w="2551" w:type="dxa"/>
          </w:tcPr>
          <w:p w14:paraId="5E9DE68A" w14:textId="77777777" w:rsidR="006761FA" w:rsidRPr="00B20AE8" w:rsidRDefault="006761FA" w:rsidP="00D12993">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D12993">
            <w:pPr>
              <w:pStyle w:val="TAC"/>
            </w:pPr>
            <w:r w:rsidRPr="00EF2F0E">
              <w:rPr>
                <w:lang w:eastAsia="zh-CN"/>
              </w:rPr>
              <w:t>-14</w:t>
            </w:r>
          </w:p>
        </w:tc>
        <w:tc>
          <w:tcPr>
            <w:tcW w:w="1984" w:type="dxa"/>
          </w:tcPr>
          <w:p w14:paraId="69092DEB" w14:textId="77777777" w:rsidR="006761FA" w:rsidRPr="00B20AE8" w:rsidRDefault="006761FA" w:rsidP="00D12993">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D12993">
            <w:pPr>
              <w:pStyle w:val="TAC"/>
            </w:pPr>
          </w:p>
        </w:tc>
        <w:tc>
          <w:tcPr>
            <w:tcW w:w="2551" w:type="dxa"/>
          </w:tcPr>
          <w:p w14:paraId="38296680"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D12993">
            <w:pPr>
              <w:pStyle w:val="TAC"/>
              <w:rPr>
                <w:lang w:eastAsia="zh-CN"/>
              </w:rPr>
            </w:pPr>
            <w:r w:rsidRPr="00EF2F0E">
              <w:rPr>
                <w:lang w:eastAsia="zh-CN"/>
              </w:rPr>
              <w:t>-17</w:t>
            </w:r>
          </w:p>
        </w:tc>
        <w:tc>
          <w:tcPr>
            <w:tcW w:w="1984" w:type="dxa"/>
          </w:tcPr>
          <w:p w14:paraId="772C76C3" w14:textId="77777777" w:rsidR="006761FA" w:rsidRPr="00EF2F0E" w:rsidRDefault="006761FA" w:rsidP="00D12993">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D12993">
            <w:pPr>
              <w:pStyle w:val="TAC"/>
            </w:pPr>
          </w:p>
        </w:tc>
        <w:tc>
          <w:tcPr>
            <w:tcW w:w="2551" w:type="dxa"/>
          </w:tcPr>
          <w:p w14:paraId="59349C8A"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D12993">
            <w:pPr>
              <w:pStyle w:val="TAC"/>
              <w:rPr>
                <w:lang w:eastAsia="zh-CN"/>
              </w:rPr>
            </w:pPr>
            <w:r w:rsidRPr="00EF2F0E">
              <w:rPr>
                <w:lang w:eastAsia="zh-CN"/>
              </w:rPr>
              <w:t>-24</w:t>
            </w:r>
          </w:p>
        </w:tc>
        <w:tc>
          <w:tcPr>
            <w:tcW w:w="1984" w:type="dxa"/>
          </w:tcPr>
          <w:p w14:paraId="36E47D9F" w14:textId="77777777" w:rsidR="006761FA" w:rsidRPr="00EF2F0E" w:rsidRDefault="006761FA" w:rsidP="00D12993">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D12993">
            <w:pPr>
              <w:pStyle w:val="TAC"/>
            </w:pPr>
          </w:p>
        </w:tc>
        <w:tc>
          <w:tcPr>
            <w:tcW w:w="2551" w:type="dxa"/>
          </w:tcPr>
          <w:p w14:paraId="2638CBE7"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D12993">
            <w:pPr>
              <w:pStyle w:val="TAC"/>
              <w:rPr>
                <w:lang w:eastAsia="zh-CN"/>
              </w:rPr>
            </w:pPr>
            <w:r w:rsidRPr="00EF2F0E">
              <w:rPr>
                <w:lang w:eastAsia="zh-CN"/>
              </w:rPr>
              <w:t>-31</w:t>
            </w:r>
          </w:p>
        </w:tc>
        <w:tc>
          <w:tcPr>
            <w:tcW w:w="1984" w:type="dxa"/>
          </w:tcPr>
          <w:p w14:paraId="66E58311" w14:textId="77777777" w:rsidR="006761FA" w:rsidRPr="00EF2F0E" w:rsidRDefault="006761FA" w:rsidP="00D12993">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D12993">
            <w:pPr>
              <w:pStyle w:val="TAC"/>
            </w:pPr>
          </w:p>
        </w:tc>
        <w:tc>
          <w:tcPr>
            <w:tcW w:w="2551" w:type="dxa"/>
            <w:vAlign w:val="center"/>
          </w:tcPr>
          <w:p w14:paraId="06C5BDD9" w14:textId="77777777" w:rsidR="006761FA" w:rsidRPr="00EF2F0E" w:rsidRDefault="006761FA" w:rsidP="00D12993">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D12993">
            <w:pPr>
              <w:pStyle w:val="TAC"/>
              <w:rPr>
                <w:lang w:eastAsia="zh-CN"/>
              </w:rPr>
            </w:pPr>
            <w:r w:rsidRPr="00EF2F0E">
              <w:rPr>
                <w:lang w:eastAsia="zh-CN"/>
              </w:rPr>
              <w:t>-38</w:t>
            </w:r>
          </w:p>
        </w:tc>
        <w:tc>
          <w:tcPr>
            <w:tcW w:w="1984" w:type="dxa"/>
          </w:tcPr>
          <w:p w14:paraId="032A33A8" w14:textId="77777777" w:rsidR="006761FA" w:rsidRPr="00EF2F0E" w:rsidRDefault="006761FA" w:rsidP="00D12993">
            <w:pPr>
              <w:pStyle w:val="TAC"/>
              <w:rPr>
                <w:lang w:eastAsia="zh-CN"/>
              </w:rPr>
            </w:pPr>
            <w:r w:rsidRPr="00EF2F0E">
              <w:rPr>
                <w:lang w:eastAsia="zh-CN"/>
              </w:rPr>
              <w:t>1 MHz</w:t>
            </w:r>
          </w:p>
        </w:tc>
      </w:tr>
    </w:tbl>
    <w:p w14:paraId="497E25CB" w14:textId="77777777" w:rsidR="006761FA" w:rsidRDefault="006761FA" w:rsidP="00D12993"/>
    <w:p w14:paraId="077CCBA2" w14:textId="77777777" w:rsidR="006761FA" w:rsidRDefault="006761FA" w:rsidP="006E50BC">
      <w:pPr>
        <w:pStyle w:val="H6"/>
      </w:pPr>
      <w:r>
        <w:t>6.7.5.5.4.8</w:t>
      </w:r>
      <w:r>
        <w:tab/>
        <w:t>Additional requirements for band 48</w:t>
      </w:r>
    </w:p>
    <w:p w14:paraId="599CC9CF" w14:textId="77777777" w:rsidR="006761FA" w:rsidRDefault="006761FA" w:rsidP="00D12993">
      <w:r>
        <w:t>The following requirement may apply to BS operating in Band 48 in certain regions. Emissions shall not exceed the maximum levels specified in table 6.7.5.5.4.8-1.</w:t>
      </w:r>
    </w:p>
    <w:p w14:paraId="6EF700BC" w14:textId="77777777" w:rsidR="006761FA" w:rsidRDefault="006761FA" w:rsidP="00D1299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D12993">
            <w:pPr>
              <w:pStyle w:val="TAH"/>
            </w:pPr>
            <w:r w:rsidRPr="00EF2F0E">
              <w:t>Channel bandwidth</w:t>
            </w:r>
          </w:p>
        </w:tc>
        <w:tc>
          <w:tcPr>
            <w:tcW w:w="1985" w:type="dxa"/>
          </w:tcPr>
          <w:p w14:paraId="0CD766EE" w14:textId="77777777" w:rsidR="006761FA" w:rsidRPr="00B20AE8" w:rsidRDefault="006761FA"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D12993">
            <w:pPr>
              <w:pStyle w:val="TAH"/>
            </w:pPr>
            <w:r w:rsidRPr="00EF2F0E">
              <w:t>Frequency offset of measurement filter centre frequency, f_offset</w:t>
            </w:r>
          </w:p>
        </w:tc>
        <w:tc>
          <w:tcPr>
            <w:tcW w:w="1488" w:type="dxa"/>
          </w:tcPr>
          <w:p w14:paraId="5CCD2114" w14:textId="77777777" w:rsidR="006761FA" w:rsidRPr="00B20AE8" w:rsidRDefault="006761FA" w:rsidP="00D12993">
            <w:pPr>
              <w:pStyle w:val="TAH"/>
            </w:pPr>
            <w:r>
              <w:t xml:space="preserve">Test </w:t>
            </w:r>
            <w:r w:rsidRPr="00EF2F0E">
              <w:t>requirement</w:t>
            </w:r>
          </w:p>
        </w:tc>
        <w:tc>
          <w:tcPr>
            <w:tcW w:w="1370" w:type="dxa"/>
          </w:tcPr>
          <w:p w14:paraId="447AD3A2" w14:textId="77777777" w:rsidR="006761FA" w:rsidRPr="00B20AE8" w:rsidRDefault="006761FA" w:rsidP="00D12993">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D12993">
            <w:pPr>
              <w:pStyle w:val="TAC"/>
            </w:pPr>
            <w:r w:rsidRPr="00EF2F0E">
              <w:t>All</w:t>
            </w:r>
          </w:p>
        </w:tc>
        <w:tc>
          <w:tcPr>
            <w:tcW w:w="1985" w:type="dxa"/>
          </w:tcPr>
          <w:p w14:paraId="73432B6F" w14:textId="77777777" w:rsidR="006761FA" w:rsidRPr="00B20AE8" w:rsidRDefault="006761FA" w:rsidP="00D1299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D1299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D12993">
            <w:pPr>
              <w:pStyle w:val="TAC"/>
            </w:pPr>
            <w:r w:rsidRPr="00EF2F0E">
              <w:rPr>
                <w:rFonts w:cs="v5.0.0"/>
              </w:rPr>
              <w:t>-</w:t>
            </w:r>
            <w:r w:rsidRPr="00EF2F0E">
              <w:t>4 dBm</w:t>
            </w:r>
          </w:p>
        </w:tc>
        <w:tc>
          <w:tcPr>
            <w:tcW w:w="1370" w:type="dxa"/>
          </w:tcPr>
          <w:p w14:paraId="0C27DB9B" w14:textId="77777777" w:rsidR="006761FA" w:rsidRPr="00B20AE8" w:rsidRDefault="006761FA" w:rsidP="00D12993">
            <w:pPr>
              <w:pStyle w:val="TAC"/>
            </w:pPr>
            <w:r w:rsidRPr="00EF2F0E">
              <w:rPr>
                <w:lang w:eastAsia="zh-CN"/>
              </w:rPr>
              <w:t>1 MHz</w:t>
            </w:r>
          </w:p>
        </w:tc>
      </w:tr>
    </w:tbl>
    <w:p w14:paraId="293A9E60" w14:textId="77777777" w:rsidR="006761FA" w:rsidRPr="006E50BC" w:rsidRDefault="006761FA" w:rsidP="00D12993"/>
    <w:p w14:paraId="3A50A23E" w14:textId="77777777" w:rsidR="00D57C09" w:rsidRPr="00090C64" w:rsidRDefault="00D57C09" w:rsidP="00D57C09">
      <w:pPr>
        <w:pStyle w:val="Heading5"/>
        <w:rPr>
          <w:lang w:eastAsia="sv-SE"/>
        </w:rPr>
      </w:pPr>
      <w:bookmarkStart w:id="6547" w:name="_Toc61117477"/>
      <w:bookmarkStart w:id="6548" w:name="_Toc67076566"/>
      <w:bookmarkStart w:id="6549" w:name="_Toc67077104"/>
      <w:bookmarkStart w:id="6550" w:name="_Toc74752986"/>
      <w:bookmarkStart w:id="6551" w:name="_Toc74753525"/>
      <w:bookmarkStart w:id="6552" w:name="_Toc74754063"/>
      <w:bookmarkStart w:id="6553" w:name="_Toc76507386"/>
      <w:bookmarkStart w:id="6554" w:name="_Toc83111537"/>
      <w:bookmarkStart w:id="6555" w:name="_Toc89877189"/>
      <w:bookmarkStart w:id="6556" w:name="_Toc98710724"/>
      <w:bookmarkStart w:id="6557" w:name="_Toc130920060"/>
      <w:bookmarkStart w:id="6558" w:name="_Toc137300606"/>
      <w:bookmarkStart w:id="6559" w:name="_Toc138888939"/>
      <w:bookmarkStart w:id="6560" w:name="_Toc145108948"/>
      <w:bookmarkStart w:id="6561" w:name="_Toc155260090"/>
      <w:bookmarkStart w:id="6562" w:name="_Toc219557587"/>
      <w:r w:rsidRPr="00090C64">
        <w:rPr>
          <w:lang w:eastAsia="sv-SE"/>
        </w:rPr>
        <w:t>6.7.5.5.5</w:t>
      </w:r>
      <w:r w:rsidRPr="00090C64">
        <w:rPr>
          <w:lang w:eastAsia="sv-SE"/>
        </w:rPr>
        <w:tab/>
        <w:t>E-UTRA</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26CFEF6" w14:textId="77777777" w:rsidR="00D57C09" w:rsidRPr="00090C64" w:rsidRDefault="00D57C09" w:rsidP="00554118">
      <w:pPr>
        <w:pStyle w:val="H6"/>
      </w:pPr>
      <w:bookmarkStart w:id="6563" w:name="_Toc21125141"/>
      <w:bookmarkStart w:id="6564" w:name="_Toc29768131"/>
      <w:bookmarkStart w:id="6565" w:name="_Toc36044573"/>
      <w:bookmarkStart w:id="6566" w:name="_Toc37230478"/>
      <w:bookmarkStart w:id="6567" w:name="_Toc45907621"/>
      <w:bookmarkStart w:id="6568" w:name="_Toc53181726"/>
      <w:r w:rsidRPr="00090C64">
        <w:t>6.7.5.5.5.1</w:t>
      </w:r>
      <w:r w:rsidRPr="00090C64">
        <w:tab/>
        <w:t>General</w:t>
      </w:r>
      <w:bookmarkEnd w:id="6563"/>
      <w:bookmarkEnd w:id="6564"/>
      <w:bookmarkEnd w:id="6565"/>
      <w:bookmarkEnd w:id="6566"/>
      <w:bookmarkEnd w:id="6567"/>
      <w:bookmarkEnd w:id="6568"/>
    </w:p>
    <w:p w14:paraId="6A7E066C" w14:textId="7707B3A0" w:rsidR="00D57C09" w:rsidRPr="00090C64" w:rsidRDefault="00D57C09" w:rsidP="00D1299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D1299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D1299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1299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1299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1299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69" w:name="_Toc21125142"/>
      <w:bookmarkStart w:id="6570" w:name="_Toc29768132"/>
      <w:bookmarkStart w:id="6571" w:name="_Toc36044574"/>
      <w:bookmarkStart w:id="6572" w:name="_Toc37230479"/>
      <w:bookmarkStart w:id="6573" w:name="_Toc45907622"/>
      <w:bookmarkStart w:id="6574" w:name="_Toc53181727"/>
      <w:r w:rsidRPr="00090C64">
        <w:t>6.7.5.5.5.2</w:t>
      </w:r>
      <w:r w:rsidRPr="00090C64">
        <w:tab/>
        <w:t>Wide Area BS (Category A)</w:t>
      </w:r>
      <w:bookmarkEnd w:id="6569"/>
      <w:bookmarkEnd w:id="6570"/>
      <w:bookmarkEnd w:id="6571"/>
      <w:bookmarkEnd w:id="6572"/>
      <w:bookmarkEnd w:id="6573"/>
      <w:bookmarkEnd w:id="6574"/>
    </w:p>
    <w:p w14:paraId="01B5A454" w14:textId="77777777" w:rsidR="00D57C09" w:rsidRPr="00090C64" w:rsidRDefault="00D57C09" w:rsidP="00D1299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D1299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D12993">
            <w:pPr>
              <w:pStyle w:val="TAH"/>
            </w:pPr>
            <w:r w:rsidRPr="00090C64">
              <w:t>Frequency offset of measurement filter centre frequency, f_offset</w:t>
            </w:r>
          </w:p>
        </w:tc>
        <w:tc>
          <w:tcPr>
            <w:tcW w:w="3455" w:type="dxa"/>
          </w:tcPr>
          <w:p w14:paraId="6756310C"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D12993">
            <w:pPr>
              <w:pStyle w:val="TAC"/>
              <w:rPr>
                <w:rFonts w:eastAsia="Malgun Gothic"/>
              </w:rPr>
            </w:pPr>
            <w:r w:rsidRPr="00090C64">
              <w:rPr>
                <w:rFonts w:eastAsia="Malgun Gothic"/>
              </w:rPr>
              <w:t>9.8 dBm - 10/1.4(f_offset/MHz-0.05) dB</w:t>
            </w:r>
          </w:p>
          <w:p w14:paraId="4615CB76" w14:textId="77777777" w:rsidR="00D57C09" w:rsidRPr="00090C64" w:rsidRDefault="00D57C09" w:rsidP="00D12993">
            <w:pPr>
              <w:pStyle w:val="TAC"/>
            </w:pPr>
          </w:p>
        </w:tc>
        <w:tc>
          <w:tcPr>
            <w:tcW w:w="1430" w:type="dxa"/>
          </w:tcPr>
          <w:p w14:paraId="4D2B4C20" w14:textId="77777777" w:rsidR="00D57C09" w:rsidRPr="00090C64" w:rsidRDefault="00D57C09" w:rsidP="00D1299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D12993">
            <w:pPr>
              <w:pStyle w:val="TAC"/>
            </w:pPr>
            <w:r w:rsidRPr="00090C64">
              <w:t>-0.2 dBm</w:t>
            </w:r>
          </w:p>
        </w:tc>
        <w:tc>
          <w:tcPr>
            <w:tcW w:w="1430" w:type="dxa"/>
          </w:tcPr>
          <w:p w14:paraId="78ADAF0D" w14:textId="77777777" w:rsidR="00D57C09" w:rsidRPr="00090C64" w:rsidRDefault="00D57C09" w:rsidP="00D1299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5931B478"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D12993">
            <w:pPr>
              <w:pStyle w:val="TAC"/>
            </w:pPr>
            <w:r w:rsidRPr="00090C64">
              <w:t>-2.2 dBm</w:t>
            </w:r>
          </w:p>
        </w:tc>
        <w:tc>
          <w:tcPr>
            <w:tcW w:w="1430" w:type="dxa"/>
          </w:tcPr>
          <w:p w14:paraId="112F0E19" w14:textId="77777777" w:rsidR="00D57C09" w:rsidRPr="00090C64" w:rsidRDefault="00D57C09" w:rsidP="00D1299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D12993">
            <w:pPr>
              <w:pStyle w:val="TAC"/>
            </w:pPr>
            <w:r w:rsidRPr="00090C64">
              <w:t>-4 dBm (Note 8)</w:t>
            </w:r>
          </w:p>
        </w:tc>
        <w:tc>
          <w:tcPr>
            <w:tcW w:w="1430" w:type="dxa"/>
          </w:tcPr>
          <w:p w14:paraId="5E66F436" w14:textId="77777777" w:rsidR="00D57C09" w:rsidRPr="00090C64" w:rsidRDefault="00D57C09" w:rsidP="00D1299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12993"/>
    <w:p w14:paraId="1825F99C" w14:textId="77777777" w:rsidR="00D57C09" w:rsidRPr="00090C64" w:rsidRDefault="00D57C09" w:rsidP="00D12993">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D1299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D12993">
            <w:pPr>
              <w:pStyle w:val="TAC"/>
              <w:rPr>
                <w:rFonts w:eastAsia="Malgun Gothic"/>
              </w:rPr>
            </w:pPr>
            <w:r w:rsidRPr="00090C64">
              <w:rPr>
                <w:rFonts w:eastAsia="Malgun Gothic"/>
              </w:rPr>
              <w:t>5.8 dBm - 10/3(f_offset/MHz-0.05) dB</w:t>
            </w:r>
          </w:p>
          <w:p w14:paraId="4FA2D7A3"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D1299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D1299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D1299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D1299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D1299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D1299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D1299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D1299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12993"/>
    <w:p w14:paraId="26939C24" w14:textId="77777777" w:rsidR="00D57C09" w:rsidRPr="00090C64" w:rsidRDefault="00D57C09" w:rsidP="00D1299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D12993">
            <w:pPr>
              <w:pStyle w:val="TAH"/>
            </w:pPr>
            <w:r w:rsidRPr="00090C64">
              <w:t>Frequency offset of measurement filter centre frequency, f_offset</w:t>
            </w:r>
          </w:p>
        </w:tc>
        <w:tc>
          <w:tcPr>
            <w:tcW w:w="3455" w:type="dxa"/>
          </w:tcPr>
          <w:p w14:paraId="009ED947" w14:textId="77777777" w:rsidR="00D57C09" w:rsidRPr="00090C64" w:rsidRDefault="00D57C09" w:rsidP="00D1299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D1299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D12993">
            <w:pPr>
              <w:pStyle w:val="TAC"/>
              <w:rPr>
                <w:rFonts w:eastAsia="Malgun Gothic"/>
              </w:rPr>
            </w:pPr>
            <w:r w:rsidRPr="00090C64">
              <w:rPr>
                <w:rFonts w:eastAsia="Malgun Gothic"/>
              </w:rPr>
              <w:t>3.8 dBm - 7/5(f_offset/MHz-0.05) dB</w:t>
            </w:r>
          </w:p>
          <w:p w14:paraId="0F721ACF" w14:textId="77777777" w:rsidR="00D57C09" w:rsidRPr="00090C64" w:rsidRDefault="00D57C09" w:rsidP="00D12993">
            <w:pPr>
              <w:pStyle w:val="TAC"/>
            </w:pPr>
          </w:p>
        </w:tc>
        <w:tc>
          <w:tcPr>
            <w:tcW w:w="1430" w:type="dxa"/>
          </w:tcPr>
          <w:p w14:paraId="277B3218" w14:textId="77777777" w:rsidR="00D57C09" w:rsidRPr="00090C64" w:rsidRDefault="00D57C09" w:rsidP="00D1299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4063D0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E610A7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D12993">
            <w:pPr>
              <w:pStyle w:val="TAC"/>
            </w:pPr>
            <w:r w:rsidRPr="00090C64">
              <w:t>-3.2 dBm</w:t>
            </w:r>
          </w:p>
        </w:tc>
        <w:tc>
          <w:tcPr>
            <w:tcW w:w="1430" w:type="dxa"/>
          </w:tcPr>
          <w:p w14:paraId="2BC5EFFC" w14:textId="77777777" w:rsidR="00D57C09" w:rsidRPr="00090C64" w:rsidRDefault="00D57C09" w:rsidP="00D1299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D12993">
            <w:pPr>
              <w:pStyle w:val="TAC"/>
            </w:pPr>
            <w:r w:rsidRPr="00090C64">
              <w:t>-4 dBm (NOTE 8)</w:t>
            </w:r>
          </w:p>
        </w:tc>
        <w:tc>
          <w:tcPr>
            <w:tcW w:w="1430" w:type="dxa"/>
          </w:tcPr>
          <w:p w14:paraId="74852594" w14:textId="77777777" w:rsidR="00D57C09" w:rsidRPr="00090C64" w:rsidRDefault="00D57C09" w:rsidP="00D1299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12993"/>
    <w:p w14:paraId="7E01BC0D" w14:textId="77777777" w:rsidR="00D57C09" w:rsidRPr="00090C64" w:rsidRDefault="00D57C09" w:rsidP="00D1299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D12993">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D12993">
            <w:pPr>
              <w:pStyle w:val="TAH"/>
            </w:pPr>
            <w:r w:rsidRPr="00090C64">
              <w:t>Frequency offset of measurement filter centre frequency, f_offset</w:t>
            </w:r>
          </w:p>
        </w:tc>
        <w:tc>
          <w:tcPr>
            <w:tcW w:w="3455" w:type="dxa"/>
          </w:tcPr>
          <w:p w14:paraId="50C9089F"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D1299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D12993">
            <w:pPr>
              <w:pStyle w:val="TAC"/>
            </w:pPr>
            <w:r w:rsidRPr="00090C64">
              <w:rPr>
                <w:rFonts w:eastAsia="Malgun Gothic"/>
              </w:rPr>
              <w:t>9.8 dBm - 10/1.4(f_offset/MHz-0.05) dB</w:t>
            </w:r>
          </w:p>
        </w:tc>
        <w:tc>
          <w:tcPr>
            <w:tcW w:w="1430" w:type="dxa"/>
          </w:tcPr>
          <w:p w14:paraId="7F105E4D" w14:textId="77777777" w:rsidR="00D57C09" w:rsidRPr="00090C64" w:rsidRDefault="00D57C09" w:rsidP="00D1299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D12993">
            <w:pPr>
              <w:pStyle w:val="TAC"/>
            </w:pPr>
            <w:r w:rsidRPr="00090C64">
              <w:t>-0.2 dBm</w:t>
            </w:r>
          </w:p>
        </w:tc>
        <w:tc>
          <w:tcPr>
            <w:tcW w:w="1430" w:type="dxa"/>
          </w:tcPr>
          <w:p w14:paraId="277DFC91" w14:textId="77777777" w:rsidR="00D57C09" w:rsidRPr="00090C64" w:rsidRDefault="00D57C09" w:rsidP="00D1299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2815BE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652AAEBB"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D12993">
            <w:pPr>
              <w:pStyle w:val="TAC"/>
            </w:pPr>
            <w:r w:rsidRPr="00090C64">
              <w:t>-2.2 (Note 8) dBm</w:t>
            </w:r>
          </w:p>
        </w:tc>
        <w:tc>
          <w:tcPr>
            <w:tcW w:w="1430" w:type="dxa"/>
          </w:tcPr>
          <w:p w14:paraId="6094D0FE" w14:textId="77777777" w:rsidR="00D57C09" w:rsidRPr="00090C64" w:rsidRDefault="00D57C09" w:rsidP="00D1299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D12993">
            <w:pPr>
              <w:pStyle w:val="TAC"/>
            </w:pPr>
            <w:r w:rsidRPr="00090C64">
              <w:t>-4 dBm (NOTE 8)</w:t>
            </w:r>
          </w:p>
        </w:tc>
        <w:tc>
          <w:tcPr>
            <w:tcW w:w="1430" w:type="dxa"/>
          </w:tcPr>
          <w:p w14:paraId="6C8D3E30" w14:textId="7658B5EA" w:rsidR="00D57C09" w:rsidRPr="00090C64" w:rsidRDefault="00A901DE" w:rsidP="00D1299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12993"/>
    <w:p w14:paraId="3BB84CB7" w14:textId="77777777" w:rsidR="00D57C09" w:rsidRPr="00090C64" w:rsidRDefault="00D57C09" w:rsidP="00D1299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D12993">
            <w:pPr>
              <w:pStyle w:val="TAH"/>
            </w:pPr>
            <w:r w:rsidRPr="00090C64">
              <w:t>Frequency offset of measurement filter centre frequency, f_offset</w:t>
            </w:r>
          </w:p>
        </w:tc>
        <w:tc>
          <w:tcPr>
            <w:tcW w:w="3455" w:type="dxa"/>
          </w:tcPr>
          <w:p w14:paraId="2A3CA53C"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D1299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D1299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D1299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D12993">
            <w:pPr>
              <w:pStyle w:val="TAC"/>
            </w:pPr>
            <w:r w:rsidRPr="00090C64">
              <w:t>0 dBm</w:t>
            </w:r>
          </w:p>
        </w:tc>
        <w:tc>
          <w:tcPr>
            <w:tcW w:w="1430" w:type="dxa"/>
          </w:tcPr>
          <w:p w14:paraId="2A35D174" w14:textId="77777777" w:rsidR="00D57C09" w:rsidRPr="00090C64" w:rsidRDefault="00D57C09" w:rsidP="00D1299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2C5E9A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DA09CB5"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D12993">
            <w:pPr>
              <w:pStyle w:val="TAC"/>
            </w:pPr>
            <w:r w:rsidRPr="00090C64">
              <w:t>-2 (Note 8) dBm</w:t>
            </w:r>
          </w:p>
        </w:tc>
        <w:tc>
          <w:tcPr>
            <w:tcW w:w="1430" w:type="dxa"/>
          </w:tcPr>
          <w:p w14:paraId="05970126" w14:textId="77777777" w:rsidR="00D57C09" w:rsidRPr="00090C64" w:rsidRDefault="00D57C09" w:rsidP="00D1299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D12993">
            <w:pPr>
              <w:pStyle w:val="TAC"/>
            </w:pPr>
            <w:r w:rsidRPr="00090C64">
              <w:t>-4 dBm (NOTE 8)</w:t>
            </w:r>
          </w:p>
        </w:tc>
        <w:tc>
          <w:tcPr>
            <w:tcW w:w="1430" w:type="dxa"/>
          </w:tcPr>
          <w:p w14:paraId="61FE6D54" w14:textId="77777777" w:rsidR="00D57C09" w:rsidRPr="00090C64" w:rsidRDefault="00D57C09" w:rsidP="00D1299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12993"/>
    <w:p w14:paraId="498E966E" w14:textId="77777777" w:rsidR="00D57C09" w:rsidRPr="00090C64" w:rsidRDefault="00D57C09" w:rsidP="00D12993">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D12993">
            <w:pPr>
              <w:pStyle w:val="TAH"/>
            </w:pPr>
            <w:r w:rsidRPr="00090C64">
              <w:t>Frequency offset of measurement filter centre frequency, f_offset</w:t>
            </w:r>
          </w:p>
        </w:tc>
        <w:tc>
          <w:tcPr>
            <w:tcW w:w="3455" w:type="dxa"/>
          </w:tcPr>
          <w:p w14:paraId="6B4309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D1299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D1299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D1299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D12993">
            <w:pPr>
              <w:pStyle w:val="TAC"/>
            </w:pPr>
            <w:r w:rsidRPr="00090C64">
              <w:t>-4.2 dBm</w:t>
            </w:r>
          </w:p>
        </w:tc>
        <w:tc>
          <w:tcPr>
            <w:tcW w:w="1430" w:type="dxa"/>
          </w:tcPr>
          <w:p w14:paraId="11C06F5C" w14:textId="77777777" w:rsidR="00D57C09" w:rsidRPr="00090C64" w:rsidRDefault="00D57C09" w:rsidP="00D1299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F3DD6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B8115E0"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D12993">
            <w:pPr>
              <w:pStyle w:val="TAC"/>
            </w:pPr>
            <w:r w:rsidRPr="00090C64">
              <w:t>-2.2 dBm (Note 8)</w:t>
            </w:r>
          </w:p>
        </w:tc>
        <w:tc>
          <w:tcPr>
            <w:tcW w:w="1430" w:type="dxa"/>
          </w:tcPr>
          <w:p w14:paraId="4B86964C" w14:textId="77777777" w:rsidR="00D57C09" w:rsidRPr="00090C64" w:rsidRDefault="00D57C09" w:rsidP="00D1299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D12993">
            <w:pPr>
              <w:pStyle w:val="TAC"/>
            </w:pPr>
            <w:r w:rsidRPr="00090C64">
              <w:t>-4 dBm (Note 8)</w:t>
            </w:r>
          </w:p>
        </w:tc>
        <w:tc>
          <w:tcPr>
            <w:tcW w:w="1430" w:type="dxa"/>
          </w:tcPr>
          <w:p w14:paraId="1A7F578A" w14:textId="77777777" w:rsidR="00D57C09" w:rsidRPr="00090C64" w:rsidRDefault="00D57C09" w:rsidP="00D1299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12993"/>
    <w:p w14:paraId="335F2198" w14:textId="77777777" w:rsidR="00D57C09" w:rsidRPr="00090C64" w:rsidRDefault="00D57C09" w:rsidP="00D1299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D12993">
            <w:pPr>
              <w:pStyle w:val="TAH"/>
            </w:pPr>
            <w:r w:rsidRPr="00090C64">
              <w:t>Frequency offset of measurement filter centre frequency, f_offset</w:t>
            </w:r>
          </w:p>
        </w:tc>
        <w:tc>
          <w:tcPr>
            <w:tcW w:w="3455" w:type="dxa"/>
          </w:tcPr>
          <w:p w14:paraId="0B0AFF78" w14:textId="77777777" w:rsidR="00D57C09" w:rsidRPr="00090C64" w:rsidRDefault="00D57C09" w:rsidP="00D1299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D1299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D12993">
            <w:pPr>
              <w:pStyle w:val="TAC"/>
            </w:pPr>
            <w:r w:rsidRPr="00090C64">
              <w:rPr>
                <w:rFonts w:eastAsia="Malgun Gothic"/>
              </w:rPr>
              <w:t>6 dBm - 10/3(f_offset/MHz-0.05) dB</w:t>
            </w:r>
          </w:p>
        </w:tc>
        <w:tc>
          <w:tcPr>
            <w:tcW w:w="1430" w:type="dxa"/>
          </w:tcPr>
          <w:p w14:paraId="4A47CA76" w14:textId="77777777" w:rsidR="00D57C09" w:rsidRPr="00090C64" w:rsidRDefault="00D57C09" w:rsidP="00D1299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D12993">
            <w:pPr>
              <w:pStyle w:val="TAC"/>
            </w:pPr>
            <w:r w:rsidRPr="00090C64">
              <w:t>-4.0 dBm</w:t>
            </w:r>
          </w:p>
        </w:tc>
        <w:tc>
          <w:tcPr>
            <w:tcW w:w="1430" w:type="dxa"/>
          </w:tcPr>
          <w:p w14:paraId="334172F0" w14:textId="77777777" w:rsidR="00D57C09" w:rsidRPr="00090C64" w:rsidRDefault="00D57C09" w:rsidP="00D1299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93F78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2EF5D5B"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D12993">
            <w:pPr>
              <w:pStyle w:val="TAC"/>
            </w:pPr>
            <w:r w:rsidRPr="00090C64">
              <w:t>-2.0 dBm (Note 8)</w:t>
            </w:r>
          </w:p>
        </w:tc>
        <w:tc>
          <w:tcPr>
            <w:tcW w:w="1430" w:type="dxa"/>
          </w:tcPr>
          <w:p w14:paraId="695B5873" w14:textId="77777777" w:rsidR="00D57C09" w:rsidRPr="00090C64" w:rsidRDefault="00D57C09" w:rsidP="00D1299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D12993">
            <w:pPr>
              <w:pStyle w:val="TAC"/>
            </w:pPr>
            <w:r w:rsidRPr="00090C64">
              <w:t>-4 dBm (Note 8)</w:t>
            </w:r>
          </w:p>
        </w:tc>
        <w:tc>
          <w:tcPr>
            <w:tcW w:w="1430" w:type="dxa"/>
          </w:tcPr>
          <w:p w14:paraId="2B4260DA" w14:textId="77777777" w:rsidR="00D57C09" w:rsidRPr="00090C64" w:rsidRDefault="00D57C09" w:rsidP="00D1299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12993"/>
    <w:p w14:paraId="211B3620" w14:textId="77777777" w:rsidR="00D57C09" w:rsidRPr="00090C64" w:rsidRDefault="00D57C09" w:rsidP="00D12993">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D12993">
            <w:pPr>
              <w:pStyle w:val="TAH"/>
            </w:pPr>
            <w:r w:rsidRPr="00090C64">
              <w:t>Frequency offset of measurement filter centre frequency, f_offset</w:t>
            </w:r>
          </w:p>
        </w:tc>
        <w:tc>
          <w:tcPr>
            <w:tcW w:w="3455" w:type="dxa"/>
          </w:tcPr>
          <w:p w14:paraId="38D2021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D1299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D12993">
            <w:pPr>
              <w:pStyle w:val="TAC"/>
            </w:pPr>
            <w:r w:rsidRPr="00090C64">
              <w:rPr>
                <w:rFonts w:eastAsia="Malgun Gothic"/>
              </w:rPr>
              <w:t>3.8 dBm - 7/5(f_offset/MHz-0.05) dB</w:t>
            </w:r>
          </w:p>
        </w:tc>
        <w:tc>
          <w:tcPr>
            <w:tcW w:w="1430" w:type="dxa"/>
          </w:tcPr>
          <w:p w14:paraId="411A04E9" w14:textId="77777777" w:rsidR="00D57C09" w:rsidRPr="00090C64" w:rsidRDefault="00D57C09" w:rsidP="00D1299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CE7B105"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F7EFD5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D12993">
            <w:pPr>
              <w:pStyle w:val="TAC"/>
            </w:pPr>
            <w:r w:rsidRPr="00090C64">
              <w:t>-3.2 dBm</w:t>
            </w:r>
          </w:p>
        </w:tc>
        <w:tc>
          <w:tcPr>
            <w:tcW w:w="1430" w:type="dxa"/>
          </w:tcPr>
          <w:p w14:paraId="0832BE1B" w14:textId="77777777" w:rsidR="00D57C09" w:rsidRPr="00090C64" w:rsidRDefault="00D57C09" w:rsidP="00D1299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D12993">
            <w:pPr>
              <w:pStyle w:val="TAC"/>
            </w:pPr>
            <w:r w:rsidRPr="00090C64">
              <w:t>-4 dBm (NOTE 8)</w:t>
            </w:r>
          </w:p>
        </w:tc>
        <w:tc>
          <w:tcPr>
            <w:tcW w:w="1430" w:type="dxa"/>
          </w:tcPr>
          <w:p w14:paraId="33F2EAAB" w14:textId="77777777" w:rsidR="00D57C09" w:rsidRPr="00090C64" w:rsidRDefault="00D57C09" w:rsidP="00D1299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12993"/>
    <w:p w14:paraId="0CB214B9" w14:textId="77777777" w:rsidR="00D57C09" w:rsidRPr="00090C64" w:rsidRDefault="00D57C09" w:rsidP="00D1299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D12993">
            <w:pPr>
              <w:pStyle w:val="TAH"/>
            </w:pPr>
            <w:r w:rsidRPr="00090C64">
              <w:t>Frequency offset of measurement filter centre frequency, f_offset</w:t>
            </w:r>
          </w:p>
        </w:tc>
        <w:tc>
          <w:tcPr>
            <w:tcW w:w="3455" w:type="dxa"/>
          </w:tcPr>
          <w:p w14:paraId="4DE6017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D1299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D12993">
            <w:pPr>
              <w:pStyle w:val="TAC"/>
            </w:pPr>
            <w:r w:rsidRPr="00090C64">
              <w:rPr>
                <w:rFonts w:eastAsia="Malgun Gothic"/>
              </w:rPr>
              <w:t>4 dBm - 7/5(f_offset/MHz-0.05) dB</w:t>
            </w:r>
          </w:p>
        </w:tc>
        <w:tc>
          <w:tcPr>
            <w:tcW w:w="1430" w:type="dxa"/>
          </w:tcPr>
          <w:p w14:paraId="09160F4A" w14:textId="77777777" w:rsidR="00D57C09" w:rsidRPr="00090C64" w:rsidRDefault="00D57C09" w:rsidP="00D1299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80B9F2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0E4E512"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D12993">
            <w:pPr>
              <w:pStyle w:val="TAC"/>
            </w:pPr>
            <w:r w:rsidRPr="00090C64">
              <w:t>-3 dBm</w:t>
            </w:r>
          </w:p>
        </w:tc>
        <w:tc>
          <w:tcPr>
            <w:tcW w:w="1430" w:type="dxa"/>
          </w:tcPr>
          <w:p w14:paraId="07123F21" w14:textId="77777777" w:rsidR="00D57C09" w:rsidRPr="00090C64" w:rsidRDefault="00D57C09" w:rsidP="00D1299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D12993">
            <w:pPr>
              <w:pStyle w:val="TAC"/>
            </w:pPr>
            <w:r w:rsidRPr="00090C64">
              <w:t>-4 dBm (NOTE 8)</w:t>
            </w:r>
          </w:p>
        </w:tc>
        <w:tc>
          <w:tcPr>
            <w:tcW w:w="1430" w:type="dxa"/>
          </w:tcPr>
          <w:p w14:paraId="53ACA90D" w14:textId="77777777" w:rsidR="00D57C09" w:rsidRPr="00090C64" w:rsidRDefault="00D57C09" w:rsidP="00D1299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12993"/>
    <w:p w14:paraId="5C8B10E2" w14:textId="77777777" w:rsidR="00D57C09" w:rsidRPr="00090C64" w:rsidRDefault="00D57C09" w:rsidP="00554118">
      <w:pPr>
        <w:pStyle w:val="H6"/>
      </w:pPr>
      <w:bookmarkStart w:id="6575" w:name="_Toc21125143"/>
      <w:bookmarkStart w:id="6576" w:name="_Toc29768133"/>
      <w:bookmarkStart w:id="6577" w:name="_Toc36044575"/>
      <w:bookmarkStart w:id="6578" w:name="_Toc37230480"/>
      <w:bookmarkStart w:id="6579" w:name="_Toc45907623"/>
      <w:bookmarkStart w:id="6580" w:name="_Toc53181728"/>
      <w:r w:rsidRPr="00090C64">
        <w:t>6.7.5.5.5.3</w:t>
      </w:r>
      <w:r w:rsidRPr="00090C64">
        <w:tab/>
        <w:t>Wide Area BS Category B (Option1)</w:t>
      </w:r>
      <w:bookmarkEnd w:id="6575"/>
      <w:bookmarkEnd w:id="6576"/>
      <w:bookmarkEnd w:id="6577"/>
      <w:bookmarkEnd w:id="6578"/>
      <w:bookmarkEnd w:id="6579"/>
      <w:bookmarkEnd w:id="6580"/>
    </w:p>
    <w:p w14:paraId="5E13955A" w14:textId="7EB97693" w:rsidR="00D57C09" w:rsidRPr="00090C64" w:rsidRDefault="00D57C09" w:rsidP="00D1299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12993">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D12993">
            <w:pPr>
              <w:pStyle w:val="TAH"/>
            </w:pPr>
            <w:r w:rsidRPr="00090C64">
              <w:t>Frequency offset of measurement filter centre frequency, f_offset</w:t>
            </w:r>
          </w:p>
        </w:tc>
        <w:tc>
          <w:tcPr>
            <w:tcW w:w="3455" w:type="dxa"/>
          </w:tcPr>
          <w:p w14:paraId="7B0ED880"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D12993">
            <w:pPr>
              <w:pStyle w:val="TAC"/>
            </w:pPr>
            <w:r w:rsidRPr="00090C64">
              <w:t>9.8 dBm - 10/1.4(f_offset/MHz-0.05) dB</w:t>
            </w:r>
          </w:p>
        </w:tc>
        <w:tc>
          <w:tcPr>
            <w:tcW w:w="1430" w:type="dxa"/>
          </w:tcPr>
          <w:p w14:paraId="6A4FE34D" w14:textId="77777777" w:rsidR="00D57C09" w:rsidRPr="00090C64" w:rsidRDefault="00D57C09" w:rsidP="00D1299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D12993">
            <w:pPr>
              <w:pStyle w:val="TAC"/>
            </w:pPr>
            <w:r w:rsidRPr="00090C64">
              <w:t>-0.2 dBm</w:t>
            </w:r>
          </w:p>
        </w:tc>
        <w:tc>
          <w:tcPr>
            <w:tcW w:w="1430" w:type="dxa"/>
          </w:tcPr>
          <w:p w14:paraId="48A1255E" w14:textId="77777777" w:rsidR="00D57C09" w:rsidRPr="00090C64" w:rsidRDefault="00D57C09" w:rsidP="00D1299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3AFBAB06"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D12993">
            <w:pPr>
              <w:pStyle w:val="TAC"/>
            </w:pPr>
            <w:r w:rsidRPr="00090C64">
              <w:t>-5.2 dBm</w:t>
            </w:r>
          </w:p>
        </w:tc>
        <w:tc>
          <w:tcPr>
            <w:tcW w:w="1430" w:type="dxa"/>
          </w:tcPr>
          <w:p w14:paraId="2CE2E34A" w14:textId="77777777" w:rsidR="00D57C09" w:rsidRPr="00090C64" w:rsidRDefault="00D57C09" w:rsidP="00D1299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D12993">
            <w:pPr>
              <w:pStyle w:val="TAC"/>
            </w:pPr>
            <w:r w:rsidRPr="00090C64">
              <w:t>-7 dBm (Note 8)</w:t>
            </w:r>
          </w:p>
        </w:tc>
        <w:tc>
          <w:tcPr>
            <w:tcW w:w="1430" w:type="dxa"/>
          </w:tcPr>
          <w:p w14:paraId="2CF9B447" w14:textId="77777777" w:rsidR="00D57C09" w:rsidRPr="00090C64" w:rsidRDefault="00D57C09" w:rsidP="00D1299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12993"/>
    <w:p w14:paraId="3C72D11B" w14:textId="77777777" w:rsidR="00D57C09" w:rsidRPr="00090C64" w:rsidRDefault="00D57C09" w:rsidP="00D1299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D12993">
            <w:pPr>
              <w:pStyle w:val="TAH"/>
            </w:pPr>
            <w:r w:rsidRPr="00090C64">
              <w:t>Frequency offset of measurement filter centre frequency, f_offset</w:t>
            </w:r>
          </w:p>
        </w:tc>
        <w:tc>
          <w:tcPr>
            <w:tcW w:w="3455" w:type="dxa"/>
          </w:tcPr>
          <w:p w14:paraId="1BD0A476"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D1299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D1299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D1299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D12993">
            <w:pPr>
              <w:pStyle w:val="TAC"/>
            </w:pPr>
            <w:r w:rsidRPr="00090C64">
              <w:t>-4.2 dBm</w:t>
            </w:r>
          </w:p>
        </w:tc>
        <w:tc>
          <w:tcPr>
            <w:tcW w:w="1430" w:type="dxa"/>
          </w:tcPr>
          <w:p w14:paraId="0FD72B0F" w14:textId="77777777" w:rsidR="00D57C09" w:rsidRPr="00090C64" w:rsidRDefault="00D57C09" w:rsidP="00D1299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1C888D55"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D12993">
            <w:pPr>
              <w:pStyle w:val="TAC"/>
            </w:pPr>
            <w:r w:rsidRPr="00090C64">
              <w:t>-5.2 dBm (Note 8)</w:t>
            </w:r>
          </w:p>
        </w:tc>
        <w:tc>
          <w:tcPr>
            <w:tcW w:w="1430" w:type="dxa"/>
          </w:tcPr>
          <w:p w14:paraId="260B256E" w14:textId="77777777" w:rsidR="00D57C09" w:rsidRPr="00090C64" w:rsidRDefault="00D57C09" w:rsidP="00D1299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D12993">
            <w:pPr>
              <w:pStyle w:val="TAC"/>
            </w:pPr>
            <w:r w:rsidRPr="00090C64">
              <w:t>-7 dBm (Note 8)</w:t>
            </w:r>
          </w:p>
        </w:tc>
        <w:tc>
          <w:tcPr>
            <w:tcW w:w="1430" w:type="dxa"/>
          </w:tcPr>
          <w:p w14:paraId="56505A62" w14:textId="5849014A" w:rsidR="00D57C09" w:rsidRPr="00090C64" w:rsidRDefault="00D57C09" w:rsidP="00D1299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12993"/>
    <w:p w14:paraId="712696D5" w14:textId="77777777" w:rsidR="00D57C09" w:rsidRPr="00090C64" w:rsidRDefault="00D57C09" w:rsidP="00D1299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D12993">
            <w:pPr>
              <w:pStyle w:val="TAH"/>
            </w:pPr>
            <w:r w:rsidRPr="00090C64">
              <w:t>Frequency offset of measurement filter centre frequency, f_offset</w:t>
            </w:r>
          </w:p>
        </w:tc>
        <w:tc>
          <w:tcPr>
            <w:tcW w:w="3455" w:type="dxa"/>
          </w:tcPr>
          <w:p w14:paraId="7296DD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D1299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D12993">
            <w:pPr>
              <w:pStyle w:val="TAC"/>
              <w:rPr>
                <w:rFonts w:eastAsia="Malgun Gothic"/>
              </w:rPr>
            </w:pPr>
            <w:r w:rsidRPr="00090C64">
              <w:rPr>
                <w:rFonts w:eastAsia="Malgun Gothic"/>
              </w:rPr>
              <w:t>3.8 dBm - 7/5(f_offset/MHz-0.05) dB</w:t>
            </w:r>
          </w:p>
          <w:p w14:paraId="7F30A0A7" w14:textId="77777777" w:rsidR="00D57C09" w:rsidRPr="00090C64" w:rsidRDefault="00D57C09" w:rsidP="00D12993">
            <w:pPr>
              <w:pStyle w:val="TAC"/>
            </w:pPr>
          </w:p>
        </w:tc>
        <w:tc>
          <w:tcPr>
            <w:tcW w:w="1430" w:type="dxa"/>
          </w:tcPr>
          <w:p w14:paraId="07901BA3" w14:textId="77777777" w:rsidR="00D57C09" w:rsidRPr="00090C64" w:rsidRDefault="00D57C09" w:rsidP="00D1299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7B8A16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115E2B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D12993">
            <w:pPr>
              <w:pStyle w:val="TAC"/>
            </w:pPr>
            <w:r w:rsidRPr="00090C64">
              <w:t>-3.2 dBm</w:t>
            </w:r>
          </w:p>
        </w:tc>
        <w:tc>
          <w:tcPr>
            <w:tcW w:w="1430" w:type="dxa"/>
          </w:tcPr>
          <w:p w14:paraId="1E73EC98" w14:textId="77777777" w:rsidR="00D57C09" w:rsidRPr="00090C64" w:rsidRDefault="00D57C09" w:rsidP="00D1299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D12993">
            <w:pPr>
              <w:pStyle w:val="TAC"/>
            </w:pPr>
            <w:r w:rsidRPr="00090C64">
              <w:t>-7 dBm (NOTE 8)</w:t>
            </w:r>
          </w:p>
        </w:tc>
        <w:tc>
          <w:tcPr>
            <w:tcW w:w="1430" w:type="dxa"/>
          </w:tcPr>
          <w:p w14:paraId="6FD49C7D" w14:textId="77777777" w:rsidR="00D57C09" w:rsidRPr="00090C64" w:rsidRDefault="00D57C09" w:rsidP="00D1299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12993"/>
    <w:p w14:paraId="33494AE3" w14:textId="77777777" w:rsidR="00D57C09" w:rsidRPr="00090C64" w:rsidRDefault="00D57C09" w:rsidP="00D12993">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D1299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D12993">
            <w:pPr>
              <w:pStyle w:val="TAH"/>
            </w:pPr>
            <w:r w:rsidRPr="00090C64">
              <w:t>Frequency offset of measurement filter centre frequency, f_offset</w:t>
            </w:r>
          </w:p>
        </w:tc>
        <w:tc>
          <w:tcPr>
            <w:tcW w:w="3455" w:type="dxa"/>
          </w:tcPr>
          <w:p w14:paraId="0FF8791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D1299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D12993">
            <w:pPr>
              <w:pStyle w:val="TAC"/>
            </w:pPr>
            <w:r w:rsidRPr="00090C64">
              <w:rPr>
                <w:rFonts w:eastAsia="Malgun Gothic"/>
              </w:rPr>
              <w:t>9.8d Bm - 10/1.4(f_offset/MHz-0,05) dB</w:t>
            </w:r>
          </w:p>
        </w:tc>
        <w:tc>
          <w:tcPr>
            <w:tcW w:w="1430" w:type="dxa"/>
          </w:tcPr>
          <w:p w14:paraId="4612C4FD" w14:textId="77777777" w:rsidR="00D57C09" w:rsidRPr="00090C64" w:rsidRDefault="00D57C09" w:rsidP="00D1299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D12993">
            <w:pPr>
              <w:pStyle w:val="TAC"/>
            </w:pPr>
            <w:r w:rsidRPr="00090C64">
              <w:t>-0.2 dBm</w:t>
            </w:r>
          </w:p>
        </w:tc>
        <w:tc>
          <w:tcPr>
            <w:tcW w:w="1430" w:type="dxa"/>
          </w:tcPr>
          <w:p w14:paraId="27FB57F7" w14:textId="77777777" w:rsidR="00D57C09" w:rsidRPr="00090C64" w:rsidRDefault="00D57C09" w:rsidP="00D1299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7E4BCF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D312C63"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D12993">
            <w:pPr>
              <w:pStyle w:val="TAC"/>
            </w:pPr>
            <w:r w:rsidRPr="00090C64">
              <w:t>-4.2 dBm (Note 8)</w:t>
            </w:r>
          </w:p>
        </w:tc>
        <w:tc>
          <w:tcPr>
            <w:tcW w:w="1430" w:type="dxa"/>
          </w:tcPr>
          <w:p w14:paraId="1BB17E75" w14:textId="77777777" w:rsidR="00D57C09" w:rsidRPr="00090C64" w:rsidRDefault="00D57C09" w:rsidP="00D1299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D12993">
            <w:pPr>
              <w:pStyle w:val="TAC"/>
            </w:pPr>
            <w:r w:rsidRPr="00090C64">
              <w:t>-6 dBm (Note 8)</w:t>
            </w:r>
          </w:p>
        </w:tc>
        <w:tc>
          <w:tcPr>
            <w:tcW w:w="1430" w:type="dxa"/>
          </w:tcPr>
          <w:p w14:paraId="717DF07D" w14:textId="010B5F50" w:rsidR="00D57C09" w:rsidRPr="00090C64" w:rsidRDefault="00A901DE" w:rsidP="00D1299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12993"/>
    <w:p w14:paraId="7D52496E" w14:textId="77777777" w:rsidR="00D57C09" w:rsidRPr="00090C64" w:rsidRDefault="00D57C09" w:rsidP="00D1299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D12993">
            <w:pPr>
              <w:pStyle w:val="TAH"/>
            </w:pPr>
            <w:r w:rsidRPr="00090C64">
              <w:t>Frequency offset of measurement filter centre frequency, f_offset</w:t>
            </w:r>
          </w:p>
        </w:tc>
        <w:tc>
          <w:tcPr>
            <w:tcW w:w="3455" w:type="dxa"/>
          </w:tcPr>
          <w:p w14:paraId="09ADCF71"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D1299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D12993">
            <w:pPr>
              <w:pStyle w:val="TAC"/>
            </w:pPr>
            <w:r w:rsidRPr="00090C64">
              <w:rPr>
                <w:rFonts w:eastAsia="Malgun Gothic"/>
              </w:rPr>
              <w:t>10dBm - 10/1.4(f_offset/MHz-0,05) dB</w:t>
            </w:r>
          </w:p>
        </w:tc>
        <w:tc>
          <w:tcPr>
            <w:tcW w:w="1430" w:type="dxa"/>
          </w:tcPr>
          <w:p w14:paraId="0A915BFD" w14:textId="77777777" w:rsidR="00D57C09" w:rsidRPr="00090C64" w:rsidRDefault="00D57C09" w:rsidP="00D1299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D12993">
            <w:pPr>
              <w:pStyle w:val="TAC"/>
            </w:pPr>
            <w:r w:rsidRPr="00090C64">
              <w:t>0 dBm</w:t>
            </w:r>
          </w:p>
        </w:tc>
        <w:tc>
          <w:tcPr>
            <w:tcW w:w="1430" w:type="dxa"/>
          </w:tcPr>
          <w:p w14:paraId="356BAF00" w14:textId="77777777" w:rsidR="00D57C09" w:rsidRPr="00090C64" w:rsidRDefault="00D57C09" w:rsidP="00D1299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C9C4E2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3703AF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D12993">
            <w:pPr>
              <w:pStyle w:val="TAC"/>
            </w:pPr>
            <w:r w:rsidRPr="00090C64">
              <w:t>-4 dBm (Note 8)</w:t>
            </w:r>
          </w:p>
        </w:tc>
        <w:tc>
          <w:tcPr>
            <w:tcW w:w="1430" w:type="dxa"/>
          </w:tcPr>
          <w:p w14:paraId="2F8F8260" w14:textId="77777777" w:rsidR="00D57C09" w:rsidRPr="00090C64" w:rsidRDefault="00D57C09" w:rsidP="00D1299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D12993">
            <w:pPr>
              <w:pStyle w:val="TAC"/>
            </w:pPr>
            <w:r w:rsidRPr="00090C64">
              <w:t>-6 dBm (Note 8)</w:t>
            </w:r>
          </w:p>
        </w:tc>
        <w:tc>
          <w:tcPr>
            <w:tcW w:w="1430" w:type="dxa"/>
          </w:tcPr>
          <w:p w14:paraId="030C2764" w14:textId="6DBECB3F" w:rsidR="00D57C09" w:rsidRPr="00090C64" w:rsidRDefault="00A901DE" w:rsidP="00D1299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12993"/>
    <w:p w14:paraId="506DB3D7" w14:textId="77777777" w:rsidR="00D57C09" w:rsidRPr="00090C64" w:rsidRDefault="00D57C09" w:rsidP="00D12993">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D12993">
            <w:pPr>
              <w:pStyle w:val="TAH"/>
            </w:pPr>
            <w:r w:rsidRPr="00090C64">
              <w:t>Frequency offset of measurement filter centre frequency, f_offset</w:t>
            </w:r>
          </w:p>
        </w:tc>
        <w:tc>
          <w:tcPr>
            <w:tcW w:w="3455" w:type="dxa"/>
          </w:tcPr>
          <w:p w14:paraId="30062B2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D1299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D1299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D1299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D12993">
            <w:pPr>
              <w:pStyle w:val="TAC"/>
            </w:pPr>
            <w:r w:rsidRPr="00090C64">
              <w:t>-4.2 dBm</w:t>
            </w:r>
          </w:p>
        </w:tc>
        <w:tc>
          <w:tcPr>
            <w:tcW w:w="1430" w:type="dxa"/>
          </w:tcPr>
          <w:p w14:paraId="365A6576" w14:textId="77777777" w:rsidR="00D57C09" w:rsidRPr="00090C64" w:rsidRDefault="00D57C09" w:rsidP="00D1299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43008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36780C31"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D12993">
            <w:pPr>
              <w:pStyle w:val="TAC"/>
            </w:pPr>
            <w:r w:rsidRPr="00090C64">
              <w:t>-4.2 dBm (Note 8(</w:t>
            </w:r>
          </w:p>
        </w:tc>
        <w:tc>
          <w:tcPr>
            <w:tcW w:w="1430" w:type="dxa"/>
          </w:tcPr>
          <w:p w14:paraId="0687DC7F" w14:textId="77777777" w:rsidR="00D57C09" w:rsidRPr="00090C64" w:rsidRDefault="00D57C09" w:rsidP="00D1299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D12993">
            <w:pPr>
              <w:pStyle w:val="TAC"/>
            </w:pPr>
            <w:r w:rsidRPr="00090C64">
              <w:t>-6 dBm (Note 8)</w:t>
            </w:r>
          </w:p>
        </w:tc>
        <w:tc>
          <w:tcPr>
            <w:tcW w:w="1430" w:type="dxa"/>
          </w:tcPr>
          <w:p w14:paraId="17A87603" w14:textId="5CD79696" w:rsidR="00D57C09" w:rsidRPr="00090C64" w:rsidRDefault="00A901DE" w:rsidP="00D1299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D1299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12993"/>
    <w:p w14:paraId="578074E1" w14:textId="77777777" w:rsidR="00D57C09" w:rsidRPr="00090C64" w:rsidRDefault="00D57C09" w:rsidP="00D1299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D12993">
            <w:pPr>
              <w:pStyle w:val="TAH"/>
            </w:pPr>
            <w:r w:rsidRPr="00090C64">
              <w:t>Frequency offset of measurement filter centre frequency, f_offset</w:t>
            </w:r>
          </w:p>
        </w:tc>
        <w:tc>
          <w:tcPr>
            <w:tcW w:w="3455" w:type="dxa"/>
          </w:tcPr>
          <w:p w14:paraId="55844E4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D1299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D12993">
            <w:pPr>
              <w:pStyle w:val="TAC"/>
            </w:pPr>
            <w:r w:rsidRPr="00090C64">
              <w:rPr>
                <w:rFonts w:eastAsia="Malgun Gothic"/>
              </w:rPr>
              <w:t>6 dBm - 10/3(f_offset/MHz-0.05) dB</w:t>
            </w:r>
          </w:p>
        </w:tc>
        <w:tc>
          <w:tcPr>
            <w:tcW w:w="1430" w:type="dxa"/>
          </w:tcPr>
          <w:p w14:paraId="12C1E860" w14:textId="77777777" w:rsidR="00D57C09" w:rsidRPr="00090C64" w:rsidRDefault="00D57C09" w:rsidP="00D1299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D12993">
            <w:pPr>
              <w:pStyle w:val="TAC"/>
            </w:pPr>
            <w:r w:rsidRPr="00090C64">
              <w:t>-4 dBm</w:t>
            </w:r>
          </w:p>
        </w:tc>
        <w:tc>
          <w:tcPr>
            <w:tcW w:w="1430" w:type="dxa"/>
          </w:tcPr>
          <w:p w14:paraId="19182ABE" w14:textId="77777777" w:rsidR="00D57C09" w:rsidRPr="00090C64" w:rsidRDefault="00D57C09" w:rsidP="00D1299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DA8BD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033E0F9"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D12993">
            <w:pPr>
              <w:pStyle w:val="TAC"/>
            </w:pPr>
            <w:r w:rsidRPr="00090C64">
              <w:t>-4 dBm (Note 8)</w:t>
            </w:r>
          </w:p>
        </w:tc>
        <w:tc>
          <w:tcPr>
            <w:tcW w:w="1430" w:type="dxa"/>
          </w:tcPr>
          <w:p w14:paraId="3240C745" w14:textId="77777777" w:rsidR="00D57C09" w:rsidRPr="00090C64" w:rsidRDefault="00D57C09" w:rsidP="00D1299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D12993">
            <w:pPr>
              <w:pStyle w:val="TAC"/>
            </w:pPr>
            <w:r w:rsidRPr="00090C64">
              <w:t>-6 dBm (Note 8)</w:t>
            </w:r>
          </w:p>
        </w:tc>
        <w:tc>
          <w:tcPr>
            <w:tcW w:w="1430" w:type="dxa"/>
          </w:tcPr>
          <w:p w14:paraId="0FB4CE86" w14:textId="77777777" w:rsidR="00D57C09" w:rsidRPr="00090C64" w:rsidRDefault="00D57C09" w:rsidP="00D1299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12993"/>
    <w:p w14:paraId="578ABD8A" w14:textId="77777777" w:rsidR="00D57C09" w:rsidRPr="00090C64" w:rsidRDefault="00D57C09" w:rsidP="00D12993">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D12993">
            <w:pPr>
              <w:pStyle w:val="TAH"/>
            </w:pPr>
            <w:r w:rsidRPr="00090C64">
              <w:t>Frequency offset of measurement filter centre frequency, f_offset</w:t>
            </w:r>
          </w:p>
        </w:tc>
        <w:tc>
          <w:tcPr>
            <w:tcW w:w="3455" w:type="dxa"/>
          </w:tcPr>
          <w:p w14:paraId="0EDC0C1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D1299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D12993">
            <w:pPr>
              <w:pStyle w:val="TAC"/>
            </w:pPr>
            <w:r w:rsidRPr="00090C64">
              <w:rPr>
                <w:rFonts w:eastAsia="Malgun Gothic"/>
              </w:rPr>
              <w:t>3.8 dBm - 7/5(f_offset/MHz-0.05) dB</w:t>
            </w:r>
          </w:p>
        </w:tc>
        <w:tc>
          <w:tcPr>
            <w:tcW w:w="1430" w:type="dxa"/>
          </w:tcPr>
          <w:p w14:paraId="3C3C62CD" w14:textId="77777777" w:rsidR="00D57C09" w:rsidRPr="00090C64" w:rsidRDefault="00D57C09" w:rsidP="00D1299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945544"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297F13C"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D12993">
            <w:pPr>
              <w:pStyle w:val="TAC"/>
            </w:pPr>
            <w:r w:rsidRPr="00090C64">
              <w:t>-3.2 dBm</w:t>
            </w:r>
          </w:p>
        </w:tc>
        <w:tc>
          <w:tcPr>
            <w:tcW w:w="1430" w:type="dxa"/>
          </w:tcPr>
          <w:p w14:paraId="6567FC77" w14:textId="77777777" w:rsidR="00D57C09" w:rsidRPr="00090C64" w:rsidRDefault="00D57C09" w:rsidP="00D1299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D12993">
            <w:pPr>
              <w:pStyle w:val="TAC"/>
            </w:pPr>
            <w:r w:rsidRPr="00090C64">
              <w:t>-6 dBm (NOTE 8)</w:t>
            </w:r>
          </w:p>
        </w:tc>
        <w:tc>
          <w:tcPr>
            <w:tcW w:w="1430" w:type="dxa"/>
          </w:tcPr>
          <w:p w14:paraId="1866C7A9" w14:textId="77777777" w:rsidR="00D57C09" w:rsidRPr="00090C64" w:rsidRDefault="00D57C09" w:rsidP="00D1299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12993"/>
    <w:p w14:paraId="49D0C274" w14:textId="77777777" w:rsidR="00D57C09" w:rsidRPr="00090C64" w:rsidRDefault="00D57C09" w:rsidP="00D1299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D12993">
            <w:pPr>
              <w:pStyle w:val="TAH"/>
            </w:pPr>
            <w:r w:rsidRPr="00090C64">
              <w:t>Frequency offset of measurement filter centre frequency, f_offset</w:t>
            </w:r>
          </w:p>
        </w:tc>
        <w:tc>
          <w:tcPr>
            <w:tcW w:w="3455" w:type="dxa"/>
          </w:tcPr>
          <w:p w14:paraId="22753BA3"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D1299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D12993">
            <w:pPr>
              <w:pStyle w:val="TAC"/>
            </w:pPr>
            <w:r w:rsidRPr="00090C64">
              <w:rPr>
                <w:rFonts w:eastAsia="Malgun Gothic"/>
              </w:rPr>
              <w:t>4 dBm - 7/5(f_offset/MHz-0.05) dB</w:t>
            </w:r>
          </w:p>
        </w:tc>
        <w:tc>
          <w:tcPr>
            <w:tcW w:w="1430" w:type="dxa"/>
          </w:tcPr>
          <w:p w14:paraId="1F2D51CC" w14:textId="77777777" w:rsidR="00D57C09" w:rsidRPr="00090C64" w:rsidRDefault="00D57C09" w:rsidP="00D1299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2FB8D22"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762103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D12993">
            <w:pPr>
              <w:pStyle w:val="TAC"/>
            </w:pPr>
            <w:r w:rsidRPr="00090C64">
              <w:t>-3 dBm</w:t>
            </w:r>
          </w:p>
        </w:tc>
        <w:tc>
          <w:tcPr>
            <w:tcW w:w="1430" w:type="dxa"/>
          </w:tcPr>
          <w:p w14:paraId="7EE8928F" w14:textId="77777777" w:rsidR="00D57C09" w:rsidRPr="00090C64" w:rsidRDefault="00D57C09" w:rsidP="00D1299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D1299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D12993">
            <w:pPr>
              <w:pStyle w:val="TAC"/>
            </w:pPr>
            <w:r w:rsidRPr="00090C64">
              <w:t>-6 dBm (NOTE 8)</w:t>
            </w:r>
          </w:p>
        </w:tc>
        <w:tc>
          <w:tcPr>
            <w:tcW w:w="1430" w:type="dxa"/>
          </w:tcPr>
          <w:p w14:paraId="6AEB6F39" w14:textId="77777777" w:rsidR="00D57C09" w:rsidRPr="00090C64" w:rsidRDefault="00D57C09" w:rsidP="00D1299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12993"/>
    <w:p w14:paraId="7A9240DC" w14:textId="77777777" w:rsidR="00D57C09" w:rsidRPr="00090C64" w:rsidRDefault="00D57C09" w:rsidP="00554118">
      <w:pPr>
        <w:pStyle w:val="H6"/>
      </w:pPr>
      <w:bookmarkStart w:id="6581" w:name="_Toc21125144"/>
      <w:bookmarkStart w:id="6582" w:name="_Toc29768134"/>
      <w:bookmarkStart w:id="6583" w:name="_Toc36044576"/>
      <w:bookmarkStart w:id="6584" w:name="_Toc37230481"/>
      <w:bookmarkStart w:id="6585" w:name="_Toc45907624"/>
      <w:bookmarkStart w:id="6586" w:name="_Toc53181729"/>
      <w:r w:rsidRPr="00090C64">
        <w:t>6.7.5.5.5.4</w:t>
      </w:r>
      <w:r w:rsidRPr="00090C64">
        <w:tab/>
        <w:t>Wide Area BS Category B (Option 2)</w:t>
      </w:r>
      <w:bookmarkEnd w:id="6581"/>
      <w:bookmarkEnd w:id="6582"/>
      <w:bookmarkEnd w:id="6583"/>
      <w:bookmarkEnd w:id="6584"/>
      <w:bookmarkEnd w:id="6585"/>
      <w:bookmarkEnd w:id="6586"/>
    </w:p>
    <w:p w14:paraId="57CF2774" w14:textId="77777777" w:rsidR="00D57C09" w:rsidRPr="00090C64" w:rsidRDefault="00D57C09" w:rsidP="00D12993">
      <w:r w:rsidRPr="00090C64">
        <w:t>For Category B Operating band unwanted emissions, there are two options for the limits that may be applied regionally, option 2 is as follows.</w:t>
      </w:r>
    </w:p>
    <w:p w14:paraId="4129622F" w14:textId="2B19E8CF" w:rsidR="00D57C09" w:rsidRPr="00090C64" w:rsidRDefault="00D57C09" w:rsidP="00D1299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1299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12993">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D12993">
            <w:pPr>
              <w:pStyle w:val="TAH"/>
            </w:pPr>
            <w:r w:rsidRPr="00090C64">
              <w:t>Frequency offset of measurement filter centre frequency, f_offset</w:t>
            </w:r>
          </w:p>
        </w:tc>
        <w:tc>
          <w:tcPr>
            <w:tcW w:w="3455" w:type="dxa"/>
          </w:tcPr>
          <w:p w14:paraId="26A04F4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D1299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D12993">
            <w:pPr>
              <w:pStyle w:val="TAC"/>
            </w:pPr>
            <w:r w:rsidRPr="00090C64">
              <w:t>-3.2 dBm</w:t>
            </w:r>
          </w:p>
        </w:tc>
        <w:tc>
          <w:tcPr>
            <w:tcW w:w="1430" w:type="dxa"/>
          </w:tcPr>
          <w:p w14:paraId="55BCF237" w14:textId="77777777" w:rsidR="00D57C09" w:rsidRPr="00090C64" w:rsidRDefault="00D57C09" w:rsidP="00D1299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D12993">
            <w:pPr>
              <w:pStyle w:val="TAC"/>
            </w:pPr>
            <w:r w:rsidRPr="00090C64">
              <w:rPr>
                <w:rFonts w:eastAsia="Malgun Gothic"/>
              </w:rPr>
              <w:t>-3.2 dBm - 15(f_offset/MHz-0.215) dB</w:t>
            </w:r>
          </w:p>
        </w:tc>
        <w:tc>
          <w:tcPr>
            <w:tcW w:w="1430" w:type="dxa"/>
          </w:tcPr>
          <w:p w14:paraId="6714AE5A" w14:textId="77777777" w:rsidR="00D57C09" w:rsidRPr="00090C64" w:rsidRDefault="00D57C09" w:rsidP="00D1299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D12993">
            <w:pPr>
              <w:pStyle w:val="TAC"/>
            </w:pPr>
            <w:r w:rsidRPr="00090C64">
              <w:t>(Note 7)</w:t>
            </w:r>
          </w:p>
        </w:tc>
        <w:tc>
          <w:tcPr>
            <w:tcW w:w="2976" w:type="dxa"/>
          </w:tcPr>
          <w:p w14:paraId="67899886"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D12993">
            <w:pPr>
              <w:pStyle w:val="TAC"/>
            </w:pPr>
            <w:r w:rsidRPr="00090C64">
              <w:t>-15.2 dBm</w:t>
            </w:r>
          </w:p>
        </w:tc>
        <w:tc>
          <w:tcPr>
            <w:tcW w:w="1430" w:type="dxa"/>
          </w:tcPr>
          <w:p w14:paraId="23E4B462" w14:textId="77777777" w:rsidR="00D57C09" w:rsidRPr="00090C64" w:rsidRDefault="00D57C09" w:rsidP="00D1299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A00691" w:rsidRDefault="00D57C09" w:rsidP="00D12993">
            <w:pPr>
              <w:pStyle w:val="TAC"/>
              <w:rPr>
                <w:rFonts w:cs="Arial"/>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p>
          <w:p w14:paraId="67B6D757" w14:textId="77777777" w:rsidR="00D57C09" w:rsidRPr="00A00691" w:rsidRDefault="00D57C09" w:rsidP="00D12993">
            <w:pPr>
              <w:pStyle w:val="TAC"/>
              <w:rPr>
                <w:lang w:val="fr-FR"/>
              </w:rPr>
            </w:pPr>
            <w:r w:rsidRPr="00A00691">
              <w:rPr>
                <w:lang w:val="fr-FR"/>
              </w:rPr>
              <w:t>min(</w:t>
            </w:r>
            <w:r w:rsidRPr="00A00691" w:rsidDel="00931AED">
              <w:rPr>
                <w:lang w:val="fr-FR"/>
              </w:rPr>
              <w:t xml:space="preserve"> </w:t>
            </w:r>
            <w:r w:rsidRPr="00A00691">
              <w:rPr>
                <w:lang w:val="fr-FR"/>
              </w:rPr>
              <w:t xml:space="preserve">10 MHz ,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6C70099B"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D12993">
            <w:pPr>
              <w:pStyle w:val="TAC"/>
            </w:pPr>
            <w:r w:rsidRPr="00090C64">
              <w:t>-2.2 dBm</w:t>
            </w:r>
          </w:p>
        </w:tc>
        <w:tc>
          <w:tcPr>
            <w:tcW w:w="1430" w:type="dxa"/>
          </w:tcPr>
          <w:p w14:paraId="6E89D1E8" w14:textId="77777777" w:rsidR="00D57C09" w:rsidRPr="00090C64" w:rsidRDefault="00D57C09" w:rsidP="00D1299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D12993">
            <w:pPr>
              <w:pStyle w:val="TAC"/>
            </w:pPr>
            <w:r w:rsidRPr="00090C64">
              <w:t>-6 dBm (NOTE 8)</w:t>
            </w:r>
          </w:p>
        </w:tc>
        <w:tc>
          <w:tcPr>
            <w:tcW w:w="1430" w:type="dxa"/>
          </w:tcPr>
          <w:p w14:paraId="0F3ECA6E" w14:textId="77777777" w:rsidR="00D57C09" w:rsidRPr="00090C64" w:rsidRDefault="00D57C09" w:rsidP="00D1299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D12993">
            <w:pPr>
              <w:pStyle w:val="TAN"/>
            </w:pPr>
            <w:r w:rsidRPr="00090C64">
              <w:t>NOTE 7:</w:t>
            </w:r>
            <w:r w:rsidRPr="00090C64">
              <w:tab/>
              <w:t>This frequency range ensures that the range of values of f_offset is continuous.</w:t>
            </w:r>
          </w:p>
          <w:p w14:paraId="5D69E3B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12993"/>
    <w:p w14:paraId="17456568" w14:textId="77777777" w:rsidR="00D57C09" w:rsidRPr="00090C64" w:rsidRDefault="00D57C09" w:rsidP="00D1299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D1299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D12993">
            <w:pPr>
              <w:pStyle w:val="TAH"/>
            </w:pPr>
            <w:r w:rsidRPr="00090C64">
              <w:t>Frequency offset of measurement filter centre frequency, f_offset</w:t>
            </w:r>
          </w:p>
        </w:tc>
        <w:tc>
          <w:tcPr>
            <w:tcW w:w="2855" w:type="dxa"/>
          </w:tcPr>
          <w:p w14:paraId="21CEC8D8"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D12993">
            <w:pPr>
              <w:pStyle w:val="TAC"/>
            </w:pPr>
            <w:r w:rsidRPr="00090C64">
              <w:t>15.8 dBm - 60(f_offset_MHz-0.015) dB</w:t>
            </w:r>
          </w:p>
        </w:tc>
        <w:tc>
          <w:tcPr>
            <w:tcW w:w="1430" w:type="dxa"/>
          </w:tcPr>
          <w:p w14:paraId="496EA71C" w14:textId="77777777" w:rsidR="00D57C09" w:rsidRPr="00090C64" w:rsidRDefault="00D57C09" w:rsidP="00D1299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D12993">
            <w:pPr>
              <w:pStyle w:val="TAC"/>
            </w:pPr>
            <w:r w:rsidRPr="00090C64">
              <w:rPr>
                <w:rFonts w:eastAsia="Malgun Gothic"/>
              </w:rPr>
              <w:t>12.8dBm-160(f_offset/MHz-0.065) dB</w:t>
            </w:r>
          </w:p>
        </w:tc>
        <w:tc>
          <w:tcPr>
            <w:tcW w:w="1430" w:type="dxa"/>
          </w:tcPr>
          <w:p w14:paraId="1949AC96" w14:textId="77777777" w:rsidR="00D57C09" w:rsidRPr="00090C64" w:rsidRDefault="00D57C09" w:rsidP="00D1299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D12993">
            <w:pPr>
              <w:pStyle w:val="TAC"/>
            </w:pPr>
            <w:r w:rsidRPr="00090C64">
              <w:t>-3.2 dBm</w:t>
            </w:r>
          </w:p>
        </w:tc>
        <w:tc>
          <w:tcPr>
            <w:tcW w:w="1430" w:type="dxa"/>
          </w:tcPr>
          <w:p w14:paraId="209853D1" w14:textId="77777777" w:rsidR="00D57C09" w:rsidRPr="00090C64" w:rsidRDefault="00D57C09" w:rsidP="00D1299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D1299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D1299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D12993">
            <w:pPr>
              <w:pStyle w:val="TAC"/>
            </w:pPr>
            <w:r w:rsidRPr="00090C64">
              <w:t>(Note 7)</w:t>
            </w:r>
          </w:p>
        </w:tc>
        <w:tc>
          <w:tcPr>
            <w:tcW w:w="3261" w:type="dxa"/>
          </w:tcPr>
          <w:p w14:paraId="7C8EAF21"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D12993">
            <w:pPr>
              <w:pStyle w:val="TAC"/>
            </w:pPr>
            <w:r w:rsidRPr="00090C64">
              <w:t>-15.2 dBm</w:t>
            </w:r>
          </w:p>
        </w:tc>
        <w:tc>
          <w:tcPr>
            <w:tcW w:w="1430" w:type="dxa"/>
          </w:tcPr>
          <w:p w14:paraId="4E8E9CD2" w14:textId="77777777" w:rsidR="00D57C09" w:rsidRPr="00090C64" w:rsidRDefault="00D57C09" w:rsidP="00D1299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D1299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D12993">
            <w:pPr>
              <w:pStyle w:val="TAC"/>
            </w:pPr>
            <w:r w:rsidRPr="00090C64">
              <w:t>-2.2 dBm</w:t>
            </w:r>
          </w:p>
        </w:tc>
        <w:tc>
          <w:tcPr>
            <w:tcW w:w="1430" w:type="dxa"/>
          </w:tcPr>
          <w:p w14:paraId="68F19D37" w14:textId="77777777" w:rsidR="00D57C09" w:rsidRPr="00090C64" w:rsidRDefault="00D57C09" w:rsidP="00D1299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4DAD1E"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5BF71EC8"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D12993">
            <w:pPr>
              <w:pStyle w:val="TAC"/>
            </w:pPr>
            <w:r w:rsidRPr="00090C64">
              <w:t>-4.2 dBm</w:t>
            </w:r>
          </w:p>
        </w:tc>
        <w:tc>
          <w:tcPr>
            <w:tcW w:w="1430" w:type="dxa"/>
          </w:tcPr>
          <w:p w14:paraId="414DE243" w14:textId="77777777" w:rsidR="00D57C09" w:rsidRPr="00090C64" w:rsidRDefault="00D57C09" w:rsidP="00D1299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D12993">
            <w:pPr>
              <w:pStyle w:val="TAC"/>
            </w:pPr>
            <w:r w:rsidRPr="00090C64">
              <w:t>-6 dBm (Note 8)</w:t>
            </w:r>
          </w:p>
        </w:tc>
        <w:tc>
          <w:tcPr>
            <w:tcW w:w="1430" w:type="dxa"/>
          </w:tcPr>
          <w:p w14:paraId="4CBCC2AC" w14:textId="77777777" w:rsidR="00D57C09" w:rsidRPr="00090C64" w:rsidRDefault="00D57C09" w:rsidP="00D1299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D12993">
            <w:pPr>
              <w:pStyle w:val="TAN"/>
            </w:pPr>
            <w:r w:rsidRPr="00090C64">
              <w:t>NOTE 7:</w:t>
            </w:r>
            <w:r w:rsidRPr="00090C64">
              <w:tab/>
              <w:t>This frequency range ensures that the range of values of f_offset is continuous.</w:t>
            </w:r>
          </w:p>
          <w:p w14:paraId="4CFDC2E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12993"/>
    <w:p w14:paraId="7F490F11" w14:textId="77777777" w:rsidR="00D57C09" w:rsidRPr="00090C64" w:rsidRDefault="00D57C09" w:rsidP="00D1299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D12993">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D12993">
            <w:pPr>
              <w:pStyle w:val="TAH"/>
            </w:pPr>
            <w:r w:rsidRPr="00090C64">
              <w:t>Frequency offset of measurement filter centre frequency, f_offset</w:t>
            </w:r>
          </w:p>
        </w:tc>
        <w:tc>
          <w:tcPr>
            <w:tcW w:w="2855" w:type="dxa"/>
          </w:tcPr>
          <w:p w14:paraId="415822E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D1299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D1299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D12993">
            <w:pPr>
              <w:pStyle w:val="TAC"/>
            </w:pPr>
            <w:r w:rsidRPr="00090C64">
              <w:t>12.8 dBm - 160(f_offset/MHz-0.065) dB</w:t>
            </w:r>
          </w:p>
        </w:tc>
        <w:tc>
          <w:tcPr>
            <w:tcW w:w="1430" w:type="dxa"/>
          </w:tcPr>
          <w:p w14:paraId="619E2542" w14:textId="77777777" w:rsidR="00D57C09" w:rsidRPr="00090C64" w:rsidRDefault="00D57C09" w:rsidP="00D1299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D12993">
            <w:pPr>
              <w:pStyle w:val="TAC"/>
            </w:pPr>
            <w:r w:rsidRPr="00090C64">
              <w:t>-3.2 dBm</w:t>
            </w:r>
          </w:p>
        </w:tc>
        <w:tc>
          <w:tcPr>
            <w:tcW w:w="1430" w:type="dxa"/>
          </w:tcPr>
          <w:p w14:paraId="6D9E71F3" w14:textId="77777777" w:rsidR="00D57C09" w:rsidRPr="00090C64" w:rsidRDefault="00D57C09" w:rsidP="00D1299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D12993">
            <w:pPr>
              <w:pStyle w:val="TAC"/>
            </w:pPr>
            <w:r w:rsidRPr="00090C64">
              <w:t>-3.2-15(f_offset/MHz-0.215)dB</w:t>
            </w:r>
          </w:p>
          <w:p w14:paraId="277A4E48" w14:textId="77777777" w:rsidR="00D57C09" w:rsidRPr="00090C64" w:rsidRDefault="00D57C09" w:rsidP="00D12993">
            <w:pPr>
              <w:pStyle w:val="TAC"/>
            </w:pPr>
          </w:p>
        </w:tc>
        <w:tc>
          <w:tcPr>
            <w:tcW w:w="1430" w:type="dxa"/>
          </w:tcPr>
          <w:p w14:paraId="1A19E4A5" w14:textId="77777777" w:rsidR="00D57C09" w:rsidRPr="00090C64" w:rsidRDefault="00D57C09" w:rsidP="00D1299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D12993">
            <w:pPr>
              <w:pStyle w:val="TAC"/>
            </w:pPr>
            <w:r w:rsidRPr="00090C64">
              <w:t>(Note 7)</w:t>
            </w:r>
          </w:p>
        </w:tc>
        <w:tc>
          <w:tcPr>
            <w:tcW w:w="3261" w:type="dxa"/>
          </w:tcPr>
          <w:p w14:paraId="79360BCA"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D12993">
            <w:pPr>
              <w:pStyle w:val="TAC"/>
            </w:pPr>
            <w:r w:rsidRPr="00090C64">
              <w:t>-15.2 dBm</w:t>
            </w:r>
          </w:p>
        </w:tc>
        <w:tc>
          <w:tcPr>
            <w:tcW w:w="1430" w:type="dxa"/>
          </w:tcPr>
          <w:p w14:paraId="2B792DE5" w14:textId="77777777" w:rsidR="00D57C09" w:rsidRPr="00090C64" w:rsidRDefault="00D57C09" w:rsidP="00D1299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D1299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D12993">
            <w:pPr>
              <w:pStyle w:val="TAC"/>
            </w:pPr>
            <w:r w:rsidRPr="00090C64">
              <w:t>-2.2 dBm</w:t>
            </w:r>
          </w:p>
        </w:tc>
        <w:tc>
          <w:tcPr>
            <w:tcW w:w="1430" w:type="dxa"/>
          </w:tcPr>
          <w:p w14:paraId="5EA25090" w14:textId="77777777" w:rsidR="00D57C09" w:rsidRPr="00090C64" w:rsidRDefault="00D57C09" w:rsidP="00D1299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04389B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2A060D3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D12993">
            <w:pPr>
              <w:pStyle w:val="TAC"/>
            </w:pPr>
            <w:r w:rsidRPr="00090C64">
              <w:t>-4.2 dBm (Note 8)</w:t>
            </w:r>
          </w:p>
        </w:tc>
        <w:tc>
          <w:tcPr>
            <w:tcW w:w="1430" w:type="dxa"/>
          </w:tcPr>
          <w:p w14:paraId="25E4249F" w14:textId="77777777" w:rsidR="00D57C09" w:rsidRPr="00090C64" w:rsidRDefault="00D57C09" w:rsidP="00D1299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D12993">
            <w:pPr>
              <w:pStyle w:val="TAC"/>
            </w:pPr>
            <w:r w:rsidRPr="00090C64">
              <w:t>-6 dBm (Note 8)</w:t>
            </w:r>
          </w:p>
        </w:tc>
        <w:tc>
          <w:tcPr>
            <w:tcW w:w="1430" w:type="dxa"/>
          </w:tcPr>
          <w:p w14:paraId="7505E64C" w14:textId="77777777" w:rsidR="00D57C09" w:rsidRPr="00090C64" w:rsidRDefault="00D57C09" w:rsidP="00D1299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D12993">
            <w:pPr>
              <w:pStyle w:val="TAN"/>
            </w:pPr>
            <w:r w:rsidRPr="00090C64">
              <w:t>NOTE 7:</w:t>
            </w:r>
            <w:r w:rsidRPr="00090C64">
              <w:tab/>
              <w:t>This frequency range ensures that the range of values of f_offset is continuous.</w:t>
            </w:r>
          </w:p>
          <w:p w14:paraId="1109DD93"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12993">
      <w:pPr>
        <w:rPr>
          <w:lang w:eastAsia="zh-CN"/>
        </w:rPr>
      </w:pPr>
    </w:p>
    <w:p w14:paraId="7B22AE8F" w14:textId="77777777" w:rsidR="00D57C09" w:rsidRPr="00090C64" w:rsidRDefault="00D57C09" w:rsidP="00554118">
      <w:pPr>
        <w:pStyle w:val="H6"/>
      </w:pPr>
      <w:bookmarkStart w:id="6587" w:name="_Toc21125145"/>
      <w:bookmarkStart w:id="6588" w:name="_Toc29768135"/>
      <w:bookmarkStart w:id="6589" w:name="_Toc36044577"/>
      <w:bookmarkStart w:id="6590" w:name="_Toc37230482"/>
      <w:bookmarkStart w:id="6591" w:name="_Toc45907625"/>
      <w:bookmarkStart w:id="6592" w:name="_Toc53181730"/>
      <w:r w:rsidRPr="00090C64">
        <w:t>6.7.5.5.5.5</w:t>
      </w:r>
      <w:r w:rsidRPr="00090C64">
        <w:tab/>
        <w:t>Local Area BS (Category A and B)</w:t>
      </w:r>
      <w:bookmarkEnd w:id="6587"/>
      <w:bookmarkEnd w:id="6588"/>
      <w:bookmarkEnd w:id="6589"/>
      <w:bookmarkEnd w:id="6590"/>
      <w:bookmarkEnd w:id="6591"/>
      <w:bookmarkEnd w:id="6592"/>
    </w:p>
    <w:p w14:paraId="7C8FADAA"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D12993">
            <w:pPr>
              <w:pStyle w:val="TAH"/>
            </w:pPr>
            <w:r w:rsidRPr="00090C64">
              <w:t>Frequency offset of measurement filter centre frequency, f_offset</w:t>
            </w:r>
          </w:p>
        </w:tc>
        <w:tc>
          <w:tcPr>
            <w:tcW w:w="3455" w:type="dxa"/>
          </w:tcPr>
          <w:p w14:paraId="1FAEC12C"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D12993">
            <w:pPr>
              <w:pStyle w:val="TAC"/>
            </w:pPr>
            <w:r w:rsidRPr="00090C64">
              <w:rPr>
                <w:rFonts w:eastAsia="Malgun Gothic"/>
              </w:rPr>
              <w:t>-10.2 dBm - 10/1.4(f_offset/MHz-0.05) dB</w:t>
            </w:r>
          </w:p>
        </w:tc>
        <w:tc>
          <w:tcPr>
            <w:tcW w:w="1430" w:type="dxa"/>
          </w:tcPr>
          <w:p w14:paraId="607597C4" w14:textId="77777777" w:rsidR="00D57C09" w:rsidRPr="00090C64" w:rsidRDefault="00D57C09" w:rsidP="00D1299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D1299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D1299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5013E4C9"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63CD015"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D1299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D1299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D12993">
            <w:pPr>
              <w:pStyle w:val="TAC"/>
            </w:pPr>
            <w:r w:rsidRPr="00090C64">
              <w:t>-22 dBm (Note 8)</w:t>
            </w:r>
          </w:p>
        </w:tc>
        <w:tc>
          <w:tcPr>
            <w:tcW w:w="1430" w:type="dxa"/>
          </w:tcPr>
          <w:p w14:paraId="3B37D417" w14:textId="77777777" w:rsidR="00D57C09" w:rsidRPr="00090C64" w:rsidRDefault="00D57C09" w:rsidP="00D1299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12993"/>
    <w:p w14:paraId="518DD9DE"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D12993">
            <w:pPr>
              <w:pStyle w:val="TAH"/>
            </w:pPr>
            <w:r w:rsidRPr="00090C64">
              <w:t>Frequency offset of measurement filter centre frequency, f_offset</w:t>
            </w:r>
          </w:p>
        </w:tc>
        <w:tc>
          <w:tcPr>
            <w:tcW w:w="3455" w:type="dxa"/>
          </w:tcPr>
          <w:p w14:paraId="17E914C3"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D1299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D1299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D1299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D1299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6CFE7BE1"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79E34DB0"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D1299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D1299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D12993">
            <w:pPr>
              <w:pStyle w:val="TAC"/>
            </w:pPr>
            <w:r w:rsidRPr="00090C64">
              <w:t>-22 dBm (Note 8)</w:t>
            </w:r>
          </w:p>
        </w:tc>
        <w:tc>
          <w:tcPr>
            <w:tcW w:w="1430" w:type="dxa"/>
          </w:tcPr>
          <w:p w14:paraId="6C9C7245" w14:textId="77777777" w:rsidR="00D57C09" w:rsidRPr="00090C64" w:rsidRDefault="00D57C09" w:rsidP="00D1299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12993"/>
    <w:p w14:paraId="1B66B3C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D12993">
            <w:pPr>
              <w:pStyle w:val="TAH"/>
            </w:pPr>
            <w:r w:rsidRPr="00090C64">
              <w:t>Frequency offset of measurement filter centre frequency, f_offset</w:t>
            </w:r>
          </w:p>
        </w:tc>
        <w:tc>
          <w:tcPr>
            <w:tcW w:w="3455" w:type="dxa"/>
          </w:tcPr>
          <w:p w14:paraId="27578C10"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D1299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D12993">
            <w:pPr>
              <w:pStyle w:val="TAC"/>
            </w:pPr>
            <w:r w:rsidRPr="00090C64">
              <w:rPr>
                <w:rFonts w:eastAsia="Malgun Gothic"/>
              </w:rPr>
              <w:t>-14.2 dBm - 10/3(f_offset/MHz-0.05) dB</w:t>
            </w:r>
          </w:p>
        </w:tc>
        <w:tc>
          <w:tcPr>
            <w:tcW w:w="1430" w:type="dxa"/>
          </w:tcPr>
          <w:p w14:paraId="0FEBFBCD" w14:textId="77777777" w:rsidR="00D57C09" w:rsidRPr="00090C64" w:rsidRDefault="00D57C09" w:rsidP="00D1299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D1299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D1299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74A2F2A0"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A42DF1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D1299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D1299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D12993">
            <w:pPr>
              <w:pStyle w:val="TAC"/>
            </w:pPr>
            <w:r w:rsidRPr="00090C64">
              <w:t>-26 dBm (Note 8)</w:t>
            </w:r>
          </w:p>
        </w:tc>
        <w:tc>
          <w:tcPr>
            <w:tcW w:w="1430" w:type="dxa"/>
          </w:tcPr>
          <w:p w14:paraId="033D1931" w14:textId="77777777" w:rsidR="00D57C09" w:rsidRPr="00090C64" w:rsidRDefault="00D57C09" w:rsidP="00D1299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12993"/>
    <w:p w14:paraId="1A79815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D12993">
            <w:pPr>
              <w:pStyle w:val="TAH"/>
            </w:pPr>
            <w:r w:rsidRPr="00090C64">
              <w:t>Frequency offset of measurement filter centre frequency, f_offset</w:t>
            </w:r>
          </w:p>
        </w:tc>
        <w:tc>
          <w:tcPr>
            <w:tcW w:w="3455" w:type="dxa"/>
          </w:tcPr>
          <w:p w14:paraId="7594B77D"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D1299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D12993">
            <w:pPr>
              <w:pStyle w:val="TAC"/>
            </w:pPr>
            <w:r w:rsidRPr="00090C64">
              <w:rPr>
                <w:rFonts w:eastAsia="Malgun Gothic"/>
              </w:rPr>
              <w:t>-14 dBm - 10/3(f_offset/MHz-0.05)dB</w:t>
            </w:r>
          </w:p>
        </w:tc>
        <w:tc>
          <w:tcPr>
            <w:tcW w:w="1430" w:type="dxa"/>
          </w:tcPr>
          <w:p w14:paraId="5637A584" w14:textId="77777777" w:rsidR="00D57C09" w:rsidRPr="00090C64" w:rsidRDefault="00D57C09" w:rsidP="00D1299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D1299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D1299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3E00BEC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DA39177"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D1299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D1299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D12993">
            <w:pPr>
              <w:pStyle w:val="TAC"/>
            </w:pPr>
            <w:r w:rsidRPr="00090C64">
              <w:t>-26 dBm (Note 8)</w:t>
            </w:r>
          </w:p>
        </w:tc>
        <w:tc>
          <w:tcPr>
            <w:tcW w:w="1430" w:type="dxa"/>
          </w:tcPr>
          <w:p w14:paraId="5DE51BF4" w14:textId="77777777" w:rsidR="00D57C09" w:rsidRPr="00090C64" w:rsidRDefault="00D57C09" w:rsidP="00D1299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12993"/>
    <w:p w14:paraId="0B3EE2B3"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D12993">
            <w:pPr>
              <w:pStyle w:val="TAH"/>
            </w:pPr>
            <w:r w:rsidRPr="00090C64">
              <w:t>Frequency offset of measurement filter centre frequency, f_offset</w:t>
            </w:r>
          </w:p>
        </w:tc>
        <w:tc>
          <w:tcPr>
            <w:tcW w:w="3455" w:type="dxa"/>
          </w:tcPr>
          <w:p w14:paraId="524CEB18"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D1299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D1299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D12993">
            <w:pPr>
              <w:pStyle w:val="TAC"/>
            </w:pPr>
          </w:p>
        </w:tc>
        <w:tc>
          <w:tcPr>
            <w:tcW w:w="1430" w:type="dxa"/>
          </w:tcPr>
          <w:p w14:paraId="429B61EB" w14:textId="77777777" w:rsidR="00D57C09" w:rsidRPr="00090C64" w:rsidRDefault="00D57C09" w:rsidP="00D1299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A359C92"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5C46B6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D1299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D1299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D1299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12993">
      <w:pPr>
        <w:rPr>
          <w:lang w:eastAsia="zh-CN"/>
        </w:rPr>
      </w:pPr>
    </w:p>
    <w:p w14:paraId="2BD54EA8"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D12993">
            <w:pPr>
              <w:pStyle w:val="TAH"/>
            </w:pPr>
            <w:r w:rsidRPr="00090C64">
              <w:t>Frequency offset of measurement filter centre frequency, f_offset</w:t>
            </w:r>
          </w:p>
        </w:tc>
        <w:tc>
          <w:tcPr>
            <w:tcW w:w="3455" w:type="dxa"/>
          </w:tcPr>
          <w:p w14:paraId="755E4F52"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D1299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D12993">
            <w:pPr>
              <w:pStyle w:val="TAC"/>
            </w:pPr>
            <w:r w:rsidRPr="00090C64">
              <w:rPr>
                <w:rFonts w:eastAsia="Malgun Gothic"/>
              </w:rPr>
              <w:t>-19 dBm - 7/5(f_offset/MHz-0.05) dB</w:t>
            </w:r>
          </w:p>
        </w:tc>
        <w:tc>
          <w:tcPr>
            <w:tcW w:w="1430" w:type="dxa"/>
          </w:tcPr>
          <w:p w14:paraId="335E76CA" w14:textId="77777777" w:rsidR="00D57C09" w:rsidRPr="00090C64" w:rsidRDefault="00D57C09" w:rsidP="00D1299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C77931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12522CE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D1299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D1299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D1299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12993">
      <w:pPr>
        <w:rPr>
          <w:lang w:eastAsia="zh-CN"/>
        </w:rPr>
      </w:pPr>
    </w:p>
    <w:p w14:paraId="7F5D3DA4" w14:textId="77777777" w:rsidR="00D57C09" w:rsidRPr="00090C64" w:rsidRDefault="00D57C09" w:rsidP="00554118">
      <w:pPr>
        <w:pStyle w:val="H6"/>
      </w:pPr>
      <w:bookmarkStart w:id="6593" w:name="_Toc21125146"/>
      <w:bookmarkStart w:id="6594" w:name="_Toc29768136"/>
      <w:bookmarkStart w:id="6595" w:name="_Toc36044578"/>
      <w:bookmarkStart w:id="6596" w:name="_Toc37230483"/>
      <w:bookmarkStart w:id="6597" w:name="_Toc45907626"/>
      <w:bookmarkStart w:id="6598" w:name="_Toc53181731"/>
      <w:r w:rsidRPr="00090C64">
        <w:t>6.7.5.5.5.6</w:t>
      </w:r>
      <w:r w:rsidRPr="00090C64">
        <w:tab/>
        <w:t>Medium Range BS (Category A and B)</w:t>
      </w:r>
      <w:bookmarkEnd w:id="6593"/>
      <w:bookmarkEnd w:id="6594"/>
      <w:bookmarkEnd w:id="6595"/>
      <w:bookmarkEnd w:id="6596"/>
      <w:bookmarkEnd w:id="6597"/>
      <w:bookmarkEnd w:id="6598"/>
    </w:p>
    <w:p w14:paraId="3712B8F6" w14:textId="77777777" w:rsidR="00D57C09" w:rsidRPr="00090C64" w:rsidRDefault="00D57C09" w:rsidP="00D1299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1299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12993">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D1299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D1299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D1299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D1299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D1299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D1299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DADB16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D1299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D1299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D1299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12993">
      <w:pPr>
        <w:rPr>
          <w:lang w:eastAsia="zh-CN"/>
        </w:rPr>
      </w:pPr>
    </w:p>
    <w:p w14:paraId="17D19DFB" w14:textId="77777777" w:rsidR="00D57C09" w:rsidRPr="00090C64" w:rsidRDefault="00D57C09" w:rsidP="00D1299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D1299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D1299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D1299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D1299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E28A9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D1299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D1299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D1299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12993">
      <w:pPr>
        <w:rPr>
          <w:lang w:eastAsia="zh-CN"/>
        </w:rPr>
      </w:pPr>
    </w:p>
    <w:p w14:paraId="2E3333E8" w14:textId="77777777" w:rsidR="00D57C09" w:rsidRPr="00090C64" w:rsidRDefault="00D57C09" w:rsidP="00D1299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D1299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D1299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D1299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D1299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D1299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D1299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D1299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5035C97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D1299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D1299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D1299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12993">
      <w:pPr>
        <w:rPr>
          <w:lang w:eastAsia="zh-CN"/>
        </w:rPr>
      </w:pPr>
    </w:p>
    <w:p w14:paraId="4B31E69B" w14:textId="77777777" w:rsidR="00D57C09" w:rsidRPr="00090C64" w:rsidRDefault="00D57C09" w:rsidP="00D1299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D1299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D1299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D1299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D1299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D1299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0ACF0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D1299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D1299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D1299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12993">
      <w:pPr>
        <w:rPr>
          <w:lang w:eastAsia="zh-CN"/>
        </w:rPr>
      </w:pPr>
    </w:p>
    <w:p w14:paraId="5980CF1D" w14:textId="77777777" w:rsidR="00D57C09" w:rsidRPr="00090C64" w:rsidRDefault="00D57C09" w:rsidP="00D1299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D1299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D1299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D1299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D1299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216E91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D1299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D1299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12993">
      <w:pPr>
        <w:rPr>
          <w:lang w:eastAsia="zh-CN"/>
        </w:rPr>
      </w:pPr>
    </w:p>
    <w:p w14:paraId="2918D5BB" w14:textId="77777777" w:rsidR="00D57C09" w:rsidRPr="00090C64" w:rsidRDefault="00D57C09" w:rsidP="00D12993">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D1299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D1299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D1299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D1299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5C28368"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D1299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D1299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12993">
      <w:pPr>
        <w:rPr>
          <w:lang w:eastAsia="zh-CN"/>
        </w:rPr>
      </w:pPr>
    </w:p>
    <w:p w14:paraId="0C42A5A5" w14:textId="77777777" w:rsidR="00D57C09" w:rsidRPr="00090C64" w:rsidRDefault="00D57C09" w:rsidP="00D1299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D1299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D1299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D1299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D1299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D1299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5FF9EC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D1299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D1299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D1299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12993">
      <w:pPr>
        <w:rPr>
          <w:lang w:eastAsia="zh-CN"/>
        </w:rPr>
      </w:pPr>
    </w:p>
    <w:p w14:paraId="29270DE3" w14:textId="77777777" w:rsidR="00D57C09" w:rsidRPr="00090C64" w:rsidRDefault="00D57C09" w:rsidP="00D1299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D1299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D12993">
            <w:pPr>
              <w:pStyle w:val="TAC"/>
              <w:rPr>
                <w:rFonts w:eastAsia="Malgun Gothic"/>
              </w:rPr>
            </w:pPr>
            <w:r w:rsidRPr="00090C64">
              <w:rPr>
                <w:rFonts w:eastAsia="Malgun Gothic"/>
              </w:rPr>
              <w:t>-7 dBm - 10/3(f_offset/MHz-0.05) dB</w:t>
            </w:r>
          </w:p>
          <w:p w14:paraId="33E91E4B"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D1299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D1299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D1299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9238CB"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D1299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D1299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D1299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D1299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12993">
      <w:pPr>
        <w:rPr>
          <w:lang w:eastAsia="zh-CN"/>
        </w:rPr>
      </w:pPr>
    </w:p>
    <w:p w14:paraId="188926A6" w14:textId="77777777" w:rsidR="00D57C09" w:rsidRPr="00090C64" w:rsidRDefault="00D57C09" w:rsidP="00D12993">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D1299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D1299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D1299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D1299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D1299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12993">
      <w:pPr>
        <w:rPr>
          <w:lang w:eastAsia="zh-CN"/>
        </w:rPr>
      </w:pPr>
    </w:p>
    <w:p w14:paraId="17F4A5AA" w14:textId="77777777" w:rsidR="00D57C09" w:rsidRPr="00090C64" w:rsidRDefault="00D57C09" w:rsidP="00D1299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D1299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D1299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D1299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D1299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D1299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12993">
      <w:pPr>
        <w:rPr>
          <w:lang w:eastAsia="zh-CN"/>
        </w:rPr>
      </w:pPr>
    </w:p>
    <w:p w14:paraId="7C52AB11" w14:textId="77777777" w:rsidR="00D57C09" w:rsidRPr="00090C64" w:rsidRDefault="00D57C09" w:rsidP="00D1299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D1299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D1299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D1299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D1299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D1299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D1299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12993">
      <w:pPr>
        <w:rPr>
          <w:lang w:eastAsia="zh-CN"/>
        </w:rPr>
      </w:pPr>
    </w:p>
    <w:p w14:paraId="38E92095" w14:textId="77777777" w:rsidR="00D57C09" w:rsidRPr="00090C64" w:rsidRDefault="00D57C09" w:rsidP="00D12993">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D12993">
            <w:pPr>
              <w:pStyle w:val="TAH"/>
            </w:pPr>
            <w:r w:rsidRPr="00090C64">
              <w:t>Frequency offset of measurement filter centre frequency, f_offset</w:t>
            </w:r>
          </w:p>
        </w:tc>
        <w:tc>
          <w:tcPr>
            <w:tcW w:w="3455" w:type="dxa"/>
          </w:tcPr>
          <w:p w14:paraId="089DA96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D1299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D1299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D1299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D12993">
            <w:pPr>
              <w:pStyle w:val="TAC"/>
            </w:pPr>
            <w:r w:rsidRPr="00090C64">
              <w:rPr>
                <w:lang w:eastAsia="zh-CN"/>
              </w:rPr>
              <w:t>-18 dBm</w:t>
            </w:r>
          </w:p>
        </w:tc>
        <w:tc>
          <w:tcPr>
            <w:tcW w:w="1430" w:type="dxa"/>
          </w:tcPr>
          <w:p w14:paraId="24417157" w14:textId="77777777" w:rsidR="00D57C09" w:rsidRPr="00090C64" w:rsidRDefault="00D57C09" w:rsidP="00D1299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D12993">
            <w:pPr>
              <w:pStyle w:val="TAC"/>
              <w:rPr>
                <w:lang w:eastAsia="zh-CN"/>
              </w:rPr>
            </w:pPr>
            <w:r w:rsidRPr="00090C64">
              <w:rPr>
                <w:lang w:eastAsia="zh-CN"/>
              </w:rPr>
              <w:t>-20 dBm (NOTE 8)</w:t>
            </w:r>
          </w:p>
        </w:tc>
        <w:tc>
          <w:tcPr>
            <w:tcW w:w="1430" w:type="dxa"/>
          </w:tcPr>
          <w:p w14:paraId="0E2FEBFE"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12993"/>
    <w:p w14:paraId="29D79D66" w14:textId="77777777" w:rsidR="00D57C09" w:rsidRPr="00090C64" w:rsidRDefault="00D57C09" w:rsidP="00554118">
      <w:pPr>
        <w:pStyle w:val="H6"/>
      </w:pPr>
      <w:bookmarkStart w:id="6599" w:name="_Toc21125147"/>
      <w:bookmarkStart w:id="6600" w:name="_Toc29768137"/>
      <w:bookmarkStart w:id="6601" w:name="_Toc36044579"/>
      <w:bookmarkStart w:id="6602" w:name="_Toc37230484"/>
      <w:bookmarkStart w:id="6603" w:name="_Toc45907627"/>
      <w:bookmarkStart w:id="6604" w:name="_Toc53181732"/>
      <w:r w:rsidRPr="00090C64">
        <w:t>6.7.5.5.5.7</w:t>
      </w:r>
      <w:r w:rsidRPr="00090C64">
        <w:tab/>
        <w:t>Additional requirements</w:t>
      </w:r>
      <w:bookmarkEnd w:id="6599"/>
      <w:bookmarkEnd w:id="6600"/>
      <w:bookmarkEnd w:id="6601"/>
      <w:bookmarkEnd w:id="6602"/>
      <w:bookmarkEnd w:id="6603"/>
      <w:bookmarkEnd w:id="6604"/>
    </w:p>
    <w:p w14:paraId="4FBE0DEC" w14:textId="77777777" w:rsidR="00D57C09" w:rsidRPr="00090C64" w:rsidRDefault="00D57C09" w:rsidP="00D1299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D1299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D12993">
            <w:pPr>
              <w:pStyle w:val="TAH"/>
            </w:pPr>
            <w:r w:rsidRPr="00090C64">
              <w:t>Channel bandwidth</w:t>
            </w:r>
          </w:p>
        </w:tc>
        <w:tc>
          <w:tcPr>
            <w:tcW w:w="2126" w:type="dxa"/>
          </w:tcPr>
          <w:p w14:paraId="39B0ADF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D12993">
            <w:pPr>
              <w:pStyle w:val="TAH"/>
            </w:pPr>
            <w:r w:rsidRPr="00090C64">
              <w:t>Frequency offset of measurement filter centre frequency, f_offset</w:t>
            </w:r>
          </w:p>
        </w:tc>
        <w:tc>
          <w:tcPr>
            <w:tcW w:w="1285" w:type="dxa"/>
          </w:tcPr>
          <w:p w14:paraId="3384396F" w14:textId="77777777" w:rsidR="00D57C09" w:rsidRPr="00090C64" w:rsidRDefault="00D57C09" w:rsidP="00D1299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D1299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D12993">
            <w:pPr>
              <w:pStyle w:val="TAC"/>
            </w:pPr>
            <w:r w:rsidRPr="00090C64">
              <w:t>1.4 MHz</w:t>
            </w:r>
          </w:p>
        </w:tc>
        <w:tc>
          <w:tcPr>
            <w:tcW w:w="2126" w:type="dxa"/>
          </w:tcPr>
          <w:p w14:paraId="4C313D6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D12993">
            <w:pPr>
              <w:pStyle w:val="TAC"/>
            </w:pPr>
            <w:r w:rsidRPr="00090C64">
              <w:t>-12.2 dBm</w:t>
            </w:r>
          </w:p>
        </w:tc>
        <w:tc>
          <w:tcPr>
            <w:tcW w:w="1418" w:type="dxa"/>
          </w:tcPr>
          <w:p w14:paraId="24FD13F3" w14:textId="77777777" w:rsidR="00D57C09" w:rsidRPr="00090C64" w:rsidRDefault="00D57C09" w:rsidP="00D1299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D12993">
            <w:pPr>
              <w:pStyle w:val="TAC"/>
            </w:pPr>
            <w:r w:rsidRPr="00090C64">
              <w:t>3 MHz</w:t>
            </w:r>
          </w:p>
        </w:tc>
        <w:tc>
          <w:tcPr>
            <w:tcW w:w="2126" w:type="dxa"/>
          </w:tcPr>
          <w:p w14:paraId="0C881C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D12993">
            <w:pPr>
              <w:pStyle w:val="TAC"/>
            </w:pPr>
            <w:r w:rsidRPr="00090C64">
              <w:t>-11.2dBm</w:t>
            </w:r>
          </w:p>
        </w:tc>
        <w:tc>
          <w:tcPr>
            <w:tcW w:w="1418" w:type="dxa"/>
          </w:tcPr>
          <w:p w14:paraId="3AE11FC2" w14:textId="77777777" w:rsidR="00D57C09" w:rsidRPr="00090C64" w:rsidRDefault="00D57C09" w:rsidP="00D1299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D12993">
            <w:pPr>
              <w:pStyle w:val="TAC"/>
            </w:pPr>
            <w:r w:rsidRPr="00090C64">
              <w:t>5 MHz</w:t>
            </w:r>
          </w:p>
        </w:tc>
        <w:tc>
          <w:tcPr>
            <w:tcW w:w="2126" w:type="dxa"/>
          </w:tcPr>
          <w:p w14:paraId="64E48645"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D12993">
            <w:pPr>
              <w:pStyle w:val="TAC"/>
            </w:pPr>
            <w:r w:rsidRPr="00090C64">
              <w:t>-13.2 dBm</w:t>
            </w:r>
          </w:p>
        </w:tc>
        <w:tc>
          <w:tcPr>
            <w:tcW w:w="1418" w:type="dxa"/>
          </w:tcPr>
          <w:p w14:paraId="76E6D8F9" w14:textId="77777777" w:rsidR="00D57C09" w:rsidRPr="00090C64" w:rsidRDefault="00D57C09" w:rsidP="00D1299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D12993">
            <w:pPr>
              <w:pStyle w:val="TAC"/>
            </w:pPr>
            <w:r w:rsidRPr="00090C64">
              <w:t>10 MHz</w:t>
            </w:r>
          </w:p>
        </w:tc>
        <w:tc>
          <w:tcPr>
            <w:tcW w:w="2126" w:type="dxa"/>
          </w:tcPr>
          <w:p w14:paraId="7C8131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D12993">
            <w:pPr>
              <w:pStyle w:val="TAC"/>
            </w:pPr>
            <w:r w:rsidRPr="00090C64">
              <w:t>-11.2 dBm</w:t>
            </w:r>
          </w:p>
        </w:tc>
        <w:tc>
          <w:tcPr>
            <w:tcW w:w="1418" w:type="dxa"/>
          </w:tcPr>
          <w:p w14:paraId="468A0FBA" w14:textId="77777777" w:rsidR="00D57C09" w:rsidRPr="00090C64" w:rsidRDefault="00D57C09" w:rsidP="00D1299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D12993">
            <w:pPr>
              <w:pStyle w:val="TAC"/>
            </w:pPr>
            <w:r w:rsidRPr="00090C64">
              <w:t>15 MHz</w:t>
            </w:r>
          </w:p>
        </w:tc>
        <w:tc>
          <w:tcPr>
            <w:tcW w:w="2126" w:type="dxa"/>
          </w:tcPr>
          <w:p w14:paraId="25DD787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D12993">
            <w:pPr>
              <w:pStyle w:val="TAC"/>
            </w:pPr>
            <w:r w:rsidRPr="00090C64">
              <w:t>-11.2 dBm</w:t>
            </w:r>
          </w:p>
        </w:tc>
        <w:tc>
          <w:tcPr>
            <w:tcW w:w="1418" w:type="dxa"/>
          </w:tcPr>
          <w:p w14:paraId="261BDFEA" w14:textId="77777777" w:rsidR="00D57C09" w:rsidRPr="00090C64" w:rsidRDefault="00D57C09" w:rsidP="00D1299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D12993">
            <w:pPr>
              <w:pStyle w:val="TAC"/>
            </w:pPr>
            <w:r w:rsidRPr="00090C64">
              <w:t>20 MHz</w:t>
            </w:r>
          </w:p>
        </w:tc>
        <w:tc>
          <w:tcPr>
            <w:tcW w:w="2126" w:type="dxa"/>
          </w:tcPr>
          <w:p w14:paraId="012ACF4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D12993">
            <w:pPr>
              <w:pStyle w:val="TAC"/>
            </w:pPr>
            <w:r w:rsidRPr="00090C64">
              <w:t>-11.2 dBm</w:t>
            </w:r>
          </w:p>
        </w:tc>
        <w:tc>
          <w:tcPr>
            <w:tcW w:w="1418" w:type="dxa"/>
          </w:tcPr>
          <w:p w14:paraId="46098E44" w14:textId="77777777" w:rsidR="00D57C09" w:rsidRPr="00090C64" w:rsidRDefault="00D57C09" w:rsidP="00D1299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D12993">
            <w:pPr>
              <w:pStyle w:val="TAC"/>
            </w:pPr>
            <w:r w:rsidRPr="00090C64">
              <w:t>All</w:t>
            </w:r>
          </w:p>
        </w:tc>
        <w:tc>
          <w:tcPr>
            <w:tcW w:w="2126" w:type="dxa"/>
          </w:tcPr>
          <w:p w14:paraId="7DC9A1BA"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3B4E5C6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483B8A66" w14:textId="77777777" w:rsidR="00D57C09" w:rsidRPr="00090C64" w:rsidRDefault="00D57C09" w:rsidP="00D1299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D12993">
            <w:pPr>
              <w:pStyle w:val="TAC"/>
            </w:pPr>
            <w:r w:rsidRPr="00090C64">
              <w:t>-11.2dBm (Note 8)</w:t>
            </w:r>
          </w:p>
        </w:tc>
        <w:tc>
          <w:tcPr>
            <w:tcW w:w="1418" w:type="dxa"/>
          </w:tcPr>
          <w:p w14:paraId="03D621E9" w14:textId="77777777" w:rsidR="00D57C09" w:rsidRPr="00090C64" w:rsidRDefault="00D57C09" w:rsidP="00D1299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D12993">
            <w:pPr>
              <w:pStyle w:val="TAC"/>
            </w:pPr>
            <w:r w:rsidRPr="00090C64">
              <w:t>All</w:t>
            </w:r>
          </w:p>
        </w:tc>
        <w:tc>
          <w:tcPr>
            <w:tcW w:w="2126" w:type="dxa"/>
          </w:tcPr>
          <w:p w14:paraId="7DDA035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D12993">
            <w:pPr>
              <w:pStyle w:val="TAC"/>
            </w:pPr>
            <w:r w:rsidRPr="00090C64">
              <w:t>-13 dBm (Note 8)</w:t>
            </w:r>
          </w:p>
        </w:tc>
        <w:tc>
          <w:tcPr>
            <w:tcW w:w="1418" w:type="dxa"/>
          </w:tcPr>
          <w:p w14:paraId="351E25F8" w14:textId="77777777" w:rsidR="00D57C09" w:rsidRPr="00090C64" w:rsidRDefault="00D57C09" w:rsidP="00D1299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12993"/>
    <w:p w14:paraId="4A743FF0"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D1299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D12993">
            <w:pPr>
              <w:pStyle w:val="TAH"/>
            </w:pPr>
            <w:r w:rsidRPr="00090C64">
              <w:t>Channel bandwidth</w:t>
            </w:r>
          </w:p>
        </w:tc>
        <w:tc>
          <w:tcPr>
            <w:tcW w:w="2126" w:type="dxa"/>
          </w:tcPr>
          <w:p w14:paraId="596DA7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D12993">
            <w:pPr>
              <w:pStyle w:val="TAH"/>
            </w:pPr>
            <w:r w:rsidRPr="00090C64">
              <w:t>Frequency offset of measurement filter centre frequency, f_offset</w:t>
            </w:r>
          </w:p>
        </w:tc>
        <w:tc>
          <w:tcPr>
            <w:tcW w:w="1285" w:type="dxa"/>
          </w:tcPr>
          <w:p w14:paraId="0D23573A" w14:textId="77777777" w:rsidR="00D57C09" w:rsidRPr="00090C64" w:rsidRDefault="00D57C09" w:rsidP="00D1299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D1299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D12993">
            <w:pPr>
              <w:pStyle w:val="TAC"/>
            </w:pPr>
            <w:r w:rsidRPr="00090C64">
              <w:t>1.4 MHz</w:t>
            </w:r>
          </w:p>
        </w:tc>
        <w:tc>
          <w:tcPr>
            <w:tcW w:w="2126" w:type="dxa"/>
          </w:tcPr>
          <w:p w14:paraId="692E7A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D12993">
            <w:pPr>
              <w:pStyle w:val="TAC"/>
            </w:pPr>
            <w:r w:rsidRPr="00090C64">
              <w:t>-12.2 dBm</w:t>
            </w:r>
          </w:p>
        </w:tc>
        <w:tc>
          <w:tcPr>
            <w:tcW w:w="1418" w:type="dxa"/>
          </w:tcPr>
          <w:p w14:paraId="60DF8E0C" w14:textId="77777777" w:rsidR="00D57C09" w:rsidRPr="00090C64" w:rsidRDefault="00D57C09" w:rsidP="00D1299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D12993">
            <w:pPr>
              <w:pStyle w:val="TAC"/>
            </w:pPr>
            <w:r w:rsidRPr="00090C64">
              <w:t>3 MHz</w:t>
            </w:r>
          </w:p>
        </w:tc>
        <w:tc>
          <w:tcPr>
            <w:tcW w:w="2126" w:type="dxa"/>
          </w:tcPr>
          <w:p w14:paraId="6B96C73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D12993">
            <w:pPr>
              <w:pStyle w:val="TAC"/>
            </w:pPr>
            <w:r w:rsidRPr="00090C64">
              <w:t>-11.2 dBm</w:t>
            </w:r>
          </w:p>
        </w:tc>
        <w:tc>
          <w:tcPr>
            <w:tcW w:w="1418" w:type="dxa"/>
          </w:tcPr>
          <w:p w14:paraId="3EA89B9E" w14:textId="77777777" w:rsidR="00D57C09" w:rsidRPr="00090C64" w:rsidRDefault="00D57C09" w:rsidP="00D1299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D12993">
            <w:pPr>
              <w:pStyle w:val="TAC"/>
            </w:pPr>
            <w:r w:rsidRPr="00090C64">
              <w:t>5 MHz</w:t>
            </w:r>
          </w:p>
        </w:tc>
        <w:tc>
          <w:tcPr>
            <w:tcW w:w="2126" w:type="dxa"/>
          </w:tcPr>
          <w:p w14:paraId="2D020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D12993">
            <w:pPr>
              <w:pStyle w:val="TAC"/>
            </w:pPr>
            <w:r w:rsidRPr="00090C64">
              <w:t>-13.2 dBm</w:t>
            </w:r>
          </w:p>
        </w:tc>
        <w:tc>
          <w:tcPr>
            <w:tcW w:w="1418" w:type="dxa"/>
          </w:tcPr>
          <w:p w14:paraId="514E9D0E" w14:textId="77777777" w:rsidR="00D57C09" w:rsidRPr="00090C64" w:rsidRDefault="00D57C09" w:rsidP="00D1299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D12993">
            <w:pPr>
              <w:pStyle w:val="TAC"/>
            </w:pPr>
            <w:r w:rsidRPr="00090C64">
              <w:t>10 MHz</w:t>
            </w:r>
          </w:p>
        </w:tc>
        <w:tc>
          <w:tcPr>
            <w:tcW w:w="2126" w:type="dxa"/>
          </w:tcPr>
          <w:p w14:paraId="6758C2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D12993">
            <w:pPr>
              <w:pStyle w:val="TAC"/>
            </w:pPr>
            <w:r w:rsidRPr="00090C64">
              <w:t>-11.2 dBm</w:t>
            </w:r>
          </w:p>
        </w:tc>
        <w:tc>
          <w:tcPr>
            <w:tcW w:w="1418" w:type="dxa"/>
          </w:tcPr>
          <w:p w14:paraId="462997B9" w14:textId="77777777" w:rsidR="00D57C09" w:rsidRPr="00090C64" w:rsidRDefault="00D57C09" w:rsidP="00D1299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D12993">
            <w:pPr>
              <w:pStyle w:val="TAC"/>
            </w:pPr>
            <w:r w:rsidRPr="00090C64">
              <w:t>15 MHz</w:t>
            </w:r>
          </w:p>
        </w:tc>
        <w:tc>
          <w:tcPr>
            <w:tcW w:w="2126" w:type="dxa"/>
          </w:tcPr>
          <w:p w14:paraId="41D2E0A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D12993">
            <w:pPr>
              <w:pStyle w:val="TAC"/>
            </w:pPr>
            <w:r w:rsidRPr="00090C64">
              <w:t>-13.2 dBm</w:t>
            </w:r>
          </w:p>
        </w:tc>
        <w:tc>
          <w:tcPr>
            <w:tcW w:w="1418" w:type="dxa"/>
          </w:tcPr>
          <w:p w14:paraId="37CA7368" w14:textId="77777777" w:rsidR="00D57C09" w:rsidRPr="00090C64" w:rsidRDefault="00D57C09" w:rsidP="00D1299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D12993">
            <w:pPr>
              <w:pStyle w:val="TAC"/>
            </w:pPr>
            <w:r w:rsidRPr="00090C64">
              <w:t>20 MHz</w:t>
            </w:r>
          </w:p>
        </w:tc>
        <w:tc>
          <w:tcPr>
            <w:tcW w:w="2126" w:type="dxa"/>
          </w:tcPr>
          <w:p w14:paraId="05F1D06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D12993">
            <w:pPr>
              <w:pStyle w:val="TAC"/>
            </w:pPr>
            <w:r w:rsidRPr="00090C64">
              <w:t>-14.2 dBm</w:t>
            </w:r>
          </w:p>
        </w:tc>
        <w:tc>
          <w:tcPr>
            <w:tcW w:w="1418" w:type="dxa"/>
          </w:tcPr>
          <w:p w14:paraId="2C1A72C7" w14:textId="77777777" w:rsidR="00D57C09" w:rsidRPr="00090C64" w:rsidRDefault="00D57C09" w:rsidP="00D1299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D12993">
            <w:pPr>
              <w:pStyle w:val="TAC"/>
            </w:pPr>
            <w:r w:rsidRPr="00090C64">
              <w:t>All</w:t>
            </w:r>
          </w:p>
        </w:tc>
        <w:tc>
          <w:tcPr>
            <w:tcW w:w="2126" w:type="dxa"/>
          </w:tcPr>
          <w:p w14:paraId="309056B2"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2C5ABBE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2FE6C969"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D1299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D12993">
            <w:pPr>
              <w:pStyle w:val="TAC"/>
            </w:pPr>
            <w:r w:rsidRPr="00090C64">
              <w:t>-11.2 dBm (Note 8)</w:t>
            </w:r>
          </w:p>
        </w:tc>
        <w:tc>
          <w:tcPr>
            <w:tcW w:w="1418" w:type="dxa"/>
          </w:tcPr>
          <w:p w14:paraId="49DDE394" w14:textId="77777777" w:rsidR="00D57C09" w:rsidRPr="00090C64" w:rsidRDefault="00D57C09" w:rsidP="00D1299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D12993">
            <w:pPr>
              <w:pStyle w:val="TAC"/>
            </w:pPr>
            <w:r w:rsidRPr="00090C64">
              <w:t>All</w:t>
            </w:r>
          </w:p>
        </w:tc>
        <w:tc>
          <w:tcPr>
            <w:tcW w:w="2126" w:type="dxa"/>
          </w:tcPr>
          <w:p w14:paraId="317B6C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D12993">
            <w:pPr>
              <w:pStyle w:val="TAC"/>
            </w:pPr>
            <w:r w:rsidRPr="00090C64">
              <w:t>-13 dBm (Note 8)</w:t>
            </w:r>
          </w:p>
        </w:tc>
        <w:tc>
          <w:tcPr>
            <w:tcW w:w="1418" w:type="dxa"/>
          </w:tcPr>
          <w:p w14:paraId="7DEB5B09" w14:textId="77777777" w:rsidR="00D57C09" w:rsidRPr="00090C64" w:rsidRDefault="00D57C09" w:rsidP="00D1299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12993"/>
    <w:p w14:paraId="0900FAE5"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D1299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D12993">
            <w:pPr>
              <w:pStyle w:val="TAH"/>
            </w:pPr>
            <w:r w:rsidRPr="00090C64">
              <w:t>Channel bandwidth</w:t>
            </w:r>
          </w:p>
        </w:tc>
        <w:tc>
          <w:tcPr>
            <w:tcW w:w="2126" w:type="dxa"/>
          </w:tcPr>
          <w:p w14:paraId="05C25F1C"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D12993">
            <w:pPr>
              <w:pStyle w:val="TAH"/>
            </w:pPr>
            <w:r w:rsidRPr="00090C64">
              <w:t>Frequency offset of measurement filter centre frequency, f_offset</w:t>
            </w:r>
          </w:p>
        </w:tc>
        <w:tc>
          <w:tcPr>
            <w:tcW w:w="1285" w:type="dxa"/>
          </w:tcPr>
          <w:p w14:paraId="59DE1047" w14:textId="77777777" w:rsidR="00D57C09" w:rsidRPr="00090C64" w:rsidRDefault="00D57C09" w:rsidP="00D1299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D1299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D12993">
            <w:pPr>
              <w:pStyle w:val="TAC"/>
            </w:pPr>
            <w:r w:rsidRPr="00090C64">
              <w:t>All</w:t>
            </w:r>
          </w:p>
        </w:tc>
        <w:tc>
          <w:tcPr>
            <w:tcW w:w="2126" w:type="dxa"/>
          </w:tcPr>
          <w:p w14:paraId="1F9B58A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D1299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D12993">
            <w:pPr>
              <w:pStyle w:val="TAC"/>
            </w:pPr>
            <w:r w:rsidRPr="00090C64">
              <w:t>-11.2 dBm</w:t>
            </w:r>
          </w:p>
        </w:tc>
        <w:tc>
          <w:tcPr>
            <w:tcW w:w="1418" w:type="dxa"/>
          </w:tcPr>
          <w:p w14:paraId="56ACF7A9" w14:textId="77777777" w:rsidR="00D57C09" w:rsidRPr="00090C64" w:rsidRDefault="00D57C09" w:rsidP="00D1299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D12993">
            <w:pPr>
              <w:pStyle w:val="TAC"/>
            </w:pPr>
            <w:r w:rsidRPr="00090C64">
              <w:t>All</w:t>
            </w:r>
          </w:p>
        </w:tc>
        <w:tc>
          <w:tcPr>
            <w:tcW w:w="2126" w:type="dxa"/>
          </w:tcPr>
          <w:p w14:paraId="4ADC7823" w14:textId="77777777" w:rsidR="00D57C09" w:rsidRPr="00090C64" w:rsidRDefault="00D57C09" w:rsidP="00D1299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D1299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D1299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D12993">
            <w:pPr>
              <w:pStyle w:val="TAC"/>
            </w:pPr>
            <w:r w:rsidRPr="00090C64">
              <w:t>-11.2 dBm (Note 8)</w:t>
            </w:r>
          </w:p>
        </w:tc>
        <w:tc>
          <w:tcPr>
            <w:tcW w:w="1418" w:type="dxa"/>
          </w:tcPr>
          <w:p w14:paraId="43E31340" w14:textId="77777777" w:rsidR="00D57C09" w:rsidRPr="00090C64" w:rsidRDefault="00D57C09" w:rsidP="00D1299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D12993">
            <w:pPr>
              <w:pStyle w:val="TAC"/>
            </w:pPr>
            <w:r w:rsidRPr="00090C64">
              <w:t>All</w:t>
            </w:r>
          </w:p>
        </w:tc>
        <w:tc>
          <w:tcPr>
            <w:tcW w:w="2126" w:type="dxa"/>
          </w:tcPr>
          <w:p w14:paraId="7621493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D12993">
            <w:pPr>
              <w:pStyle w:val="TAC"/>
            </w:pPr>
            <w:r w:rsidRPr="00090C64">
              <w:t>-13 dBm (Note 8)</w:t>
            </w:r>
          </w:p>
        </w:tc>
        <w:tc>
          <w:tcPr>
            <w:tcW w:w="1418" w:type="dxa"/>
          </w:tcPr>
          <w:p w14:paraId="24784EEC" w14:textId="77777777" w:rsidR="00D57C09" w:rsidRPr="00090C64" w:rsidRDefault="00D57C09" w:rsidP="00D1299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12993"/>
    <w:p w14:paraId="326E964D" w14:textId="77777777" w:rsidR="00D57C09" w:rsidRPr="00090C64" w:rsidRDefault="00D57C09" w:rsidP="00D1299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D1299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1299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1299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D12993">
            <w:pPr>
              <w:pStyle w:val="TAH"/>
            </w:pPr>
            <w:r w:rsidRPr="00090C64">
              <w:t>Case</w:t>
            </w:r>
          </w:p>
        </w:tc>
        <w:tc>
          <w:tcPr>
            <w:tcW w:w="1701" w:type="dxa"/>
          </w:tcPr>
          <w:p w14:paraId="4C6024E9" w14:textId="77777777" w:rsidR="00D57C09" w:rsidRPr="00090C64" w:rsidRDefault="00D57C09" w:rsidP="00D12993">
            <w:pPr>
              <w:pStyle w:val="TAH"/>
            </w:pPr>
            <w:r w:rsidRPr="00090C64">
              <w:t>Measurement filter centre frequency</w:t>
            </w:r>
          </w:p>
        </w:tc>
        <w:tc>
          <w:tcPr>
            <w:tcW w:w="2268" w:type="dxa"/>
          </w:tcPr>
          <w:p w14:paraId="1F74EB25"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D12993">
            <w:pPr>
              <w:pStyle w:val="TAH"/>
            </w:pPr>
            <w:r w:rsidRPr="00090C64">
              <w:t xml:space="preserve">(NOTE) </w:t>
            </w:r>
          </w:p>
        </w:tc>
        <w:tc>
          <w:tcPr>
            <w:tcW w:w="1984" w:type="dxa"/>
          </w:tcPr>
          <w:p w14:paraId="7F671101" w14:textId="77777777" w:rsidR="00D57C09" w:rsidRPr="00090C64" w:rsidRDefault="00D57C09" w:rsidP="00D12993">
            <w:pPr>
              <w:pStyle w:val="TAH"/>
            </w:pPr>
            <w:r w:rsidRPr="00090C64">
              <w:t>Maximum Level</w:t>
            </w:r>
          </w:p>
          <w:p w14:paraId="30045883" w14:textId="77777777" w:rsidR="00D57C09" w:rsidRPr="00090C64" w:rsidRDefault="00D57C09" w:rsidP="00D12993">
            <w:pPr>
              <w:pStyle w:val="TAH"/>
            </w:pPr>
            <w:r w:rsidRPr="00090C64">
              <w:t>P</w:t>
            </w:r>
            <w:r w:rsidRPr="00090C64">
              <w:rPr>
                <w:vertAlign w:val="subscript"/>
              </w:rPr>
              <w:t>EIRP,N,MAX</w:t>
            </w:r>
          </w:p>
        </w:tc>
        <w:tc>
          <w:tcPr>
            <w:tcW w:w="1512" w:type="dxa"/>
          </w:tcPr>
          <w:p w14:paraId="31C46AE3" w14:textId="77777777" w:rsidR="00D57C09" w:rsidRPr="00090C64" w:rsidRDefault="00D57C09" w:rsidP="00D1299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D12993">
            <w:pPr>
              <w:pStyle w:val="TAC"/>
            </w:pPr>
            <w:r w:rsidRPr="00090C64">
              <w:t>N*8 + 306 MHz,</w:t>
            </w:r>
          </w:p>
          <w:p w14:paraId="4D47E570" w14:textId="77777777" w:rsidR="00677DA3" w:rsidRPr="00090C64" w:rsidRDefault="00677DA3" w:rsidP="00D12993">
            <w:pPr>
              <w:pStyle w:val="TAC"/>
            </w:pPr>
            <w:r w:rsidRPr="00090C64">
              <w:t xml:space="preserve">21 ≤ N ≤ 60 </w:t>
            </w:r>
          </w:p>
        </w:tc>
        <w:tc>
          <w:tcPr>
            <w:tcW w:w="2268" w:type="dxa"/>
          </w:tcPr>
          <w:p w14:paraId="5A39CE81" w14:textId="64C541A1"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D12993">
            <w:pPr>
              <w:pStyle w:val="TAC"/>
            </w:pPr>
            <w:r w:rsidRPr="00090C64">
              <w:t xml:space="preserve">1.8dBm </w:t>
            </w:r>
          </w:p>
        </w:tc>
        <w:tc>
          <w:tcPr>
            <w:tcW w:w="1512" w:type="dxa"/>
          </w:tcPr>
          <w:p w14:paraId="76B19631" w14:textId="77777777" w:rsidR="00677DA3" w:rsidRPr="00090C64" w:rsidRDefault="00677DA3" w:rsidP="00D1299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D12993">
            <w:pPr>
              <w:pStyle w:val="TAC"/>
            </w:pPr>
          </w:p>
        </w:tc>
        <w:tc>
          <w:tcPr>
            <w:tcW w:w="1701" w:type="dxa"/>
            <w:tcBorders>
              <w:left w:val="single" w:sz="4" w:space="0" w:color="auto"/>
            </w:tcBorders>
          </w:tcPr>
          <w:p w14:paraId="52CA1DE8" w14:textId="77777777" w:rsidR="00677DA3" w:rsidRPr="00090C64" w:rsidRDefault="00677DA3" w:rsidP="00D12993">
            <w:pPr>
              <w:pStyle w:val="TAC"/>
            </w:pPr>
            <w:r w:rsidRPr="00090C64">
              <w:t>N*8 + 306 MHz,</w:t>
            </w:r>
          </w:p>
          <w:p w14:paraId="2EEA2061" w14:textId="77777777" w:rsidR="00677DA3" w:rsidRPr="00090C64" w:rsidRDefault="00677DA3" w:rsidP="00D12993">
            <w:pPr>
              <w:pStyle w:val="TAC"/>
            </w:pPr>
            <w:r w:rsidRPr="00090C64">
              <w:t xml:space="preserve">21 ≤ N ≤ 60 </w:t>
            </w:r>
          </w:p>
        </w:tc>
        <w:tc>
          <w:tcPr>
            <w:tcW w:w="2268" w:type="dxa"/>
          </w:tcPr>
          <w:p w14:paraId="66E8ED92" w14:textId="3BCA975F"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D1299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D12993">
            <w:pPr>
              <w:pStyle w:val="TAC"/>
            </w:pPr>
          </w:p>
        </w:tc>
        <w:tc>
          <w:tcPr>
            <w:tcW w:w="1701" w:type="dxa"/>
            <w:tcBorders>
              <w:left w:val="single" w:sz="4" w:space="0" w:color="auto"/>
            </w:tcBorders>
          </w:tcPr>
          <w:p w14:paraId="42497C5F" w14:textId="77777777" w:rsidR="00677DA3" w:rsidRPr="00090C64" w:rsidRDefault="00677DA3" w:rsidP="00D12993">
            <w:pPr>
              <w:pStyle w:val="TAC"/>
            </w:pPr>
            <w:r w:rsidRPr="00090C64">
              <w:t>N*8 + 306 MHz,</w:t>
            </w:r>
          </w:p>
          <w:p w14:paraId="183528DF" w14:textId="77777777" w:rsidR="00677DA3" w:rsidRPr="00090C64" w:rsidRDefault="00677DA3" w:rsidP="00D12993">
            <w:pPr>
              <w:pStyle w:val="TAC"/>
            </w:pPr>
            <w:r w:rsidRPr="00090C64">
              <w:t xml:space="preserve">21 ≤ N ≤ 60 </w:t>
            </w:r>
          </w:p>
        </w:tc>
        <w:tc>
          <w:tcPr>
            <w:tcW w:w="2268" w:type="dxa"/>
          </w:tcPr>
          <w:p w14:paraId="4A6DBD1E" w14:textId="0AFE157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D12993">
            <w:pPr>
              <w:pStyle w:val="TAC"/>
            </w:pPr>
            <w:r w:rsidRPr="00090C64">
              <w:t xml:space="preserve">-21.2dBm </w:t>
            </w:r>
          </w:p>
        </w:tc>
        <w:tc>
          <w:tcPr>
            <w:tcW w:w="1512" w:type="dxa"/>
          </w:tcPr>
          <w:p w14:paraId="792A78FF" w14:textId="77777777" w:rsidR="00677DA3" w:rsidRPr="00090C64" w:rsidRDefault="00677DA3" w:rsidP="00D1299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D12993">
            <w:pPr>
              <w:pStyle w:val="TAC"/>
            </w:pPr>
            <w:r w:rsidRPr="00090C64">
              <w:t>N*8 + 306 MHz,</w:t>
            </w:r>
          </w:p>
          <w:p w14:paraId="46CF2310" w14:textId="77777777" w:rsidR="00677DA3" w:rsidRPr="00090C64" w:rsidRDefault="00677DA3" w:rsidP="00D12993">
            <w:pPr>
              <w:pStyle w:val="TAC"/>
            </w:pPr>
            <w:r w:rsidRPr="00090C64">
              <w:t xml:space="preserve">21 ≤ N ≤ 60 </w:t>
            </w:r>
          </w:p>
        </w:tc>
        <w:tc>
          <w:tcPr>
            <w:tcW w:w="2268" w:type="dxa"/>
          </w:tcPr>
          <w:p w14:paraId="1380F8E7" w14:textId="18C38554"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D12993">
            <w:pPr>
              <w:pStyle w:val="TAC"/>
            </w:pPr>
            <w:r w:rsidRPr="00090C64">
              <w:t xml:space="preserve">11.8dBm </w:t>
            </w:r>
          </w:p>
        </w:tc>
        <w:tc>
          <w:tcPr>
            <w:tcW w:w="1512" w:type="dxa"/>
          </w:tcPr>
          <w:p w14:paraId="1208E9B8" w14:textId="77777777" w:rsidR="00677DA3" w:rsidRPr="00090C64" w:rsidRDefault="00677DA3" w:rsidP="00D1299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D12993">
            <w:pPr>
              <w:pStyle w:val="TAC"/>
            </w:pPr>
          </w:p>
        </w:tc>
        <w:tc>
          <w:tcPr>
            <w:tcW w:w="1701" w:type="dxa"/>
            <w:tcBorders>
              <w:left w:val="single" w:sz="4" w:space="0" w:color="auto"/>
            </w:tcBorders>
          </w:tcPr>
          <w:p w14:paraId="2960C8E1" w14:textId="77777777" w:rsidR="00677DA3" w:rsidRPr="00090C64" w:rsidRDefault="00677DA3" w:rsidP="00D12993">
            <w:pPr>
              <w:pStyle w:val="TAC"/>
            </w:pPr>
            <w:r w:rsidRPr="00090C64">
              <w:t>N*8 + 306 MHz,</w:t>
            </w:r>
          </w:p>
          <w:p w14:paraId="01073310" w14:textId="77777777" w:rsidR="00677DA3" w:rsidRPr="00090C64" w:rsidRDefault="00677DA3" w:rsidP="00D12993">
            <w:pPr>
              <w:pStyle w:val="TAC"/>
            </w:pPr>
            <w:r w:rsidRPr="00090C64">
              <w:t xml:space="preserve">21 ≤ N ≤ 60 </w:t>
            </w:r>
          </w:p>
        </w:tc>
        <w:tc>
          <w:tcPr>
            <w:tcW w:w="2268" w:type="dxa"/>
          </w:tcPr>
          <w:p w14:paraId="0C3E9FB1" w14:textId="280FAB6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D1299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D12993">
            <w:pPr>
              <w:pStyle w:val="TAC"/>
            </w:pPr>
          </w:p>
        </w:tc>
        <w:tc>
          <w:tcPr>
            <w:tcW w:w="1701" w:type="dxa"/>
            <w:tcBorders>
              <w:left w:val="single" w:sz="4" w:space="0" w:color="auto"/>
            </w:tcBorders>
          </w:tcPr>
          <w:p w14:paraId="1B8BE669" w14:textId="77777777" w:rsidR="00677DA3" w:rsidRPr="00090C64" w:rsidRDefault="00677DA3" w:rsidP="00D12993">
            <w:pPr>
              <w:pStyle w:val="TAC"/>
            </w:pPr>
            <w:r w:rsidRPr="00090C64">
              <w:t>N*8 + 306 MHz,</w:t>
            </w:r>
          </w:p>
          <w:p w14:paraId="6112F959" w14:textId="77777777" w:rsidR="00677DA3" w:rsidRPr="00090C64" w:rsidRDefault="00677DA3" w:rsidP="00D12993">
            <w:pPr>
              <w:pStyle w:val="TAC"/>
            </w:pPr>
            <w:r w:rsidRPr="00090C64">
              <w:t xml:space="preserve">21 ≤ N ≤ 60 </w:t>
            </w:r>
          </w:p>
        </w:tc>
        <w:tc>
          <w:tcPr>
            <w:tcW w:w="2268" w:type="dxa"/>
          </w:tcPr>
          <w:p w14:paraId="2FF4B5CE" w14:textId="29F7A00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D12993">
            <w:pPr>
              <w:pStyle w:val="TAC"/>
            </w:pPr>
            <w:r w:rsidRPr="00090C64">
              <w:t xml:space="preserve">-11,2dBm </w:t>
            </w:r>
          </w:p>
        </w:tc>
        <w:tc>
          <w:tcPr>
            <w:tcW w:w="1512" w:type="dxa"/>
          </w:tcPr>
          <w:p w14:paraId="53BF8C26" w14:textId="77777777" w:rsidR="00677DA3" w:rsidRPr="00090C64" w:rsidRDefault="00677DA3" w:rsidP="00D1299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D12993">
            <w:pPr>
              <w:pStyle w:val="TAC"/>
            </w:pPr>
            <w:r w:rsidRPr="00090C64">
              <w:t>C: for DTT frequencies where broadcasting is not protected</w:t>
            </w:r>
          </w:p>
        </w:tc>
        <w:tc>
          <w:tcPr>
            <w:tcW w:w="1701" w:type="dxa"/>
          </w:tcPr>
          <w:p w14:paraId="24BB340C" w14:textId="77777777" w:rsidR="00D57C09" w:rsidRPr="00090C64" w:rsidRDefault="00D57C09" w:rsidP="00D12993">
            <w:pPr>
              <w:pStyle w:val="TAC"/>
            </w:pPr>
            <w:r w:rsidRPr="00090C64">
              <w:t>N*8 + 306 MHz,</w:t>
            </w:r>
          </w:p>
          <w:p w14:paraId="3CC86BB4" w14:textId="77777777" w:rsidR="00D57C09" w:rsidRPr="00090C64" w:rsidRDefault="00D57C09" w:rsidP="00D12993">
            <w:pPr>
              <w:pStyle w:val="TAC"/>
            </w:pPr>
            <w:r w:rsidRPr="00090C64">
              <w:t xml:space="preserve">21 ≤ N ≤ 60 </w:t>
            </w:r>
          </w:p>
        </w:tc>
        <w:tc>
          <w:tcPr>
            <w:tcW w:w="2268" w:type="dxa"/>
          </w:tcPr>
          <w:p w14:paraId="6FD8ACD5" w14:textId="77777777" w:rsidR="00D57C09" w:rsidRPr="00090C64" w:rsidRDefault="00D57C09" w:rsidP="00D12993">
            <w:pPr>
              <w:pStyle w:val="TAC"/>
            </w:pPr>
            <w:r w:rsidRPr="00090C64">
              <w:t>N.A.</w:t>
            </w:r>
          </w:p>
        </w:tc>
        <w:tc>
          <w:tcPr>
            <w:tcW w:w="1984" w:type="dxa"/>
          </w:tcPr>
          <w:p w14:paraId="666B5C6A" w14:textId="72D04852" w:rsidR="00D57C09" w:rsidRPr="00090C64" w:rsidRDefault="00D57C09" w:rsidP="00D12993">
            <w:pPr>
              <w:pStyle w:val="TAC"/>
            </w:pPr>
            <w:r w:rsidRPr="00090C64">
              <w:t>23.8dBm</w:t>
            </w:r>
            <w:r w:rsidR="00677DA3" w:rsidRPr="00090C64">
              <w:t xml:space="preserve"> </w:t>
            </w:r>
          </w:p>
        </w:tc>
        <w:tc>
          <w:tcPr>
            <w:tcW w:w="1512" w:type="dxa"/>
          </w:tcPr>
          <w:p w14:paraId="3FC54438" w14:textId="77777777" w:rsidR="00D57C09" w:rsidRPr="00090C64" w:rsidRDefault="00D57C09" w:rsidP="00D1299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12993"/>
    <w:p w14:paraId="6A9AE498" w14:textId="675B34B8"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D12993">
      <w:bookmarkStart w:id="6605" w:name="_Toc21125148"/>
      <w:bookmarkStart w:id="6606" w:name="_Toc29768138"/>
      <w:bookmarkStart w:id="6607" w:name="_Toc36044580"/>
      <w:bookmarkStart w:id="6608" w:name="_Toc37230485"/>
      <w:bookmarkStart w:id="6609" w:name="_Toc45907628"/>
      <w:bookmarkStart w:id="661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t xml:space="preserve"> </w:t>
      </w:r>
      <w:r w:rsidRPr="004565D4">
        <w:t xml:space="preserve">This requirement applies in the frequency range </w:t>
      </w:r>
      <w:r>
        <w:t>1541</w:t>
      </w:r>
      <w:r w:rsidRPr="004565D4">
        <w:t>-</w:t>
      </w:r>
      <w:r>
        <w:t>1650</w:t>
      </w:r>
      <w:r w:rsidRPr="004565D4">
        <w:t xml:space="preserve"> MHz even though part of the range falls in the spurious domain.</w:t>
      </w:r>
    </w:p>
    <w:p w14:paraId="08ADB203" w14:textId="62582A16" w:rsidR="000A1F44" w:rsidRDefault="006F29C9" w:rsidP="00D12993">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D12993">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D12993">
            <w:pPr>
              <w:pStyle w:val="TAH"/>
            </w:pPr>
            <w:r w:rsidRPr="00B15EF5">
              <w:t>Operating Band</w:t>
            </w:r>
          </w:p>
        </w:tc>
        <w:tc>
          <w:tcPr>
            <w:tcW w:w="1432" w:type="dxa"/>
          </w:tcPr>
          <w:p w14:paraId="42F619DE" w14:textId="77777777" w:rsidR="000A1F44" w:rsidRPr="00B15EF5" w:rsidRDefault="000A1F44" w:rsidP="00D12993">
            <w:pPr>
              <w:pStyle w:val="TAH"/>
            </w:pPr>
            <w:r w:rsidRPr="00B15EF5">
              <w:t>Frequency range</w:t>
            </w:r>
            <w:r>
              <w:t xml:space="preserve"> (MHz)</w:t>
            </w:r>
          </w:p>
        </w:tc>
        <w:tc>
          <w:tcPr>
            <w:tcW w:w="1620" w:type="dxa"/>
          </w:tcPr>
          <w:p w14:paraId="764B2626" w14:textId="77777777" w:rsidR="000A1F44" w:rsidRPr="00B15EF5" w:rsidRDefault="000A1F44"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D12993">
            <w:pPr>
              <w:pStyle w:val="TAC"/>
            </w:pPr>
            <w:r w:rsidRPr="00B15EF5">
              <w:t>(Measurement bandwidth = 1 MHz)</w:t>
            </w:r>
          </w:p>
        </w:tc>
        <w:tc>
          <w:tcPr>
            <w:tcW w:w="1890" w:type="dxa"/>
          </w:tcPr>
          <w:p w14:paraId="6A30A27A" w14:textId="77777777" w:rsidR="000A1F44" w:rsidRPr="00B15EF5" w:rsidRDefault="000A1F44"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D12993">
            <w:pPr>
              <w:pStyle w:val="TAC"/>
            </w:pPr>
            <w:r w:rsidRPr="00B15EF5">
              <w:t>(Measurement bandwidth = 1 kHz)</w:t>
            </w:r>
          </w:p>
        </w:tc>
        <w:tc>
          <w:tcPr>
            <w:tcW w:w="2708" w:type="dxa"/>
          </w:tcPr>
          <w:p w14:paraId="3FBAE311" w14:textId="77777777" w:rsidR="000A1F44" w:rsidRPr="00B15EF5" w:rsidRDefault="000A1F44"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D12993">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D12993">
            <w:pPr>
              <w:pStyle w:val="TAC"/>
            </w:pPr>
            <w:r w:rsidRPr="00B15EF5">
              <w:t>24</w:t>
            </w:r>
          </w:p>
        </w:tc>
        <w:tc>
          <w:tcPr>
            <w:tcW w:w="1432" w:type="dxa"/>
          </w:tcPr>
          <w:p w14:paraId="5FA7B5E5" w14:textId="77777777" w:rsidR="000A1F44" w:rsidRPr="00B15EF5" w:rsidRDefault="000A1F44" w:rsidP="00D12993">
            <w:pPr>
              <w:pStyle w:val="TAC"/>
            </w:pPr>
            <w:r w:rsidRPr="00B15EF5">
              <w:t>15</w:t>
            </w:r>
            <w:r>
              <w:t>41</w:t>
            </w:r>
            <w:r w:rsidRPr="00B15EF5">
              <w:t xml:space="preserve"> - 1</w:t>
            </w:r>
            <w:r>
              <w:t>559</w:t>
            </w:r>
          </w:p>
        </w:tc>
        <w:tc>
          <w:tcPr>
            <w:tcW w:w="1620" w:type="dxa"/>
          </w:tcPr>
          <w:p w14:paraId="3FF9EDFB" w14:textId="77777777" w:rsidR="000A1F44" w:rsidRPr="00B15EF5" w:rsidRDefault="000A1F44"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D12993">
            <w:pPr>
              <w:pStyle w:val="TAC"/>
            </w:pPr>
          </w:p>
        </w:tc>
        <w:tc>
          <w:tcPr>
            <w:tcW w:w="2708" w:type="dxa"/>
          </w:tcPr>
          <w:p w14:paraId="096F8851" w14:textId="77777777" w:rsidR="000A1F44" w:rsidRPr="00B15EF5" w:rsidRDefault="000A1F44" w:rsidP="00D12993">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D12993">
            <w:pPr>
              <w:pStyle w:val="TAC"/>
            </w:pPr>
          </w:p>
        </w:tc>
        <w:tc>
          <w:tcPr>
            <w:tcW w:w="1432" w:type="dxa"/>
          </w:tcPr>
          <w:p w14:paraId="5F2A8DDE" w14:textId="77777777" w:rsidR="000A1F44" w:rsidRPr="00B15EF5" w:rsidRDefault="000A1F44" w:rsidP="00D12993">
            <w:pPr>
              <w:pStyle w:val="TAC"/>
            </w:pPr>
            <w:r w:rsidRPr="00B15EF5">
              <w:t>15</w:t>
            </w:r>
            <w:r>
              <w:t>59 - 1610</w:t>
            </w:r>
          </w:p>
        </w:tc>
        <w:tc>
          <w:tcPr>
            <w:tcW w:w="1620" w:type="dxa"/>
          </w:tcPr>
          <w:p w14:paraId="7E91693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D12993">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D12993">
            <w:pPr>
              <w:pStyle w:val="TAC"/>
            </w:pPr>
          </w:p>
        </w:tc>
        <w:tc>
          <w:tcPr>
            <w:tcW w:w="1432" w:type="dxa"/>
          </w:tcPr>
          <w:p w14:paraId="041800C3" w14:textId="77777777" w:rsidR="000A1F44" w:rsidRPr="00B15EF5" w:rsidRDefault="000A1F44" w:rsidP="00D12993">
            <w:pPr>
              <w:pStyle w:val="TAC"/>
            </w:pPr>
            <w:r w:rsidRPr="00B15EF5">
              <w:t>1</w:t>
            </w:r>
            <w:r>
              <w:t>610 - 1650</w:t>
            </w:r>
          </w:p>
        </w:tc>
        <w:tc>
          <w:tcPr>
            <w:tcW w:w="1620" w:type="dxa"/>
          </w:tcPr>
          <w:p w14:paraId="27E1DF6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D12993">
            <w:pPr>
              <w:pStyle w:val="TAC"/>
            </w:pPr>
          </w:p>
        </w:tc>
      </w:tr>
    </w:tbl>
    <w:p w14:paraId="6C6A205B" w14:textId="77777777" w:rsidR="000A1F44" w:rsidRDefault="000A1F44" w:rsidP="00D12993"/>
    <w:p w14:paraId="3E684429" w14:textId="13483707" w:rsidR="000A1F44" w:rsidRDefault="006F29C9" w:rsidP="00D1299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D12993">
      <w:pPr>
        <w:pStyle w:val="TH"/>
      </w:pPr>
      <w:r>
        <w:t>Table 6.7.5.5.5.7-6</w:t>
      </w:r>
      <w:r w:rsidR="0014707A">
        <w:t>: Void</w:t>
      </w:r>
    </w:p>
    <w:p w14:paraId="23F55136" w14:textId="77777777" w:rsidR="006761FA" w:rsidRDefault="006761FA" w:rsidP="00D12993"/>
    <w:p w14:paraId="1E3F90C4" w14:textId="77777777" w:rsidR="006F29C9" w:rsidRDefault="006F29C9"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D12993">
      <w:pPr>
        <w:pStyle w:val="TH"/>
      </w:pPr>
      <w:r>
        <w:t>Table 6.7.5.5.5.7-7: void</w:t>
      </w:r>
    </w:p>
    <w:p w14:paraId="23F9ACA6" w14:textId="7F4E1376" w:rsidR="006F29C9" w:rsidRDefault="006F29C9" w:rsidP="00D12993"/>
    <w:p w14:paraId="655165A9" w14:textId="243D7B4B" w:rsidR="006F29C9" w:rsidRDefault="006F29C9" w:rsidP="00D12993">
      <w:pPr>
        <w:pStyle w:val="TH"/>
      </w:pPr>
      <w:r>
        <w:t>Table 6.7.5.5.5.7-8: void</w:t>
      </w:r>
    </w:p>
    <w:p w14:paraId="05A51929" w14:textId="791A3F8F" w:rsidR="006F29C9" w:rsidRDefault="006F29C9" w:rsidP="00D12993"/>
    <w:p w14:paraId="58C61C49" w14:textId="48D500BE" w:rsidR="006F29C9" w:rsidRDefault="006F29C9" w:rsidP="00D12993">
      <w:pPr>
        <w:pStyle w:val="TH"/>
      </w:pPr>
      <w:r>
        <w:t>Table 6.7.5.5.5.7-8a: void</w:t>
      </w:r>
    </w:p>
    <w:p w14:paraId="4DCE0CAC" w14:textId="4812BE38" w:rsidR="006F29C9" w:rsidRDefault="006F29C9" w:rsidP="00D12993"/>
    <w:p w14:paraId="7E1ECF61" w14:textId="02C904BF" w:rsidR="006F29C9" w:rsidRDefault="006F29C9" w:rsidP="00D12993">
      <w:pPr>
        <w:pStyle w:val="TH"/>
      </w:pPr>
      <w:r>
        <w:t>Table 6.7.5.5.5.7-8b: void</w:t>
      </w:r>
    </w:p>
    <w:p w14:paraId="4707A231" w14:textId="4F9CA7CE" w:rsidR="006F29C9" w:rsidRDefault="006F29C9" w:rsidP="00D12993">
      <w:r>
        <w:t>In certain regions the following requirement may apply to E-UTRA BS operating in Band 45. Emissions shall not exceed the maximum levels specified in table 6.7.5.5.5.7-9.</w:t>
      </w:r>
    </w:p>
    <w:p w14:paraId="0AE5FC5C" w14:textId="47DE6519" w:rsidR="006F29C9" w:rsidRDefault="006F29C9" w:rsidP="00D12993">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D12993">
            <w:pPr>
              <w:pStyle w:val="TAH"/>
            </w:pPr>
            <w:r w:rsidRPr="00EF2F0E">
              <w:t>Operating Band</w:t>
            </w:r>
          </w:p>
        </w:tc>
        <w:tc>
          <w:tcPr>
            <w:tcW w:w="3118" w:type="dxa"/>
          </w:tcPr>
          <w:p w14:paraId="3E4B62F2" w14:textId="77777777" w:rsidR="006F29C9" w:rsidRPr="00B20AE8" w:rsidRDefault="006F29C9" w:rsidP="00D12993">
            <w:pPr>
              <w:pStyle w:val="TAH"/>
            </w:pPr>
            <w:r w:rsidRPr="00EF2F0E">
              <w:t>Filter centre frequency, F</w:t>
            </w:r>
            <w:r w:rsidRPr="00EF2F0E">
              <w:rPr>
                <w:vertAlign w:val="subscript"/>
              </w:rPr>
              <w:t>filter</w:t>
            </w:r>
            <w:r w:rsidRPr="00EF2F0E">
              <w:rPr>
                <w:vertAlign w:val="subscript"/>
                <w:lang w:eastAsia="zh-CN"/>
              </w:rPr>
              <w:t xml:space="preserve"> </w:t>
            </w:r>
          </w:p>
        </w:tc>
        <w:tc>
          <w:tcPr>
            <w:tcW w:w="1962" w:type="dxa"/>
          </w:tcPr>
          <w:p w14:paraId="6D1FAC70" w14:textId="77777777" w:rsidR="006F29C9" w:rsidRPr="00B20AE8" w:rsidRDefault="006F29C9" w:rsidP="00D12993">
            <w:pPr>
              <w:pStyle w:val="TAH"/>
            </w:pPr>
            <w:r w:rsidRPr="00EF2F0E">
              <w:t>Maximum Level</w:t>
            </w:r>
            <w:r w:rsidRPr="00EF2F0E">
              <w:rPr>
                <w:lang w:eastAsia="zh-CN"/>
              </w:rPr>
              <w:t xml:space="preserve"> </w:t>
            </w:r>
            <w:r w:rsidRPr="00EF2F0E">
              <w:t>[dBm]</w:t>
            </w:r>
          </w:p>
        </w:tc>
        <w:tc>
          <w:tcPr>
            <w:tcW w:w="1984" w:type="dxa"/>
          </w:tcPr>
          <w:p w14:paraId="73272C4F" w14:textId="77777777" w:rsidR="006F29C9" w:rsidRPr="00B20AE8" w:rsidRDefault="006F29C9" w:rsidP="00D1299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D1299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D12993">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21A11E7" w14:textId="77777777" w:rsidR="006F29C9" w:rsidRPr="00B20AE8" w:rsidRDefault="006F29C9" w:rsidP="00D12993">
            <w:pPr>
              <w:pStyle w:val="TAC"/>
            </w:pPr>
            <w:r w:rsidRPr="00EF2F0E">
              <w:rPr>
                <w:lang w:eastAsia="zh-CN"/>
              </w:rPr>
              <w:t>-11</w:t>
            </w:r>
          </w:p>
        </w:tc>
        <w:tc>
          <w:tcPr>
            <w:tcW w:w="1984" w:type="dxa"/>
          </w:tcPr>
          <w:p w14:paraId="4D2D9A6B" w14:textId="77777777" w:rsidR="006F29C9" w:rsidRPr="00B20AE8" w:rsidRDefault="006F29C9" w:rsidP="00D1299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D12993">
            <w:pPr>
              <w:pStyle w:val="TAC"/>
            </w:pPr>
          </w:p>
        </w:tc>
        <w:tc>
          <w:tcPr>
            <w:tcW w:w="3118" w:type="dxa"/>
            <w:tcBorders>
              <w:left w:val="single" w:sz="4" w:space="0" w:color="auto"/>
            </w:tcBorders>
          </w:tcPr>
          <w:p w14:paraId="1D8BC769"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166DC629" w14:textId="77777777" w:rsidR="006F29C9" w:rsidRPr="00EF2F0E" w:rsidRDefault="006F29C9" w:rsidP="00D12993">
            <w:pPr>
              <w:pStyle w:val="TAC"/>
              <w:rPr>
                <w:lang w:eastAsia="zh-CN"/>
              </w:rPr>
            </w:pPr>
            <w:r w:rsidRPr="00EF2F0E">
              <w:rPr>
                <w:lang w:eastAsia="zh-CN"/>
              </w:rPr>
              <w:t>-14</w:t>
            </w:r>
          </w:p>
        </w:tc>
        <w:tc>
          <w:tcPr>
            <w:tcW w:w="1984" w:type="dxa"/>
          </w:tcPr>
          <w:p w14:paraId="0C57E385" w14:textId="77777777" w:rsidR="006F29C9" w:rsidRPr="00EF2F0E" w:rsidRDefault="006F29C9" w:rsidP="00D1299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D12993">
            <w:pPr>
              <w:pStyle w:val="TAC"/>
            </w:pPr>
          </w:p>
        </w:tc>
        <w:tc>
          <w:tcPr>
            <w:tcW w:w="3118" w:type="dxa"/>
            <w:tcBorders>
              <w:left w:val="single" w:sz="4" w:space="0" w:color="auto"/>
            </w:tcBorders>
          </w:tcPr>
          <w:p w14:paraId="1E213256"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7A94BDCB" w14:textId="77777777" w:rsidR="006F29C9" w:rsidRPr="00EF2F0E" w:rsidRDefault="006F29C9" w:rsidP="00D12993">
            <w:pPr>
              <w:pStyle w:val="TAC"/>
              <w:rPr>
                <w:lang w:eastAsia="zh-CN"/>
              </w:rPr>
            </w:pPr>
            <w:r w:rsidRPr="00EF2F0E">
              <w:rPr>
                <w:lang w:eastAsia="zh-CN"/>
              </w:rPr>
              <w:t>-17</w:t>
            </w:r>
          </w:p>
        </w:tc>
        <w:tc>
          <w:tcPr>
            <w:tcW w:w="1984" w:type="dxa"/>
          </w:tcPr>
          <w:p w14:paraId="3742098F" w14:textId="77777777" w:rsidR="006F29C9" w:rsidRPr="00EF2F0E" w:rsidRDefault="006F29C9" w:rsidP="00D1299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D12993">
            <w:pPr>
              <w:pStyle w:val="TAC"/>
            </w:pPr>
          </w:p>
        </w:tc>
        <w:tc>
          <w:tcPr>
            <w:tcW w:w="3118" w:type="dxa"/>
            <w:tcBorders>
              <w:left w:val="single" w:sz="4" w:space="0" w:color="auto"/>
            </w:tcBorders>
          </w:tcPr>
          <w:p w14:paraId="2C154791"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47675DF1" w14:textId="77777777" w:rsidR="006F29C9" w:rsidRPr="00EF2F0E" w:rsidRDefault="006F29C9" w:rsidP="00D12993">
            <w:pPr>
              <w:pStyle w:val="TAC"/>
              <w:rPr>
                <w:lang w:eastAsia="zh-CN"/>
              </w:rPr>
            </w:pPr>
            <w:r w:rsidRPr="00EF2F0E">
              <w:rPr>
                <w:lang w:eastAsia="zh-CN"/>
              </w:rPr>
              <w:t>-24</w:t>
            </w:r>
          </w:p>
        </w:tc>
        <w:tc>
          <w:tcPr>
            <w:tcW w:w="1984" w:type="dxa"/>
          </w:tcPr>
          <w:p w14:paraId="638BBF57" w14:textId="77777777" w:rsidR="006F29C9" w:rsidRPr="00EF2F0E" w:rsidRDefault="006F29C9" w:rsidP="00D1299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D12993">
            <w:pPr>
              <w:pStyle w:val="TAC"/>
            </w:pPr>
          </w:p>
        </w:tc>
        <w:tc>
          <w:tcPr>
            <w:tcW w:w="3118" w:type="dxa"/>
            <w:tcBorders>
              <w:left w:val="single" w:sz="4" w:space="0" w:color="auto"/>
            </w:tcBorders>
          </w:tcPr>
          <w:p w14:paraId="0A75BAB8"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188EC2C" w14:textId="77777777" w:rsidR="006F29C9" w:rsidRPr="00EF2F0E" w:rsidRDefault="006F29C9" w:rsidP="00D12993">
            <w:pPr>
              <w:pStyle w:val="TAC"/>
              <w:rPr>
                <w:lang w:eastAsia="zh-CN"/>
              </w:rPr>
            </w:pPr>
            <w:r w:rsidRPr="00EF2F0E">
              <w:rPr>
                <w:lang w:eastAsia="zh-CN"/>
              </w:rPr>
              <w:t>-31</w:t>
            </w:r>
          </w:p>
        </w:tc>
        <w:tc>
          <w:tcPr>
            <w:tcW w:w="1984" w:type="dxa"/>
          </w:tcPr>
          <w:p w14:paraId="5CD95130" w14:textId="77777777" w:rsidR="006F29C9" w:rsidRPr="00EF2F0E" w:rsidRDefault="006F29C9" w:rsidP="00D1299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D12993">
            <w:pPr>
              <w:pStyle w:val="TAC"/>
            </w:pPr>
          </w:p>
        </w:tc>
        <w:tc>
          <w:tcPr>
            <w:tcW w:w="3118" w:type="dxa"/>
            <w:tcBorders>
              <w:left w:val="single" w:sz="4" w:space="0" w:color="auto"/>
            </w:tcBorders>
            <w:vAlign w:val="center"/>
          </w:tcPr>
          <w:p w14:paraId="0FD4D86E" w14:textId="77777777" w:rsidR="006F29C9" w:rsidRPr="00EF2F0E" w:rsidRDefault="006F29C9" w:rsidP="00D12993">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37FB31F" w14:textId="77777777" w:rsidR="006F29C9" w:rsidRPr="00EF2F0E" w:rsidRDefault="006F29C9" w:rsidP="00D12993">
            <w:pPr>
              <w:pStyle w:val="TAC"/>
              <w:rPr>
                <w:lang w:eastAsia="zh-CN"/>
              </w:rPr>
            </w:pPr>
            <w:r w:rsidRPr="00EF2F0E">
              <w:rPr>
                <w:lang w:eastAsia="zh-CN"/>
              </w:rPr>
              <w:t>-38</w:t>
            </w:r>
          </w:p>
        </w:tc>
        <w:tc>
          <w:tcPr>
            <w:tcW w:w="1984" w:type="dxa"/>
          </w:tcPr>
          <w:p w14:paraId="0507B130" w14:textId="77777777" w:rsidR="006F29C9" w:rsidRPr="00EF2F0E" w:rsidRDefault="006F29C9" w:rsidP="00D12993">
            <w:pPr>
              <w:pStyle w:val="TAC"/>
              <w:rPr>
                <w:lang w:eastAsia="zh-CN"/>
              </w:rPr>
            </w:pPr>
            <w:r w:rsidRPr="00EF2F0E">
              <w:rPr>
                <w:lang w:eastAsia="zh-CN"/>
              </w:rPr>
              <w:t>1 MHz</w:t>
            </w:r>
          </w:p>
        </w:tc>
      </w:tr>
    </w:tbl>
    <w:p w14:paraId="1651A02A" w14:textId="77777777" w:rsidR="006F29C9" w:rsidRDefault="006F29C9" w:rsidP="00D12993"/>
    <w:p w14:paraId="547A227B" w14:textId="39D95310" w:rsidR="006F29C9" w:rsidRDefault="006F29C9" w:rsidP="00D12993">
      <w:r>
        <w:t>The following requirement may apply to BS operating in Band 48 in certain regions. Emissions shall not exceed the maximum levels specified in table 6.7.5.5.5.7-10.</w:t>
      </w:r>
    </w:p>
    <w:p w14:paraId="6C899D80" w14:textId="615464A0" w:rsidR="006F29C9" w:rsidRDefault="006F29C9" w:rsidP="00D1299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D12993">
            <w:pPr>
              <w:pStyle w:val="TAH"/>
            </w:pPr>
            <w:r w:rsidRPr="00EF2F0E">
              <w:t>Channel bandwidth</w:t>
            </w:r>
          </w:p>
        </w:tc>
        <w:tc>
          <w:tcPr>
            <w:tcW w:w="2126" w:type="dxa"/>
          </w:tcPr>
          <w:p w14:paraId="2E6E5F7D" w14:textId="77777777" w:rsidR="006F29C9" w:rsidRPr="00B20AE8" w:rsidRDefault="006F29C9"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D12993">
            <w:pPr>
              <w:pStyle w:val="TAH"/>
            </w:pPr>
            <w:r w:rsidRPr="00EF2F0E">
              <w:t>Frequency offset of measurement filter centre frequency, f_offset</w:t>
            </w:r>
          </w:p>
        </w:tc>
        <w:tc>
          <w:tcPr>
            <w:tcW w:w="1285" w:type="dxa"/>
          </w:tcPr>
          <w:p w14:paraId="7306D422" w14:textId="77777777" w:rsidR="006F29C9" w:rsidRPr="00B20AE8" w:rsidRDefault="006F29C9" w:rsidP="00D12993">
            <w:pPr>
              <w:pStyle w:val="TAH"/>
            </w:pPr>
            <w:r>
              <w:t>Test</w:t>
            </w:r>
            <w:r w:rsidRPr="00EF2F0E">
              <w:t>requirement</w:t>
            </w:r>
          </w:p>
        </w:tc>
        <w:tc>
          <w:tcPr>
            <w:tcW w:w="1418" w:type="dxa"/>
          </w:tcPr>
          <w:p w14:paraId="68050A6B" w14:textId="77777777" w:rsidR="006F29C9" w:rsidRPr="00B20AE8" w:rsidRDefault="006F29C9" w:rsidP="00D12993">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D12993">
            <w:pPr>
              <w:pStyle w:val="TAC"/>
            </w:pPr>
            <w:r w:rsidRPr="00EF2F0E">
              <w:t>All</w:t>
            </w:r>
          </w:p>
        </w:tc>
        <w:tc>
          <w:tcPr>
            <w:tcW w:w="2126" w:type="dxa"/>
          </w:tcPr>
          <w:p w14:paraId="5DC25331" w14:textId="77777777" w:rsidR="006F29C9" w:rsidRPr="00B20AE8" w:rsidRDefault="006F29C9" w:rsidP="00D1299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D12993">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D12993">
            <w:pPr>
              <w:pStyle w:val="TAC"/>
            </w:pPr>
            <w:r w:rsidRPr="00EF2F0E">
              <w:rPr>
                <w:rFonts w:cs="v5.0.0"/>
              </w:rPr>
              <w:t>-</w:t>
            </w:r>
            <w:r w:rsidRPr="00EF2F0E">
              <w:t>4 dBm</w:t>
            </w:r>
          </w:p>
        </w:tc>
        <w:tc>
          <w:tcPr>
            <w:tcW w:w="1418" w:type="dxa"/>
          </w:tcPr>
          <w:p w14:paraId="6814CFA4" w14:textId="77777777" w:rsidR="006F29C9" w:rsidRPr="00B20AE8" w:rsidRDefault="006F29C9" w:rsidP="00D12993">
            <w:pPr>
              <w:pStyle w:val="TAC"/>
            </w:pPr>
            <w:r w:rsidRPr="00EF2F0E">
              <w:rPr>
                <w:lang w:eastAsia="zh-CN"/>
              </w:rPr>
              <w:t>1 MHz</w:t>
            </w:r>
          </w:p>
        </w:tc>
      </w:tr>
    </w:tbl>
    <w:p w14:paraId="0F6B53C0" w14:textId="77777777" w:rsidR="006F29C9" w:rsidRDefault="006F29C9" w:rsidP="00D12993"/>
    <w:p w14:paraId="53408265" w14:textId="77777777" w:rsidR="00D57C09" w:rsidRPr="00090C64" w:rsidRDefault="00D57C09" w:rsidP="00D57C09">
      <w:pPr>
        <w:pStyle w:val="Heading3"/>
      </w:pPr>
      <w:bookmarkStart w:id="6611" w:name="_Toc61117478"/>
      <w:bookmarkStart w:id="6612" w:name="_Toc67076567"/>
      <w:bookmarkStart w:id="6613" w:name="_Toc67077105"/>
      <w:bookmarkStart w:id="6614" w:name="_Toc74752987"/>
      <w:bookmarkStart w:id="6615" w:name="_Toc74753526"/>
      <w:bookmarkStart w:id="6616" w:name="_Toc74754064"/>
      <w:bookmarkStart w:id="6617" w:name="_Toc76507387"/>
      <w:bookmarkStart w:id="6618" w:name="_Toc83111538"/>
      <w:bookmarkStart w:id="6619" w:name="_Toc89877190"/>
      <w:bookmarkStart w:id="6620" w:name="_Toc98710725"/>
      <w:bookmarkStart w:id="6621" w:name="_Toc130920061"/>
      <w:bookmarkStart w:id="6622" w:name="_Toc137300607"/>
      <w:bookmarkStart w:id="6623" w:name="_Toc138888940"/>
      <w:bookmarkStart w:id="6624" w:name="_Toc145108949"/>
      <w:bookmarkStart w:id="6625" w:name="_Toc155260091"/>
      <w:bookmarkStart w:id="6626" w:name="_Toc219557588"/>
      <w:r w:rsidRPr="00090C64">
        <w:t>6.7.6</w:t>
      </w:r>
      <w:r w:rsidRPr="00090C64">
        <w:tab/>
        <w:t>OTA Spurious emission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73B19" w14:textId="77777777" w:rsidR="00D57C09" w:rsidRPr="00090C64" w:rsidRDefault="00D57C09" w:rsidP="00D57C09">
      <w:pPr>
        <w:pStyle w:val="Heading4"/>
      </w:pPr>
      <w:bookmarkStart w:id="6627" w:name="_Toc21125149"/>
      <w:bookmarkStart w:id="6628" w:name="_Toc29768139"/>
      <w:bookmarkStart w:id="6629" w:name="_Toc36044581"/>
      <w:bookmarkStart w:id="6630" w:name="_Toc37230486"/>
      <w:bookmarkStart w:id="6631" w:name="_Toc45907629"/>
      <w:bookmarkStart w:id="6632" w:name="_Toc53181734"/>
      <w:bookmarkStart w:id="6633" w:name="_Toc61117479"/>
      <w:bookmarkStart w:id="6634" w:name="_Toc67076568"/>
      <w:bookmarkStart w:id="6635" w:name="_Toc67077106"/>
      <w:bookmarkStart w:id="6636" w:name="_Toc74752988"/>
      <w:bookmarkStart w:id="6637" w:name="_Toc74753527"/>
      <w:bookmarkStart w:id="6638" w:name="_Toc74754065"/>
      <w:bookmarkStart w:id="6639" w:name="_Toc76507388"/>
      <w:bookmarkStart w:id="6640" w:name="_Toc83111539"/>
      <w:bookmarkStart w:id="6641" w:name="_Toc89877191"/>
      <w:bookmarkStart w:id="6642" w:name="_Toc98710726"/>
      <w:bookmarkStart w:id="6643" w:name="_Toc130920062"/>
      <w:bookmarkStart w:id="6644" w:name="_Toc137300608"/>
      <w:bookmarkStart w:id="6645" w:name="_Toc138888941"/>
      <w:bookmarkStart w:id="6646" w:name="_Toc145108950"/>
      <w:bookmarkStart w:id="6647" w:name="_Toc155260092"/>
      <w:bookmarkStart w:id="6648" w:name="_Toc219557589"/>
      <w:r w:rsidRPr="00090C64">
        <w:t>6.7.6.1</w:t>
      </w:r>
      <w:r w:rsidRPr="00090C6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8032931" w14:textId="77777777" w:rsidR="00D57C09" w:rsidRPr="00090C64" w:rsidRDefault="00D57C09" w:rsidP="00D12993">
      <w:r w:rsidRPr="00090C64">
        <w:t>The OTA spurious emissions limits are specified as TRP per cell unless otherwise specified.</w:t>
      </w:r>
    </w:p>
    <w:p w14:paraId="4C50010F" w14:textId="77777777" w:rsidR="00D57C09" w:rsidRPr="00090C64" w:rsidRDefault="00D57C09" w:rsidP="00D12993">
      <w:r w:rsidRPr="00090C64">
        <w:t>The OTA transmitter spurious emission limits apply from 30 MHz to 12.75 GHz, excluding the following RAT-specific frequency ranges:</w:t>
      </w:r>
    </w:p>
    <w:p w14:paraId="3445887F" w14:textId="1F60EF5A" w:rsidR="00D57C09" w:rsidRPr="00090C64" w:rsidRDefault="00D57C09" w:rsidP="00D1299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D1299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D1299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1299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1299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1299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12993"/>
    <w:p w14:paraId="77DC1B01" w14:textId="77777777" w:rsidR="00D57C09" w:rsidRPr="00090C64" w:rsidRDefault="00D57C09" w:rsidP="00D57C09">
      <w:pPr>
        <w:pStyle w:val="Heading4"/>
      </w:pPr>
      <w:bookmarkStart w:id="6649" w:name="_Toc21125150"/>
      <w:bookmarkStart w:id="6650" w:name="_Toc29768140"/>
      <w:bookmarkStart w:id="6651" w:name="_Toc36044582"/>
      <w:bookmarkStart w:id="6652" w:name="_Toc37230487"/>
      <w:bookmarkStart w:id="6653" w:name="_Toc45907630"/>
      <w:bookmarkStart w:id="6654" w:name="_Toc53181735"/>
      <w:bookmarkStart w:id="6655" w:name="_Toc61117480"/>
      <w:bookmarkStart w:id="6656" w:name="_Toc67076569"/>
      <w:bookmarkStart w:id="6657" w:name="_Toc67077107"/>
      <w:bookmarkStart w:id="6658" w:name="_Toc74752989"/>
      <w:bookmarkStart w:id="6659" w:name="_Toc74753528"/>
      <w:bookmarkStart w:id="6660" w:name="_Toc74754066"/>
      <w:bookmarkStart w:id="6661" w:name="_Toc76507389"/>
      <w:bookmarkStart w:id="6662" w:name="_Toc83111540"/>
      <w:bookmarkStart w:id="6663" w:name="_Toc89877192"/>
      <w:bookmarkStart w:id="6664" w:name="_Toc98710727"/>
      <w:bookmarkStart w:id="6665" w:name="_Toc130920063"/>
      <w:bookmarkStart w:id="6666" w:name="_Toc137300609"/>
      <w:bookmarkStart w:id="6667" w:name="_Toc138888942"/>
      <w:bookmarkStart w:id="6668" w:name="_Toc145108951"/>
      <w:bookmarkStart w:id="6669" w:name="_Toc155260093"/>
      <w:bookmarkStart w:id="6670" w:name="_Toc219557590"/>
      <w:r w:rsidRPr="00090C64">
        <w:t>6.7.6.2</w:t>
      </w:r>
      <w:r w:rsidRPr="00090C64">
        <w:tab/>
        <w:t>Mandatory Requirements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04DBCA" w14:textId="77777777" w:rsidR="00D57C09" w:rsidRPr="00090C64" w:rsidRDefault="00D57C09" w:rsidP="00D57C09">
      <w:pPr>
        <w:pStyle w:val="Heading5"/>
        <w:rPr>
          <w:lang w:eastAsia="sv-SE"/>
        </w:rPr>
      </w:pPr>
      <w:bookmarkStart w:id="6671" w:name="_Toc21125151"/>
      <w:bookmarkStart w:id="6672" w:name="_Toc29768141"/>
      <w:bookmarkStart w:id="6673" w:name="_Toc36044583"/>
      <w:bookmarkStart w:id="6674" w:name="_Toc37230488"/>
      <w:bookmarkStart w:id="6675" w:name="_Toc45907631"/>
      <w:bookmarkStart w:id="6676" w:name="_Toc53181736"/>
      <w:bookmarkStart w:id="6677" w:name="_Toc61117481"/>
      <w:bookmarkStart w:id="6678" w:name="_Toc67076570"/>
      <w:bookmarkStart w:id="6679" w:name="_Toc67077108"/>
      <w:bookmarkStart w:id="6680" w:name="_Toc74752990"/>
      <w:bookmarkStart w:id="6681" w:name="_Toc74753529"/>
      <w:bookmarkStart w:id="6682" w:name="_Toc74754067"/>
      <w:bookmarkStart w:id="6683" w:name="_Toc76507390"/>
      <w:bookmarkStart w:id="6684" w:name="_Toc83111541"/>
      <w:bookmarkStart w:id="6685" w:name="_Toc89877193"/>
      <w:bookmarkStart w:id="6686" w:name="_Toc98710728"/>
      <w:bookmarkStart w:id="6687" w:name="_Toc130920064"/>
      <w:bookmarkStart w:id="6688" w:name="_Toc137300610"/>
      <w:bookmarkStart w:id="6689" w:name="_Toc138888943"/>
      <w:bookmarkStart w:id="6690" w:name="_Toc145108952"/>
      <w:bookmarkStart w:id="6691" w:name="_Toc155260094"/>
      <w:bookmarkStart w:id="6692" w:name="_Toc219557591"/>
      <w:r w:rsidRPr="00090C64">
        <w:rPr>
          <w:lang w:eastAsia="sv-SE"/>
        </w:rPr>
        <w:t>6.7.6.2.1</w:t>
      </w:r>
      <w:r w:rsidRPr="00090C64">
        <w:rPr>
          <w:lang w:eastAsia="sv-SE"/>
        </w:rPr>
        <w:tab/>
        <w:t>Definition and applicability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F70B9EA" w14:textId="77777777" w:rsidR="00D57C09" w:rsidRPr="00090C64" w:rsidRDefault="00D57C09" w:rsidP="00D1299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3" w:name="_Toc21125152"/>
      <w:bookmarkStart w:id="6694" w:name="_Toc29768142"/>
      <w:bookmarkStart w:id="6695" w:name="_Toc36044584"/>
      <w:bookmarkStart w:id="6696" w:name="_Toc37230489"/>
      <w:bookmarkStart w:id="6697" w:name="_Toc45907632"/>
      <w:bookmarkStart w:id="6698" w:name="_Toc53181737"/>
      <w:bookmarkStart w:id="6699" w:name="_Toc61117482"/>
      <w:bookmarkStart w:id="6700" w:name="_Toc67076571"/>
      <w:bookmarkStart w:id="6701" w:name="_Toc67077109"/>
      <w:bookmarkStart w:id="6702" w:name="_Toc74752991"/>
      <w:bookmarkStart w:id="6703" w:name="_Toc74753530"/>
      <w:bookmarkStart w:id="6704" w:name="_Toc74754068"/>
      <w:bookmarkStart w:id="6705" w:name="_Toc76507391"/>
      <w:bookmarkStart w:id="6706" w:name="_Toc83111542"/>
      <w:bookmarkStart w:id="6707" w:name="_Toc89877194"/>
      <w:bookmarkStart w:id="6708" w:name="_Toc98710729"/>
      <w:bookmarkStart w:id="6709" w:name="_Toc130920065"/>
      <w:bookmarkStart w:id="6710" w:name="_Toc137300611"/>
      <w:bookmarkStart w:id="6711" w:name="_Toc138888944"/>
      <w:bookmarkStart w:id="6712" w:name="_Toc145108953"/>
      <w:bookmarkStart w:id="6713" w:name="_Toc155260095"/>
      <w:bookmarkStart w:id="6714" w:name="_Toc219557592"/>
      <w:r w:rsidRPr="00090C64">
        <w:rPr>
          <w:lang w:eastAsia="sv-SE"/>
        </w:rPr>
        <w:t>6.7.6.2.2</w:t>
      </w:r>
      <w:r w:rsidRPr="00090C64">
        <w:rPr>
          <w:lang w:eastAsia="sv-SE"/>
        </w:rPr>
        <w:tab/>
        <w:t>Minimum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25CF393" w14:textId="0D4FE06F"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5" w:name="_Toc21125153"/>
      <w:bookmarkStart w:id="6716" w:name="_Toc29768143"/>
      <w:bookmarkStart w:id="6717" w:name="_Toc36044585"/>
      <w:bookmarkStart w:id="6718" w:name="_Toc37230490"/>
      <w:bookmarkStart w:id="6719" w:name="_Toc45907633"/>
      <w:bookmarkStart w:id="6720" w:name="_Toc53181738"/>
      <w:bookmarkStart w:id="6721" w:name="_Toc61117483"/>
      <w:bookmarkStart w:id="6722" w:name="_Toc67076572"/>
      <w:bookmarkStart w:id="6723" w:name="_Toc67077110"/>
      <w:bookmarkStart w:id="6724" w:name="_Toc74752992"/>
      <w:bookmarkStart w:id="6725" w:name="_Toc74753531"/>
      <w:bookmarkStart w:id="6726" w:name="_Toc74754069"/>
      <w:bookmarkStart w:id="6727" w:name="_Toc76507392"/>
      <w:bookmarkStart w:id="6728" w:name="_Toc83111543"/>
      <w:bookmarkStart w:id="6729" w:name="_Toc89877195"/>
      <w:bookmarkStart w:id="6730" w:name="_Toc98710730"/>
      <w:bookmarkStart w:id="6731" w:name="_Toc130920066"/>
      <w:bookmarkStart w:id="6732" w:name="_Toc137300612"/>
      <w:bookmarkStart w:id="6733" w:name="_Toc138888945"/>
      <w:bookmarkStart w:id="6734" w:name="_Toc145108954"/>
      <w:bookmarkStart w:id="6735" w:name="_Toc155260096"/>
      <w:bookmarkStart w:id="6736" w:name="_Toc219557593"/>
      <w:r w:rsidRPr="00090C64">
        <w:rPr>
          <w:lang w:eastAsia="sv-SE"/>
        </w:rPr>
        <w:t>6.7.6.2.3</w:t>
      </w:r>
      <w:r w:rsidRPr="00090C64">
        <w:rPr>
          <w:lang w:eastAsia="sv-SE"/>
        </w:rPr>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16EC34" w14:textId="77777777" w:rsidR="00D57C09" w:rsidRPr="00090C64" w:rsidRDefault="00D57C09" w:rsidP="00D1299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37" w:name="_Toc21125154"/>
      <w:bookmarkStart w:id="6738" w:name="_Toc29768144"/>
      <w:bookmarkStart w:id="6739" w:name="_Toc36044586"/>
      <w:bookmarkStart w:id="6740" w:name="_Toc37230491"/>
      <w:bookmarkStart w:id="6741" w:name="_Toc45907634"/>
      <w:bookmarkStart w:id="6742" w:name="_Toc53181739"/>
      <w:bookmarkStart w:id="6743" w:name="_Toc61117484"/>
      <w:bookmarkStart w:id="6744" w:name="_Toc67076573"/>
      <w:bookmarkStart w:id="6745" w:name="_Toc67077111"/>
      <w:bookmarkStart w:id="6746" w:name="_Toc74752993"/>
      <w:bookmarkStart w:id="6747" w:name="_Toc74753532"/>
      <w:bookmarkStart w:id="6748" w:name="_Toc74754070"/>
      <w:bookmarkStart w:id="6749" w:name="_Toc76507393"/>
      <w:bookmarkStart w:id="6750" w:name="_Toc83111544"/>
      <w:bookmarkStart w:id="6751" w:name="_Toc89877196"/>
      <w:bookmarkStart w:id="6752" w:name="_Toc98710731"/>
      <w:bookmarkStart w:id="6753" w:name="_Toc130920067"/>
      <w:bookmarkStart w:id="6754" w:name="_Toc137300613"/>
      <w:bookmarkStart w:id="6755" w:name="_Toc138888946"/>
      <w:bookmarkStart w:id="6756" w:name="_Toc145108955"/>
      <w:bookmarkStart w:id="6757" w:name="_Toc155260097"/>
      <w:bookmarkStart w:id="6758" w:name="_Toc219557594"/>
      <w:r w:rsidRPr="00090C64">
        <w:rPr>
          <w:lang w:eastAsia="sv-SE"/>
        </w:rPr>
        <w:t>6.</w:t>
      </w:r>
      <w:r w:rsidRPr="00090C64">
        <w:rPr>
          <w:lang w:eastAsia="zh-CN"/>
        </w:rPr>
        <w:t>7.6.2.4</w:t>
      </w:r>
      <w:r w:rsidRPr="00090C64">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CD9A4FC" w14:textId="77777777" w:rsidR="00D57C09" w:rsidRPr="00090C64" w:rsidRDefault="00D57C09" w:rsidP="00554118">
      <w:pPr>
        <w:pStyle w:val="H6"/>
        <w:rPr>
          <w:lang w:eastAsia="sv-SE"/>
        </w:rPr>
      </w:pPr>
      <w:bookmarkStart w:id="6759" w:name="_Toc21125155"/>
      <w:bookmarkStart w:id="6760" w:name="_Toc29768145"/>
      <w:bookmarkStart w:id="6761" w:name="_Toc36044587"/>
      <w:bookmarkStart w:id="6762" w:name="_Toc37230492"/>
      <w:bookmarkStart w:id="6763" w:name="_Toc45907635"/>
      <w:bookmarkStart w:id="6764" w:name="_Toc53181740"/>
      <w:r w:rsidRPr="00090C64">
        <w:rPr>
          <w:lang w:eastAsia="sv-SE"/>
        </w:rPr>
        <w:t>6.7.6.2.4.1</w:t>
      </w:r>
      <w:r w:rsidRPr="00090C64">
        <w:rPr>
          <w:lang w:eastAsia="sv-SE"/>
        </w:rPr>
        <w:tab/>
        <w:t>Initial conditions</w:t>
      </w:r>
      <w:bookmarkEnd w:id="6759"/>
      <w:bookmarkEnd w:id="6760"/>
      <w:bookmarkEnd w:id="6761"/>
      <w:bookmarkEnd w:id="6762"/>
      <w:bookmarkEnd w:id="6763"/>
      <w:bookmarkEnd w:id="6764"/>
    </w:p>
    <w:p w14:paraId="149B1F1B" w14:textId="77777777" w:rsidR="00D57C09" w:rsidRPr="00090C64" w:rsidRDefault="00D57C09" w:rsidP="00D12993">
      <w:r w:rsidRPr="00090C64">
        <w:t>Test environment: normal, see annex G.2.</w:t>
      </w:r>
    </w:p>
    <w:p w14:paraId="2B2A5ACF" w14:textId="77777777" w:rsidR="00090C64" w:rsidRDefault="00D57C09" w:rsidP="00D12993">
      <w:r w:rsidRPr="00090C64">
        <w:t>RF channels to be tested for single carrier:</w:t>
      </w:r>
    </w:p>
    <w:p w14:paraId="43E47D48" w14:textId="58B3FABD" w:rsidR="00D57C09" w:rsidRPr="00090C64" w:rsidRDefault="00D57C09" w:rsidP="00D1299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D1299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1299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12993">
      <w:r w:rsidRPr="00090C64">
        <w:t>Directions to be tested</w:t>
      </w:r>
    </w:p>
    <w:p w14:paraId="4823FDEE" w14:textId="05F7F194" w:rsidR="00D57C09" w:rsidRPr="00090C64" w:rsidRDefault="00B53E0B" w:rsidP="00D12993">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5" w:name="_Toc21125156"/>
      <w:bookmarkStart w:id="6766" w:name="_Toc29768146"/>
      <w:bookmarkStart w:id="6767" w:name="_Toc36044588"/>
      <w:bookmarkStart w:id="6768" w:name="_Toc37230493"/>
      <w:bookmarkStart w:id="6769" w:name="_Toc45907636"/>
      <w:bookmarkStart w:id="6770" w:name="_Toc53181741"/>
      <w:r w:rsidRPr="00090C64">
        <w:rPr>
          <w:lang w:eastAsia="sv-SE"/>
        </w:rPr>
        <w:t>6.7.6.2.4.2</w:t>
      </w:r>
      <w:r w:rsidRPr="00090C64">
        <w:rPr>
          <w:lang w:eastAsia="sv-SE"/>
        </w:rPr>
        <w:tab/>
        <w:t>Procedure</w:t>
      </w:r>
      <w:bookmarkEnd w:id="6765"/>
      <w:bookmarkEnd w:id="6766"/>
      <w:bookmarkEnd w:id="6767"/>
      <w:bookmarkEnd w:id="6768"/>
      <w:bookmarkEnd w:id="6769"/>
      <w:bookmarkEnd w:id="6770"/>
    </w:p>
    <w:p w14:paraId="08EB3748" w14:textId="0B5CE905"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12993">
      <w:pPr>
        <w:pStyle w:val="B10"/>
      </w:pPr>
      <w:r w:rsidRPr="00090C64">
        <w:t>1)</w:t>
      </w:r>
      <w:r w:rsidRPr="00090C64">
        <w:tab/>
        <w:t>Place the AAS BS at the positioner.</w:t>
      </w:r>
    </w:p>
    <w:p w14:paraId="1FA19AB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12993">
      <w:pPr>
        <w:pStyle w:val="B10"/>
      </w:pPr>
      <w:r w:rsidRPr="00090C64">
        <w:t>4)</w:t>
      </w:r>
      <w:r w:rsidRPr="00090C64">
        <w:tab/>
        <w:t>The measurement device characteristics shall be:</w:t>
      </w:r>
    </w:p>
    <w:p w14:paraId="3BD182CE" w14:textId="77777777" w:rsidR="00D57C09" w:rsidRPr="00090C64" w:rsidRDefault="00D57C09" w:rsidP="00D12993">
      <w:pPr>
        <w:pStyle w:val="B2"/>
        <w:rPr>
          <w:lang w:eastAsia="zh-CN"/>
        </w:rPr>
      </w:pPr>
      <w:r w:rsidRPr="00090C64">
        <w:t>-</w:t>
      </w:r>
      <w:r w:rsidRPr="00090C64">
        <w:tab/>
        <w:t>Detection mode: True RMS.</w:t>
      </w:r>
    </w:p>
    <w:p w14:paraId="4B7743C1"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12993">
      <w:pPr>
        <w:pStyle w:val="B10"/>
      </w:pPr>
      <w:r w:rsidRPr="00090C64">
        <w:t>5)</w:t>
      </w:r>
      <w:r w:rsidRPr="00090C64">
        <w:tab/>
        <w:t>Set the AAS BS to transmit</w:t>
      </w:r>
    </w:p>
    <w:p w14:paraId="1A3923DE" w14:textId="77777777" w:rsidR="00D57C09" w:rsidRPr="00090C64" w:rsidRDefault="00D57C09" w:rsidP="00D12993">
      <w:pPr>
        <w:pStyle w:val="B2"/>
        <w:rPr>
          <w:rFonts w:cs="v4.2.0"/>
          <w:snapToGrid w:val="0"/>
        </w:rPr>
      </w:pPr>
      <w:r w:rsidRPr="00090C64">
        <w:t>a)</w:t>
      </w:r>
      <w:r w:rsidRPr="00090C64">
        <w:tab/>
        <w:t>For MSR:</w:t>
      </w:r>
    </w:p>
    <w:p w14:paraId="1D21B3EC" w14:textId="211C8A40"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12993">
      <w:pPr>
        <w:pStyle w:val="B10"/>
      </w:pPr>
      <w:r w:rsidRPr="00090C64">
        <w:t>9)</w:t>
      </w:r>
      <w:r w:rsidRPr="00090C64">
        <w:tab/>
        <w:t>Calculate TRP at each specified frequency using the directional measurements.</w:t>
      </w:r>
    </w:p>
    <w:p w14:paraId="6CA3950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1" w:name="_Toc21125157"/>
      <w:bookmarkStart w:id="6772" w:name="_Toc29768147"/>
      <w:bookmarkStart w:id="6773" w:name="_Toc36044589"/>
      <w:bookmarkStart w:id="6774" w:name="_Toc37230494"/>
      <w:bookmarkStart w:id="6775" w:name="_Toc45907637"/>
      <w:bookmarkStart w:id="6776" w:name="_Toc53181742"/>
      <w:bookmarkStart w:id="6777" w:name="_Toc61117485"/>
      <w:bookmarkStart w:id="6778" w:name="_Toc67076574"/>
      <w:bookmarkStart w:id="6779" w:name="_Toc67077112"/>
      <w:bookmarkStart w:id="6780" w:name="_Toc74752994"/>
      <w:bookmarkStart w:id="6781" w:name="_Toc74753533"/>
      <w:bookmarkStart w:id="6782" w:name="_Toc74754071"/>
      <w:bookmarkStart w:id="6783" w:name="_Toc76507394"/>
      <w:bookmarkStart w:id="6784" w:name="_Toc83111545"/>
      <w:bookmarkStart w:id="6785" w:name="_Toc89877197"/>
      <w:bookmarkStart w:id="6786" w:name="_Toc98710732"/>
      <w:bookmarkStart w:id="6787" w:name="_Toc130920068"/>
      <w:bookmarkStart w:id="6788" w:name="_Toc137300614"/>
      <w:bookmarkStart w:id="6789" w:name="_Toc138888947"/>
      <w:bookmarkStart w:id="6790" w:name="_Toc145108956"/>
      <w:bookmarkStart w:id="6791" w:name="_Toc155260098"/>
      <w:bookmarkStart w:id="6792" w:name="_Toc219557595"/>
      <w:r w:rsidRPr="00090C64">
        <w:rPr>
          <w:lang w:eastAsia="sv-SE"/>
        </w:rPr>
        <w:t>6.</w:t>
      </w:r>
      <w:r w:rsidRPr="00090C64">
        <w:rPr>
          <w:lang w:eastAsia="zh-CN"/>
        </w:rPr>
        <w:t>7.6.2.5</w:t>
      </w:r>
      <w:r w:rsidRPr="00090C64">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CDCA58" w14:textId="77777777" w:rsidR="00D57C09" w:rsidRPr="00090C64" w:rsidRDefault="00D57C09" w:rsidP="00554118">
      <w:pPr>
        <w:pStyle w:val="H6"/>
      </w:pPr>
      <w:bookmarkStart w:id="6793" w:name="_Toc21125158"/>
      <w:bookmarkStart w:id="6794" w:name="_Toc29768148"/>
      <w:bookmarkStart w:id="6795" w:name="_Toc36044590"/>
      <w:bookmarkStart w:id="6796" w:name="_Toc37230495"/>
      <w:bookmarkStart w:id="6797" w:name="_Toc45907638"/>
      <w:bookmarkStart w:id="6798" w:name="_Toc53181743"/>
      <w:r w:rsidRPr="00090C64">
        <w:t>6.7.6.2.5.1</w:t>
      </w:r>
      <w:r w:rsidRPr="00090C64">
        <w:tab/>
        <w:t>MSR operation</w:t>
      </w:r>
      <w:bookmarkEnd w:id="6793"/>
      <w:bookmarkEnd w:id="6794"/>
      <w:bookmarkEnd w:id="6795"/>
      <w:bookmarkEnd w:id="6796"/>
      <w:bookmarkEnd w:id="6797"/>
      <w:bookmarkEnd w:id="6798"/>
    </w:p>
    <w:p w14:paraId="2DD87E3E" w14:textId="77777777" w:rsidR="00D57C09" w:rsidRPr="00090C64" w:rsidRDefault="00D57C09" w:rsidP="00D12993">
      <w:r w:rsidRPr="00090C64">
        <w:t>Category A requirements</w:t>
      </w:r>
    </w:p>
    <w:p w14:paraId="656FD621" w14:textId="77777777" w:rsidR="00D57C09" w:rsidRPr="00090C64" w:rsidRDefault="00D57C09" w:rsidP="00D12993">
      <w:r w:rsidRPr="00090C64">
        <w:t>For an AAS BS meeting category A the TRP of any spurious emission shall not exceed the limits in table 6.7.6.2.5.1-1</w:t>
      </w:r>
    </w:p>
    <w:p w14:paraId="0E76A661" w14:textId="77777777" w:rsidR="00D57C09" w:rsidRPr="00090C64" w:rsidRDefault="00D57C09" w:rsidP="00D12993">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D1299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D12993">
            <w:pPr>
              <w:pStyle w:val="TAH"/>
            </w:pPr>
            <w:r w:rsidRPr="00090C64">
              <w:t>Maximum level</w:t>
            </w:r>
          </w:p>
        </w:tc>
        <w:tc>
          <w:tcPr>
            <w:tcW w:w="1440" w:type="dxa"/>
          </w:tcPr>
          <w:p w14:paraId="2C7AEA25" w14:textId="77777777" w:rsidR="00D57C09" w:rsidRPr="00090C64" w:rsidRDefault="00D57C09" w:rsidP="00D12993">
            <w:pPr>
              <w:pStyle w:val="TAH"/>
            </w:pPr>
            <w:r w:rsidRPr="00090C64">
              <w:t>Measurement Bandwidth</w:t>
            </w:r>
          </w:p>
        </w:tc>
        <w:tc>
          <w:tcPr>
            <w:tcW w:w="2604" w:type="dxa"/>
          </w:tcPr>
          <w:p w14:paraId="0275681C" w14:textId="77777777" w:rsidR="00D57C09" w:rsidRPr="00090C64" w:rsidRDefault="00D57C09" w:rsidP="00D1299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D1299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D12993">
            <w:pPr>
              <w:pStyle w:val="TAC"/>
            </w:pPr>
          </w:p>
        </w:tc>
        <w:tc>
          <w:tcPr>
            <w:tcW w:w="1440" w:type="dxa"/>
            <w:tcBorders>
              <w:left w:val="single" w:sz="4" w:space="0" w:color="auto"/>
            </w:tcBorders>
          </w:tcPr>
          <w:p w14:paraId="17515E81" w14:textId="77777777" w:rsidR="00677DA3" w:rsidRPr="00090C64" w:rsidRDefault="00677DA3" w:rsidP="00D12993">
            <w:pPr>
              <w:pStyle w:val="TAC"/>
            </w:pPr>
            <w:r w:rsidRPr="00090C64">
              <w:t>100 kHz</w:t>
            </w:r>
          </w:p>
        </w:tc>
        <w:tc>
          <w:tcPr>
            <w:tcW w:w="2604" w:type="dxa"/>
          </w:tcPr>
          <w:p w14:paraId="27A349FD" w14:textId="77777777" w:rsidR="00677DA3" w:rsidRPr="00090C64" w:rsidRDefault="00677DA3" w:rsidP="00D1299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D1299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D12993">
            <w:pPr>
              <w:pStyle w:val="TAC"/>
            </w:pPr>
            <w:r w:rsidRPr="00090C64">
              <w:t>-13 + X dBm</w:t>
            </w:r>
          </w:p>
          <w:p w14:paraId="1F45B61F" w14:textId="1CBB5FA7" w:rsidR="00677DA3" w:rsidRPr="00090C64" w:rsidRDefault="00677DA3" w:rsidP="00D12993">
            <w:pPr>
              <w:pStyle w:val="TAC"/>
            </w:pPr>
          </w:p>
        </w:tc>
        <w:tc>
          <w:tcPr>
            <w:tcW w:w="1440" w:type="dxa"/>
            <w:tcBorders>
              <w:left w:val="single" w:sz="4" w:space="0" w:color="auto"/>
            </w:tcBorders>
          </w:tcPr>
          <w:p w14:paraId="506893E2" w14:textId="77777777" w:rsidR="00677DA3" w:rsidRPr="00090C64" w:rsidRDefault="00677DA3" w:rsidP="00D12993">
            <w:pPr>
              <w:pStyle w:val="TAC"/>
            </w:pPr>
            <w:r w:rsidRPr="00090C64">
              <w:t>1 MHz</w:t>
            </w:r>
          </w:p>
        </w:tc>
        <w:tc>
          <w:tcPr>
            <w:tcW w:w="2604" w:type="dxa"/>
          </w:tcPr>
          <w:p w14:paraId="56FE3006" w14:textId="77777777" w:rsidR="00677DA3" w:rsidRPr="00090C64" w:rsidRDefault="00677DA3" w:rsidP="00D1299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D1299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D12993">
            <w:pPr>
              <w:pStyle w:val="TAC"/>
            </w:pPr>
            <w:r w:rsidRPr="00090C64">
              <w:t>NOTE 4,</w:t>
            </w:r>
          </w:p>
        </w:tc>
        <w:tc>
          <w:tcPr>
            <w:tcW w:w="1440" w:type="dxa"/>
            <w:tcBorders>
              <w:left w:val="single" w:sz="4" w:space="0" w:color="auto"/>
            </w:tcBorders>
          </w:tcPr>
          <w:p w14:paraId="3A213874" w14:textId="77777777" w:rsidR="00677DA3" w:rsidRPr="00090C64" w:rsidRDefault="00677DA3" w:rsidP="00D12993">
            <w:pPr>
              <w:pStyle w:val="TAC"/>
            </w:pPr>
            <w:r w:rsidRPr="00090C64">
              <w:t>1 MHz</w:t>
            </w:r>
          </w:p>
          <w:p w14:paraId="277F96AE" w14:textId="77777777" w:rsidR="00677DA3" w:rsidRPr="00090C64" w:rsidRDefault="00677DA3" w:rsidP="00D12993">
            <w:pPr>
              <w:pStyle w:val="TAC"/>
            </w:pPr>
          </w:p>
        </w:tc>
        <w:tc>
          <w:tcPr>
            <w:tcW w:w="2604" w:type="dxa"/>
          </w:tcPr>
          <w:p w14:paraId="64C45133" w14:textId="77777777" w:rsidR="00677DA3" w:rsidRPr="00090C64" w:rsidRDefault="00677DA3" w:rsidP="00D1299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D1299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D12993">
            <w:pPr>
              <w:pStyle w:val="TAN"/>
            </w:pPr>
            <w:r w:rsidRPr="00090C64">
              <w:t>NOTE 3:</w:t>
            </w:r>
            <w:r w:rsidRPr="00090C64">
              <w:tab/>
              <w:t>Applies only for Bands 22, 42, 43, 48.</w:t>
            </w:r>
          </w:p>
          <w:p w14:paraId="63D95130" w14:textId="77777777" w:rsidR="00677DA3" w:rsidRPr="00090C64" w:rsidRDefault="00677DA3" w:rsidP="00D1299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12993"/>
    <w:p w14:paraId="03D936B9" w14:textId="77777777" w:rsidR="00D57C09" w:rsidRPr="00090C64" w:rsidRDefault="00D57C09" w:rsidP="00D12993">
      <w:r w:rsidRPr="00090C64">
        <w:t>Category B requirements</w:t>
      </w:r>
    </w:p>
    <w:p w14:paraId="3F1504EA" w14:textId="6C61F497" w:rsidR="00D57C09" w:rsidRPr="00090C64" w:rsidRDefault="00D57C09" w:rsidP="00D1299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1299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12993">
      <w:r w:rsidRPr="00090C64">
        <w:t>Additional requirements for BC2 (category B)</w:t>
      </w:r>
    </w:p>
    <w:p w14:paraId="06380969" w14:textId="77777777" w:rsidR="00D57C09" w:rsidRPr="00090C64" w:rsidRDefault="00D57C09" w:rsidP="00D1299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1299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1299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D12993">
            <w:pPr>
              <w:pStyle w:val="TAH"/>
            </w:pPr>
            <w:r w:rsidRPr="00090C64">
              <w:t>Frequency range</w:t>
            </w:r>
          </w:p>
        </w:tc>
        <w:tc>
          <w:tcPr>
            <w:tcW w:w="3586" w:type="dxa"/>
          </w:tcPr>
          <w:p w14:paraId="4FBF0BAF" w14:textId="77777777" w:rsidR="00D57C09" w:rsidRPr="00090C64" w:rsidRDefault="00D57C09" w:rsidP="00D1299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D12993">
            <w:pPr>
              <w:pStyle w:val="TAH"/>
            </w:pPr>
            <w:r w:rsidRPr="00090C64">
              <w:t>Maximum Level</w:t>
            </w:r>
          </w:p>
        </w:tc>
        <w:tc>
          <w:tcPr>
            <w:tcW w:w="1694" w:type="dxa"/>
          </w:tcPr>
          <w:p w14:paraId="2064F385" w14:textId="77777777" w:rsidR="00D57C09" w:rsidRPr="00090C64" w:rsidRDefault="00D57C09" w:rsidP="00D1299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D1299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D12993">
            <w:pPr>
              <w:pStyle w:val="TAC"/>
            </w:pPr>
            <w:r w:rsidRPr="00090C64">
              <w:t>10 – 20 MHz</w:t>
            </w:r>
          </w:p>
        </w:tc>
        <w:tc>
          <w:tcPr>
            <w:tcW w:w="2973" w:type="dxa"/>
          </w:tcPr>
          <w:p w14:paraId="61D209C7" w14:textId="77777777" w:rsidR="00677DA3" w:rsidRPr="00090C64" w:rsidRDefault="00677DA3" w:rsidP="00D12993">
            <w:pPr>
              <w:pStyle w:val="TAC"/>
            </w:pPr>
            <w:r w:rsidRPr="00090C64">
              <w:t>-25 dBm</w:t>
            </w:r>
          </w:p>
        </w:tc>
        <w:tc>
          <w:tcPr>
            <w:tcW w:w="1694" w:type="dxa"/>
          </w:tcPr>
          <w:p w14:paraId="51CDF27B" w14:textId="77777777" w:rsidR="00677DA3" w:rsidRPr="00090C64" w:rsidRDefault="00677DA3" w:rsidP="00D1299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D12993">
            <w:pPr>
              <w:pStyle w:val="TAC"/>
            </w:pPr>
          </w:p>
        </w:tc>
        <w:tc>
          <w:tcPr>
            <w:tcW w:w="3586" w:type="dxa"/>
            <w:tcBorders>
              <w:left w:val="single" w:sz="4" w:space="0" w:color="auto"/>
            </w:tcBorders>
          </w:tcPr>
          <w:p w14:paraId="65F924E9" w14:textId="77777777" w:rsidR="00677DA3" w:rsidRPr="00090C64" w:rsidRDefault="00677DA3" w:rsidP="00D12993">
            <w:pPr>
              <w:pStyle w:val="TAC"/>
            </w:pPr>
            <w:r w:rsidRPr="00090C64">
              <w:t>20 – 30 MHz</w:t>
            </w:r>
          </w:p>
        </w:tc>
        <w:tc>
          <w:tcPr>
            <w:tcW w:w="2973" w:type="dxa"/>
          </w:tcPr>
          <w:p w14:paraId="2209FE40" w14:textId="77777777" w:rsidR="00677DA3" w:rsidRPr="00090C64" w:rsidRDefault="00677DA3" w:rsidP="00D12993">
            <w:pPr>
              <w:pStyle w:val="TAC"/>
              <w:rPr>
                <w:rFonts w:cs="Arial"/>
              </w:rPr>
            </w:pPr>
            <w:r w:rsidRPr="00090C64">
              <w:t>-25 dBm</w:t>
            </w:r>
          </w:p>
        </w:tc>
        <w:tc>
          <w:tcPr>
            <w:tcW w:w="1694" w:type="dxa"/>
          </w:tcPr>
          <w:p w14:paraId="746B9D89" w14:textId="77777777" w:rsidR="00677DA3" w:rsidRPr="00090C64" w:rsidRDefault="00677DA3" w:rsidP="00D1299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D12993">
            <w:pPr>
              <w:pStyle w:val="TAC"/>
            </w:pPr>
          </w:p>
        </w:tc>
        <w:tc>
          <w:tcPr>
            <w:tcW w:w="3586" w:type="dxa"/>
            <w:tcBorders>
              <w:left w:val="single" w:sz="4" w:space="0" w:color="auto"/>
            </w:tcBorders>
          </w:tcPr>
          <w:p w14:paraId="5AA2D1C6" w14:textId="77777777" w:rsidR="00677DA3" w:rsidRPr="00090C64" w:rsidRDefault="00677DA3" w:rsidP="00D12993">
            <w:pPr>
              <w:pStyle w:val="TAC"/>
            </w:pPr>
            <w:r w:rsidRPr="00090C64">
              <w:t>≥ 30 MHz</w:t>
            </w:r>
          </w:p>
        </w:tc>
        <w:tc>
          <w:tcPr>
            <w:tcW w:w="2973" w:type="dxa"/>
          </w:tcPr>
          <w:p w14:paraId="3356928A" w14:textId="77777777" w:rsidR="00677DA3" w:rsidRPr="00090C64" w:rsidRDefault="00677DA3" w:rsidP="00D12993">
            <w:pPr>
              <w:pStyle w:val="TAC"/>
              <w:rPr>
                <w:rFonts w:cs="Arial"/>
              </w:rPr>
            </w:pPr>
            <w:r w:rsidRPr="00090C64">
              <w:t>-25 dBm</w:t>
            </w:r>
          </w:p>
        </w:tc>
        <w:tc>
          <w:tcPr>
            <w:tcW w:w="1694" w:type="dxa"/>
          </w:tcPr>
          <w:p w14:paraId="1B408A68" w14:textId="77777777" w:rsidR="00677DA3" w:rsidRPr="00090C64" w:rsidRDefault="00677DA3" w:rsidP="00D1299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D12993">
            <w:pPr>
              <w:pStyle w:val="TAC"/>
            </w:pPr>
            <w:r w:rsidRPr="00090C64">
              <w:t>≥ 30 MHz</w:t>
            </w:r>
          </w:p>
        </w:tc>
        <w:tc>
          <w:tcPr>
            <w:tcW w:w="2973" w:type="dxa"/>
          </w:tcPr>
          <w:p w14:paraId="50F1B1B7" w14:textId="77777777" w:rsidR="00D57C09" w:rsidRPr="00090C64" w:rsidRDefault="00D57C09" w:rsidP="00D12993">
            <w:pPr>
              <w:pStyle w:val="TAC"/>
              <w:rPr>
                <w:rFonts w:cs="Arial"/>
              </w:rPr>
            </w:pPr>
            <w:r w:rsidRPr="00090C64">
              <w:t>-22 dBm</w:t>
            </w:r>
          </w:p>
        </w:tc>
        <w:tc>
          <w:tcPr>
            <w:tcW w:w="1694" w:type="dxa"/>
          </w:tcPr>
          <w:p w14:paraId="633B8F1F" w14:textId="77777777" w:rsidR="00D57C09" w:rsidRPr="00090C64" w:rsidRDefault="00D57C09" w:rsidP="00D1299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D1299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12993"/>
    <w:p w14:paraId="0757570D" w14:textId="77777777" w:rsidR="00D57C09" w:rsidRPr="00090C64" w:rsidRDefault="00D57C09" w:rsidP="00554118">
      <w:pPr>
        <w:pStyle w:val="H6"/>
      </w:pPr>
      <w:bookmarkStart w:id="6799" w:name="_Toc21125159"/>
      <w:bookmarkStart w:id="6800" w:name="_Toc29768149"/>
      <w:bookmarkStart w:id="6801" w:name="_Toc36044591"/>
      <w:bookmarkStart w:id="6802" w:name="_Toc37230496"/>
      <w:bookmarkStart w:id="6803" w:name="_Toc45907639"/>
      <w:bookmarkStart w:id="6804" w:name="_Toc53181744"/>
      <w:r w:rsidRPr="00090C64">
        <w:t>6.7.6.2.5.2</w:t>
      </w:r>
      <w:r w:rsidRPr="00090C64">
        <w:tab/>
      </w:r>
      <w:r w:rsidRPr="00090C64">
        <w:rPr>
          <w:lang w:eastAsia="sv-SE"/>
        </w:rPr>
        <w:t>Single RAT UTRA operation</w:t>
      </w:r>
      <w:bookmarkEnd w:id="6799"/>
      <w:bookmarkEnd w:id="6800"/>
      <w:bookmarkEnd w:id="6801"/>
      <w:bookmarkEnd w:id="6802"/>
      <w:bookmarkEnd w:id="6803"/>
      <w:bookmarkEnd w:id="6804"/>
    </w:p>
    <w:p w14:paraId="3CB352E2" w14:textId="77777777" w:rsidR="00D57C09" w:rsidRPr="00090C64" w:rsidRDefault="00D57C09" w:rsidP="00D12993">
      <w:r w:rsidRPr="00090C64">
        <w:t>Category A requirements</w:t>
      </w:r>
    </w:p>
    <w:p w14:paraId="467F74AE" w14:textId="77777777" w:rsidR="00D57C09" w:rsidRPr="00090C64" w:rsidRDefault="00D57C09" w:rsidP="00D12993">
      <w:r w:rsidRPr="00090C64">
        <w:t>For an AAS BS meeting category A the TRP of any spurious emission shall not exceed the limits in table 6.7.6.2.5.1-1</w:t>
      </w:r>
    </w:p>
    <w:p w14:paraId="22AC031E" w14:textId="77777777" w:rsidR="00D57C09" w:rsidRPr="00090C64" w:rsidRDefault="00D57C09" w:rsidP="00D12993">
      <w:r w:rsidRPr="00090C64">
        <w:t>Category B requirements</w:t>
      </w:r>
    </w:p>
    <w:p w14:paraId="3C004973" w14:textId="5F771D6A" w:rsidR="00D57C09" w:rsidRPr="00090C64" w:rsidRDefault="00D57C09" w:rsidP="00D1299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D1299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12993">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D12993">
            <w:pPr>
              <w:pStyle w:val="TAH"/>
            </w:pPr>
            <w:r w:rsidRPr="00090C64">
              <w:t>Band</w:t>
            </w:r>
          </w:p>
        </w:tc>
        <w:tc>
          <w:tcPr>
            <w:tcW w:w="1276" w:type="dxa"/>
          </w:tcPr>
          <w:p w14:paraId="1CBC6D30" w14:textId="77777777" w:rsidR="00D57C09" w:rsidRPr="00090C64" w:rsidRDefault="00D57C09" w:rsidP="00D12993">
            <w:pPr>
              <w:pStyle w:val="TAH"/>
            </w:pPr>
            <w:r w:rsidRPr="00090C64">
              <w:t>Maximum Level</w:t>
            </w:r>
            <w:r w:rsidRPr="00090C64">
              <w:br/>
              <w:t>(Note 5)</w:t>
            </w:r>
          </w:p>
        </w:tc>
        <w:tc>
          <w:tcPr>
            <w:tcW w:w="1418" w:type="dxa"/>
          </w:tcPr>
          <w:p w14:paraId="03B57992" w14:textId="77777777" w:rsidR="00D57C09" w:rsidRPr="00090C64" w:rsidRDefault="00D57C09" w:rsidP="00D12993">
            <w:pPr>
              <w:pStyle w:val="TAH"/>
            </w:pPr>
            <w:r w:rsidRPr="00090C64">
              <w:t>Measurement Bandwidth</w:t>
            </w:r>
          </w:p>
        </w:tc>
        <w:tc>
          <w:tcPr>
            <w:tcW w:w="2519" w:type="dxa"/>
          </w:tcPr>
          <w:p w14:paraId="6405932E" w14:textId="77777777" w:rsidR="00D57C09" w:rsidRPr="00090C64" w:rsidRDefault="00D57C09" w:rsidP="00D1299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D1299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D12993">
            <w:pPr>
              <w:pStyle w:val="TAC"/>
            </w:pPr>
            <w:r w:rsidRPr="00090C64">
              <w:t>100 kHz</w:t>
            </w:r>
          </w:p>
        </w:tc>
        <w:tc>
          <w:tcPr>
            <w:tcW w:w="2519" w:type="dxa"/>
          </w:tcPr>
          <w:p w14:paraId="7EB8EB23" w14:textId="77777777" w:rsidR="00D57C09" w:rsidRPr="00090C64" w:rsidRDefault="00D57C09" w:rsidP="00D1299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D1299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D12993">
            <w:pPr>
              <w:pStyle w:val="TAC"/>
            </w:pPr>
            <w:r w:rsidRPr="00090C64">
              <w:t>-30 + X dBm</w:t>
            </w:r>
          </w:p>
        </w:tc>
        <w:tc>
          <w:tcPr>
            <w:tcW w:w="1418" w:type="dxa"/>
          </w:tcPr>
          <w:p w14:paraId="2C73B764" w14:textId="77777777" w:rsidR="00D57C09" w:rsidRPr="00090C64" w:rsidRDefault="00D57C09" w:rsidP="00D12993">
            <w:pPr>
              <w:pStyle w:val="TAC"/>
            </w:pPr>
            <w:r w:rsidRPr="00090C64">
              <w:t>1 MHz</w:t>
            </w:r>
          </w:p>
        </w:tc>
        <w:tc>
          <w:tcPr>
            <w:tcW w:w="2519" w:type="dxa"/>
          </w:tcPr>
          <w:p w14:paraId="6E4F37EA" w14:textId="77777777" w:rsidR="00D57C09" w:rsidRPr="00090C64" w:rsidRDefault="00D57C09" w:rsidP="00D1299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D12993">
            <w:pPr>
              <w:pStyle w:val="TAC"/>
            </w:pPr>
            <w:r w:rsidRPr="00090C64">
              <w:t>-15 + X dBm</w:t>
            </w:r>
          </w:p>
        </w:tc>
        <w:tc>
          <w:tcPr>
            <w:tcW w:w="1418" w:type="dxa"/>
          </w:tcPr>
          <w:p w14:paraId="102BA637" w14:textId="77777777" w:rsidR="00D57C09" w:rsidRPr="00090C64" w:rsidRDefault="00D57C09" w:rsidP="00D12993">
            <w:pPr>
              <w:pStyle w:val="TAC"/>
            </w:pPr>
            <w:r w:rsidRPr="00090C64">
              <w:t>1 MHz</w:t>
            </w:r>
          </w:p>
        </w:tc>
        <w:tc>
          <w:tcPr>
            <w:tcW w:w="2519" w:type="dxa"/>
          </w:tcPr>
          <w:p w14:paraId="7594546F" w14:textId="77777777" w:rsidR="00D57C09" w:rsidRPr="00090C64" w:rsidRDefault="00D57C09" w:rsidP="00D1299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D12993">
            <w:pPr>
              <w:pStyle w:val="TAC"/>
            </w:pPr>
            <w:r w:rsidRPr="00090C64">
              <w:t>-30 + X dBm</w:t>
            </w:r>
          </w:p>
        </w:tc>
        <w:tc>
          <w:tcPr>
            <w:tcW w:w="1418" w:type="dxa"/>
          </w:tcPr>
          <w:p w14:paraId="017C9352" w14:textId="77777777" w:rsidR="00D57C09" w:rsidRPr="00090C64" w:rsidRDefault="00D57C09" w:rsidP="00D12993">
            <w:pPr>
              <w:pStyle w:val="TAC"/>
            </w:pPr>
            <w:r w:rsidRPr="00090C64">
              <w:t>1 MHz</w:t>
            </w:r>
          </w:p>
        </w:tc>
        <w:tc>
          <w:tcPr>
            <w:tcW w:w="2519" w:type="dxa"/>
          </w:tcPr>
          <w:p w14:paraId="232C6E88" w14:textId="77777777" w:rsidR="00D57C09" w:rsidRPr="00090C64" w:rsidRDefault="00D57C09" w:rsidP="00D1299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D1299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D12993">
            <w:pPr>
              <w:pStyle w:val="TAC"/>
            </w:pPr>
            <w:r w:rsidRPr="00090C64">
              <w:t>-30 + X dBm</w:t>
            </w:r>
          </w:p>
        </w:tc>
        <w:tc>
          <w:tcPr>
            <w:tcW w:w="1418" w:type="dxa"/>
          </w:tcPr>
          <w:p w14:paraId="69B6B5EA" w14:textId="77777777" w:rsidR="00D57C09" w:rsidRPr="00090C64" w:rsidRDefault="00D57C09" w:rsidP="00D12993">
            <w:pPr>
              <w:pStyle w:val="TAC"/>
            </w:pPr>
            <w:r w:rsidRPr="00090C64">
              <w:t>1 MHz</w:t>
            </w:r>
          </w:p>
        </w:tc>
        <w:tc>
          <w:tcPr>
            <w:tcW w:w="2519" w:type="dxa"/>
          </w:tcPr>
          <w:p w14:paraId="216DD236" w14:textId="77777777" w:rsidR="00D57C09" w:rsidRPr="00090C64" w:rsidRDefault="00D57C09" w:rsidP="00D1299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D1299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D12993">
            <w:pPr>
              <w:pStyle w:val="TAN"/>
            </w:pPr>
            <w:r w:rsidRPr="00090C64">
              <w:t>NOTE 4:</w:t>
            </w:r>
            <w:r w:rsidRPr="00090C64">
              <w:tab/>
              <w:t>Applies only for Band XXII</w:t>
            </w:r>
          </w:p>
          <w:p w14:paraId="68666F84" w14:textId="77777777" w:rsidR="00D57C09" w:rsidRPr="00090C64" w:rsidRDefault="00D57C09" w:rsidP="00D1299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D12993">
            <w:pPr>
              <w:pStyle w:val="TAN"/>
            </w:pPr>
            <w:r w:rsidRPr="00090C64">
              <w:t>Key:</w:t>
            </w:r>
            <w:r w:rsidRPr="00090C64">
              <w:tab/>
            </w:r>
          </w:p>
          <w:p w14:paraId="6C60090A" w14:textId="6C38B232"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D12993"/>
    <w:p w14:paraId="499C4E13" w14:textId="77777777" w:rsidR="00D57C09" w:rsidRPr="00090C64" w:rsidRDefault="00D57C09" w:rsidP="00D1299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D12993">
            <w:pPr>
              <w:pStyle w:val="TAH"/>
            </w:pPr>
            <w:r w:rsidRPr="00090C64">
              <w:t>Band</w:t>
            </w:r>
          </w:p>
        </w:tc>
        <w:tc>
          <w:tcPr>
            <w:tcW w:w="1276" w:type="dxa"/>
          </w:tcPr>
          <w:p w14:paraId="2A3BB44E" w14:textId="77777777" w:rsidR="00D57C09" w:rsidRPr="00090C64" w:rsidRDefault="00D57C09" w:rsidP="00D12993">
            <w:pPr>
              <w:pStyle w:val="TAH"/>
            </w:pPr>
            <w:r w:rsidRPr="00090C64">
              <w:t>Maximum Level</w:t>
            </w:r>
            <w:r w:rsidRPr="00090C64">
              <w:br/>
              <w:t>(Note 4)</w:t>
            </w:r>
          </w:p>
        </w:tc>
        <w:tc>
          <w:tcPr>
            <w:tcW w:w="1418" w:type="dxa"/>
          </w:tcPr>
          <w:p w14:paraId="4F80E45C" w14:textId="77777777" w:rsidR="00D57C09" w:rsidRPr="00090C64" w:rsidRDefault="00D57C09" w:rsidP="00D12993">
            <w:pPr>
              <w:pStyle w:val="TAH"/>
            </w:pPr>
            <w:r w:rsidRPr="00090C64">
              <w:t>Measurement Bandwidth</w:t>
            </w:r>
          </w:p>
        </w:tc>
        <w:tc>
          <w:tcPr>
            <w:tcW w:w="2519" w:type="dxa"/>
          </w:tcPr>
          <w:p w14:paraId="1EC576F7" w14:textId="77777777" w:rsidR="00D57C09" w:rsidRPr="00090C64" w:rsidRDefault="00D57C09" w:rsidP="00D1299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D1299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D12993">
            <w:pPr>
              <w:pStyle w:val="TAC"/>
            </w:pPr>
            <w:r w:rsidRPr="00090C64">
              <w:t>-36 + X dBm</w:t>
            </w:r>
          </w:p>
        </w:tc>
        <w:tc>
          <w:tcPr>
            <w:tcW w:w="1418" w:type="dxa"/>
          </w:tcPr>
          <w:p w14:paraId="69E343EB" w14:textId="77777777" w:rsidR="00D57C09" w:rsidRPr="00090C64" w:rsidRDefault="00D57C09" w:rsidP="00D12993">
            <w:pPr>
              <w:pStyle w:val="TAC"/>
            </w:pPr>
            <w:r w:rsidRPr="00090C64">
              <w:t>100 kHz</w:t>
            </w:r>
          </w:p>
        </w:tc>
        <w:tc>
          <w:tcPr>
            <w:tcW w:w="2519" w:type="dxa"/>
          </w:tcPr>
          <w:p w14:paraId="4EB18668" w14:textId="77777777" w:rsidR="00D57C09" w:rsidRPr="00090C64" w:rsidRDefault="00D57C09" w:rsidP="00D1299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D12993">
            <w:pPr>
              <w:pStyle w:val="TAC"/>
            </w:pPr>
            <w:r w:rsidRPr="00090C64">
              <w:t>-16 + X dBm</w:t>
            </w:r>
          </w:p>
        </w:tc>
        <w:tc>
          <w:tcPr>
            <w:tcW w:w="1418" w:type="dxa"/>
          </w:tcPr>
          <w:p w14:paraId="610B267D" w14:textId="77777777" w:rsidR="00D57C09" w:rsidRPr="00090C64" w:rsidRDefault="00D57C09" w:rsidP="00D12993">
            <w:pPr>
              <w:pStyle w:val="TAC"/>
            </w:pPr>
            <w:r w:rsidRPr="00090C64">
              <w:t>100 kHz</w:t>
            </w:r>
          </w:p>
        </w:tc>
        <w:tc>
          <w:tcPr>
            <w:tcW w:w="2519" w:type="dxa"/>
          </w:tcPr>
          <w:p w14:paraId="03D078AA" w14:textId="77777777" w:rsidR="00D57C09" w:rsidRPr="00090C64" w:rsidRDefault="00D57C09" w:rsidP="00D1299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D12993">
            <w:pPr>
              <w:pStyle w:val="TAC"/>
            </w:pPr>
            <w:r w:rsidRPr="00090C64">
              <w:t>-36 + X dBm</w:t>
            </w:r>
          </w:p>
        </w:tc>
        <w:tc>
          <w:tcPr>
            <w:tcW w:w="1418" w:type="dxa"/>
          </w:tcPr>
          <w:p w14:paraId="643F8FB0" w14:textId="77777777" w:rsidR="00D57C09" w:rsidRPr="00090C64" w:rsidRDefault="00D57C09" w:rsidP="00D12993">
            <w:pPr>
              <w:pStyle w:val="TAC"/>
            </w:pPr>
            <w:r w:rsidRPr="00090C64">
              <w:t>100 kHz</w:t>
            </w:r>
          </w:p>
        </w:tc>
        <w:tc>
          <w:tcPr>
            <w:tcW w:w="2519" w:type="dxa"/>
          </w:tcPr>
          <w:p w14:paraId="75783B9C" w14:textId="77777777" w:rsidR="00D57C09" w:rsidRPr="00090C64" w:rsidRDefault="00D57C09" w:rsidP="00D1299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D1299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D12993">
            <w:pPr>
              <w:pStyle w:val="TAC"/>
            </w:pPr>
            <w:r w:rsidRPr="00090C64">
              <w:t>-30 + X dBm</w:t>
            </w:r>
          </w:p>
        </w:tc>
        <w:tc>
          <w:tcPr>
            <w:tcW w:w="1418" w:type="dxa"/>
          </w:tcPr>
          <w:p w14:paraId="263B813A" w14:textId="77777777" w:rsidR="00D57C09" w:rsidRPr="00090C64" w:rsidRDefault="00D57C09" w:rsidP="00D12993">
            <w:pPr>
              <w:pStyle w:val="TAC"/>
            </w:pPr>
            <w:r w:rsidRPr="00090C64">
              <w:t>1 MHz</w:t>
            </w:r>
          </w:p>
        </w:tc>
        <w:tc>
          <w:tcPr>
            <w:tcW w:w="2519" w:type="dxa"/>
          </w:tcPr>
          <w:p w14:paraId="53D94CB6" w14:textId="77777777" w:rsidR="00D57C09" w:rsidRPr="00090C64" w:rsidRDefault="00D57C09" w:rsidP="00D1299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D1299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D1299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D12993">
            <w:pPr>
              <w:pStyle w:val="TAN"/>
            </w:pPr>
            <w:r w:rsidRPr="00090C64">
              <w:t>Key:</w:t>
            </w:r>
            <w:r w:rsidRPr="00090C64">
              <w:tab/>
            </w:r>
          </w:p>
          <w:p w14:paraId="52FF473D" w14:textId="098C170C"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D12993"/>
    <w:p w14:paraId="415178CE" w14:textId="77777777" w:rsidR="00D57C09" w:rsidRPr="00090C64" w:rsidRDefault="00D57C09" w:rsidP="00554118">
      <w:pPr>
        <w:pStyle w:val="H6"/>
      </w:pPr>
      <w:bookmarkStart w:id="6805" w:name="_Toc21125160"/>
      <w:bookmarkStart w:id="6806" w:name="_Toc29768150"/>
      <w:bookmarkStart w:id="6807" w:name="_Toc36044592"/>
      <w:bookmarkStart w:id="6808" w:name="_Toc37230497"/>
      <w:bookmarkStart w:id="6809" w:name="_Toc45907640"/>
      <w:bookmarkStart w:id="6810" w:name="_Toc53181745"/>
      <w:r w:rsidRPr="00090C64">
        <w:t>6.7.6.2.5.3</w:t>
      </w:r>
      <w:r w:rsidRPr="00090C64">
        <w:tab/>
      </w:r>
      <w:r w:rsidRPr="00090C64">
        <w:rPr>
          <w:lang w:eastAsia="sv-SE"/>
        </w:rPr>
        <w:t>Single RAT E-UTRA operation</w:t>
      </w:r>
      <w:bookmarkEnd w:id="6805"/>
      <w:bookmarkEnd w:id="6806"/>
      <w:bookmarkEnd w:id="6807"/>
      <w:bookmarkEnd w:id="6808"/>
      <w:bookmarkEnd w:id="6809"/>
      <w:bookmarkEnd w:id="6810"/>
    </w:p>
    <w:p w14:paraId="6D943F10" w14:textId="77777777" w:rsidR="00D57C09" w:rsidRPr="00090C64" w:rsidRDefault="00D57C09" w:rsidP="00D12993">
      <w:r w:rsidRPr="00090C64">
        <w:t>Category A requirements</w:t>
      </w:r>
    </w:p>
    <w:p w14:paraId="6B444CE9" w14:textId="77777777" w:rsidR="00D57C09" w:rsidRPr="00090C64" w:rsidRDefault="00D57C09" w:rsidP="00D12993">
      <w:r w:rsidRPr="00090C64">
        <w:t>For an AAS BS meeting category A the TRP of any spurious emission shall not exceed the limits in table 6.7.6.2.5.1-1</w:t>
      </w:r>
    </w:p>
    <w:p w14:paraId="3647697A" w14:textId="77777777" w:rsidR="00D57C09" w:rsidRPr="00090C64" w:rsidRDefault="00D57C09" w:rsidP="00D12993">
      <w:r w:rsidRPr="00090C64">
        <w:t>Category B requirements</w:t>
      </w:r>
    </w:p>
    <w:p w14:paraId="6CA63746" w14:textId="77777777" w:rsidR="00D57C09" w:rsidRPr="00090C64" w:rsidRDefault="00D57C09" w:rsidP="00D12993">
      <w:r w:rsidRPr="00090C64">
        <w:t>The TRP of any spurious emission shall not exceed the limits in table 6.7.6.2.5.3-1</w:t>
      </w:r>
    </w:p>
    <w:p w14:paraId="3FA35CFC" w14:textId="77777777" w:rsidR="00D57C09" w:rsidRPr="00090C64" w:rsidRDefault="00D57C09" w:rsidP="00D12993">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D12993">
            <w:pPr>
              <w:pStyle w:val="TAH"/>
            </w:pPr>
            <w:r w:rsidRPr="00090C64">
              <w:t>Frequency range</w:t>
            </w:r>
          </w:p>
        </w:tc>
        <w:tc>
          <w:tcPr>
            <w:tcW w:w="2196" w:type="dxa"/>
          </w:tcPr>
          <w:p w14:paraId="34A2FC28" w14:textId="77777777" w:rsidR="00D57C09" w:rsidRPr="00090C64" w:rsidRDefault="00D57C09" w:rsidP="00D12993">
            <w:pPr>
              <w:pStyle w:val="TAH"/>
            </w:pPr>
            <w:r w:rsidRPr="00090C64">
              <w:t>Maximum Level</w:t>
            </w:r>
            <w:r w:rsidRPr="00090C64">
              <w:br/>
              <w:t>(Note 4)</w:t>
            </w:r>
          </w:p>
        </w:tc>
        <w:tc>
          <w:tcPr>
            <w:tcW w:w="993" w:type="dxa"/>
          </w:tcPr>
          <w:p w14:paraId="6BB05FDF" w14:textId="77777777" w:rsidR="00D57C09" w:rsidRPr="00090C64" w:rsidRDefault="00D57C09" w:rsidP="00D12993">
            <w:pPr>
              <w:pStyle w:val="TAH"/>
            </w:pPr>
            <w:r w:rsidRPr="00090C64">
              <w:t>Measurement Bandwidth</w:t>
            </w:r>
          </w:p>
        </w:tc>
        <w:tc>
          <w:tcPr>
            <w:tcW w:w="2024" w:type="dxa"/>
          </w:tcPr>
          <w:p w14:paraId="685AE9F1" w14:textId="77777777" w:rsidR="00D57C09" w:rsidRPr="00090C64" w:rsidRDefault="00D57C09" w:rsidP="00D1299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D1299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D12993">
            <w:pPr>
              <w:pStyle w:val="TAC"/>
            </w:pPr>
            <w:r w:rsidRPr="00090C64">
              <w:t>100 kHz</w:t>
            </w:r>
          </w:p>
        </w:tc>
        <w:tc>
          <w:tcPr>
            <w:tcW w:w="2024" w:type="dxa"/>
          </w:tcPr>
          <w:p w14:paraId="12CC235E" w14:textId="77777777" w:rsidR="00D57C09" w:rsidRPr="00090C64" w:rsidRDefault="00D57C09" w:rsidP="00D1299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D1299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D12993">
            <w:pPr>
              <w:pStyle w:val="TAC"/>
            </w:pPr>
            <w:r w:rsidRPr="00090C64">
              <w:t>1 MHz</w:t>
            </w:r>
          </w:p>
        </w:tc>
        <w:tc>
          <w:tcPr>
            <w:tcW w:w="2024" w:type="dxa"/>
          </w:tcPr>
          <w:p w14:paraId="31E785B1" w14:textId="77777777" w:rsidR="00D57C09" w:rsidRPr="00090C64" w:rsidRDefault="00D57C09" w:rsidP="00D1299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D1299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94FD998" w:rsidR="00D57C09" w:rsidRPr="00090C64" w:rsidRDefault="00D57C09" w:rsidP="00D12993">
            <w:pPr>
              <w:pStyle w:val="TAC"/>
              <w:rPr>
                <w:rFonts w:cs="v5.0.0"/>
              </w:rPr>
            </w:pPr>
            <w:r w:rsidRPr="00090C64">
              <w:t>-</w:t>
            </w:r>
            <w:r w:rsidR="00F714E1" w:rsidRPr="00090C64">
              <w:t>3</w:t>
            </w:r>
            <w:r w:rsidR="00F714E1">
              <w:t>0</w:t>
            </w:r>
            <w:r w:rsidR="00F714E1"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D12993">
            <w:pPr>
              <w:pStyle w:val="TAC"/>
            </w:pPr>
            <w:r w:rsidRPr="00090C64">
              <w:t>1 MHz</w:t>
            </w:r>
          </w:p>
        </w:tc>
        <w:tc>
          <w:tcPr>
            <w:tcW w:w="2024" w:type="dxa"/>
          </w:tcPr>
          <w:p w14:paraId="3046641D" w14:textId="77777777" w:rsidR="00D57C09" w:rsidRPr="00090C64" w:rsidRDefault="00D57C09" w:rsidP="00D1299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D1299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D12993">
            <w:pPr>
              <w:pStyle w:val="TAN"/>
            </w:pPr>
            <w:r w:rsidRPr="00090C64">
              <w:t>NOTE 3:</w:t>
            </w:r>
            <w:r w:rsidRPr="00090C64">
              <w:tab/>
              <w:t>Applies only for Bands 22, 42, 43, 48.</w:t>
            </w:r>
          </w:p>
          <w:p w14:paraId="2223F85B" w14:textId="77777777" w:rsidR="00D57C09" w:rsidRPr="00090C64" w:rsidRDefault="00D57C09" w:rsidP="00D1299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12993"/>
    <w:p w14:paraId="3B6E5D1C" w14:textId="77777777" w:rsidR="00D57C09" w:rsidRPr="00090C64" w:rsidRDefault="00D57C09" w:rsidP="00D57C09">
      <w:pPr>
        <w:pStyle w:val="Heading4"/>
      </w:pPr>
      <w:bookmarkStart w:id="6811" w:name="_Toc21125161"/>
      <w:bookmarkStart w:id="6812" w:name="_Toc29768151"/>
      <w:bookmarkStart w:id="6813" w:name="_Toc36044593"/>
      <w:bookmarkStart w:id="6814" w:name="_Toc37230498"/>
      <w:bookmarkStart w:id="6815" w:name="_Toc45907641"/>
      <w:bookmarkStart w:id="6816" w:name="_Toc53181746"/>
      <w:bookmarkStart w:id="6817" w:name="_Toc61117486"/>
      <w:bookmarkStart w:id="6818" w:name="_Toc67076575"/>
      <w:bookmarkStart w:id="6819" w:name="_Toc67077113"/>
      <w:bookmarkStart w:id="6820" w:name="_Toc74752995"/>
      <w:bookmarkStart w:id="6821" w:name="_Toc74753534"/>
      <w:bookmarkStart w:id="6822" w:name="_Toc74754072"/>
      <w:bookmarkStart w:id="6823" w:name="_Toc76507395"/>
      <w:bookmarkStart w:id="6824" w:name="_Toc83111546"/>
      <w:bookmarkStart w:id="6825" w:name="_Toc89877198"/>
      <w:bookmarkStart w:id="6826" w:name="_Toc98710733"/>
      <w:bookmarkStart w:id="6827" w:name="_Toc130920069"/>
      <w:bookmarkStart w:id="6828" w:name="_Toc137300615"/>
      <w:bookmarkStart w:id="6829" w:name="_Toc138888948"/>
      <w:bookmarkStart w:id="6830" w:name="_Toc145108957"/>
      <w:bookmarkStart w:id="6831" w:name="_Toc155260099"/>
      <w:bookmarkStart w:id="6832" w:name="_Toc219557596"/>
      <w:r w:rsidRPr="00090C64">
        <w:t>6.7.6.3</w:t>
      </w:r>
      <w:r w:rsidRPr="00090C64">
        <w:tab/>
        <w:t>Protection of the BS receiver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3F6CBF3" w14:textId="77777777" w:rsidR="00D57C09" w:rsidRPr="00090C64" w:rsidRDefault="00D57C09" w:rsidP="00D57C09">
      <w:pPr>
        <w:pStyle w:val="Heading5"/>
        <w:rPr>
          <w:lang w:eastAsia="sv-SE"/>
        </w:rPr>
      </w:pPr>
      <w:bookmarkStart w:id="6833" w:name="_Toc21125162"/>
      <w:bookmarkStart w:id="6834" w:name="_Toc29768152"/>
      <w:bookmarkStart w:id="6835" w:name="_Toc36044594"/>
      <w:bookmarkStart w:id="6836" w:name="_Toc37230499"/>
      <w:bookmarkStart w:id="6837" w:name="_Toc45907642"/>
      <w:bookmarkStart w:id="6838" w:name="_Toc53181747"/>
      <w:bookmarkStart w:id="6839" w:name="_Toc61117487"/>
      <w:bookmarkStart w:id="6840" w:name="_Toc67076576"/>
      <w:bookmarkStart w:id="6841" w:name="_Toc67077114"/>
      <w:bookmarkStart w:id="6842" w:name="_Toc74752996"/>
      <w:bookmarkStart w:id="6843" w:name="_Toc74753535"/>
      <w:bookmarkStart w:id="6844" w:name="_Toc74754073"/>
      <w:bookmarkStart w:id="6845" w:name="_Toc76507396"/>
      <w:bookmarkStart w:id="6846" w:name="_Toc83111547"/>
      <w:bookmarkStart w:id="6847" w:name="_Toc89877199"/>
      <w:bookmarkStart w:id="6848" w:name="_Toc98710734"/>
      <w:bookmarkStart w:id="6849" w:name="_Toc130920070"/>
      <w:bookmarkStart w:id="6850" w:name="_Toc137300616"/>
      <w:bookmarkStart w:id="6851" w:name="_Toc138888949"/>
      <w:bookmarkStart w:id="6852" w:name="_Toc145108958"/>
      <w:bookmarkStart w:id="6853" w:name="_Toc155260100"/>
      <w:bookmarkStart w:id="6854" w:name="_Toc219557597"/>
      <w:r w:rsidRPr="00090C64">
        <w:rPr>
          <w:lang w:eastAsia="sv-SE"/>
        </w:rPr>
        <w:t>6.7.6.3.1</w:t>
      </w:r>
      <w:r w:rsidRPr="00090C64">
        <w:rPr>
          <w:lang w:eastAsia="sv-SE"/>
        </w:rPr>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DFAD568" w14:textId="77777777" w:rsidR="00D57C09" w:rsidRPr="00090C64" w:rsidRDefault="00D57C09" w:rsidP="00D1299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D1299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5" w:name="_Toc21125163"/>
      <w:bookmarkStart w:id="6856" w:name="_Toc29768153"/>
      <w:bookmarkStart w:id="6857" w:name="_Toc36044595"/>
      <w:bookmarkStart w:id="6858" w:name="_Toc37230500"/>
      <w:bookmarkStart w:id="6859" w:name="_Toc45907643"/>
      <w:bookmarkStart w:id="6860" w:name="_Toc53181748"/>
      <w:bookmarkStart w:id="6861" w:name="_Toc61117488"/>
      <w:bookmarkStart w:id="6862" w:name="_Toc67076577"/>
      <w:bookmarkStart w:id="6863" w:name="_Toc67077115"/>
      <w:bookmarkStart w:id="6864" w:name="_Toc74752997"/>
      <w:bookmarkStart w:id="6865" w:name="_Toc74753536"/>
      <w:bookmarkStart w:id="6866" w:name="_Toc74754074"/>
      <w:bookmarkStart w:id="6867" w:name="_Toc76507397"/>
      <w:bookmarkStart w:id="6868" w:name="_Toc83111548"/>
      <w:bookmarkStart w:id="6869" w:name="_Toc89877200"/>
      <w:bookmarkStart w:id="6870" w:name="_Toc98710735"/>
      <w:bookmarkStart w:id="6871" w:name="_Toc130920071"/>
      <w:bookmarkStart w:id="6872" w:name="_Toc137300617"/>
      <w:bookmarkStart w:id="6873" w:name="_Toc138888950"/>
      <w:bookmarkStart w:id="6874" w:name="_Toc145108959"/>
      <w:bookmarkStart w:id="6875" w:name="_Toc155260101"/>
      <w:bookmarkStart w:id="6876" w:name="_Toc219557598"/>
      <w:r w:rsidRPr="00090C64">
        <w:rPr>
          <w:lang w:eastAsia="sv-SE"/>
        </w:rPr>
        <w:t>6.7.6.3.2</w:t>
      </w:r>
      <w:r w:rsidRPr="00090C64">
        <w:rPr>
          <w:lang w:eastAsia="sv-SE"/>
        </w:rPr>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4669F81" w14:textId="609828D0"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77" w:name="_Toc21125164"/>
      <w:bookmarkStart w:id="6878" w:name="_Toc29768154"/>
      <w:bookmarkStart w:id="6879" w:name="_Toc36044596"/>
      <w:bookmarkStart w:id="6880" w:name="_Toc37230501"/>
      <w:bookmarkStart w:id="6881" w:name="_Toc45907644"/>
      <w:bookmarkStart w:id="6882" w:name="_Toc53181749"/>
      <w:bookmarkStart w:id="6883" w:name="_Toc61117489"/>
      <w:bookmarkStart w:id="6884" w:name="_Toc67076578"/>
      <w:bookmarkStart w:id="6885" w:name="_Toc67077116"/>
      <w:bookmarkStart w:id="6886" w:name="_Toc74752998"/>
      <w:bookmarkStart w:id="6887" w:name="_Toc74753537"/>
      <w:bookmarkStart w:id="6888" w:name="_Toc74754075"/>
      <w:bookmarkStart w:id="6889" w:name="_Toc76507398"/>
      <w:bookmarkStart w:id="6890" w:name="_Toc83111549"/>
      <w:bookmarkStart w:id="6891" w:name="_Toc89877201"/>
      <w:bookmarkStart w:id="6892" w:name="_Toc98710736"/>
      <w:bookmarkStart w:id="6893" w:name="_Toc130920072"/>
      <w:bookmarkStart w:id="6894" w:name="_Toc137300618"/>
      <w:bookmarkStart w:id="6895" w:name="_Toc138888951"/>
      <w:bookmarkStart w:id="6896" w:name="_Toc145108960"/>
      <w:bookmarkStart w:id="6897" w:name="_Toc155260102"/>
      <w:bookmarkStart w:id="6898" w:name="_Toc219557599"/>
      <w:r w:rsidRPr="00090C64">
        <w:rPr>
          <w:lang w:eastAsia="sv-SE"/>
        </w:rPr>
        <w:t>6.7.6.3.3</w:t>
      </w:r>
      <w:r w:rsidRPr="00090C64">
        <w:rPr>
          <w:lang w:eastAsia="sv-SE"/>
        </w:rPr>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723A5C7"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D1299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899" w:name="_Toc21125165"/>
      <w:bookmarkStart w:id="6900" w:name="_Toc29768155"/>
      <w:bookmarkStart w:id="6901" w:name="_Toc36044597"/>
      <w:bookmarkStart w:id="6902" w:name="_Toc37230502"/>
      <w:bookmarkStart w:id="6903" w:name="_Toc45907645"/>
      <w:bookmarkStart w:id="6904" w:name="_Toc53181750"/>
      <w:bookmarkStart w:id="6905" w:name="_Toc61117490"/>
      <w:bookmarkStart w:id="6906" w:name="_Toc67076579"/>
      <w:bookmarkStart w:id="6907" w:name="_Toc67077117"/>
      <w:bookmarkStart w:id="6908" w:name="_Toc74752999"/>
      <w:bookmarkStart w:id="6909" w:name="_Toc74753538"/>
      <w:bookmarkStart w:id="6910" w:name="_Toc74754076"/>
      <w:bookmarkStart w:id="6911" w:name="_Toc76507399"/>
      <w:bookmarkStart w:id="6912" w:name="_Toc83111550"/>
      <w:bookmarkStart w:id="6913" w:name="_Toc89877202"/>
      <w:bookmarkStart w:id="6914" w:name="_Toc98710737"/>
      <w:bookmarkStart w:id="6915" w:name="_Toc130920073"/>
      <w:bookmarkStart w:id="6916" w:name="_Toc137300619"/>
      <w:bookmarkStart w:id="6917" w:name="_Toc138888952"/>
      <w:bookmarkStart w:id="6918" w:name="_Toc145108961"/>
      <w:bookmarkStart w:id="6919" w:name="_Toc155260103"/>
      <w:bookmarkStart w:id="6920" w:name="_Toc219557600"/>
      <w:r w:rsidRPr="00090C64">
        <w:rPr>
          <w:lang w:eastAsia="sv-SE"/>
        </w:rPr>
        <w:t>6.</w:t>
      </w:r>
      <w:r w:rsidRPr="00090C64">
        <w:rPr>
          <w:lang w:eastAsia="zh-CN"/>
        </w:rPr>
        <w:t>7.6.3.4</w:t>
      </w:r>
      <w:r w:rsidRPr="00090C64">
        <w:rPr>
          <w:lang w:eastAsia="sv-SE"/>
        </w:rPr>
        <w:tab/>
        <w:t>Method of test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002F665" w14:textId="77777777" w:rsidR="00D57C09" w:rsidRPr="00090C64" w:rsidRDefault="00D57C09" w:rsidP="00554118">
      <w:pPr>
        <w:pStyle w:val="H6"/>
        <w:rPr>
          <w:lang w:eastAsia="sv-SE"/>
        </w:rPr>
      </w:pPr>
      <w:bookmarkStart w:id="6921" w:name="_Toc21125166"/>
      <w:bookmarkStart w:id="6922" w:name="_Toc29768156"/>
      <w:bookmarkStart w:id="6923" w:name="_Toc36044598"/>
      <w:bookmarkStart w:id="6924" w:name="_Toc37230503"/>
      <w:bookmarkStart w:id="6925" w:name="_Toc45907646"/>
      <w:bookmarkStart w:id="6926" w:name="_Toc53181751"/>
      <w:r w:rsidRPr="00090C64">
        <w:rPr>
          <w:lang w:eastAsia="sv-SE"/>
        </w:rPr>
        <w:t>6.7.6.3.4.1</w:t>
      </w:r>
      <w:r w:rsidRPr="00090C64">
        <w:rPr>
          <w:lang w:eastAsia="sv-SE"/>
        </w:rPr>
        <w:tab/>
        <w:t>Initial conditions</w:t>
      </w:r>
      <w:bookmarkEnd w:id="6921"/>
      <w:bookmarkEnd w:id="6922"/>
      <w:bookmarkEnd w:id="6923"/>
      <w:bookmarkEnd w:id="6924"/>
      <w:bookmarkEnd w:id="6925"/>
      <w:bookmarkEnd w:id="6926"/>
    </w:p>
    <w:p w14:paraId="7CB35D39" w14:textId="77777777" w:rsidR="00D57C09" w:rsidRPr="00090C64" w:rsidRDefault="00D57C09" w:rsidP="00D12993">
      <w:r w:rsidRPr="00090C64">
        <w:t>Test environment:</w:t>
      </w:r>
    </w:p>
    <w:p w14:paraId="080C606D" w14:textId="77777777" w:rsidR="00D57C09" w:rsidRPr="00090C64" w:rsidRDefault="00D57C09" w:rsidP="00D12993">
      <w:pPr>
        <w:pStyle w:val="B10"/>
      </w:pPr>
      <w:r w:rsidRPr="00090C64">
        <w:t>-</w:t>
      </w:r>
      <w:r w:rsidRPr="00090C64">
        <w:tab/>
        <w:t>normal; see annex G.2.</w:t>
      </w:r>
    </w:p>
    <w:p w14:paraId="5DDBEDDE" w14:textId="77777777" w:rsidR="00D57C09" w:rsidRPr="00090C64" w:rsidRDefault="00D57C09" w:rsidP="00D12993">
      <w:r w:rsidRPr="00090C64">
        <w:t>RF channels to be tested for single carrier (SC):</w:t>
      </w:r>
    </w:p>
    <w:p w14:paraId="5941474C" w14:textId="77769397" w:rsidR="00D57C09" w:rsidRPr="00090C64" w:rsidRDefault="00D57C09" w:rsidP="00D1299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12993">
      <w:pPr>
        <w:rPr>
          <w:lang w:eastAsia="zh-CN"/>
        </w:rPr>
      </w:pPr>
      <w:r w:rsidRPr="00090C64">
        <w:rPr>
          <w:lang w:eastAsia="zh-CN"/>
        </w:rPr>
        <w:t>Directions to be tested:</w:t>
      </w:r>
    </w:p>
    <w:p w14:paraId="4FB212C3" w14:textId="33F90F75" w:rsidR="006761FA" w:rsidRDefault="006761FA" w:rsidP="00D12993">
      <w:pPr>
        <w:pStyle w:val="B10"/>
        <w:rPr>
          <w:lang w:eastAsia="sv-SE"/>
        </w:rPr>
      </w:pPr>
      <w:bookmarkStart w:id="6927" w:name="_Toc21125167"/>
      <w:bookmarkStart w:id="6928" w:name="_Toc29768157"/>
      <w:bookmarkStart w:id="6929" w:name="_Toc36044599"/>
      <w:bookmarkStart w:id="6930" w:name="_Toc37230504"/>
      <w:bookmarkStart w:id="6931" w:name="_Toc45907647"/>
      <w:bookmarkStart w:id="69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D1299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27"/>
      <w:bookmarkEnd w:id="6928"/>
      <w:bookmarkEnd w:id="6929"/>
      <w:bookmarkEnd w:id="6930"/>
      <w:bookmarkEnd w:id="6931"/>
      <w:bookmarkEnd w:id="6932"/>
    </w:p>
    <w:p w14:paraId="5F312D2C" w14:textId="77777777" w:rsidR="00D57C09" w:rsidRPr="00090C64" w:rsidRDefault="00D57C09" w:rsidP="00D12993">
      <w:pPr>
        <w:pStyle w:val="B10"/>
        <w:rPr>
          <w:lang w:eastAsia="zh-CN"/>
        </w:rPr>
      </w:pPr>
      <w:bookmarkStart w:id="69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1299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1299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12993">
      <w:pPr>
        <w:pStyle w:val="B10"/>
      </w:pPr>
      <w:r w:rsidRPr="00090C64">
        <w:t>4)</w:t>
      </w:r>
      <w:r w:rsidRPr="00090C64">
        <w:tab/>
        <w:t>Connect test antenna and CLTA to the measurement equipment as depicted in Annex D1.4.</w:t>
      </w:r>
    </w:p>
    <w:p w14:paraId="4DD22810" w14:textId="77777777" w:rsidR="00D57C09" w:rsidRPr="00090C64" w:rsidRDefault="00D57C09" w:rsidP="00D12993">
      <w:pPr>
        <w:pStyle w:val="B10"/>
      </w:pPr>
      <w:r w:rsidRPr="00090C64">
        <w:t>5)</w:t>
      </w:r>
      <w:r w:rsidRPr="00090C64">
        <w:tab/>
        <w:t>OTA co-location spurious emission is measured at the CLTA conducted output(s).</w:t>
      </w:r>
    </w:p>
    <w:p w14:paraId="1257CEFF" w14:textId="77777777" w:rsidR="00D57C09" w:rsidRPr="00090C64" w:rsidRDefault="00D57C09" w:rsidP="00D12993">
      <w:pPr>
        <w:pStyle w:val="B10"/>
      </w:pPr>
      <w:r w:rsidRPr="00090C64">
        <w:t>6)</w:t>
      </w:r>
      <w:r w:rsidRPr="00090C64">
        <w:tab/>
        <w:t>The measurement device (signal analyzer) characteristics shall be:</w:t>
      </w:r>
    </w:p>
    <w:p w14:paraId="4DACD6AA" w14:textId="77777777" w:rsidR="00D57C09" w:rsidRPr="00090C64" w:rsidRDefault="00D57C09" w:rsidP="00D12993">
      <w:pPr>
        <w:pStyle w:val="B2"/>
      </w:pPr>
      <w:r w:rsidRPr="00090C64">
        <w:t>-</w:t>
      </w:r>
      <w:r w:rsidRPr="00090C64">
        <w:tab/>
        <w:t>Detection mode: True RMS.</w:t>
      </w:r>
    </w:p>
    <w:p w14:paraId="3714CA0B"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1299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12993">
      <w:pPr>
        <w:pStyle w:val="B2"/>
        <w:rPr>
          <w:rFonts w:cs="v4.2.0"/>
          <w:snapToGrid w:val="0"/>
        </w:rPr>
      </w:pPr>
      <w:r w:rsidRPr="00090C64">
        <w:t>a)</w:t>
      </w:r>
      <w:r w:rsidRPr="00090C64">
        <w:tab/>
        <w:t>For MSR:</w:t>
      </w:r>
    </w:p>
    <w:p w14:paraId="6544F159" w14:textId="037B044A"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1299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1299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1299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4" w:name="_Toc21125168"/>
      <w:bookmarkStart w:id="6935" w:name="_Toc29768158"/>
      <w:bookmarkStart w:id="6936" w:name="_Toc36044600"/>
      <w:bookmarkStart w:id="6937" w:name="_Toc37230505"/>
      <w:bookmarkStart w:id="6938" w:name="_Toc45907648"/>
      <w:bookmarkStart w:id="6939" w:name="_Toc53181753"/>
      <w:bookmarkStart w:id="6940" w:name="_Toc61117491"/>
      <w:bookmarkStart w:id="6941" w:name="_Toc67076580"/>
      <w:bookmarkStart w:id="6942" w:name="_Toc67077118"/>
      <w:bookmarkStart w:id="6943" w:name="_Toc74753000"/>
      <w:bookmarkStart w:id="6944" w:name="_Toc74753539"/>
      <w:bookmarkStart w:id="6945" w:name="_Toc74754077"/>
      <w:bookmarkStart w:id="6946" w:name="_Toc76507400"/>
      <w:bookmarkStart w:id="6947" w:name="_Toc83111551"/>
      <w:bookmarkStart w:id="6948" w:name="_Toc89877203"/>
      <w:bookmarkStart w:id="6949" w:name="_Toc98710738"/>
      <w:bookmarkStart w:id="6950" w:name="_Toc130920074"/>
      <w:bookmarkStart w:id="6951" w:name="_Toc137300620"/>
      <w:bookmarkStart w:id="6952" w:name="_Toc138888953"/>
      <w:bookmarkStart w:id="6953" w:name="_Toc145108962"/>
      <w:bookmarkStart w:id="6954" w:name="_Toc155260104"/>
      <w:bookmarkStart w:id="6955" w:name="_Toc219557601"/>
      <w:bookmarkEnd w:id="6933"/>
      <w:r w:rsidRPr="00090C64">
        <w:rPr>
          <w:lang w:eastAsia="sv-SE"/>
        </w:rPr>
        <w:t>6.</w:t>
      </w:r>
      <w:r w:rsidRPr="00090C64">
        <w:rPr>
          <w:lang w:eastAsia="zh-CN"/>
        </w:rPr>
        <w:t>7.6.3.5</w:t>
      </w:r>
      <w:r w:rsidRPr="00090C64">
        <w:rPr>
          <w:lang w:eastAsia="sv-SE"/>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813665B" w14:textId="77777777" w:rsidR="00D57C09" w:rsidRPr="00090C64" w:rsidRDefault="00D57C09" w:rsidP="00554118">
      <w:pPr>
        <w:pStyle w:val="H6"/>
        <w:rPr>
          <w:lang w:eastAsia="sv-SE"/>
        </w:rPr>
      </w:pPr>
      <w:bookmarkStart w:id="6956" w:name="_Toc21125169"/>
      <w:bookmarkStart w:id="6957" w:name="_Toc29768159"/>
      <w:bookmarkStart w:id="6958" w:name="_Toc36044601"/>
      <w:bookmarkStart w:id="6959" w:name="_Toc37230506"/>
      <w:bookmarkStart w:id="6960" w:name="_Toc45907649"/>
      <w:bookmarkStart w:id="6961" w:name="_Toc53181754"/>
      <w:r w:rsidRPr="00090C64">
        <w:rPr>
          <w:lang w:eastAsia="sv-SE"/>
        </w:rPr>
        <w:t>6.7.6.3.5.1</w:t>
      </w:r>
      <w:r w:rsidRPr="00090C64">
        <w:rPr>
          <w:lang w:eastAsia="sv-SE"/>
        </w:rPr>
        <w:tab/>
        <w:t>MSR operation</w:t>
      </w:r>
      <w:bookmarkEnd w:id="6956"/>
      <w:bookmarkEnd w:id="6957"/>
      <w:bookmarkEnd w:id="6958"/>
      <w:bookmarkEnd w:id="6959"/>
      <w:bookmarkEnd w:id="6960"/>
      <w:bookmarkEnd w:id="6961"/>
    </w:p>
    <w:p w14:paraId="2B4A9517" w14:textId="77777777" w:rsidR="00D57C09" w:rsidRPr="00090C64" w:rsidRDefault="00D57C09" w:rsidP="00D1299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1299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D1299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D1299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D1299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D1299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D1299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D1299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D1299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D1299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D1299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D1299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D1299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D1299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D1299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D1299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D1299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D1299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D1299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D1299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D1299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D1299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D1299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D1299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12993"/>
    <w:p w14:paraId="2450B0AF" w14:textId="77777777" w:rsidR="00D57C09" w:rsidRPr="00090C64" w:rsidRDefault="00D57C09" w:rsidP="00554118">
      <w:pPr>
        <w:pStyle w:val="H6"/>
        <w:rPr>
          <w:lang w:eastAsia="sv-SE"/>
        </w:rPr>
      </w:pPr>
      <w:bookmarkStart w:id="6962" w:name="_Toc21125170"/>
      <w:bookmarkStart w:id="6963" w:name="_Toc29768160"/>
      <w:bookmarkStart w:id="6964" w:name="_Toc36044602"/>
      <w:bookmarkStart w:id="6965" w:name="_Toc37230507"/>
      <w:bookmarkStart w:id="6966" w:name="_Toc45907650"/>
      <w:bookmarkStart w:id="6967" w:name="_Toc53181755"/>
      <w:r w:rsidRPr="00090C64">
        <w:rPr>
          <w:lang w:eastAsia="sv-SE"/>
        </w:rPr>
        <w:t>6.7.6.3.5.2</w:t>
      </w:r>
      <w:r w:rsidRPr="00090C64">
        <w:rPr>
          <w:lang w:eastAsia="sv-SE"/>
        </w:rPr>
        <w:tab/>
        <w:t>Single RAT UTRA operation</w:t>
      </w:r>
      <w:bookmarkEnd w:id="6962"/>
      <w:bookmarkEnd w:id="6963"/>
      <w:bookmarkEnd w:id="6964"/>
      <w:bookmarkEnd w:id="6965"/>
      <w:bookmarkEnd w:id="6966"/>
      <w:bookmarkEnd w:id="6967"/>
    </w:p>
    <w:p w14:paraId="4696EE35" w14:textId="77777777" w:rsidR="00D57C09" w:rsidRPr="00090C64" w:rsidRDefault="00D57C09" w:rsidP="00D12993">
      <w:r w:rsidRPr="00090C64">
        <w:t>The total power of any spurious emission from both polarizations of the CLTA connector output(s) shall not exceed the limits in table 6.7.6.3.5.2-1.</w:t>
      </w:r>
    </w:p>
    <w:p w14:paraId="273D4FC8" w14:textId="77777777" w:rsidR="00D57C09" w:rsidRPr="00090C64" w:rsidRDefault="00D57C09" w:rsidP="00D1299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D12993">
            <w:pPr>
              <w:pStyle w:val="TAH"/>
            </w:pPr>
          </w:p>
        </w:tc>
        <w:tc>
          <w:tcPr>
            <w:tcW w:w="1577" w:type="dxa"/>
          </w:tcPr>
          <w:p w14:paraId="54CC7349" w14:textId="77777777" w:rsidR="00D57C09" w:rsidRPr="00090C64" w:rsidRDefault="00D57C09" w:rsidP="00D12993">
            <w:pPr>
              <w:pStyle w:val="TAH"/>
            </w:pPr>
            <w:r w:rsidRPr="00090C64">
              <w:t>Frequency range</w:t>
            </w:r>
          </w:p>
        </w:tc>
        <w:tc>
          <w:tcPr>
            <w:tcW w:w="1276" w:type="dxa"/>
          </w:tcPr>
          <w:p w14:paraId="426FA8E3" w14:textId="77777777" w:rsidR="00D57C09" w:rsidRPr="00090C64" w:rsidRDefault="00D57C09" w:rsidP="00D12993">
            <w:pPr>
              <w:pStyle w:val="TAH"/>
            </w:pPr>
            <w:r w:rsidRPr="00090C64">
              <w:t>Maximum Level for bands below 3GHz</w:t>
            </w:r>
          </w:p>
        </w:tc>
        <w:tc>
          <w:tcPr>
            <w:tcW w:w="1418" w:type="dxa"/>
          </w:tcPr>
          <w:p w14:paraId="50AEDF7C" w14:textId="77777777" w:rsidR="00D57C09" w:rsidRPr="00090C64" w:rsidRDefault="00D57C09" w:rsidP="00D12993">
            <w:pPr>
              <w:pStyle w:val="TAH"/>
            </w:pPr>
            <w:r w:rsidRPr="00090C64">
              <w:t>Maximum Level for bands between 3 and 4.2GHz</w:t>
            </w:r>
          </w:p>
        </w:tc>
        <w:tc>
          <w:tcPr>
            <w:tcW w:w="1418" w:type="dxa"/>
          </w:tcPr>
          <w:p w14:paraId="5FC07BC6" w14:textId="77777777" w:rsidR="00D57C09" w:rsidRPr="00090C64" w:rsidRDefault="00D57C09" w:rsidP="00D12993">
            <w:pPr>
              <w:pStyle w:val="TAH"/>
            </w:pPr>
            <w:r w:rsidRPr="00090C64">
              <w:t>Measurement Bandwidth</w:t>
            </w:r>
          </w:p>
        </w:tc>
        <w:tc>
          <w:tcPr>
            <w:tcW w:w="1956" w:type="dxa"/>
          </w:tcPr>
          <w:p w14:paraId="76595210" w14:textId="77777777" w:rsidR="00D57C09" w:rsidRPr="00090C64" w:rsidRDefault="00D57C09" w:rsidP="00D1299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D12993">
            <w:pPr>
              <w:pStyle w:val="TAC"/>
            </w:pPr>
            <w:r w:rsidRPr="00090C64">
              <w:rPr>
                <w:lang w:eastAsia="zh-CN"/>
              </w:rPr>
              <w:t>Wide Area BS</w:t>
            </w:r>
          </w:p>
        </w:tc>
        <w:tc>
          <w:tcPr>
            <w:tcW w:w="1577" w:type="dxa"/>
          </w:tcPr>
          <w:p w14:paraId="1B158A9A" w14:textId="6DA83F31"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D12993">
            <w:pPr>
              <w:pStyle w:val="TAC"/>
            </w:pPr>
            <w:r w:rsidRPr="00090C64">
              <w:t>- 116.9 dBm</w:t>
            </w:r>
          </w:p>
        </w:tc>
        <w:tc>
          <w:tcPr>
            <w:tcW w:w="1418" w:type="dxa"/>
          </w:tcPr>
          <w:p w14:paraId="6B14FC01" w14:textId="77777777" w:rsidR="00D57C09" w:rsidRPr="00090C64" w:rsidRDefault="00D57C09" w:rsidP="00D12993">
            <w:pPr>
              <w:pStyle w:val="TAC"/>
            </w:pPr>
            <w:r w:rsidRPr="00090C64">
              <w:t>- 116.7 dBm</w:t>
            </w:r>
          </w:p>
        </w:tc>
        <w:tc>
          <w:tcPr>
            <w:tcW w:w="1418" w:type="dxa"/>
          </w:tcPr>
          <w:p w14:paraId="1F14933F" w14:textId="77777777" w:rsidR="00D57C09" w:rsidRPr="00090C64" w:rsidRDefault="00D57C09" w:rsidP="00D12993">
            <w:pPr>
              <w:pStyle w:val="TAC"/>
            </w:pPr>
            <w:r w:rsidRPr="00090C64">
              <w:t>100 kHz</w:t>
            </w:r>
          </w:p>
        </w:tc>
        <w:tc>
          <w:tcPr>
            <w:tcW w:w="1956" w:type="dxa"/>
          </w:tcPr>
          <w:p w14:paraId="7361AC7A" w14:textId="77777777" w:rsidR="00D57C09" w:rsidRPr="00090C64" w:rsidRDefault="00D57C09" w:rsidP="00D1299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D1299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D1299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D1299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D1299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D12993">
            <w:pPr>
              <w:pStyle w:val="TAC"/>
              <w:rPr>
                <w:lang w:eastAsia="zh-CN"/>
              </w:rPr>
            </w:pPr>
            <w:r w:rsidRPr="00090C64">
              <w:rPr>
                <w:lang w:eastAsia="zh-CN"/>
              </w:rPr>
              <w:t>Local Area BS</w:t>
            </w:r>
          </w:p>
        </w:tc>
        <w:tc>
          <w:tcPr>
            <w:tcW w:w="1577" w:type="dxa"/>
          </w:tcPr>
          <w:p w14:paraId="2FCE67B2" w14:textId="134DD58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D1299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D12993">
            <w:pPr>
              <w:pStyle w:val="TAC"/>
            </w:pPr>
            <w:r w:rsidRPr="00090C64">
              <w:t>- 102.7 dBm</w:t>
            </w:r>
          </w:p>
        </w:tc>
        <w:tc>
          <w:tcPr>
            <w:tcW w:w="1418" w:type="dxa"/>
          </w:tcPr>
          <w:p w14:paraId="08D6D906" w14:textId="77777777" w:rsidR="00D57C09" w:rsidRPr="00090C64" w:rsidRDefault="00D57C09" w:rsidP="00D12993">
            <w:pPr>
              <w:pStyle w:val="TAC"/>
            </w:pPr>
            <w:r w:rsidRPr="00090C64">
              <w:t>100 kHz</w:t>
            </w:r>
          </w:p>
        </w:tc>
        <w:tc>
          <w:tcPr>
            <w:tcW w:w="1956" w:type="dxa"/>
          </w:tcPr>
          <w:p w14:paraId="355074A7" w14:textId="77777777" w:rsidR="00D57C09" w:rsidRPr="00090C64" w:rsidRDefault="00D57C09" w:rsidP="00D12993">
            <w:pPr>
              <w:pStyle w:val="TAC"/>
            </w:pPr>
          </w:p>
        </w:tc>
      </w:tr>
    </w:tbl>
    <w:p w14:paraId="61068E08" w14:textId="77777777" w:rsidR="00D57C09" w:rsidRPr="00090C64" w:rsidRDefault="00D57C09" w:rsidP="00D12993"/>
    <w:p w14:paraId="5383B51A" w14:textId="77777777" w:rsidR="00D57C09" w:rsidRPr="00090C64" w:rsidRDefault="00D57C09" w:rsidP="00554118">
      <w:pPr>
        <w:pStyle w:val="H6"/>
        <w:rPr>
          <w:lang w:eastAsia="sv-SE"/>
        </w:rPr>
      </w:pPr>
      <w:bookmarkStart w:id="6968" w:name="_Toc21125171"/>
      <w:bookmarkStart w:id="6969" w:name="_Toc29768161"/>
      <w:bookmarkStart w:id="6970" w:name="_Toc36044603"/>
      <w:bookmarkStart w:id="6971" w:name="_Toc37230508"/>
      <w:bookmarkStart w:id="6972" w:name="_Toc45907651"/>
      <w:bookmarkStart w:id="6973" w:name="_Toc53181756"/>
      <w:r w:rsidRPr="00090C64">
        <w:rPr>
          <w:lang w:eastAsia="sv-SE"/>
        </w:rPr>
        <w:t>6.7.6.3.5.3</w:t>
      </w:r>
      <w:r w:rsidRPr="00090C64">
        <w:rPr>
          <w:lang w:eastAsia="sv-SE"/>
        </w:rPr>
        <w:tab/>
        <w:t>Single RAT E-UTRA operation</w:t>
      </w:r>
      <w:bookmarkEnd w:id="6968"/>
      <w:bookmarkEnd w:id="6969"/>
      <w:bookmarkEnd w:id="6970"/>
      <w:bookmarkEnd w:id="6971"/>
      <w:bookmarkEnd w:id="6972"/>
      <w:bookmarkEnd w:id="6973"/>
    </w:p>
    <w:p w14:paraId="7EC78B5F" w14:textId="77777777" w:rsidR="00D57C09" w:rsidRPr="00090C64" w:rsidRDefault="00D57C09" w:rsidP="00D12993">
      <w:r w:rsidRPr="00090C64">
        <w:t>The total power of any spurious emission from both polarizations of the CLTA connector output(s) shall not exceed the limits in table 6.7.6.3.5.3-1.</w:t>
      </w:r>
    </w:p>
    <w:p w14:paraId="483AAF0D" w14:textId="77777777" w:rsidR="00D57C09" w:rsidRPr="00090C64" w:rsidRDefault="00D57C09" w:rsidP="00D1299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D12993">
            <w:pPr>
              <w:pStyle w:val="TAH"/>
            </w:pPr>
          </w:p>
        </w:tc>
        <w:tc>
          <w:tcPr>
            <w:tcW w:w="1577" w:type="dxa"/>
          </w:tcPr>
          <w:p w14:paraId="3C9AE2C7" w14:textId="77777777" w:rsidR="00D57C09" w:rsidRPr="00090C64" w:rsidRDefault="00D57C09" w:rsidP="00D12993">
            <w:pPr>
              <w:pStyle w:val="TAH"/>
            </w:pPr>
            <w:r w:rsidRPr="00090C64">
              <w:t>Frequency range</w:t>
            </w:r>
          </w:p>
        </w:tc>
        <w:tc>
          <w:tcPr>
            <w:tcW w:w="1276" w:type="dxa"/>
          </w:tcPr>
          <w:p w14:paraId="1CFABFB1" w14:textId="77777777" w:rsidR="00D57C09" w:rsidRPr="00090C64" w:rsidRDefault="00D57C09" w:rsidP="00D12993">
            <w:pPr>
              <w:pStyle w:val="TAH"/>
            </w:pPr>
            <w:r w:rsidRPr="00090C64">
              <w:t>Maximum Level for bands below 3GHz</w:t>
            </w:r>
          </w:p>
        </w:tc>
        <w:tc>
          <w:tcPr>
            <w:tcW w:w="1418" w:type="dxa"/>
          </w:tcPr>
          <w:p w14:paraId="5A98A325" w14:textId="77777777" w:rsidR="00D57C09" w:rsidRPr="00090C64" w:rsidRDefault="00D57C09" w:rsidP="00D12993">
            <w:pPr>
              <w:pStyle w:val="TAH"/>
            </w:pPr>
            <w:r w:rsidRPr="00090C64">
              <w:t>Maximum Level for bands between 3 and 4.2GHz</w:t>
            </w:r>
          </w:p>
        </w:tc>
        <w:tc>
          <w:tcPr>
            <w:tcW w:w="1477" w:type="dxa"/>
          </w:tcPr>
          <w:p w14:paraId="2CB7A4F9" w14:textId="77777777" w:rsidR="00D57C09" w:rsidRPr="00090C64" w:rsidRDefault="00D57C09" w:rsidP="00D1299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D12993">
            <w:pPr>
              <w:pStyle w:val="TAC"/>
            </w:pPr>
            <w:r w:rsidRPr="00090C64">
              <w:rPr>
                <w:lang w:eastAsia="zh-CN"/>
              </w:rPr>
              <w:t>Wide Area BS</w:t>
            </w:r>
          </w:p>
        </w:tc>
        <w:tc>
          <w:tcPr>
            <w:tcW w:w="1577" w:type="dxa"/>
          </w:tcPr>
          <w:p w14:paraId="55C7E087" w14:textId="54075CE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D12993">
            <w:pPr>
              <w:pStyle w:val="TAC"/>
            </w:pPr>
            <w:r w:rsidRPr="00090C64">
              <w:t>-113.9 dBm</w:t>
            </w:r>
          </w:p>
        </w:tc>
        <w:tc>
          <w:tcPr>
            <w:tcW w:w="1418" w:type="dxa"/>
          </w:tcPr>
          <w:p w14:paraId="6962D4CE" w14:textId="77777777" w:rsidR="00D57C09" w:rsidRPr="00090C64" w:rsidRDefault="00D57C09" w:rsidP="00D12993">
            <w:pPr>
              <w:pStyle w:val="TAC"/>
            </w:pPr>
            <w:r w:rsidRPr="00090C64">
              <w:t>-113.7 dBm</w:t>
            </w:r>
          </w:p>
        </w:tc>
        <w:tc>
          <w:tcPr>
            <w:tcW w:w="1477" w:type="dxa"/>
          </w:tcPr>
          <w:p w14:paraId="0F8ADD59" w14:textId="77777777" w:rsidR="00D57C09" w:rsidRPr="00090C64" w:rsidRDefault="00D57C09" w:rsidP="00D1299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D1299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D1299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D12993">
            <w:pPr>
              <w:pStyle w:val="TAC"/>
              <w:rPr>
                <w:lang w:eastAsia="zh-CN"/>
              </w:rPr>
            </w:pPr>
            <w:r w:rsidRPr="00090C64">
              <w:rPr>
                <w:lang w:eastAsia="zh-CN"/>
              </w:rPr>
              <w:t>Local Area BS</w:t>
            </w:r>
          </w:p>
        </w:tc>
        <w:tc>
          <w:tcPr>
            <w:tcW w:w="1577" w:type="dxa"/>
          </w:tcPr>
          <w:p w14:paraId="596A6C6D" w14:textId="392ED412"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D12993">
            <w:pPr>
              <w:pStyle w:val="TAC"/>
            </w:pPr>
            <w:r w:rsidRPr="00090C64">
              <w:t>-105.9 dBm</w:t>
            </w:r>
          </w:p>
        </w:tc>
        <w:tc>
          <w:tcPr>
            <w:tcW w:w="1418" w:type="dxa"/>
          </w:tcPr>
          <w:p w14:paraId="26639DAF" w14:textId="77777777" w:rsidR="00D57C09" w:rsidRPr="00090C64" w:rsidRDefault="00D57C09" w:rsidP="00D12993">
            <w:pPr>
              <w:pStyle w:val="TAC"/>
            </w:pPr>
            <w:r w:rsidRPr="00090C64">
              <w:t>-105.7 dBm</w:t>
            </w:r>
          </w:p>
        </w:tc>
        <w:tc>
          <w:tcPr>
            <w:tcW w:w="1477" w:type="dxa"/>
          </w:tcPr>
          <w:p w14:paraId="56A51C6A" w14:textId="77777777" w:rsidR="00D57C09" w:rsidRPr="00090C64" w:rsidRDefault="00D57C09" w:rsidP="00D1299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12993"/>
    <w:p w14:paraId="0F211B24" w14:textId="77777777" w:rsidR="00D57C09" w:rsidRPr="00090C64" w:rsidRDefault="00D57C09" w:rsidP="00D57C09">
      <w:pPr>
        <w:pStyle w:val="Heading4"/>
      </w:pPr>
      <w:bookmarkStart w:id="6974" w:name="_Toc21125172"/>
      <w:bookmarkStart w:id="6975" w:name="_Toc29768162"/>
      <w:bookmarkStart w:id="6976" w:name="_Toc36044604"/>
      <w:bookmarkStart w:id="6977" w:name="_Toc37230509"/>
      <w:bookmarkStart w:id="6978" w:name="_Toc45907652"/>
      <w:bookmarkStart w:id="6979" w:name="_Toc53181757"/>
      <w:bookmarkStart w:id="6980" w:name="_Toc61117492"/>
      <w:bookmarkStart w:id="6981" w:name="_Toc67076581"/>
      <w:bookmarkStart w:id="6982" w:name="_Toc67077119"/>
      <w:bookmarkStart w:id="6983" w:name="_Toc74753001"/>
      <w:bookmarkStart w:id="6984" w:name="_Toc74753540"/>
      <w:bookmarkStart w:id="6985" w:name="_Toc74754078"/>
      <w:bookmarkStart w:id="6986" w:name="_Toc76507401"/>
      <w:bookmarkStart w:id="6987" w:name="_Toc83111552"/>
      <w:bookmarkStart w:id="6988" w:name="_Toc89877204"/>
      <w:bookmarkStart w:id="6989" w:name="_Toc98710739"/>
      <w:bookmarkStart w:id="6990" w:name="_Toc130920075"/>
      <w:bookmarkStart w:id="6991" w:name="_Toc137300621"/>
      <w:bookmarkStart w:id="6992" w:name="_Toc138888954"/>
      <w:bookmarkStart w:id="6993" w:name="_Toc145108963"/>
      <w:bookmarkStart w:id="6994" w:name="_Toc155260105"/>
      <w:bookmarkStart w:id="6995" w:name="_Toc219557602"/>
      <w:r w:rsidRPr="00090C64">
        <w:t>6.7.6.4</w:t>
      </w:r>
      <w:r w:rsidRPr="00090C64">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41AEEC0" w14:textId="77777777" w:rsidR="00D57C09" w:rsidRPr="00090C64" w:rsidRDefault="00D57C09" w:rsidP="00D57C09">
      <w:pPr>
        <w:pStyle w:val="Heading5"/>
        <w:rPr>
          <w:lang w:eastAsia="sv-SE"/>
        </w:rPr>
      </w:pPr>
      <w:bookmarkStart w:id="6996" w:name="_Toc21125173"/>
      <w:bookmarkStart w:id="6997" w:name="_Toc29768163"/>
      <w:bookmarkStart w:id="6998" w:name="_Toc36044605"/>
      <w:bookmarkStart w:id="6999" w:name="_Toc37230510"/>
      <w:bookmarkStart w:id="7000" w:name="_Toc45907653"/>
      <w:bookmarkStart w:id="7001" w:name="_Toc53181758"/>
      <w:bookmarkStart w:id="7002" w:name="_Toc61117493"/>
      <w:bookmarkStart w:id="7003" w:name="_Toc67076582"/>
      <w:bookmarkStart w:id="7004" w:name="_Toc67077120"/>
      <w:bookmarkStart w:id="7005" w:name="_Toc74753002"/>
      <w:bookmarkStart w:id="7006" w:name="_Toc74753541"/>
      <w:bookmarkStart w:id="7007" w:name="_Toc74754079"/>
      <w:bookmarkStart w:id="7008" w:name="_Toc76507402"/>
      <w:bookmarkStart w:id="7009" w:name="_Toc83111553"/>
      <w:bookmarkStart w:id="7010" w:name="_Toc89877205"/>
      <w:bookmarkStart w:id="7011" w:name="_Toc98710740"/>
      <w:bookmarkStart w:id="7012" w:name="_Toc130920076"/>
      <w:bookmarkStart w:id="7013" w:name="_Toc137300622"/>
      <w:bookmarkStart w:id="7014" w:name="_Toc138888955"/>
      <w:bookmarkStart w:id="7015" w:name="_Toc145108964"/>
      <w:bookmarkStart w:id="7016" w:name="_Toc155260106"/>
      <w:bookmarkStart w:id="7017" w:name="_Toc219557603"/>
      <w:r w:rsidRPr="00090C64">
        <w:rPr>
          <w:lang w:eastAsia="sv-SE"/>
        </w:rPr>
        <w:t>6.7.6.4.1</w:t>
      </w:r>
      <w:r w:rsidRPr="00090C64">
        <w:rPr>
          <w:lang w:eastAsia="sv-SE"/>
        </w:rPr>
        <w:tab/>
        <w:t>Definition and applicability</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845F7D8" w14:textId="23E0820B" w:rsidR="00D57C09" w:rsidRPr="00090C64" w:rsidRDefault="00D57C09" w:rsidP="00D1299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1299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1299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18" w:name="_Toc21125174"/>
      <w:bookmarkStart w:id="7019" w:name="_Toc29768164"/>
      <w:bookmarkStart w:id="7020" w:name="_Toc36044606"/>
      <w:bookmarkStart w:id="7021" w:name="_Toc37230511"/>
      <w:bookmarkStart w:id="7022" w:name="_Toc45907654"/>
      <w:bookmarkStart w:id="7023" w:name="_Toc53181759"/>
      <w:bookmarkStart w:id="7024" w:name="_Toc61117494"/>
      <w:bookmarkStart w:id="7025" w:name="_Toc67076583"/>
      <w:bookmarkStart w:id="7026" w:name="_Toc67077121"/>
      <w:bookmarkStart w:id="7027" w:name="_Toc74753003"/>
      <w:bookmarkStart w:id="7028" w:name="_Toc74753542"/>
      <w:bookmarkStart w:id="7029" w:name="_Toc74754080"/>
      <w:bookmarkStart w:id="7030" w:name="_Toc76507403"/>
      <w:bookmarkStart w:id="7031" w:name="_Toc83111554"/>
      <w:bookmarkStart w:id="7032" w:name="_Toc89877206"/>
      <w:bookmarkStart w:id="7033" w:name="_Toc98710741"/>
      <w:bookmarkStart w:id="7034" w:name="_Toc130920077"/>
      <w:bookmarkStart w:id="7035" w:name="_Toc137300623"/>
      <w:bookmarkStart w:id="7036" w:name="_Toc138888956"/>
      <w:bookmarkStart w:id="7037" w:name="_Toc145108965"/>
      <w:bookmarkStart w:id="7038" w:name="_Toc155260107"/>
      <w:bookmarkStart w:id="7039" w:name="_Toc219557604"/>
      <w:r w:rsidRPr="00090C64">
        <w:rPr>
          <w:lang w:eastAsia="sv-SE"/>
        </w:rPr>
        <w:t>6.7.6.4.2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32DB27D" w14:textId="0E5E8F1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0" w:name="_Toc21125175"/>
      <w:bookmarkStart w:id="7041" w:name="_Toc29768165"/>
      <w:bookmarkStart w:id="7042" w:name="_Toc36044607"/>
      <w:bookmarkStart w:id="7043" w:name="_Toc37230512"/>
      <w:bookmarkStart w:id="7044" w:name="_Toc45907655"/>
      <w:bookmarkStart w:id="7045" w:name="_Toc53181760"/>
      <w:bookmarkStart w:id="7046" w:name="_Toc61117495"/>
      <w:bookmarkStart w:id="7047" w:name="_Toc67076584"/>
      <w:bookmarkStart w:id="7048" w:name="_Toc67077122"/>
      <w:bookmarkStart w:id="7049" w:name="_Toc74753004"/>
      <w:bookmarkStart w:id="7050" w:name="_Toc74753543"/>
      <w:bookmarkStart w:id="7051" w:name="_Toc74754081"/>
      <w:bookmarkStart w:id="7052" w:name="_Toc76507404"/>
      <w:bookmarkStart w:id="7053" w:name="_Toc83111555"/>
      <w:bookmarkStart w:id="7054" w:name="_Toc89877207"/>
      <w:bookmarkStart w:id="7055" w:name="_Toc98710742"/>
      <w:bookmarkStart w:id="7056" w:name="_Toc130920078"/>
      <w:bookmarkStart w:id="7057" w:name="_Toc137300624"/>
      <w:bookmarkStart w:id="7058" w:name="_Toc138888957"/>
      <w:bookmarkStart w:id="7059" w:name="_Toc145108966"/>
      <w:bookmarkStart w:id="7060" w:name="_Toc155260108"/>
      <w:bookmarkStart w:id="7061" w:name="_Toc219557605"/>
      <w:r w:rsidRPr="00090C64">
        <w:rPr>
          <w:lang w:eastAsia="sv-SE"/>
        </w:rPr>
        <w:t>6.7.6.4.3</w:t>
      </w:r>
      <w:r w:rsidRPr="00090C64">
        <w:rPr>
          <w:lang w:eastAsia="sv-SE"/>
        </w:rPr>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A367EF9" w14:textId="77777777" w:rsidR="00D57C09" w:rsidRPr="00090C64" w:rsidRDefault="00D57C09" w:rsidP="00D1299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2" w:name="_Toc21125176"/>
      <w:bookmarkStart w:id="7063" w:name="_Toc29768166"/>
      <w:bookmarkStart w:id="7064" w:name="_Toc36044608"/>
      <w:bookmarkStart w:id="7065" w:name="_Toc37230513"/>
      <w:bookmarkStart w:id="7066" w:name="_Toc45907656"/>
      <w:bookmarkStart w:id="7067" w:name="_Toc53181761"/>
      <w:bookmarkStart w:id="7068" w:name="_Toc61117496"/>
      <w:bookmarkStart w:id="7069" w:name="_Toc67076585"/>
      <w:bookmarkStart w:id="7070" w:name="_Toc67077123"/>
      <w:bookmarkStart w:id="7071" w:name="_Toc74753005"/>
      <w:bookmarkStart w:id="7072" w:name="_Toc74753544"/>
      <w:bookmarkStart w:id="7073" w:name="_Toc74754082"/>
      <w:bookmarkStart w:id="7074" w:name="_Toc76507405"/>
      <w:bookmarkStart w:id="7075" w:name="_Toc83111556"/>
      <w:bookmarkStart w:id="7076" w:name="_Toc89877208"/>
      <w:bookmarkStart w:id="7077" w:name="_Toc98710743"/>
      <w:bookmarkStart w:id="7078" w:name="_Toc130920079"/>
      <w:bookmarkStart w:id="7079" w:name="_Toc137300625"/>
      <w:bookmarkStart w:id="7080" w:name="_Toc138888958"/>
      <w:bookmarkStart w:id="7081" w:name="_Toc145108967"/>
      <w:bookmarkStart w:id="7082" w:name="_Toc155260109"/>
      <w:bookmarkStart w:id="7083" w:name="_Toc219557606"/>
      <w:r w:rsidRPr="00090C64">
        <w:rPr>
          <w:lang w:eastAsia="sv-SE"/>
        </w:rPr>
        <w:t>6.</w:t>
      </w:r>
      <w:r w:rsidRPr="00090C64">
        <w:rPr>
          <w:lang w:eastAsia="zh-CN"/>
        </w:rPr>
        <w:t>7.6.4.4</w:t>
      </w:r>
      <w:r w:rsidRPr="00090C64">
        <w:rPr>
          <w:lang w:eastAsia="sv-SE"/>
        </w:rPr>
        <w:tab/>
        <w:t>Method of test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1CAE4D5" w14:textId="77777777" w:rsidR="00D57C09" w:rsidRPr="00090C64" w:rsidRDefault="00D57C09" w:rsidP="00554118">
      <w:pPr>
        <w:pStyle w:val="H6"/>
        <w:rPr>
          <w:lang w:eastAsia="sv-SE"/>
        </w:rPr>
      </w:pPr>
      <w:bookmarkStart w:id="7084" w:name="_Toc21125177"/>
      <w:bookmarkStart w:id="7085" w:name="_Toc29768167"/>
      <w:bookmarkStart w:id="7086" w:name="_Toc36044609"/>
      <w:bookmarkStart w:id="7087" w:name="_Toc37230514"/>
      <w:bookmarkStart w:id="7088" w:name="_Toc45907657"/>
      <w:bookmarkStart w:id="7089" w:name="_Toc53181762"/>
      <w:r w:rsidRPr="00090C64">
        <w:rPr>
          <w:lang w:eastAsia="sv-SE"/>
        </w:rPr>
        <w:t>6.7.6.4.4.1</w:t>
      </w:r>
      <w:r w:rsidRPr="00090C64">
        <w:rPr>
          <w:lang w:eastAsia="sv-SE"/>
        </w:rPr>
        <w:tab/>
        <w:t>Initial conditions</w:t>
      </w:r>
      <w:bookmarkEnd w:id="7084"/>
      <w:bookmarkEnd w:id="7085"/>
      <w:bookmarkEnd w:id="7086"/>
      <w:bookmarkEnd w:id="7087"/>
      <w:bookmarkEnd w:id="7088"/>
      <w:bookmarkEnd w:id="7089"/>
    </w:p>
    <w:p w14:paraId="5FB9818A" w14:textId="77777777" w:rsidR="00D57C09" w:rsidRPr="00090C64" w:rsidRDefault="00D57C09" w:rsidP="00D12993">
      <w:r w:rsidRPr="00090C64">
        <w:t>Test environment: normal, see annex G.2.</w:t>
      </w:r>
    </w:p>
    <w:p w14:paraId="6AAB73E2" w14:textId="77777777" w:rsidR="00D57C09" w:rsidRPr="00090C64" w:rsidRDefault="00D57C09" w:rsidP="00D12993">
      <w:r w:rsidRPr="00090C64">
        <w:t>RF channels to be tested for single carrier:</w:t>
      </w:r>
    </w:p>
    <w:p w14:paraId="4E899365" w14:textId="47DC1DF2" w:rsidR="00D57C09" w:rsidRPr="00090C64" w:rsidRDefault="00090C64" w:rsidP="00D1299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D1299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1299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12993">
      <w:r w:rsidRPr="00090C64">
        <w:t>Directions to be tested:</w:t>
      </w:r>
    </w:p>
    <w:p w14:paraId="0A61095D" w14:textId="5ABFBC83" w:rsidR="00D57C09" w:rsidRPr="00090C64" w:rsidRDefault="00B53E0B" w:rsidP="00D12993">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0" w:name="_Toc21125178"/>
      <w:bookmarkStart w:id="7091" w:name="_Toc29768168"/>
      <w:bookmarkStart w:id="7092" w:name="_Toc36044610"/>
      <w:bookmarkStart w:id="7093" w:name="_Toc37230515"/>
      <w:bookmarkStart w:id="7094" w:name="_Toc45907658"/>
      <w:bookmarkStart w:id="7095" w:name="_Toc53181763"/>
      <w:r w:rsidRPr="00090C64">
        <w:rPr>
          <w:lang w:eastAsia="sv-SE"/>
        </w:rPr>
        <w:t>6.7.6.4.4.2</w:t>
      </w:r>
      <w:r w:rsidRPr="00090C64">
        <w:rPr>
          <w:lang w:eastAsia="sv-SE"/>
        </w:rPr>
        <w:tab/>
        <w:t>Procedure</w:t>
      </w:r>
      <w:bookmarkEnd w:id="7090"/>
      <w:bookmarkEnd w:id="7091"/>
      <w:bookmarkEnd w:id="7092"/>
      <w:bookmarkEnd w:id="7093"/>
      <w:bookmarkEnd w:id="7094"/>
      <w:bookmarkEnd w:id="7095"/>
    </w:p>
    <w:p w14:paraId="6AF8CAEC" w14:textId="06641A3E"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12993">
      <w:pPr>
        <w:pStyle w:val="B10"/>
      </w:pPr>
      <w:r w:rsidRPr="00090C64">
        <w:t>1)</w:t>
      </w:r>
      <w:r w:rsidRPr="00090C64">
        <w:tab/>
        <w:t>Place the AAS BS at the positioner.</w:t>
      </w:r>
    </w:p>
    <w:p w14:paraId="0523E45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12993">
      <w:pPr>
        <w:pStyle w:val="B10"/>
      </w:pPr>
      <w:r w:rsidRPr="00090C64">
        <w:t>4)</w:t>
      </w:r>
      <w:r w:rsidRPr="00090C64">
        <w:tab/>
        <w:t>The measurement device characteristics shall be:</w:t>
      </w:r>
    </w:p>
    <w:p w14:paraId="40A514F5" w14:textId="77777777" w:rsidR="00D57C09" w:rsidRPr="00090C64" w:rsidRDefault="00D57C09" w:rsidP="00D12993">
      <w:pPr>
        <w:pStyle w:val="B2"/>
        <w:rPr>
          <w:lang w:eastAsia="zh-CN"/>
        </w:rPr>
      </w:pPr>
      <w:r w:rsidRPr="00090C64">
        <w:t>-</w:t>
      </w:r>
      <w:r w:rsidRPr="00090C64">
        <w:tab/>
        <w:t>Detection mode: True RMS.</w:t>
      </w:r>
    </w:p>
    <w:p w14:paraId="1AE2F544"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D12993">
      <w:pPr>
        <w:pStyle w:val="B10"/>
      </w:pPr>
      <w:r w:rsidRPr="00090C64">
        <w:t>5)</w:t>
      </w:r>
      <w:r w:rsidRPr="00090C64">
        <w:tab/>
        <w:t>Set the AAS BS to transmit</w:t>
      </w:r>
    </w:p>
    <w:p w14:paraId="635CC63F" w14:textId="77777777" w:rsidR="00D57C09" w:rsidRPr="00090C64" w:rsidRDefault="00D57C09" w:rsidP="00D12993">
      <w:pPr>
        <w:pStyle w:val="B2"/>
        <w:rPr>
          <w:rFonts w:cs="v4.2.0"/>
          <w:snapToGrid w:val="0"/>
        </w:rPr>
      </w:pPr>
      <w:r w:rsidRPr="00090C64">
        <w:t>a)</w:t>
      </w:r>
      <w:r w:rsidRPr="00090C64">
        <w:tab/>
        <w:t>For MSR:</w:t>
      </w:r>
    </w:p>
    <w:p w14:paraId="792E39C6" w14:textId="4B78BFC5"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12993">
      <w:pPr>
        <w:pStyle w:val="B10"/>
      </w:pPr>
      <w:r w:rsidRPr="00090C64">
        <w:t>Note 1: the TRP measurement grid may not be the same for all measurement frequencies.</w:t>
      </w:r>
    </w:p>
    <w:p w14:paraId="4117DCFC" w14:textId="77777777" w:rsidR="00D57C09" w:rsidRPr="00090C64" w:rsidRDefault="00D57C09" w:rsidP="00D12993">
      <w:pPr>
        <w:pStyle w:val="B10"/>
      </w:pPr>
      <w:r w:rsidRPr="00090C64">
        <w:t>Note 2: the frequency sweep or the TRP measurement grid sweep may be done in any order</w:t>
      </w:r>
    </w:p>
    <w:p w14:paraId="4B858D22" w14:textId="77777777" w:rsidR="00D57C09" w:rsidRPr="00090C64" w:rsidRDefault="00D57C09" w:rsidP="00D12993">
      <w:pPr>
        <w:pStyle w:val="B10"/>
      </w:pPr>
      <w:r w:rsidRPr="00090C64">
        <w:t>9)</w:t>
      </w:r>
      <w:r w:rsidRPr="00090C64">
        <w:tab/>
        <w:t>Calculate TRP at each specified frequency using the directional measurements.</w:t>
      </w:r>
    </w:p>
    <w:p w14:paraId="5D84262B"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096" w:name="_Toc21125179"/>
      <w:bookmarkStart w:id="7097" w:name="_Toc29768169"/>
      <w:bookmarkStart w:id="7098" w:name="_Toc36044611"/>
      <w:bookmarkStart w:id="7099" w:name="_Toc37230516"/>
      <w:bookmarkStart w:id="7100" w:name="_Toc45907659"/>
      <w:bookmarkStart w:id="7101" w:name="_Toc53181764"/>
      <w:bookmarkStart w:id="7102" w:name="_Toc61117497"/>
      <w:bookmarkStart w:id="7103" w:name="_Toc67076586"/>
      <w:bookmarkStart w:id="7104" w:name="_Toc67077124"/>
      <w:bookmarkStart w:id="7105" w:name="_Toc74753006"/>
      <w:bookmarkStart w:id="7106" w:name="_Toc74753545"/>
      <w:bookmarkStart w:id="7107" w:name="_Toc74754083"/>
      <w:bookmarkStart w:id="7108" w:name="_Toc76507406"/>
      <w:bookmarkStart w:id="7109" w:name="_Toc83111557"/>
      <w:bookmarkStart w:id="7110" w:name="_Toc89877209"/>
      <w:bookmarkStart w:id="7111" w:name="_Toc98710744"/>
      <w:bookmarkStart w:id="7112" w:name="_Toc130920080"/>
      <w:bookmarkStart w:id="7113" w:name="_Toc137300626"/>
      <w:bookmarkStart w:id="7114" w:name="_Toc138888959"/>
      <w:bookmarkStart w:id="7115" w:name="_Toc145108968"/>
      <w:bookmarkStart w:id="7116" w:name="_Toc155260110"/>
      <w:bookmarkStart w:id="7117" w:name="_Toc219557607"/>
      <w:r w:rsidRPr="00090C64">
        <w:rPr>
          <w:lang w:eastAsia="sv-SE"/>
        </w:rPr>
        <w:t>6.</w:t>
      </w:r>
      <w:r w:rsidRPr="00090C64">
        <w:rPr>
          <w:lang w:eastAsia="zh-CN"/>
        </w:rPr>
        <w:t>7.6.4.5</w:t>
      </w:r>
      <w:r w:rsidRPr="00090C64">
        <w:rPr>
          <w:lang w:eastAsia="sv-SE"/>
        </w:rPr>
        <w:tab/>
        <w:t>Test Requirement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EA5DF8" w14:textId="77777777" w:rsidR="00D57C09" w:rsidRPr="00090C64" w:rsidRDefault="00D57C09" w:rsidP="00554118">
      <w:pPr>
        <w:pStyle w:val="H6"/>
      </w:pPr>
      <w:bookmarkStart w:id="7118" w:name="_Toc21125180"/>
      <w:bookmarkStart w:id="7119" w:name="_Toc29768170"/>
      <w:bookmarkStart w:id="7120" w:name="_Toc36044612"/>
      <w:bookmarkStart w:id="7121" w:name="_Toc37230517"/>
      <w:bookmarkStart w:id="7122" w:name="_Toc45907660"/>
      <w:bookmarkStart w:id="7123" w:name="_Toc53181765"/>
      <w:r w:rsidRPr="00090C64">
        <w:t>6.7.6.4.5.1</w:t>
      </w:r>
      <w:r w:rsidRPr="00090C64">
        <w:tab/>
        <w:t>MSR operation</w:t>
      </w:r>
      <w:bookmarkEnd w:id="7118"/>
      <w:bookmarkEnd w:id="7119"/>
      <w:bookmarkEnd w:id="7120"/>
      <w:bookmarkEnd w:id="7121"/>
      <w:bookmarkEnd w:id="7122"/>
      <w:bookmarkEnd w:id="7123"/>
    </w:p>
    <w:p w14:paraId="0123EAFC" w14:textId="4617EE11" w:rsidR="00D57C09" w:rsidRPr="00090C64" w:rsidRDefault="00D57C09" w:rsidP="00D1299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12993">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4" w:name="_Toc21125181"/>
      <w:bookmarkStart w:id="7125" w:name="_Toc29768171"/>
      <w:bookmarkStart w:id="7126" w:name="_Toc36044613"/>
      <w:bookmarkStart w:id="7127" w:name="_Toc37230518"/>
      <w:bookmarkStart w:id="7128" w:name="_Toc45907661"/>
      <w:bookmarkStart w:id="7129" w:name="_Toc53181766"/>
      <w:r w:rsidRPr="00090C64">
        <w:t>6.7.6.4.5.1.1</w:t>
      </w:r>
      <w:r w:rsidRPr="00090C64">
        <w:tab/>
        <w:t>E-UTRA and NR MSR operation</w:t>
      </w:r>
      <w:bookmarkEnd w:id="7124"/>
      <w:bookmarkEnd w:id="7125"/>
      <w:bookmarkEnd w:id="7126"/>
      <w:bookmarkEnd w:id="7127"/>
      <w:bookmarkEnd w:id="7128"/>
      <w:bookmarkEnd w:id="7129"/>
    </w:p>
    <w:p w14:paraId="1B81A10B" w14:textId="77777777" w:rsidR="00D57C09" w:rsidRPr="00090C64" w:rsidRDefault="00D57C09" w:rsidP="00D1299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12993">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D1299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D12993">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D1299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D1299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D1299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D1299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D12993">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D1299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D12993">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D1299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D1299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D1299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D12993">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D1299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D1299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D1299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D1299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D1299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D1299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D12993">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D1299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D12993">
            <w:pPr>
              <w:pStyle w:val="TAC"/>
            </w:pPr>
            <w:r w:rsidRPr="00090C64">
              <w:t>UTRA FDD Band I or</w:t>
            </w:r>
          </w:p>
          <w:p w14:paraId="4C9060AF" w14:textId="77777777" w:rsidR="00677DA3" w:rsidRPr="00090C64" w:rsidRDefault="00677DA3" w:rsidP="00D1299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D1299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D12993">
            <w:pPr>
              <w:pStyle w:val="TAC"/>
              <w:rPr>
                <w:lang w:eastAsia="zh-CN"/>
              </w:rPr>
            </w:pPr>
            <w:r w:rsidRPr="00090C64">
              <w:t>1920 - 1980 MHz</w:t>
            </w:r>
          </w:p>
          <w:p w14:paraId="7818E31A"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D1299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D1299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D12993">
            <w:pPr>
              <w:pStyle w:val="TAC"/>
              <w:rPr>
                <w:lang w:eastAsia="zh-CN"/>
              </w:rPr>
            </w:pPr>
            <w:r w:rsidRPr="00090C64">
              <w:t>1930 - 1990 MHz</w:t>
            </w:r>
          </w:p>
          <w:p w14:paraId="04F8D49E"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D1299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D1299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D12993">
            <w:pPr>
              <w:pStyle w:val="TAC"/>
              <w:rPr>
                <w:lang w:eastAsia="zh-CN"/>
              </w:rPr>
            </w:pPr>
            <w:r w:rsidRPr="00090C64">
              <w:t>1850 - 1910 MHz</w:t>
            </w:r>
          </w:p>
          <w:p w14:paraId="3376192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D1299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D12993">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D1299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D1299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D1299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D12993">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D1299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D1299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D12993">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D12993">
            <w:pPr>
              <w:pStyle w:val="TAC"/>
            </w:pPr>
            <w:r w:rsidRPr="00090C64">
              <w:t>UTRA FDD Band V or</w:t>
            </w:r>
          </w:p>
          <w:p w14:paraId="68928B1F" w14:textId="77777777" w:rsidR="00677DA3" w:rsidRPr="00090C64" w:rsidRDefault="00677DA3" w:rsidP="00D1299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D1299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D12993">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D1299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D1299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D12993">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D1299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D1299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D12993">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D12993">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D1299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D12993">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D1299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D1299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D12993">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D1299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D1299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D12993">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D1299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D1299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D1299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D12993">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D1299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D1299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D12993">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D1299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D1299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D1299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D1299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D12993">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D1299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D12993">
            <w:pPr>
              <w:pStyle w:val="TAC"/>
            </w:pPr>
            <w:r w:rsidRPr="00090C64">
              <w:t>UTRA FDD Band XI or XXI or</w:t>
            </w:r>
          </w:p>
          <w:p w14:paraId="74803E47" w14:textId="77777777" w:rsidR="00677DA3" w:rsidRPr="00090C64" w:rsidRDefault="00677DA3" w:rsidP="00D1299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D12993">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D1299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D12993">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D1299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D12993">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D1299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D1299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D12993">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D1299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D1299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D12993">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D1299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D12993">
            <w:pPr>
              <w:pStyle w:val="TAC"/>
            </w:pPr>
            <w:r w:rsidRPr="00090C64">
              <w:t>UTRA FDD Band XIII or</w:t>
            </w:r>
          </w:p>
          <w:p w14:paraId="64084DC0" w14:textId="77777777" w:rsidR="00677DA3" w:rsidRPr="00090C64" w:rsidRDefault="00677DA3" w:rsidP="00D1299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D12993">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D1299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D12993">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D1299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D12993">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D1299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4021A6EA" w:rsidR="00677DA3" w:rsidRPr="00090C64" w:rsidRDefault="00801641" w:rsidP="00D12993">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D12993">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D1299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D1299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D1299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D12993">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D1299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D1299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D1299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D12993">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D1299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D1299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D12993">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D1299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D1299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D1299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D12993">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D1299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D12993">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D1299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D12993">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D12993">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D1299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D1299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D12993">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D12993">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D1299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D1299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D12993">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D1299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D12993">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D1299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D1299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D12993">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D1299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D1299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D12993">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D1299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3BD39447" w:rsidR="00677DA3" w:rsidRPr="00090C64" w:rsidRDefault="00801641"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D12993">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D1299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D12993">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D12993">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D1299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D12993">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D12993">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D1299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D12993">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D1299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D1299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D12993">
            <w:pPr>
              <w:pStyle w:val="TAC"/>
              <w:rPr>
                <w:lang w:eastAsia="zh-CN"/>
              </w:rPr>
            </w:pPr>
            <w:r w:rsidRPr="00090C64">
              <w:t>1850 – 1910 MHz</w:t>
            </w:r>
          </w:p>
          <w:p w14:paraId="345D09DE" w14:textId="77777777" w:rsidR="00D57C09" w:rsidRPr="00090C64" w:rsidRDefault="00D57C09"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D1299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D12993">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D1299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D1299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D12993">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D1299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D1299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D1299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D1299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D1299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D1299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D1299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D12993">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D1299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D1299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D1299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D12993">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D1299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D1299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D12993">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D1299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D1299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D1299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D1299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D1299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D1299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D12993">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D1299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D12993">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D1299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D12993">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D12993">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D1299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D12993">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D12993">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D1299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D12993">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D1299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D12993">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D1299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D1299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D12993">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D1299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D1299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D12993">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D1299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D12993">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D1299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D1299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D12993">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D1299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D12993">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D1299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D1299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D12993">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D1299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D12993">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D1299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D1299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D12993">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D1299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D12993">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D1299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D1299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D12993">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D1299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D12993">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D1299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D1299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D1299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D12993">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D1299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D1299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D12993">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D1299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D1299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D12993">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D1299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D1299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D12993">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D1299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D1299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D1299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D1299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D12993">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D1299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D1299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D12993">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D1299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D1299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D12993">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D1299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D1299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D12993">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D1299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D1299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D12993">
            <w:pPr>
              <w:pStyle w:val="TAC"/>
              <w:rPr>
                <w:lang w:eastAsia="zh-CN"/>
              </w:rPr>
            </w:pPr>
            <w:r w:rsidRPr="00090C64">
              <w:t>1920 - 1980 MHz</w:t>
            </w:r>
          </w:p>
          <w:p w14:paraId="4B5805E8" w14:textId="77777777" w:rsidR="00D57C09" w:rsidRPr="00090C64" w:rsidRDefault="00D57C09" w:rsidP="00D12993">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D1299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D1299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D1299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D1299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D1299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D1299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D1299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D1299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D1299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D1299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D1299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D1299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D1299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D1299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D1299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D1299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D1299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D1299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D1299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D1299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D1299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D12993">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D12993">
            <w:pPr>
              <w:pStyle w:val="TAL"/>
            </w:pPr>
          </w:p>
        </w:tc>
      </w:tr>
    </w:tbl>
    <w:p w14:paraId="03848DC5" w14:textId="77777777" w:rsidR="00D57C09" w:rsidRPr="00090C64" w:rsidRDefault="00D57C09" w:rsidP="00D12993"/>
    <w:p w14:paraId="0F3F6096" w14:textId="7BA2B71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D12993">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D1299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D1299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1299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12993">
      <w:r w:rsidRPr="00090C64">
        <w:t>The TRP of any spurious emission shall not exceed:</w:t>
      </w:r>
    </w:p>
    <w:p w14:paraId="5B709E72" w14:textId="77777777" w:rsidR="00D57C09" w:rsidRPr="00090C64" w:rsidRDefault="00D57C09" w:rsidP="00D1299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D12993">
            <w:pPr>
              <w:pStyle w:val="TAH"/>
            </w:pPr>
            <w:r w:rsidRPr="00090C64">
              <w:t>Frequency range</w:t>
            </w:r>
          </w:p>
        </w:tc>
        <w:tc>
          <w:tcPr>
            <w:tcW w:w="2126" w:type="dxa"/>
          </w:tcPr>
          <w:p w14:paraId="3CB57FEB" w14:textId="77777777" w:rsidR="00D57C09" w:rsidRPr="00090C64" w:rsidRDefault="00D57C09" w:rsidP="00D12993">
            <w:pPr>
              <w:pStyle w:val="TAH"/>
            </w:pPr>
            <w:r w:rsidRPr="00090C64">
              <w:t>Maximum Level</w:t>
            </w:r>
          </w:p>
        </w:tc>
        <w:tc>
          <w:tcPr>
            <w:tcW w:w="864" w:type="dxa"/>
          </w:tcPr>
          <w:p w14:paraId="19F92D05" w14:textId="77777777" w:rsidR="00D57C09" w:rsidRPr="00090C64" w:rsidRDefault="00D57C09" w:rsidP="00D12993">
            <w:pPr>
              <w:pStyle w:val="TAH"/>
            </w:pPr>
            <w:r w:rsidRPr="00090C64">
              <w:t>Measurement Bandwidth</w:t>
            </w:r>
          </w:p>
        </w:tc>
        <w:tc>
          <w:tcPr>
            <w:tcW w:w="3617" w:type="dxa"/>
          </w:tcPr>
          <w:p w14:paraId="0740D9B5" w14:textId="77777777" w:rsidR="00D57C09" w:rsidRPr="00090C64" w:rsidRDefault="00D57C09" w:rsidP="00D1299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D12993">
            <w:pPr>
              <w:pStyle w:val="TAN"/>
            </w:pPr>
            <w:r w:rsidRPr="00090C64">
              <w:t>NOTE:</w:t>
            </w:r>
            <w:r w:rsidRPr="00090C64">
              <w:tab/>
              <w:t>The requirement is not applicable in China.</w:t>
            </w:r>
          </w:p>
        </w:tc>
      </w:tr>
    </w:tbl>
    <w:p w14:paraId="7A83E698" w14:textId="77777777" w:rsidR="00D57C09" w:rsidRPr="00090C64" w:rsidRDefault="00D57C09" w:rsidP="00D12993"/>
    <w:p w14:paraId="31325A11"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12993">
      <w:r w:rsidRPr="00090C64">
        <w:t>The TRP of any spurious emission shall not exceed:</w:t>
      </w:r>
    </w:p>
    <w:p w14:paraId="2C0EDFC4"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D12993">
            <w:pPr>
              <w:pStyle w:val="TAH"/>
            </w:pPr>
            <w:r w:rsidRPr="00090C64">
              <w:t>Operating Band</w:t>
            </w:r>
          </w:p>
        </w:tc>
        <w:tc>
          <w:tcPr>
            <w:tcW w:w="2376" w:type="dxa"/>
          </w:tcPr>
          <w:p w14:paraId="2C8AF8F4" w14:textId="77777777" w:rsidR="00D57C09" w:rsidRPr="00090C64" w:rsidRDefault="00D57C09" w:rsidP="00D12993">
            <w:pPr>
              <w:pStyle w:val="TAH"/>
            </w:pPr>
            <w:r w:rsidRPr="00090C64">
              <w:t>Frequency range</w:t>
            </w:r>
          </w:p>
        </w:tc>
        <w:tc>
          <w:tcPr>
            <w:tcW w:w="1276" w:type="dxa"/>
          </w:tcPr>
          <w:p w14:paraId="6A7D658E" w14:textId="77777777" w:rsidR="00D57C09" w:rsidRPr="00090C64" w:rsidRDefault="00D57C09" w:rsidP="00D12993">
            <w:pPr>
              <w:pStyle w:val="TAH"/>
            </w:pPr>
            <w:r w:rsidRPr="00090C64">
              <w:t>Maximum Level</w:t>
            </w:r>
          </w:p>
        </w:tc>
        <w:tc>
          <w:tcPr>
            <w:tcW w:w="1418" w:type="dxa"/>
          </w:tcPr>
          <w:p w14:paraId="67ADEC46" w14:textId="77777777" w:rsidR="00D57C09" w:rsidRPr="00090C64" w:rsidRDefault="00D57C09" w:rsidP="00D12993">
            <w:pPr>
              <w:pStyle w:val="TAH"/>
            </w:pPr>
            <w:r w:rsidRPr="00090C64">
              <w:t>Measurement Bandwidth</w:t>
            </w:r>
          </w:p>
        </w:tc>
        <w:tc>
          <w:tcPr>
            <w:tcW w:w="1956" w:type="dxa"/>
          </w:tcPr>
          <w:p w14:paraId="164E24A8" w14:textId="77777777" w:rsidR="00D57C09" w:rsidRPr="00090C64" w:rsidRDefault="00D57C09" w:rsidP="00D1299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D12993">
            <w:pPr>
              <w:pStyle w:val="TAC"/>
            </w:pPr>
            <w:r w:rsidRPr="00090C64">
              <w:t>13</w:t>
            </w:r>
          </w:p>
        </w:tc>
        <w:tc>
          <w:tcPr>
            <w:tcW w:w="2376" w:type="dxa"/>
          </w:tcPr>
          <w:p w14:paraId="5FC932FD" w14:textId="77777777" w:rsidR="00D57C09" w:rsidRPr="00090C64" w:rsidRDefault="00D57C09" w:rsidP="00D12993">
            <w:pPr>
              <w:pStyle w:val="TAC"/>
            </w:pPr>
            <w:r w:rsidRPr="00090C64">
              <w:t>763 - 775 MHz</w:t>
            </w:r>
          </w:p>
        </w:tc>
        <w:tc>
          <w:tcPr>
            <w:tcW w:w="1276" w:type="dxa"/>
          </w:tcPr>
          <w:p w14:paraId="44B5FAA3" w14:textId="77777777" w:rsidR="00D57C09" w:rsidRPr="00090C64" w:rsidRDefault="00D57C09" w:rsidP="00D12993">
            <w:pPr>
              <w:pStyle w:val="TAC"/>
            </w:pPr>
            <w:r w:rsidRPr="00090C64">
              <w:t>-37 dBm</w:t>
            </w:r>
          </w:p>
        </w:tc>
        <w:tc>
          <w:tcPr>
            <w:tcW w:w="1418" w:type="dxa"/>
          </w:tcPr>
          <w:p w14:paraId="145D1A2E" w14:textId="77777777" w:rsidR="00D57C09" w:rsidRPr="00090C64" w:rsidRDefault="00D57C09" w:rsidP="00D12993">
            <w:pPr>
              <w:pStyle w:val="TAC"/>
            </w:pPr>
            <w:r w:rsidRPr="00090C64">
              <w:t>6.25 kHz</w:t>
            </w:r>
          </w:p>
        </w:tc>
        <w:tc>
          <w:tcPr>
            <w:tcW w:w="1956" w:type="dxa"/>
          </w:tcPr>
          <w:p w14:paraId="52C21DD1" w14:textId="77777777" w:rsidR="00D57C09" w:rsidRPr="00090C64" w:rsidRDefault="00D57C09" w:rsidP="00D1299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D12993">
            <w:pPr>
              <w:pStyle w:val="TAC"/>
            </w:pPr>
            <w:r w:rsidRPr="00090C64">
              <w:t>13</w:t>
            </w:r>
          </w:p>
        </w:tc>
        <w:tc>
          <w:tcPr>
            <w:tcW w:w="2376" w:type="dxa"/>
          </w:tcPr>
          <w:p w14:paraId="119703BE" w14:textId="77777777" w:rsidR="00D57C09" w:rsidRPr="00090C64" w:rsidRDefault="00D57C09" w:rsidP="00D12993">
            <w:pPr>
              <w:pStyle w:val="TAC"/>
            </w:pPr>
            <w:r w:rsidRPr="00090C64">
              <w:t>793 - 805 MHz</w:t>
            </w:r>
          </w:p>
        </w:tc>
        <w:tc>
          <w:tcPr>
            <w:tcW w:w="1276" w:type="dxa"/>
          </w:tcPr>
          <w:p w14:paraId="69773A81" w14:textId="77777777" w:rsidR="00D57C09" w:rsidRPr="00090C64" w:rsidRDefault="00D57C09" w:rsidP="00D12993">
            <w:pPr>
              <w:pStyle w:val="TAC"/>
            </w:pPr>
            <w:r w:rsidRPr="00090C64">
              <w:t>-37 dBm</w:t>
            </w:r>
          </w:p>
        </w:tc>
        <w:tc>
          <w:tcPr>
            <w:tcW w:w="1418" w:type="dxa"/>
          </w:tcPr>
          <w:p w14:paraId="1E0C66B1" w14:textId="77777777" w:rsidR="00D57C09" w:rsidRPr="00090C64" w:rsidRDefault="00D57C09" w:rsidP="00D12993">
            <w:pPr>
              <w:pStyle w:val="TAC"/>
            </w:pPr>
            <w:r w:rsidRPr="00090C64">
              <w:t>6.25 kHz</w:t>
            </w:r>
          </w:p>
        </w:tc>
        <w:tc>
          <w:tcPr>
            <w:tcW w:w="1956" w:type="dxa"/>
          </w:tcPr>
          <w:p w14:paraId="5CCC697E" w14:textId="77777777" w:rsidR="00D57C09" w:rsidRPr="00090C64" w:rsidRDefault="00D57C09" w:rsidP="00D1299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D12993">
            <w:pPr>
              <w:pStyle w:val="TAC"/>
            </w:pPr>
            <w:r w:rsidRPr="00090C64">
              <w:t>14</w:t>
            </w:r>
          </w:p>
        </w:tc>
        <w:tc>
          <w:tcPr>
            <w:tcW w:w="2376" w:type="dxa"/>
          </w:tcPr>
          <w:p w14:paraId="076815BC" w14:textId="77777777" w:rsidR="00D57C09" w:rsidRPr="00090C64" w:rsidRDefault="00D57C09" w:rsidP="00D12993">
            <w:pPr>
              <w:pStyle w:val="TAC"/>
            </w:pPr>
            <w:r w:rsidRPr="00090C64">
              <w:t>769 - 775 MHz</w:t>
            </w:r>
          </w:p>
        </w:tc>
        <w:tc>
          <w:tcPr>
            <w:tcW w:w="1276" w:type="dxa"/>
          </w:tcPr>
          <w:p w14:paraId="3F168D36" w14:textId="77777777" w:rsidR="00D57C09" w:rsidRPr="00090C64" w:rsidRDefault="00D57C09" w:rsidP="00D12993">
            <w:pPr>
              <w:pStyle w:val="TAC"/>
            </w:pPr>
            <w:r w:rsidRPr="00090C64">
              <w:t>-37 dBm</w:t>
            </w:r>
          </w:p>
        </w:tc>
        <w:tc>
          <w:tcPr>
            <w:tcW w:w="1418" w:type="dxa"/>
          </w:tcPr>
          <w:p w14:paraId="5F342822" w14:textId="77777777" w:rsidR="00D57C09" w:rsidRPr="00090C64" w:rsidRDefault="00D57C09" w:rsidP="00D12993">
            <w:pPr>
              <w:pStyle w:val="TAC"/>
            </w:pPr>
            <w:r w:rsidRPr="00090C64">
              <w:t>6.25 kHz</w:t>
            </w:r>
          </w:p>
        </w:tc>
        <w:tc>
          <w:tcPr>
            <w:tcW w:w="1956" w:type="dxa"/>
          </w:tcPr>
          <w:p w14:paraId="6EF4802F" w14:textId="77777777" w:rsidR="00D57C09" w:rsidRPr="00090C64" w:rsidRDefault="00D57C09" w:rsidP="00D1299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D12993">
            <w:pPr>
              <w:pStyle w:val="TAC"/>
            </w:pPr>
            <w:r w:rsidRPr="00090C64">
              <w:t>14</w:t>
            </w:r>
          </w:p>
        </w:tc>
        <w:tc>
          <w:tcPr>
            <w:tcW w:w="2376" w:type="dxa"/>
          </w:tcPr>
          <w:p w14:paraId="0AABB686" w14:textId="77777777" w:rsidR="00D57C09" w:rsidRPr="00090C64" w:rsidRDefault="00D57C09" w:rsidP="00D12993">
            <w:pPr>
              <w:pStyle w:val="TAC"/>
            </w:pPr>
            <w:r w:rsidRPr="00090C64">
              <w:t>799 - 805 MHz</w:t>
            </w:r>
          </w:p>
        </w:tc>
        <w:tc>
          <w:tcPr>
            <w:tcW w:w="1276" w:type="dxa"/>
          </w:tcPr>
          <w:p w14:paraId="7885E900" w14:textId="77777777" w:rsidR="00D57C09" w:rsidRPr="00090C64" w:rsidRDefault="00D57C09" w:rsidP="00D12993">
            <w:pPr>
              <w:pStyle w:val="TAC"/>
            </w:pPr>
            <w:r w:rsidRPr="00090C64">
              <w:t>-37 dBm</w:t>
            </w:r>
          </w:p>
        </w:tc>
        <w:tc>
          <w:tcPr>
            <w:tcW w:w="1418" w:type="dxa"/>
          </w:tcPr>
          <w:p w14:paraId="4448994A" w14:textId="77777777" w:rsidR="00D57C09" w:rsidRPr="00090C64" w:rsidRDefault="00D57C09" w:rsidP="00D12993">
            <w:pPr>
              <w:pStyle w:val="TAC"/>
            </w:pPr>
            <w:r w:rsidRPr="00090C64">
              <w:t>6.25 kHz</w:t>
            </w:r>
          </w:p>
        </w:tc>
        <w:tc>
          <w:tcPr>
            <w:tcW w:w="1956" w:type="dxa"/>
          </w:tcPr>
          <w:p w14:paraId="302D8220" w14:textId="77777777" w:rsidR="00D57C09" w:rsidRPr="00090C64" w:rsidRDefault="00D57C09" w:rsidP="00D12993">
            <w:pPr>
              <w:pStyle w:val="TAC"/>
            </w:pPr>
          </w:p>
        </w:tc>
      </w:tr>
    </w:tbl>
    <w:p w14:paraId="7A1F455F" w14:textId="77777777" w:rsidR="00D57C09" w:rsidRPr="00090C64" w:rsidRDefault="00D57C09" w:rsidP="00D12993"/>
    <w:p w14:paraId="1CB5567C"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12993">
      <w:r w:rsidRPr="00090C64">
        <w:t>The TRP of any spurious emission shall not exceed:</w:t>
      </w:r>
    </w:p>
    <w:p w14:paraId="2F4611C4" w14:textId="77777777" w:rsidR="00D57C09" w:rsidRPr="00090C64" w:rsidRDefault="00D57C09" w:rsidP="00D12993">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D1299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D12993"/>
    <w:p w14:paraId="2A62B2D6" w14:textId="31CC30E0" w:rsidR="0014707A" w:rsidRPr="00B20AE8" w:rsidRDefault="0014707A" w:rsidP="00D1299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12993"/>
    <w:p w14:paraId="114E80B9" w14:textId="77777777" w:rsidR="00D57C09" w:rsidRPr="00090C64" w:rsidRDefault="00D57C09" w:rsidP="00D1299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12993">
      <w:r w:rsidRPr="00090C64">
        <w:t>The TRP of any spurious emission shall not exceed:</w:t>
      </w:r>
    </w:p>
    <w:p w14:paraId="04992065"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D12993">
            <w:pPr>
              <w:pStyle w:val="TAH"/>
            </w:pPr>
            <w:r w:rsidRPr="00090C64">
              <w:t>Frequency range</w:t>
            </w:r>
          </w:p>
        </w:tc>
        <w:tc>
          <w:tcPr>
            <w:tcW w:w="2268" w:type="dxa"/>
          </w:tcPr>
          <w:p w14:paraId="20802DC4" w14:textId="77777777" w:rsidR="00D57C09" w:rsidRPr="00090C64" w:rsidRDefault="00D57C09" w:rsidP="00D12993">
            <w:pPr>
              <w:pStyle w:val="TAH"/>
            </w:pPr>
            <w:r w:rsidRPr="00090C64">
              <w:t>Maximum Level</w:t>
            </w:r>
          </w:p>
        </w:tc>
        <w:tc>
          <w:tcPr>
            <w:tcW w:w="1560" w:type="dxa"/>
          </w:tcPr>
          <w:p w14:paraId="70688920" w14:textId="77777777" w:rsidR="00D57C09" w:rsidRPr="00090C64" w:rsidRDefault="00D57C09" w:rsidP="00D12993">
            <w:pPr>
              <w:pStyle w:val="TAH"/>
            </w:pPr>
            <w:r w:rsidRPr="00090C64">
              <w:t>Measurement Bandwidth</w:t>
            </w:r>
          </w:p>
        </w:tc>
        <w:tc>
          <w:tcPr>
            <w:tcW w:w="875" w:type="dxa"/>
          </w:tcPr>
          <w:p w14:paraId="75617C8E" w14:textId="77777777" w:rsidR="00D57C09" w:rsidRPr="00090C64" w:rsidRDefault="00D57C09" w:rsidP="00D1299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D1299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D12993">
            <w:pPr>
              <w:pStyle w:val="TAC"/>
            </w:pPr>
            <w:r w:rsidRPr="00090C64">
              <w:t>-33.4 dBm</w:t>
            </w:r>
          </w:p>
        </w:tc>
        <w:tc>
          <w:tcPr>
            <w:tcW w:w="1560" w:type="dxa"/>
          </w:tcPr>
          <w:p w14:paraId="4D0628A8" w14:textId="77777777" w:rsidR="00D57C09" w:rsidRPr="00090C64" w:rsidRDefault="00D57C09" w:rsidP="00D12993">
            <w:pPr>
              <w:pStyle w:val="TAC"/>
              <w:rPr>
                <w:noProof/>
              </w:rPr>
            </w:pPr>
            <w:r w:rsidRPr="00090C64">
              <w:rPr>
                <w:noProof/>
              </w:rPr>
              <w:t>1 MHz</w:t>
            </w:r>
          </w:p>
        </w:tc>
        <w:tc>
          <w:tcPr>
            <w:tcW w:w="875" w:type="dxa"/>
          </w:tcPr>
          <w:p w14:paraId="00529A57" w14:textId="77777777" w:rsidR="00D57C09" w:rsidRPr="00090C64" w:rsidRDefault="00D57C09" w:rsidP="00D1299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D1299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D12993">
            <w:pPr>
              <w:pStyle w:val="TAC"/>
            </w:pPr>
            <w:r w:rsidRPr="00090C64">
              <w:t>-13.4 dBm</w:t>
            </w:r>
          </w:p>
        </w:tc>
        <w:tc>
          <w:tcPr>
            <w:tcW w:w="1560" w:type="dxa"/>
          </w:tcPr>
          <w:p w14:paraId="46DF4A62" w14:textId="77777777" w:rsidR="00D57C09" w:rsidRPr="00090C64" w:rsidRDefault="00D57C09" w:rsidP="00D12993">
            <w:pPr>
              <w:pStyle w:val="TAC"/>
              <w:rPr>
                <w:noProof/>
              </w:rPr>
            </w:pPr>
            <w:r w:rsidRPr="00090C64">
              <w:rPr>
                <w:noProof/>
              </w:rPr>
              <w:t>1 MHz</w:t>
            </w:r>
          </w:p>
        </w:tc>
        <w:tc>
          <w:tcPr>
            <w:tcW w:w="875" w:type="dxa"/>
          </w:tcPr>
          <w:p w14:paraId="7F356525" w14:textId="77777777" w:rsidR="00D57C09" w:rsidRPr="00090C64" w:rsidRDefault="00D57C09" w:rsidP="00D1299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D1299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D12993">
            <w:pPr>
              <w:pStyle w:val="TAC"/>
            </w:pPr>
            <w:r w:rsidRPr="00090C64">
              <w:t>-28.4 dBm</w:t>
            </w:r>
          </w:p>
        </w:tc>
        <w:tc>
          <w:tcPr>
            <w:tcW w:w="1560" w:type="dxa"/>
          </w:tcPr>
          <w:p w14:paraId="6791A5BC" w14:textId="77777777" w:rsidR="00D57C09" w:rsidRPr="00090C64" w:rsidRDefault="00D57C09" w:rsidP="00D12993">
            <w:pPr>
              <w:pStyle w:val="TAC"/>
              <w:rPr>
                <w:noProof/>
              </w:rPr>
            </w:pPr>
            <w:r w:rsidRPr="00090C64">
              <w:rPr>
                <w:noProof/>
              </w:rPr>
              <w:t>1 MHz</w:t>
            </w:r>
          </w:p>
        </w:tc>
        <w:tc>
          <w:tcPr>
            <w:tcW w:w="875" w:type="dxa"/>
          </w:tcPr>
          <w:p w14:paraId="599014E2" w14:textId="77777777" w:rsidR="00D57C09" w:rsidRPr="00090C64" w:rsidRDefault="00D57C09" w:rsidP="00D1299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D1299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D12993">
            <w:pPr>
              <w:pStyle w:val="TAC"/>
            </w:pPr>
            <w:r w:rsidRPr="00090C64">
              <w:t>-30.4 dBm</w:t>
            </w:r>
          </w:p>
        </w:tc>
        <w:tc>
          <w:tcPr>
            <w:tcW w:w="1560" w:type="dxa"/>
          </w:tcPr>
          <w:p w14:paraId="309A24C4" w14:textId="77777777" w:rsidR="00D57C09" w:rsidRPr="00090C64" w:rsidRDefault="00D57C09" w:rsidP="00D12993">
            <w:pPr>
              <w:pStyle w:val="TAC"/>
              <w:rPr>
                <w:noProof/>
              </w:rPr>
            </w:pPr>
            <w:r w:rsidRPr="00090C64">
              <w:rPr>
                <w:noProof/>
              </w:rPr>
              <w:t>1 MHz</w:t>
            </w:r>
          </w:p>
        </w:tc>
        <w:tc>
          <w:tcPr>
            <w:tcW w:w="875" w:type="dxa"/>
          </w:tcPr>
          <w:p w14:paraId="24813645" w14:textId="77777777" w:rsidR="00D57C09" w:rsidRPr="00090C64" w:rsidRDefault="00D57C09" w:rsidP="00D1299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D1299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D12993">
            <w:pPr>
              <w:pStyle w:val="TAC"/>
            </w:pPr>
            <w:r w:rsidRPr="00090C64">
              <w:t>-33.4 dBm</w:t>
            </w:r>
          </w:p>
        </w:tc>
        <w:tc>
          <w:tcPr>
            <w:tcW w:w="1560" w:type="dxa"/>
          </w:tcPr>
          <w:p w14:paraId="38480FC1" w14:textId="77777777" w:rsidR="00D57C09" w:rsidRPr="00090C64" w:rsidRDefault="00D57C09" w:rsidP="00D12993">
            <w:pPr>
              <w:pStyle w:val="TAC"/>
              <w:rPr>
                <w:noProof/>
              </w:rPr>
            </w:pPr>
            <w:r w:rsidRPr="00090C64">
              <w:rPr>
                <w:noProof/>
              </w:rPr>
              <w:t>1 MHz</w:t>
            </w:r>
          </w:p>
        </w:tc>
        <w:tc>
          <w:tcPr>
            <w:tcW w:w="875" w:type="dxa"/>
          </w:tcPr>
          <w:p w14:paraId="3F912EEA" w14:textId="77777777" w:rsidR="00D57C09" w:rsidRPr="00090C64" w:rsidRDefault="00D57C09" w:rsidP="00D12993">
            <w:pPr>
              <w:pStyle w:val="TAC"/>
            </w:pPr>
          </w:p>
        </w:tc>
      </w:tr>
    </w:tbl>
    <w:p w14:paraId="7F16FB19" w14:textId="77777777" w:rsidR="00D57C09" w:rsidRPr="00090C64" w:rsidRDefault="00D57C09" w:rsidP="00D12993"/>
    <w:p w14:paraId="2FABFD32" w14:textId="77777777" w:rsidR="00D57C09" w:rsidRPr="00090C64" w:rsidRDefault="00D57C09" w:rsidP="00D12993">
      <w:r w:rsidRPr="00090C64">
        <w:t>The following requirement may apply to AAS BS operating in Band 48 in certain regions. The TRP of any spurious emission shall not exceed:</w:t>
      </w:r>
    </w:p>
    <w:p w14:paraId="741D3E9A"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D1299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D1299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D12993">
            <w:pPr>
              <w:pStyle w:val="TAC"/>
            </w:pPr>
            <w:r w:rsidRPr="00090C64">
              <w:t>-13 dBm</w:t>
            </w:r>
          </w:p>
          <w:p w14:paraId="462F44D5" w14:textId="77777777" w:rsidR="00D57C09" w:rsidRPr="00090C64"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D1299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D1299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D1299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D1299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D12993">
            <w:pPr>
              <w:pStyle w:val="TAC"/>
            </w:pPr>
            <w:r w:rsidRPr="00090C64">
              <w:t>-28.0 dBm</w:t>
            </w:r>
          </w:p>
          <w:p w14:paraId="439C159A" w14:textId="77777777" w:rsidR="00D57C09" w:rsidRPr="00090C64" w:rsidRDefault="00D57C09" w:rsidP="00D1299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D1299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D12993">
            <w:pPr>
              <w:pStyle w:val="TAC"/>
            </w:pPr>
          </w:p>
        </w:tc>
      </w:tr>
    </w:tbl>
    <w:p w14:paraId="143FA772" w14:textId="77777777" w:rsidR="00D57C09" w:rsidRPr="00090C64" w:rsidRDefault="00D57C09" w:rsidP="00D12993"/>
    <w:p w14:paraId="690782B9" w14:textId="19DD0B9C" w:rsidR="00D57C09" w:rsidRPr="00090C64" w:rsidRDefault="00D57C09" w:rsidP="00D1299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12993">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D12993">
            <w:pPr>
              <w:pStyle w:val="TAH"/>
            </w:pPr>
            <w:r w:rsidRPr="00090C64">
              <w:t>Operating Band</w:t>
            </w:r>
          </w:p>
        </w:tc>
        <w:tc>
          <w:tcPr>
            <w:tcW w:w="2376" w:type="dxa"/>
          </w:tcPr>
          <w:p w14:paraId="4DF13AE7" w14:textId="77777777" w:rsidR="00D57C09" w:rsidRPr="00090C64" w:rsidRDefault="00D57C09" w:rsidP="00D12993">
            <w:pPr>
              <w:pStyle w:val="TAH"/>
            </w:pPr>
            <w:r w:rsidRPr="00090C64">
              <w:t>Frequency range</w:t>
            </w:r>
          </w:p>
        </w:tc>
        <w:tc>
          <w:tcPr>
            <w:tcW w:w="1276" w:type="dxa"/>
          </w:tcPr>
          <w:p w14:paraId="3A6D8590" w14:textId="77777777" w:rsidR="00D57C09" w:rsidRPr="00090C64" w:rsidRDefault="00D57C09" w:rsidP="00D12993">
            <w:pPr>
              <w:pStyle w:val="TAH"/>
            </w:pPr>
            <w:r w:rsidRPr="00090C64">
              <w:t>Maximum Level</w:t>
            </w:r>
          </w:p>
        </w:tc>
        <w:tc>
          <w:tcPr>
            <w:tcW w:w="1418" w:type="dxa"/>
          </w:tcPr>
          <w:p w14:paraId="16A9B065" w14:textId="77777777" w:rsidR="00D57C09" w:rsidRPr="00090C64" w:rsidRDefault="00D57C09" w:rsidP="00D12993">
            <w:pPr>
              <w:pStyle w:val="TAH"/>
            </w:pPr>
            <w:r w:rsidRPr="00090C64">
              <w:t>Measurement Bandwidth</w:t>
            </w:r>
          </w:p>
        </w:tc>
        <w:tc>
          <w:tcPr>
            <w:tcW w:w="1956" w:type="dxa"/>
          </w:tcPr>
          <w:p w14:paraId="06E0C652" w14:textId="77777777" w:rsidR="00D57C09" w:rsidRPr="00090C64" w:rsidRDefault="00D57C09" w:rsidP="00D1299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D12993">
            <w:pPr>
              <w:pStyle w:val="TAC"/>
            </w:pPr>
            <w:r w:rsidRPr="00090C64">
              <w:t>13</w:t>
            </w:r>
          </w:p>
        </w:tc>
        <w:tc>
          <w:tcPr>
            <w:tcW w:w="2376" w:type="dxa"/>
          </w:tcPr>
          <w:p w14:paraId="736C52EB" w14:textId="77777777" w:rsidR="00D57C09" w:rsidRPr="00090C64" w:rsidRDefault="00D57C09" w:rsidP="00D12993">
            <w:pPr>
              <w:pStyle w:val="TAC"/>
            </w:pPr>
            <w:r w:rsidRPr="00090C64">
              <w:t>763 - 775 MHz</w:t>
            </w:r>
          </w:p>
        </w:tc>
        <w:tc>
          <w:tcPr>
            <w:tcW w:w="1276" w:type="dxa"/>
          </w:tcPr>
          <w:p w14:paraId="1DB5F36A" w14:textId="77777777" w:rsidR="00D57C09" w:rsidRPr="00090C64" w:rsidRDefault="00D57C09" w:rsidP="00D12993">
            <w:pPr>
              <w:pStyle w:val="TAC"/>
            </w:pPr>
            <w:r w:rsidRPr="00090C64">
              <w:t>-37 dBm</w:t>
            </w:r>
          </w:p>
        </w:tc>
        <w:tc>
          <w:tcPr>
            <w:tcW w:w="1418" w:type="dxa"/>
          </w:tcPr>
          <w:p w14:paraId="6847EEAA" w14:textId="77777777" w:rsidR="00D57C09" w:rsidRPr="00090C64" w:rsidRDefault="00D57C09" w:rsidP="00D12993">
            <w:pPr>
              <w:pStyle w:val="TAC"/>
            </w:pPr>
            <w:r w:rsidRPr="00090C64">
              <w:t>6.25 kHz</w:t>
            </w:r>
          </w:p>
        </w:tc>
        <w:tc>
          <w:tcPr>
            <w:tcW w:w="1956" w:type="dxa"/>
          </w:tcPr>
          <w:p w14:paraId="2A9BE2B3" w14:textId="77777777" w:rsidR="00D57C09" w:rsidRPr="00090C64" w:rsidRDefault="00D57C09" w:rsidP="00D1299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D12993">
            <w:pPr>
              <w:pStyle w:val="TAC"/>
            </w:pPr>
            <w:r w:rsidRPr="00090C64">
              <w:t>13</w:t>
            </w:r>
          </w:p>
        </w:tc>
        <w:tc>
          <w:tcPr>
            <w:tcW w:w="2376" w:type="dxa"/>
          </w:tcPr>
          <w:p w14:paraId="06AFA785" w14:textId="77777777" w:rsidR="00D57C09" w:rsidRPr="00090C64" w:rsidRDefault="00D57C09" w:rsidP="00D12993">
            <w:pPr>
              <w:pStyle w:val="TAC"/>
            </w:pPr>
            <w:r w:rsidRPr="00090C64">
              <w:t>793 - 805 MHz</w:t>
            </w:r>
          </w:p>
        </w:tc>
        <w:tc>
          <w:tcPr>
            <w:tcW w:w="1276" w:type="dxa"/>
          </w:tcPr>
          <w:p w14:paraId="1BBA483A" w14:textId="77777777" w:rsidR="00D57C09" w:rsidRPr="00090C64" w:rsidRDefault="00D57C09" w:rsidP="00D12993">
            <w:pPr>
              <w:pStyle w:val="TAC"/>
            </w:pPr>
            <w:r w:rsidRPr="00090C64">
              <w:t>-37 dBm</w:t>
            </w:r>
          </w:p>
        </w:tc>
        <w:tc>
          <w:tcPr>
            <w:tcW w:w="1418" w:type="dxa"/>
          </w:tcPr>
          <w:p w14:paraId="5471984D" w14:textId="77777777" w:rsidR="00D57C09" w:rsidRPr="00090C64" w:rsidRDefault="00D57C09" w:rsidP="00D12993">
            <w:pPr>
              <w:pStyle w:val="TAC"/>
            </w:pPr>
            <w:r w:rsidRPr="00090C64">
              <w:t>6.25 kHz</w:t>
            </w:r>
          </w:p>
        </w:tc>
        <w:tc>
          <w:tcPr>
            <w:tcW w:w="1956" w:type="dxa"/>
          </w:tcPr>
          <w:p w14:paraId="24EC9841" w14:textId="77777777" w:rsidR="00D57C09" w:rsidRPr="00090C64" w:rsidRDefault="00D57C09" w:rsidP="00D1299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D12993">
            <w:pPr>
              <w:pStyle w:val="TAC"/>
            </w:pPr>
            <w:r w:rsidRPr="00090C64">
              <w:t>14</w:t>
            </w:r>
          </w:p>
        </w:tc>
        <w:tc>
          <w:tcPr>
            <w:tcW w:w="2376" w:type="dxa"/>
          </w:tcPr>
          <w:p w14:paraId="012AB017" w14:textId="77777777" w:rsidR="00D57C09" w:rsidRPr="00090C64" w:rsidRDefault="00D57C09" w:rsidP="00D12993">
            <w:pPr>
              <w:pStyle w:val="TAC"/>
            </w:pPr>
            <w:r w:rsidRPr="00090C64">
              <w:t>769 - 775 MHz</w:t>
            </w:r>
          </w:p>
        </w:tc>
        <w:tc>
          <w:tcPr>
            <w:tcW w:w="1276" w:type="dxa"/>
          </w:tcPr>
          <w:p w14:paraId="5DB21561" w14:textId="77777777" w:rsidR="00D57C09" w:rsidRPr="00090C64" w:rsidRDefault="00D57C09" w:rsidP="00D12993">
            <w:pPr>
              <w:pStyle w:val="TAC"/>
            </w:pPr>
            <w:r w:rsidRPr="00090C64">
              <w:t>-37 dBm</w:t>
            </w:r>
          </w:p>
        </w:tc>
        <w:tc>
          <w:tcPr>
            <w:tcW w:w="1418" w:type="dxa"/>
          </w:tcPr>
          <w:p w14:paraId="13EB1ED5" w14:textId="77777777" w:rsidR="00D57C09" w:rsidRPr="00090C64" w:rsidRDefault="00D57C09" w:rsidP="00D12993">
            <w:pPr>
              <w:pStyle w:val="TAC"/>
            </w:pPr>
            <w:r w:rsidRPr="00090C64">
              <w:t>6.25 kHz</w:t>
            </w:r>
          </w:p>
        </w:tc>
        <w:tc>
          <w:tcPr>
            <w:tcW w:w="1956" w:type="dxa"/>
          </w:tcPr>
          <w:p w14:paraId="3E0A823C" w14:textId="77777777" w:rsidR="00D57C09" w:rsidRPr="00090C64" w:rsidRDefault="00D57C09" w:rsidP="00D1299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D12993">
            <w:pPr>
              <w:pStyle w:val="TAC"/>
            </w:pPr>
            <w:r w:rsidRPr="00090C64">
              <w:t>14</w:t>
            </w:r>
          </w:p>
        </w:tc>
        <w:tc>
          <w:tcPr>
            <w:tcW w:w="2376" w:type="dxa"/>
          </w:tcPr>
          <w:p w14:paraId="153EF4C9" w14:textId="77777777" w:rsidR="00D57C09" w:rsidRPr="00090C64" w:rsidRDefault="00D57C09" w:rsidP="00D12993">
            <w:pPr>
              <w:pStyle w:val="TAC"/>
            </w:pPr>
            <w:r w:rsidRPr="00090C64">
              <w:t>799 - 805 MHz</w:t>
            </w:r>
          </w:p>
        </w:tc>
        <w:tc>
          <w:tcPr>
            <w:tcW w:w="1276" w:type="dxa"/>
          </w:tcPr>
          <w:p w14:paraId="2B417094" w14:textId="77777777" w:rsidR="00D57C09" w:rsidRPr="00090C64" w:rsidRDefault="00D57C09" w:rsidP="00D12993">
            <w:pPr>
              <w:pStyle w:val="TAC"/>
            </w:pPr>
            <w:r w:rsidRPr="00090C64">
              <w:t>-37 dBm</w:t>
            </w:r>
          </w:p>
        </w:tc>
        <w:tc>
          <w:tcPr>
            <w:tcW w:w="1418" w:type="dxa"/>
          </w:tcPr>
          <w:p w14:paraId="0888A207" w14:textId="77777777" w:rsidR="00D57C09" w:rsidRPr="00090C64" w:rsidRDefault="00D57C09" w:rsidP="00D12993">
            <w:pPr>
              <w:pStyle w:val="TAC"/>
            </w:pPr>
            <w:r w:rsidRPr="00090C64">
              <w:t>6.25 kHz</w:t>
            </w:r>
          </w:p>
        </w:tc>
        <w:tc>
          <w:tcPr>
            <w:tcW w:w="1956" w:type="dxa"/>
          </w:tcPr>
          <w:p w14:paraId="7CBCAC39" w14:textId="77777777" w:rsidR="00D57C09" w:rsidRPr="00090C64" w:rsidRDefault="00D57C09" w:rsidP="00D12993">
            <w:pPr>
              <w:pStyle w:val="TAC"/>
            </w:pPr>
          </w:p>
        </w:tc>
      </w:tr>
    </w:tbl>
    <w:p w14:paraId="3330AF4F" w14:textId="77777777" w:rsidR="00D57C09" w:rsidRPr="00090C64" w:rsidRDefault="00D57C09" w:rsidP="00D12993"/>
    <w:p w14:paraId="6DC226EA"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12993">
      <w:r w:rsidRPr="00090C64">
        <w:t>The TRP of any spurious emission shall not exceed:</w:t>
      </w:r>
    </w:p>
    <w:p w14:paraId="781C73FD" w14:textId="77777777" w:rsidR="00D57C09" w:rsidRPr="00090C64" w:rsidRDefault="00D57C09" w:rsidP="00D1299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D1299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D12993">
      <w:pPr>
        <w:rPr>
          <w:lang w:eastAsia="zh-CN"/>
        </w:rPr>
      </w:pPr>
    </w:p>
    <w:p w14:paraId="6D2F43E3" w14:textId="77777777" w:rsidR="00D57C09" w:rsidRPr="00090C64" w:rsidRDefault="00D57C09" w:rsidP="00554118">
      <w:pPr>
        <w:pStyle w:val="H6"/>
      </w:pPr>
      <w:bookmarkStart w:id="7130" w:name="_Toc21125182"/>
      <w:bookmarkStart w:id="7131" w:name="_Toc29768172"/>
      <w:bookmarkStart w:id="7132" w:name="_Toc36044614"/>
      <w:bookmarkStart w:id="7133" w:name="_Toc37230519"/>
      <w:bookmarkStart w:id="7134" w:name="_Toc45907662"/>
      <w:bookmarkStart w:id="7135" w:name="_Toc53181767"/>
      <w:r w:rsidRPr="00090C64">
        <w:t>6.7.6.4.5.2</w:t>
      </w:r>
      <w:r w:rsidRPr="00090C64">
        <w:tab/>
        <w:t>Single RAT UTRA operation</w:t>
      </w:r>
      <w:bookmarkEnd w:id="7130"/>
      <w:bookmarkEnd w:id="7131"/>
      <w:bookmarkEnd w:id="7132"/>
      <w:bookmarkEnd w:id="7133"/>
      <w:bookmarkEnd w:id="7134"/>
      <w:bookmarkEnd w:id="7135"/>
    </w:p>
    <w:p w14:paraId="494C43EA" w14:textId="77777777" w:rsidR="00D57C09" w:rsidRPr="00090C64" w:rsidRDefault="00D57C09" w:rsidP="00D1299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12993">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D12993">
            <w:pPr>
              <w:pStyle w:val="TAH"/>
            </w:pPr>
            <w:r w:rsidRPr="00090C64">
              <w:t>System type operating in the same geographical area</w:t>
            </w:r>
          </w:p>
        </w:tc>
        <w:tc>
          <w:tcPr>
            <w:tcW w:w="1559" w:type="dxa"/>
            <w:shd w:val="clear" w:color="auto" w:fill="auto"/>
          </w:tcPr>
          <w:p w14:paraId="45472172" w14:textId="09EF2F16" w:rsidR="00BB3A5A" w:rsidRPr="00090C64" w:rsidRDefault="00BB3A5A" w:rsidP="00D12993">
            <w:pPr>
              <w:pStyle w:val="TAH"/>
            </w:pPr>
            <w:r w:rsidRPr="00090C64">
              <w:t>Band for co-existence requirement</w:t>
            </w:r>
          </w:p>
        </w:tc>
        <w:tc>
          <w:tcPr>
            <w:tcW w:w="992" w:type="dxa"/>
            <w:shd w:val="clear" w:color="auto" w:fill="auto"/>
          </w:tcPr>
          <w:p w14:paraId="54DAE2D0" w14:textId="4119B05B" w:rsidR="00BB3A5A" w:rsidRPr="00090C64" w:rsidRDefault="00BB3A5A" w:rsidP="00D12993">
            <w:pPr>
              <w:pStyle w:val="TAH"/>
            </w:pPr>
            <w:r w:rsidRPr="00090C64">
              <w:t>Maximum Level</w:t>
            </w:r>
          </w:p>
        </w:tc>
        <w:tc>
          <w:tcPr>
            <w:tcW w:w="1276" w:type="dxa"/>
            <w:shd w:val="clear" w:color="auto" w:fill="auto"/>
          </w:tcPr>
          <w:p w14:paraId="6C3C1B94" w14:textId="4554909B" w:rsidR="00BB3A5A" w:rsidRPr="00090C64" w:rsidRDefault="00BB3A5A" w:rsidP="00D12993">
            <w:pPr>
              <w:pStyle w:val="TAH"/>
            </w:pPr>
            <w:r w:rsidRPr="00090C64">
              <w:t>Measurement Bandwidth</w:t>
            </w:r>
          </w:p>
        </w:tc>
        <w:tc>
          <w:tcPr>
            <w:tcW w:w="4422" w:type="dxa"/>
            <w:shd w:val="clear" w:color="auto" w:fill="auto"/>
          </w:tcPr>
          <w:p w14:paraId="58FAEAAF" w14:textId="22647A40" w:rsidR="00BB3A5A" w:rsidRPr="00090C64" w:rsidRDefault="00BB3A5A" w:rsidP="00D12993">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D1299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D1299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D12993">
            <w:pPr>
              <w:pStyle w:val="TAC"/>
            </w:pPr>
            <w:r w:rsidRPr="00090C64">
              <w:t>-48.4 dBm</w:t>
            </w:r>
          </w:p>
        </w:tc>
        <w:tc>
          <w:tcPr>
            <w:tcW w:w="1276" w:type="dxa"/>
            <w:shd w:val="clear" w:color="auto" w:fill="auto"/>
          </w:tcPr>
          <w:p w14:paraId="7D3A38AA" w14:textId="77777777" w:rsidR="00677DA3" w:rsidRPr="00090C64" w:rsidRDefault="00677DA3" w:rsidP="00D12993">
            <w:pPr>
              <w:pStyle w:val="TAC"/>
            </w:pPr>
            <w:r w:rsidRPr="00090C64">
              <w:t>100 kHz</w:t>
            </w:r>
          </w:p>
        </w:tc>
        <w:tc>
          <w:tcPr>
            <w:tcW w:w="4422" w:type="dxa"/>
            <w:shd w:val="clear" w:color="auto" w:fill="auto"/>
          </w:tcPr>
          <w:p w14:paraId="3D9CC393" w14:textId="77777777" w:rsidR="00677DA3" w:rsidRPr="00090C64" w:rsidRDefault="00677DA3" w:rsidP="00D1299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D12993">
            <w:pPr>
              <w:pStyle w:val="TAC"/>
            </w:pPr>
          </w:p>
        </w:tc>
        <w:tc>
          <w:tcPr>
            <w:tcW w:w="1559" w:type="dxa"/>
            <w:tcBorders>
              <w:left w:val="single" w:sz="4" w:space="0" w:color="auto"/>
            </w:tcBorders>
            <w:shd w:val="clear" w:color="auto" w:fill="auto"/>
          </w:tcPr>
          <w:p w14:paraId="1911C85E" w14:textId="77777777" w:rsidR="00677DA3" w:rsidRPr="00090C64" w:rsidRDefault="00677DA3" w:rsidP="00D12993">
            <w:pPr>
              <w:pStyle w:val="TAC"/>
              <w:rPr>
                <w:rFonts w:cs="v5.0.0"/>
              </w:rPr>
            </w:pPr>
            <w:r w:rsidRPr="00090C64">
              <w:t>876 - 915 MHz</w:t>
            </w:r>
          </w:p>
        </w:tc>
        <w:tc>
          <w:tcPr>
            <w:tcW w:w="992" w:type="dxa"/>
            <w:shd w:val="clear" w:color="auto" w:fill="auto"/>
          </w:tcPr>
          <w:p w14:paraId="5A407BE3" w14:textId="77777777" w:rsidR="00677DA3" w:rsidRPr="00090C64" w:rsidRDefault="00677DA3" w:rsidP="00D12993">
            <w:pPr>
              <w:pStyle w:val="TAC"/>
              <w:rPr>
                <w:rFonts w:cs="v5.0.0"/>
              </w:rPr>
            </w:pPr>
            <w:r w:rsidRPr="00090C64">
              <w:t>-52.4 dBm</w:t>
            </w:r>
          </w:p>
        </w:tc>
        <w:tc>
          <w:tcPr>
            <w:tcW w:w="1276" w:type="dxa"/>
            <w:shd w:val="clear" w:color="auto" w:fill="auto"/>
          </w:tcPr>
          <w:p w14:paraId="76DDA714" w14:textId="77777777" w:rsidR="00677DA3" w:rsidRPr="00090C64" w:rsidRDefault="00677DA3" w:rsidP="00D1299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D1299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D1299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D1299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D12993">
            <w:pPr>
              <w:pStyle w:val="TAC"/>
            </w:pPr>
            <w:r w:rsidRPr="00090C64">
              <w:t>-38.4 dBm</w:t>
            </w:r>
          </w:p>
        </w:tc>
        <w:tc>
          <w:tcPr>
            <w:tcW w:w="1276" w:type="dxa"/>
            <w:shd w:val="clear" w:color="auto" w:fill="auto"/>
          </w:tcPr>
          <w:p w14:paraId="4CEF18BC" w14:textId="77777777" w:rsidR="00677DA3" w:rsidRPr="00090C64" w:rsidRDefault="00677DA3" w:rsidP="00D12993">
            <w:pPr>
              <w:pStyle w:val="TAC"/>
            </w:pPr>
            <w:r w:rsidRPr="00090C64">
              <w:t>100 kHz</w:t>
            </w:r>
          </w:p>
        </w:tc>
        <w:tc>
          <w:tcPr>
            <w:tcW w:w="4422" w:type="dxa"/>
            <w:shd w:val="clear" w:color="auto" w:fill="auto"/>
          </w:tcPr>
          <w:p w14:paraId="0B94BA2B" w14:textId="77777777" w:rsidR="00677DA3" w:rsidRPr="00090C64" w:rsidRDefault="00677DA3" w:rsidP="00D12993">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D12993">
            <w:pPr>
              <w:pStyle w:val="TAC"/>
            </w:pPr>
          </w:p>
        </w:tc>
        <w:tc>
          <w:tcPr>
            <w:tcW w:w="1559" w:type="dxa"/>
            <w:tcBorders>
              <w:left w:val="single" w:sz="4" w:space="0" w:color="auto"/>
            </w:tcBorders>
            <w:shd w:val="clear" w:color="auto" w:fill="auto"/>
          </w:tcPr>
          <w:p w14:paraId="70ACAF89" w14:textId="77777777" w:rsidR="00677DA3" w:rsidRPr="00090C64" w:rsidRDefault="00677DA3" w:rsidP="00D12993">
            <w:pPr>
              <w:pStyle w:val="TAC"/>
            </w:pPr>
            <w:r w:rsidRPr="00090C64">
              <w:t>1710 - 1785 MHz</w:t>
            </w:r>
          </w:p>
        </w:tc>
        <w:tc>
          <w:tcPr>
            <w:tcW w:w="992" w:type="dxa"/>
            <w:shd w:val="clear" w:color="auto" w:fill="auto"/>
          </w:tcPr>
          <w:p w14:paraId="2BD707CB" w14:textId="77777777" w:rsidR="00677DA3" w:rsidRPr="00090C64" w:rsidRDefault="00677DA3" w:rsidP="00D12993">
            <w:pPr>
              <w:pStyle w:val="TAC"/>
            </w:pPr>
            <w:r w:rsidRPr="00090C64">
              <w:t>-52.4 dBm</w:t>
            </w:r>
          </w:p>
        </w:tc>
        <w:tc>
          <w:tcPr>
            <w:tcW w:w="1276" w:type="dxa"/>
            <w:shd w:val="clear" w:color="auto" w:fill="auto"/>
          </w:tcPr>
          <w:p w14:paraId="7352B54F" w14:textId="77777777" w:rsidR="00677DA3" w:rsidRPr="00090C64" w:rsidRDefault="00677DA3" w:rsidP="00D12993">
            <w:pPr>
              <w:pStyle w:val="TAC"/>
            </w:pPr>
            <w:r w:rsidRPr="00090C64">
              <w:t>100 kHz</w:t>
            </w:r>
          </w:p>
        </w:tc>
        <w:tc>
          <w:tcPr>
            <w:tcW w:w="4422" w:type="dxa"/>
            <w:shd w:val="clear" w:color="auto" w:fill="auto"/>
          </w:tcPr>
          <w:p w14:paraId="47028B3D" w14:textId="1798DAB8" w:rsidR="00677DA3" w:rsidRPr="00090C64" w:rsidRDefault="00677DA3" w:rsidP="00D1299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D1299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D1299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D12993">
            <w:pPr>
              <w:pStyle w:val="TAC"/>
            </w:pPr>
            <w:r w:rsidRPr="00090C64">
              <w:t>-38.4 dBm</w:t>
            </w:r>
          </w:p>
        </w:tc>
        <w:tc>
          <w:tcPr>
            <w:tcW w:w="1276" w:type="dxa"/>
            <w:shd w:val="clear" w:color="auto" w:fill="auto"/>
          </w:tcPr>
          <w:p w14:paraId="2A11BD69" w14:textId="77777777" w:rsidR="00677DA3" w:rsidRPr="00090C64" w:rsidRDefault="00677DA3" w:rsidP="00D12993">
            <w:pPr>
              <w:pStyle w:val="TAC"/>
            </w:pPr>
            <w:r w:rsidRPr="00090C64">
              <w:t>100 kHz</w:t>
            </w:r>
          </w:p>
        </w:tc>
        <w:tc>
          <w:tcPr>
            <w:tcW w:w="4422" w:type="dxa"/>
            <w:shd w:val="clear" w:color="auto" w:fill="auto"/>
          </w:tcPr>
          <w:p w14:paraId="059C3985" w14:textId="77777777"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D12993">
            <w:pPr>
              <w:pStyle w:val="TAC"/>
            </w:pPr>
          </w:p>
        </w:tc>
        <w:tc>
          <w:tcPr>
            <w:tcW w:w="1559" w:type="dxa"/>
            <w:tcBorders>
              <w:left w:val="single" w:sz="4" w:space="0" w:color="auto"/>
            </w:tcBorders>
            <w:shd w:val="clear" w:color="auto" w:fill="auto"/>
          </w:tcPr>
          <w:p w14:paraId="4C6077B8" w14:textId="77777777" w:rsidR="00677DA3" w:rsidRPr="00090C64" w:rsidRDefault="00677DA3" w:rsidP="00D1299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D12993">
            <w:pPr>
              <w:pStyle w:val="TAC"/>
            </w:pPr>
            <w:r w:rsidRPr="00090C64">
              <w:t>-52.4 dBm</w:t>
            </w:r>
          </w:p>
        </w:tc>
        <w:tc>
          <w:tcPr>
            <w:tcW w:w="1276" w:type="dxa"/>
            <w:shd w:val="clear" w:color="auto" w:fill="auto"/>
          </w:tcPr>
          <w:p w14:paraId="73624021" w14:textId="77777777" w:rsidR="00677DA3" w:rsidRPr="00090C64" w:rsidRDefault="00677DA3" w:rsidP="00D12993">
            <w:pPr>
              <w:pStyle w:val="TAC"/>
            </w:pPr>
            <w:r w:rsidRPr="00090C64">
              <w:t>100 kHz</w:t>
            </w:r>
          </w:p>
        </w:tc>
        <w:tc>
          <w:tcPr>
            <w:tcW w:w="4422" w:type="dxa"/>
            <w:shd w:val="clear" w:color="auto" w:fill="auto"/>
          </w:tcPr>
          <w:p w14:paraId="1B432395" w14:textId="4421A9E3"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D1299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D12993">
            <w:pPr>
              <w:pStyle w:val="TAC"/>
            </w:pPr>
            <w:r w:rsidRPr="00090C64">
              <w:t>869 - 894 MHz</w:t>
            </w:r>
          </w:p>
        </w:tc>
        <w:tc>
          <w:tcPr>
            <w:tcW w:w="992" w:type="dxa"/>
            <w:shd w:val="clear" w:color="auto" w:fill="auto"/>
          </w:tcPr>
          <w:p w14:paraId="5583B27D" w14:textId="77777777" w:rsidR="00677DA3" w:rsidRPr="00090C64" w:rsidRDefault="00677DA3" w:rsidP="00D12993">
            <w:pPr>
              <w:pStyle w:val="TAC"/>
            </w:pPr>
            <w:r w:rsidRPr="00090C64">
              <w:t>-48.4 dBm</w:t>
            </w:r>
          </w:p>
        </w:tc>
        <w:tc>
          <w:tcPr>
            <w:tcW w:w="1276" w:type="dxa"/>
            <w:shd w:val="clear" w:color="auto" w:fill="auto"/>
          </w:tcPr>
          <w:p w14:paraId="38634565" w14:textId="77777777" w:rsidR="00677DA3" w:rsidRPr="00090C64" w:rsidRDefault="00677DA3" w:rsidP="00D12993">
            <w:pPr>
              <w:pStyle w:val="TAC"/>
            </w:pPr>
            <w:r w:rsidRPr="00090C64">
              <w:t>100 kHz</w:t>
            </w:r>
          </w:p>
        </w:tc>
        <w:tc>
          <w:tcPr>
            <w:tcW w:w="4422" w:type="dxa"/>
            <w:shd w:val="clear" w:color="auto" w:fill="auto"/>
          </w:tcPr>
          <w:p w14:paraId="536A0151" w14:textId="77777777" w:rsidR="00677DA3" w:rsidRPr="00090C64" w:rsidRDefault="00677DA3" w:rsidP="00D12993">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D12993">
            <w:pPr>
              <w:pStyle w:val="TAC"/>
            </w:pPr>
          </w:p>
        </w:tc>
        <w:tc>
          <w:tcPr>
            <w:tcW w:w="1559" w:type="dxa"/>
            <w:tcBorders>
              <w:left w:val="single" w:sz="4" w:space="0" w:color="auto"/>
            </w:tcBorders>
            <w:shd w:val="clear" w:color="auto" w:fill="auto"/>
          </w:tcPr>
          <w:p w14:paraId="3F52AE35" w14:textId="77777777" w:rsidR="00677DA3" w:rsidRPr="00090C64" w:rsidRDefault="00677DA3" w:rsidP="00D1299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D12993">
            <w:pPr>
              <w:pStyle w:val="TAC"/>
            </w:pPr>
            <w:r w:rsidRPr="00090C64">
              <w:t>-52.4 dBm</w:t>
            </w:r>
          </w:p>
        </w:tc>
        <w:tc>
          <w:tcPr>
            <w:tcW w:w="1276" w:type="dxa"/>
            <w:shd w:val="clear" w:color="auto" w:fill="auto"/>
          </w:tcPr>
          <w:p w14:paraId="19CDC22A" w14:textId="77777777" w:rsidR="00677DA3" w:rsidRPr="00090C64" w:rsidRDefault="00677DA3" w:rsidP="00D12993">
            <w:pPr>
              <w:pStyle w:val="TAC"/>
            </w:pPr>
            <w:r w:rsidRPr="00090C64">
              <w:t>100 kHz</w:t>
            </w:r>
          </w:p>
        </w:tc>
        <w:tc>
          <w:tcPr>
            <w:tcW w:w="4422" w:type="dxa"/>
            <w:shd w:val="clear" w:color="auto" w:fill="auto"/>
          </w:tcPr>
          <w:p w14:paraId="059E815B" w14:textId="19EDEEB0" w:rsidR="00677DA3" w:rsidRPr="00090C64" w:rsidRDefault="00677DA3" w:rsidP="00D1299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D12993">
            <w:pPr>
              <w:pStyle w:val="TAC"/>
            </w:pPr>
            <w:r w:rsidRPr="00090C64">
              <w:t>UTRA FDD Band I or</w:t>
            </w:r>
          </w:p>
          <w:p w14:paraId="0ED47E98" w14:textId="77777777" w:rsidR="00677DA3" w:rsidRPr="00090C64" w:rsidRDefault="00677DA3" w:rsidP="00D1299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D12993">
            <w:pPr>
              <w:pStyle w:val="TAC"/>
            </w:pPr>
            <w:r w:rsidRPr="00090C64">
              <w:t>2110 - 2170 MHz</w:t>
            </w:r>
          </w:p>
        </w:tc>
        <w:tc>
          <w:tcPr>
            <w:tcW w:w="992" w:type="dxa"/>
            <w:shd w:val="clear" w:color="auto" w:fill="auto"/>
          </w:tcPr>
          <w:p w14:paraId="4373D94B" w14:textId="77777777" w:rsidR="00677DA3" w:rsidRPr="00090C64" w:rsidRDefault="00677DA3" w:rsidP="00D12993">
            <w:pPr>
              <w:pStyle w:val="TAC"/>
            </w:pPr>
            <w:r w:rsidRPr="00090C64">
              <w:t>-43.4 dBm</w:t>
            </w:r>
          </w:p>
        </w:tc>
        <w:tc>
          <w:tcPr>
            <w:tcW w:w="1276" w:type="dxa"/>
            <w:shd w:val="clear" w:color="auto" w:fill="auto"/>
          </w:tcPr>
          <w:p w14:paraId="4E63E45E" w14:textId="77777777" w:rsidR="00677DA3" w:rsidRPr="00090C64" w:rsidRDefault="00677DA3" w:rsidP="00D12993">
            <w:pPr>
              <w:pStyle w:val="TAC"/>
            </w:pPr>
            <w:r w:rsidRPr="00090C64">
              <w:t>1 MHz</w:t>
            </w:r>
          </w:p>
        </w:tc>
        <w:tc>
          <w:tcPr>
            <w:tcW w:w="4422" w:type="dxa"/>
            <w:shd w:val="clear" w:color="auto" w:fill="auto"/>
          </w:tcPr>
          <w:p w14:paraId="693CC6F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D12993">
            <w:pPr>
              <w:pStyle w:val="TAC"/>
            </w:pPr>
          </w:p>
        </w:tc>
        <w:tc>
          <w:tcPr>
            <w:tcW w:w="1559" w:type="dxa"/>
            <w:tcBorders>
              <w:left w:val="single" w:sz="4" w:space="0" w:color="auto"/>
            </w:tcBorders>
            <w:shd w:val="clear" w:color="auto" w:fill="auto"/>
          </w:tcPr>
          <w:p w14:paraId="46EE3FA7" w14:textId="77777777" w:rsidR="00677DA3" w:rsidRPr="00090C64" w:rsidRDefault="00677DA3" w:rsidP="00D12993">
            <w:pPr>
              <w:pStyle w:val="TAC"/>
            </w:pPr>
            <w:r w:rsidRPr="00090C64">
              <w:t>1920 - 1980 MHz</w:t>
            </w:r>
          </w:p>
        </w:tc>
        <w:tc>
          <w:tcPr>
            <w:tcW w:w="992" w:type="dxa"/>
            <w:shd w:val="clear" w:color="auto" w:fill="auto"/>
          </w:tcPr>
          <w:p w14:paraId="3D0CC202" w14:textId="77777777" w:rsidR="00677DA3" w:rsidRPr="00090C64" w:rsidRDefault="00677DA3" w:rsidP="00D12993">
            <w:pPr>
              <w:pStyle w:val="TAC"/>
            </w:pPr>
            <w:r w:rsidRPr="00090C64">
              <w:t>-40.4 dBm</w:t>
            </w:r>
          </w:p>
        </w:tc>
        <w:tc>
          <w:tcPr>
            <w:tcW w:w="1276" w:type="dxa"/>
            <w:shd w:val="clear" w:color="auto" w:fill="auto"/>
          </w:tcPr>
          <w:p w14:paraId="2D7BA67D" w14:textId="77777777" w:rsidR="00677DA3" w:rsidRPr="00090C64" w:rsidRDefault="00677DA3" w:rsidP="00D12993">
            <w:pPr>
              <w:pStyle w:val="TAC"/>
            </w:pPr>
            <w:r w:rsidRPr="00090C64">
              <w:t>1 MHz</w:t>
            </w:r>
          </w:p>
        </w:tc>
        <w:tc>
          <w:tcPr>
            <w:tcW w:w="4422" w:type="dxa"/>
            <w:shd w:val="clear" w:color="auto" w:fill="auto"/>
          </w:tcPr>
          <w:p w14:paraId="7BAEC221" w14:textId="2991B25E" w:rsidR="00677DA3" w:rsidRPr="00090C64" w:rsidRDefault="00677DA3" w:rsidP="00D1299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D12993">
            <w:pPr>
              <w:pStyle w:val="TAC"/>
            </w:pPr>
            <w:r w:rsidRPr="00090C64">
              <w:t>UTRA FDD Band II or</w:t>
            </w:r>
          </w:p>
          <w:p w14:paraId="7E1F324D" w14:textId="77777777" w:rsidR="00677DA3" w:rsidRPr="00090C64" w:rsidRDefault="00677DA3" w:rsidP="00D12993">
            <w:pPr>
              <w:pStyle w:val="TAC"/>
            </w:pPr>
            <w:r w:rsidRPr="00090C64">
              <w:t>E-UTRA Band 2</w:t>
            </w:r>
          </w:p>
          <w:p w14:paraId="0DD99CCD" w14:textId="77777777" w:rsidR="00677DA3" w:rsidRPr="00090C64" w:rsidRDefault="00677DA3" w:rsidP="00D1299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D12993">
            <w:pPr>
              <w:pStyle w:val="TAC"/>
            </w:pPr>
            <w:r w:rsidRPr="00090C64">
              <w:t>1930 - 1990 MHz</w:t>
            </w:r>
          </w:p>
        </w:tc>
        <w:tc>
          <w:tcPr>
            <w:tcW w:w="992" w:type="dxa"/>
            <w:shd w:val="clear" w:color="auto" w:fill="auto"/>
          </w:tcPr>
          <w:p w14:paraId="588D0F30" w14:textId="77777777" w:rsidR="00677DA3" w:rsidRPr="00090C64" w:rsidRDefault="00677DA3" w:rsidP="00D12993">
            <w:pPr>
              <w:pStyle w:val="TAC"/>
            </w:pPr>
            <w:r w:rsidRPr="00090C64">
              <w:t>-43.4 dBm</w:t>
            </w:r>
          </w:p>
        </w:tc>
        <w:tc>
          <w:tcPr>
            <w:tcW w:w="1276" w:type="dxa"/>
            <w:shd w:val="clear" w:color="auto" w:fill="auto"/>
          </w:tcPr>
          <w:p w14:paraId="368C9342" w14:textId="77777777" w:rsidR="00677DA3" w:rsidRPr="00090C64" w:rsidRDefault="00677DA3" w:rsidP="00D12993">
            <w:pPr>
              <w:pStyle w:val="TAC"/>
            </w:pPr>
            <w:r w:rsidRPr="00090C64">
              <w:t>1 MHz</w:t>
            </w:r>
          </w:p>
        </w:tc>
        <w:tc>
          <w:tcPr>
            <w:tcW w:w="4422" w:type="dxa"/>
            <w:shd w:val="clear" w:color="auto" w:fill="auto"/>
          </w:tcPr>
          <w:p w14:paraId="49FA1741"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D12993">
            <w:pPr>
              <w:pStyle w:val="TAC"/>
            </w:pPr>
          </w:p>
        </w:tc>
        <w:tc>
          <w:tcPr>
            <w:tcW w:w="1559" w:type="dxa"/>
            <w:tcBorders>
              <w:left w:val="single" w:sz="4" w:space="0" w:color="auto"/>
            </w:tcBorders>
            <w:shd w:val="clear" w:color="auto" w:fill="auto"/>
          </w:tcPr>
          <w:p w14:paraId="042186FC" w14:textId="77777777" w:rsidR="00677DA3" w:rsidRPr="00090C64" w:rsidRDefault="00677DA3" w:rsidP="00D12993">
            <w:pPr>
              <w:pStyle w:val="TAC"/>
            </w:pPr>
            <w:r w:rsidRPr="00090C64">
              <w:t>1850 - 1910 MHz</w:t>
            </w:r>
          </w:p>
        </w:tc>
        <w:tc>
          <w:tcPr>
            <w:tcW w:w="992" w:type="dxa"/>
            <w:shd w:val="clear" w:color="auto" w:fill="auto"/>
          </w:tcPr>
          <w:p w14:paraId="15442E8B" w14:textId="77777777" w:rsidR="00677DA3" w:rsidRPr="00090C64" w:rsidRDefault="00677DA3" w:rsidP="00D12993">
            <w:pPr>
              <w:pStyle w:val="TAC"/>
            </w:pPr>
            <w:r w:rsidRPr="00090C64">
              <w:t>-40.4 dBm</w:t>
            </w:r>
          </w:p>
        </w:tc>
        <w:tc>
          <w:tcPr>
            <w:tcW w:w="1276" w:type="dxa"/>
            <w:shd w:val="clear" w:color="auto" w:fill="auto"/>
          </w:tcPr>
          <w:p w14:paraId="73BA386D" w14:textId="77777777" w:rsidR="00677DA3" w:rsidRPr="00090C64" w:rsidRDefault="00677DA3" w:rsidP="00D12993">
            <w:pPr>
              <w:pStyle w:val="TAC"/>
            </w:pPr>
            <w:r w:rsidRPr="00090C64">
              <w:t>1 MHz</w:t>
            </w:r>
          </w:p>
        </w:tc>
        <w:tc>
          <w:tcPr>
            <w:tcW w:w="4422" w:type="dxa"/>
            <w:shd w:val="clear" w:color="auto" w:fill="auto"/>
          </w:tcPr>
          <w:p w14:paraId="4A1394B3" w14:textId="1D8A5D95" w:rsidR="00677DA3" w:rsidRPr="00090C64" w:rsidRDefault="00677DA3" w:rsidP="00D1299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D12993">
            <w:pPr>
              <w:pStyle w:val="TAC"/>
            </w:pPr>
            <w:r w:rsidRPr="00090C64">
              <w:t>UTRA FDD Band III or</w:t>
            </w:r>
          </w:p>
          <w:p w14:paraId="3371D4D4" w14:textId="77777777" w:rsidR="00677DA3" w:rsidRPr="00090C64" w:rsidRDefault="00677DA3" w:rsidP="00D12993">
            <w:pPr>
              <w:pStyle w:val="TAC"/>
            </w:pPr>
            <w:r w:rsidRPr="00090C64">
              <w:t>E-UTRA Band 3</w:t>
            </w:r>
          </w:p>
          <w:p w14:paraId="30FE9931" w14:textId="77777777" w:rsidR="00677DA3" w:rsidRPr="00090C64" w:rsidRDefault="00677DA3" w:rsidP="00D1299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D12993">
            <w:pPr>
              <w:pStyle w:val="TAC"/>
            </w:pPr>
            <w:r w:rsidRPr="00090C64">
              <w:t>1805 - 1880 MHz</w:t>
            </w:r>
          </w:p>
        </w:tc>
        <w:tc>
          <w:tcPr>
            <w:tcW w:w="992" w:type="dxa"/>
            <w:shd w:val="clear" w:color="auto" w:fill="auto"/>
          </w:tcPr>
          <w:p w14:paraId="02E7BDEE" w14:textId="77777777" w:rsidR="00677DA3" w:rsidRPr="00090C64" w:rsidRDefault="00677DA3" w:rsidP="00D12993">
            <w:pPr>
              <w:pStyle w:val="TAC"/>
            </w:pPr>
            <w:r w:rsidRPr="00090C64">
              <w:t>-43.4 dBm</w:t>
            </w:r>
          </w:p>
        </w:tc>
        <w:tc>
          <w:tcPr>
            <w:tcW w:w="1276" w:type="dxa"/>
            <w:shd w:val="clear" w:color="auto" w:fill="auto"/>
          </w:tcPr>
          <w:p w14:paraId="0F6E17B9" w14:textId="77777777" w:rsidR="00677DA3" w:rsidRPr="00090C64" w:rsidRDefault="00677DA3" w:rsidP="00D12993">
            <w:pPr>
              <w:pStyle w:val="TAC"/>
            </w:pPr>
            <w:r w:rsidRPr="00090C64">
              <w:t>1 MHz</w:t>
            </w:r>
          </w:p>
        </w:tc>
        <w:tc>
          <w:tcPr>
            <w:tcW w:w="4422" w:type="dxa"/>
            <w:shd w:val="clear" w:color="auto" w:fill="auto"/>
          </w:tcPr>
          <w:p w14:paraId="0D90D9E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D12993">
            <w:pPr>
              <w:pStyle w:val="TAC"/>
            </w:pPr>
          </w:p>
        </w:tc>
        <w:tc>
          <w:tcPr>
            <w:tcW w:w="1559" w:type="dxa"/>
            <w:tcBorders>
              <w:left w:val="single" w:sz="4" w:space="0" w:color="auto"/>
            </w:tcBorders>
            <w:shd w:val="clear" w:color="auto" w:fill="auto"/>
          </w:tcPr>
          <w:p w14:paraId="5F1FF7B9" w14:textId="77777777" w:rsidR="00677DA3" w:rsidRPr="00090C64" w:rsidRDefault="00677DA3" w:rsidP="00D12993">
            <w:pPr>
              <w:pStyle w:val="TAC"/>
            </w:pPr>
            <w:r w:rsidRPr="00090C64">
              <w:t>1710 - 1785 MHz</w:t>
            </w:r>
          </w:p>
        </w:tc>
        <w:tc>
          <w:tcPr>
            <w:tcW w:w="992" w:type="dxa"/>
            <w:shd w:val="clear" w:color="auto" w:fill="auto"/>
          </w:tcPr>
          <w:p w14:paraId="686F5AA2" w14:textId="77777777" w:rsidR="00677DA3" w:rsidRPr="00090C64" w:rsidRDefault="00677DA3" w:rsidP="00D12993">
            <w:pPr>
              <w:pStyle w:val="TAC"/>
            </w:pPr>
            <w:r w:rsidRPr="00090C64">
              <w:t>-40.4 dBm</w:t>
            </w:r>
          </w:p>
        </w:tc>
        <w:tc>
          <w:tcPr>
            <w:tcW w:w="1276" w:type="dxa"/>
            <w:shd w:val="clear" w:color="auto" w:fill="auto"/>
          </w:tcPr>
          <w:p w14:paraId="12F4DE4F" w14:textId="77777777" w:rsidR="00677DA3" w:rsidRPr="00090C64" w:rsidRDefault="00677DA3" w:rsidP="00D12993">
            <w:pPr>
              <w:pStyle w:val="TAC"/>
            </w:pPr>
            <w:r w:rsidRPr="00090C64">
              <w:t>1 MHz</w:t>
            </w:r>
          </w:p>
        </w:tc>
        <w:tc>
          <w:tcPr>
            <w:tcW w:w="4422" w:type="dxa"/>
            <w:shd w:val="clear" w:color="auto" w:fill="auto"/>
          </w:tcPr>
          <w:p w14:paraId="57012DED" w14:textId="3B63DFE0" w:rsidR="00677DA3" w:rsidRPr="00090C64" w:rsidRDefault="00677DA3" w:rsidP="00D1299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D1299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D12993">
            <w:pPr>
              <w:pStyle w:val="TAC"/>
            </w:pPr>
            <w:r w:rsidRPr="00090C64">
              <w:t>UTRA FDD Band IV or</w:t>
            </w:r>
          </w:p>
          <w:p w14:paraId="2FF58184" w14:textId="77777777" w:rsidR="00677DA3" w:rsidRPr="00090C64" w:rsidRDefault="00677DA3" w:rsidP="00D1299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D12993">
            <w:pPr>
              <w:pStyle w:val="TAC"/>
            </w:pPr>
            <w:r w:rsidRPr="00090C64">
              <w:t>2110 - 2155 MHz</w:t>
            </w:r>
          </w:p>
        </w:tc>
        <w:tc>
          <w:tcPr>
            <w:tcW w:w="992" w:type="dxa"/>
            <w:shd w:val="clear" w:color="auto" w:fill="auto"/>
          </w:tcPr>
          <w:p w14:paraId="75949BC9" w14:textId="77777777" w:rsidR="00677DA3" w:rsidRPr="00090C64" w:rsidRDefault="00677DA3" w:rsidP="00D12993">
            <w:pPr>
              <w:pStyle w:val="TAC"/>
            </w:pPr>
            <w:r w:rsidRPr="00090C64">
              <w:t>-43.4 dBm</w:t>
            </w:r>
          </w:p>
        </w:tc>
        <w:tc>
          <w:tcPr>
            <w:tcW w:w="1276" w:type="dxa"/>
            <w:shd w:val="clear" w:color="auto" w:fill="auto"/>
          </w:tcPr>
          <w:p w14:paraId="612960E2" w14:textId="77777777" w:rsidR="00677DA3" w:rsidRPr="00090C64" w:rsidRDefault="00677DA3" w:rsidP="00D12993">
            <w:pPr>
              <w:pStyle w:val="TAC"/>
            </w:pPr>
            <w:r w:rsidRPr="00090C64">
              <w:t>1 MHz</w:t>
            </w:r>
          </w:p>
        </w:tc>
        <w:tc>
          <w:tcPr>
            <w:tcW w:w="4422" w:type="dxa"/>
            <w:shd w:val="clear" w:color="auto" w:fill="auto"/>
          </w:tcPr>
          <w:p w14:paraId="0B76A97A"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D12993">
            <w:pPr>
              <w:pStyle w:val="TAC"/>
            </w:pPr>
          </w:p>
        </w:tc>
        <w:tc>
          <w:tcPr>
            <w:tcW w:w="1559" w:type="dxa"/>
            <w:tcBorders>
              <w:left w:val="single" w:sz="4" w:space="0" w:color="auto"/>
            </w:tcBorders>
            <w:shd w:val="clear" w:color="auto" w:fill="auto"/>
          </w:tcPr>
          <w:p w14:paraId="4196CAC1" w14:textId="77777777" w:rsidR="00677DA3" w:rsidRPr="00090C64" w:rsidRDefault="00677DA3" w:rsidP="00D12993">
            <w:pPr>
              <w:pStyle w:val="TAC"/>
            </w:pPr>
            <w:r w:rsidRPr="00090C64">
              <w:t>1710 - 1755 MHz</w:t>
            </w:r>
          </w:p>
        </w:tc>
        <w:tc>
          <w:tcPr>
            <w:tcW w:w="992" w:type="dxa"/>
            <w:shd w:val="clear" w:color="auto" w:fill="auto"/>
          </w:tcPr>
          <w:p w14:paraId="50ED2DCC" w14:textId="77777777" w:rsidR="00677DA3" w:rsidRPr="00090C64" w:rsidRDefault="00677DA3" w:rsidP="00D12993">
            <w:pPr>
              <w:pStyle w:val="TAC"/>
            </w:pPr>
            <w:r w:rsidRPr="00090C64">
              <w:t>-40.4 dBm</w:t>
            </w:r>
          </w:p>
        </w:tc>
        <w:tc>
          <w:tcPr>
            <w:tcW w:w="1276" w:type="dxa"/>
            <w:shd w:val="clear" w:color="auto" w:fill="auto"/>
          </w:tcPr>
          <w:p w14:paraId="3602C33A" w14:textId="77777777" w:rsidR="00677DA3" w:rsidRPr="00090C64" w:rsidRDefault="00677DA3" w:rsidP="00D12993">
            <w:pPr>
              <w:pStyle w:val="TAC"/>
            </w:pPr>
            <w:r w:rsidRPr="00090C64">
              <w:t>1 MHz</w:t>
            </w:r>
          </w:p>
        </w:tc>
        <w:tc>
          <w:tcPr>
            <w:tcW w:w="4422" w:type="dxa"/>
            <w:shd w:val="clear" w:color="auto" w:fill="auto"/>
          </w:tcPr>
          <w:p w14:paraId="230852ED" w14:textId="7A75123C" w:rsidR="00677DA3" w:rsidRPr="00090C64" w:rsidRDefault="00677DA3" w:rsidP="00D1299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D12993">
            <w:pPr>
              <w:pStyle w:val="TAC"/>
            </w:pPr>
            <w:r w:rsidRPr="00090C64">
              <w:t>UTRA FDD Band V or</w:t>
            </w:r>
          </w:p>
          <w:p w14:paraId="1D41849A" w14:textId="77777777" w:rsidR="00677DA3" w:rsidRPr="00090C64" w:rsidRDefault="00677DA3" w:rsidP="00D12993">
            <w:pPr>
              <w:pStyle w:val="TAC"/>
            </w:pPr>
            <w:r w:rsidRPr="00090C64">
              <w:t>E-UTRA Band 5</w:t>
            </w:r>
          </w:p>
          <w:p w14:paraId="7588BB1E" w14:textId="77777777" w:rsidR="00677DA3" w:rsidRPr="00090C64" w:rsidRDefault="00677DA3" w:rsidP="00D1299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D12993">
            <w:pPr>
              <w:pStyle w:val="TAC"/>
            </w:pPr>
            <w:r w:rsidRPr="00090C64">
              <w:t>869 - 894 MHz</w:t>
            </w:r>
          </w:p>
        </w:tc>
        <w:tc>
          <w:tcPr>
            <w:tcW w:w="992" w:type="dxa"/>
            <w:shd w:val="clear" w:color="auto" w:fill="auto"/>
          </w:tcPr>
          <w:p w14:paraId="4908C942" w14:textId="77777777" w:rsidR="00677DA3" w:rsidRPr="00090C64" w:rsidRDefault="00677DA3" w:rsidP="00D12993">
            <w:pPr>
              <w:pStyle w:val="TAC"/>
            </w:pPr>
            <w:r w:rsidRPr="00090C64">
              <w:t>-43.4 dBm</w:t>
            </w:r>
          </w:p>
        </w:tc>
        <w:tc>
          <w:tcPr>
            <w:tcW w:w="1276" w:type="dxa"/>
            <w:shd w:val="clear" w:color="auto" w:fill="auto"/>
          </w:tcPr>
          <w:p w14:paraId="711DC3A3" w14:textId="77777777" w:rsidR="00677DA3" w:rsidRPr="00090C64" w:rsidRDefault="00677DA3" w:rsidP="00D12993">
            <w:pPr>
              <w:pStyle w:val="TAC"/>
            </w:pPr>
            <w:r w:rsidRPr="00090C64">
              <w:t>1 MHz</w:t>
            </w:r>
          </w:p>
        </w:tc>
        <w:tc>
          <w:tcPr>
            <w:tcW w:w="4422" w:type="dxa"/>
            <w:shd w:val="clear" w:color="auto" w:fill="auto"/>
          </w:tcPr>
          <w:p w14:paraId="1DE73C2D"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D12993">
            <w:pPr>
              <w:pStyle w:val="TAC"/>
            </w:pPr>
          </w:p>
        </w:tc>
        <w:tc>
          <w:tcPr>
            <w:tcW w:w="1559" w:type="dxa"/>
            <w:tcBorders>
              <w:left w:val="single" w:sz="4" w:space="0" w:color="auto"/>
            </w:tcBorders>
            <w:shd w:val="clear" w:color="auto" w:fill="auto"/>
          </w:tcPr>
          <w:p w14:paraId="04D21D48" w14:textId="77777777" w:rsidR="00677DA3" w:rsidRPr="00090C64" w:rsidRDefault="00677DA3" w:rsidP="00D12993">
            <w:pPr>
              <w:pStyle w:val="TAC"/>
            </w:pPr>
            <w:r w:rsidRPr="00090C64">
              <w:t>824 - 849 MHz</w:t>
            </w:r>
          </w:p>
        </w:tc>
        <w:tc>
          <w:tcPr>
            <w:tcW w:w="992" w:type="dxa"/>
            <w:shd w:val="clear" w:color="auto" w:fill="auto"/>
          </w:tcPr>
          <w:p w14:paraId="0BB9FCAC" w14:textId="77777777" w:rsidR="00677DA3" w:rsidRPr="00090C64" w:rsidRDefault="00677DA3" w:rsidP="00D12993">
            <w:pPr>
              <w:pStyle w:val="TAC"/>
            </w:pPr>
            <w:r w:rsidRPr="00090C64">
              <w:t>-40.4 dBm</w:t>
            </w:r>
          </w:p>
        </w:tc>
        <w:tc>
          <w:tcPr>
            <w:tcW w:w="1276" w:type="dxa"/>
            <w:shd w:val="clear" w:color="auto" w:fill="auto"/>
          </w:tcPr>
          <w:p w14:paraId="791EF7B8" w14:textId="77777777" w:rsidR="00677DA3" w:rsidRPr="00090C64" w:rsidRDefault="00677DA3" w:rsidP="00D12993">
            <w:pPr>
              <w:pStyle w:val="TAC"/>
            </w:pPr>
            <w:r w:rsidRPr="00090C64">
              <w:t>1 MHz</w:t>
            </w:r>
          </w:p>
        </w:tc>
        <w:tc>
          <w:tcPr>
            <w:tcW w:w="4422" w:type="dxa"/>
            <w:shd w:val="clear" w:color="auto" w:fill="auto"/>
          </w:tcPr>
          <w:p w14:paraId="3412589D" w14:textId="4B5AB928" w:rsidR="00677DA3" w:rsidRPr="00090C64" w:rsidRDefault="00677DA3"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D1299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D12993">
            <w:pPr>
              <w:pStyle w:val="TAC"/>
            </w:pPr>
            <w:r w:rsidRPr="00090C64">
              <w:t xml:space="preserve">860 - 890 MHz </w:t>
            </w:r>
          </w:p>
        </w:tc>
        <w:tc>
          <w:tcPr>
            <w:tcW w:w="992" w:type="dxa"/>
            <w:shd w:val="clear" w:color="auto" w:fill="auto"/>
          </w:tcPr>
          <w:p w14:paraId="0EC3799A" w14:textId="77777777" w:rsidR="00677DA3" w:rsidRPr="00090C64" w:rsidRDefault="00677DA3" w:rsidP="00D12993">
            <w:pPr>
              <w:pStyle w:val="TAC"/>
            </w:pPr>
            <w:r w:rsidRPr="00090C64">
              <w:t>-43.4 dBm</w:t>
            </w:r>
          </w:p>
        </w:tc>
        <w:tc>
          <w:tcPr>
            <w:tcW w:w="1276" w:type="dxa"/>
            <w:shd w:val="clear" w:color="auto" w:fill="auto"/>
          </w:tcPr>
          <w:p w14:paraId="7C1CBFCA" w14:textId="77777777" w:rsidR="00677DA3" w:rsidRPr="00090C64" w:rsidRDefault="00677DA3" w:rsidP="00D12993">
            <w:pPr>
              <w:pStyle w:val="TAC"/>
            </w:pPr>
            <w:r w:rsidRPr="00090C64">
              <w:t>1 MHz</w:t>
            </w:r>
          </w:p>
        </w:tc>
        <w:tc>
          <w:tcPr>
            <w:tcW w:w="4422" w:type="dxa"/>
            <w:shd w:val="clear" w:color="auto" w:fill="auto"/>
          </w:tcPr>
          <w:p w14:paraId="75F6A71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D12993">
            <w:pPr>
              <w:pStyle w:val="TAC"/>
            </w:pPr>
          </w:p>
        </w:tc>
        <w:tc>
          <w:tcPr>
            <w:tcW w:w="1559" w:type="dxa"/>
            <w:tcBorders>
              <w:left w:val="single" w:sz="4" w:space="0" w:color="auto"/>
            </w:tcBorders>
            <w:shd w:val="clear" w:color="auto" w:fill="auto"/>
          </w:tcPr>
          <w:p w14:paraId="7FA8BC3B" w14:textId="77777777" w:rsidR="00677DA3" w:rsidRPr="00090C64" w:rsidRDefault="00677DA3" w:rsidP="00D12993">
            <w:pPr>
              <w:pStyle w:val="TAC"/>
            </w:pPr>
            <w:r w:rsidRPr="00090C64">
              <w:t xml:space="preserve">815 - 845 MHz </w:t>
            </w:r>
          </w:p>
        </w:tc>
        <w:tc>
          <w:tcPr>
            <w:tcW w:w="992" w:type="dxa"/>
            <w:shd w:val="clear" w:color="auto" w:fill="auto"/>
          </w:tcPr>
          <w:p w14:paraId="074A31E0" w14:textId="77777777" w:rsidR="00677DA3" w:rsidRPr="00090C64" w:rsidRDefault="00677DA3" w:rsidP="00D12993">
            <w:pPr>
              <w:pStyle w:val="TAC"/>
            </w:pPr>
            <w:r w:rsidRPr="00090C64">
              <w:t>-40.4 dBm</w:t>
            </w:r>
          </w:p>
        </w:tc>
        <w:tc>
          <w:tcPr>
            <w:tcW w:w="1276" w:type="dxa"/>
            <w:shd w:val="clear" w:color="auto" w:fill="auto"/>
          </w:tcPr>
          <w:p w14:paraId="44681D64" w14:textId="77777777" w:rsidR="00677DA3" w:rsidRPr="00090C64" w:rsidRDefault="00677DA3" w:rsidP="00D12993">
            <w:pPr>
              <w:pStyle w:val="TAC"/>
            </w:pPr>
            <w:r w:rsidRPr="00090C64">
              <w:t>1 MHz</w:t>
            </w:r>
          </w:p>
        </w:tc>
        <w:tc>
          <w:tcPr>
            <w:tcW w:w="4422" w:type="dxa"/>
            <w:shd w:val="clear" w:color="auto" w:fill="auto"/>
          </w:tcPr>
          <w:p w14:paraId="693C55F3" w14:textId="525E3776" w:rsidR="00677DA3" w:rsidRPr="00090C64" w:rsidRDefault="00677DA3" w:rsidP="00D1299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D12993">
            <w:pPr>
              <w:pStyle w:val="TAC"/>
            </w:pPr>
            <w:r w:rsidRPr="00090C64">
              <w:t>UTRA FDD Band VII or</w:t>
            </w:r>
          </w:p>
          <w:p w14:paraId="6D7B267F" w14:textId="77777777" w:rsidR="00677DA3" w:rsidRPr="00090C64" w:rsidRDefault="00677DA3" w:rsidP="00D12993">
            <w:pPr>
              <w:pStyle w:val="TAC"/>
            </w:pPr>
            <w:r w:rsidRPr="00090C64">
              <w:t>E-UTRA Band 7</w:t>
            </w:r>
          </w:p>
          <w:p w14:paraId="2880D36B" w14:textId="77777777" w:rsidR="00677DA3" w:rsidRPr="00090C64" w:rsidRDefault="00677DA3" w:rsidP="00D1299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D12993">
            <w:pPr>
              <w:pStyle w:val="TAC"/>
            </w:pPr>
            <w:r w:rsidRPr="00090C64">
              <w:t>2620 - 2690 MHz</w:t>
            </w:r>
          </w:p>
        </w:tc>
        <w:tc>
          <w:tcPr>
            <w:tcW w:w="992" w:type="dxa"/>
            <w:shd w:val="clear" w:color="auto" w:fill="auto"/>
          </w:tcPr>
          <w:p w14:paraId="1269F073" w14:textId="77777777" w:rsidR="00677DA3" w:rsidRPr="00090C64" w:rsidRDefault="00677DA3" w:rsidP="00D12993">
            <w:pPr>
              <w:pStyle w:val="TAC"/>
            </w:pPr>
            <w:r w:rsidRPr="00090C64">
              <w:t>-43.4 dBm</w:t>
            </w:r>
          </w:p>
        </w:tc>
        <w:tc>
          <w:tcPr>
            <w:tcW w:w="1276" w:type="dxa"/>
            <w:shd w:val="clear" w:color="auto" w:fill="auto"/>
          </w:tcPr>
          <w:p w14:paraId="053A2B8C" w14:textId="77777777" w:rsidR="00677DA3" w:rsidRPr="00090C64" w:rsidRDefault="00677DA3" w:rsidP="00D12993">
            <w:pPr>
              <w:pStyle w:val="TAC"/>
            </w:pPr>
            <w:r w:rsidRPr="00090C64">
              <w:t>1 MHz</w:t>
            </w:r>
          </w:p>
        </w:tc>
        <w:tc>
          <w:tcPr>
            <w:tcW w:w="4422" w:type="dxa"/>
            <w:shd w:val="clear" w:color="auto" w:fill="auto"/>
          </w:tcPr>
          <w:p w14:paraId="23A53D1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D12993">
            <w:pPr>
              <w:pStyle w:val="TAC"/>
            </w:pPr>
          </w:p>
        </w:tc>
        <w:tc>
          <w:tcPr>
            <w:tcW w:w="1559" w:type="dxa"/>
            <w:tcBorders>
              <w:left w:val="single" w:sz="4" w:space="0" w:color="auto"/>
            </w:tcBorders>
            <w:shd w:val="clear" w:color="auto" w:fill="auto"/>
          </w:tcPr>
          <w:p w14:paraId="2704F248" w14:textId="77777777" w:rsidR="00677DA3" w:rsidRPr="00090C64" w:rsidRDefault="00677DA3" w:rsidP="00D12993">
            <w:pPr>
              <w:pStyle w:val="TAC"/>
            </w:pPr>
            <w:r w:rsidRPr="00090C64">
              <w:t>2500 - 2570 MHz</w:t>
            </w:r>
          </w:p>
        </w:tc>
        <w:tc>
          <w:tcPr>
            <w:tcW w:w="992" w:type="dxa"/>
            <w:shd w:val="clear" w:color="auto" w:fill="auto"/>
          </w:tcPr>
          <w:p w14:paraId="03CF7CD7" w14:textId="77777777" w:rsidR="00677DA3" w:rsidRPr="00090C64" w:rsidRDefault="00677DA3" w:rsidP="00D12993">
            <w:pPr>
              <w:pStyle w:val="TAC"/>
            </w:pPr>
            <w:r w:rsidRPr="00090C64">
              <w:t>-40.4 dBm</w:t>
            </w:r>
          </w:p>
        </w:tc>
        <w:tc>
          <w:tcPr>
            <w:tcW w:w="1276" w:type="dxa"/>
            <w:shd w:val="clear" w:color="auto" w:fill="auto"/>
          </w:tcPr>
          <w:p w14:paraId="49F4FEED" w14:textId="77777777" w:rsidR="00677DA3" w:rsidRPr="00090C64" w:rsidRDefault="00677DA3" w:rsidP="00D12993">
            <w:pPr>
              <w:pStyle w:val="TAC"/>
            </w:pPr>
            <w:r w:rsidRPr="00090C64">
              <w:t>1 MHz</w:t>
            </w:r>
          </w:p>
        </w:tc>
        <w:tc>
          <w:tcPr>
            <w:tcW w:w="4422" w:type="dxa"/>
            <w:shd w:val="clear" w:color="auto" w:fill="auto"/>
          </w:tcPr>
          <w:p w14:paraId="56E49420" w14:textId="1057D85A" w:rsidR="00677DA3" w:rsidRPr="00090C64" w:rsidRDefault="00677DA3" w:rsidP="00D1299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D12993">
            <w:pPr>
              <w:pStyle w:val="TAC"/>
            </w:pPr>
            <w:r w:rsidRPr="00090C64">
              <w:t>UTRA FDD Band VIII or</w:t>
            </w:r>
          </w:p>
          <w:p w14:paraId="4FA1D481" w14:textId="77777777" w:rsidR="00677DA3" w:rsidRPr="00090C64" w:rsidRDefault="00677DA3" w:rsidP="00D12993">
            <w:pPr>
              <w:pStyle w:val="TAC"/>
            </w:pPr>
            <w:r w:rsidRPr="00090C64">
              <w:t>E-UTRA Band 8</w:t>
            </w:r>
          </w:p>
          <w:p w14:paraId="0E6232DB" w14:textId="77777777" w:rsidR="00677DA3" w:rsidRPr="00090C64" w:rsidRDefault="00677DA3" w:rsidP="00D1299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D12993">
            <w:pPr>
              <w:pStyle w:val="TAC"/>
            </w:pPr>
            <w:r w:rsidRPr="00090C64">
              <w:t>925 - 960 MHz</w:t>
            </w:r>
          </w:p>
        </w:tc>
        <w:tc>
          <w:tcPr>
            <w:tcW w:w="992" w:type="dxa"/>
            <w:shd w:val="clear" w:color="auto" w:fill="auto"/>
          </w:tcPr>
          <w:p w14:paraId="553613FB" w14:textId="77777777" w:rsidR="00677DA3" w:rsidRPr="00090C64" w:rsidRDefault="00677DA3" w:rsidP="00D12993">
            <w:pPr>
              <w:pStyle w:val="TAC"/>
            </w:pPr>
            <w:r w:rsidRPr="00090C64">
              <w:t>-43.4 dBm</w:t>
            </w:r>
          </w:p>
        </w:tc>
        <w:tc>
          <w:tcPr>
            <w:tcW w:w="1276" w:type="dxa"/>
            <w:shd w:val="clear" w:color="auto" w:fill="auto"/>
          </w:tcPr>
          <w:p w14:paraId="16A97986" w14:textId="77777777" w:rsidR="00677DA3" w:rsidRPr="00090C64" w:rsidRDefault="00677DA3" w:rsidP="00D12993">
            <w:pPr>
              <w:pStyle w:val="TAC"/>
            </w:pPr>
            <w:r w:rsidRPr="00090C64">
              <w:t>1 MHz</w:t>
            </w:r>
          </w:p>
        </w:tc>
        <w:tc>
          <w:tcPr>
            <w:tcW w:w="4422" w:type="dxa"/>
            <w:shd w:val="clear" w:color="auto" w:fill="auto"/>
          </w:tcPr>
          <w:p w14:paraId="7EA7CE63"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D12993">
            <w:pPr>
              <w:pStyle w:val="TAC"/>
            </w:pPr>
          </w:p>
        </w:tc>
        <w:tc>
          <w:tcPr>
            <w:tcW w:w="1559" w:type="dxa"/>
            <w:tcBorders>
              <w:left w:val="single" w:sz="4" w:space="0" w:color="auto"/>
            </w:tcBorders>
            <w:shd w:val="clear" w:color="auto" w:fill="auto"/>
          </w:tcPr>
          <w:p w14:paraId="19C33C05" w14:textId="77777777" w:rsidR="00677DA3" w:rsidRPr="00090C64" w:rsidRDefault="00677DA3" w:rsidP="00D12993">
            <w:pPr>
              <w:pStyle w:val="TAC"/>
            </w:pPr>
            <w:r w:rsidRPr="00090C64">
              <w:t>880 - 915 MHz</w:t>
            </w:r>
          </w:p>
        </w:tc>
        <w:tc>
          <w:tcPr>
            <w:tcW w:w="992" w:type="dxa"/>
            <w:shd w:val="clear" w:color="auto" w:fill="auto"/>
          </w:tcPr>
          <w:p w14:paraId="71E25338" w14:textId="77777777" w:rsidR="00677DA3" w:rsidRPr="00090C64" w:rsidRDefault="00677DA3" w:rsidP="00D12993">
            <w:pPr>
              <w:pStyle w:val="TAC"/>
            </w:pPr>
            <w:r w:rsidRPr="00090C64">
              <w:t>-40.4 dBm</w:t>
            </w:r>
          </w:p>
        </w:tc>
        <w:tc>
          <w:tcPr>
            <w:tcW w:w="1276" w:type="dxa"/>
            <w:shd w:val="clear" w:color="auto" w:fill="auto"/>
          </w:tcPr>
          <w:p w14:paraId="129F8F85" w14:textId="77777777" w:rsidR="00677DA3" w:rsidRPr="00090C64" w:rsidRDefault="00677DA3" w:rsidP="00D12993">
            <w:pPr>
              <w:pStyle w:val="TAC"/>
            </w:pPr>
            <w:r w:rsidRPr="00090C64">
              <w:t>1 MHz</w:t>
            </w:r>
          </w:p>
        </w:tc>
        <w:tc>
          <w:tcPr>
            <w:tcW w:w="4422" w:type="dxa"/>
            <w:shd w:val="clear" w:color="auto" w:fill="auto"/>
          </w:tcPr>
          <w:p w14:paraId="0E51A4AE" w14:textId="564B32A2" w:rsidR="00677DA3" w:rsidRPr="00090C64" w:rsidRDefault="00677DA3" w:rsidP="00D1299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D12993">
            <w:pPr>
              <w:pStyle w:val="TAC"/>
            </w:pPr>
            <w:r w:rsidRPr="00090C64">
              <w:t>UTRA FDD Band IX or</w:t>
            </w:r>
          </w:p>
          <w:p w14:paraId="3C8726A0" w14:textId="77777777" w:rsidR="00677DA3" w:rsidRPr="00090C64" w:rsidRDefault="00677DA3" w:rsidP="00D1299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D12993">
            <w:pPr>
              <w:pStyle w:val="TAC"/>
            </w:pPr>
            <w:r w:rsidRPr="00090C64">
              <w:t>1844.9 - 1879.9 MHz</w:t>
            </w:r>
          </w:p>
        </w:tc>
        <w:tc>
          <w:tcPr>
            <w:tcW w:w="992" w:type="dxa"/>
            <w:shd w:val="clear" w:color="auto" w:fill="auto"/>
          </w:tcPr>
          <w:p w14:paraId="18179AFF" w14:textId="77777777" w:rsidR="00677DA3" w:rsidRPr="00090C64" w:rsidRDefault="00677DA3" w:rsidP="00D12993">
            <w:pPr>
              <w:pStyle w:val="TAC"/>
            </w:pPr>
            <w:r w:rsidRPr="00090C64">
              <w:t>-43.4 dBm</w:t>
            </w:r>
          </w:p>
        </w:tc>
        <w:tc>
          <w:tcPr>
            <w:tcW w:w="1276" w:type="dxa"/>
            <w:shd w:val="clear" w:color="auto" w:fill="auto"/>
          </w:tcPr>
          <w:p w14:paraId="5CA1F104" w14:textId="77777777" w:rsidR="00677DA3" w:rsidRPr="00090C64" w:rsidRDefault="00677DA3" w:rsidP="00D12993">
            <w:pPr>
              <w:pStyle w:val="TAC"/>
            </w:pPr>
            <w:r w:rsidRPr="00090C64">
              <w:t>1 MHz</w:t>
            </w:r>
          </w:p>
        </w:tc>
        <w:tc>
          <w:tcPr>
            <w:tcW w:w="4422" w:type="dxa"/>
            <w:shd w:val="clear" w:color="auto" w:fill="auto"/>
          </w:tcPr>
          <w:p w14:paraId="4BA81220"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D12993">
            <w:pPr>
              <w:pStyle w:val="TAC"/>
            </w:pPr>
          </w:p>
        </w:tc>
        <w:tc>
          <w:tcPr>
            <w:tcW w:w="1559" w:type="dxa"/>
            <w:tcBorders>
              <w:left w:val="single" w:sz="4" w:space="0" w:color="auto"/>
            </w:tcBorders>
            <w:shd w:val="clear" w:color="auto" w:fill="auto"/>
          </w:tcPr>
          <w:p w14:paraId="63736552" w14:textId="77777777" w:rsidR="00677DA3" w:rsidRPr="00090C64" w:rsidRDefault="00677DA3" w:rsidP="00D12993">
            <w:pPr>
              <w:pStyle w:val="TAC"/>
            </w:pPr>
            <w:r w:rsidRPr="00090C64">
              <w:t>1749.9 - 1784.9 MHz</w:t>
            </w:r>
          </w:p>
        </w:tc>
        <w:tc>
          <w:tcPr>
            <w:tcW w:w="992" w:type="dxa"/>
            <w:shd w:val="clear" w:color="auto" w:fill="auto"/>
          </w:tcPr>
          <w:p w14:paraId="5D02F2E6" w14:textId="77777777" w:rsidR="00677DA3" w:rsidRPr="00090C64" w:rsidRDefault="00677DA3" w:rsidP="00D12993">
            <w:pPr>
              <w:pStyle w:val="TAC"/>
            </w:pPr>
            <w:r w:rsidRPr="00090C64">
              <w:t>-40.4 dBm</w:t>
            </w:r>
          </w:p>
        </w:tc>
        <w:tc>
          <w:tcPr>
            <w:tcW w:w="1276" w:type="dxa"/>
            <w:shd w:val="clear" w:color="auto" w:fill="auto"/>
          </w:tcPr>
          <w:p w14:paraId="552D41E9" w14:textId="77777777" w:rsidR="00677DA3" w:rsidRPr="00090C64" w:rsidRDefault="00677DA3" w:rsidP="00D12993">
            <w:pPr>
              <w:pStyle w:val="TAC"/>
            </w:pPr>
            <w:r w:rsidRPr="00090C64">
              <w:t>1 MHz</w:t>
            </w:r>
          </w:p>
        </w:tc>
        <w:tc>
          <w:tcPr>
            <w:tcW w:w="4422" w:type="dxa"/>
            <w:shd w:val="clear" w:color="auto" w:fill="auto"/>
          </w:tcPr>
          <w:p w14:paraId="4446781D" w14:textId="386D8295" w:rsidR="00677DA3" w:rsidRPr="00090C64" w:rsidRDefault="00677DA3" w:rsidP="00D1299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D12993">
            <w:pPr>
              <w:pStyle w:val="TAC"/>
            </w:pPr>
            <w:r w:rsidRPr="00090C64">
              <w:t>UTRA FDD Band X or</w:t>
            </w:r>
          </w:p>
          <w:p w14:paraId="34F0A042" w14:textId="77777777" w:rsidR="00677DA3" w:rsidRPr="00090C64" w:rsidRDefault="00677DA3" w:rsidP="00D1299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D12993">
            <w:pPr>
              <w:pStyle w:val="TAC"/>
            </w:pPr>
            <w:r w:rsidRPr="00090C64">
              <w:t>2110 - 2170 MHz</w:t>
            </w:r>
          </w:p>
        </w:tc>
        <w:tc>
          <w:tcPr>
            <w:tcW w:w="992" w:type="dxa"/>
            <w:shd w:val="clear" w:color="auto" w:fill="auto"/>
          </w:tcPr>
          <w:p w14:paraId="6906328B" w14:textId="77777777" w:rsidR="00677DA3" w:rsidRPr="00090C64" w:rsidRDefault="00677DA3" w:rsidP="00D12993">
            <w:pPr>
              <w:pStyle w:val="TAC"/>
            </w:pPr>
            <w:r w:rsidRPr="00090C64">
              <w:t>-43.4 dBm</w:t>
            </w:r>
          </w:p>
        </w:tc>
        <w:tc>
          <w:tcPr>
            <w:tcW w:w="1276" w:type="dxa"/>
            <w:shd w:val="clear" w:color="auto" w:fill="auto"/>
          </w:tcPr>
          <w:p w14:paraId="2DCDFC01" w14:textId="77777777" w:rsidR="00677DA3" w:rsidRPr="00090C64" w:rsidRDefault="00677DA3" w:rsidP="00D12993">
            <w:pPr>
              <w:pStyle w:val="TAC"/>
            </w:pPr>
            <w:r w:rsidRPr="00090C64">
              <w:t>1 MHz</w:t>
            </w:r>
          </w:p>
        </w:tc>
        <w:tc>
          <w:tcPr>
            <w:tcW w:w="4422" w:type="dxa"/>
            <w:shd w:val="clear" w:color="auto" w:fill="auto"/>
          </w:tcPr>
          <w:p w14:paraId="52496F5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D12993">
            <w:pPr>
              <w:pStyle w:val="TAC"/>
            </w:pPr>
          </w:p>
        </w:tc>
        <w:tc>
          <w:tcPr>
            <w:tcW w:w="1559" w:type="dxa"/>
            <w:tcBorders>
              <w:left w:val="single" w:sz="4" w:space="0" w:color="auto"/>
            </w:tcBorders>
            <w:shd w:val="clear" w:color="auto" w:fill="auto"/>
          </w:tcPr>
          <w:p w14:paraId="703CFA8C" w14:textId="77777777" w:rsidR="00677DA3" w:rsidRPr="00090C64" w:rsidRDefault="00677DA3" w:rsidP="00D12993">
            <w:pPr>
              <w:pStyle w:val="TAC"/>
            </w:pPr>
            <w:r w:rsidRPr="00090C64">
              <w:t>1710 - 1770 MHz</w:t>
            </w:r>
          </w:p>
        </w:tc>
        <w:tc>
          <w:tcPr>
            <w:tcW w:w="992" w:type="dxa"/>
            <w:shd w:val="clear" w:color="auto" w:fill="auto"/>
          </w:tcPr>
          <w:p w14:paraId="6E64CC16" w14:textId="77777777" w:rsidR="00677DA3" w:rsidRPr="00090C64" w:rsidRDefault="00677DA3" w:rsidP="00D12993">
            <w:pPr>
              <w:pStyle w:val="TAC"/>
            </w:pPr>
            <w:r w:rsidRPr="00090C64">
              <w:t>-40.4 dBm</w:t>
            </w:r>
          </w:p>
        </w:tc>
        <w:tc>
          <w:tcPr>
            <w:tcW w:w="1276" w:type="dxa"/>
            <w:shd w:val="clear" w:color="auto" w:fill="auto"/>
          </w:tcPr>
          <w:p w14:paraId="2BF65251" w14:textId="77777777" w:rsidR="00677DA3" w:rsidRPr="00090C64" w:rsidRDefault="00677DA3" w:rsidP="00D12993">
            <w:pPr>
              <w:pStyle w:val="TAC"/>
            </w:pPr>
            <w:r w:rsidRPr="00090C64">
              <w:t>1 MHz</w:t>
            </w:r>
          </w:p>
        </w:tc>
        <w:tc>
          <w:tcPr>
            <w:tcW w:w="4422" w:type="dxa"/>
            <w:shd w:val="clear" w:color="auto" w:fill="auto"/>
          </w:tcPr>
          <w:p w14:paraId="23C0BDAD" w14:textId="69263570"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D12993">
            <w:pPr>
              <w:pStyle w:val="TAC"/>
            </w:pPr>
            <w:r w:rsidRPr="00090C64">
              <w:t>UTRA FDD Band XI or XXI or</w:t>
            </w:r>
          </w:p>
          <w:p w14:paraId="6B8225F9" w14:textId="77777777" w:rsidR="00677DA3" w:rsidRPr="00090C64" w:rsidRDefault="00677DA3" w:rsidP="00D1299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D12993">
            <w:pPr>
              <w:pStyle w:val="TAC"/>
            </w:pPr>
            <w:r w:rsidRPr="00090C64">
              <w:t>1475.9 - 1510.9 MHz</w:t>
            </w:r>
          </w:p>
        </w:tc>
        <w:tc>
          <w:tcPr>
            <w:tcW w:w="992" w:type="dxa"/>
            <w:shd w:val="clear" w:color="auto" w:fill="auto"/>
          </w:tcPr>
          <w:p w14:paraId="0A40EB03" w14:textId="77777777" w:rsidR="00677DA3" w:rsidRPr="00090C64" w:rsidRDefault="00677DA3" w:rsidP="00D12993">
            <w:pPr>
              <w:pStyle w:val="TAC"/>
            </w:pPr>
            <w:r w:rsidRPr="00090C64">
              <w:t>-43.4 dBm</w:t>
            </w:r>
          </w:p>
        </w:tc>
        <w:tc>
          <w:tcPr>
            <w:tcW w:w="1276" w:type="dxa"/>
            <w:shd w:val="clear" w:color="auto" w:fill="auto"/>
          </w:tcPr>
          <w:p w14:paraId="77848A0F" w14:textId="77777777" w:rsidR="00677DA3" w:rsidRPr="00090C64" w:rsidRDefault="00677DA3" w:rsidP="00D12993">
            <w:pPr>
              <w:pStyle w:val="TAC"/>
            </w:pPr>
            <w:r w:rsidRPr="00090C64">
              <w:t>1 MHz</w:t>
            </w:r>
          </w:p>
        </w:tc>
        <w:tc>
          <w:tcPr>
            <w:tcW w:w="4422" w:type="dxa"/>
            <w:shd w:val="clear" w:color="auto" w:fill="auto"/>
          </w:tcPr>
          <w:p w14:paraId="32B15597"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D12993">
            <w:pPr>
              <w:pStyle w:val="TAC"/>
            </w:pPr>
          </w:p>
        </w:tc>
        <w:tc>
          <w:tcPr>
            <w:tcW w:w="1559" w:type="dxa"/>
            <w:tcBorders>
              <w:left w:val="single" w:sz="4" w:space="0" w:color="auto"/>
            </w:tcBorders>
            <w:shd w:val="clear" w:color="auto" w:fill="auto"/>
          </w:tcPr>
          <w:p w14:paraId="0221FF00" w14:textId="77777777" w:rsidR="00677DA3" w:rsidRPr="00090C64" w:rsidRDefault="00677DA3" w:rsidP="00D12993">
            <w:pPr>
              <w:pStyle w:val="TAC"/>
            </w:pPr>
            <w:r w:rsidRPr="00090C64">
              <w:t>1427.9 - 1447.9 MHz</w:t>
            </w:r>
          </w:p>
        </w:tc>
        <w:tc>
          <w:tcPr>
            <w:tcW w:w="992" w:type="dxa"/>
            <w:shd w:val="clear" w:color="auto" w:fill="auto"/>
          </w:tcPr>
          <w:p w14:paraId="6D406708" w14:textId="77777777" w:rsidR="00677DA3" w:rsidRPr="00090C64" w:rsidRDefault="00677DA3" w:rsidP="00D12993">
            <w:pPr>
              <w:pStyle w:val="TAC"/>
            </w:pPr>
            <w:r w:rsidRPr="00090C64">
              <w:t>-40.4 dBm</w:t>
            </w:r>
          </w:p>
        </w:tc>
        <w:tc>
          <w:tcPr>
            <w:tcW w:w="1276" w:type="dxa"/>
            <w:shd w:val="clear" w:color="auto" w:fill="auto"/>
          </w:tcPr>
          <w:p w14:paraId="5ABD9B6A" w14:textId="77777777" w:rsidR="00677DA3" w:rsidRPr="00090C64" w:rsidRDefault="00677DA3" w:rsidP="00D12993">
            <w:pPr>
              <w:pStyle w:val="TAC"/>
            </w:pPr>
            <w:r w:rsidRPr="00090C64">
              <w:t>1 MHz</w:t>
            </w:r>
          </w:p>
        </w:tc>
        <w:tc>
          <w:tcPr>
            <w:tcW w:w="4422" w:type="dxa"/>
            <w:shd w:val="clear" w:color="auto" w:fill="auto"/>
          </w:tcPr>
          <w:p w14:paraId="37000581" w14:textId="6736C707" w:rsidR="00677DA3" w:rsidRPr="00090C64" w:rsidRDefault="00677DA3" w:rsidP="00D1299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D12993">
            <w:pPr>
              <w:pStyle w:val="TAC"/>
            </w:pPr>
          </w:p>
        </w:tc>
        <w:tc>
          <w:tcPr>
            <w:tcW w:w="1559" w:type="dxa"/>
            <w:tcBorders>
              <w:left w:val="single" w:sz="4" w:space="0" w:color="auto"/>
            </w:tcBorders>
            <w:shd w:val="clear" w:color="auto" w:fill="auto"/>
          </w:tcPr>
          <w:p w14:paraId="77258C85" w14:textId="77777777" w:rsidR="00677DA3" w:rsidRPr="00090C64" w:rsidRDefault="00677DA3" w:rsidP="00D12993">
            <w:pPr>
              <w:pStyle w:val="TAC"/>
            </w:pPr>
            <w:r w:rsidRPr="00090C64">
              <w:t>1447.9 - 1462.9 MHz</w:t>
            </w:r>
          </w:p>
        </w:tc>
        <w:tc>
          <w:tcPr>
            <w:tcW w:w="992" w:type="dxa"/>
            <w:shd w:val="clear" w:color="auto" w:fill="auto"/>
          </w:tcPr>
          <w:p w14:paraId="768CC293" w14:textId="77777777" w:rsidR="00677DA3" w:rsidRPr="00090C64" w:rsidRDefault="00677DA3" w:rsidP="00D12993">
            <w:pPr>
              <w:pStyle w:val="TAC"/>
            </w:pPr>
            <w:r w:rsidRPr="00090C64">
              <w:t>-40.4 dBm</w:t>
            </w:r>
          </w:p>
        </w:tc>
        <w:tc>
          <w:tcPr>
            <w:tcW w:w="1276" w:type="dxa"/>
            <w:shd w:val="clear" w:color="auto" w:fill="auto"/>
          </w:tcPr>
          <w:p w14:paraId="11116FC6" w14:textId="77777777" w:rsidR="00677DA3" w:rsidRPr="00090C64" w:rsidRDefault="00677DA3" w:rsidP="00D12993">
            <w:pPr>
              <w:pStyle w:val="TAC"/>
            </w:pPr>
            <w:r w:rsidRPr="00090C64">
              <w:t>1 MHz</w:t>
            </w:r>
          </w:p>
        </w:tc>
        <w:tc>
          <w:tcPr>
            <w:tcW w:w="4422" w:type="dxa"/>
            <w:shd w:val="clear" w:color="auto" w:fill="auto"/>
          </w:tcPr>
          <w:p w14:paraId="64F9C7D5" w14:textId="00A05364" w:rsidR="00677DA3" w:rsidRPr="00090C64" w:rsidRDefault="00677DA3" w:rsidP="00D1299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D12993">
            <w:pPr>
              <w:pStyle w:val="TAC"/>
            </w:pPr>
            <w:r w:rsidRPr="00090C64">
              <w:t>UTRA FDD Band XII or</w:t>
            </w:r>
          </w:p>
          <w:p w14:paraId="7D68919F" w14:textId="77777777" w:rsidR="00677DA3" w:rsidRPr="00090C64" w:rsidRDefault="00677DA3" w:rsidP="00D12993">
            <w:pPr>
              <w:pStyle w:val="TAC"/>
            </w:pPr>
            <w:r w:rsidRPr="00090C64">
              <w:t>E-UTRA Band 12</w:t>
            </w:r>
          </w:p>
          <w:p w14:paraId="2FA76923" w14:textId="77777777" w:rsidR="00677DA3" w:rsidRPr="00090C64" w:rsidRDefault="00677DA3" w:rsidP="00D1299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D12993">
            <w:pPr>
              <w:pStyle w:val="TAC"/>
            </w:pPr>
            <w:r w:rsidRPr="00090C64">
              <w:t>729 - 746 MHz</w:t>
            </w:r>
          </w:p>
        </w:tc>
        <w:tc>
          <w:tcPr>
            <w:tcW w:w="992" w:type="dxa"/>
            <w:shd w:val="clear" w:color="auto" w:fill="auto"/>
          </w:tcPr>
          <w:p w14:paraId="7A638072" w14:textId="77777777" w:rsidR="00677DA3" w:rsidRPr="00090C64" w:rsidRDefault="00677DA3" w:rsidP="00D12993">
            <w:pPr>
              <w:pStyle w:val="TAC"/>
            </w:pPr>
            <w:r w:rsidRPr="00090C64">
              <w:t>-43.4 dBm</w:t>
            </w:r>
          </w:p>
        </w:tc>
        <w:tc>
          <w:tcPr>
            <w:tcW w:w="1276" w:type="dxa"/>
            <w:shd w:val="clear" w:color="auto" w:fill="auto"/>
          </w:tcPr>
          <w:p w14:paraId="564381D6" w14:textId="77777777" w:rsidR="00677DA3" w:rsidRPr="00090C64" w:rsidRDefault="00677DA3" w:rsidP="00D12993">
            <w:pPr>
              <w:pStyle w:val="TAC"/>
            </w:pPr>
            <w:r w:rsidRPr="00090C64">
              <w:t>1 MHz</w:t>
            </w:r>
          </w:p>
        </w:tc>
        <w:tc>
          <w:tcPr>
            <w:tcW w:w="4422" w:type="dxa"/>
            <w:shd w:val="clear" w:color="auto" w:fill="auto"/>
          </w:tcPr>
          <w:p w14:paraId="76D8C249"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D12993">
            <w:pPr>
              <w:pStyle w:val="TAC"/>
            </w:pPr>
          </w:p>
        </w:tc>
        <w:tc>
          <w:tcPr>
            <w:tcW w:w="1559" w:type="dxa"/>
            <w:tcBorders>
              <w:left w:val="single" w:sz="4" w:space="0" w:color="auto"/>
            </w:tcBorders>
            <w:shd w:val="clear" w:color="auto" w:fill="auto"/>
          </w:tcPr>
          <w:p w14:paraId="3EE7FD4B" w14:textId="77777777" w:rsidR="00677DA3" w:rsidRPr="00090C64" w:rsidRDefault="00677DA3" w:rsidP="00D12993">
            <w:pPr>
              <w:pStyle w:val="TAC"/>
            </w:pPr>
            <w:r w:rsidRPr="00090C64">
              <w:t>699 - 716 MHz</w:t>
            </w:r>
          </w:p>
        </w:tc>
        <w:tc>
          <w:tcPr>
            <w:tcW w:w="992" w:type="dxa"/>
            <w:shd w:val="clear" w:color="auto" w:fill="auto"/>
          </w:tcPr>
          <w:p w14:paraId="64ED0BFF" w14:textId="77777777" w:rsidR="00677DA3" w:rsidRPr="00090C64" w:rsidRDefault="00677DA3" w:rsidP="00D12993">
            <w:pPr>
              <w:pStyle w:val="TAC"/>
            </w:pPr>
            <w:r w:rsidRPr="00090C64">
              <w:t>-40.4 dBm</w:t>
            </w:r>
          </w:p>
        </w:tc>
        <w:tc>
          <w:tcPr>
            <w:tcW w:w="1276" w:type="dxa"/>
            <w:shd w:val="clear" w:color="auto" w:fill="auto"/>
          </w:tcPr>
          <w:p w14:paraId="74F22919" w14:textId="77777777" w:rsidR="00677DA3" w:rsidRPr="00090C64" w:rsidRDefault="00677DA3" w:rsidP="00D12993">
            <w:pPr>
              <w:pStyle w:val="TAC"/>
            </w:pPr>
            <w:r w:rsidRPr="00090C64">
              <w:t>1 MHz</w:t>
            </w:r>
          </w:p>
        </w:tc>
        <w:tc>
          <w:tcPr>
            <w:tcW w:w="4422" w:type="dxa"/>
            <w:shd w:val="clear" w:color="auto" w:fill="auto"/>
          </w:tcPr>
          <w:p w14:paraId="091FA0C4" w14:textId="060CDF3F"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D12993">
            <w:pPr>
              <w:pStyle w:val="TAC"/>
            </w:pPr>
            <w:r w:rsidRPr="00090C64">
              <w:t>UTRA FDD Band XIII or</w:t>
            </w:r>
          </w:p>
          <w:p w14:paraId="754CBF7E" w14:textId="77777777" w:rsidR="00677DA3" w:rsidRPr="00090C64" w:rsidRDefault="00677DA3" w:rsidP="00D1299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D12993">
            <w:pPr>
              <w:pStyle w:val="TAC"/>
            </w:pPr>
            <w:r w:rsidRPr="00090C64">
              <w:t>746 - 756 MHz</w:t>
            </w:r>
          </w:p>
        </w:tc>
        <w:tc>
          <w:tcPr>
            <w:tcW w:w="992" w:type="dxa"/>
            <w:shd w:val="clear" w:color="auto" w:fill="auto"/>
          </w:tcPr>
          <w:p w14:paraId="74245FFB" w14:textId="77777777" w:rsidR="00677DA3" w:rsidRPr="00090C64" w:rsidRDefault="00677DA3" w:rsidP="00D12993">
            <w:pPr>
              <w:pStyle w:val="TAC"/>
            </w:pPr>
            <w:r w:rsidRPr="00090C64">
              <w:t>-43.4 dBm</w:t>
            </w:r>
          </w:p>
        </w:tc>
        <w:tc>
          <w:tcPr>
            <w:tcW w:w="1276" w:type="dxa"/>
            <w:shd w:val="clear" w:color="auto" w:fill="auto"/>
          </w:tcPr>
          <w:p w14:paraId="32831C1E" w14:textId="77777777" w:rsidR="00677DA3" w:rsidRPr="00090C64" w:rsidRDefault="00677DA3" w:rsidP="00D12993">
            <w:pPr>
              <w:pStyle w:val="TAC"/>
            </w:pPr>
            <w:r w:rsidRPr="00090C64">
              <w:t>1 MHz</w:t>
            </w:r>
          </w:p>
        </w:tc>
        <w:tc>
          <w:tcPr>
            <w:tcW w:w="4422" w:type="dxa"/>
            <w:shd w:val="clear" w:color="auto" w:fill="auto"/>
          </w:tcPr>
          <w:p w14:paraId="6ADA6F28"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D12993">
            <w:pPr>
              <w:pStyle w:val="TAC"/>
            </w:pPr>
          </w:p>
        </w:tc>
        <w:tc>
          <w:tcPr>
            <w:tcW w:w="1559" w:type="dxa"/>
            <w:tcBorders>
              <w:left w:val="single" w:sz="4" w:space="0" w:color="auto"/>
            </w:tcBorders>
            <w:shd w:val="clear" w:color="auto" w:fill="auto"/>
          </w:tcPr>
          <w:p w14:paraId="321800A3" w14:textId="77777777" w:rsidR="00677DA3" w:rsidRPr="00090C64" w:rsidRDefault="00677DA3" w:rsidP="00D12993">
            <w:pPr>
              <w:pStyle w:val="TAC"/>
            </w:pPr>
            <w:r w:rsidRPr="00090C64">
              <w:t>777 - 787 MHz</w:t>
            </w:r>
          </w:p>
        </w:tc>
        <w:tc>
          <w:tcPr>
            <w:tcW w:w="992" w:type="dxa"/>
            <w:shd w:val="clear" w:color="auto" w:fill="auto"/>
          </w:tcPr>
          <w:p w14:paraId="5DDD4182" w14:textId="77777777" w:rsidR="00677DA3" w:rsidRPr="00090C64" w:rsidRDefault="00677DA3" w:rsidP="00D12993">
            <w:pPr>
              <w:pStyle w:val="TAC"/>
            </w:pPr>
            <w:r w:rsidRPr="00090C64">
              <w:t>-40.4 dBm</w:t>
            </w:r>
          </w:p>
        </w:tc>
        <w:tc>
          <w:tcPr>
            <w:tcW w:w="1276" w:type="dxa"/>
            <w:shd w:val="clear" w:color="auto" w:fill="auto"/>
          </w:tcPr>
          <w:p w14:paraId="0C26FF55" w14:textId="77777777" w:rsidR="00677DA3" w:rsidRPr="00090C64" w:rsidRDefault="00677DA3" w:rsidP="00D12993">
            <w:pPr>
              <w:pStyle w:val="TAC"/>
            </w:pPr>
            <w:r w:rsidRPr="00090C64">
              <w:t>1 MHz</w:t>
            </w:r>
          </w:p>
        </w:tc>
        <w:tc>
          <w:tcPr>
            <w:tcW w:w="4422" w:type="dxa"/>
            <w:shd w:val="clear" w:color="auto" w:fill="auto"/>
          </w:tcPr>
          <w:p w14:paraId="4F1E10F5" w14:textId="22CD4664" w:rsidR="00677DA3" w:rsidRPr="00090C64" w:rsidRDefault="00677DA3" w:rsidP="00D1299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CDD99C" w14:textId="77777777" w:rsidR="00801641" w:rsidRDefault="00801641" w:rsidP="00D12993">
            <w:pPr>
              <w:pStyle w:val="TAC"/>
            </w:pPr>
            <w:r>
              <w:t>UTRA FDD Band XIV or</w:t>
            </w:r>
          </w:p>
          <w:p w14:paraId="2F59ADE4" w14:textId="04220985" w:rsidR="00677DA3" w:rsidRPr="00090C64" w:rsidRDefault="00801641" w:rsidP="00D12993">
            <w:pPr>
              <w:pStyle w:val="TAC"/>
            </w:pPr>
            <w:r>
              <w:t>E-UTRA Band 14</w:t>
            </w:r>
            <w:r>
              <w:rPr>
                <w:lang w:val="sv-SE"/>
              </w:rPr>
              <w:t xml:space="preserve"> or NR Band n14</w:t>
            </w:r>
          </w:p>
        </w:tc>
        <w:tc>
          <w:tcPr>
            <w:tcW w:w="1559" w:type="dxa"/>
            <w:tcBorders>
              <w:left w:val="single" w:sz="4" w:space="0" w:color="auto"/>
            </w:tcBorders>
            <w:shd w:val="clear" w:color="auto" w:fill="auto"/>
          </w:tcPr>
          <w:p w14:paraId="1E70CD2F" w14:textId="77777777" w:rsidR="00677DA3" w:rsidRPr="00090C64" w:rsidRDefault="00677DA3" w:rsidP="00D12993">
            <w:pPr>
              <w:pStyle w:val="TAC"/>
            </w:pPr>
            <w:r w:rsidRPr="00090C64">
              <w:t>758 - 768 MHz</w:t>
            </w:r>
          </w:p>
        </w:tc>
        <w:tc>
          <w:tcPr>
            <w:tcW w:w="992" w:type="dxa"/>
            <w:shd w:val="clear" w:color="auto" w:fill="auto"/>
          </w:tcPr>
          <w:p w14:paraId="687C573E" w14:textId="77777777" w:rsidR="00677DA3" w:rsidRPr="00090C64" w:rsidRDefault="00677DA3" w:rsidP="00D12993">
            <w:pPr>
              <w:pStyle w:val="TAC"/>
            </w:pPr>
            <w:r w:rsidRPr="00090C64">
              <w:t>-43.4 dBm</w:t>
            </w:r>
          </w:p>
        </w:tc>
        <w:tc>
          <w:tcPr>
            <w:tcW w:w="1276" w:type="dxa"/>
            <w:shd w:val="clear" w:color="auto" w:fill="auto"/>
          </w:tcPr>
          <w:p w14:paraId="052BD732" w14:textId="77777777" w:rsidR="00677DA3" w:rsidRPr="00090C64" w:rsidRDefault="00677DA3" w:rsidP="00D12993">
            <w:pPr>
              <w:pStyle w:val="TAC"/>
            </w:pPr>
            <w:r w:rsidRPr="00090C64">
              <w:t>1 MHz</w:t>
            </w:r>
          </w:p>
        </w:tc>
        <w:tc>
          <w:tcPr>
            <w:tcW w:w="4422" w:type="dxa"/>
            <w:shd w:val="clear" w:color="auto" w:fill="auto"/>
          </w:tcPr>
          <w:p w14:paraId="7DEB3B5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D12993">
            <w:pPr>
              <w:pStyle w:val="TAC"/>
            </w:pPr>
          </w:p>
        </w:tc>
        <w:tc>
          <w:tcPr>
            <w:tcW w:w="1559" w:type="dxa"/>
            <w:tcBorders>
              <w:left w:val="single" w:sz="4" w:space="0" w:color="auto"/>
            </w:tcBorders>
            <w:shd w:val="clear" w:color="auto" w:fill="auto"/>
          </w:tcPr>
          <w:p w14:paraId="00F85BD7" w14:textId="77777777" w:rsidR="00677DA3" w:rsidRPr="00090C64" w:rsidRDefault="00677DA3" w:rsidP="00D12993">
            <w:pPr>
              <w:pStyle w:val="TAC"/>
            </w:pPr>
            <w:r w:rsidRPr="00090C64">
              <w:t>788 - 798 MHz</w:t>
            </w:r>
          </w:p>
        </w:tc>
        <w:tc>
          <w:tcPr>
            <w:tcW w:w="992" w:type="dxa"/>
            <w:shd w:val="clear" w:color="auto" w:fill="auto"/>
          </w:tcPr>
          <w:p w14:paraId="52E7F03E" w14:textId="77777777" w:rsidR="00677DA3" w:rsidRPr="00090C64" w:rsidRDefault="00677DA3" w:rsidP="00D12993">
            <w:pPr>
              <w:pStyle w:val="TAC"/>
            </w:pPr>
            <w:r w:rsidRPr="00090C64">
              <w:t>-40.4 dBm</w:t>
            </w:r>
          </w:p>
        </w:tc>
        <w:tc>
          <w:tcPr>
            <w:tcW w:w="1276" w:type="dxa"/>
            <w:shd w:val="clear" w:color="auto" w:fill="auto"/>
          </w:tcPr>
          <w:p w14:paraId="26F849A7" w14:textId="77777777" w:rsidR="00677DA3" w:rsidRPr="00090C64" w:rsidRDefault="00677DA3" w:rsidP="00D12993">
            <w:pPr>
              <w:pStyle w:val="TAC"/>
            </w:pPr>
            <w:r w:rsidRPr="00090C64">
              <w:t>1 MHz</w:t>
            </w:r>
          </w:p>
        </w:tc>
        <w:tc>
          <w:tcPr>
            <w:tcW w:w="4422" w:type="dxa"/>
            <w:shd w:val="clear" w:color="auto" w:fill="auto"/>
          </w:tcPr>
          <w:p w14:paraId="1E2E436B" w14:textId="3F1153E6" w:rsidR="00677DA3" w:rsidRPr="00090C64" w:rsidRDefault="00677DA3" w:rsidP="00D1299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D1299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D1299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D1299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D1299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D12993">
            <w:pPr>
              <w:pStyle w:val="TAC"/>
            </w:pPr>
            <w:r w:rsidRPr="00090C64">
              <w:t>UTRA FDD Band XX or</w:t>
            </w:r>
          </w:p>
          <w:p w14:paraId="12B34392" w14:textId="77777777" w:rsidR="00677DA3" w:rsidRPr="00090C64" w:rsidRDefault="00677DA3" w:rsidP="00D12993">
            <w:pPr>
              <w:pStyle w:val="TAC"/>
            </w:pPr>
            <w:r w:rsidRPr="00090C64">
              <w:t>E-UTRA Band 20</w:t>
            </w:r>
          </w:p>
          <w:p w14:paraId="0233EE24" w14:textId="77777777" w:rsidR="00677DA3" w:rsidRPr="00090C64" w:rsidRDefault="00677DA3" w:rsidP="00D1299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D1299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D1299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D1299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D1299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D12993">
            <w:pPr>
              <w:pStyle w:val="TAC"/>
            </w:pPr>
            <w:r w:rsidRPr="00090C64">
              <w:t>UTRA FDD Band XXII or</w:t>
            </w:r>
          </w:p>
          <w:p w14:paraId="41172C77" w14:textId="77777777" w:rsidR="00677DA3" w:rsidRPr="00090C64" w:rsidRDefault="00677DA3" w:rsidP="00D1299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D1299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D1299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D1299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D1299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D1299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D1299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D1299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D1299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D1299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D1299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D1299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D1299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D1299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D1299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D12993">
            <w:pPr>
              <w:pStyle w:val="TAC"/>
              <w:rPr>
                <w:lang w:eastAsia="zh-CN"/>
              </w:rPr>
            </w:pPr>
            <w:r w:rsidRPr="00090C64">
              <w:t>E-UTRA Band 2</w:t>
            </w:r>
            <w:r w:rsidRPr="00090C64">
              <w:rPr>
                <w:lang w:eastAsia="zh-CN"/>
              </w:rPr>
              <w:t>5</w:t>
            </w:r>
          </w:p>
          <w:p w14:paraId="582E2F3B" w14:textId="77777777" w:rsidR="00677DA3" w:rsidRPr="00090C64" w:rsidRDefault="00677DA3" w:rsidP="00D1299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D1299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D1299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D1299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D1299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D1299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D1299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D1299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D1299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D1299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D12993">
            <w:pPr>
              <w:pStyle w:val="TAC"/>
            </w:pPr>
            <w:r w:rsidRPr="00090C64">
              <w:t>E-UTRA Band 28</w:t>
            </w:r>
          </w:p>
          <w:p w14:paraId="1DBDEACD" w14:textId="77777777" w:rsidR="00677DA3" w:rsidRPr="00090C64" w:rsidRDefault="00677DA3" w:rsidP="00D1299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D1299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D1299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D1299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D1299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D1299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D1299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D1299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3206B635" w:rsidR="00677DA3" w:rsidRPr="00090C64" w:rsidRDefault="00801641" w:rsidP="00D1299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D1299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D1299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D1299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D1299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D1299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D1299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D1299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D1299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D1299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D1299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D1299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D1299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D1299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D1299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D1299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D12993">
            <w:pPr>
              <w:pStyle w:val="TAC"/>
            </w:pPr>
            <w:r w:rsidRPr="00090C64">
              <w:t>UTRA TDD Band a) or E-UTRA Band 34</w:t>
            </w:r>
          </w:p>
          <w:p w14:paraId="373B674F" w14:textId="77777777" w:rsidR="00D57C09" w:rsidRPr="00090C64" w:rsidRDefault="00D57C09" w:rsidP="00D1299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D1299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D1299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D1299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D1299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D1299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D1299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D1299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D1299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D1299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D1299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D1299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D12993">
            <w:pPr>
              <w:pStyle w:val="TAC"/>
            </w:pPr>
            <w:r w:rsidRPr="00090C64">
              <w:t>UTRA TDD Band d) or E-UTRA Band 38</w:t>
            </w:r>
          </w:p>
          <w:p w14:paraId="6FD3DC60" w14:textId="77777777" w:rsidR="00D57C09" w:rsidRPr="00090C64" w:rsidRDefault="00D57C09" w:rsidP="00D1299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D1299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D1299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D12993">
            <w:pPr>
              <w:pStyle w:val="TAC"/>
            </w:pPr>
            <w:r w:rsidRPr="00090C64">
              <w:t>UTRA TDD Band f) or E-UTRA Band 39</w:t>
            </w:r>
          </w:p>
          <w:p w14:paraId="6E092F19" w14:textId="77777777" w:rsidR="00D57C09" w:rsidRPr="00090C64" w:rsidRDefault="00D57C09" w:rsidP="00D1299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D1299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D1299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D12993">
            <w:pPr>
              <w:pStyle w:val="TAC"/>
            </w:pPr>
            <w:r w:rsidRPr="00090C64">
              <w:t>UTRA TDD in Band e) or E-UTRA Band 40</w:t>
            </w:r>
          </w:p>
          <w:p w14:paraId="366126B3" w14:textId="77777777" w:rsidR="00D57C09" w:rsidRPr="00090C64" w:rsidRDefault="00D57C09" w:rsidP="00D1299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D1299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D1299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D12993">
            <w:pPr>
              <w:pStyle w:val="TAC"/>
            </w:pPr>
            <w:r w:rsidRPr="00090C64">
              <w:t>E-UTRA Band 41</w:t>
            </w:r>
          </w:p>
          <w:p w14:paraId="3342CD28" w14:textId="77777777" w:rsidR="00D57C09" w:rsidRPr="00090C64" w:rsidRDefault="00D57C09" w:rsidP="00D1299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D1299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D1299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D1299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D1299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D1299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D1299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D1299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D1299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D1299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D1299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D1299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D1299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D12993">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D1299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D1299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D12993">
            <w:pPr>
              <w:pStyle w:val="TAC"/>
            </w:pPr>
            <w:r w:rsidRPr="00090C64">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D12993">
            <w:pPr>
              <w:pStyle w:val="TAL"/>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D1299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D1299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D1299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D1299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D1299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D1299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D1299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D1299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D1299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D1299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D1299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D1299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D1299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D1299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D1299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D1299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D1299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D1299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D1299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D1299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D1299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D1299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D1299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D1299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D1299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D1299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D1299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D1299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D1299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D1299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D1299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D1299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D1299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D12993">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D1299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D12993">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D1299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D1299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D1299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D1299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D12993">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D1299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D1299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D12993">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D1299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D12993">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D1299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D1299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D12993">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D1299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D12993">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D1299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D1299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D12993">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D1299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D12993">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D1299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D1299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D1299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D1299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D1299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D12993">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D1299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D1299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D1299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D12993">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D1299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D1299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D12993">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D1299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D1299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D12993">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D1299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D1299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D12993">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D1299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D1299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D1299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D1299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D12993">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D1299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D12993">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D1299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D1299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D1299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D1299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D1299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D1299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D12993">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D1299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D1299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D1299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D1299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D1299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D1299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D1299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D1299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D1299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D1299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D1299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D1299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D1299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D1299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D1299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D1299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D1299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D1299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D1299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D1299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D1299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D1299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D12993">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D12993">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D12993">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D12993">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D12993">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D12993">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D1299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D1299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12993"/>
    <w:p w14:paraId="3DD86BEA" w14:textId="65A6906B" w:rsidR="00D57C09" w:rsidRPr="00090C64" w:rsidRDefault="00D57C09" w:rsidP="00D1299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12993">
      <w:r w:rsidRPr="00090C64">
        <w:t>The TRP of any spurious emission shall not exceed:</w:t>
      </w:r>
    </w:p>
    <w:p w14:paraId="41900EC6" w14:textId="77777777" w:rsidR="00D57C09" w:rsidRPr="00090C64" w:rsidRDefault="00D57C09" w:rsidP="00D1299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D12993">
            <w:pPr>
              <w:pStyle w:val="TAH"/>
            </w:pPr>
            <w:r w:rsidRPr="00090C64">
              <w:t>Band</w:t>
            </w:r>
          </w:p>
        </w:tc>
        <w:tc>
          <w:tcPr>
            <w:tcW w:w="1276" w:type="dxa"/>
          </w:tcPr>
          <w:p w14:paraId="0FC306A1" w14:textId="77777777" w:rsidR="00D57C09" w:rsidRPr="00090C64" w:rsidRDefault="00D57C09" w:rsidP="00D12993">
            <w:pPr>
              <w:pStyle w:val="TAH"/>
            </w:pPr>
            <w:r w:rsidRPr="00090C64">
              <w:t>Maximum Level</w:t>
            </w:r>
          </w:p>
        </w:tc>
        <w:tc>
          <w:tcPr>
            <w:tcW w:w="1418" w:type="dxa"/>
          </w:tcPr>
          <w:p w14:paraId="47E20DE1" w14:textId="77777777" w:rsidR="00D57C09" w:rsidRPr="00090C64" w:rsidRDefault="00D57C09" w:rsidP="00D12993">
            <w:pPr>
              <w:pStyle w:val="TAH"/>
            </w:pPr>
            <w:r w:rsidRPr="00090C64">
              <w:t>Measurement Bandwidth</w:t>
            </w:r>
          </w:p>
        </w:tc>
        <w:tc>
          <w:tcPr>
            <w:tcW w:w="1956" w:type="dxa"/>
          </w:tcPr>
          <w:p w14:paraId="463B3DD7" w14:textId="77777777" w:rsidR="00D57C09" w:rsidRPr="00090C64" w:rsidRDefault="00D57C09" w:rsidP="00D1299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D1299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D12993">
            <w:pPr>
              <w:pStyle w:val="TAC"/>
            </w:pPr>
            <w:r w:rsidRPr="00090C64">
              <w:t>-35 dBm</w:t>
            </w:r>
          </w:p>
        </w:tc>
        <w:tc>
          <w:tcPr>
            <w:tcW w:w="1418" w:type="dxa"/>
          </w:tcPr>
          <w:p w14:paraId="676EB8CB" w14:textId="77777777" w:rsidR="00D57C09" w:rsidRPr="00090C64" w:rsidRDefault="00D57C09" w:rsidP="00D12993">
            <w:pPr>
              <w:pStyle w:val="TAC"/>
            </w:pPr>
            <w:r w:rsidRPr="00090C64">
              <w:t>300 kHz</w:t>
            </w:r>
          </w:p>
        </w:tc>
        <w:tc>
          <w:tcPr>
            <w:tcW w:w="1956" w:type="dxa"/>
          </w:tcPr>
          <w:p w14:paraId="1DB441EE" w14:textId="77777777" w:rsidR="00D57C09" w:rsidRPr="00090C64" w:rsidRDefault="00D57C09" w:rsidP="00D12993">
            <w:pPr>
              <w:pStyle w:val="TAC"/>
            </w:pPr>
          </w:p>
        </w:tc>
      </w:tr>
    </w:tbl>
    <w:p w14:paraId="0E68229F" w14:textId="77777777" w:rsidR="00D57C09" w:rsidRPr="00090C64" w:rsidRDefault="00D57C09" w:rsidP="00D12993"/>
    <w:p w14:paraId="7E86427E" w14:textId="242769F4" w:rsidR="00D57C09" w:rsidRPr="00090C64" w:rsidRDefault="00D57C09" w:rsidP="00D12993">
      <w:pPr>
        <w:pStyle w:val="TH"/>
      </w:pPr>
      <w:r w:rsidRPr="00090C64">
        <w:t>Table 6.7.6.4.5.2-3:</w:t>
      </w:r>
      <w:r w:rsidR="006761FA">
        <w:t xml:space="preserve"> Void</w:t>
      </w:r>
    </w:p>
    <w:p w14:paraId="6BADC49E" w14:textId="77777777" w:rsidR="00D57C09" w:rsidRPr="00090C64" w:rsidRDefault="00D57C09" w:rsidP="00D1299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1299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12993">
      <w:r w:rsidRPr="00090C64">
        <w:t>The TRP of any spurious emission shall not exceed:</w:t>
      </w:r>
    </w:p>
    <w:p w14:paraId="35D9BC1D" w14:textId="77777777" w:rsidR="00D57C09" w:rsidRPr="00090C64" w:rsidRDefault="00D57C09" w:rsidP="00D1299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D12993">
            <w:pPr>
              <w:pStyle w:val="TAH"/>
            </w:pPr>
            <w:r w:rsidRPr="00090C64">
              <w:t>Operating Band</w:t>
            </w:r>
          </w:p>
        </w:tc>
        <w:tc>
          <w:tcPr>
            <w:tcW w:w="2376" w:type="dxa"/>
          </w:tcPr>
          <w:p w14:paraId="45CCA57C" w14:textId="77777777" w:rsidR="00D57C09" w:rsidRPr="00090C64" w:rsidRDefault="00D57C09" w:rsidP="00D12993">
            <w:pPr>
              <w:pStyle w:val="TAH"/>
            </w:pPr>
            <w:r w:rsidRPr="00090C64">
              <w:t>Band</w:t>
            </w:r>
          </w:p>
        </w:tc>
        <w:tc>
          <w:tcPr>
            <w:tcW w:w="1276" w:type="dxa"/>
          </w:tcPr>
          <w:p w14:paraId="56F552B3" w14:textId="77777777" w:rsidR="00D57C09" w:rsidRPr="00090C64" w:rsidRDefault="00D57C09" w:rsidP="00D12993">
            <w:pPr>
              <w:pStyle w:val="TAH"/>
            </w:pPr>
            <w:r w:rsidRPr="00090C64">
              <w:t>Maximum Level</w:t>
            </w:r>
          </w:p>
        </w:tc>
        <w:tc>
          <w:tcPr>
            <w:tcW w:w="1418" w:type="dxa"/>
          </w:tcPr>
          <w:p w14:paraId="1C726FE7" w14:textId="77777777" w:rsidR="00D57C09" w:rsidRPr="00090C64" w:rsidRDefault="00D57C09" w:rsidP="00D12993">
            <w:pPr>
              <w:pStyle w:val="TAH"/>
            </w:pPr>
            <w:r w:rsidRPr="00090C64">
              <w:t>Measurement Bandwidth</w:t>
            </w:r>
          </w:p>
        </w:tc>
        <w:tc>
          <w:tcPr>
            <w:tcW w:w="1956" w:type="dxa"/>
          </w:tcPr>
          <w:p w14:paraId="6D3BA058" w14:textId="77777777" w:rsidR="00D57C09" w:rsidRPr="00090C64" w:rsidRDefault="00D57C09" w:rsidP="00D1299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D12993">
            <w:pPr>
              <w:pStyle w:val="TAC"/>
            </w:pPr>
            <w:r w:rsidRPr="00090C64">
              <w:t>XIII</w:t>
            </w:r>
          </w:p>
        </w:tc>
        <w:tc>
          <w:tcPr>
            <w:tcW w:w="2376" w:type="dxa"/>
          </w:tcPr>
          <w:p w14:paraId="19EC6EA0" w14:textId="77777777" w:rsidR="00D57C09" w:rsidRPr="00090C64" w:rsidRDefault="00D57C09" w:rsidP="00D12993">
            <w:pPr>
              <w:pStyle w:val="TAC"/>
            </w:pPr>
            <w:r w:rsidRPr="00090C64">
              <w:t>763 - 775 MHz</w:t>
            </w:r>
          </w:p>
        </w:tc>
        <w:tc>
          <w:tcPr>
            <w:tcW w:w="1276" w:type="dxa"/>
          </w:tcPr>
          <w:p w14:paraId="1E5CBA62" w14:textId="77777777" w:rsidR="00D57C09" w:rsidRPr="00090C64" w:rsidRDefault="00D57C09" w:rsidP="00D12993">
            <w:pPr>
              <w:pStyle w:val="TAC"/>
            </w:pPr>
            <w:r w:rsidRPr="00090C64">
              <w:t>-37.4 dBm</w:t>
            </w:r>
          </w:p>
        </w:tc>
        <w:tc>
          <w:tcPr>
            <w:tcW w:w="1418" w:type="dxa"/>
          </w:tcPr>
          <w:p w14:paraId="6666F54D" w14:textId="77777777" w:rsidR="00D57C09" w:rsidRPr="00090C64" w:rsidRDefault="00D57C09" w:rsidP="00D12993">
            <w:pPr>
              <w:pStyle w:val="TAC"/>
            </w:pPr>
            <w:r w:rsidRPr="00090C64">
              <w:t>6.25 kHz</w:t>
            </w:r>
          </w:p>
        </w:tc>
        <w:tc>
          <w:tcPr>
            <w:tcW w:w="1956" w:type="dxa"/>
          </w:tcPr>
          <w:p w14:paraId="16DD718D" w14:textId="77777777" w:rsidR="00D57C09" w:rsidRPr="00090C64" w:rsidRDefault="00D57C09" w:rsidP="00D1299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D12993">
            <w:pPr>
              <w:pStyle w:val="TAC"/>
            </w:pPr>
            <w:r w:rsidRPr="00090C64">
              <w:t>XIII</w:t>
            </w:r>
          </w:p>
        </w:tc>
        <w:tc>
          <w:tcPr>
            <w:tcW w:w="2376" w:type="dxa"/>
          </w:tcPr>
          <w:p w14:paraId="475FF622" w14:textId="77777777" w:rsidR="00D57C09" w:rsidRPr="00090C64" w:rsidRDefault="00D57C09" w:rsidP="00D12993">
            <w:pPr>
              <w:pStyle w:val="TAC"/>
            </w:pPr>
            <w:r w:rsidRPr="00090C64">
              <w:t>793 - 805 MHz</w:t>
            </w:r>
          </w:p>
        </w:tc>
        <w:tc>
          <w:tcPr>
            <w:tcW w:w="1276" w:type="dxa"/>
          </w:tcPr>
          <w:p w14:paraId="4772513D" w14:textId="77777777" w:rsidR="00D57C09" w:rsidRPr="00090C64" w:rsidRDefault="00D57C09" w:rsidP="00D12993">
            <w:pPr>
              <w:pStyle w:val="TAC"/>
            </w:pPr>
            <w:r w:rsidRPr="00090C64">
              <w:t>-37.4 dBm</w:t>
            </w:r>
          </w:p>
        </w:tc>
        <w:tc>
          <w:tcPr>
            <w:tcW w:w="1418" w:type="dxa"/>
          </w:tcPr>
          <w:p w14:paraId="07A377AA" w14:textId="77777777" w:rsidR="00D57C09" w:rsidRPr="00090C64" w:rsidRDefault="00D57C09" w:rsidP="00D12993">
            <w:pPr>
              <w:pStyle w:val="TAC"/>
            </w:pPr>
            <w:r w:rsidRPr="00090C64">
              <w:t>6.25 kHz</w:t>
            </w:r>
          </w:p>
        </w:tc>
        <w:tc>
          <w:tcPr>
            <w:tcW w:w="1956" w:type="dxa"/>
          </w:tcPr>
          <w:p w14:paraId="25327AD1" w14:textId="77777777" w:rsidR="00D57C09" w:rsidRPr="00090C64" w:rsidRDefault="00D57C09" w:rsidP="00D1299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D12993">
            <w:pPr>
              <w:pStyle w:val="TAC"/>
            </w:pPr>
            <w:r w:rsidRPr="00090C64">
              <w:t>XIV</w:t>
            </w:r>
          </w:p>
        </w:tc>
        <w:tc>
          <w:tcPr>
            <w:tcW w:w="2376" w:type="dxa"/>
          </w:tcPr>
          <w:p w14:paraId="5CF9D70F" w14:textId="77777777" w:rsidR="00D57C09" w:rsidRPr="00090C64" w:rsidRDefault="00D57C09" w:rsidP="00D12993">
            <w:pPr>
              <w:pStyle w:val="TAC"/>
            </w:pPr>
            <w:r w:rsidRPr="00090C64">
              <w:t>769 - 775 MHz</w:t>
            </w:r>
          </w:p>
        </w:tc>
        <w:tc>
          <w:tcPr>
            <w:tcW w:w="1276" w:type="dxa"/>
          </w:tcPr>
          <w:p w14:paraId="77BC2F31" w14:textId="77777777" w:rsidR="00D57C09" w:rsidRPr="00090C64" w:rsidRDefault="00D57C09" w:rsidP="00D12993">
            <w:pPr>
              <w:pStyle w:val="TAC"/>
            </w:pPr>
            <w:r w:rsidRPr="00090C64">
              <w:t>-37.4 dBm</w:t>
            </w:r>
          </w:p>
        </w:tc>
        <w:tc>
          <w:tcPr>
            <w:tcW w:w="1418" w:type="dxa"/>
          </w:tcPr>
          <w:p w14:paraId="096B555A" w14:textId="77777777" w:rsidR="00D57C09" w:rsidRPr="00090C64" w:rsidRDefault="00D57C09" w:rsidP="00D12993">
            <w:pPr>
              <w:pStyle w:val="TAC"/>
            </w:pPr>
            <w:r w:rsidRPr="00090C64">
              <w:t>6.25 kHz</w:t>
            </w:r>
          </w:p>
        </w:tc>
        <w:tc>
          <w:tcPr>
            <w:tcW w:w="1956" w:type="dxa"/>
          </w:tcPr>
          <w:p w14:paraId="75B61C8F" w14:textId="77777777" w:rsidR="00D57C09" w:rsidRPr="00090C64" w:rsidRDefault="00D57C09" w:rsidP="00D1299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D12993">
            <w:pPr>
              <w:pStyle w:val="TAC"/>
            </w:pPr>
            <w:r w:rsidRPr="00090C64">
              <w:t>XIV</w:t>
            </w:r>
          </w:p>
        </w:tc>
        <w:tc>
          <w:tcPr>
            <w:tcW w:w="2376" w:type="dxa"/>
          </w:tcPr>
          <w:p w14:paraId="0CBF5006" w14:textId="77777777" w:rsidR="00D57C09" w:rsidRPr="00090C64" w:rsidRDefault="00D57C09" w:rsidP="00D12993">
            <w:pPr>
              <w:pStyle w:val="TAC"/>
            </w:pPr>
            <w:r w:rsidRPr="00090C64">
              <w:t>799 - 805 MHz</w:t>
            </w:r>
          </w:p>
        </w:tc>
        <w:tc>
          <w:tcPr>
            <w:tcW w:w="1276" w:type="dxa"/>
          </w:tcPr>
          <w:p w14:paraId="226DBB7E" w14:textId="77777777" w:rsidR="00D57C09" w:rsidRPr="00090C64" w:rsidRDefault="00D57C09" w:rsidP="00D12993">
            <w:pPr>
              <w:pStyle w:val="TAC"/>
            </w:pPr>
            <w:r w:rsidRPr="00090C64">
              <w:t>-37.4 dBm</w:t>
            </w:r>
          </w:p>
        </w:tc>
        <w:tc>
          <w:tcPr>
            <w:tcW w:w="1418" w:type="dxa"/>
          </w:tcPr>
          <w:p w14:paraId="66BE84EC" w14:textId="77777777" w:rsidR="00D57C09" w:rsidRPr="00090C64" w:rsidRDefault="00D57C09" w:rsidP="00D12993">
            <w:pPr>
              <w:pStyle w:val="TAC"/>
            </w:pPr>
            <w:r w:rsidRPr="00090C64">
              <w:t>6.25 kHz</w:t>
            </w:r>
          </w:p>
        </w:tc>
        <w:tc>
          <w:tcPr>
            <w:tcW w:w="1956" w:type="dxa"/>
          </w:tcPr>
          <w:p w14:paraId="35FE3BC2" w14:textId="77777777" w:rsidR="00D57C09" w:rsidRPr="00090C64" w:rsidRDefault="00D57C09" w:rsidP="00D12993">
            <w:pPr>
              <w:pStyle w:val="TAC"/>
            </w:pPr>
          </w:p>
        </w:tc>
      </w:tr>
    </w:tbl>
    <w:p w14:paraId="4DA6A2AD" w14:textId="77777777" w:rsidR="00D57C09" w:rsidRPr="00090C64" w:rsidRDefault="00D57C09" w:rsidP="00D12993"/>
    <w:p w14:paraId="0CBB9959" w14:textId="77777777" w:rsidR="00D57C09" w:rsidRPr="00090C64" w:rsidRDefault="00D57C09" w:rsidP="00D1299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12993">
      <w:r w:rsidRPr="00090C64">
        <w:t>The TRP of any spurious emission shall not exceed:</w:t>
      </w:r>
    </w:p>
    <w:p w14:paraId="77231DC6" w14:textId="77777777" w:rsidR="00D57C09" w:rsidRPr="00090C64" w:rsidRDefault="00D57C09" w:rsidP="00D1299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D12993">
            <w:pPr>
              <w:pStyle w:val="TAH"/>
            </w:pPr>
            <w:r w:rsidRPr="00090C64">
              <w:t>Operating Band</w:t>
            </w:r>
          </w:p>
        </w:tc>
        <w:tc>
          <w:tcPr>
            <w:tcW w:w="2376" w:type="dxa"/>
          </w:tcPr>
          <w:p w14:paraId="6796DC5F" w14:textId="77777777" w:rsidR="00D57C09" w:rsidRPr="00090C64" w:rsidRDefault="00D57C09" w:rsidP="00D12993">
            <w:pPr>
              <w:pStyle w:val="TAH"/>
            </w:pPr>
            <w:r w:rsidRPr="00090C64">
              <w:t>Band</w:t>
            </w:r>
          </w:p>
        </w:tc>
        <w:tc>
          <w:tcPr>
            <w:tcW w:w="1276" w:type="dxa"/>
          </w:tcPr>
          <w:p w14:paraId="21911ADB" w14:textId="77777777" w:rsidR="00D57C09" w:rsidRPr="00090C64" w:rsidRDefault="00D57C09" w:rsidP="00D12993">
            <w:pPr>
              <w:pStyle w:val="TAH"/>
            </w:pPr>
            <w:r w:rsidRPr="00090C64">
              <w:t>Maximum Level</w:t>
            </w:r>
          </w:p>
        </w:tc>
        <w:tc>
          <w:tcPr>
            <w:tcW w:w="1418" w:type="dxa"/>
          </w:tcPr>
          <w:p w14:paraId="56BFFE14" w14:textId="77777777" w:rsidR="00D57C09" w:rsidRPr="00090C64" w:rsidRDefault="00D57C09" w:rsidP="00D12993">
            <w:pPr>
              <w:pStyle w:val="TAH"/>
            </w:pPr>
            <w:r w:rsidRPr="00090C64">
              <w:t>Measurement Bandwidth</w:t>
            </w:r>
          </w:p>
        </w:tc>
        <w:tc>
          <w:tcPr>
            <w:tcW w:w="1956" w:type="dxa"/>
          </w:tcPr>
          <w:p w14:paraId="1E8319C9" w14:textId="77777777" w:rsidR="00D57C09" w:rsidRPr="00090C64" w:rsidRDefault="00D57C09" w:rsidP="00D1299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D12993">
            <w:pPr>
              <w:pStyle w:val="TAC"/>
            </w:pPr>
            <w:r w:rsidRPr="00090C64">
              <w:t>XXVI</w:t>
            </w:r>
          </w:p>
        </w:tc>
        <w:tc>
          <w:tcPr>
            <w:tcW w:w="2376" w:type="dxa"/>
          </w:tcPr>
          <w:p w14:paraId="5C20B0BB" w14:textId="77777777" w:rsidR="00D57C09" w:rsidRPr="00090C64" w:rsidRDefault="00D57C09" w:rsidP="00D12993">
            <w:pPr>
              <w:pStyle w:val="TAC"/>
            </w:pPr>
            <w:r w:rsidRPr="00090C64">
              <w:t>851 - 859 MHz</w:t>
            </w:r>
          </w:p>
        </w:tc>
        <w:tc>
          <w:tcPr>
            <w:tcW w:w="1276" w:type="dxa"/>
          </w:tcPr>
          <w:p w14:paraId="6D28D58A" w14:textId="77777777" w:rsidR="00D57C09" w:rsidRPr="00090C64" w:rsidRDefault="00D57C09" w:rsidP="00D12993">
            <w:pPr>
              <w:pStyle w:val="TAC"/>
            </w:pPr>
            <w:r w:rsidRPr="00090C64">
              <w:t>-4.4 dBm</w:t>
            </w:r>
          </w:p>
        </w:tc>
        <w:tc>
          <w:tcPr>
            <w:tcW w:w="1418" w:type="dxa"/>
          </w:tcPr>
          <w:p w14:paraId="529506A5" w14:textId="77777777" w:rsidR="00D57C09" w:rsidRPr="00090C64" w:rsidRDefault="00D57C09" w:rsidP="00D12993">
            <w:pPr>
              <w:pStyle w:val="TAC"/>
            </w:pPr>
            <w:r w:rsidRPr="00090C64">
              <w:t>100 kHz</w:t>
            </w:r>
          </w:p>
        </w:tc>
        <w:tc>
          <w:tcPr>
            <w:tcW w:w="1956" w:type="dxa"/>
          </w:tcPr>
          <w:p w14:paraId="3A2CB6FE" w14:textId="02C8ADE3"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12993"/>
    <w:p w14:paraId="2D5C274F" w14:textId="77777777" w:rsidR="00D57C09" w:rsidRPr="00090C64" w:rsidRDefault="00D57C09" w:rsidP="00554118">
      <w:pPr>
        <w:pStyle w:val="H6"/>
      </w:pPr>
      <w:bookmarkStart w:id="7136" w:name="_Toc21125183"/>
      <w:bookmarkStart w:id="7137" w:name="_Toc29768173"/>
      <w:bookmarkStart w:id="7138" w:name="_Toc36044615"/>
      <w:bookmarkStart w:id="7139" w:name="_Toc37230520"/>
      <w:bookmarkStart w:id="7140" w:name="_Toc45907663"/>
      <w:bookmarkStart w:id="7141" w:name="_Toc53181768"/>
      <w:r w:rsidRPr="00090C64">
        <w:t>6.7.6.4.5.3</w:t>
      </w:r>
      <w:r w:rsidRPr="00090C64">
        <w:tab/>
        <w:t>Single RAT E-UTRA operation</w:t>
      </w:r>
      <w:bookmarkEnd w:id="7136"/>
      <w:bookmarkEnd w:id="7137"/>
      <w:bookmarkEnd w:id="7138"/>
      <w:bookmarkEnd w:id="7139"/>
      <w:bookmarkEnd w:id="7140"/>
      <w:bookmarkEnd w:id="7141"/>
    </w:p>
    <w:p w14:paraId="435CD5D9" w14:textId="77777777" w:rsidR="00D57C09" w:rsidRPr="00090C64" w:rsidRDefault="00D57C09" w:rsidP="00D1299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12993">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D12993">
            <w:pPr>
              <w:pStyle w:val="TAH"/>
            </w:pPr>
            <w:r w:rsidRPr="00090C64">
              <w:t>System type to co-exist with</w:t>
            </w:r>
          </w:p>
        </w:tc>
        <w:tc>
          <w:tcPr>
            <w:tcW w:w="1701" w:type="dxa"/>
            <w:shd w:val="clear" w:color="auto" w:fill="auto"/>
          </w:tcPr>
          <w:p w14:paraId="61088251" w14:textId="77777777" w:rsidR="00D57C09" w:rsidRPr="00090C64" w:rsidRDefault="00D57C09" w:rsidP="00D12993">
            <w:pPr>
              <w:pStyle w:val="TAH"/>
            </w:pPr>
            <w:r w:rsidRPr="00090C64">
              <w:t>Frequency range for co-existence requirement</w:t>
            </w:r>
          </w:p>
        </w:tc>
        <w:tc>
          <w:tcPr>
            <w:tcW w:w="1275" w:type="dxa"/>
            <w:shd w:val="clear" w:color="auto" w:fill="auto"/>
          </w:tcPr>
          <w:p w14:paraId="1E7C4E92" w14:textId="77777777" w:rsidR="00D57C09" w:rsidRPr="00090C64" w:rsidRDefault="00D57C09" w:rsidP="00D12993">
            <w:pPr>
              <w:pStyle w:val="TAH"/>
            </w:pPr>
            <w:r w:rsidRPr="00090C64">
              <w:t>Maximum Level</w:t>
            </w:r>
          </w:p>
        </w:tc>
        <w:tc>
          <w:tcPr>
            <w:tcW w:w="1418" w:type="dxa"/>
            <w:shd w:val="clear" w:color="auto" w:fill="auto"/>
          </w:tcPr>
          <w:p w14:paraId="21DEF528" w14:textId="77777777" w:rsidR="00D57C09" w:rsidRPr="00090C64" w:rsidRDefault="00D57C09" w:rsidP="00D12993">
            <w:pPr>
              <w:pStyle w:val="TAH"/>
            </w:pPr>
            <w:r w:rsidRPr="00090C64">
              <w:t>Measurement Bandwidth</w:t>
            </w:r>
          </w:p>
        </w:tc>
        <w:tc>
          <w:tcPr>
            <w:tcW w:w="3642" w:type="dxa"/>
            <w:shd w:val="clear" w:color="auto" w:fill="auto"/>
          </w:tcPr>
          <w:p w14:paraId="016FC944" w14:textId="77777777" w:rsidR="00D57C09" w:rsidRPr="00090C64" w:rsidRDefault="00D57C09" w:rsidP="00D12993">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D1299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D12993">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D12993">
            <w:pPr>
              <w:pStyle w:val="TAC"/>
            </w:pPr>
            <w:r w:rsidRPr="00090C64">
              <w:t>-45.4 dBm</w:t>
            </w:r>
          </w:p>
        </w:tc>
        <w:tc>
          <w:tcPr>
            <w:tcW w:w="1418" w:type="dxa"/>
            <w:shd w:val="clear" w:color="auto" w:fill="auto"/>
          </w:tcPr>
          <w:p w14:paraId="4D54CE15" w14:textId="77777777" w:rsidR="00677DA3" w:rsidRPr="00090C64" w:rsidRDefault="00677DA3" w:rsidP="00D12993">
            <w:pPr>
              <w:pStyle w:val="TAC"/>
            </w:pPr>
            <w:r w:rsidRPr="00090C64">
              <w:t>100 kHz</w:t>
            </w:r>
          </w:p>
        </w:tc>
        <w:tc>
          <w:tcPr>
            <w:tcW w:w="3642" w:type="dxa"/>
            <w:shd w:val="clear" w:color="auto" w:fill="auto"/>
          </w:tcPr>
          <w:p w14:paraId="4972D41F" w14:textId="2E589B1F" w:rsidR="00677DA3" w:rsidRPr="00090C64" w:rsidRDefault="00677DA3" w:rsidP="00D12993">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D12993">
            <w:pPr>
              <w:pStyle w:val="TAC"/>
            </w:pPr>
          </w:p>
        </w:tc>
        <w:tc>
          <w:tcPr>
            <w:tcW w:w="1701" w:type="dxa"/>
            <w:tcBorders>
              <w:left w:val="single" w:sz="4" w:space="0" w:color="auto"/>
            </w:tcBorders>
            <w:shd w:val="clear" w:color="auto" w:fill="auto"/>
          </w:tcPr>
          <w:p w14:paraId="3AD0CC91" w14:textId="77777777" w:rsidR="00677DA3" w:rsidRPr="00090C64" w:rsidRDefault="00677DA3" w:rsidP="00D12993">
            <w:pPr>
              <w:pStyle w:val="TAC"/>
              <w:rPr>
                <w:rFonts w:cs="v5.0.0"/>
              </w:rPr>
            </w:pPr>
            <w:r w:rsidRPr="00090C64">
              <w:t>876 - 915 MHz</w:t>
            </w:r>
          </w:p>
        </w:tc>
        <w:tc>
          <w:tcPr>
            <w:tcW w:w="1275" w:type="dxa"/>
            <w:shd w:val="clear" w:color="auto" w:fill="auto"/>
          </w:tcPr>
          <w:p w14:paraId="7744A80B" w14:textId="77777777" w:rsidR="00677DA3" w:rsidRPr="00090C64" w:rsidRDefault="00677DA3" w:rsidP="00D12993">
            <w:pPr>
              <w:pStyle w:val="TAC"/>
            </w:pPr>
            <w:r w:rsidRPr="00090C64">
              <w:t>-49.4 dBm</w:t>
            </w:r>
          </w:p>
        </w:tc>
        <w:tc>
          <w:tcPr>
            <w:tcW w:w="1418" w:type="dxa"/>
            <w:shd w:val="clear" w:color="auto" w:fill="auto"/>
          </w:tcPr>
          <w:p w14:paraId="1FEFB83E" w14:textId="77777777" w:rsidR="00677DA3" w:rsidRPr="00090C64" w:rsidRDefault="00677DA3" w:rsidP="00D12993">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D1299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D1299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D12993">
            <w:pPr>
              <w:pStyle w:val="TAC"/>
            </w:pPr>
            <w:r w:rsidRPr="00090C64">
              <w:t>-35.4 dBm</w:t>
            </w:r>
          </w:p>
        </w:tc>
        <w:tc>
          <w:tcPr>
            <w:tcW w:w="1418" w:type="dxa"/>
            <w:shd w:val="clear" w:color="auto" w:fill="auto"/>
          </w:tcPr>
          <w:p w14:paraId="618652D4" w14:textId="77777777" w:rsidR="00677DA3" w:rsidRPr="00090C64" w:rsidRDefault="00677DA3" w:rsidP="00D12993">
            <w:pPr>
              <w:pStyle w:val="TAC"/>
            </w:pPr>
            <w:r w:rsidRPr="00090C64">
              <w:t>100 kHz</w:t>
            </w:r>
          </w:p>
        </w:tc>
        <w:tc>
          <w:tcPr>
            <w:tcW w:w="3642" w:type="dxa"/>
            <w:shd w:val="clear" w:color="auto" w:fill="auto"/>
          </w:tcPr>
          <w:p w14:paraId="79247870" w14:textId="7F384512" w:rsidR="00677DA3" w:rsidRPr="00090C64" w:rsidRDefault="00677DA3" w:rsidP="00D12993">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D12993">
            <w:pPr>
              <w:pStyle w:val="TAC"/>
            </w:pPr>
          </w:p>
        </w:tc>
        <w:tc>
          <w:tcPr>
            <w:tcW w:w="1701" w:type="dxa"/>
            <w:tcBorders>
              <w:left w:val="single" w:sz="4" w:space="0" w:color="auto"/>
            </w:tcBorders>
            <w:shd w:val="clear" w:color="auto" w:fill="auto"/>
          </w:tcPr>
          <w:p w14:paraId="045649CC" w14:textId="77777777" w:rsidR="00677DA3" w:rsidRPr="00090C64" w:rsidRDefault="00677DA3" w:rsidP="00D12993">
            <w:pPr>
              <w:pStyle w:val="TAC"/>
            </w:pPr>
            <w:r w:rsidRPr="00090C64">
              <w:t>1710 - 1785 MHz</w:t>
            </w:r>
          </w:p>
        </w:tc>
        <w:tc>
          <w:tcPr>
            <w:tcW w:w="1275" w:type="dxa"/>
            <w:shd w:val="clear" w:color="auto" w:fill="auto"/>
          </w:tcPr>
          <w:p w14:paraId="7D59D72B" w14:textId="77777777" w:rsidR="00677DA3" w:rsidRPr="00090C64" w:rsidRDefault="00677DA3" w:rsidP="00D12993">
            <w:pPr>
              <w:pStyle w:val="TAC"/>
            </w:pPr>
            <w:r w:rsidRPr="00090C64">
              <w:t>-49.4 dBm</w:t>
            </w:r>
          </w:p>
        </w:tc>
        <w:tc>
          <w:tcPr>
            <w:tcW w:w="1418" w:type="dxa"/>
            <w:shd w:val="clear" w:color="auto" w:fill="auto"/>
          </w:tcPr>
          <w:p w14:paraId="7AA0986F" w14:textId="77777777" w:rsidR="00677DA3" w:rsidRPr="00090C64" w:rsidRDefault="00677DA3" w:rsidP="00D12993">
            <w:pPr>
              <w:pStyle w:val="TAC"/>
            </w:pPr>
            <w:r w:rsidRPr="00090C64">
              <w:t>100 kHz</w:t>
            </w:r>
          </w:p>
        </w:tc>
        <w:tc>
          <w:tcPr>
            <w:tcW w:w="3642" w:type="dxa"/>
            <w:shd w:val="clear" w:color="auto" w:fill="auto"/>
          </w:tcPr>
          <w:p w14:paraId="7E04D86D" w14:textId="0D9931D7"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D1299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D12993">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D12993">
            <w:pPr>
              <w:pStyle w:val="TAC"/>
            </w:pPr>
            <w:r w:rsidRPr="00090C64">
              <w:t>-35.4 dBm</w:t>
            </w:r>
          </w:p>
        </w:tc>
        <w:tc>
          <w:tcPr>
            <w:tcW w:w="1418" w:type="dxa"/>
            <w:shd w:val="clear" w:color="auto" w:fill="auto"/>
          </w:tcPr>
          <w:p w14:paraId="05DAFDEC" w14:textId="77777777" w:rsidR="00677DA3" w:rsidRPr="00090C64" w:rsidRDefault="00677DA3" w:rsidP="00D12993">
            <w:pPr>
              <w:pStyle w:val="TAC"/>
            </w:pPr>
            <w:r w:rsidRPr="00090C64">
              <w:t>100 kHz</w:t>
            </w:r>
          </w:p>
        </w:tc>
        <w:tc>
          <w:tcPr>
            <w:tcW w:w="3642" w:type="dxa"/>
            <w:shd w:val="clear" w:color="auto" w:fill="auto"/>
          </w:tcPr>
          <w:p w14:paraId="3D4BF929" w14:textId="16389D78" w:rsidR="00677DA3" w:rsidRPr="00090C64" w:rsidRDefault="00677DA3" w:rsidP="00D1299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D12993">
            <w:pPr>
              <w:pStyle w:val="TAC"/>
            </w:pPr>
          </w:p>
        </w:tc>
        <w:tc>
          <w:tcPr>
            <w:tcW w:w="1701" w:type="dxa"/>
            <w:tcBorders>
              <w:left w:val="single" w:sz="4" w:space="0" w:color="auto"/>
            </w:tcBorders>
            <w:shd w:val="clear" w:color="auto" w:fill="auto"/>
          </w:tcPr>
          <w:p w14:paraId="7878EBD0" w14:textId="77777777" w:rsidR="00677DA3" w:rsidRPr="00090C64" w:rsidRDefault="00677DA3" w:rsidP="00D1299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D12993">
            <w:pPr>
              <w:pStyle w:val="TAC"/>
              <w:rPr>
                <w:lang w:eastAsia="zh-CN"/>
              </w:rPr>
            </w:pPr>
          </w:p>
        </w:tc>
        <w:tc>
          <w:tcPr>
            <w:tcW w:w="1275" w:type="dxa"/>
            <w:shd w:val="clear" w:color="auto" w:fill="auto"/>
          </w:tcPr>
          <w:p w14:paraId="398E9862" w14:textId="77777777" w:rsidR="00677DA3" w:rsidRPr="00090C64" w:rsidRDefault="00677DA3" w:rsidP="00D12993">
            <w:pPr>
              <w:pStyle w:val="TAC"/>
            </w:pPr>
            <w:r w:rsidRPr="00090C64">
              <w:t>-49.4 dBm</w:t>
            </w:r>
          </w:p>
        </w:tc>
        <w:tc>
          <w:tcPr>
            <w:tcW w:w="1418" w:type="dxa"/>
            <w:shd w:val="clear" w:color="auto" w:fill="auto"/>
          </w:tcPr>
          <w:p w14:paraId="2E78B53B" w14:textId="77777777" w:rsidR="00677DA3" w:rsidRPr="00090C64" w:rsidRDefault="00677DA3" w:rsidP="00D12993">
            <w:pPr>
              <w:pStyle w:val="TAC"/>
            </w:pPr>
            <w:r w:rsidRPr="00090C64">
              <w:t>100 kHz</w:t>
            </w:r>
          </w:p>
        </w:tc>
        <w:tc>
          <w:tcPr>
            <w:tcW w:w="3642" w:type="dxa"/>
            <w:shd w:val="clear" w:color="auto" w:fill="auto"/>
          </w:tcPr>
          <w:p w14:paraId="67CD52CD" w14:textId="665EBBC0"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D12993">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D12993">
            <w:pPr>
              <w:pStyle w:val="TAC"/>
            </w:pPr>
            <w:r w:rsidRPr="00090C64">
              <w:t>869 - 894 MHz</w:t>
            </w:r>
          </w:p>
        </w:tc>
        <w:tc>
          <w:tcPr>
            <w:tcW w:w="1275" w:type="dxa"/>
            <w:shd w:val="clear" w:color="auto" w:fill="auto"/>
          </w:tcPr>
          <w:p w14:paraId="23E76CDF" w14:textId="77777777" w:rsidR="00677DA3" w:rsidRPr="00090C64" w:rsidRDefault="00677DA3" w:rsidP="00D12993">
            <w:pPr>
              <w:pStyle w:val="TAC"/>
            </w:pPr>
            <w:r w:rsidRPr="00090C64">
              <w:t>-45.4 dBm</w:t>
            </w:r>
          </w:p>
        </w:tc>
        <w:tc>
          <w:tcPr>
            <w:tcW w:w="1418" w:type="dxa"/>
            <w:shd w:val="clear" w:color="auto" w:fill="auto"/>
          </w:tcPr>
          <w:p w14:paraId="0048632F" w14:textId="77777777" w:rsidR="00677DA3" w:rsidRPr="00090C64" w:rsidRDefault="00677DA3" w:rsidP="00D12993">
            <w:pPr>
              <w:pStyle w:val="TAC"/>
            </w:pPr>
            <w:r w:rsidRPr="00090C64">
              <w:t>100 kHz</w:t>
            </w:r>
          </w:p>
        </w:tc>
        <w:tc>
          <w:tcPr>
            <w:tcW w:w="3642" w:type="dxa"/>
            <w:shd w:val="clear" w:color="auto" w:fill="auto"/>
          </w:tcPr>
          <w:p w14:paraId="7411B014" w14:textId="77777777" w:rsidR="00677DA3" w:rsidRPr="00090C64" w:rsidRDefault="00677DA3" w:rsidP="00D1299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D12993">
            <w:pPr>
              <w:pStyle w:val="TAC"/>
            </w:pPr>
          </w:p>
        </w:tc>
        <w:tc>
          <w:tcPr>
            <w:tcW w:w="1701" w:type="dxa"/>
            <w:tcBorders>
              <w:left w:val="single" w:sz="4" w:space="0" w:color="auto"/>
            </w:tcBorders>
            <w:shd w:val="clear" w:color="auto" w:fill="auto"/>
          </w:tcPr>
          <w:p w14:paraId="40FAD798" w14:textId="77777777" w:rsidR="00677DA3" w:rsidRPr="00090C64" w:rsidRDefault="00677DA3" w:rsidP="00D12993">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D12993">
            <w:pPr>
              <w:pStyle w:val="TAC"/>
            </w:pPr>
            <w:r w:rsidRPr="00090C64">
              <w:t>-49.4 dBm</w:t>
            </w:r>
          </w:p>
        </w:tc>
        <w:tc>
          <w:tcPr>
            <w:tcW w:w="1418" w:type="dxa"/>
            <w:shd w:val="clear" w:color="auto" w:fill="auto"/>
          </w:tcPr>
          <w:p w14:paraId="5D49F781" w14:textId="77777777" w:rsidR="00677DA3" w:rsidRPr="00090C64" w:rsidRDefault="00677DA3" w:rsidP="00D12993">
            <w:pPr>
              <w:pStyle w:val="TAC"/>
            </w:pPr>
            <w:r w:rsidRPr="00090C64">
              <w:t>100 kHz</w:t>
            </w:r>
          </w:p>
        </w:tc>
        <w:tc>
          <w:tcPr>
            <w:tcW w:w="3642" w:type="dxa"/>
            <w:shd w:val="clear" w:color="auto" w:fill="auto"/>
          </w:tcPr>
          <w:p w14:paraId="79A8E61A" w14:textId="438993C8" w:rsidR="00677DA3" w:rsidRPr="00090C64" w:rsidRDefault="00677DA3" w:rsidP="00D1299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D1299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D12993">
            <w:pPr>
              <w:pStyle w:val="TAC"/>
            </w:pPr>
            <w:r w:rsidRPr="00090C64">
              <w:t>2110 - 2170 MHz</w:t>
            </w:r>
          </w:p>
        </w:tc>
        <w:tc>
          <w:tcPr>
            <w:tcW w:w="1275" w:type="dxa"/>
            <w:shd w:val="clear" w:color="auto" w:fill="auto"/>
          </w:tcPr>
          <w:p w14:paraId="0A20958C" w14:textId="77777777" w:rsidR="00677DA3" w:rsidRPr="00090C64" w:rsidRDefault="00677DA3" w:rsidP="00D12993">
            <w:pPr>
              <w:pStyle w:val="TAC"/>
            </w:pPr>
            <w:r w:rsidRPr="00090C64">
              <w:t>-40.4 dBm</w:t>
            </w:r>
          </w:p>
        </w:tc>
        <w:tc>
          <w:tcPr>
            <w:tcW w:w="1418" w:type="dxa"/>
            <w:shd w:val="clear" w:color="auto" w:fill="auto"/>
          </w:tcPr>
          <w:p w14:paraId="1F15C226" w14:textId="77777777" w:rsidR="00677DA3" w:rsidRPr="00090C64" w:rsidRDefault="00677DA3" w:rsidP="00D12993">
            <w:pPr>
              <w:pStyle w:val="TAC"/>
            </w:pPr>
            <w:r w:rsidRPr="00090C64">
              <w:t>1 MHz</w:t>
            </w:r>
          </w:p>
        </w:tc>
        <w:tc>
          <w:tcPr>
            <w:tcW w:w="3642" w:type="dxa"/>
            <w:shd w:val="clear" w:color="auto" w:fill="auto"/>
          </w:tcPr>
          <w:p w14:paraId="20C5FEAD" w14:textId="094FF47B" w:rsidR="00677DA3" w:rsidRPr="00090C64" w:rsidRDefault="00677DA3" w:rsidP="00D12993">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D1299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D12993">
            <w:pPr>
              <w:pStyle w:val="TAC"/>
              <w:rPr>
                <w:lang w:eastAsia="zh-CN"/>
              </w:rPr>
            </w:pPr>
            <w:r w:rsidRPr="00090C64">
              <w:t>1920 - 1980 MHz</w:t>
            </w:r>
          </w:p>
          <w:p w14:paraId="24F61017" w14:textId="77777777" w:rsidR="00677DA3" w:rsidRPr="00090C64" w:rsidRDefault="00677DA3" w:rsidP="00D12993">
            <w:pPr>
              <w:pStyle w:val="TAC"/>
              <w:rPr>
                <w:lang w:eastAsia="zh-CN"/>
              </w:rPr>
            </w:pPr>
          </w:p>
        </w:tc>
        <w:tc>
          <w:tcPr>
            <w:tcW w:w="1275" w:type="dxa"/>
            <w:shd w:val="clear" w:color="auto" w:fill="auto"/>
          </w:tcPr>
          <w:p w14:paraId="0ED40C76" w14:textId="77777777" w:rsidR="00677DA3" w:rsidRPr="00090C64" w:rsidRDefault="00677DA3" w:rsidP="00D12993">
            <w:pPr>
              <w:pStyle w:val="TAC"/>
            </w:pPr>
            <w:r w:rsidRPr="00090C64">
              <w:t>-37.4 dBm</w:t>
            </w:r>
          </w:p>
        </w:tc>
        <w:tc>
          <w:tcPr>
            <w:tcW w:w="1418" w:type="dxa"/>
            <w:shd w:val="clear" w:color="auto" w:fill="auto"/>
          </w:tcPr>
          <w:p w14:paraId="77EED6FE" w14:textId="77777777" w:rsidR="00677DA3" w:rsidRPr="00090C64" w:rsidRDefault="00677DA3" w:rsidP="00D12993">
            <w:pPr>
              <w:pStyle w:val="TAC"/>
            </w:pPr>
            <w:r w:rsidRPr="00090C64">
              <w:t>1 MHz</w:t>
            </w:r>
          </w:p>
        </w:tc>
        <w:tc>
          <w:tcPr>
            <w:tcW w:w="3642" w:type="dxa"/>
            <w:shd w:val="clear" w:color="auto" w:fill="auto"/>
          </w:tcPr>
          <w:p w14:paraId="20BABD18" w14:textId="014B859B" w:rsidR="00677DA3" w:rsidRPr="00090C64" w:rsidRDefault="00677DA3" w:rsidP="00D1299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D1299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D12993">
            <w:pPr>
              <w:pStyle w:val="TAC"/>
              <w:rPr>
                <w:lang w:eastAsia="zh-CN"/>
              </w:rPr>
            </w:pPr>
            <w:r w:rsidRPr="00090C64">
              <w:t>1930 - 1990 MHz</w:t>
            </w:r>
          </w:p>
          <w:p w14:paraId="14D1C8E6" w14:textId="77777777" w:rsidR="00677DA3" w:rsidRPr="00090C64" w:rsidRDefault="00677DA3" w:rsidP="00D12993">
            <w:pPr>
              <w:pStyle w:val="TAC"/>
              <w:rPr>
                <w:lang w:eastAsia="zh-CN"/>
              </w:rPr>
            </w:pPr>
          </w:p>
        </w:tc>
        <w:tc>
          <w:tcPr>
            <w:tcW w:w="1275" w:type="dxa"/>
            <w:shd w:val="clear" w:color="auto" w:fill="auto"/>
          </w:tcPr>
          <w:p w14:paraId="4F14DB1F" w14:textId="77777777" w:rsidR="00677DA3" w:rsidRPr="00090C64" w:rsidRDefault="00677DA3" w:rsidP="00D12993">
            <w:pPr>
              <w:pStyle w:val="TAC"/>
            </w:pPr>
            <w:r w:rsidRPr="00090C64">
              <w:t>-40.4 dBm</w:t>
            </w:r>
          </w:p>
        </w:tc>
        <w:tc>
          <w:tcPr>
            <w:tcW w:w="1418" w:type="dxa"/>
            <w:shd w:val="clear" w:color="auto" w:fill="auto"/>
          </w:tcPr>
          <w:p w14:paraId="6E271D9C" w14:textId="77777777" w:rsidR="00677DA3" w:rsidRPr="00090C64" w:rsidRDefault="00677DA3" w:rsidP="00D12993">
            <w:pPr>
              <w:pStyle w:val="TAC"/>
            </w:pPr>
            <w:r w:rsidRPr="00090C64">
              <w:t>1 MHz</w:t>
            </w:r>
          </w:p>
        </w:tc>
        <w:tc>
          <w:tcPr>
            <w:tcW w:w="3642" w:type="dxa"/>
            <w:shd w:val="clear" w:color="auto" w:fill="auto"/>
          </w:tcPr>
          <w:p w14:paraId="6DA7D258" w14:textId="3601DDAB" w:rsidR="00677DA3" w:rsidRPr="00090C64" w:rsidRDefault="00677DA3" w:rsidP="00D1299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D1299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D12993">
            <w:pPr>
              <w:pStyle w:val="TAC"/>
              <w:rPr>
                <w:lang w:eastAsia="zh-CN"/>
              </w:rPr>
            </w:pPr>
            <w:r w:rsidRPr="00090C64">
              <w:t>1850 - 1910 MHz</w:t>
            </w:r>
          </w:p>
          <w:p w14:paraId="31CDEECE" w14:textId="77777777" w:rsidR="00677DA3" w:rsidRPr="00090C64" w:rsidRDefault="00677DA3" w:rsidP="00D12993">
            <w:pPr>
              <w:pStyle w:val="TAC"/>
              <w:rPr>
                <w:lang w:eastAsia="zh-CN"/>
              </w:rPr>
            </w:pPr>
          </w:p>
        </w:tc>
        <w:tc>
          <w:tcPr>
            <w:tcW w:w="1275" w:type="dxa"/>
            <w:shd w:val="clear" w:color="auto" w:fill="auto"/>
          </w:tcPr>
          <w:p w14:paraId="444F2755" w14:textId="77777777" w:rsidR="00677DA3" w:rsidRPr="00090C64" w:rsidRDefault="00677DA3" w:rsidP="00D12993">
            <w:pPr>
              <w:pStyle w:val="TAC"/>
            </w:pPr>
            <w:r w:rsidRPr="00090C64">
              <w:t>-37.4 dBm</w:t>
            </w:r>
          </w:p>
        </w:tc>
        <w:tc>
          <w:tcPr>
            <w:tcW w:w="1418" w:type="dxa"/>
            <w:shd w:val="clear" w:color="auto" w:fill="auto"/>
          </w:tcPr>
          <w:p w14:paraId="2BA4C132" w14:textId="77777777" w:rsidR="00677DA3" w:rsidRPr="00090C64" w:rsidRDefault="00677DA3" w:rsidP="00D12993">
            <w:pPr>
              <w:pStyle w:val="TAC"/>
            </w:pPr>
            <w:r w:rsidRPr="00090C64">
              <w:t>1 MHz</w:t>
            </w:r>
          </w:p>
        </w:tc>
        <w:tc>
          <w:tcPr>
            <w:tcW w:w="3642" w:type="dxa"/>
            <w:shd w:val="clear" w:color="auto" w:fill="auto"/>
          </w:tcPr>
          <w:p w14:paraId="6A94626B" w14:textId="1F9514D6"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D1299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D1299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D12993">
            <w:pPr>
              <w:pStyle w:val="TAC"/>
            </w:pPr>
            <w:r w:rsidRPr="00090C64">
              <w:t>-40.4 dBm</w:t>
            </w:r>
          </w:p>
        </w:tc>
        <w:tc>
          <w:tcPr>
            <w:tcW w:w="1418" w:type="dxa"/>
            <w:shd w:val="clear" w:color="auto" w:fill="auto"/>
          </w:tcPr>
          <w:p w14:paraId="0CCE1F0B" w14:textId="77777777" w:rsidR="00677DA3" w:rsidRPr="00090C64" w:rsidRDefault="00677DA3" w:rsidP="00D12993">
            <w:pPr>
              <w:pStyle w:val="TAC"/>
            </w:pPr>
            <w:r w:rsidRPr="00090C64">
              <w:t>1 MHz</w:t>
            </w:r>
          </w:p>
        </w:tc>
        <w:tc>
          <w:tcPr>
            <w:tcW w:w="3642" w:type="dxa"/>
            <w:shd w:val="clear" w:color="auto" w:fill="auto"/>
          </w:tcPr>
          <w:p w14:paraId="5A89908F" w14:textId="53A43CE4" w:rsidR="00677DA3" w:rsidRPr="00090C64" w:rsidRDefault="00677DA3" w:rsidP="00D12993">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D1299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D12993">
            <w:pPr>
              <w:pStyle w:val="TAC"/>
            </w:pPr>
            <w:r w:rsidRPr="00090C64">
              <w:t>1710 - 1785 MHz</w:t>
            </w:r>
          </w:p>
        </w:tc>
        <w:tc>
          <w:tcPr>
            <w:tcW w:w="1275" w:type="dxa"/>
            <w:shd w:val="clear" w:color="auto" w:fill="auto"/>
          </w:tcPr>
          <w:p w14:paraId="6E5BF8CF" w14:textId="77777777" w:rsidR="00677DA3" w:rsidRPr="00090C64" w:rsidRDefault="00677DA3" w:rsidP="00D12993">
            <w:pPr>
              <w:pStyle w:val="TAC"/>
            </w:pPr>
            <w:r w:rsidRPr="00090C64">
              <w:t>-37.4 dBm</w:t>
            </w:r>
          </w:p>
        </w:tc>
        <w:tc>
          <w:tcPr>
            <w:tcW w:w="1418" w:type="dxa"/>
            <w:shd w:val="clear" w:color="auto" w:fill="auto"/>
          </w:tcPr>
          <w:p w14:paraId="59651EE6" w14:textId="77777777" w:rsidR="00677DA3" w:rsidRPr="00090C64" w:rsidRDefault="00677DA3" w:rsidP="00D12993">
            <w:pPr>
              <w:pStyle w:val="TAC"/>
            </w:pPr>
            <w:r w:rsidRPr="00090C64">
              <w:t>1 MHz</w:t>
            </w:r>
          </w:p>
        </w:tc>
        <w:tc>
          <w:tcPr>
            <w:tcW w:w="3642" w:type="dxa"/>
            <w:shd w:val="clear" w:color="auto" w:fill="auto"/>
          </w:tcPr>
          <w:p w14:paraId="175F4795" w14:textId="625F42FD"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D1299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D12993">
            <w:pPr>
              <w:pStyle w:val="TAC"/>
            </w:pPr>
            <w:r w:rsidRPr="00090C64">
              <w:t>2110 - 2155 MHz</w:t>
            </w:r>
          </w:p>
        </w:tc>
        <w:tc>
          <w:tcPr>
            <w:tcW w:w="1275" w:type="dxa"/>
            <w:shd w:val="clear" w:color="auto" w:fill="auto"/>
          </w:tcPr>
          <w:p w14:paraId="6E1CA278" w14:textId="77777777" w:rsidR="00677DA3" w:rsidRPr="00090C64" w:rsidRDefault="00677DA3" w:rsidP="00D12993">
            <w:pPr>
              <w:pStyle w:val="TAC"/>
            </w:pPr>
            <w:r w:rsidRPr="00090C64">
              <w:t>-40.4 dBm</w:t>
            </w:r>
          </w:p>
        </w:tc>
        <w:tc>
          <w:tcPr>
            <w:tcW w:w="1418" w:type="dxa"/>
            <w:shd w:val="clear" w:color="auto" w:fill="auto"/>
          </w:tcPr>
          <w:p w14:paraId="5B91CB14" w14:textId="77777777" w:rsidR="00677DA3" w:rsidRPr="00090C64" w:rsidRDefault="00677DA3" w:rsidP="00D12993">
            <w:pPr>
              <w:pStyle w:val="TAC"/>
            </w:pPr>
            <w:r w:rsidRPr="00090C64">
              <w:t>1 MHz</w:t>
            </w:r>
          </w:p>
        </w:tc>
        <w:tc>
          <w:tcPr>
            <w:tcW w:w="3642" w:type="dxa"/>
            <w:shd w:val="clear" w:color="auto" w:fill="auto"/>
          </w:tcPr>
          <w:p w14:paraId="0328B747" w14:textId="454AFDA6" w:rsidR="00677DA3" w:rsidRPr="00090C64" w:rsidRDefault="00677DA3" w:rsidP="00D12993">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D1299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D12993">
            <w:pPr>
              <w:pStyle w:val="TAC"/>
            </w:pPr>
            <w:r w:rsidRPr="00090C64">
              <w:t>1710 - 1755 MHz</w:t>
            </w:r>
          </w:p>
        </w:tc>
        <w:tc>
          <w:tcPr>
            <w:tcW w:w="1275" w:type="dxa"/>
            <w:shd w:val="clear" w:color="auto" w:fill="auto"/>
          </w:tcPr>
          <w:p w14:paraId="6B5BCB9D" w14:textId="77777777" w:rsidR="00677DA3" w:rsidRPr="00090C64" w:rsidRDefault="00677DA3" w:rsidP="00D12993">
            <w:pPr>
              <w:pStyle w:val="TAC"/>
            </w:pPr>
            <w:r w:rsidRPr="00090C64">
              <w:t>-37.4 dBm</w:t>
            </w:r>
          </w:p>
        </w:tc>
        <w:tc>
          <w:tcPr>
            <w:tcW w:w="1418" w:type="dxa"/>
            <w:shd w:val="clear" w:color="auto" w:fill="auto"/>
          </w:tcPr>
          <w:p w14:paraId="3B9F2F63" w14:textId="77777777" w:rsidR="00677DA3" w:rsidRPr="00090C64" w:rsidRDefault="00677DA3" w:rsidP="00D12993">
            <w:pPr>
              <w:pStyle w:val="TAC"/>
            </w:pPr>
            <w:r w:rsidRPr="00090C64">
              <w:t>1 MHz</w:t>
            </w:r>
          </w:p>
        </w:tc>
        <w:tc>
          <w:tcPr>
            <w:tcW w:w="3642" w:type="dxa"/>
            <w:shd w:val="clear" w:color="auto" w:fill="auto"/>
          </w:tcPr>
          <w:p w14:paraId="64E9AB6D" w14:textId="1DA688D8"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D12993">
            <w:pPr>
              <w:pStyle w:val="TAC"/>
            </w:pPr>
            <w:r w:rsidRPr="00090C64">
              <w:t>UTRA FDD Band V or</w:t>
            </w:r>
          </w:p>
          <w:p w14:paraId="21B73A70" w14:textId="77777777" w:rsidR="00677DA3" w:rsidRPr="00090C64" w:rsidRDefault="00677DA3" w:rsidP="00D1299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D12993">
            <w:pPr>
              <w:pStyle w:val="TAC"/>
            </w:pPr>
            <w:r w:rsidRPr="00090C64">
              <w:t>869 - 894 MHz</w:t>
            </w:r>
          </w:p>
        </w:tc>
        <w:tc>
          <w:tcPr>
            <w:tcW w:w="1275" w:type="dxa"/>
            <w:shd w:val="clear" w:color="auto" w:fill="auto"/>
          </w:tcPr>
          <w:p w14:paraId="5C7D74CC" w14:textId="77777777" w:rsidR="00677DA3" w:rsidRPr="00090C64" w:rsidRDefault="00677DA3" w:rsidP="00D12993">
            <w:pPr>
              <w:pStyle w:val="TAC"/>
            </w:pPr>
            <w:r w:rsidRPr="00090C64">
              <w:t>-40.4 dBm</w:t>
            </w:r>
          </w:p>
        </w:tc>
        <w:tc>
          <w:tcPr>
            <w:tcW w:w="1418" w:type="dxa"/>
            <w:shd w:val="clear" w:color="auto" w:fill="auto"/>
          </w:tcPr>
          <w:p w14:paraId="53F68E60" w14:textId="77777777" w:rsidR="00677DA3" w:rsidRPr="00090C64" w:rsidRDefault="00677DA3" w:rsidP="00D12993">
            <w:pPr>
              <w:pStyle w:val="TAC"/>
            </w:pPr>
            <w:r w:rsidRPr="00090C64">
              <w:t>1 MHz</w:t>
            </w:r>
          </w:p>
        </w:tc>
        <w:tc>
          <w:tcPr>
            <w:tcW w:w="3642" w:type="dxa"/>
            <w:shd w:val="clear" w:color="auto" w:fill="auto"/>
          </w:tcPr>
          <w:p w14:paraId="34C0D1AB" w14:textId="77777777"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D12993">
            <w:pPr>
              <w:pStyle w:val="TAC"/>
            </w:pPr>
          </w:p>
        </w:tc>
        <w:tc>
          <w:tcPr>
            <w:tcW w:w="1701" w:type="dxa"/>
            <w:tcBorders>
              <w:left w:val="single" w:sz="4" w:space="0" w:color="auto"/>
            </w:tcBorders>
            <w:shd w:val="clear" w:color="auto" w:fill="auto"/>
          </w:tcPr>
          <w:p w14:paraId="1538EE57" w14:textId="77777777" w:rsidR="00677DA3" w:rsidRPr="00090C64" w:rsidRDefault="00677DA3" w:rsidP="00D12993">
            <w:pPr>
              <w:pStyle w:val="TAC"/>
            </w:pPr>
            <w:r w:rsidRPr="00090C64">
              <w:t>824 - 849 MHz</w:t>
            </w:r>
          </w:p>
        </w:tc>
        <w:tc>
          <w:tcPr>
            <w:tcW w:w="1275" w:type="dxa"/>
            <w:shd w:val="clear" w:color="auto" w:fill="auto"/>
          </w:tcPr>
          <w:p w14:paraId="441C2FEF" w14:textId="77777777" w:rsidR="00677DA3" w:rsidRPr="00090C64" w:rsidRDefault="00677DA3" w:rsidP="00D12993">
            <w:pPr>
              <w:pStyle w:val="TAC"/>
            </w:pPr>
            <w:r w:rsidRPr="00090C64">
              <w:t>-37.4 dBm</w:t>
            </w:r>
          </w:p>
        </w:tc>
        <w:tc>
          <w:tcPr>
            <w:tcW w:w="1418" w:type="dxa"/>
            <w:shd w:val="clear" w:color="auto" w:fill="auto"/>
          </w:tcPr>
          <w:p w14:paraId="0867C3BC" w14:textId="77777777" w:rsidR="00677DA3" w:rsidRPr="00090C64" w:rsidRDefault="00677DA3" w:rsidP="00D12993">
            <w:pPr>
              <w:pStyle w:val="TAC"/>
            </w:pPr>
            <w:r w:rsidRPr="00090C64">
              <w:t>1 MHz</w:t>
            </w:r>
          </w:p>
        </w:tc>
        <w:tc>
          <w:tcPr>
            <w:tcW w:w="3642" w:type="dxa"/>
            <w:shd w:val="clear" w:color="auto" w:fill="auto"/>
          </w:tcPr>
          <w:p w14:paraId="0FCCC9F5" w14:textId="7080AB35"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D1299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D12993">
            <w:pPr>
              <w:pStyle w:val="TAC"/>
            </w:pPr>
            <w:r w:rsidRPr="00090C64">
              <w:t>860 - 890 MHz</w:t>
            </w:r>
          </w:p>
        </w:tc>
        <w:tc>
          <w:tcPr>
            <w:tcW w:w="1275" w:type="dxa"/>
            <w:shd w:val="clear" w:color="auto" w:fill="auto"/>
          </w:tcPr>
          <w:p w14:paraId="3AF17A5C" w14:textId="77777777" w:rsidR="00677DA3" w:rsidRPr="00090C64" w:rsidRDefault="00677DA3" w:rsidP="00D12993">
            <w:pPr>
              <w:pStyle w:val="TAC"/>
            </w:pPr>
            <w:r w:rsidRPr="00090C64">
              <w:t>-40.4 dBm</w:t>
            </w:r>
          </w:p>
        </w:tc>
        <w:tc>
          <w:tcPr>
            <w:tcW w:w="1418" w:type="dxa"/>
            <w:shd w:val="clear" w:color="auto" w:fill="auto"/>
          </w:tcPr>
          <w:p w14:paraId="5CEFE91F" w14:textId="77777777" w:rsidR="00677DA3" w:rsidRPr="00090C64" w:rsidRDefault="00677DA3" w:rsidP="00D12993">
            <w:pPr>
              <w:pStyle w:val="TAC"/>
            </w:pPr>
            <w:r w:rsidRPr="00090C64">
              <w:t>1 MHz</w:t>
            </w:r>
          </w:p>
        </w:tc>
        <w:tc>
          <w:tcPr>
            <w:tcW w:w="3642" w:type="dxa"/>
            <w:shd w:val="clear" w:color="auto" w:fill="auto"/>
          </w:tcPr>
          <w:p w14:paraId="7ACF31F6" w14:textId="28EC356B" w:rsidR="00677DA3" w:rsidRPr="00090C64" w:rsidRDefault="00677DA3" w:rsidP="00D12993">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D1299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D12993">
            <w:pPr>
              <w:pStyle w:val="TAC"/>
            </w:pPr>
            <w:r w:rsidRPr="00090C64">
              <w:t>815 - 830 MHz</w:t>
            </w:r>
          </w:p>
        </w:tc>
        <w:tc>
          <w:tcPr>
            <w:tcW w:w="1275" w:type="dxa"/>
            <w:shd w:val="clear" w:color="auto" w:fill="auto"/>
          </w:tcPr>
          <w:p w14:paraId="73BC2AF2" w14:textId="77777777" w:rsidR="00677DA3" w:rsidRPr="00090C64" w:rsidRDefault="00677DA3" w:rsidP="00D12993">
            <w:pPr>
              <w:pStyle w:val="TAC"/>
            </w:pPr>
            <w:r w:rsidRPr="00090C64">
              <w:t>-37.4 dBm</w:t>
            </w:r>
          </w:p>
        </w:tc>
        <w:tc>
          <w:tcPr>
            <w:tcW w:w="1418" w:type="dxa"/>
            <w:shd w:val="clear" w:color="auto" w:fill="auto"/>
          </w:tcPr>
          <w:p w14:paraId="14C88D03" w14:textId="77777777" w:rsidR="00677DA3" w:rsidRPr="00090C64" w:rsidRDefault="00677DA3" w:rsidP="00D12993">
            <w:pPr>
              <w:pStyle w:val="TAC"/>
            </w:pPr>
            <w:r w:rsidRPr="00090C64">
              <w:t>1 MHz</w:t>
            </w:r>
          </w:p>
        </w:tc>
        <w:tc>
          <w:tcPr>
            <w:tcW w:w="3642" w:type="dxa"/>
            <w:shd w:val="clear" w:color="auto" w:fill="auto"/>
          </w:tcPr>
          <w:p w14:paraId="6CD672BF" w14:textId="218DCC1E"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D12993">
            <w:pPr>
              <w:pStyle w:val="TAC"/>
            </w:pPr>
          </w:p>
        </w:tc>
        <w:tc>
          <w:tcPr>
            <w:tcW w:w="1701" w:type="dxa"/>
            <w:tcBorders>
              <w:left w:val="single" w:sz="4" w:space="0" w:color="auto"/>
            </w:tcBorders>
            <w:shd w:val="clear" w:color="auto" w:fill="auto"/>
          </w:tcPr>
          <w:p w14:paraId="4DDF5528" w14:textId="77777777" w:rsidR="00677DA3" w:rsidRPr="00090C64" w:rsidRDefault="00677DA3" w:rsidP="00D12993">
            <w:pPr>
              <w:pStyle w:val="TAC"/>
            </w:pPr>
            <w:r w:rsidRPr="00090C64">
              <w:t>830 - 845 MHz</w:t>
            </w:r>
          </w:p>
        </w:tc>
        <w:tc>
          <w:tcPr>
            <w:tcW w:w="1275" w:type="dxa"/>
            <w:shd w:val="clear" w:color="auto" w:fill="auto"/>
          </w:tcPr>
          <w:p w14:paraId="0BD2BD45" w14:textId="77777777" w:rsidR="00677DA3" w:rsidRPr="00090C64" w:rsidRDefault="00677DA3" w:rsidP="00D12993">
            <w:pPr>
              <w:pStyle w:val="TAC"/>
            </w:pPr>
            <w:r w:rsidRPr="00090C64">
              <w:t>-37.4 dBm</w:t>
            </w:r>
          </w:p>
        </w:tc>
        <w:tc>
          <w:tcPr>
            <w:tcW w:w="1418" w:type="dxa"/>
            <w:shd w:val="clear" w:color="auto" w:fill="auto"/>
          </w:tcPr>
          <w:p w14:paraId="2EB3BC76" w14:textId="77777777" w:rsidR="00677DA3" w:rsidRPr="00090C64" w:rsidRDefault="00677DA3" w:rsidP="00D12993">
            <w:pPr>
              <w:pStyle w:val="TAC"/>
            </w:pPr>
            <w:r w:rsidRPr="00090C64">
              <w:t>1 MHz</w:t>
            </w:r>
          </w:p>
        </w:tc>
        <w:tc>
          <w:tcPr>
            <w:tcW w:w="3642" w:type="dxa"/>
            <w:shd w:val="clear" w:color="auto" w:fill="auto"/>
          </w:tcPr>
          <w:p w14:paraId="4051BDC7" w14:textId="5A1842C5"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D1299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D12993">
            <w:pPr>
              <w:pStyle w:val="TAC"/>
            </w:pPr>
            <w:r w:rsidRPr="00090C64">
              <w:t>2620 - 2690 MHz</w:t>
            </w:r>
          </w:p>
        </w:tc>
        <w:tc>
          <w:tcPr>
            <w:tcW w:w="1275" w:type="dxa"/>
            <w:shd w:val="clear" w:color="auto" w:fill="auto"/>
          </w:tcPr>
          <w:p w14:paraId="7F1CD332" w14:textId="77777777" w:rsidR="00677DA3" w:rsidRPr="00090C64" w:rsidRDefault="00677DA3" w:rsidP="00D12993">
            <w:pPr>
              <w:pStyle w:val="TAC"/>
            </w:pPr>
            <w:r w:rsidRPr="00090C64">
              <w:t>-40.4 dBm</w:t>
            </w:r>
          </w:p>
        </w:tc>
        <w:tc>
          <w:tcPr>
            <w:tcW w:w="1418" w:type="dxa"/>
            <w:shd w:val="clear" w:color="auto" w:fill="auto"/>
          </w:tcPr>
          <w:p w14:paraId="0FDF2EA9" w14:textId="77777777" w:rsidR="00677DA3" w:rsidRPr="00090C64" w:rsidRDefault="00677DA3" w:rsidP="00D12993">
            <w:pPr>
              <w:pStyle w:val="TAC"/>
            </w:pPr>
            <w:r w:rsidRPr="00090C64">
              <w:t>1 MHz</w:t>
            </w:r>
          </w:p>
        </w:tc>
        <w:tc>
          <w:tcPr>
            <w:tcW w:w="3642" w:type="dxa"/>
            <w:shd w:val="clear" w:color="auto" w:fill="auto"/>
          </w:tcPr>
          <w:p w14:paraId="000DC8DD" w14:textId="36DBBB51" w:rsidR="00677DA3" w:rsidRPr="00090C64" w:rsidRDefault="00677DA3" w:rsidP="00D12993">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D1299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D12993">
            <w:pPr>
              <w:pStyle w:val="TAC"/>
            </w:pPr>
            <w:r w:rsidRPr="00090C64">
              <w:t>2500 - 2570 MHz</w:t>
            </w:r>
          </w:p>
        </w:tc>
        <w:tc>
          <w:tcPr>
            <w:tcW w:w="1275" w:type="dxa"/>
            <w:shd w:val="clear" w:color="auto" w:fill="auto"/>
          </w:tcPr>
          <w:p w14:paraId="4C7AFD42" w14:textId="77777777" w:rsidR="00677DA3" w:rsidRPr="00090C64" w:rsidRDefault="00677DA3" w:rsidP="00D12993">
            <w:pPr>
              <w:pStyle w:val="TAC"/>
            </w:pPr>
            <w:r w:rsidRPr="00090C64">
              <w:t>-37.4 dBm</w:t>
            </w:r>
          </w:p>
        </w:tc>
        <w:tc>
          <w:tcPr>
            <w:tcW w:w="1418" w:type="dxa"/>
            <w:shd w:val="clear" w:color="auto" w:fill="auto"/>
          </w:tcPr>
          <w:p w14:paraId="2552AC96" w14:textId="77777777" w:rsidR="00677DA3" w:rsidRPr="00090C64" w:rsidRDefault="00677DA3" w:rsidP="00D12993">
            <w:pPr>
              <w:pStyle w:val="TAC"/>
            </w:pPr>
            <w:r w:rsidRPr="00090C64">
              <w:t>1 MHz</w:t>
            </w:r>
          </w:p>
        </w:tc>
        <w:tc>
          <w:tcPr>
            <w:tcW w:w="3642" w:type="dxa"/>
            <w:shd w:val="clear" w:color="auto" w:fill="auto"/>
          </w:tcPr>
          <w:p w14:paraId="6FB3C7A3" w14:textId="2E5D2E53" w:rsidR="00677DA3" w:rsidRPr="00090C64" w:rsidRDefault="00677DA3" w:rsidP="00D1299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D1299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D12993">
            <w:pPr>
              <w:pStyle w:val="TAC"/>
            </w:pPr>
            <w:r w:rsidRPr="00090C64">
              <w:t>925 - 960 MHz</w:t>
            </w:r>
          </w:p>
        </w:tc>
        <w:tc>
          <w:tcPr>
            <w:tcW w:w="1275" w:type="dxa"/>
            <w:shd w:val="clear" w:color="auto" w:fill="auto"/>
          </w:tcPr>
          <w:p w14:paraId="3AE04EB2" w14:textId="77777777" w:rsidR="00677DA3" w:rsidRPr="00090C64" w:rsidRDefault="00677DA3" w:rsidP="00D12993">
            <w:pPr>
              <w:pStyle w:val="TAC"/>
            </w:pPr>
            <w:r w:rsidRPr="00090C64">
              <w:t>-40.4 dBm</w:t>
            </w:r>
          </w:p>
        </w:tc>
        <w:tc>
          <w:tcPr>
            <w:tcW w:w="1418" w:type="dxa"/>
            <w:shd w:val="clear" w:color="auto" w:fill="auto"/>
          </w:tcPr>
          <w:p w14:paraId="4A37E126" w14:textId="77777777" w:rsidR="00677DA3" w:rsidRPr="00090C64" w:rsidRDefault="00677DA3" w:rsidP="00D12993">
            <w:pPr>
              <w:pStyle w:val="TAC"/>
            </w:pPr>
            <w:r w:rsidRPr="00090C64">
              <w:t>1 MHz</w:t>
            </w:r>
          </w:p>
        </w:tc>
        <w:tc>
          <w:tcPr>
            <w:tcW w:w="3642" w:type="dxa"/>
            <w:shd w:val="clear" w:color="auto" w:fill="auto"/>
          </w:tcPr>
          <w:p w14:paraId="5CC54A84" w14:textId="59AED07C" w:rsidR="00677DA3" w:rsidRPr="00090C64" w:rsidRDefault="00677DA3" w:rsidP="00D12993">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D1299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D12993">
            <w:pPr>
              <w:pStyle w:val="TAC"/>
            </w:pPr>
            <w:r w:rsidRPr="00090C64">
              <w:t>880 - 915 MHz</w:t>
            </w:r>
          </w:p>
        </w:tc>
        <w:tc>
          <w:tcPr>
            <w:tcW w:w="1275" w:type="dxa"/>
            <w:shd w:val="clear" w:color="auto" w:fill="auto"/>
          </w:tcPr>
          <w:p w14:paraId="427408A1" w14:textId="77777777" w:rsidR="00677DA3" w:rsidRPr="00090C64" w:rsidRDefault="00677DA3" w:rsidP="00D12993">
            <w:pPr>
              <w:pStyle w:val="TAC"/>
            </w:pPr>
            <w:r w:rsidRPr="00090C64">
              <w:t>-37.4 dBm</w:t>
            </w:r>
          </w:p>
        </w:tc>
        <w:tc>
          <w:tcPr>
            <w:tcW w:w="1418" w:type="dxa"/>
            <w:shd w:val="clear" w:color="auto" w:fill="auto"/>
          </w:tcPr>
          <w:p w14:paraId="787BEA6B" w14:textId="77777777" w:rsidR="00677DA3" w:rsidRPr="00090C64" w:rsidRDefault="00677DA3" w:rsidP="00D12993">
            <w:pPr>
              <w:pStyle w:val="TAC"/>
            </w:pPr>
            <w:r w:rsidRPr="00090C64">
              <w:t>1 MHz</w:t>
            </w:r>
          </w:p>
        </w:tc>
        <w:tc>
          <w:tcPr>
            <w:tcW w:w="3642" w:type="dxa"/>
            <w:shd w:val="clear" w:color="auto" w:fill="auto"/>
          </w:tcPr>
          <w:p w14:paraId="44DCF438" w14:textId="1E6AE0F0" w:rsidR="00677DA3" w:rsidRPr="00090C64" w:rsidRDefault="00677DA3" w:rsidP="00D1299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D1299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D1299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D12993">
            <w:pPr>
              <w:pStyle w:val="TAC"/>
            </w:pPr>
            <w:r w:rsidRPr="00090C64">
              <w:t>-40.4 dBm</w:t>
            </w:r>
          </w:p>
        </w:tc>
        <w:tc>
          <w:tcPr>
            <w:tcW w:w="1418" w:type="dxa"/>
            <w:shd w:val="clear" w:color="auto" w:fill="auto"/>
          </w:tcPr>
          <w:p w14:paraId="56F3C435" w14:textId="77777777" w:rsidR="00677DA3" w:rsidRPr="00090C64" w:rsidRDefault="00677DA3" w:rsidP="00D12993">
            <w:pPr>
              <w:pStyle w:val="TAC"/>
            </w:pPr>
            <w:r w:rsidRPr="00090C64">
              <w:t>1 MHz</w:t>
            </w:r>
          </w:p>
        </w:tc>
        <w:tc>
          <w:tcPr>
            <w:tcW w:w="3642" w:type="dxa"/>
            <w:shd w:val="clear" w:color="auto" w:fill="auto"/>
          </w:tcPr>
          <w:p w14:paraId="60BB1C77" w14:textId="6E2C0395" w:rsidR="00677DA3" w:rsidRPr="00090C64" w:rsidRDefault="00677DA3" w:rsidP="00D12993">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D1299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D12993">
            <w:pPr>
              <w:pStyle w:val="TAC"/>
            </w:pPr>
            <w:r w:rsidRPr="00090C64">
              <w:t>1749.9 - 1784.9 MHz</w:t>
            </w:r>
          </w:p>
        </w:tc>
        <w:tc>
          <w:tcPr>
            <w:tcW w:w="1275" w:type="dxa"/>
            <w:shd w:val="clear" w:color="auto" w:fill="auto"/>
          </w:tcPr>
          <w:p w14:paraId="2AEB01F1" w14:textId="77777777" w:rsidR="00677DA3" w:rsidRPr="00090C64" w:rsidRDefault="00677DA3" w:rsidP="00D12993">
            <w:pPr>
              <w:pStyle w:val="TAC"/>
            </w:pPr>
            <w:r w:rsidRPr="00090C64">
              <w:t>-37.4 dBm</w:t>
            </w:r>
          </w:p>
        </w:tc>
        <w:tc>
          <w:tcPr>
            <w:tcW w:w="1418" w:type="dxa"/>
            <w:shd w:val="clear" w:color="auto" w:fill="auto"/>
          </w:tcPr>
          <w:p w14:paraId="14B6318D" w14:textId="77777777" w:rsidR="00677DA3" w:rsidRPr="00090C64" w:rsidRDefault="00677DA3" w:rsidP="00D12993">
            <w:pPr>
              <w:pStyle w:val="TAC"/>
            </w:pPr>
            <w:r w:rsidRPr="00090C64">
              <w:t>1 MHz</w:t>
            </w:r>
          </w:p>
        </w:tc>
        <w:tc>
          <w:tcPr>
            <w:tcW w:w="3642" w:type="dxa"/>
            <w:shd w:val="clear" w:color="auto" w:fill="auto"/>
          </w:tcPr>
          <w:p w14:paraId="2C97AE23" w14:textId="66807117" w:rsidR="00677DA3" w:rsidRPr="00090C64" w:rsidRDefault="00677DA3" w:rsidP="00D1299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D1299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D12993">
            <w:pPr>
              <w:pStyle w:val="TAC"/>
            </w:pPr>
            <w:r w:rsidRPr="00090C64">
              <w:t>2110 - 2170 MHz</w:t>
            </w:r>
          </w:p>
        </w:tc>
        <w:tc>
          <w:tcPr>
            <w:tcW w:w="1275" w:type="dxa"/>
            <w:shd w:val="clear" w:color="auto" w:fill="auto"/>
          </w:tcPr>
          <w:p w14:paraId="4D7B3E01" w14:textId="77777777" w:rsidR="00677DA3" w:rsidRPr="00090C64" w:rsidRDefault="00677DA3" w:rsidP="00D12993">
            <w:pPr>
              <w:pStyle w:val="TAC"/>
            </w:pPr>
            <w:r w:rsidRPr="00090C64">
              <w:t>-40.4 dBm</w:t>
            </w:r>
          </w:p>
        </w:tc>
        <w:tc>
          <w:tcPr>
            <w:tcW w:w="1418" w:type="dxa"/>
            <w:shd w:val="clear" w:color="auto" w:fill="auto"/>
          </w:tcPr>
          <w:p w14:paraId="0C069005" w14:textId="77777777" w:rsidR="00677DA3" w:rsidRPr="00090C64" w:rsidRDefault="00677DA3" w:rsidP="00D12993">
            <w:pPr>
              <w:pStyle w:val="TAC"/>
            </w:pPr>
            <w:r w:rsidRPr="00090C64">
              <w:t>1 MHz</w:t>
            </w:r>
          </w:p>
        </w:tc>
        <w:tc>
          <w:tcPr>
            <w:tcW w:w="3642" w:type="dxa"/>
            <w:shd w:val="clear" w:color="auto" w:fill="auto"/>
          </w:tcPr>
          <w:p w14:paraId="72CFD99E" w14:textId="383AA795" w:rsidR="00677DA3" w:rsidRPr="00090C64" w:rsidRDefault="00677DA3" w:rsidP="00D12993">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D1299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D12993">
            <w:pPr>
              <w:pStyle w:val="TAC"/>
            </w:pPr>
            <w:r w:rsidRPr="00090C64">
              <w:t>1710 - 1770 MHz</w:t>
            </w:r>
          </w:p>
        </w:tc>
        <w:tc>
          <w:tcPr>
            <w:tcW w:w="1275" w:type="dxa"/>
            <w:shd w:val="clear" w:color="auto" w:fill="auto"/>
          </w:tcPr>
          <w:p w14:paraId="41A09FE4" w14:textId="77777777" w:rsidR="00677DA3" w:rsidRPr="00090C64" w:rsidRDefault="00677DA3" w:rsidP="00D12993">
            <w:pPr>
              <w:pStyle w:val="TAC"/>
            </w:pPr>
            <w:r w:rsidRPr="00090C64">
              <w:t>-37.4 dBm</w:t>
            </w:r>
          </w:p>
        </w:tc>
        <w:tc>
          <w:tcPr>
            <w:tcW w:w="1418" w:type="dxa"/>
            <w:shd w:val="clear" w:color="auto" w:fill="auto"/>
          </w:tcPr>
          <w:p w14:paraId="4A22B78F" w14:textId="77777777" w:rsidR="00677DA3" w:rsidRPr="00090C64" w:rsidRDefault="00677DA3" w:rsidP="00D12993">
            <w:pPr>
              <w:pStyle w:val="TAC"/>
            </w:pPr>
            <w:r w:rsidRPr="00090C64">
              <w:t>1 MHz</w:t>
            </w:r>
          </w:p>
        </w:tc>
        <w:tc>
          <w:tcPr>
            <w:tcW w:w="3642" w:type="dxa"/>
            <w:shd w:val="clear" w:color="auto" w:fill="auto"/>
          </w:tcPr>
          <w:p w14:paraId="30E8B899" w14:textId="0B7225B1" w:rsidR="00677DA3" w:rsidRPr="00090C64" w:rsidRDefault="00677DA3" w:rsidP="00D1299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D1299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D12993">
            <w:pPr>
              <w:pStyle w:val="TAC"/>
            </w:pPr>
            <w:r w:rsidRPr="00090C64">
              <w:t>1475.9 - 1510.9 MHz</w:t>
            </w:r>
          </w:p>
        </w:tc>
        <w:tc>
          <w:tcPr>
            <w:tcW w:w="1275" w:type="dxa"/>
            <w:shd w:val="clear" w:color="auto" w:fill="auto"/>
          </w:tcPr>
          <w:p w14:paraId="3B2380A1" w14:textId="77777777" w:rsidR="00677DA3" w:rsidRPr="00090C64" w:rsidRDefault="00677DA3" w:rsidP="00D12993">
            <w:pPr>
              <w:pStyle w:val="TAC"/>
            </w:pPr>
            <w:r w:rsidRPr="00090C64">
              <w:t>-40.4 dBm</w:t>
            </w:r>
          </w:p>
        </w:tc>
        <w:tc>
          <w:tcPr>
            <w:tcW w:w="1418" w:type="dxa"/>
            <w:shd w:val="clear" w:color="auto" w:fill="auto"/>
          </w:tcPr>
          <w:p w14:paraId="5C0A692B" w14:textId="77777777" w:rsidR="00677DA3" w:rsidRPr="00090C64" w:rsidRDefault="00677DA3" w:rsidP="00D12993">
            <w:pPr>
              <w:pStyle w:val="TAC"/>
            </w:pPr>
            <w:r w:rsidRPr="00090C64">
              <w:t>1 MHz</w:t>
            </w:r>
          </w:p>
        </w:tc>
        <w:tc>
          <w:tcPr>
            <w:tcW w:w="3642" w:type="dxa"/>
            <w:shd w:val="clear" w:color="auto" w:fill="auto"/>
          </w:tcPr>
          <w:p w14:paraId="167177CE" w14:textId="1B3B3608" w:rsidR="00677DA3" w:rsidRPr="00090C64" w:rsidRDefault="00677DA3" w:rsidP="00D12993">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D1299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D12993">
            <w:pPr>
              <w:pStyle w:val="TAC"/>
            </w:pPr>
            <w:r w:rsidRPr="00090C64">
              <w:t>1427.9 - 1447.9 MHz</w:t>
            </w:r>
          </w:p>
        </w:tc>
        <w:tc>
          <w:tcPr>
            <w:tcW w:w="1275" w:type="dxa"/>
            <w:shd w:val="clear" w:color="auto" w:fill="auto"/>
          </w:tcPr>
          <w:p w14:paraId="7A830B31" w14:textId="77777777" w:rsidR="00677DA3" w:rsidRPr="00090C64" w:rsidRDefault="00677DA3" w:rsidP="00D12993">
            <w:pPr>
              <w:pStyle w:val="TAC"/>
            </w:pPr>
            <w:r w:rsidRPr="00090C64">
              <w:t>-37.4 dBm</w:t>
            </w:r>
          </w:p>
        </w:tc>
        <w:tc>
          <w:tcPr>
            <w:tcW w:w="1418" w:type="dxa"/>
            <w:shd w:val="clear" w:color="auto" w:fill="auto"/>
          </w:tcPr>
          <w:p w14:paraId="10515715" w14:textId="77777777" w:rsidR="00677DA3" w:rsidRPr="00090C64" w:rsidRDefault="00677DA3" w:rsidP="00D12993">
            <w:pPr>
              <w:pStyle w:val="TAC"/>
            </w:pPr>
            <w:r w:rsidRPr="00090C64">
              <w:t>1 MHz</w:t>
            </w:r>
          </w:p>
        </w:tc>
        <w:tc>
          <w:tcPr>
            <w:tcW w:w="3642" w:type="dxa"/>
            <w:shd w:val="clear" w:color="auto" w:fill="auto"/>
          </w:tcPr>
          <w:p w14:paraId="1B8672E9" w14:textId="551E43CD" w:rsidR="00677DA3" w:rsidRPr="00090C64" w:rsidRDefault="00677DA3" w:rsidP="00D1299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D12993">
            <w:pPr>
              <w:pStyle w:val="TAC"/>
            </w:pPr>
          </w:p>
        </w:tc>
        <w:tc>
          <w:tcPr>
            <w:tcW w:w="1701" w:type="dxa"/>
            <w:tcBorders>
              <w:left w:val="single" w:sz="4" w:space="0" w:color="auto"/>
            </w:tcBorders>
            <w:shd w:val="clear" w:color="auto" w:fill="auto"/>
          </w:tcPr>
          <w:p w14:paraId="2BFE94E3" w14:textId="77777777" w:rsidR="00677DA3" w:rsidRPr="00090C64" w:rsidRDefault="00677DA3" w:rsidP="00D12993">
            <w:pPr>
              <w:pStyle w:val="TAC"/>
            </w:pPr>
            <w:r w:rsidRPr="00090C64">
              <w:t>1447.9 – 1462.9 MHz</w:t>
            </w:r>
          </w:p>
        </w:tc>
        <w:tc>
          <w:tcPr>
            <w:tcW w:w="1275" w:type="dxa"/>
            <w:shd w:val="clear" w:color="auto" w:fill="auto"/>
          </w:tcPr>
          <w:p w14:paraId="60A27FD6" w14:textId="77777777" w:rsidR="00677DA3" w:rsidRPr="00090C64" w:rsidRDefault="00677DA3" w:rsidP="00D12993">
            <w:pPr>
              <w:pStyle w:val="TAC"/>
            </w:pPr>
            <w:r w:rsidRPr="00090C64">
              <w:t>-37.4 dBm</w:t>
            </w:r>
          </w:p>
        </w:tc>
        <w:tc>
          <w:tcPr>
            <w:tcW w:w="1418" w:type="dxa"/>
            <w:shd w:val="clear" w:color="auto" w:fill="auto"/>
          </w:tcPr>
          <w:p w14:paraId="550F177F" w14:textId="77777777" w:rsidR="00677DA3" w:rsidRPr="00090C64" w:rsidRDefault="00677DA3" w:rsidP="00D12993">
            <w:pPr>
              <w:pStyle w:val="TAC"/>
            </w:pPr>
            <w:r w:rsidRPr="00090C64">
              <w:t>1 MHz</w:t>
            </w:r>
          </w:p>
        </w:tc>
        <w:tc>
          <w:tcPr>
            <w:tcW w:w="3642" w:type="dxa"/>
            <w:shd w:val="clear" w:color="auto" w:fill="auto"/>
          </w:tcPr>
          <w:p w14:paraId="3F054C69" w14:textId="33B90DF6" w:rsidR="00677DA3" w:rsidRPr="00090C64" w:rsidRDefault="00677DA3" w:rsidP="00D1299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D1299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D12993">
            <w:pPr>
              <w:pStyle w:val="TAC"/>
            </w:pPr>
            <w:r w:rsidRPr="00090C64">
              <w:t>729 - 746 MHz</w:t>
            </w:r>
          </w:p>
        </w:tc>
        <w:tc>
          <w:tcPr>
            <w:tcW w:w="1275" w:type="dxa"/>
            <w:shd w:val="clear" w:color="auto" w:fill="auto"/>
          </w:tcPr>
          <w:p w14:paraId="3C32D72D" w14:textId="77777777" w:rsidR="00677DA3" w:rsidRPr="00090C64" w:rsidRDefault="00677DA3" w:rsidP="00D12993">
            <w:pPr>
              <w:pStyle w:val="TAC"/>
            </w:pPr>
            <w:r w:rsidRPr="00090C64">
              <w:t>-40.4 dBm</w:t>
            </w:r>
          </w:p>
        </w:tc>
        <w:tc>
          <w:tcPr>
            <w:tcW w:w="1418" w:type="dxa"/>
            <w:shd w:val="clear" w:color="auto" w:fill="auto"/>
          </w:tcPr>
          <w:p w14:paraId="0575BC7B" w14:textId="77777777" w:rsidR="00677DA3" w:rsidRPr="00090C64" w:rsidRDefault="00677DA3" w:rsidP="00D12993">
            <w:pPr>
              <w:pStyle w:val="TAC"/>
            </w:pPr>
            <w:r w:rsidRPr="00090C64">
              <w:t>1 MHz</w:t>
            </w:r>
          </w:p>
        </w:tc>
        <w:tc>
          <w:tcPr>
            <w:tcW w:w="3642" w:type="dxa"/>
            <w:shd w:val="clear" w:color="auto" w:fill="auto"/>
          </w:tcPr>
          <w:p w14:paraId="10CC7A13" w14:textId="30E7C399" w:rsidR="00677DA3" w:rsidRPr="00090C64" w:rsidRDefault="00677DA3" w:rsidP="00D12993">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D1299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D12993">
            <w:pPr>
              <w:pStyle w:val="TAC"/>
            </w:pPr>
            <w:r w:rsidRPr="00090C64">
              <w:t>699 - 716 MHz</w:t>
            </w:r>
          </w:p>
        </w:tc>
        <w:tc>
          <w:tcPr>
            <w:tcW w:w="1275" w:type="dxa"/>
            <w:shd w:val="clear" w:color="auto" w:fill="auto"/>
          </w:tcPr>
          <w:p w14:paraId="671280EA" w14:textId="77777777" w:rsidR="00677DA3" w:rsidRPr="00090C64" w:rsidRDefault="00677DA3" w:rsidP="00D12993">
            <w:pPr>
              <w:pStyle w:val="TAC"/>
            </w:pPr>
            <w:r w:rsidRPr="00090C64">
              <w:t>-37.4 dBm</w:t>
            </w:r>
          </w:p>
        </w:tc>
        <w:tc>
          <w:tcPr>
            <w:tcW w:w="1418" w:type="dxa"/>
            <w:shd w:val="clear" w:color="auto" w:fill="auto"/>
          </w:tcPr>
          <w:p w14:paraId="4BE87AF5" w14:textId="77777777" w:rsidR="00677DA3" w:rsidRPr="00090C64" w:rsidRDefault="00677DA3" w:rsidP="00D12993">
            <w:pPr>
              <w:pStyle w:val="TAC"/>
            </w:pPr>
            <w:r w:rsidRPr="00090C64">
              <w:t>1 MHz</w:t>
            </w:r>
          </w:p>
        </w:tc>
        <w:tc>
          <w:tcPr>
            <w:tcW w:w="3642" w:type="dxa"/>
            <w:shd w:val="clear" w:color="auto" w:fill="auto"/>
          </w:tcPr>
          <w:p w14:paraId="30C1DCB3" w14:textId="0D8ADC4C" w:rsidR="00677DA3" w:rsidRPr="00090C64" w:rsidRDefault="00677DA3" w:rsidP="00D1299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D1299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D12993">
            <w:pPr>
              <w:pStyle w:val="TAC"/>
            </w:pPr>
            <w:r w:rsidRPr="00090C64">
              <w:t>746 - 756 MHz</w:t>
            </w:r>
          </w:p>
        </w:tc>
        <w:tc>
          <w:tcPr>
            <w:tcW w:w="1275" w:type="dxa"/>
            <w:shd w:val="clear" w:color="auto" w:fill="auto"/>
          </w:tcPr>
          <w:p w14:paraId="398028A5" w14:textId="77777777" w:rsidR="00677DA3" w:rsidRPr="00090C64" w:rsidRDefault="00677DA3" w:rsidP="00D12993">
            <w:pPr>
              <w:pStyle w:val="TAC"/>
            </w:pPr>
            <w:r w:rsidRPr="00090C64">
              <w:t>-40.4 dBm</w:t>
            </w:r>
          </w:p>
        </w:tc>
        <w:tc>
          <w:tcPr>
            <w:tcW w:w="1418" w:type="dxa"/>
            <w:shd w:val="clear" w:color="auto" w:fill="auto"/>
          </w:tcPr>
          <w:p w14:paraId="04A422AE" w14:textId="77777777" w:rsidR="00677DA3" w:rsidRPr="00090C64" w:rsidRDefault="00677DA3" w:rsidP="00D12993">
            <w:pPr>
              <w:pStyle w:val="TAC"/>
            </w:pPr>
            <w:r w:rsidRPr="00090C64">
              <w:t>1 MHz</w:t>
            </w:r>
          </w:p>
        </w:tc>
        <w:tc>
          <w:tcPr>
            <w:tcW w:w="3642" w:type="dxa"/>
            <w:shd w:val="clear" w:color="auto" w:fill="auto"/>
          </w:tcPr>
          <w:p w14:paraId="27D30D6F" w14:textId="07191F75" w:rsidR="00677DA3" w:rsidRPr="00090C64" w:rsidRDefault="00677DA3" w:rsidP="00D12993">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D12993">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D12993">
            <w:pPr>
              <w:pStyle w:val="TAC"/>
            </w:pPr>
            <w:r w:rsidRPr="00090C64">
              <w:t>777 - 787 MHz</w:t>
            </w:r>
          </w:p>
        </w:tc>
        <w:tc>
          <w:tcPr>
            <w:tcW w:w="1275" w:type="dxa"/>
            <w:shd w:val="clear" w:color="auto" w:fill="auto"/>
          </w:tcPr>
          <w:p w14:paraId="5C60988D" w14:textId="77777777" w:rsidR="00677DA3" w:rsidRPr="00090C64" w:rsidRDefault="00677DA3" w:rsidP="00D12993">
            <w:pPr>
              <w:pStyle w:val="TAC"/>
            </w:pPr>
            <w:r w:rsidRPr="00090C64">
              <w:t>-37.4 dBm</w:t>
            </w:r>
          </w:p>
        </w:tc>
        <w:tc>
          <w:tcPr>
            <w:tcW w:w="1418" w:type="dxa"/>
            <w:shd w:val="clear" w:color="auto" w:fill="auto"/>
          </w:tcPr>
          <w:p w14:paraId="00C94D24" w14:textId="77777777" w:rsidR="00677DA3" w:rsidRPr="00090C64" w:rsidRDefault="00677DA3" w:rsidP="00D12993">
            <w:pPr>
              <w:pStyle w:val="TAC"/>
            </w:pPr>
            <w:r w:rsidRPr="00090C64">
              <w:t>1 MHz</w:t>
            </w:r>
          </w:p>
        </w:tc>
        <w:tc>
          <w:tcPr>
            <w:tcW w:w="3642" w:type="dxa"/>
            <w:shd w:val="clear" w:color="auto" w:fill="auto"/>
          </w:tcPr>
          <w:p w14:paraId="45A1117B" w14:textId="0D5E494A"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7DC651" w14:textId="77777777" w:rsidR="007D457F" w:rsidRDefault="007D457F" w:rsidP="00D12993">
            <w:pPr>
              <w:pStyle w:val="TAC"/>
            </w:pPr>
            <w:r>
              <w:t>UTRA FDD Band XIV or</w:t>
            </w:r>
          </w:p>
          <w:p w14:paraId="267EFF63" w14:textId="5A2DD456" w:rsidR="00677DA3" w:rsidRPr="00090C64" w:rsidRDefault="007D457F" w:rsidP="00D12993">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D12993">
            <w:pPr>
              <w:pStyle w:val="TAC"/>
            </w:pPr>
            <w:r w:rsidRPr="00090C64">
              <w:t>758 - 768 MHz</w:t>
            </w:r>
          </w:p>
        </w:tc>
        <w:tc>
          <w:tcPr>
            <w:tcW w:w="1275" w:type="dxa"/>
            <w:shd w:val="clear" w:color="auto" w:fill="auto"/>
          </w:tcPr>
          <w:p w14:paraId="49172995" w14:textId="77777777" w:rsidR="00677DA3" w:rsidRPr="00090C64" w:rsidRDefault="00677DA3" w:rsidP="00D12993">
            <w:pPr>
              <w:pStyle w:val="TAC"/>
            </w:pPr>
            <w:r w:rsidRPr="00090C64">
              <w:t>-40.4 dBm</w:t>
            </w:r>
          </w:p>
        </w:tc>
        <w:tc>
          <w:tcPr>
            <w:tcW w:w="1418" w:type="dxa"/>
            <w:shd w:val="clear" w:color="auto" w:fill="auto"/>
          </w:tcPr>
          <w:p w14:paraId="18A31691" w14:textId="77777777" w:rsidR="00677DA3" w:rsidRPr="00090C64" w:rsidRDefault="00677DA3" w:rsidP="00D12993">
            <w:pPr>
              <w:pStyle w:val="TAC"/>
            </w:pPr>
            <w:r w:rsidRPr="00090C64">
              <w:t>1 MHz</w:t>
            </w:r>
          </w:p>
        </w:tc>
        <w:tc>
          <w:tcPr>
            <w:tcW w:w="3642" w:type="dxa"/>
            <w:shd w:val="clear" w:color="auto" w:fill="auto"/>
          </w:tcPr>
          <w:p w14:paraId="43A57F8F" w14:textId="116A50E2" w:rsidR="00677DA3" w:rsidRPr="00090C64" w:rsidRDefault="00677DA3" w:rsidP="00D12993">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D12993">
            <w:pPr>
              <w:pStyle w:val="TAC"/>
            </w:pPr>
          </w:p>
        </w:tc>
        <w:tc>
          <w:tcPr>
            <w:tcW w:w="1701" w:type="dxa"/>
            <w:tcBorders>
              <w:left w:val="single" w:sz="4" w:space="0" w:color="auto"/>
            </w:tcBorders>
            <w:shd w:val="clear" w:color="auto" w:fill="auto"/>
          </w:tcPr>
          <w:p w14:paraId="3340F4E1" w14:textId="77777777" w:rsidR="00677DA3" w:rsidRPr="00090C64" w:rsidRDefault="00677DA3" w:rsidP="00D12993">
            <w:pPr>
              <w:pStyle w:val="TAC"/>
            </w:pPr>
            <w:r w:rsidRPr="00090C64">
              <w:t>788 - 798 MHz</w:t>
            </w:r>
          </w:p>
        </w:tc>
        <w:tc>
          <w:tcPr>
            <w:tcW w:w="1275" w:type="dxa"/>
            <w:shd w:val="clear" w:color="auto" w:fill="auto"/>
          </w:tcPr>
          <w:p w14:paraId="5DFF301B" w14:textId="77777777" w:rsidR="00677DA3" w:rsidRPr="00090C64" w:rsidRDefault="00677DA3" w:rsidP="00D12993">
            <w:pPr>
              <w:pStyle w:val="TAC"/>
            </w:pPr>
            <w:r w:rsidRPr="00090C64">
              <w:t>-37.4 dBm</w:t>
            </w:r>
          </w:p>
        </w:tc>
        <w:tc>
          <w:tcPr>
            <w:tcW w:w="1418" w:type="dxa"/>
            <w:shd w:val="clear" w:color="auto" w:fill="auto"/>
          </w:tcPr>
          <w:p w14:paraId="21E569E1" w14:textId="77777777" w:rsidR="00677DA3" w:rsidRPr="00090C64" w:rsidRDefault="00677DA3" w:rsidP="00D12993">
            <w:pPr>
              <w:pStyle w:val="TAC"/>
            </w:pPr>
            <w:r w:rsidRPr="00090C64">
              <w:t>1 MHz</w:t>
            </w:r>
          </w:p>
        </w:tc>
        <w:tc>
          <w:tcPr>
            <w:tcW w:w="3642" w:type="dxa"/>
            <w:shd w:val="clear" w:color="auto" w:fill="auto"/>
          </w:tcPr>
          <w:p w14:paraId="791BB00E" w14:textId="159A5455"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D1299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D12993">
            <w:pPr>
              <w:pStyle w:val="TAC"/>
            </w:pPr>
            <w:r w:rsidRPr="00090C64">
              <w:t>734 - 746 MHz</w:t>
            </w:r>
          </w:p>
        </w:tc>
        <w:tc>
          <w:tcPr>
            <w:tcW w:w="1275" w:type="dxa"/>
            <w:shd w:val="clear" w:color="auto" w:fill="auto"/>
          </w:tcPr>
          <w:p w14:paraId="50872250" w14:textId="77777777" w:rsidR="00677DA3" w:rsidRPr="00090C64" w:rsidRDefault="00677DA3" w:rsidP="00D12993">
            <w:pPr>
              <w:pStyle w:val="TAC"/>
            </w:pPr>
            <w:r w:rsidRPr="00090C64">
              <w:t>-40.4 dBm</w:t>
            </w:r>
          </w:p>
        </w:tc>
        <w:tc>
          <w:tcPr>
            <w:tcW w:w="1418" w:type="dxa"/>
            <w:shd w:val="clear" w:color="auto" w:fill="auto"/>
          </w:tcPr>
          <w:p w14:paraId="6B3C3F5C" w14:textId="77777777" w:rsidR="00677DA3" w:rsidRPr="00090C64" w:rsidRDefault="00677DA3" w:rsidP="00D12993">
            <w:pPr>
              <w:pStyle w:val="TAC"/>
            </w:pPr>
            <w:r w:rsidRPr="00090C64">
              <w:t>1 MHz</w:t>
            </w:r>
          </w:p>
        </w:tc>
        <w:tc>
          <w:tcPr>
            <w:tcW w:w="3642" w:type="dxa"/>
            <w:shd w:val="clear" w:color="auto" w:fill="auto"/>
          </w:tcPr>
          <w:p w14:paraId="0157A6A2" w14:textId="12E76181" w:rsidR="00677DA3" w:rsidRPr="00090C64" w:rsidRDefault="00677DA3" w:rsidP="00D12993">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D12993">
            <w:pPr>
              <w:pStyle w:val="TAC"/>
            </w:pPr>
          </w:p>
        </w:tc>
        <w:tc>
          <w:tcPr>
            <w:tcW w:w="1701" w:type="dxa"/>
            <w:tcBorders>
              <w:left w:val="single" w:sz="4" w:space="0" w:color="auto"/>
            </w:tcBorders>
            <w:shd w:val="clear" w:color="auto" w:fill="auto"/>
          </w:tcPr>
          <w:p w14:paraId="0A0DFFE6" w14:textId="77777777" w:rsidR="00677DA3" w:rsidRPr="00090C64" w:rsidRDefault="00677DA3" w:rsidP="00D12993">
            <w:pPr>
              <w:pStyle w:val="TAC"/>
            </w:pPr>
            <w:r w:rsidRPr="00090C64">
              <w:t>704 - 716 MHz</w:t>
            </w:r>
          </w:p>
        </w:tc>
        <w:tc>
          <w:tcPr>
            <w:tcW w:w="1275" w:type="dxa"/>
            <w:shd w:val="clear" w:color="auto" w:fill="auto"/>
          </w:tcPr>
          <w:p w14:paraId="561EDC27" w14:textId="77777777" w:rsidR="00677DA3" w:rsidRPr="00090C64" w:rsidRDefault="00677DA3" w:rsidP="00D12993">
            <w:pPr>
              <w:pStyle w:val="TAC"/>
            </w:pPr>
            <w:r w:rsidRPr="00090C64">
              <w:t>-37.4 dBm</w:t>
            </w:r>
          </w:p>
        </w:tc>
        <w:tc>
          <w:tcPr>
            <w:tcW w:w="1418" w:type="dxa"/>
            <w:shd w:val="clear" w:color="auto" w:fill="auto"/>
          </w:tcPr>
          <w:p w14:paraId="78F0B232" w14:textId="77777777" w:rsidR="00677DA3" w:rsidRPr="00090C64" w:rsidRDefault="00677DA3" w:rsidP="00D12993">
            <w:pPr>
              <w:pStyle w:val="TAC"/>
            </w:pPr>
            <w:r w:rsidRPr="00090C64">
              <w:t>1 MHz</w:t>
            </w:r>
          </w:p>
        </w:tc>
        <w:tc>
          <w:tcPr>
            <w:tcW w:w="3642" w:type="dxa"/>
            <w:shd w:val="clear" w:color="auto" w:fill="auto"/>
          </w:tcPr>
          <w:p w14:paraId="44F13195" w14:textId="23360127"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D12993">
            <w:pPr>
              <w:pStyle w:val="TAC"/>
            </w:pPr>
            <w:r w:rsidRPr="00090C64">
              <w:t>UTRA FDD Band XX or</w:t>
            </w:r>
          </w:p>
          <w:p w14:paraId="361DD24F" w14:textId="77777777" w:rsidR="00677DA3" w:rsidRPr="00090C64" w:rsidRDefault="00677DA3" w:rsidP="00D1299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D12993">
            <w:pPr>
              <w:pStyle w:val="TAC"/>
            </w:pPr>
            <w:r w:rsidRPr="00090C64">
              <w:t>791 - 821 MHz</w:t>
            </w:r>
          </w:p>
        </w:tc>
        <w:tc>
          <w:tcPr>
            <w:tcW w:w="1275" w:type="dxa"/>
            <w:shd w:val="clear" w:color="auto" w:fill="auto"/>
          </w:tcPr>
          <w:p w14:paraId="4B1AE3E9" w14:textId="77777777" w:rsidR="00677DA3" w:rsidRPr="00090C64" w:rsidRDefault="00677DA3" w:rsidP="00D12993">
            <w:pPr>
              <w:pStyle w:val="TAC"/>
            </w:pPr>
            <w:r w:rsidRPr="00090C64">
              <w:t>-40.4 dBm</w:t>
            </w:r>
          </w:p>
        </w:tc>
        <w:tc>
          <w:tcPr>
            <w:tcW w:w="1418" w:type="dxa"/>
            <w:shd w:val="clear" w:color="auto" w:fill="auto"/>
          </w:tcPr>
          <w:p w14:paraId="61A63C88" w14:textId="77777777" w:rsidR="00677DA3" w:rsidRPr="00090C64" w:rsidRDefault="00677DA3" w:rsidP="00D12993">
            <w:pPr>
              <w:pStyle w:val="TAC"/>
            </w:pPr>
            <w:r w:rsidRPr="00090C64">
              <w:t>1 MHz</w:t>
            </w:r>
          </w:p>
        </w:tc>
        <w:tc>
          <w:tcPr>
            <w:tcW w:w="3642" w:type="dxa"/>
            <w:shd w:val="clear" w:color="auto" w:fill="auto"/>
          </w:tcPr>
          <w:p w14:paraId="416D13E9" w14:textId="77777777" w:rsidR="00677DA3" w:rsidRPr="00090C64" w:rsidRDefault="00677DA3" w:rsidP="00D12993">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D12993">
            <w:pPr>
              <w:pStyle w:val="TAC"/>
            </w:pPr>
          </w:p>
        </w:tc>
        <w:tc>
          <w:tcPr>
            <w:tcW w:w="1701" w:type="dxa"/>
            <w:tcBorders>
              <w:left w:val="single" w:sz="4" w:space="0" w:color="auto"/>
            </w:tcBorders>
            <w:shd w:val="clear" w:color="auto" w:fill="auto"/>
          </w:tcPr>
          <w:p w14:paraId="65458A19" w14:textId="77777777" w:rsidR="00677DA3" w:rsidRPr="00090C64" w:rsidRDefault="00677DA3" w:rsidP="00D12993">
            <w:pPr>
              <w:pStyle w:val="TAC"/>
            </w:pPr>
            <w:r w:rsidRPr="00090C64">
              <w:t>832 - 862 MHz</w:t>
            </w:r>
          </w:p>
        </w:tc>
        <w:tc>
          <w:tcPr>
            <w:tcW w:w="1275" w:type="dxa"/>
            <w:shd w:val="clear" w:color="auto" w:fill="auto"/>
          </w:tcPr>
          <w:p w14:paraId="37CFBF7E" w14:textId="77777777" w:rsidR="00677DA3" w:rsidRPr="00090C64" w:rsidRDefault="00677DA3" w:rsidP="00D12993">
            <w:pPr>
              <w:pStyle w:val="TAC"/>
            </w:pPr>
            <w:r w:rsidRPr="00090C64">
              <w:t>-37.4 dBm</w:t>
            </w:r>
          </w:p>
        </w:tc>
        <w:tc>
          <w:tcPr>
            <w:tcW w:w="1418" w:type="dxa"/>
            <w:shd w:val="clear" w:color="auto" w:fill="auto"/>
          </w:tcPr>
          <w:p w14:paraId="37F21985" w14:textId="77777777" w:rsidR="00677DA3" w:rsidRPr="00090C64" w:rsidRDefault="00677DA3" w:rsidP="00D12993">
            <w:pPr>
              <w:pStyle w:val="TAC"/>
            </w:pPr>
            <w:r w:rsidRPr="00090C64">
              <w:t>1 MHz</w:t>
            </w:r>
          </w:p>
        </w:tc>
        <w:tc>
          <w:tcPr>
            <w:tcW w:w="3642" w:type="dxa"/>
            <w:shd w:val="clear" w:color="auto" w:fill="auto"/>
          </w:tcPr>
          <w:p w14:paraId="5DC9C780" w14:textId="2DD70DD4" w:rsidR="00677DA3" w:rsidRPr="00090C64" w:rsidRDefault="00677DA3" w:rsidP="00D1299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D1299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D12993">
            <w:pPr>
              <w:pStyle w:val="TAC"/>
            </w:pPr>
            <w:r w:rsidRPr="00090C64">
              <w:t>3510 – 3590 MHz</w:t>
            </w:r>
          </w:p>
        </w:tc>
        <w:tc>
          <w:tcPr>
            <w:tcW w:w="1275" w:type="dxa"/>
            <w:shd w:val="clear" w:color="auto" w:fill="auto"/>
          </w:tcPr>
          <w:p w14:paraId="6789D2B6" w14:textId="77777777" w:rsidR="00677DA3" w:rsidRPr="00090C64" w:rsidRDefault="00677DA3" w:rsidP="00D12993">
            <w:pPr>
              <w:pStyle w:val="TAC"/>
            </w:pPr>
            <w:r w:rsidRPr="00090C64">
              <w:t>-40.0 dBm</w:t>
            </w:r>
          </w:p>
        </w:tc>
        <w:tc>
          <w:tcPr>
            <w:tcW w:w="1418" w:type="dxa"/>
            <w:shd w:val="clear" w:color="auto" w:fill="auto"/>
          </w:tcPr>
          <w:p w14:paraId="2D658B13" w14:textId="77777777" w:rsidR="00677DA3" w:rsidRPr="00090C64" w:rsidRDefault="00677DA3" w:rsidP="00D12993">
            <w:pPr>
              <w:pStyle w:val="TAC"/>
            </w:pPr>
            <w:r w:rsidRPr="00090C64">
              <w:t>1 MHz</w:t>
            </w:r>
          </w:p>
        </w:tc>
        <w:tc>
          <w:tcPr>
            <w:tcW w:w="3642" w:type="dxa"/>
            <w:shd w:val="clear" w:color="auto" w:fill="auto"/>
          </w:tcPr>
          <w:p w14:paraId="2B953484" w14:textId="75E7DB91" w:rsidR="00677DA3" w:rsidRPr="00090C64" w:rsidRDefault="006E77FA" w:rsidP="00D12993">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D12993">
            <w:pPr>
              <w:pStyle w:val="TAC"/>
            </w:pPr>
          </w:p>
        </w:tc>
        <w:tc>
          <w:tcPr>
            <w:tcW w:w="1701" w:type="dxa"/>
            <w:tcBorders>
              <w:left w:val="single" w:sz="4" w:space="0" w:color="auto"/>
            </w:tcBorders>
            <w:shd w:val="clear" w:color="auto" w:fill="auto"/>
          </w:tcPr>
          <w:p w14:paraId="20953BD1" w14:textId="77777777" w:rsidR="00677DA3" w:rsidRPr="00090C64" w:rsidRDefault="00677DA3" w:rsidP="00D12993">
            <w:pPr>
              <w:pStyle w:val="TAC"/>
            </w:pPr>
            <w:r w:rsidRPr="00090C64">
              <w:t>3410 – 3490 MHz</w:t>
            </w:r>
          </w:p>
        </w:tc>
        <w:tc>
          <w:tcPr>
            <w:tcW w:w="1275" w:type="dxa"/>
            <w:shd w:val="clear" w:color="auto" w:fill="auto"/>
          </w:tcPr>
          <w:p w14:paraId="18247D8C" w14:textId="77777777" w:rsidR="00677DA3" w:rsidRPr="00090C64" w:rsidRDefault="00677DA3" w:rsidP="00D12993">
            <w:pPr>
              <w:pStyle w:val="TAC"/>
            </w:pPr>
            <w:r w:rsidRPr="00090C64">
              <w:t>-37.0 dBm</w:t>
            </w:r>
          </w:p>
        </w:tc>
        <w:tc>
          <w:tcPr>
            <w:tcW w:w="1418" w:type="dxa"/>
            <w:shd w:val="clear" w:color="auto" w:fill="auto"/>
          </w:tcPr>
          <w:p w14:paraId="4AF11550" w14:textId="77777777" w:rsidR="00677DA3" w:rsidRPr="00090C64" w:rsidRDefault="00677DA3" w:rsidP="00D12993">
            <w:pPr>
              <w:pStyle w:val="TAC"/>
            </w:pPr>
            <w:r w:rsidRPr="00090C64">
              <w:t>1 MHz</w:t>
            </w:r>
          </w:p>
        </w:tc>
        <w:tc>
          <w:tcPr>
            <w:tcW w:w="3642" w:type="dxa"/>
            <w:shd w:val="clear" w:color="auto" w:fill="auto"/>
          </w:tcPr>
          <w:p w14:paraId="1DCB7369" w14:textId="61AECD5E" w:rsidR="00677DA3" w:rsidRPr="00090C64" w:rsidRDefault="006E77FA" w:rsidP="00D1299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D12993">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D12993">
            <w:pPr>
              <w:pStyle w:val="TAC"/>
            </w:pPr>
            <w:r w:rsidRPr="00090C64">
              <w:t>1525 – 1559 MHz</w:t>
            </w:r>
          </w:p>
        </w:tc>
        <w:tc>
          <w:tcPr>
            <w:tcW w:w="1275" w:type="dxa"/>
            <w:shd w:val="clear" w:color="auto" w:fill="auto"/>
          </w:tcPr>
          <w:p w14:paraId="5B5CA926" w14:textId="77777777" w:rsidR="00677DA3" w:rsidRPr="00090C64" w:rsidRDefault="00677DA3" w:rsidP="00D12993">
            <w:pPr>
              <w:pStyle w:val="TAC"/>
            </w:pPr>
            <w:r w:rsidRPr="00090C64">
              <w:t>-40.4 dBm</w:t>
            </w:r>
          </w:p>
        </w:tc>
        <w:tc>
          <w:tcPr>
            <w:tcW w:w="1418" w:type="dxa"/>
            <w:shd w:val="clear" w:color="auto" w:fill="auto"/>
          </w:tcPr>
          <w:p w14:paraId="0CD1EB7A" w14:textId="77777777" w:rsidR="00677DA3" w:rsidRPr="00090C64" w:rsidRDefault="00677DA3" w:rsidP="00D12993">
            <w:pPr>
              <w:pStyle w:val="TAC"/>
            </w:pPr>
            <w:r w:rsidRPr="00090C64">
              <w:t>1 MHz</w:t>
            </w:r>
          </w:p>
        </w:tc>
        <w:tc>
          <w:tcPr>
            <w:tcW w:w="3642" w:type="dxa"/>
            <w:shd w:val="clear" w:color="auto" w:fill="auto"/>
          </w:tcPr>
          <w:p w14:paraId="6C436489" w14:textId="77777777" w:rsidR="00677DA3" w:rsidRPr="00090C64" w:rsidRDefault="00677DA3" w:rsidP="00D12993">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D12993">
            <w:pPr>
              <w:pStyle w:val="TAC"/>
            </w:pPr>
          </w:p>
        </w:tc>
        <w:tc>
          <w:tcPr>
            <w:tcW w:w="1701" w:type="dxa"/>
            <w:tcBorders>
              <w:left w:val="single" w:sz="4" w:space="0" w:color="auto"/>
            </w:tcBorders>
            <w:shd w:val="clear" w:color="auto" w:fill="auto"/>
          </w:tcPr>
          <w:p w14:paraId="25521C05" w14:textId="77777777" w:rsidR="00677DA3" w:rsidRPr="00090C64" w:rsidRDefault="00677DA3" w:rsidP="00D12993">
            <w:pPr>
              <w:pStyle w:val="TAC"/>
            </w:pPr>
            <w:r w:rsidRPr="00090C64">
              <w:t>1626.5 – 1660.5 MHz</w:t>
            </w:r>
          </w:p>
        </w:tc>
        <w:tc>
          <w:tcPr>
            <w:tcW w:w="1275" w:type="dxa"/>
            <w:shd w:val="clear" w:color="auto" w:fill="auto"/>
          </w:tcPr>
          <w:p w14:paraId="5A09C115" w14:textId="77777777" w:rsidR="00677DA3" w:rsidRPr="00090C64" w:rsidRDefault="00677DA3" w:rsidP="00D12993">
            <w:pPr>
              <w:pStyle w:val="TAC"/>
            </w:pPr>
            <w:r w:rsidRPr="00090C64">
              <w:t>-37.4 dBm</w:t>
            </w:r>
          </w:p>
        </w:tc>
        <w:tc>
          <w:tcPr>
            <w:tcW w:w="1418" w:type="dxa"/>
            <w:shd w:val="clear" w:color="auto" w:fill="auto"/>
          </w:tcPr>
          <w:p w14:paraId="43413798" w14:textId="77777777" w:rsidR="00677DA3" w:rsidRPr="00090C64" w:rsidRDefault="00677DA3" w:rsidP="00D12993">
            <w:pPr>
              <w:pStyle w:val="TAC"/>
            </w:pPr>
            <w:r w:rsidRPr="00090C64">
              <w:t>1 MHz</w:t>
            </w:r>
          </w:p>
        </w:tc>
        <w:tc>
          <w:tcPr>
            <w:tcW w:w="3642" w:type="dxa"/>
            <w:shd w:val="clear" w:color="auto" w:fill="auto"/>
          </w:tcPr>
          <w:p w14:paraId="37FE8A73" w14:textId="6A3E7896"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D12993">
            <w:pPr>
              <w:pStyle w:val="TAC"/>
            </w:pPr>
            <w:r w:rsidRPr="00090C64">
              <w:t>-40.4 dBm</w:t>
            </w:r>
          </w:p>
        </w:tc>
        <w:tc>
          <w:tcPr>
            <w:tcW w:w="1418" w:type="dxa"/>
            <w:shd w:val="clear" w:color="auto" w:fill="auto"/>
          </w:tcPr>
          <w:p w14:paraId="1A0007E1" w14:textId="77777777" w:rsidR="00677DA3" w:rsidRPr="00090C64" w:rsidRDefault="00677DA3" w:rsidP="00D12993">
            <w:pPr>
              <w:pStyle w:val="TAC"/>
            </w:pPr>
            <w:r w:rsidRPr="00090C64">
              <w:t>1 MHz</w:t>
            </w:r>
          </w:p>
        </w:tc>
        <w:tc>
          <w:tcPr>
            <w:tcW w:w="3642" w:type="dxa"/>
            <w:shd w:val="clear" w:color="auto" w:fill="auto"/>
          </w:tcPr>
          <w:p w14:paraId="0E3B116B"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D12993">
            <w:pPr>
              <w:pStyle w:val="TAC"/>
            </w:pPr>
          </w:p>
        </w:tc>
        <w:tc>
          <w:tcPr>
            <w:tcW w:w="1701" w:type="dxa"/>
            <w:tcBorders>
              <w:left w:val="single" w:sz="4" w:space="0" w:color="auto"/>
            </w:tcBorders>
            <w:shd w:val="clear" w:color="auto" w:fill="auto"/>
          </w:tcPr>
          <w:p w14:paraId="5E39BC47"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D12993">
            <w:pPr>
              <w:pStyle w:val="TAC"/>
            </w:pPr>
            <w:r w:rsidRPr="00090C64">
              <w:t>-37.4 dBm</w:t>
            </w:r>
          </w:p>
        </w:tc>
        <w:tc>
          <w:tcPr>
            <w:tcW w:w="1418" w:type="dxa"/>
            <w:shd w:val="clear" w:color="auto" w:fill="auto"/>
          </w:tcPr>
          <w:p w14:paraId="502528F6" w14:textId="77777777" w:rsidR="00677DA3" w:rsidRPr="00090C64" w:rsidRDefault="00677DA3" w:rsidP="00D12993">
            <w:pPr>
              <w:pStyle w:val="TAC"/>
            </w:pPr>
            <w:r w:rsidRPr="00090C64">
              <w:t>1 MHz</w:t>
            </w:r>
          </w:p>
        </w:tc>
        <w:tc>
          <w:tcPr>
            <w:tcW w:w="3642" w:type="dxa"/>
            <w:shd w:val="clear" w:color="auto" w:fill="auto"/>
          </w:tcPr>
          <w:p w14:paraId="3CA13BAF" w14:textId="158AD5C6" w:rsidR="00677DA3" w:rsidRPr="00090C64" w:rsidRDefault="00677DA3" w:rsidP="00D1299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D12993">
            <w:pPr>
              <w:pStyle w:val="TAC"/>
            </w:pPr>
            <w:r w:rsidRPr="00090C64">
              <w:t>859 - 894 MHz</w:t>
            </w:r>
          </w:p>
        </w:tc>
        <w:tc>
          <w:tcPr>
            <w:tcW w:w="1275" w:type="dxa"/>
            <w:shd w:val="clear" w:color="auto" w:fill="auto"/>
          </w:tcPr>
          <w:p w14:paraId="41FFB1B3" w14:textId="77777777" w:rsidR="00677DA3" w:rsidRPr="00090C64" w:rsidRDefault="00677DA3" w:rsidP="00D12993">
            <w:pPr>
              <w:pStyle w:val="TAC"/>
            </w:pPr>
            <w:r w:rsidRPr="00090C64">
              <w:t>-40.4 dBm</w:t>
            </w:r>
          </w:p>
        </w:tc>
        <w:tc>
          <w:tcPr>
            <w:tcW w:w="1418" w:type="dxa"/>
            <w:shd w:val="clear" w:color="auto" w:fill="auto"/>
          </w:tcPr>
          <w:p w14:paraId="0950FC6B" w14:textId="77777777" w:rsidR="00677DA3" w:rsidRPr="00090C64" w:rsidRDefault="00677DA3" w:rsidP="00D12993">
            <w:pPr>
              <w:pStyle w:val="TAC"/>
            </w:pPr>
            <w:r w:rsidRPr="00090C64">
              <w:t>1 MHz</w:t>
            </w:r>
          </w:p>
        </w:tc>
        <w:tc>
          <w:tcPr>
            <w:tcW w:w="3642" w:type="dxa"/>
            <w:shd w:val="clear" w:color="auto" w:fill="auto"/>
          </w:tcPr>
          <w:p w14:paraId="02F046ED" w14:textId="77777777" w:rsidR="00677DA3" w:rsidRPr="00090C64" w:rsidRDefault="00677DA3" w:rsidP="00D1299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D12993">
            <w:pPr>
              <w:pStyle w:val="TAC"/>
            </w:pPr>
          </w:p>
        </w:tc>
        <w:tc>
          <w:tcPr>
            <w:tcW w:w="1701" w:type="dxa"/>
            <w:tcBorders>
              <w:left w:val="single" w:sz="4" w:space="0" w:color="auto"/>
            </w:tcBorders>
            <w:shd w:val="clear" w:color="auto" w:fill="auto"/>
          </w:tcPr>
          <w:p w14:paraId="2C15507E" w14:textId="77777777" w:rsidR="00677DA3" w:rsidRPr="00090C64" w:rsidRDefault="00677DA3" w:rsidP="00D12993">
            <w:pPr>
              <w:pStyle w:val="TAC"/>
            </w:pPr>
            <w:r w:rsidRPr="00090C64">
              <w:t>814 - 849 MHz</w:t>
            </w:r>
          </w:p>
        </w:tc>
        <w:tc>
          <w:tcPr>
            <w:tcW w:w="1275" w:type="dxa"/>
            <w:shd w:val="clear" w:color="auto" w:fill="auto"/>
          </w:tcPr>
          <w:p w14:paraId="48BDAAA5" w14:textId="77777777" w:rsidR="00677DA3" w:rsidRPr="00090C64" w:rsidRDefault="00677DA3" w:rsidP="00D12993">
            <w:pPr>
              <w:pStyle w:val="TAC"/>
            </w:pPr>
            <w:r w:rsidRPr="00090C64">
              <w:t>-37.4 dBm</w:t>
            </w:r>
          </w:p>
        </w:tc>
        <w:tc>
          <w:tcPr>
            <w:tcW w:w="1418" w:type="dxa"/>
            <w:shd w:val="clear" w:color="auto" w:fill="auto"/>
          </w:tcPr>
          <w:p w14:paraId="2F48509D" w14:textId="77777777" w:rsidR="00677DA3" w:rsidRPr="00090C64" w:rsidRDefault="00677DA3" w:rsidP="00D12993">
            <w:pPr>
              <w:pStyle w:val="TAC"/>
            </w:pPr>
            <w:r w:rsidRPr="00090C64">
              <w:t>1 MHz</w:t>
            </w:r>
          </w:p>
        </w:tc>
        <w:tc>
          <w:tcPr>
            <w:tcW w:w="3642" w:type="dxa"/>
            <w:shd w:val="clear" w:color="auto" w:fill="auto"/>
          </w:tcPr>
          <w:p w14:paraId="04495441" w14:textId="65EC1DF4" w:rsidR="00677DA3" w:rsidRPr="00090C64" w:rsidRDefault="00677DA3" w:rsidP="00D1299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D1299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D12993">
            <w:pPr>
              <w:pStyle w:val="TAC"/>
            </w:pPr>
            <w:r w:rsidRPr="00090C64">
              <w:t>852 – 869 MHz</w:t>
            </w:r>
          </w:p>
        </w:tc>
        <w:tc>
          <w:tcPr>
            <w:tcW w:w="1275" w:type="dxa"/>
            <w:shd w:val="clear" w:color="auto" w:fill="auto"/>
          </w:tcPr>
          <w:p w14:paraId="54B236C4" w14:textId="77777777" w:rsidR="00677DA3" w:rsidRPr="00090C64" w:rsidRDefault="00677DA3" w:rsidP="00D12993">
            <w:pPr>
              <w:pStyle w:val="TAC"/>
            </w:pPr>
            <w:r w:rsidRPr="00090C64">
              <w:t>-40.4 dBm</w:t>
            </w:r>
          </w:p>
        </w:tc>
        <w:tc>
          <w:tcPr>
            <w:tcW w:w="1418" w:type="dxa"/>
            <w:shd w:val="clear" w:color="auto" w:fill="auto"/>
          </w:tcPr>
          <w:p w14:paraId="53EBDDDC" w14:textId="77777777" w:rsidR="00677DA3" w:rsidRPr="00090C64" w:rsidRDefault="00677DA3" w:rsidP="00D12993">
            <w:pPr>
              <w:pStyle w:val="TAC"/>
            </w:pPr>
            <w:r w:rsidRPr="00090C64">
              <w:t>1 MHz</w:t>
            </w:r>
          </w:p>
        </w:tc>
        <w:tc>
          <w:tcPr>
            <w:tcW w:w="3642" w:type="dxa"/>
            <w:shd w:val="clear" w:color="auto" w:fill="auto"/>
          </w:tcPr>
          <w:p w14:paraId="1AAB26E7" w14:textId="77777777" w:rsidR="00677DA3" w:rsidRPr="00090C64" w:rsidRDefault="00677DA3" w:rsidP="00D12993">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D12993">
            <w:pPr>
              <w:pStyle w:val="TAC"/>
            </w:pPr>
          </w:p>
        </w:tc>
        <w:tc>
          <w:tcPr>
            <w:tcW w:w="1701" w:type="dxa"/>
            <w:tcBorders>
              <w:left w:val="single" w:sz="4" w:space="0" w:color="auto"/>
            </w:tcBorders>
            <w:shd w:val="clear" w:color="auto" w:fill="auto"/>
          </w:tcPr>
          <w:p w14:paraId="5170DA42" w14:textId="77777777" w:rsidR="00677DA3" w:rsidRPr="00090C64" w:rsidRDefault="00677DA3" w:rsidP="00D12993">
            <w:pPr>
              <w:pStyle w:val="TAC"/>
            </w:pPr>
            <w:r w:rsidRPr="00090C64">
              <w:t>807 – 824 MHz</w:t>
            </w:r>
          </w:p>
        </w:tc>
        <w:tc>
          <w:tcPr>
            <w:tcW w:w="1275" w:type="dxa"/>
            <w:shd w:val="clear" w:color="auto" w:fill="auto"/>
          </w:tcPr>
          <w:p w14:paraId="7171E6AC" w14:textId="77777777" w:rsidR="00677DA3" w:rsidRPr="00090C64" w:rsidRDefault="00677DA3" w:rsidP="00D12993">
            <w:pPr>
              <w:pStyle w:val="TAC"/>
            </w:pPr>
            <w:r w:rsidRPr="00090C64">
              <w:t>-37.4 dBm</w:t>
            </w:r>
          </w:p>
        </w:tc>
        <w:tc>
          <w:tcPr>
            <w:tcW w:w="1418" w:type="dxa"/>
            <w:shd w:val="clear" w:color="auto" w:fill="auto"/>
          </w:tcPr>
          <w:p w14:paraId="39AB4660" w14:textId="77777777" w:rsidR="00677DA3" w:rsidRPr="00090C64" w:rsidRDefault="00677DA3" w:rsidP="00D12993">
            <w:pPr>
              <w:pStyle w:val="TAC"/>
            </w:pPr>
            <w:r w:rsidRPr="00090C64">
              <w:t>1 MHz</w:t>
            </w:r>
          </w:p>
        </w:tc>
        <w:tc>
          <w:tcPr>
            <w:tcW w:w="3642" w:type="dxa"/>
            <w:shd w:val="clear" w:color="auto" w:fill="auto"/>
          </w:tcPr>
          <w:p w14:paraId="7AB7AE4F" w14:textId="5862342C" w:rsidR="00677DA3" w:rsidRPr="00090C64" w:rsidRDefault="00677DA3" w:rsidP="00D1299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D1299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D12993">
            <w:pPr>
              <w:pStyle w:val="TAC"/>
            </w:pPr>
            <w:r w:rsidRPr="00090C64">
              <w:t>758 - 803 MHz</w:t>
            </w:r>
          </w:p>
        </w:tc>
        <w:tc>
          <w:tcPr>
            <w:tcW w:w="1275" w:type="dxa"/>
            <w:shd w:val="clear" w:color="auto" w:fill="auto"/>
          </w:tcPr>
          <w:p w14:paraId="2B0E6477" w14:textId="77777777" w:rsidR="00677DA3" w:rsidRPr="00090C64" w:rsidRDefault="00677DA3" w:rsidP="00D12993">
            <w:pPr>
              <w:pStyle w:val="TAC"/>
            </w:pPr>
            <w:r w:rsidRPr="00090C64">
              <w:t>-40.4 dBm</w:t>
            </w:r>
          </w:p>
        </w:tc>
        <w:tc>
          <w:tcPr>
            <w:tcW w:w="1418" w:type="dxa"/>
            <w:shd w:val="clear" w:color="auto" w:fill="auto"/>
          </w:tcPr>
          <w:p w14:paraId="6230FA3A" w14:textId="77777777" w:rsidR="00677DA3" w:rsidRPr="00090C64" w:rsidRDefault="00677DA3" w:rsidP="00D12993">
            <w:pPr>
              <w:pStyle w:val="TAC"/>
            </w:pPr>
            <w:r w:rsidRPr="00090C64">
              <w:t>1 MHz</w:t>
            </w:r>
          </w:p>
        </w:tc>
        <w:tc>
          <w:tcPr>
            <w:tcW w:w="3642" w:type="dxa"/>
            <w:shd w:val="clear" w:color="auto" w:fill="auto"/>
          </w:tcPr>
          <w:p w14:paraId="0BFC6A7A" w14:textId="77777777" w:rsidR="00677DA3" w:rsidRPr="00090C64" w:rsidRDefault="00677DA3" w:rsidP="00D12993">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D12993">
            <w:pPr>
              <w:pStyle w:val="TAC"/>
            </w:pPr>
          </w:p>
        </w:tc>
        <w:tc>
          <w:tcPr>
            <w:tcW w:w="1701" w:type="dxa"/>
            <w:tcBorders>
              <w:left w:val="single" w:sz="4" w:space="0" w:color="auto"/>
            </w:tcBorders>
            <w:shd w:val="clear" w:color="auto" w:fill="auto"/>
          </w:tcPr>
          <w:p w14:paraId="0FB0C901" w14:textId="77777777" w:rsidR="00677DA3" w:rsidRPr="00090C64" w:rsidRDefault="00677DA3" w:rsidP="00D12993">
            <w:pPr>
              <w:pStyle w:val="TAC"/>
            </w:pPr>
            <w:r w:rsidRPr="00090C64">
              <w:t>703 - 748 MHz</w:t>
            </w:r>
          </w:p>
        </w:tc>
        <w:tc>
          <w:tcPr>
            <w:tcW w:w="1275" w:type="dxa"/>
            <w:shd w:val="clear" w:color="auto" w:fill="auto"/>
          </w:tcPr>
          <w:p w14:paraId="0C1BED74" w14:textId="77777777" w:rsidR="00677DA3" w:rsidRPr="00090C64" w:rsidRDefault="00677DA3" w:rsidP="00D12993">
            <w:pPr>
              <w:pStyle w:val="TAC"/>
            </w:pPr>
            <w:r w:rsidRPr="00090C64">
              <w:t>-37.4 dBm</w:t>
            </w:r>
          </w:p>
        </w:tc>
        <w:tc>
          <w:tcPr>
            <w:tcW w:w="1418" w:type="dxa"/>
            <w:shd w:val="clear" w:color="auto" w:fill="auto"/>
          </w:tcPr>
          <w:p w14:paraId="26713690" w14:textId="77777777" w:rsidR="00677DA3" w:rsidRPr="00090C64" w:rsidRDefault="00677DA3" w:rsidP="00D12993">
            <w:pPr>
              <w:pStyle w:val="TAC"/>
            </w:pPr>
            <w:r w:rsidRPr="00090C64">
              <w:t>1 MHz</w:t>
            </w:r>
          </w:p>
        </w:tc>
        <w:tc>
          <w:tcPr>
            <w:tcW w:w="3642" w:type="dxa"/>
            <w:shd w:val="clear" w:color="auto" w:fill="auto"/>
          </w:tcPr>
          <w:p w14:paraId="6046E75C" w14:textId="219F8C02" w:rsidR="00677DA3" w:rsidRPr="00090C64" w:rsidRDefault="00677DA3" w:rsidP="00D1299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D1299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D12993">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61B23A" w:rsidR="00677DA3" w:rsidRPr="00090C64" w:rsidRDefault="007D457F"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D1299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D12993">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D1299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D1299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D12993">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D1299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.7.6.5.3.3. This requirement does not apply to E-</w:t>
            </w:r>
            <w:r w:rsidRPr="00090C64">
              <w:rPr>
                <w:rFonts w:cs="v5.0.0"/>
              </w:rPr>
              <w:t xml:space="preserve">UTRA </w:t>
            </w:r>
            <w:r w:rsidRPr="00090C64">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D1299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D12993">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D12993">
            <w:pPr>
              <w:pStyle w:val="TAC"/>
              <w:rPr>
                <w:lang w:eastAsia="zh-CN"/>
              </w:rPr>
            </w:pPr>
            <w:r w:rsidRPr="00090C64">
              <w:t>1900 - 1920 MHz</w:t>
            </w:r>
          </w:p>
          <w:p w14:paraId="7AF7FC4F"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D1299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D1299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D12993">
            <w:pPr>
              <w:pStyle w:val="TAC"/>
              <w:rPr>
                <w:lang w:eastAsia="zh-CN"/>
              </w:rPr>
            </w:pPr>
            <w:r w:rsidRPr="00090C64">
              <w:t>1850 – 1910 MHz</w:t>
            </w:r>
          </w:p>
          <w:p w14:paraId="6A737910"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D1299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D129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D1299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D1299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D129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D1299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D1299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D1299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D1299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D12993">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D12993">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D1299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D1299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D12993">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D1299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D1299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D1299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D12993">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D12993">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D12993">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D1299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D1299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D1299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D1299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D1299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D12993">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D1299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D1299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D12993">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D1299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D1299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D1299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D1299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D1299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D1299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D1299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D1299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D1299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D1299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D1299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D1299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D1299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D1299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D1299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D12993">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D1299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D12993">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D12993">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D1299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D12993">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D1299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D12993">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D1299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D1299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D1299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D1299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D1299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D1299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D1299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D1299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D1299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D1299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D1299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D1299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D1299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D1299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D12993">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D1299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D1299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D1299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D1299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D1299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D1299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D1299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D1299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D1299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D1299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D1299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D1299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D1299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D1299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D12993">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D1299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D1299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D12993">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D1299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D12993">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D1299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D1299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D1299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D1299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D1299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D12993">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D1299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D1299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D1299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D1299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D1299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D1299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D1299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D1299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D1299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D1299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D1299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D1299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D12993">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D12993">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D1299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D12993">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D12993">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D1299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D12993">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D12993">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D12993">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D12993">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D12993">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D12993">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D12993">
            <w:pPr>
              <w:pStyle w:val="TAL"/>
            </w:pPr>
          </w:p>
        </w:tc>
      </w:tr>
    </w:tbl>
    <w:p w14:paraId="695307D0" w14:textId="77777777" w:rsidR="00D57C09" w:rsidRPr="00090C64" w:rsidRDefault="00D57C09" w:rsidP="00D12993"/>
    <w:p w14:paraId="315F975F" w14:textId="4CC1F434"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D1299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D1299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D1299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1299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12993">
      <w:r w:rsidRPr="00090C64">
        <w:t>The TRP of any spurious emission shall not exceed:</w:t>
      </w:r>
    </w:p>
    <w:p w14:paraId="4964BDEC" w14:textId="77777777" w:rsidR="00D57C09" w:rsidRPr="00090C64" w:rsidRDefault="00D57C09" w:rsidP="00D12993">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D12993">
            <w:pPr>
              <w:pStyle w:val="TAH"/>
            </w:pPr>
            <w:r w:rsidRPr="00090C64">
              <w:t>Frequency range</w:t>
            </w:r>
          </w:p>
        </w:tc>
        <w:tc>
          <w:tcPr>
            <w:tcW w:w="2126" w:type="dxa"/>
          </w:tcPr>
          <w:p w14:paraId="24E2AB0D" w14:textId="77777777" w:rsidR="00D57C09" w:rsidRPr="00090C64" w:rsidRDefault="00D57C09" w:rsidP="00D12993">
            <w:pPr>
              <w:pStyle w:val="TAH"/>
            </w:pPr>
            <w:r w:rsidRPr="00090C64">
              <w:t>Maximum Level</w:t>
            </w:r>
          </w:p>
        </w:tc>
        <w:tc>
          <w:tcPr>
            <w:tcW w:w="864" w:type="dxa"/>
          </w:tcPr>
          <w:p w14:paraId="26C8E87E" w14:textId="77777777" w:rsidR="00D57C09" w:rsidRPr="00090C64" w:rsidRDefault="00D57C09" w:rsidP="00D12993">
            <w:pPr>
              <w:pStyle w:val="TAH"/>
            </w:pPr>
            <w:r w:rsidRPr="00090C64">
              <w:t>Measurement Bandwidth</w:t>
            </w:r>
          </w:p>
        </w:tc>
        <w:tc>
          <w:tcPr>
            <w:tcW w:w="3617" w:type="dxa"/>
          </w:tcPr>
          <w:p w14:paraId="048BEA4A" w14:textId="77777777" w:rsidR="00D57C09" w:rsidRPr="00090C64" w:rsidRDefault="00D57C09" w:rsidP="00D1299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D12993">
            <w:pPr>
              <w:pStyle w:val="TAN"/>
            </w:pPr>
            <w:r w:rsidRPr="00090C64">
              <w:t>NOTE:</w:t>
            </w:r>
            <w:r w:rsidRPr="00090C64">
              <w:tab/>
              <w:t>The requirement is not applicable in China.</w:t>
            </w:r>
          </w:p>
        </w:tc>
      </w:tr>
    </w:tbl>
    <w:p w14:paraId="13B8DD77" w14:textId="77777777" w:rsidR="00D57C09" w:rsidRPr="00090C64" w:rsidRDefault="00D57C09" w:rsidP="00D12993"/>
    <w:p w14:paraId="3614C977"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12993">
      <w:r w:rsidRPr="00090C64">
        <w:t>The TRP of any spurious emission shall not exceed:</w:t>
      </w:r>
    </w:p>
    <w:p w14:paraId="47C95504"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D12993">
            <w:pPr>
              <w:pStyle w:val="TAH"/>
            </w:pPr>
            <w:r w:rsidRPr="00090C64">
              <w:t>Operating Band</w:t>
            </w:r>
          </w:p>
        </w:tc>
        <w:tc>
          <w:tcPr>
            <w:tcW w:w="2376" w:type="dxa"/>
          </w:tcPr>
          <w:p w14:paraId="57B6CBE0" w14:textId="77777777" w:rsidR="00D57C09" w:rsidRPr="00090C64" w:rsidRDefault="00D57C09" w:rsidP="00D12993">
            <w:pPr>
              <w:pStyle w:val="TAH"/>
            </w:pPr>
            <w:r w:rsidRPr="00090C64">
              <w:t>Frequency range</w:t>
            </w:r>
          </w:p>
        </w:tc>
        <w:tc>
          <w:tcPr>
            <w:tcW w:w="1276" w:type="dxa"/>
          </w:tcPr>
          <w:p w14:paraId="1AB845DD" w14:textId="77777777" w:rsidR="00D57C09" w:rsidRPr="00090C64" w:rsidRDefault="00D57C09" w:rsidP="00D12993">
            <w:pPr>
              <w:pStyle w:val="TAH"/>
            </w:pPr>
            <w:r w:rsidRPr="00090C64">
              <w:t>Maximum Level</w:t>
            </w:r>
          </w:p>
        </w:tc>
        <w:tc>
          <w:tcPr>
            <w:tcW w:w="1418" w:type="dxa"/>
          </w:tcPr>
          <w:p w14:paraId="2A5D01EF" w14:textId="77777777" w:rsidR="00D57C09" w:rsidRPr="00090C64" w:rsidRDefault="00D57C09" w:rsidP="00D12993">
            <w:pPr>
              <w:pStyle w:val="TAH"/>
            </w:pPr>
            <w:r w:rsidRPr="00090C64">
              <w:t>Measurement Bandwidth</w:t>
            </w:r>
          </w:p>
        </w:tc>
        <w:tc>
          <w:tcPr>
            <w:tcW w:w="1956" w:type="dxa"/>
          </w:tcPr>
          <w:p w14:paraId="4D1FEEB6" w14:textId="77777777" w:rsidR="00D57C09" w:rsidRPr="00090C64" w:rsidRDefault="00D57C09" w:rsidP="00D1299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D12993">
            <w:pPr>
              <w:pStyle w:val="TAC"/>
            </w:pPr>
            <w:r w:rsidRPr="00090C64">
              <w:t>13</w:t>
            </w:r>
          </w:p>
        </w:tc>
        <w:tc>
          <w:tcPr>
            <w:tcW w:w="2376" w:type="dxa"/>
          </w:tcPr>
          <w:p w14:paraId="5CA3DE66" w14:textId="77777777" w:rsidR="00D57C09" w:rsidRPr="00090C64" w:rsidRDefault="00D57C09" w:rsidP="00D12993">
            <w:pPr>
              <w:pStyle w:val="TAC"/>
            </w:pPr>
            <w:r w:rsidRPr="00090C64">
              <w:t>763 - 775 MHz</w:t>
            </w:r>
          </w:p>
        </w:tc>
        <w:tc>
          <w:tcPr>
            <w:tcW w:w="1276" w:type="dxa"/>
          </w:tcPr>
          <w:p w14:paraId="1597D09D" w14:textId="77777777" w:rsidR="00D57C09" w:rsidRPr="00090C64" w:rsidRDefault="00D57C09" w:rsidP="00D12993">
            <w:pPr>
              <w:pStyle w:val="TAC"/>
            </w:pPr>
            <w:r w:rsidRPr="00090C64">
              <w:t>-37 dBm</w:t>
            </w:r>
          </w:p>
        </w:tc>
        <w:tc>
          <w:tcPr>
            <w:tcW w:w="1418" w:type="dxa"/>
          </w:tcPr>
          <w:p w14:paraId="7C2ADD8A" w14:textId="77777777" w:rsidR="00D57C09" w:rsidRPr="00090C64" w:rsidRDefault="00D57C09" w:rsidP="00D12993">
            <w:pPr>
              <w:pStyle w:val="TAC"/>
            </w:pPr>
            <w:r w:rsidRPr="00090C64">
              <w:t>6.25 kHz</w:t>
            </w:r>
          </w:p>
        </w:tc>
        <w:tc>
          <w:tcPr>
            <w:tcW w:w="1956" w:type="dxa"/>
          </w:tcPr>
          <w:p w14:paraId="1381F46A" w14:textId="77777777" w:rsidR="00D57C09" w:rsidRPr="00090C64" w:rsidRDefault="00D57C09" w:rsidP="00D1299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D12993">
            <w:pPr>
              <w:pStyle w:val="TAC"/>
            </w:pPr>
            <w:r w:rsidRPr="00090C64">
              <w:t>13</w:t>
            </w:r>
          </w:p>
        </w:tc>
        <w:tc>
          <w:tcPr>
            <w:tcW w:w="2376" w:type="dxa"/>
          </w:tcPr>
          <w:p w14:paraId="24340886" w14:textId="77777777" w:rsidR="00D57C09" w:rsidRPr="00090C64" w:rsidRDefault="00D57C09" w:rsidP="00D12993">
            <w:pPr>
              <w:pStyle w:val="TAC"/>
            </w:pPr>
            <w:r w:rsidRPr="00090C64">
              <w:t>793 - 805 MHz</w:t>
            </w:r>
          </w:p>
        </w:tc>
        <w:tc>
          <w:tcPr>
            <w:tcW w:w="1276" w:type="dxa"/>
          </w:tcPr>
          <w:p w14:paraId="7B37C642" w14:textId="77777777" w:rsidR="00D57C09" w:rsidRPr="00090C64" w:rsidRDefault="00D57C09" w:rsidP="00D12993">
            <w:pPr>
              <w:pStyle w:val="TAC"/>
            </w:pPr>
            <w:r w:rsidRPr="00090C64">
              <w:t>-37 dBm</w:t>
            </w:r>
          </w:p>
        </w:tc>
        <w:tc>
          <w:tcPr>
            <w:tcW w:w="1418" w:type="dxa"/>
          </w:tcPr>
          <w:p w14:paraId="25BDBA0E" w14:textId="77777777" w:rsidR="00D57C09" w:rsidRPr="00090C64" w:rsidRDefault="00D57C09" w:rsidP="00D12993">
            <w:pPr>
              <w:pStyle w:val="TAC"/>
            </w:pPr>
            <w:r w:rsidRPr="00090C64">
              <w:t>6.25 kHz</w:t>
            </w:r>
          </w:p>
        </w:tc>
        <w:tc>
          <w:tcPr>
            <w:tcW w:w="1956" w:type="dxa"/>
          </w:tcPr>
          <w:p w14:paraId="7A976A19" w14:textId="77777777" w:rsidR="00D57C09" w:rsidRPr="00090C64" w:rsidRDefault="00D57C09" w:rsidP="00D1299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D12993">
            <w:pPr>
              <w:pStyle w:val="TAC"/>
            </w:pPr>
            <w:r w:rsidRPr="00090C64">
              <w:t>14</w:t>
            </w:r>
          </w:p>
        </w:tc>
        <w:tc>
          <w:tcPr>
            <w:tcW w:w="2376" w:type="dxa"/>
          </w:tcPr>
          <w:p w14:paraId="299AD3A4" w14:textId="77777777" w:rsidR="00D57C09" w:rsidRPr="00090C64" w:rsidRDefault="00D57C09" w:rsidP="00D12993">
            <w:pPr>
              <w:pStyle w:val="TAC"/>
            </w:pPr>
            <w:r w:rsidRPr="00090C64">
              <w:t>769 - 775 MHz</w:t>
            </w:r>
          </w:p>
        </w:tc>
        <w:tc>
          <w:tcPr>
            <w:tcW w:w="1276" w:type="dxa"/>
          </w:tcPr>
          <w:p w14:paraId="33B60116" w14:textId="77777777" w:rsidR="00D57C09" w:rsidRPr="00090C64" w:rsidRDefault="00D57C09" w:rsidP="00D12993">
            <w:pPr>
              <w:pStyle w:val="TAC"/>
            </w:pPr>
            <w:r w:rsidRPr="00090C64">
              <w:t>-37 dBm</w:t>
            </w:r>
          </w:p>
        </w:tc>
        <w:tc>
          <w:tcPr>
            <w:tcW w:w="1418" w:type="dxa"/>
          </w:tcPr>
          <w:p w14:paraId="68547FE8" w14:textId="77777777" w:rsidR="00D57C09" w:rsidRPr="00090C64" w:rsidRDefault="00D57C09" w:rsidP="00D12993">
            <w:pPr>
              <w:pStyle w:val="TAC"/>
            </w:pPr>
            <w:r w:rsidRPr="00090C64">
              <w:t>6.25 kHz</w:t>
            </w:r>
          </w:p>
        </w:tc>
        <w:tc>
          <w:tcPr>
            <w:tcW w:w="1956" w:type="dxa"/>
          </w:tcPr>
          <w:p w14:paraId="0CBBDC19" w14:textId="77777777" w:rsidR="00D57C09" w:rsidRPr="00090C64" w:rsidRDefault="00D57C09" w:rsidP="00D1299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D12993">
            <w:pPr>
              <w:pStyle w:val="TAC"/>
            </w:pPr>
            <w:r w:rsidRPr="00090C64">
              <w:t>14</w:t>
            </w:r>
          </w:p>
        </w:tc>
        <w:tc>
          <w:tcPr>
            <w:tcW w:w="2376" w:type="dxa"/>
          </w:tcPr>
          <w:p w14:paraId="08960235" w14:textId="77777777" w:rsidR="00D57C09" w:rsidRPr="00090C64" w:rsidRDefault="00D57C09" w:rsidP="00D12993">
            <w:pPr>
              <w:pStyle w:val="TAC"/>
            </w:pPr>
            <w:r w:rsidRPr="00090C64">
              <w:t>799 - 805 MHz</w:t>
            </w:r>
          </w:p>
        </w:tc>
        <w:tc>
          <w:tcPr>
            <w:tcW w:w="1276" w:type="dxa"/>
          </w:tcPr>
          <w:p w14:paraId="7DDF4ED7" w14:textId="77777777" w:rsidR="00D57C09" w:rsidRPr="00090C64" w:rsidRDefault="00D57C09" w:rsidP="00D12993">
            <w:pPr>
              <w:pStyle w:val="TAC"/>
            </w:pPr>
            <w:r w:rsidRPr="00090C64">
              <w:t>-37 dBm</w:t>
            </w:r>
          </w:p>
        </w:tc>
        <w:tc>
          <w:tcPr>
            <w:tcW w:w="1418" w:type="dxa"/>
          </w:tcPr>
          <w:p w14:paraId="7AE09905" w14:textId="77777777" w:rsidR="00D57C09" w:rsidRPr="00090C64" w:rsidRDefault="00D57C09" w:rsidP="00D12993">
            <w:pPr>
              <w:pStyle w:val="TAC"/>
            </w:pPr>
            <w:r w:rsidRPr="00090C64">
              <w:t>6.25 kHz</w:t>
            </w:r>
          </w:p>
        </w:tc>
        <w:tc>
          <w:tcPr>
            <w:tcW w:w="1956" w:type="dxa"/>
          </w:tcPr>
          <w:p w14:paraId="155B4C08" w14:textId="77777777" w:rsidR="00D57C09" w:rsidRPr="00090C64" w:rsidRDefault="00D57C09" w:rsidP="00D12993">
            <w:pPr>
              <w:pStyle w:val="TAC"/>
            </w:pPr>
          </w:p>
        </w:tc>
      </w:tr>
    </w:tbl>
    <w:p w14:paraId="5F0B3BCA" w14:textId="77777777" w:rsidR="00D57C09" w:rsidRPr="00090C64" w:rsidRDefault="00D57C09" w:rsidP="00D12993"/>
    <w:p w14:paraId="4D019E42"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12993">
      <w:r w:rsidRPr="00090C64">
        <w:t>The TRP of any spurious emission shall not exceed:</w:t>
      </w:r>
    </w:p>
    <w:p w14:paraId="5A70D13A" w14:textId="77777777" w:rsidR="00D57C09" w:rsidRPr="00090C64" w:rsidRDefault="00D57C09" w:rsidP="00D1299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D1299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D12993"/>
    <w:p w14:paraId="4507C01B" w14:textId="0748F1FC" w:rsidR="0014707A" w:rsidRPr="00B20AE8" w:rsidRDefault="0014707A" w:rsidP="00D1299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D12993"/>
    <w:p w14:paraId="70A21B46" w14:textId="77777777" w:rsidR="00D57C09" w:rsidRPr="00090C64" w:rsidRDefault="00D57C09" w:rsidP="00D1299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12993">
      <w:r w:rsidRPr="00090C64">
        <w:t>The TRP of any spurious emission shall not exceed:</w:t>
      </w:r>
    </w:p>
    <w:p w14:paraId="2FC847BD"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D12993">
            <w:pPr>
              <w:pStyle w:val="TAH"/>
            </w:pPr>
            <w:r w:rsidRPr="00090C64">
              <w:t>Frequency range</w:t>
            </w:r>
          </w:p>
        </w:tc>
        <w:tc>
          <w:tcPr>
            <w:tcW w:w="2268" w:type="dxa"/>
          </w:tcPr>
          <w:p w14:paraId="6FAC56A5" w14:textId="77777777" w:rsidR="00D57C09" w:rsidRPr="00090C64" w:rsidRDefault="00D57C09" w:rsidP="00D12993">
            <w:pPr>
              <w:pStyle w:val="TAH"/>
            </w:pPr>
            <w:r w:rsidRPr="00090C64">
              <w:t>Maximum Level</w:t>
            </w:r>
          </w:p>
        </w:tc>
        <w:tc>
          <w:tcPr>
            <w:tcW w:w="1560" w:type="dxa"/>
          </w:tcPr>
          <w:p w14:paraId="4184DA8C" w14:textId="77777777" w:rsidR="00D57C09" w:rsidRPr="00090C64" w:rsidRDefault="00D57C09" w:rsidP="00D12993">
            <w:pPr>
              <w:pStyle w:val="TAH"/>
            </w:pPr>
            <w:r w:rsidRPr="00090C64">
              <w:t>Measurement Bandwidth</w:t>
            </w:r>
          </w:p>
        </w:tc>
        <w:tc>
          <w:tcPr>
            <w:tcW w:w="875" w:type="dxa"/>
          </w:tcPr>
          <w:p w14:paraId="20C10833" w14:textId="77777777" w:rsidR="00D57C09" w:rsidRPr="00090C64" w:rsidRDefault="00D57C09" w:rsidP="00D1299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D1299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D12993">
            <w:pPr>
              <w:pStyle w:val="TAC"/>
            </w:pPr>
            <w:r w:rsidRPr="00FE6949">
              <w:t>-33.4 dBm</w:t>
            </w:r>
          </w:p>
        </w:tc>
        <w:tc>
          <w:tcPr>
            <w:tcW w:w="1560" w:type="dxa"/>
          </w:tcPr>
          <w:p w14:paraId="040D9F38" w14:textId="77777777" w:rsidR="00D57C09" w:rsidRPr="00FE6949" w:rsidRDefault="00D57C09" w:rsidP="00D12993">
            <w:pPr>
              <w:pStyle w:val="TAC"/>
            </w:pPr>
            <w:r w:rsidRPr="00FE6949">
              <w:t>1 MHz</w:t>
            </w:r>
          </w:p>
        </w:tc>
        <w:tc>
          <w:tcPr>
            <w:tcW w:w="875" w:type="dxa"/>
          </w:tcPr>
          <w:p w14:paraId="19A1D6ED" w14:textId="77777777" w:rsidR="00D57C09" w:rsidRPr="00FE6949" w:rsidRDefault="00D57C09" w:rsidP="00D1299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D1299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D12993">
            <w:pPr>
              <w:pStyle w:val="TAC"/>
            </w:pPr>
            <w:r w:rsidRPr="00FE6949">
              <w:t>-13.4 dBm</w:t>
            </w:r>
          </w:p>
        </w:tc>
        <w:tc>
          <w:tcPr>
            <w:tcW w:w="1560" w:type="dxa"/>
          </w:tcPr>
          <w:p w14:paraId="471992E7" w14:textId="77777777" w:rsidR="00D57C09" w:rsidRPr="00FE6949" w:rsidRDefault="00D57C09" w:rsidP="00D12993">
            <w:pPr>
              <w:pStyle w:val="TAC"/>
            </w:pPr>
            <w:r w:rsidRPr="00FE6949">
              <w:t>1 MHz</w:t>
            </w:r>
          </w:p>
        </w:tc>
        <w:tc>
          <w:tcPr>
            <w:tcW w:w="875" w:type="dxa"/>
          </w:tcPr>
          <w:p w14:paraId="3B25740C" w14:textId="77777777" w:rsidR="00D57C09" w:rsidRPr="00FE6949" w:rsidRDefault="00D57C09" w:rsidP="00D1299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D1299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D12993">
            <w:pPr>
              <w:pStyle w:val="TAC"/>
            </w:pPr>
            <w:r w:rsidRPr="00FE6949">
              <w:t>-28.4 dBm</w:t>
            </w:r>
          </w:p>
        </w:tc>
        <w:tc>
          <w:tcPr>
            <w:tcW w:w="1560" w:type="dxa"/>
          </w:tcPr>
          <w:p w14:paraId="0D6E578F" w14:textId="77777777" w:rsidR="00D57C09" w:rsidRPr="00FE6949" w:rsidRDefault="00D57C09" w:rsidP="00D12993">
            <w:pPr>
              <w:pStyle w:val="TAC"/>
            </w:pPr>
            <w:r w:rsidRPr="00FE6949">
              <w:t>1 MHz</w:t>
            </w:r>
          </w:p>
        </w:tc>
        <w:tc>
          <w:tcPr>
            <w:tcW w:w="875" w:type="dxa"/>
          </w:tcPr>
          <w:p w14:paraId="5D21B9BA" w14:textId="77777777" w:rsidR="00D57C09" w:rsidRPr="00FE6949" w:rsidRDefault="00D57C09" w:rsidP="00D1299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D1299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D12993">
            <w:pPr>
              <w:pStyle w:val="TAC"/>
            </w:pPr>
            <w:r w:rsidRPr="00FE6949">
              <w:t>-30.4 dBm</w:t>
            </w:r>
          </w:p>
        </w:tc>
        <w:tc>
          <w:tcPr>
            <w:tcW w:w="1560" w:type="dxa"/>
          </w:tcPr>
          <w:p w14:paraId="49339546" w14:textId="77777777" w:rsidR="00D57C09" w:rsidRPr="00FE6949" w:rsidRDefault="00D57C09" w:rsidP="00D12993">
            <w:pPr>
              <w:pStyle w:val="TAC"/>
            </w:pPr>
            <w:r w:rsidRPr="00FE6949">
              <w:t>1 MHz</w:t>
            </w:r>
          </w:p>
        </w:tc>
        <w:tc>
          <w:tcPr>
            <w:tcW w:w="875" w:type="dxa"/>
          </w:tcPr>
          <w:p w14:paraId="5AF2732C" w14:textId="77777777" w:rsidR="00D57C09" w:rsidRPr="00FE6949" w:rsidRDefault="00D57C09" w:rsidP="00D1299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D1299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D12993">
            <w:pPr>
              <w:pStyle w:val="TAC"/>
            </w:pPr>
            <w:r w:rsidRPr="00FE6949">
              <w:t>-33.4 dBm</w:t>
            </w:r>
          </w:p>
        </w:tc>
        <w:tc>
          <w:tcPr>
            <w:tcW w:w="1560" w:type="dxa"/>
          </w:tcPr>
          <w:p w14:paraId="4F130CF0" w14:textId="77777777" w:rsidR="00D57C09" w:rsidRPr="00FE6949" w:rsidRDefault="00D57C09" w:rsidP="00D12993">
            <w:pPr>
              <w:pStyle w:val="TAC"/>
            </w:pPr>
            <w:r w:rsidRPr="00FE6949">
              <w:t>1 MHz</w:t>
            </w:r>
          </w:p>
        </w:tc>
        <w:tc>
          <w:tcPr>
            <w:tcW w:w="875" w:type="dxa"/>
          </w:tcPr>
          <w:p w14:paraId="28E4333F" w14:textId="77777777" w:rsidR="00D57C09" w:rsidRPr="00FE6949" w:rsidRDefault="00D57C09" w:rsidP="00D12993">
            <w:pPr>
              <w:pStyle w:val="TAC"/>
            </w:pPr>
          </w:p>
        </w:tc>
      </w:tr>
    </w:tbl>
    <w:p w14:paraId="6247674B" w14:textId="77777777" w:rsidR="00D57C09" w:rsidRPr="00090C64" w:rsidRDefault="00D57C09" w:rsidP="00D12993"/>
    <w:p w14:paraId="68529590" w14:textId="77777777" w:rsidR="00D57C09" w:rsidRPr="00090C64" w:rsidRDefault="00D57C09" w:rsidP="00D12993">
      <w:r w:rsidRPr="00090C64">
        <w:t>The following requirement may apply to AAS BS operating in Band 48 in certain regions. The TRP of any spurious emission shall not exceed:</w:t>
      </w:r>
    </w:p>
    <w:p w14:paraId="4340B60A"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D1299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D1299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D1299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D1299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D1299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D1299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D12993">
            <w:pPr>
              <w:pStyle w:val="TAC"/>
            </w:pPr>
            <w:r w:rsidRPr="00FE6949">
              <w:t>-28.0 dBm</w:t>
            </w:r>
          </w:p>
          <w:p w14:paraId="6223AE1B" w14:textId="77777777" w:rsidR="00D57C09" w:rsidRPr="00FE6949"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D12993">
            <w:pPr>
              <w:pStyle w:val="TAC"/>
            </w:pPr>
          </w:p>
        </w:tc>
      </w:tr>
    </w:tbl>
    <w:p w14:paraId="09569F44" w14:textId="77777777" w:rsidR="00D57C09" w:rsidRPr="00090C64" w:rsidRDefault="00D57C09" w:rsidP="00D12993"/>
    <w:p w14:paraId="5B28ACF2" w14:textId="42550503" w:rsidR="00D57C09" w:rsidRPr="00090C64" w:rsidRDefault="00D57C09" w:rsidP="00D1299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1299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12993">
      <w:pPr>
        <w:rPr>
          <w:lang w:eastAsia="zh-CN"/>
        </w:rPr>
      </w:pPr>
    </w:p>
    <w:p w14:paraId="51728F1C"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12993">
      <w:r w:rsidRPr="00090C64">
        <w:t>The TRP of any spurious emission shall not exceed:</w:t>
      </w:r>
    </w:p>
    <w:p w14:paraId="32CAA263" w14:textId="77777777" w:rsidR="00D57C09" w:rsidRPr="00090C64" w:rsidRDefault="00D57C09" w:rsidP="00D1299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D12993">
            <w:pPr>
              <w:pStyle w:val="TAH"/>
            </w:pPr>
            <w:r w:rsidRPr="00090C64">
              <w:t>Operating Band</w:t>
            </w:r>
          </w:p>
        </w:tc>
        <w:tc>
          <w:tcPr>
            <w:tcW w:w="2376" w:type="dxa"/>
          </w:tcPr>
          <w:p w14:paraId="68941942" w14:textId="77777777" w:rsidR="00D57C09" w:rsidRPr="00090C64" w:rsidRDefault="00D57C09" w:rsidP="00D12993">
            <w:pPr>
              <w:pStyle w:val="TAH"/>
            </w:pPr>
            <w:r w:rsidRPr="00090C64">
              <w:t>Frequency range</w:t>
            </w:r>
          </w:p>
        </w:tc>
        <w:tc>
          <w:tcPr>
            <w:tcW w:w="1276" w:type="dxa"/>
          </w:tcPr>
          <w:p w14:paraId="1499D6CA" w14:textId="77777777" w:rsidR="00D57C09" w:rsidRPr="00090C64" w:rsidRDefault="00D57C09" w:rsidP="00D12993">
            <w:pPr>
              <w:pStyle w:val="TAH"/>
            </w:pPr>
            <w:r w:rsidRPr="00090C64">
              <w:t>Maximum Level</w:t>
            </w:r>
          </w:p>
        </w:tc>
        <w:tc>
          <w:tcPr>
            <w:tcW w:w="1418" w:type="dxa"/>
          </w:tcPr>
          <w:p w14:paraId="6CD1C6BE" w14:textId="77777777" w:rsidR="00D57C09" w:rsidRPr="00090C64" w:rsidRDefault="00D57C09" w:rsidP="00D12993">
            <w:pPr>
              <w:pStyle w:val="TAH"/>
            </w:pPr>
            <w:r w:rsidRPr="00090C64">
              <w:t>Measurement Bandwidth</w:t>
            </w:r>
          </w:p>
        </w:tc>
        <w:tc>
          <w:tcPr>
            <w:tcW w:w="1956" w:type="dxa"/>
          </w:tcPr>
          <w:p w14:paraId="46C24C2D" w14:textId="77777777" w:rsidR="00D57C09" w:rsidRPr="00090C64" w:rsidRDefault="00D57C09" w:rsidP="00D1299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D12993">
            <w:pPr>
              <w:pStyle w:val="TAC"/>
            </w:pPr>
            <w:r w:rsidRPr="00090C64">
              <w:t>13</w:t>
            </w:r>
          </w:p>
        </w:tc>
        <w:tc>
          <w:tcPr>
            <w:tcW w:w="2376" w:type="dxa"/>
          </w:tcPr>
          <w:p w14:paraId="1B5C4A51" w14:textId="77777777" w:rsidR="00D57C09" w:rsidRPr="00090C64" w:rsidRDefault="00D57C09" w:rsidP="00D12993">
            <w:pPr>
              <w:pStyle w:val="TAC"/>
            </w:pPr>
            <w:r w:rsidRPr="00090C64">
              <w:t>763 - 775 MHz</w:t>
            </w:r>
          </w:p>
        </w:tc>
        <w:tc>
          <w:tcPr>
            <w:tcW w:w="1276" w:type="dxa"/>
          </w:tcPr>
          <w:p w14:paraId="3E9BD73F" w14:textId="77777777" w:rsidR="00D57C09" w:rsidRPr="00090C64" w:rsidRDefault="00D57C09" w:rsidP="00D12993">
            <w:pPr>
              <w:pStyle w:val="TAC"/>
            </w:pPr>
            <w:r w:rsidRPr="00090C64">
              <w:t>-37 dBm</w:t>
            </w:r>
          </w:p>
        </w:tc>
        <w:tc>
          <w:tcPr>
            <w:tcW w:w="1418" w:type="dxa"/>
          </w:tcPr>
          <w:p w14:paraId="7B9D7336" w14:textId="77777777" w:rsidR="00D57C09" w:rsidRPr="00090C64" w:rsidRDefault="00D57C09" w:rsidP="00D12993">
            <w:pPr>
              <w:pStyle w:val="TAC"/>
            </w:pPr>
            <w:r w:rsidRPr="00090C64">
              <w:t>6.25 kHz</w:t>
            </w:r>
          </w:p>
        </w:tc>
        <w:tc>
          <w:tcPr>
            <w:tcW w:w="1956" w:type="dxa"/>
          </w:tcPr>
          <w:p w14:paraId="6259CAF6" w14:textId="77777777" w:rsidR="00D57C09" w:rsidRPr="00090C64" w:rsidRDefault="00D57C09" w:rsidP="00D1299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D12993">
            <w:pPr>
              <w:pStyle w:val="TAC"/>
            </w:pPr>
            <w:r w:rsidRPr="00090C64">
              <w:t>13</w:t>
            </w:r>
          </w:p>
        </w:tc>
        <w:tc>
          <w:tcPr>
            <w:tcW w:w="2376" w:type="dxa"/>
          </w:tcPr>
          <w:p w14:paraId="69A673BF" w14:textId="77777777" w:rsidR="00D57C09" w:rsidRPr="00090C64" w:rsidRDefault="00D57C09" w:rsidP="00D12993">
            <w:pPr>
              <w:pStyle w:val="TAC"/>
            </w:pPr>
            <w:r w:rsidRPr="00090C64">
              <w:t>793 - 805 MHz</w:t>
            </w:r>
          </w:p>
        </w:tc>
        <w:tc>
          <w:tcPr>
            <w:tcW w:w="1276" w:type="dxa"/>
          </w:tcPr>
          <w:p w14:paraId="31B365C4" w14:textId="77777777" w:rsidR="00D57C09" w:rsidRPr="00090C64" w:rsidRDefault="00D57C09" w:rsidP="00D12993">
            <w:pPr>
              <w:pStyle w:val="TAC"/>
            </w:pPr>
            <w:r w:rsidRPr="00090C64">
              <w:t>-37 dBm</w:t>
            </w:r>
          </w:p>
        </w:tc>
        <w:tc>
          <w:tcPr>
            <w:tcW w:w="1418" w:type="dxa"/>
          </w:tcPr>
          <w:p w14:paraId="4A53E1F3" w14:textId="77777777" w:rsidR="00D57C09" w:rsidRPr="00090C64" w:rsidRDefault="00D57C09" w:rsidP="00D12993">
            <w:pPr>
              <w:pStyle w:val="TAC"/>
            </w:pPr>
            <w:r w:rsidRPr="00090C64">
              <w:t>6.25 kHz</w:t>
            </w:r>
          </w:p>
        </w:tc>
        <w:tc>
          <w:tcPr>
            <w:tcW w:w="1956" w:type="dxa"/>
          </w:tcPr>
          <w:p w14:paraId="0F1007A3" w14:textId="77777777" w:rsidR="00D57C09" w:rsidRPr="00090C64" w:rsidRDefault="00D57C09" w:rsidP="00D1299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D12993">
            <w:pPr>
              <w:pStyle w:val="TAC"/>
            </w:pPr>
            <w:r w:rsidRPr="00090C64">
              <w:t>14</w:t>
            </w:r>
          </w:p>
        </w:tc>
        <w:tc>
          <w:tcPr>
            <w:tcW w:w="2376" w:type="dxa"/>
          </w:tcPr>
          <w:p w14:paraId="1505F2D4" w14:textId="77777777" w:rsidR="00D57C09" w:rsidRPr="00090C64" w:rsidRDefault="00D57C09" w:rsidP="00D12993">
            <w:pPr>
              <w:pStyle w:val="TAC"/>
            </w:pPr>
            <w:r w:rsidRPr="00090C64">
              <w:t>769 - 775 MHz</w:t>
            </w:r>
          </w:p>
        </w:tc>
        <w:tc>
          <w:tcPr>
            <w:tcW w:w="1276" w:type="dxa"/>
          </w:tcPr>
          <w:p w14:paraId="20417B4B" w14:textId="77777777" w:rsidR="00D57C09" w:rsidRPr="00090C64" w:rsidRDefault="00D57C09" w:rsidP="00D12993">
            <w:pPr>
              <w:pStyle w:val="TAC"/>
            </w:pPr>
            <w:r w:rsidRPr="00090C64">
              <w:t>-37 dBm</w:t>
            </w:r>
          </w:p>
        </w:tc>
        <w:tc>
          <w:tcPr>
            <w:tcW w:w="1418" w:type="dxa"/>
          </w:tcPr>
          <w:p w14:paraId="0B23C2A4" w14:textId="77777777" w:rsidR="00D57C09" w:rsidRPr="00090C64" w:rsidRDefault="00D57C09" w:rsidP="00D12993">
            <w:pPr>
              <w:pStyle w:val="TAC"/>
            </w:pPr>
            <w:r w:rsidRPr="00090C64">
              <w:t>6.25 kHz</w:t>
            </w:r>
          </w:p>
        </w:tc>
        <w:tc>
          <w:tcPr>
            <w:tcW w:w="1956" w:type="dxa"/>
          </w:tcPr>
          <w:p w14:paraId="75EED19C" w14:textId="77777777" w:rsidR="00D57C09" w:rsidRPr="00090C64" w:rsidRDefault="00D57C09" w:rsidP="00D1299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D12993">
            <w:pPr>
              <w:pStyle w:val="TAC"/>
            </w:pPr>
            <w:r w:rsidRPr="00090C64">
              <w:t>14</w:t>
            </w:r>
          </w:p>
        </w:tc>
        <w:tc>
          <w:tcPr>
            <w:tcW w:w="2376" w:type="dxa"/>
          </w:tcPr>
          <w:p w14:paraId="4A180D8E" w14:textId="77777777" w:rsidR="00D57C09" w:rsidRPr="00090C64" w:rsidRDefault="00D57C09" w:rsidP="00D12993">
            <w:pPr>
              <w:pStyle w:val="TAC"/>
            </w:pPr>
            <w:r w:rsidRPr="00090C64">
              <w:t>799 - 805 MHz</w:t>
            </w:r>
          </w:p>
        </w:tc>
        <w:tc>
          <w:tcPr>
            <w:tcW w:w="1276" w:type="dxa"/>
          </w:tcPr>
          <w:p w14:paraId="17CCE392" w14:textId="77777777" w:rsidR="00D57C09" w:rsidRPr="00090C64" w:rsidRDefault="00D57C09" w:rsidP="00D12993">
            <w:pPr>
              <w:pStyle w:val="TAC"/>
            </w:pPr>
            <w:r w:rsidRPr="00090C64">
              <w:t>-37 dBm</w:t>
            </w:r>
          </w:p>
        </w:tc>
        <w:tc>
          <w:tcPr>
            <w:tcW w:w="1418" w:type="dxa"/>
          </w:tcPr>
          <w:p w14:paraId="2A43097E" w14:textId="77777777" w:rsidR="00D57C09" w:rsidRPr="00090C64" w:rsidRDefault="00D57C09" w:rsidP="00D12993">
            <w:pPr>
              <w:pStyle w:val="TAC"/>
            </w:pPr>
            <w:r w:rsidRPr="00090C64">
              <w:t>6.25 kHz</w:t>
            </w:r>
          </w:p>
        </w:tc>
        <w:tc>
          <w:tcPr>
            <w:tcW w:w="1956" w:type="dxa"/>
          </w:tcPr>
          <w:p w14:paraId="68CFFC1D" w14:textId="77777777" w:rsidR="00D57C09" w:rsidRPr="00090C64" w:rsidRDefault="00D57C09" w:rsidP="00D12993">
            <w:pPr>
              <w:pStyle w:val="TAC"/>
            </w:pPr>
          </w:p>
        </w:tc>
      </w:tr>
    </w:tbl>
    <w:p w14:paraId="5F3B1FB4" w14:textId="77777777" w:rsidR="00D57C09" w:rsidRPr="00090C64" w:rsidRDefault="00D57C09" w:rsidP="00D12993"/>
    <w:p w14:paraId="7A3C1A7F"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12993">
      <w:r w:rsidRPr="00090C64">
        <w:t>The TRP of any spurious emission shall not exceed:</w:t>
      </w:r>
    </w:p>
    <w:p w14:paraId="761E240A" w14:textId="77777777" w:rsidR="00D57C09" w:rsidRPr="00090C64" w:rsidRDefault="00D57C09" w:rsidP="00D12993">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D1299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D12993"/>
    <w:p w14:paraId="4C3E6F13" w14:textId="77777777" w:rsidR="00D57C09" w:rsidRPr="00090C64" w:rsidRDefault="00D57C09" w:rsidP="00D57C09">
      <w:pPr>
        <w:pStyle w:val="Heading4"/>
      </w:pPr>
      <w:bookmarkStart w:id="7142" w:name="_Toc21125184"/>
      <w:bookmarkStart w:id="7143" w:name="_Toc29768174"/>
      <w:bookmarkStart w:id="7144" w:name="_Toc36044616"/>
      <w:bookmarkStart w:id="7145" w:name="_Toc37230521"/>
      <w:bookmarkStart w:id="7146" w:name="_Toc45907664"/>
      <w:bookmarkStart w:id="7147" w:name="_Toc53181769"/>
      <w:bookmarkStart w:id="7148" w:name="_Toc61117498"/>
      <w:bookmarkStart w:id="7149" w:name="_Toc67076587"/>
      <w:bookmarkStart w:id="7150" w:name="_Toc67077125"/>
      <w:bookmarkStart w:id="7151" w:name="_Toc74753007"/>
      <w:bookmarkStart w:id="7152" w:name="_Toc74753546"/>
      <w:bookmarkStart w:id="7153" w:name="_Toc74754084"/>
      <w:bookmarkStart w:id="7154" w:name="_Toc76507407"/>
      <w:bookmarkStart w:id="7155" w:name="_Toc83111558"/>
      <w:bookmarkStart w:id="7156" w:name="_Toc89877210"/>
      <w:bookmarkStart w:id="7157" w:name="_Toc98710745"/>
      <w:bookmarkStart w:id="7158" w:name="_Toc130920081"/>
      <w:bookmarkStart w:id="7159" w:name="_Toc137300627"/>
      <w:bookmarkStart w:id="7160" w:name="_Toc138888960"/>
      <w:bookmarkStart w:id="7161" w:name="_Toc145108969"/>
      <w:bookmarkStart w:id="7162" w:name="_Toc155260111"/>
      <w:bookmarkStart w:id="7163" w:name="_Toc219557608"/>
      <w:r w:rsidRPr="00090C64">
        <w:t>6.7.6.5</w:t>
      </w:r>
      <w:r w:rsidRPr="00090C64">
        <w:tab/>
        <w:t>Co-location with other base stations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23804C5" w14:textId="77777777" w:rsidR="00D57C09" w:rsidRPr="00090C64" w:rsidRDefault="00D57C09" w:rsidP="00D57C09">
      <w:pPr>
        <w:pStyle w:val="Heading5"/>
        <w:rPr>
          <w:lang w:eastAsia="sv-SE"/>
        </w:rPr>
      </w:pPr>
      <w:bookmarkStart w:id="7164" w:name="_Toc21125185"/>
      <w:bookmarkStart w:id="7165" w:name="_Toc29768175"/>
      <w:bookmarkStart w:id="7166" w:name="_Toc36044617"/>
      <w:bookmarkStart w:id="7167" w:name="_Toc37230522"/>
      <w:bookmarkStart w:id="7168" w:name="_Toc45907665"/>
      <w:bookmarkStart w:id="7169" w:name="_Toc53181770"/>
      <w:bookmarkStart w:id="7170" w:name="_Toc61117499"/>
      <w:bookmarkStart w:id="7171" w:name="_Toc67076588"/>
      <w:bookmarkStart w:id="7172" w:name="_Toc67077126"/>
      <w:bookmarkStart w:id="7173" w:name="_Toc74753008"/>
      <w:bookmarkStart w:id="7174" w:name="_Toc74753547"/>
      <w:bookmarkStart w:id="7175" w:name="_Toc74754085"/>
      <w:bookmarkStart w:id="7176" w:name="_Toc76507408"/>
      <w:bookmarkStart w:id="7177" w:name="_Toc83111559"/>
      <w:bookmarkStart w:id="7178" w:name="_Toc89877211"/>
      <w:bookmarkStart w:id="7179" w:name="_Toc98710746"/>
      <w:bookmarkStart w:id="7180" w:name="_Toc130920082"/>
      <w:bookmarkStart w:id="7181" w:name="_Toc137300628"/>
      <w:bookmarkStart w:id="7182" w:name="_Toc138888961"/>
      <w:bookmarkStart w:id="7183" w:name="_Toc145108970"/>
      <w:bookmarkStart w:id="7184" w:name="_Toc155260112"/>
      <w:bookmarkStart w:id="7185" w:name="_Toc219557609"/>
      <w:r w:rsidRPr="00090C64">
        <w:rPr>
          <w:lang w:eastAsia="sv-SE"/>
        </w:rPr>
        <w:t>6.7.6.5.1</w:t>
      </w:r>
      <w:r w:rsidRPr="00090C64">
        <w:rPr>
          <w:lang w:eastAsia="sv-SE"/>
        </w:rPr>
        <w:tab/>
        <w:t>Definition and applicability</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0A1BBD61" w14:textId="77777777" w:rsidR="00D57C09" w:rsidRPr="00090C64" w:rsidRDefault="00D57C09" w:rsidP="00D57C09">
      <w:pPr>
        <w:pStyle w:val="Heading5"/>
        <w:rPr>
          <w:lang w:eastAsia="sv-SE"/>
        </w:rPr>
      </w:pPr>
      <w:bookmarkStart w:id="7186" w:name="_Toc21125186"/>
      <w:bookmarkStart w:id="7187" w:name="_Toc29768176"/>
      <w:bookmarkStart w:id="7188" w:name="_Toc36044618"/>
      <w:bookmarkStart w:id="7189" w:name="_Toc37230523"/>
      <w:bookmarkStart w:id="7190" w:name="_Toc45907666"/>
      <w:bookmarkStart w:id="7191" w:name="_Toc53181771"/>
      <w:bookmarkStart w:id="7192" w:name="_Toc61117500"/>
      <w:bookmarkStart w:id="7193" w:name="_Toc67076589"/>
      <w:bookmarkStart w:id="7194" w:name="_Toc67077127"/>
      <w:bookmarkStart w:id="7195" w:name="_Toc74753009"/>
      <w:bookmarkStart w:id="7196" w:name="_Toc74753548"/>
      <w:bookmarkStart w:id="7197" w:name="_Toc74754086"/>
      <w:bookmarkStart w:id="7198" w:name="_Toc76507409"/>
      <w:bookmarkStart w:id="7199" w:name="_Toc83111560"/>
      <w:bookmarkStart w:id="7200" w:name="_Toc89877212"/>
      <w:bookmarkStart w:id="7201" w:name="_Toc98710747"/>
      <w:bookmarkStart w:id="7202" w:name="_Toc130920083"/>
      <w:bookmarkStart w:id="7203" w:name="_Toc137300629"/>
      <w:bookmarkStart w:id="7204" w:name="_Toc138888962"/>
      <w:bookmarkStart w:id="7205" w:name="_Toc145108971"/>
      <w:bookmarkStart w:id="7206" w:name="_Toc155260113"/>
      <w:bookmarkStart w:id="7207" w:name="_Toc219557610"/>
      <w:r w:rsidRPr="00090C64">
        <w:rPr>
          <w:lang w:eastAsia="sv-SE"/>
        </w:rPr>
        <w:t>6.7.6.5.2</w:t>
      </w:r>
      <w:r w:rsidRPr="00090C64">
        <w:rPr>
          <w:lang w:eastAsia="sv-SE"/>
        </w:rPr>
        <w:tab/>
        <w:t>Minimum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53CF479" w14:textId="3BBD7E8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08" w:name="_Toc21125187"/>
      <w:bookmarkStart w:id="7209" w:name="_Toc29768177"/>
      <w:bookmarkStart w:id="7210" w:name="_Toc36044619"/>
      <w:bookmarkStart w:id="7211" w:name="_Toc37230524"/>
      <w:bookmarkStart w:id="7212" w:name="_Toc45907667"/>
      <w:bookmarkStart w:id="7213" w:name="_Toc53181772"/>
      <w:bookmarkStart w:id="7214" w:name="_Toc61117501"/>
      <w:bookmarkStart w:id="7215" w:name="_Toc67076590"/>
      <w:bookmarkStart w:id="7216" w:name="_Toc67077128"/>
      <w:bookmarkStart w:id="7217" w:name="_Toc74753010"/>
      <w:bookmarkStart w:id="7218" w:name="_Toc74753549"/>
      <w:bookmarkStart w:id="7219" w:name="_Toc74754087"/>
      <w:bookmarkStart w:id="7220" w:name="_Toc76507410"/>
      <w:bookmarkStart w:id="7221" w:name="_Toc83111561"/>
      <w:bookmarkStart w:id="7222" w:name="_Toc89877213"/>
      <w:bookmarkStart w:id="7223" w:name="_Toc98710748"/>
      <w:bookmarkStart w:id="7224" w:name="_Toc130920084"/>
      <w:bookmarkStart w:id="7225" w:name="_Toc137300630"/>
      <w:bookmarkStart w:id="7226" w:name="_Toc138888963"/>
      <w:bookmarkStart w:id="7227" w:name="_Toc145108972"/>
      <w:bookmarkStart w:id="7228" w:name="_Toc155260114"/>
      <w:bookmarkStart w:id="7229" w:name="_Toc219557611"/>
      <w:r w:rsidRPr="00090C64">
        <w:rPr>
          <w:lang w:eastAsia="sv-SE"/>
        </w:rPr>
        <w:t>6.7.6.5.3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A3F589"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D1299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0" w:name="_Toc21125188"/>
      <w:bookmarkStart w:id="7231" w:name="_Toc29768178"/>
      <w:bookmarkStart w:id="7232" w:name="_Toc36044620"/>
      <w:bookmarkStart w:id="7233" w:name="_Toc37230525"/>
      <w:bookmarkStart w:id="7234" w:name="_Toc45907668"/>
      <w:bookmarkStart w:id="7235" w:name="_Toc53181773"/>
      <w:bookmarkStart w:id="7236" w:name="_Toc61117502"/>
      <w:bookmarkStart w:id="7237" w:name="_Toc67076591"/>
      <w:bookmarkStart w:id="7238" w:name="_Toc67077129"/>
      <w:bookmarkStart w:id="7239" w:name="_Toc74753011"/>
      <w:bookmarkStart w:id="7240" w:name="_Toc74753550"/>
      <w:bookmarkStart w:id="7241" w:name="_Toc74754088"/>
      <w:bookmarkStart w:id="7242" w:name="_Toc76507411"/>
      <w:bookmarkStart w:id="7243" w:name="_Toc83111562"/>
      <w:bookmarkStart w:id="7244" w:name="_Toc89877214"/>
      <w:bookmarkStart w:id="7245" w:name="_Toc98710749"/>
      <w:bookmarkStart w:id="7246" w:name="_Toc130920085"/>
      <w:bookmarkStart w:id="7247" w:name="_Toc137300631"/>
      <w:bookmarkStart w:id="7248" w:name="_Toc138888964"/>
      <w:bookmarkStart w:id="7249" w:name="_Toc145108973"/>
      <w:bookmarkStart w:id="7250" w:name="_Toc155260115"/>
      <w:bookmarkStart w:id="7251" w:name="_Toc219557612"/>
      <w:r w:rsidRPr="00090C64">
        <w:rPr>
          <w:lang w:eastAsia="sv-SE"/>
        </w:rPr>
        <w:t>6.</w:t>
      </w:r>
      <w:r w:rsidRPr="00090C64">
        <w:rPr>
          <w:lang w:eastAsia="zh-CN"/>
        </w:rPr>
        <w:t>7.6.5.4</w:t>
      </w:r>
      <w:r w:rsidRPr="00090C64">
        <w:rPr>
          <w:lang w:eastAsia="sv-SE"/>
        </w:rPr>
        <w:tab/>
        <w:t>Method of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DA43F01" w14:textId="77777777" w:rsidR="00D57C09" w:rsidRPr="00090C64" w:rsidRDefault="00D57C09" w:rsidP="00554118">
      <w:pPr>
        <w:pStyle w:val="H6"/>
        <w:rPr>
          <w:lang w:eastAsia="sv-SE"/>
        </w:rPr>
      </w:pPr>
      <w:bookmarkStart w:id="7252" w:name="_Toc21125189"/>
      <w:bookmarkStart w:id="7253" w:name="_Toc29768179"/>
      <w:bookmarkStart w:id="7254" w:name="_Toc36044621"/>
      <w:bookmarkStart w:id="7255" w:name="_Toc37230526"/>
      <w:bookmarkStart w:id="7256" w:name="_Toc45907669"/>
      <w:bookmarkStart w:id="7257" w:name="_Toc53181774"/>
      <w:r w:rsidRPr="00090C64">
        <w:rPr>
          <w:lang w:eastAsia="sv-SE"/>
        </w:rPr>
        <w:t>6.7.6.5.4.1</w:t>
      </w:r>
      <w:r w:rsidRPr="00090C64">
        <w:rPr>
          <w:lang w:eastAsia="sv-SE"/>
        </w:rPr>
        <w:tab/>
        <w:t>Initial conditions</w:t>
      </w:r>
      <w:bookmarkEnd w:id="7252"/>
      <w:bookmarkEnd w:id="7253"/>
      <w:bookmarkEnd w:id="7254"/>
      <w:bookmarkEnd w:id="7255"/>
      <w:bookmarkEnd w:id="7256"/>
      <w:bookmarkEnd w:id="7257"/>
    </w:p>
    <w:p w14:paraId="51120093" w14:textId="3C6F199C"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58" w:name="_Toc21125190"/>
      <w:bookmarkStart w:id="7259" w:name="_Toc29768180"/>
      <w:bookmarkStart w:id="7260" w:name="_Toc36044622"/>
      <w:bookmarkStart w:id="7261" w:name="_Toc37230527"/>
      <w:bookmarkStart w:id="7262" w:name="_Toc45907670"/>
      <w:bookmarkStart w:id="7263" w:name="_Toc53181775"/>
      <w:r w:rsidRPr="00090C64">
        <w:rPr>
          <w:lang w:eastAsia="sv-SE"/>
        </w:rPr>
        <w:t>6.7.6.5.4.2</w:t>
      </w:r>
      <w:r w:rsidRPr="00090C64">
        <w:rPr>
          <w:lang w:eastAsia="sv-SE"/>
        </w:rPr>
        <w:tab/>
        <w:t>Procedure</w:t>
      </w:r>
      <w:bookmarkEnd w:id="7258"/>
      <w:bookmarkEnd w:id="7259"/>
      <w:bookmarkEnd w:id="7260"/>
      <w:bookmarkEnd w:id="7261"/>
      <w:bookmarkEnd w:id="7262"/>
      <w:bookmarkEnd w:id="7263"/>
    </w:p>
    <w:p w14:paraId="153E59B7" w14:textId="58036D8B"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4" w:name="_Toc21125191"/>
      <w:bookmarkStart w:id="7265" w:name="_Toc29768181"/>
      <w:bookmarkStart w:id="7266" w:name="_Toc36044623"/>
      <w:bookmarkStart w:id="7267" w:name="_Toc37230528"/>
      <w:bookmarkStart w:id="7268" w:name="_Toc45907671"/>
      <w:bookmarkStart w:id="7269" w:name="_Toc53181776"/>
      <w:bookmarkStart w:id="7270" w:name="_Toc61117503"/>
      <w:bookmarkStart w:id="7271" w:name="_Toc67076592"/>
      <w:bookmarkStart w:id="7272" w:name="_Toc67077130"/>
      <w:bookmarkStart w:id="7273" w:name="_Toc74753012"/>
      <w:bookmarkStart w:id="7274" w:name="_Toc74753551"/>
      <w:bookmarkStart w:id="7275" w:name="_Toc74754089"/>
      <w:bookmarkStart w:id="7276" w:name="_Toc76507412"/>
      <w:bookmarkStart w:id="7277" w:name="_Toc83111563"/>
      <w:bookmarkStart w:id="7278" w:name="_Toc89877215"/>
      <w:bookmarkStart w:id="7279" w:name="_Toc98710750"/>
      <w:bookmarkStart w:id="7280" w:name="_Toc130920086"/>
      <w:bookmarkStart w:id="7281" w:name="_Toc137300632"/>
      <w:bookmarkStart w:id="7282" w:name="_Toc138888965"/>
      <w:bookmarkStart w:id="7283" w:name="_Toc145108974"/>
      <w:bookmarkStart w:id="7284" w:name="_Toc155260116"/>
      <w:bookmarkStart w:id="7285" w:name="_Toc219557613"/>
      <w:r w:rsidRPr="00090C64">
        <w:rPr>
          <w:lang w:eastAsia="sv-SE"/>
        </w:rPr>
        <w:t>6.</w:t>
      </w:r>
      <w:r w:rsidRPr="00090C64">
        <w:rPr>
          <w:lang w:eastAsia="zh-CN"/>
        </w:rPr>
        <w:t>7.6.5.5</w:t>
      </w:r>
      <w:r w:rsidRPr="00090C64">
        <w:rPr>
          <w:lang w:eastAsia="sv-SE"/>
        </w:rPr>
        <w:tab/>
        <w:t>Test Requirement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1299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12993">
      <w:r w:rsidRPr="00090C64">
        <w:t>The requirements assume with base stations of the same class.</w:t>
      </w:r>
    </w:p>
    <w:p w14:paraId="5E9A66AE"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12993">
      <w:r w:rsidRPr="00090C64">
        <w:t>The requirements are co-location emission requirements are specified as the power sum of the supported polarization(s) at the CLTA conducted output(s).</w:t>
      </w:r>
    </w:p>
    <w:p w14:paraId="21EB253A" w14:textId="77777777" w:rsidR="00D57C09" w:rsidRPr="00090C64" w:rsidRDefault="00D57C09" w:rsidP="00D1299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12993">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D12993">
            <w:pPr>
              <w:pStyle w:val="TAH"/>
            </w:pPr>
            <w:r w:rsidRPr="00090C64">
              <w:t>Type of co-located BS</w:t>
            </w:r>
          </w:p>
        </w:tc>
        <w:tc>
          <w:tcPr>
            <w:tcW w:w="1749" w:type="dxa"/>
          </w:tcPr>
          <w:p w14:paraId="5EC0D60A" w14:textId="77777777" w:rsidR="00D57C09" w:rsidRPr="00090C64" w:rsidRDefault="00D57C09" w:rsidP="00D12993">
            <w:pPr>
              <w:pStyle w:val="TAH"/>
            </w:pPr>
            <w:r w:rsidRPr="00090C64">
              <w:t>Frequency range for co-location requirement</w:t>
            </w:r>
          </w:p>
        </w:tc>
        <w:tc>
          <w:tcPr>
            <w:tcW w:w="1066" w:type="dxa"/>
          </w:tcPr>
          <w:p w14:paraId="26E039A4" w14:textId="77777777" w:rsidR="00D57C09" w:rsidRPr="00090C64" w:rsidRDefault="00D57C09" w:rsidP="00D12993">
            <w:pPr>
              <w:pStyle w:val="TAH"/>
            </w:pPr>
            <w:r w:rsidRPr="00090C64">
              <w:t>Maximum Level</w:t>
            </w:r>
          </w:p>
          <w:p w14:paraId="031013A9" w14:textId="77777777" w:rsidR="00D57C09" w:rsidRPr="00090C64" w:rsidRDefault="00D57C09" w:rsidP="00D12993">
            <w:pPr>
              <w:pStyle w:val="TAH"/>
            </w:pPr>
            <w:r w:rsidRPr="00090C64">
              <w:t>(WA-BS)</w:t>
            </w:r>
          </w:p>
        </w:tc>
        <w:tc>
          <w:tcPr>
            <w:tcW w:w="1134" w:type="dxa"/>
          </w:tcPr>
          <w:p w14:paraId="1ACEEE06" w14:textId="77777777" w:rsidR="00D57C09" w:rsidRPr="00090C64" w:rsidRDefault="00D57C09" w:rsidP="00D12993">
            <w:pPr>
              <w:pStyle w:val="TAH"/>
            </w:pPr>
            <w:r w:rsidRPr="00090C64">
              <w:t>Maximum Level</w:t>
            </w:r>
          </w:p>
          <w:p w14:paraId="0F8E156E" w14:textId="77777777" w:rsidR="00D57C09" w:rsidRPr="00090C64" w:rsidRDefault="00D57C09" w:rsidP="00D12993">
            <w:pPr>
              <w:pStyle w:val="TAH"/>
            </w:pPr>
            <w:r w:rsidRPr="00090C64">
              <w:t>(MR-BS)</w:t>
            </w:r>
          </w:p>
        </w:tc>
        <w:tc>
          <w:tcPr>
            <w:tcW w:w="1134" w:type="dxa"/>
          </w:tcPr>
          <w:p w14:paraId="58D8DEBF" w14:textId="77777777" w:rsidR="00D57C09" w:rsidRPr="00090C64" w:rsidRDefault="00D57C09" w:rsidP="00D12993">
            <w:pPr>
              <w:pStyle w:val="TAH"/>
            </w:pPr>
            <w:r w:rsidRPr="00090C64">
              <w:t>Maximum Level</w:t>
            </w:r>
          </w:p>
          <w:p w14:paraId="12E631A9" w14:textId="77777777" w:rsidR="00D57C09" w:rsidRPr="00090C64" w:rsidRDefault="00D57C09" w:rsidP="00D12993">
            <w:pPr>
              <w:pStyle w:val="TAH"/>
            </w:pPr>
            <w:r w:rsidRPr="00090C64">
              <w:t>(LA-BS)</w:t>
            </w:r>
          </w:p>
        </w:tc>
        <w:tc>
          <w:tcPr>
            <w:tcW w:w="1417" w:type="dxa"/>
          </w:tcPr>
          <w:p w14:paraId="240BE5EE" w14:textId="77777777" w:rsidR="00D57C09" w:rsidRPr="00090C64" w:rsidRDefault="00D57C09" w:rsidP="00D12993">
            <w:pPr>
              <w:pStyle w:val="TAH"/>
            </w:pPr>
            <w:r w:rsidRPr="00090C64">
              <w:t>Measurement Bandwidth</w:t>
            </w:r>
          </w:p>
        </w:tc>
        <w:tc>
          <w:tcPr>
            <w:tcW w:w="1701" w:type="dxa"/>
          </w:tcPr>
          <w:p w14:paraId="7780A483" w14:textId="77777777" w:rsidR="00D57C09" w:rsidRPr="00090C64" w:rsidRDefault="00D57C09" w:rsidP="00D12993">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D12993">
            <w:pPr>
              <w:pStyle w:val="TAC"/>
            </w:pPr>
            <w:r w:rsidRPr="00090C64">
              <w:t>GSM900</w:t>
            </w:r>
          </w:p>
        </w:tc>
        <w:tc>
          <w:tcPr>
            <w:tcW w:w="1749" w:type="dxa"/>
          </w:tcPr>
          <w:p w14:paraId="610B806D" w14:textId="77777777" w:rsidR="00D57C09" w:rsidRPr="00090C64" w:rsidRDefault="00D57C09" w:rsidP="00D12993">
            <w:pPr>
              <w:pStyle w:val="TAC"/>
            </w:pPr>
            <w:r w:rsidRPr="00090C64">
              <w:t>876-915 MHz</w:t>
            </w:r>
          </w:p>
        </w:tc>
        <w:tc>
          <w:tcPr>
            <w:tcW w:w="1066" w:type="dxa"/>
          </w:tcPr>
          <w:p w14:paraId="114AAED7" w14:textId="77777777" w:rsidR="00D57C09" w:rsidRPr="00090C64" w:rsidRDefault="00D57C09" w:rsidP="00D12993">
            <w:pPr>
              <w:pStyle w:val="TAC"/>
            </w:pPr>
            <w:r w:rsidRPr="00090C64">
              <w:t>-115.9 dBm</w:t>
            </w:r>
          </w:p>
        </w:tc>
        <w:tc>
          <w:tcPr>
            <w:tcW w:w="1134" w:type="dxa"/>
          </w:tcPr>
          <w:p w14:paraId="79222E64" w14:textId="77777777" w:rsidR="00D57C09" w:rsidRPr="00090C64" w:rsidRDefault="00D57C09" w:rsidP="00D12993">
            <w:pPr>
              <w:pStyle w:val="TAC"/>
            </w:pPr>
            <w:r w:rsidRPr="00090C64">
              <w:t>-108.9 dBm</w:t>
            </w:r>
          </w:p>
        </w:tc>
        <w:tc>
          <w:tcPr>
            <w:tcW w:w="1134" w:type="dxa"/>
          </w:tcPr>
          <w:p w14:paraId="2F5AACB0" w14:textId="77777777" w:rsidR="00D57C09" w:rsidRPr="00090C64" w:rsidRDefault="00D57C09" w:rsidP="00D12993">
            <w:pPr>
              <w:pStyle w:val="TAC"/>
            </w:pPr>
            <w:r w:rsidRPr="00090C64">
              <w:t>-105.9 dBm</w:t>
            </w:r>
          </w:p>
        </w:tc>
        <w:tc>
          <w:tcPr>
            <w:tcW w:w="1417" w:type="dxa"/>
          </w:tcPr>
          <w:p w14:paraId="449FA73E" w14:textId="77777777" w:rsidR="00D57C09" w:rsidRPr="00090C64" w:rsidRDefault="00D57C09" w:rsidP="00D12993">
            <w:pPr>
              <w:pStyle w:val="TAC"/>
            </w:pPr>
            <w:r w:rsidRPr="00090C64">
              <w:t>100 kHz</w:t>
            </w:r>
          </w:p>
        </w:tc>
        <w:tc>
          <w:tcPr>
            <w:tcW w:w="1701" w:type="dxa"/>
          </w:tcPr>
          <w:p w14:paraId="3BDFBE0E" w14:textId="77777777" w:rsidR="00D57C09" w:rsidRPr="00090C64" w:rsidRDefault="00D57C09" w:rsidP="00D12993">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D12993">
            <w:pPr>
              <w:pStyle w:val="TAC"/>
            </w:pPr>
            <w:r w:rsidRPr="00090C64">
              <w:t>DCS1800</w:t>
            </w:r>
          </w:p>
        </w:tc>
        <w:tc>
          <w:tcPr>
            <w:tcW w:w="1749" w:type="dxa"/>
          </w:tcPr>
          <w:p w14:paraId="27579194" w14:textId="77777777" w:rsidR="00D57C09" w:rsidRPr="00090C64" w:rsidRDefault="00D57C09" w:rsidP="00D12993">
            <w:pPr>
              <w:pStyle w:val="TAC"/>
            </w:pPr>
            <w:r w:rsidRPr="00090C64">
              <w:t>1710 - 1785 MHz</w:t>
            </w:r>
          </w:p>
        </w:tc>
        <w:tc>
          <w:tcPr>
            <w:tcW w:w="1066" w:type="dxa"/>
          </w:tcPr>
          <w:p w14:paraId="6578AE62" w14:textId="77777777" w:rsidR="00D57C09" w:rsidRPr="00090C64" w:rsidRDefault="00D57C09" w:rsidP="00D12993">
            <w:pPr>
              <w:pStyle w:val="TAC"/>
            </w:pPr>
            <w:r w:rsidRPr="00090C64">
              <w:t>-115.9 dBm</w:t>
            </w:r>
          </w:p>
        </w:tc>
        <w:tc>
          <w:tcPr>
            <w:tcW w:w="1134" w:type="dxa"/>
          </w:tcPr>
          <w:p w14:paraId="61C6DAB6" w14:textId="77777777" w:rsidR="00D57C09" w:rsidRPr="00090C64" w:rsidRDefault="00D57C09" w:rsidP="00D12993">
            <w:pPr>
              <w:pStyle w:val="TAC"/>
            </w:pPr>
            <w:r w:rsidRPr="00090C64">
              <w:t>-108.9 dBm</w:t>
            </w:r>
          </w:p>
        </w:tc>
        <w:tc>
          <w:tcPr>
            <w:tcW w:w="1134" w:type="dxa"/>
          </w:tcPr>
          <w:p w14:paraId="24C174A6" w14:textId="77777777" w:rsidR="00D57C09" w:rsidRPr="00090C64" w:rsidRDefault="00D57C09" w:rsidP="00D12993">
            <w:pPr>
              <w:pStyle w:val="TAC"/>
            </w:pPr>
            <w:r w:rsidRPr="00090C64">
              <w:t>-105.9 dBm</w:t>
            </w:r>
          </w:p>
        </w:tc>
        <w:tc>
          <w:tcPr>
            <w:tcW w:w="1417" w:type="dxa"/>
          </w:tcPr>
          <w:p w14:paraId="2CA4D9CD" w14:textId="77777777" w:rsidR="00D57C09" w:rsidRPr="00090C64" w:rsidRDefault="00D57C09" w:rsidP="00D12993">
            <w:pPr>
              <w:pStyle w:val="TAC"/>
            </w:pPr>
            <w:r w:rsidRPr="00090C64">
              <w:t>100 kHz</w:t>
            </w:r>
          </w:p>
        </w:tc>
        <w:tc>
          <w:tcPr>
            <w:tcW w:w="1701" w:type="dxa"/>
          </w:tcPr>
          <w:p w14:paraId="4B444A9D" w14:textId="77777777" w:rsidR="00D57C09" w:rsidRPr="00090C64" w:rsidRDefault="00D57C09" w:rsidP="00D12993">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D12993">
            <w:pPr>
              <w:pStyle w:val="TAC"/>
            </w:pPr>
            <w:r w:rsidRPr="00090C64">
              <w:t>PCS1900</w:t>
            </w:r>
          </w:p>
        </w:tc>
        <w:tc>
          <w:tcPr>
            <w:tcW w:w="1749" w:type="dxa"/>
          </w:tcPr>
          <w:p w14:paraId="36FDC281" w14:textId="77777777" w:rsidR="00D57C09" w:rsidRPr="00090C64" w:rsidRDefault="00D57C09" w:rsidP="00D12993">
            <w:pPr>
              <w:pStyle w:val="TAC"/>
            </w:pPr>
            <w:r w:rsidRPr="00090C64">
              <w:t>1850 - 1910 MHz</w:t>
            </w:r>
          </w:p>
        </w:tc>
        <w:tc>
          <w:tcPr>
            <w:tcW w:w="1066" w:type="dxa"/>
          </w:tcPr>
          <w:p w14:paraId="401BA0AF" w14:textId="77777777" w:rsidR="00D57C09" w:rsidRPr="00090C64" w:rsidRDefault="00D57C09" w:rsidP="00D12993">
            <w:pPr>
              <w:pStyle w:val="TAC"/>
            </w:pPr>
            <w:r w:rsidRPr="00090C64">
              <w:t>-115.9 dBm</w:t>
            </w:r>
          </w:p>
        </w:tc>
        <w:tc>
          <w:tcPr>
            <w:tcW w:w="1134" w:type="dxa"/>
          </w:tcPr>
          <w:p w14:paraId="7EF040E6" w14:textId="77777777" w:rsidR="00D57C09" w:rsidRPr="00090C64" w:rsidRDefault="00D57C09" w:rsidP="00D12993">
            <w:pPr>
              <w:pStyle w:val="TAC"/>
            </w:pPr>
            <w:r w:rsidRPr="00090C64">
              <w:t>-108.9 dBm</w:t>
            </w:r>
          </w:p>
        </w:tc>
        <w:tc>
          <w:tcPr>
            <w:tcW w:w="1134" w:type="dxa"/>
          </w:tcPr>
          <w:p w14:paraId="61F6A3E6" w14:textId="77777777" w:rsidR="00D57C09" w:rsidRPr="00090C64" w:rsidRDefault="00D57C09" w:rsidP="00D12993">
            <w:pPr>
              <w:pStyle w:val="TAC"/>
            </w:pPr>
            <w:r w:rsidRPr="00090C64">
              <w:t>-105.9 dBm</w:t>
            </w:r>
          </w:p>
        </w:tc>
        <w:tc>
          <w:tcPr>
            <w:tcW w:w="1417" w:type="dxa"/>
          </w:tcPr>
          <w:p w14:paraId="4DFAA192" w14:textId="77777777" w:rsidR="00D57C09" w:rsidRPr="00090C64" w:rsidRDefault="00D57C09" w:rsidP="00D12993">
            <w:pPr>
              <w:pStyle w:val="TAC"/>
            </w:pPr>
            <w:r w:rsidRPr="00090C64">
              <w:t>100 kHz</w:t>
            </w:r>
          </w:p>
        </w:tc>
        <w:tc>
          <w:tcPr>
            <w:tcW w:w="1701" w:type="dxa"/>
          </w:tcPr>
          <w:p w14:paraId="231530E9" w14:textId="77777777" w:rsidR="00D57C09" w:rsidRPr="00090C64" w:rsidRDefault="00D57C09" w:rsidP="00D12993">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D12993">
            <w:pPr>
              <w:pStyle w:val="TAC"/>
            </w:pPr>
            <w:r w:rsidRPr="00090C64">
              <w:t>GSM850 or CDMA850</w:t>
            </w:r>
          </w:p>
        </w:tc>
        <w:tc>
          <w:tcPr>
            <w:tcW w:w="1749" w:type="dxa"/>
          </w:tcPr>
          <w:p w14:paraId="00F8F824" w14:textId="77777777" w:rsidR="00D57C09" w:rsidRPr="00090C64" w:rsidRDefault="00D57C09" w:rsidP="00D12993">
            <w:pPr>
              <w:pStyle w:val="TAC"/>
            </w:pPr>
            <w:r w:rsidRPr="00090C64">
              <w:t>824 - 849 MHz</w:t>
            </w:r>
          </w:p>
        </w:tc>
        <w:tc>
          <w:tcPr>
            <w:tcW w:w="1066" w:type="dxa"/>
          </w:tcPr>
          <w:p w14:paraId="6A543712" w14:textId="77777777" w:rsidR="00D57C09" w:rsidRPr="00090C64" w:rsidRDefault="00D57C09" w:rsidP="00D12993">
            <w:pPr>
              <w:pStyle w:val="TAC"/>
            </w:pPr>
            <w:r w:rsidRPr="00090C64">
              <w:t>-115.9 dBm</w:t>
            </w:r>
          </w:p>
        </w:tc>
        <w:tc>
          <w:tcPr>
            <w:tcW w:w="1134" w:type="dxa"/>
          </w:tcPr>
          <w:p w14:paraId="3BD19E02" w14:textId="77777777" w:rsidR="00D57C09" w:rsidRPr="00090C64" w:rsidRDefault="00D57C09" w:rsidP="00D12993">
            <w:pPr>
              <w:pStyle w:val="TAC"/>
            </w:pPr>
            <w:r w:rsidRPr="00090C64">
              <w:t>-108.9 dBm</w:t>
            </w:r>
          </w:p>
        </w:tc>
        <w:tc>
          <w:tcPr>
            <w:tcW w:w="1134" w:type="dxa"/>
          </w:tcPr>
          <w:p w14:paraId="73A78A51" w14:textId="77777777" w:rsidR="00D57C09" w:rsidRPr="00090C64" w:rsidRDefault="00D57C09" w:rsidP="00D12993">
            <w:pPr>
              <w:pStyle w:val="TAC"/>
            </w:pPr>
            <w:r w:rsidRPr="00090C64">
              <w:t>-105.9 dBm</w:t>
            </w:r>
          </w:p>
        </w:tc>
        <w:tc>
          <w:tcPr>
            <w:tcW w:w="1417" w:type="dxa"/>
          </w:tcPr>
          <w:p w14:paraId="7D722C39" w14:textId="77777777" w:rsidR="00D57C09" w:rsidRPr="00090C64" w:rsidRDefault="00D57C09" w:rsidP="00D12993">
            <w:pPr>
              <w:pStyle w:val="TAC"/>
            </w:pPr>
            <w:r w:rsidRPr="00090C64">
              <w:t>100 kHz</w:t>
            </w:r>
          </w:p>
        </w:tc>
        <w:tc>
          <w:tcPr>
            <w:tcW w:w="1701" w:type="dxa"/>
          </w:tcPr>
          <w:p w14:paraId="20178F01" w14:textId="77777777" w:rsidR="00D57C09" w:rsidRPr="00090C64" w:rsidRDefault="00D57C09" w:rsidP="00D12993">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D12993">
            <w:pPr>
              <w:pStyle w:val="TAC"/>
            </w:pPr>
            <w:r w:rsidRPr="00090C64">
              <w:t>UTRA FDD Band I or E-UTRA Band 1 or NR Band n1</w:t>
            </w:r>
          </w:p>
        </w:tc>
        <w:tc>
          <w:tcPr>
            <w:tcW w:w="1749" w:type="dxa"/>
          </w:tcPr>
          <w:p w14:paraId="488C25F1" w14:textId="77777777" w:rsidR="00D57C09" w:rsidRPr="00090C64" w:rsidRDefault="00D57C09" w:rsidP="00D12993">
            <w:pPr>
              <w:pStyle w:val="TAC"/>
              <w:rPr>
                <w:lang w:eastAsia="zh-CN"/>
              </w:rPr>
            </w:pPr>
            <w:r w:rsidRPr="00090C64">
              <w:t>1920 - 1980 MHz</w:t>
            </w:r>
          </w:p>
          <w:p w14:paraId="43985DFA" w14:textId="77777777" w:rsidR="00D57C09" w:rsidRPr="00090C64" w:rsidRDefault="00D57C09" w:rsidP="00D12993">
            <w:pPr>
              <w:pStyle w:val="TAC"/>
              <w:rPr>
                <w:lang w:eastAsia="zh-CN"/>
              </w:rPr>
            </w:pPr>
          </w:p>
        </w:tc>
        <w:tc>
          <w:tcPr>
            <w:tcW w:w="1066" w:type="dxa"/>
          </w:tcPr>
          <w:p w14:paraId="475A07FA" w14:textId="77777777" w:rsidR="00D57C09" w:rsidRPr="00090C64" w:rsidRDefault="00D57C09" w:rsidP="00D12993">
            <w:pPr>
              <w:pStyle w:val="TAC"/>
            </w:pPr>
            <w:r w:rsidRPr="00090C64">
              <w:t>-113.9 dBm</w:t>
            </w:r>
          </w:p>
        </w:tc>
        <w:tc>
          <w:tcPr>
            <w:tcW w:w="1134" w:type="dxa"/>
          </w:tcPr>
          <w:p w14:paraId="63F0D896" w14:textId="77777777" w:rsidR="00D57C09" w:rsidRPr="00090C64" w:rsidRDefault="00D57C09" w:rsidP="00D12993">
            <w:pPr>
              <w:pStyle w:val="TAC"/>
            </w:pPr>
            <w:r w:rsidRPr="00090C64">
              <w:t>-108.9 dBm</w:t>
            </w:r>
          </w:p>
        </w:tc>
        <w:tc>
          <w:tcPr>
            <w:tcW w:w="1134" w:type="dxa"/>
          </w:tcPr>
          <w:p w14:paraId="29B1D95F" w14:textId="77777777" w:rsidR="00D57C09" w:rsidRPr="00090C64" w:rsidRDefault="00D57C09" w:rsidP="00D12993">
            <w:pPr>
              <w:pStyle w:val="TAC"/>
            </w:pPr>
            <w:r w:rsidRPr="00090C64">
              <w:t>-105.9 dBm</w:t>
            </w:r>
          </w:p>
        </w:tc>
        <w:tc>
          <w:tcPr>
            <w:tcW w:w="1417" w:type="dxa"/>
          </w:tcPr>
          <w:p w14:paraId="26ECD40D" w14:textId="77777777" w:rsidR="00D57C09" w:rsidRPr="00090C64" w:rsidRDefault="00D57C09" w:rsidP="00D12993">
            <w:pPr>
              <w:pStyle w:val="TAC"/>
            </w:pPr>
            <w:r w:rsidRPr="00090C64">
              <w:t>100 kHz</w:t>
            </w:r>
          </w:p>
        </w:tc>
        <w:tc>
          <w:tcPr>
            <w:tcW w:w="1701" w:type="dxa"/>
          </w:tcPr>
          <w:p w14:paraId="668FB596" w14:textId="77777777" w:rsidR="00D57C09" w:rsidRPr="00090C64" w:rsidRDefault="00D57C09" w:rsidP="00D12993">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D12993">
            <w:pPr>
              <w:pStyle w:val="TAC"/>
            </w:pPr>
            <w:r w:rsidRPr="00090C64">
              <w:t>UTRA FDD Band II or E-UTRA Band 2 or NR Band n2</w:t>
            </w:r>
          </w:p>
        </w:tc>
        <w:tc>
          <w:tcPr>
            <w:tcW w:w="1749" w:type="dxa"/>
          </w:tcPr>
          <w:p w14:paraId="354C056B" w14:textId="77777777" w:rsidR="00D57C09" w:rsidRPr="00090C64" w:rsidRDefault="00D57C09" w:rsidP="00D12993">
            <w:pPr>
              <w:pStyle w:val="TAC"/>
              <w:rPr>
                <w:lang w:eastAsia="zh-CN"/>
              </w:rPr>
            </w:pPr>
            <w:r w:rsidRPr="00090C64">
              <w:t>1850 - 1910 MHz</w:t>
            </w:r>
          </w:p>
          <w:p w14:paraId="4078A76C" w14:textId="77777777" w:rsidR="00D57C09" w:rsidRPr="00090C64" w:rsidRDefault="00D57C09" w:rsidP="00D12993">
            <w:pPr>
              <w:pStyle w:val="TAC"/>
              <w:rPr>
                <w:lang w:eastAsia="zh-CN"/>
              </w:rPr>
            </w:pPr>
          </w:p>
        </w:tc>
        <w:tc>
          <w:tcPr>
            <w:tcW w:w="1066" w:type="dxa"/>
          </w:tcPr>
          <w:p w14:paraId="6FBBB3FF" w14:textId="77777777" w:rsidR="00D57C09" w:rsidRPr="00090C64" w:rsidRDefault="00D57C09" w:rsidP="00D12993">
            <w:pPr>
              <w:pStyle w:val="TAC"/>
            </w:pPr>
            <w:r w:rsidRPr="00090C64">
              <w:t>-113.9 dBm</w:t>
            </w:r>
          </w:p>
        </w:tc>
        <w:tc>
          <w:tcPr>
            <w:tcW w:w="1134" w:type="dxa"/>
          </w:tcPr>
          <w:p w14:paraId="0EF52EB5" w14:textId="77777777" w:rsidR="00D57C09" w:rsidRPr="00090C64" w:rsidRDefault="00D57C09" w:rsidP="00D12993">
            <w:pPr>
              <w:pStyle w:val="TAC"/>
            </w:pPr>
            <w:r w:rsidRPr="00090C64">
              <w:t>-108.9 dBm</w:t>
            </w:r>
          </w:p>
        </w:tc>
        <w:tc>
          <w:tcPr>
            <w:tcW w:w="1134" w:type="dxa"/>
          </w:tcPr>
          <w:p w14:paraId="6F0D8CF9" w14:textId="77777777" w:rsidR="00D57C09" w:rsidRPr="00090C64" w:rsidRDefault="00D57C09" w:rsidP="00D12993">
            <w:pPr>
              <w:pStyle w:val="TAC"/>
            </w:pPr>
            <w:r w:rsidRPr="00090C64">
              <w:t>-105.9 dBm</w:t>
            </w:r>
          </w:p>
        </w:tc>
        <w:tc>
          <w:tcPr>
            <w:tcW w:w="1417" w:type="dxa"/>
          </w:tcPr>
          <w:p w14:paraId="75E627A3" w14:textId="77777777" w:rsidR="00D57C09" w:rsidRPr="00090C64" w:rsidRDefault="00D57C09" w:rsidP="00D12993">
            <w:pPr>
              <w:pStyle w:val="TAC"/>
            </w:pPr>
            <w:r w:rsidRPr="00090C64">
              <w:t>100 kHz</w:t>
            </w:r>
          </w:p>
        </w:tc>
        <w:tc>
          <w:tcPr>
            <w:tcW w:w="1701" w:type="dxa"/>
          </w:tcPr>
          <w:p w14:paraId="198B89BC" w14:textId="77777777" w:rsidR="00D57C09" w:rsidRPr="00090C64" w:rsidRDefault="00D57C09" w:rsidP="00D12993">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D12993">
            <w:pPr>
              <w:pStyle w:val="TAC"/>
            </w:pPr>
            <w:r w:rsidRPr="00090C64">
              <w:t>UTRA FDD Band III or E-UTRA Band 3 or NR Band n3</w:t>
            </w:r>
          </w:p>
        </w:tc>
        <w:tc>
          <w:tcPr>
            <w:tcW w:w="1749" w:type="dxa"/>
          </w:tcPr>
          <w:p w14:paraId="7104CFD6" w14:textId="77777777" w:rsidR="00D57C09" w:rsidRPr="00090C64" w:rsidRDefault="00D57C09" w:rsidP="00D12993">
            <w:pPr>
              <w:pStyle w:val="TAC"/>
            </w:pPr>
            <w:r w:rsidRPr="00090C64">
              <w:t>1710 - 1785 MHz</w:t>
            </w:r>
          </w:p>
        </w:tc>
        <w:tc>
          <w:tcPr>
            <w:tcW w:w="1066" w:type="dxa"/>
          </w:tcPr>
          <w:p w14:paraId="60A636EE" w14:textId="77777777" w:rsidR="00D57C09" w:rsidRPr="00090C64" w:rsidRDefault="00D57C09" w:rsidP="00D12993">
            <w:pPr>
              <w:pStyle w:val="TAC"/>
            </w:pPr>
            <w:r w:rsidRPr="00090C64">
              <w:t>-113.9 dBm</w:t>
            </w:r>
          </w:p>
        </w:tc>
        <w:tc>
          <w:tcPr>
            <w:tcW w:w="1134" w:type="dxa"/>
          </w:tcPr>
          <w:p w14:paraId="639641C5" w14:textId="77777777" w:rsidR="00D57C09" w:rsidRPr="00090C64" w:rsidRDefault="00D57C09" w:rsidP="00D12993">
            <w:pPr>
              <w:pStyle w:val="TAC"/>
            </w:pPr>
            <w:r w:rsidRPr="00090C64">
              <w:t>-108.9 dBm</w:t>
            </w:r>
          </w:p>
        </w:tc>
        <w:tc>
          <w:tcPr>
            <w:tcW w:w="1134" w:type="dxa"/>
          </w:tcPr>
          <w:p w14:paraId="1665FF55" w14:textId="77777777" w:rsidR="00D57C09" w:rsidRPr="00090C64" w:rsidRDefault="00D57C09" w:rsidP="00D12993">
            <w:pPr>
              <w:pStyle w:val="TAC"/>
            </w:pPr>
            <w:r w:rsidRPr="00090C64">
              <w:t>-105.9 dBm</w:t>
            </w:r>
          </w:p>
        </w:tc>
        <w:tc>
          <w:tcPr>
            <w:tcW w:w="1417" w:type="dxa"/>
          </w:tcPr>
          <w:p w14:paraId="62010E68" w14:textId="77777777" w:rsidR="00D57C09" w:rsidRPr="00090C64" w:rsidRDefault="00D57C09" w:rsidP="00D12993">
            <w:pPr>
              <w:pStyle w:val="TAC"/>
            </w:pPr>
            <w:r w:rsidRPr="00090C64">
              <w:t>100 kHz</w:t>
            </w:r>
          </w:p>
        </w:tc>
        <w:tc>
          <w:tcPr>
            <w:tcW w:w="1701" w:type="dxa"/>
          </w:tcPr>
          <w:p w14:paraId="5D92A444" w14:textId="77777777" w:rsidR="00D57C09" w:rsidRPr="00090C64" w:rsidRDefault="00D57C09" w:rsidP="00D12993">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D12993">
            <w:pPr>
              <w:pStyle w:val="TAC"/>
            </w:pPr>
            <w:r w:rsidRPr="00090C64">
              <w:t>UTRA FDD Band IV or E-UTRA Band 4</w:t>
            </w:r>
          </w:p>
        </w:tc>
        <w:tc>
          <w:tcPr>
            <w:tcW w:w="1749" w:type="dxa"/>
          </w:tcPr>
          <w:p w14:paraId="7D6732A2" w14:textId="77777777" w:rsidR="00D57C09" w:rsidRPr="00090C64" w:rsidRDefault="00D57C09" w:rsidP="00D12993">
            <w:pPr>
              <w:pStyle w:val="TAC"/>
            </w:pPr>
            <w:r w:rsidRPr="00090C64">
              <w:t>1710 - 1755 MHz</w:t>
            </w:r>
          </w:p>
        </w:tc>
        <w:tc>
          <w:tcPr>
            <w:tcW w:w="1066" w:type="dxa"/>
          </w:tcPr>
          <w:p w14:paraId="7B0E747F" w14:textId="77777777" w:rsidR="00D57C09" w:rsidRPr="00090C64" w:rsidRDefault="00D57C09" w:rsidP="00D12993">
            <w:pPr>
              <w:pStyle w:val="TAC"/>
            </w:pPr>
            <w:r w:rsidRPr="00090C64">
              <w:t>-113.9 dBm</w:t>
            </w:r>
          </w:p>
        </w:tc>
        <w:tc>
          <w:tcPr>
            <w:tcW w:w="1134" w:type="dxa"/>
          </w:tcPr>
          <w:p w14:paraId="749831E1" w14:textId="77777777" w:rsidR="00D57C09" w:rsidRPr="00090C64" w:rsidRDefault="00D57C09" w:rsidP="00D12993">
            <w:pPr>
              <w:pStyle w:val="TAC"/>
            </w:pPr>
            <w:r w:rsidRPr="00090C64">
              <w:t>-108.9 dBm</w:t>
            </w:r>
          </w:p>
        </w:tc>
        <w:tc>
          <w:tcPr>
            <w:tcW w:w="1134" w:type="dxa"/>
          </w:tcPr>
          <w:p w14:paraId="0DBE8DC9" w14:textId="77777777" w:rsidR="00D57C09" w:rsidRPr="00090C64" w:rsidRDefault="00D57C09" w:rsidP="00D12993">
            <w:pPr>
              <w:pStyle w:val="TAC"/>
            </w:pPr>
            <w:r w:rsidRPr="00090C64">
              <w:t>-105.9 dBm</w:t>
            </w:r>
          </w:p>
        </w:tc>
        <w:tc>
          <w:tcPr>
            <w:tcW w:w="1417" w:type="dxa"/>
          </w:tcPr>
          <w:p w14:paraId="62521409" w14:textId="77777777" w:rsidR="00D57C09" w:rsidRPr="00090C64" w:rsidRDefault="00D57C09" w:rsidP="00D12993">
            <w:pPr>
              <w:pStyle w:val="TAC"/>
            </w:pPr>
            <w:r w:rsidRPr="00090C64">
              <w:t>100 kHz</w:t>
            </w:r>
          </w:p>
        </w:tc>
        <w:tc>
          <w:tcPr>
            <w:tcW w:w="1701" w:type="dxa"/>
          </w:tcPr>
          <w:p w14:paraId="01D78A12" w14:textId="77777777" w:rsidR="00D57C09" w:rsidRPr="00090C64" w:rsidRDefault="00D57C09" w:rsidP="00D12993">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D12993">
            <w:pPr>
              <w:pStyle w:val="TAC"/>
            </w:pPr>
            <w:r w:rsidRPr="00090C64">
              <w:t>UTRA FDD Band V or E-UTRA Band 5 or NR Band n5</w:t>
            </w:r>
          </w:p>
        </w:tc>
        <w:tc>
          <w:tcPr>
            <w:tcW w:w="1749" w:type="dxa"/>
          </w:tcPr>
          <w:p w14:paraId="72EFC972" w14:textId="77777777" w:rsidR="00D57C09" w:rsidRPr="00090C64" w:rsidRDefault="00D57C09" w:rsidP="00D12993">
            <w:pPr>
              <w:pStyle w:val="TAC"/>
            </w:pPr>
            <w:r w:rsidRPr="00090C64">
              <w:t>824 - 849 MHz</w:t>
            </w:r>
          </w:p>
        </w:tc>
        <w:tc>
          <w:tcPr>
            <w:tcW w:w="1066" w:type="dxa"/>
          </w:tcPr>
          <w:p w14:paraId="74102135" w14:textId="77777777" w:rsidR="00D57C09" w:rsidRPr="00090C64" w:rsidRDefault="00D57C09" w:rsidP="00D12993">
            <w:pPr>
              <w:pStyle w:val="TAC"/>
            </w:pPr>
            <w:r w:rsidRPr="00090C64">
              <w:t>-113.9 dBm</w:t>
            </w:r>
          </w:p>
        </w:tc>
        <w:tc>
          <w:tcPr>
            <w:tcW w:w="1134" w:type="dxa"/>
          </w:tcPr>
          <w:p w14:paraId="29D6E5C4" w14:textId="77777777" w:rsidR="00D57C09" w:rsidRPr="00090C64" w:rsidRDefault="00D57C09" w:rsidP="00D12993">
            <w:pPr>
              <w:pStyle w:val="TAC"/>
            </w:pPr>
            <w:r w:rsidRPr="00090C64">
              <w:t>-108.9 dBm</w:t>
            </w:r>
          </w:p>
        </w:tc>
        <w:tc>
          <w:tcPr>
            <w:tcW w:w="1134" w:type="dxa"/>
          </w:tcPr>
          <w:p w14:paraId="34395F41" w14:textId="77777777" w:rsidR="00D57C09" w:rsidRPr="00090C64" w:rsidRDefault="00D57C09" w:rsidP="00D12993">
            <w:pPr>
              <w:pStyle w:val="TAC"/>
            </w:pPr>
            <w:r w:rsidRPr="00090C64">
              <w:t>-105.9 dBm</w:t>
            </w:r>
          </w:p>
        </w:tc>
        <w:tc>
          <w:tcPr>
            <w:tcW w:w="1417" w:type="dxa"/>
          </w:tcPr>
          <w:p w14:paraId="18080C4B" w14:textId="77777777" w:rsidR="00D57C09" w:rsidRPr="00090C64" w:rsidRDefault="00D57C09" w:rsidP="00D12993">
            <w:pPr>
              <w:pStyle w:val="TAC"/>
            </w:pPr>
            <w:r w:rsidRPr="00090C64">
              <w:t>100 kHz</w:t>
            </w:r>
          </w:p>
        </w:tc>
        <w:tc>
          <w:tcPr>
            <w:tcW w:w="1701" w:type="dxa"/>
          </w:tcPr>
          <w:p w14:paraId="07CC5E42" w14:textId="77777777" w:rsidR="00D57C09" w:rsidRPr="00090C64" w:rsidRDefault="00D57C09" w:rsidP="00D12993">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D12993">
            <w:pPr>
              <w:pStyle w:val="TAC"/>
            </w:pPr>
            <w:r w:rsidRPr="00090C64">
              <w:t>UTRA FDD Band VI, XIX or E-UTRA Band 6, 19</w:t>
            </w:r>
          </w:p>
        </w:tc>
        <w:tc>
          <w:tcPr>
            <w:tcW w:w="1749" w:type="dxa"/>
          </w:tcPr>
          <w:p w14:paraId="055792AA" w14:textId="77777777" w:rsidR="00D57C09" w:rsidRPr="00090C64" w:rsidRDefault="00D57C09" w:rsidP="00D12993">
            <w:pPr>
              <w:pStyle w:val="TAC"/>
            </w:pPr>
            <w:r w:rsidRPr="00090C64">
              <w:t>830 - 845 MHz</w:t>
            </w:r>
          </w:p>
        </w:tc>
        <w:tc>
          <w:tcPr>
            <w:tcW w:w="1066" w:type="dxa"/>
          </w:tcPr>
          <w:p w14:paraId="0BA23D3B" w14:textId="77777777" w:rsidR="00D57C09" w:rsidRPr="00090C64" w:rsidRDefault="00D57C09" w:rsidP="00D12993">
            <w:pPr>
              <w:pStyle w:val="TAC"/>
            </w:pPr>
            <w:r w:rsidRPr="00090C64">
              <w:t>-113.9 dBm</w:t>
            </w:r>
          </w:p>
        </w:tc>
        <w:tc>
          <w:tcPr>
            <w:tcW w:w="1134" w:type="dxa"/>
          </w:tcPr>
          <w:p w14:paraId="6A13C01F" w14:textId="77777777" w:rsidR="00D57C09" w:rsidRPr="00090C64" w:rsidRDefault="00D57C09" w:rsidP="00D12993">
            <w:pPr>
              <w:pStyle w:val="TAC"/>
            </w:pPr>
            <w:r w:rsidRPr="00090C64">
              <w:t>-108.9 dBm</w:t>
            </w:r>
          </w:p>
        </w:tc>
        <w:tc>
          <w:tcPr>
            <w:tcW w:w="1134" w:type="dxa"/>
          </w:tcPr>
          <w:p w14:paraId="12BE4E3D" w14:textId="77777777" w:rsidR="00D57C09" w:rsidRPr="00090C64" w:rsidRDefault="00D57C09" w:rsidP="00D12993">
            <w:pPr>
              <w:pStyle w:val="TAC"/>
            </w:pPr>
            <w:r w:rsidRPr="00090C64">
              <w:t>-105.9 dBm</w:t>
            </w:r>
          </w:p>
        </w:tc>
        <w:tc>
          <w:tcPr>
            <w:tcW w:w="1417" w:type="dxa"/>
          </w:tcPr>
          <w:p w14:paraId="29CC3FFF" w14:textId="77777777" w:rsidR="00D57C09" w:rsidRPr="00090C64" w:rsidRDefault="00D57C09" w:rsidP="00D12993">
            <w:pPr>
              <w:pStyle w:val="TAC"/>
            </w:pPr>
            <w:r w:rsidRPr="00090C64">
              <w:t>100 kHz</w:t>
            </w:r>
          </w:p>
        </w:tc>
        <w:tc>
          <w:tcPr>
            <w:tcW w:w="1701" w:type="dxa"/>
          </w:tcPr>
          <w:p w14:paraId="1BBFD834" w14:textId="77777777" w:rsidR="00D57C09" w:rsidRPr="00090C64" w:rsidRDefault="00D57C09" w:rsidP="00D12993">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D12993">
            <w:pPr>
              <w:pStyle w:val="TAC"/>
            </w:pPr>
            <w:r w:rsidRPr="00090C64">
              <w:t>UTRA FDD Band VII or E-UTRA Band 7 or NR Band n7</w:t>
            </w:r>
          </w:p>
        </w:tc>
        <w:tc>
          <w:tcPr>
            <w:tcW w:w="1749" w:type="dxa"/>
          </w:tcPr>
          <w:p w14:paraId="0C30432E" w14:textId="77777777" w:rsidR="00D57C09" w:rsidRPr="00090C64" w:rsidRDefault="00D57C09" w:rsidP="00D12993">
            <w:pPr>
              <w:pStyle w:val="TAC"/>
            </w:pPr>
            <w:r w:rsidRPr="00090C64">
              <w:t>2500 - 2570 MHz</w:t>
            </w:r>
          </w:p>
        </w:tc>
        <w:tc>
          <w:tcPr>
            <w:tcW w:w="1066" w:type="dxa"/>
          </w:tcPr>
          <w:p w14:paraId="328DF0FC" w14:textId="77777777" w:rsidR="00D57C09" w:rsidRPr="00090C64" w:rsidRDefault="00D57C09" w:rsidP="00D12993">
            <w:pPr>
              <w:pStyle w:val="TAC"/>
            </w:pPr>
            <w:r w:rsidRPr="00090C64">
              <w:t>-113.9 dBm</w:t>
            </w:r>
          </w:p>
        </w:tc>
        <w:tc>
          <w:tcPr>
            <w:tcW w:w="1134" w:type="dxa"/>
          </w:tcPr>
          <w:p w14:paraId="0A62D302" w14:textId="77777777" w:rsidR="00D57C09" w:rsidRPr="00090C64" w:rsidRDefault="00D57C09" w:rsidP="00D12993">
            <w:pPr>
              <w:pStyle w:val="TAC"/>
            </w:pPr>
            <w:r w:rsidRPr="00090C64">
              <w:t>-108.9 dBm</w:t>
            </w:r>
          </w:p>
        </w:tc>
        <w:tc>
          <w:tcPr>
            <w:tcW w:w="1134" w:type="dxa"/>
          </w:tcPr>
          <w:p w14:paraId="0C45B6F1" w14:textId="77777777" w:rsidR="00D57C09" w:rsidRPr="00090C64" w:rsidRDefault="00D57C09" w:rsidP="00D12993">
            <w:pPr>
              <w:pStyle w:val="TAC"/>
            </w:pPr>
            <w:r w:rsidRPr="00090C64">
              <w:t>-105.9 dBm</w:t>
            </w:r>
          </w:p>
        </w:tc>
        <w:tc>
          <w:tcPr>
            <w:tcW w:w="1417" w:type="dxa"/>
          </w:tcPr>
          <w:p w14:paraId="6987EC67" w14:textId="77777777" w:rsidR="00D57C09" w:rsidRPr="00090C64" w:rsidRDefault="00D57C09" w:rsidP="00D12993">
            <w:pPr>
              <w:pStyle w:val="TAC"/>
            </w:pPr>
            <w:r w:rsidRPr="00090C64">
              <w:t>100 kHz</w:t>
            </w:r>
          </w:p>
        </w:tc>
        <w:tc>
          <w:tcPr>
            <w:tcW w:w="1701" w:type="dxa"/>
          </w:tcPr>
          <w:p w14:paraId="1E8515BE" w14:textId="77777777" w:rsidR="00D57C09" w:rsidRPr="00090C64" w:rsidRDefault="00D57C09" w:rsidP="00D12993">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D1299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D1299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D12993">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D12993">
            <w:pPr>
              <w:pStyle w:val="TAC"/>
            </w:pPr>
            <w:r w:rsidRPr="00090C64">
              <w:t>UTRA FDD Band IX or E-UTRA Band 9</w:t>
            </w:r>
          </w:p>
        </w:tc>
        <w:tc>
          <w:tcPr>
            <w:tcW w:w="1749" w:type="dxa"/>
          </w:tcPr>
          <w:p w14:paraId="1D7DD06A" w14:textId="77777777" w:rsidR="00D57C09" w:rsidRPr="00090C64" w:rsidRDefault="00D57C09" w:rsidP="00D12993">
            <w:pPr>
              <w:pStyle w:val="TAC"/>
            </w:pPr>
            <w:r w:rsidRPr="00090C64">
              <w:t>1749.9 - 1784.9 MHz</w:t>
            </w:r>
          </w:p>
        </w:tc>
        <w:tc>
          <w:tcPr>
            <w:tcW w:w="1066" w:type="dxa"/>
          </w:tcPr>
          <w:p w14:paraId="7EB138A3" w14:textId="77777777" w:rsidR="00D57C09" w:rsidRPr="00090C64" w:rsidRDefault="00D57C09" w:rsidP="00D12993">
            <w:pPr>
              <w:pStyle w:val="TAC"/>
            </w:pPr>
            <w:r w:rsidRPr="00090C64">
              <w:t>-113.9 dBm</w:t>
            </w:r>
          </w:p>
        </w:tc>
        <w:tc>
          <w:tcPr>
            <w:tcW w:w="1134" w:type="dxa"/>
          </w:tcPr>
          <w:p w14:paraId="6FD6C604" w14:textId="77777777" w:rsidR="00D57C09" w:rsidRPr="00090C64" w:rsidRDefault="00D57C09" w:rsidP="00D12993">
            <w:pPr>
              <w:pStyle w:val="TAC"/>
            </w:pPr>
            <w:r w:rsidRPr="00090C64">
              <w:t>-108.9 dBm</w:t>
            </w:r>
          </w:p>
        </w:tc>
        <w:tc>
          <w:tcPr>
            <w:tcW w:w="1134" w:type="dxa"/>
          </w:tcPr>
          <w:p w14:paraId="1D776A96" w14:textId="77777777" w:rsidR="00D57C09" w:rsidRPr="00090C64" w:rsidRDefault="00D57C09" w:rsidP="00D12993">
            <w:pPr>
              <w:pStyle w:val="TAC"/>
            </w:pPr>
            <w:r w:rsidRPr="00090C64">
              <w:t>-105.9 dBm</w:t>
            </w:r>
          </w:p>
        </w:tc>
        <w:tc>
          <w:tcPr>
            <w:tcW w:w="1417" w:type="dxa"/>
          </w:tcPr>
          <w:p w14:paraId="0940BBF6" w14:textId="77777777" w:rsidR="00D57C09" w:rsidRPr="00090C64" w:rsidRDefault="00D57C09" w:rsidP="00D12993">
            <w:pPr>
              <w:pStyle w:val="TAC"/>
            </w:pPr>
            <w:r w:rsidRPr="00090C64">
              <w:t>100 kHz</w:t>
            </w:r>
          </w:p>
        </w:tc>
        <w:tc>
          <w:tcPr>
            <w:tcW w:w="1701" w:type="dxa"/>
          </w:tcPr>
          <w:p w14:paraId="13777A14" w14:textId="77777777" w:rsidR="00D57C09" w:rsidRPr="00090C64" w:rsidRDefault="00D57C09" w:rsidP="00D12993">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D12993">
            <w:pPr>
              <w:pStyle w:val="TAC"/>
            </w:pPr>
            <w:r w:rsidRPr="00090C64">
              <w:t>UTRA FDD Band X or E-UTRA Band 10</w:t>
            </w:r>
          </w:p>
        </w:tc>
        <w:tc>
          <w:tcPr>
            <w:tcW w:w="1749" w:type="dxa"/>
          </w:tcPr>
          <w:p w14:paraId="14775B35" w14:textId="77777777" w:rsidR="00D57C09" w:rsidRPr="00090C64" w:rsidRDefault="00D57C09" w:rsidP="00D12993">
            <w:pPr>
              <w:pStyle w:val="TAC"/>
            </w:pPr>
            <w:r w:rsidRPr="00090C64">
              <w:t>1710 - 1770 MHz</w:t>
            </w:r>
          </w:p>
        </w:tc>
        <w:tc>
          <w:tcPr>
            <w:tcW w:w="1066" w:type="dxa"/>
          </w:tcPr>
          <w:p w14:paraId="41F2CEA1" w14:textId="77777777" w:rsidR="00D57C09" w:rsidRPr="00090C64" w:rsidRDefault="00D57C09" w:rsidP="00D12993">
            <w:pPr>
              <w:pStyle w:val="TAC"/>
            </w:pPr>
            <w:r w:rsidRPr="00090C64">
              <w:t>-113.9 dBm</w:t>
            </w:r>
          </w:p>
        </w:tc>
        <w:tc>
          <w:tcPr>
            <w:tcW w:w="1134" w:type="dxa"/>
          </w:tcPr>
          <w:p w14:paraId="1AEDD02E" w14:textId="77777777" w:rsidR="00D57C09" w:rsidRPr="00090C64" w:rsidRDefault="00D57C09" w:rsidP="00D12993">
            <w:pPr>
              <w:pStyle w:val="TAC"/>
            </w:pPr>
            <w:r w:rsidRPr="00090C64">
              <w:t>-108.9 dBm</w:t>
            </w:r>
          </w:p>
        </w:tc>
        <w:tc>
          <w:tcPr>
            <w:tcW w:w="1134" w:type="dxa"/>
          </w:tcPr>
          <w:p w14:paraId="30583873" w14:textId="77777777" w:rsidR="00D57C09" w:rsidRPr="00090C64" w:rsidRDefault="00D57C09" w:rsidP="00D12993">
            <w:pPr>
              <w:pStyle w:val="TAC"/>
            </w:pPr>
            <w:r w:rsidRPr="00090C64">
              <w:t>-105.9 dBm</w:t>
            </w:r>
          </w:p>
        </w:tc>
        <w:tc>
          <w:tcPr>
            <w:tcW w:w="1417" w:type="dxa"/>
          </w:tcPr>
          <w:p w14:paraId="437A4F0C" w14:textId="77777777" w:rsidR="00D57C09" w:rsidRPr="00090C64" w:rsidRDefault="00D57C09" w:rsidP="00D12993">
            <w:pPr>
              <w:pStyle w:val="TAC"/>
            </w:pPr>
            <w:r w:rsidRPr="00090C64">
              <w:t>100 kHz</w:t>
            </w:r>
          </w:p>
        </w:tc>
        <w:tc>
          <w:tcPr>
            <w:tcW w:w="1701" w:type="dxa"/>
          </w:tcPr>
          <w:p w14:paraId="46374CD6" w14:textId="77777777" w:rsidR="00D57C09" w:rsidRPr="00090C64" w:rsidRDefault="00D57C09" w:rsidP="00D12993">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D12993">
            <w:pPr>
              <w:pStyle w:val="TAC"/>
            </w:pPr>
            <w:r w:rsidRPr="00090C64">
              <w:t>UTRA FDD Band XI or E-UTRA Band 11</w:t>
            </w:r>
          </w:p>
        </w:tc>
        <w:tc>
          <w:tcPr>
            <w:tcW w:w="1749" w:type="dxa"/>
          </w:tcPr>
          <w:p w14:paraId="3BCB2024" w14:textId="77777777" w:rsidR="00D57C09" w:rsidRPr="00090C64" w:rsidRDefault="00D57C09" w:rsidP="00D12993">
            <w:pPr>
              <w:pStyle w:val="TAC"/>
            </w:pPr>
            <w:r w:rsidRPr="00090C64">
              <w:t>1427.9 - 1447.9 MHz</w:t>
            </w:r>
          </w:p>
        </w:tc>
        <w:tc>
          <w:tcPr>
            <w:tcW w:w="1066" w:type="dxa"/>
          </w:tcPr>
          <w:p w14:paraId="7A9CD672" w14:textId="77777777" w:rsidR="00D57C09" w:rsidRPr="00090C64" w:rsidRDefault="00D57C09" w:rsidP="00D12993">
            <w:pPr>
              <w:pStyle w:val="TAC"/>
            </w:pPr>
            <w:r w:rsidRPr="00090C64">
              <w:t>-113.9 dBm</w:t>
            </w:r>
          </w:p>
        </w:tc>
        <w:tc>
          <w:tcPr>
            <w:tcW w:w="1134" w:type="dxa"/>
          </w:tcPr>
          <w:p w14:paraId="6DDBDDA7" w14:textId="77777777" w:rsidR="00D57C09" w:rsidRPr="00090C64" w:rsidRDefault="00D57C09" w:rsidP="00D12993">
            <w:pPr>
              <w:pStyle w:val="TAC"/>
            </w:pPr>
            <w:r w:rsidRPr="00090C64">
              <w:t>-108.9 dBm</w:t>
            </w:r>
          </w:p>
        </w:tc>
        <w:tc>
          <w:tcPr>
            <w:tcW w:w="1134" w:type="dxa"/>
          </w:tcPr>
          <w:p w14:paraId="26D354D1" w14:textId="77777777" w:rsidR="00D57C09" w:rsidRPr="00090C64" w:rsidRDefault="00D57C09" w:rsidP="00D12993">
            <w:pPr>
              <w:pStyle w:val="TAC"/>
            </w:pPr>
            <w:r w:rsidRPr="00090C64">
              <w:t>-105.9 dBm</w:t>
            </w:r>
          </w:p>
        </w:tc>
        <w:tc>
          <w:tcPr>
            <w:tcW w:w="1417" w:type="dxa"/>
          </w:tcPr>
          <w:p w14:paraId="1469A73A" w14:textId="77777777" w:rsidR="00D57C09" w:rsidRPr="00090C64" w:rsidRDefault="00D57C09" w:rsidP="00D12993">
            <w:pPr>
              <w:pStyle w:val="TAC"/>
            </w:pPr>
            <w:r w:rsidRPr="00090C64">
              <w:t>100 kHz</w:t>
            </w:r>
          </w:p>
        </w:tc>
        <w:tc>
          <w:tcPr>
            <w:tcW w:w="1701" w:type="dxa"/>
          </w:tcPr>
          <w:p w14:paraId="3441129F" w14:textId="77777777" w:rsidR="00D57C09" w:rsidRPr="00090C64" w:rsidRDefault="00D57C09" w:rsidP="00D12993">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D12993">
            <w:pPr>
              <w:pStyle w:val="TAC"/>
            </w:pPr>
            <w:r w:rsidRPr="00090C64">
              <w:t>UTRA FDD Band XII or</w:t>
            </w:r>
          </w:p>
          <w:p w14:paraId="1734C1A7" w14:textId="77777777" w:rsidR="00D57C09" w:rsidRPr="00090C64" w:rsidRDefault="00D57C09" w:rsidP="00D12993">
            <w:pPr>
              <w:pStyle w:val="TAC"/>
            </w:pPr>
            <w:r w:rsidRPr="00090C64">
              <w:t>E-UTRA Band 12 or NR Band n12</w:t>
            </w:r>
          </w:p>
        </w:tc>
        <w:tc>
          <w:tcPr>
            <w:tcW w:w="1749" w:type="dxa"/>
          </w:tcPr>
          <w:p w14:paraId="5DF5D21F" w14:textId="77777777" w:rsidR="00D57C09" w:rsidRPr="00090C64" w:rsidRDefault="00D57C09" w:rsidP="00D12993">
            <w:pPr>
              <w:pStyle w:val="TAC"/>
            </w:pPr>
            <w:r w:rsidRPr="00090C64">
              <w:t>699 - 716 MHz</w:t>
            </w:r>
          </w:p>
        </w:tc>
        <w:tc>
          <w:tcPr>
            <w:tcW w:w="1066" w:type="dxa"/>
          </w:tcPr>
          <w:p w14:paraId="3A8AE0C7" w14:textId="77777777" w:rsidR="00D57C09" w:rsidRPr="00090C64" w:rsidRDefault="00D57C09" w:rsidP="00D12993">
            <w:pPr>
              <w:pStyle w:val="TAC"/>
            </w:pPr>
            <w:r w:rsidRPr="00090C64">
              <w:t>-113.9 dBm</w:t>
            </w:r>
          </w:p>
        </w:tc>
        <w:tc>
          <w:tcPr>
            <w:tcW w:w="1134" w:type="dxa"/>
          </w:tcPr>
          <w:p w14:paraId="7CDE133F" w14:textId="77777777" w:rsidR="00D57C09" w:rsidRPr="00090C64" w:rsidRDefault="00D57C09" w:rsidP="00D12993">
            <w:pPr>
              <w:pStyle w:val="TAC"/>
            </w:pPr>
            <w:r w:rsidRPr="00090C64">
              <w:t>-108.9 dBm</w:t>
            </w:r>
          </w:p>
        </w:tc>
        <w:tc>
          <w:tcPr>
            <w:tcW w:w="1134" w:type="dxa"/>
          </w:tcPr>
          <w:p w14:paraId="6E9559BC" w14:textId="77777777" w:rsidR="00D57C09" w:rsidRPr="00090C64" w:rsidRDefault="00D57C09" w:rsidP="00D12993">
            <w:pPr>
              <w:pStyle w:val="TAC"/>
            </w:pPr>
            <w:r w:rsidRPr="00090C64">
              <w:t>-105.9 dBm</w:t>
            </w:r>
          </w:p>
        </w:tc>
        <w:tc>
          <w:tcPr>
            <w:tcW w:w="1417" w:type="dxa"/>
          </w:tcPr>
          <w:p w14:paraId="72A07941" w14:textId="77777777" w:rsidR="00D57C09" w:rsidRPr="00090C64" w:rsidRDefault="00D57C09" w:rsidP="00D12993">
            <w:pPr>
              <w:pStyle w:val="TAC"/>
            </w:pPr>
            <w:r w:rsidRPr="00090C64">
              <w:t>100 kHz</w:t>
            </w:r>
          </w:p>
        </w:tc>
        <w:tc>
          <w:tcPr>
            <w:tcW w:w="1701" w:type="dxa"/>
          </w:tcPr>
          <w:p w14:paraId="1158AB7A" w14:textId="77777777" w:rsidR="00D57C09" w:rsidRPr="00090C64" w:rsidRDefault="00D57C09" w:rsidP="00D12993">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D12993">
            <w:pPr>
              <w:pStyle w:val="TAC"/>
            </w:pPr>
            <w:r w:rsidRPr="00090C64">
              <w:t>UTRA FDD Band XIII or</w:t>
            </w:r>
          </w:p>
          <w:p w14:paraId="51EEB7B3" w14:textId="77777777" w:rsidR="00D57C09" w:rsidRPr="00090C64" w:rsidRDefault="00D57C09" w:rsidP="00D12993">
            <w:pPr>
              <w:pStyle w:val="TAC"/>
            </w:pPr>
            <w:r w:rsidRPr="00090C64">
              <w:t>E-UTRA Band 13</w:t>
            </w:r>
          </w:p>
        </w:tc>
        <w:tc>
          <w:tcPr>
            <w:tcW w:w="1749" w:type="dxa"/>
          </w:tcPr>
          <w:p w14:paraId="4E0A405E" w14:textId="77777777" w:rsidR="00D57C09" w:rsidRPr="00090C64" w:rsidRDefault="00D57C09" w:rsidP="00D12993">
            <w:pPr>
              <w:pStyle w:val="TAC"/>
            </w:pPr>
            <w:r w:rsidRPr="00090C64">
              <w:t>777 - 787 MHz</w:t>
            </w:r>
          </w:p>
        </w:tc>
        <w:tc>
          <w:tcPr>
            <w:tcW w:w="1066" w:type="dxa"/>
          </w:tcPr>
          <w:p w14:paraId="7A543707" w14:textId="77777777" w:rsidR="00D57C09" w:rsidRPr="00090C64" w:rsidRDefault="00D57C09" w:rsidP="00D12993">
            <w:pPr>
              <w:pStyle w:val="TAC"/>
            </w:pPr>
            <w:r w:rsidRPr="00090C64">
              <w:t>-113.9 dBm</w:t>
            </w:r>
          </w:p>
        </w:tc>
        <w:tc>
          <w:tcPr>
            <w:tcW w:w="1134" w:type="dxa"/>
          </w:tcPr>
          <w:p w14:paraId="0BD0026E" w14:textId="77777777" w:rsidR="00D57C09" w:rsidRPr="00090C64" w:rsidRDefault="00D57C09" w:rsidP="00D12993">
            <w:pPr>
              <w:pStyle w:val="TAC"/>
            </w:pPr>
            <w:r w:rsidRPr="00090C64">
              <w:t>-108.9 dBm</w:t>
            </w:r>
          </w:p>
        </w:tc>
        <w:tc>
          <w:tcPr>
            <w:tcW w:w="1134" w:type="dxa"/>
          </w:tcPr>
          <w:p w14:paraId="45F9E53E" w14:textId="77777777" w:rsidR="00D57C09" w:rsidRPr="00090C64" w:rsidRDefault="00D57C09" w:rsidP="00D12993">
            <w:pPr>
              <w:pStyle w:val="TAC"/>
            </w:pPr>
            <w:r w:rsidRPr="00090C64">
              <w:t>-105.9 dBm</w:t>
            </w:r>
          </w:p>
        </w:tc>
        <w:tc>
          <w:tcPr>
            <w:tcW w:w="1417" w:type="dxa"/>
          </w:tcPr>
          <w:p w14:paraId="1EDC469B" w14:textId="77777777" w:rsidR="00D57C09" w:rsidRPr="00090C64" w:rsidRDefault="00D57C09" w:rsidP="00D12993">
            <w:pPr>
              <w:pStyle w:val="TAC"/>
            </w:pPr>
            <w:r w:rsidRPr="00090C64">
              <w:t>100 kHz</w:t>
            </w:r>
          </w:p>
        </w:tc>
        <w:tc>
          <w:tcPr>
            <w:tcW w:w="1701" w:type="dxa"/>
          </w:tcPr>
          <w:p w14:paraId="038D5BF0" w14:textId="77777777" w:rsidR="00D57C09" w:rsidRPr="00090C64" w:rsidRDefault="00D57C09" w:rsidP="00D12993">
            <w:pPr>
              <w:pStyle w:val="TAC"/>
            </w:pPr>
          </w:p>
        </w:tc>
      </w:tr>
      <w:tr w:rsidR="00D57C09" w:rsidRPr="00090C64" w14:paraId="44E2B032" w14:textId="77777777" w:rsidTr="00BB3A5A">
        <w:trPr>
          <w:cantSplit/>
          <w:jc w:val="center"/>
        </w:trPr>
        <w:tc>
          <w:tcPr>
            <w:tcW w:w="1456" w:type="dxa"/>
          </w:tcPr>
          <w:p w14:paraId="3F1ADD11" w14:textId="77777777" w:rsidR="007D457F" w:rsidRDefault="007D457F" w:rsidP="00D12993">
            <w:pPr>
              <w:pStyle w:val="TAC"/>
            </w:pPr>
            <w:r>
              <w:t>UTRA FDD Band XIV or</w:t>
            </w:r>
          </w:p>
          <w:p w14:paraId="70E8AEEE" w14:textId="049FB04B"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749" w:type="dxa"/>
          </w:tcPr>
          <w:p w14:paraId="298BCB89" w14:textId="77777777" w:rsidR="00D57C09" w:rsidRPr="00090C64" w:rsidRDefault="00D57C09" w:rsidP="00D12993">
            <w:pPr>
              <w:pStyle w:val="TAC"/>
            </w:pPr>
            <w:r w:rsidRPr="00090C64">
              <w:t>788 - 798 MHz</w:t>
            </w:r>
          </w:p>
        </w:tc>
        <w:tc>
          <w:tcPr>
            <w:tcW w:w="1066" w:type="dxa"/>
          </w:tcPr>
          <w:p w14:paraId="730C0FF9" w14:textId="77777777" w:rsidR="00D57C09" w:rsidRPr="00090C64" w:rsidRDefault="00D57C09" w:rsidP="00D12993">
            <w:pPr>
              <w:pStyle w:val="TAC"/>
            </w:pPr>
            <w:r w:rsidRPr="00090C64">
              <w:t>-113.9 dBm</w:t>
            </w:r>
          </w:p>
        </w:tc>
        <w:tc>
          <w:tcPr>
            <w:tcW w:w="1134" w:type="dxa"/>
          </w:tcPr>
          <w:p w14:paraId="30CDAF0E" w14:textId="77777777" w:rsidR="00D57C09" w:rsidRPr="00090C64" w:rsidRDefault="00D57C09" w:rsidP="00D12993">
            <w:pPr>
              <w:pStyle w:val="TAC"/>
            </w:pPr>
            <w:r w:rsidRPr="00090C64">
              <w:t>-108.9 dBm</w:t>
            </w:r>
          </w:p>
        </w:tc>
        <w:tc>
          <w:tcPr>
            <w:tcW w:w="1134" w:type="dxa"/>
          </w:tcPr>
          <w:p w14:paraId="5DC17FA1" w14:textId="77777777" w:rsidR="00D57C09" w:rsidRPr="00090C64" w:rsidRDefault="00D57C09" w:rsidP="00D12993">
            <w:pPr>
              <w:pStyle w:val="TAC"/>
            </w:pPr>
            <w:r w:rsidRPr="00090C64">
              <w:t>-105.9 dBm</w:t>
            </w:r>
          </w:p>
        </w:tc>
        <w:tc>
          <w:tcPr>
            <w:tcW w:w="1417" w:type="dxa"/>
          </w:tcPr>
          <w:p w14:paraId="634A31A2" w14:textId="77777777" w:rsidR="00D57C09" w:rsidRPr="00090C64" w:rsidRDefault="00D57C09" w:rsidP="00D12993">
            <w:pPr>
              <w:pStyle w:val="TAC"/>
            </w:pPr>
            <w:r w:rsidRPr="00090C64">
              <w:t>100 kHz</w:t>
            </w:r>
          </w:p>
        </w:tc>
        <w:tc>
          <w:tcPr>
            <w:tcW w:w="1701" w:type="dxa"/>
          </w:tcPr>
          <w:p w14:paraId="305EEE24" w14:textId="77777777" w:rsidR="00D57C09" w:rsidRPr="00090C64" w:rsidRDefault="00D57C09" w:rsidP="00D12993">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D1299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D1299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D12993">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D1299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D1299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D12993">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D12993">
            <w:pPr>
              <w:pStyle w:val="TAC"/>
            </w:pPr>
            <w:r w:rsidRPr="00090C64">
              <w:t>UTRA FDD Band XX or</w:t>
            </w:r>
          </w:p>
          <w:p w14:paraId="13660C6C" w14:textId="77777777" w:rsidR="00D57C09" w:rsidRPr="00090C64" w:rsidRDefault="00D57C09" w:rsidP="00D1299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D1299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D12993">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D1299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D1299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D12993">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D1299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D1299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D1299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D12993">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D12993">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D1299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D12993">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D12993">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D12993">
            <w:pPr>
              <w:pStyle w:val="TAC"/>
              <w:rPr>
                <w:lang w:eastAsia="zh-CN"/>
              </w:rPr>
            </w:pPr>
            <w:r w:rsidRPr="00090C64">
              <w:t>814 - 849 MHz</w:t>
            </w:r>
          </w:p>
          <w:p w14:paraId="1AC59E67"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D12993">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D1299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D1299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D12993">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D1299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D1299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D12993">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5A9488AF"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D1299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D12993">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D1299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D1299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D12993">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D1299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D12993">
            <w:pPr>
              <w:pStyle w:val="TAC"/>
              <w:rPr>
                <w:lang w:eastAsia="zh-CN"/>
              </w:rPr>
            </w:pPr>
            <w:r w:rsidRPr="00090C64">
              <w:t>1900 - 1920 MHz</w:t>
            </w:r>
          </w:p>
          <w:p w14:paraId="1BA005D8"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D12993">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D1299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D12993">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D1299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D12993">
            <w:pPr>
              <w:pStyle w:val="TAC"/>
              <w:rPr>
                <w:lang w:eastAsia="zh-CN"/>
              </w:rPr>
            </w:pPr>
            <w:r w:rsidRPr="00090C64">
              <w:t>1850 – 1910 MHz</w:t>
            </w:r>
          </w:p>
          <w:p w14:paraId="2562E6BE"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D1299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D1299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D1299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D12993">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D12993">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D1299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D1299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D1299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D1299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D12993">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D1299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D1299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D1299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D1299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D12993">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D1299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D1299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D1299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D1299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D1299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D1299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D12993">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D1299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D1299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D12993">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D1299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D1299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D1299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D1299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D12993">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D1299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D1299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D1299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D1299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D12993">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D1299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D1299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D12993">
            <w:pPr>
              <w:pStyle w:val="TAC"/>
            </w:pPr>
            <w:r w:rsidRPr="00090C64">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D12993">
            <w:pPr>
              <w:pStyle w:val="TAC"/>
            </w:pPr>
            <w:r w:rsidRPr="00090C64">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D12993">
            <w:pPr>
              <w:pStyle w:val="TAC"/>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D12993">
            <w:pPr>
              <w:pStyle w:val="TAC"/>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D1299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D1299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D12993">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D1299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D1299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D12993">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D1299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D12993">
            <w:pPr>
              <w:pStyle w:val="TAC"/>
              <w:rPr>
                <w:lang w:eastAsia="zh-CN"/>
              </w:rPr>
            </w:pPr>
            <w:r w:rsidRPr="00090C64">
              <w:t>698 – 728 MHz</w:t>
            </w:r>
          </w:p>
          <w:p w14:paraId="263E01A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D12993">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F2A24C4" w:rsidR="00D57C09" w:rsidRPr="00090C64" w:rsidRDefault="007D457F" w:rsidP="00D12993">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D12993">
            <w:pPr>
              <w:pStyle w:val="TAC"/>
              <w:rPr>
                <w:lang w:eastAsia="zh-CN"/>
              </w:rPr>
            </w:pPr>
            <w:r w:rsidRPr="00090C64">
              <w:t>1695 – 1710 MHz</w:t>
            </w:r>
          </w:p>
          <w:p w14:paraId="0AADAE6F"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D12993">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D12993">
            <w:pPr>
              <w:pStyle w:val="TAC"/>
            </w:pPr>
            <w:r w:rsidRPr="00090C64">
              <w:t>E-UTRA Band 71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D12993">
            <w:pPr>
              <w:pStyle w:val="TAC"/>
              <w:rPr>
                <w:lang w:eastAsia="zh-CN"/>
              </w:rPr>
            </w:pPr>
            <w:r w:rsidRPr="00090C64">
              <w:t>663 – 698 MHz</w:t>
            </w:r>
          </w:p>
          <w:p w14:paraId="342D41B5"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D12993">
            <w:pPr>
              <w:pStyle w:val="TAC"/>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D12993">
            <w:pPr>
              <w:pStyle w:val="TAC"/>
            </w:pPr>
            <w:r w:rsidRPr="00090C64">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D12993">
            <w:pPr>
              <w:pStyle w:val="TAC"/>
              <w:rPr>
                <w:lang w:eastAsia="zh-CN"/>
              </w:rPr>
            </w:pPr>
            <w:r w:rsidRPr="00090C64">
              <w:t>451 – 456 MHz</w:t>
            </w:r>
          </w:p>
          <w:p w14:paraId="15638D1B"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D12993">
            <w:pPr>
              <w:pStyle w:val="TAC"/>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D12993">
            <w:pPr>
              <w:pStyle w:val="TAC"/>
              <w:rPr>
                <w:lang w:eastAsia="zh-CN"/>
              </w:rPr>
            </w:pPr>
            <w:r w:rsidRPr="00090C64">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D12993">
            <w:pPr>
              <w:pStyle w:val="TAC"/>
              <w:rPr>
                <w:lang w:eastAsia="zh-CN"/>
              </w:rPr>
            </w:pPr>
            <w:r w:rsidRPr="00090C64">
              <w:t>45</w:t>
            </w:r>
            <w:r w:rsidRPr="00090C64">
              <w:rPr>
                <w:lang w:eastAsia="zh-CN"/>
              </w:rPr>
              <w:t>0</w:t>
            </w:r>
            <w:r w:rsidRPr="00090C64">
              <w:t xml:space="preserve"> – 45</w:t>
            </w:r>
            <w:r w:rsidRPr="00090C64">
              <w:rPr>
                <w:lang w:eastAsia="zh-CN"/>
              </w:rPr>
              <w:t>5</w:t>
            </w:r>
            <w:r w:rsidRPr="00090C64">
              <w:t xml:space="preserve"> MHz</w:t>
            </w:r>
          </w:p>
          <w:p w14:paraId="7102C37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D12993">
            <w:pPr>
              <w:pStyle w:val="TAC"/>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D1299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D1299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D12993">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D12993">
            <w:pPr>
              <w:pStyle w:val="TAC"/>
            </w:pPr>
            <w:r w:rsidRPr="00090C64">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D12993">
            <w:pPr>
              <w:pStyle w:val="TAC"/>
            </w:pPr>
            <w:r w:rsidRPr="00090C64">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D12993">
            <w:pPr>
              <w:pStyle w:val="TAC"/>
            </w:pPr>
            <w:r w:rsidRPr="00090C64">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D12993">
            <w:pPr>
              <w:pStyle w:val="TAC"/>
            </w:pPr>
            <w:r w:rsidRPr="00090C64">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D12993">
            <w:pPr>
              <w:pStyle w:val="TAC"/>
            </w:pPr>
            <w:r w:rsidRPr="00090C64">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D12993">
            <w:pPr>
              <w:pStyle w:val="TAC"/>
            </w:pPr>
            <w:r w:rsidRPr="00090C64">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D12993">
            <w:pPr>
              <w:pStyle w:val="TAC"/>
            </w:pPr>
            <w:r w:rsidRPr="00090C64">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D12993">
            <w:pPr>
              <w:pStyle w:val="TAC"/>
            </w:pPr>
            <w:r w:rsidRPr="00090C64">
              <w:t>4400 MHz –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D1299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D1299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D1299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D12993">
            <w:pPr>
              <w:pStyle w:val="TAC"/>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D12993">
            <w:pPr>
              <w:pStyle w:val="TAC"/>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D12993">
            <w:pPr>
              <w:pStyle w:val="TAC"/>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D12993">
            <w:pPr>
              <w:pStyle w:val="TAC"/>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D12993">
            <w:pPr>
              <w:pStyle w:val="TAC"/>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D12993">
            <w:pPr>
              <w:pStyle w:val="TAC"/>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D12993">
            <w:pPr>
              <w:pStyle w:val="TAC"/>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D12993">
            <w:pPr>
              <w:pStyle w:val="TAC"/>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D12993">
            <w:pPr>
              <w:pStyle w:val="TAC"/>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D12993">
            <w:pPr>
              <w:pStyle w:val="TAC"/>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D12993">
            <w:pPr>
              <w:pStyle w:val="TAC"/>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D12993">
            <w:pPr>
              <w:pStyle w:val="TAC"/>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D12993">
            <w:pPr>
              <w:pStyle w:val="TAC"/>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D12993">
            <w:pPr>
              <w:pStyle w:val="TAC"/>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D12993">
            <w:pPr>
              <w:pStyle w:val="TAC"/>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D12993">
            <w:pPr>
              <w:pStyle w:val="TAC"/>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D12993">
            <w:pPr>
              <w:pStyle w:val="TAC"/>
            </w:pPr>
            <w:r w:rsidRPr="00090C64">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D12993">
            <w:pPr>
              <w:pStyle w:val="TAC"/>
            </w:pPr>
            <w:r w:rsidRPr="00090C64">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D12993">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D12993">
            <w:pPr>
              <w:pStyle w:val="TAC"/>
            </w:pPr>
            <w:r w:rsidRPr="00090C64">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D12993">
            <w:pPr>
              <w:pStyle w:val="TAC"/>
            </w:pPr>
            <w:r w:rsidRPr="00090C64">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D12993">
            <w:pPr>
              <w:pStyle w:val="TAC"/>
            </w:pPr>
          </w:p>
        </w:tc>
      </w:tr>
      <w:tr w:rsidR="004C582B"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4C582B" w:rsidRPr="00090C64" w:rsidRDefault="004C582B" w:rsidP="004C582B">
            <w:pPr>
              <w:pStyle w:val="TAC"/>
            </w:pPr>
            <w:r w:rsidRPr="00090C64">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581CD9BF" w:rsidR="004C582B" w:rsidRPr="00090C64" w:rsidRDefault="004C582B" w:rsidP="004C582B">
            <w:pPr>
              <w:pStyle w:val="TAC"/>
            </w:pPr>
            <w:r w:rsidRPr="00627236">
              <w:t>4</w:t>
            </w:r>
            <w:r>
              <w:t>1</w:t>
            </w:r>
            <w:r w:rsidRPr="00627236">
              <w:t>0 – 4</w:t>
            </w:r>
            <w:r>
              <w:t>1</w:t>
            </w:r>
            <w:r w:rsidRPr="00627236">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4C582B" w:rsidRPr="00090C64" w:rsidRDefault="004C582B" w:rsidP="004C582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4C582B" w:rsidRPr="00090C64" w:rsidRDefault="004C582B" w:rsidP="004C582B">
            <w:pPr>
              <w:pStyle w:val="TAC"/>
            </w:pPr>
          </w:p>
        </w:tc>
      </w:tr>
      <w:tr w:rsidR="004C582B"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4C582B" w:rsidRPr="00090C64" w:rsidRDefault="004C582B" w:rsidP="004C582B">
            <w:pPr>
              <w:pStyle w:val="TAC"/>
            </w:pPr>
            <w:r w:rsidRPr="00090C64">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65DA55B7" w:rsidR="004C582B" w:rsidRPr="00090C64" w:rsidRDefault="004C582B" w:rsidP="004C582B">
            <w:pPr>
              <w:pStyle w:val="TAC"/>
            </w:pPr>
            <w:r w:rsidRPr="00627236">
              <w:t>4</w:t>
            </w:r>
            <w:r>
              <w:t>1</w:t>
            </w:r>
            <w:r w:rsidRPr="00627236">
              <w:t>2 – 4</w:t>
            </w:r>
            <w:r>
              <w:t>1</w:t>
            </w:r>
            <w:r w:rsidRPr="00627236">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4C582B" w:rsidRPr="00090C64" w:rsidRDefault="004C582B" w:rsidP="004C582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4C582B" w:rsidRPr="00090C64" w:rsidRDefault="004C582B" w:rsidP="004C582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D12993">
            <w:pPr>
              <w:pStyle w:val="TAC"/>
            </w:pPr>
            <w:r w:rsidRPr="00090C64">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D12993">
            <w:pPr>
              <w:pStyle w:val="TAC"/>
            </w:pPr>
            <w:r w:rsidRPr="00090C64">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D12993">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D12993">
            <w:pPr>
              <w:pStyle w:val="TAC"/>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D12993">
            <w:pPr>
              <w:pStyle w:val="TAC"/>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D12993">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D12993">
            <w:pPr>
              <w:pStyle w:val="TAC"/>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D12993">
            <w:pPr>
              <w:pStyle w:val="TAC"/>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D12993">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D12993">
            <w:pPr>
              <w:pStyle w:val="TAC"/>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D12993">
            <w:pPr>
              <w:pStyle w:val="TAC"/>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D12993">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D12993">
            <w:pPr>
              <w:pStyle w:val="TAC"/>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D12993">
            <w:pPr>
              <w:pStyle w:val="TAC"/>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D12993">
            <w:pPr>
              <w:pStyle w:val="TAC"/>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D12993">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D12993">
            <w:pPr>
              <w:pStyle w:val="TAC"/>
            </w:pPr>
            <w:r w:rsidRPr="00090C64">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D12993">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D12993">
            <w:pPr>
              <w:pStyle w:val="TAC"/>
            </w:pPr>
            <w: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D12993">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D1299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D1299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D12993">
            <w:pPr>
              <w:pStyle w:val="TAC"/>
            </w:pPr>
          </w:p>
        </w:tc>
      </w:tr>
    </w:tbl>
    <w:p w14:paraId="73A12D8D" w14:textId="77777777" w:rsidR="00D57C09" w:rsidRPr="00090C64" w:rsidRDefault="00D57C09" w:rsidP="00D12993"/>
    <w:p w14:paraId="095D697F" w14:textId="1921265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12993">
      <w:r w:rsidRPr="00090C64">
        <w:t>The requirements assume with base stations of the same class.</w:t>
      </w:r>
    </w:p>
    <w:p w14:paraId="20222CE4"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12993">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D12993">
            <w:pPr>
              <w:pStyle w:val="TAH"/>
            </w:pPr>
            <w:r w:rsidRPr="00090C64">
              <w:t>Maximum Level</w:t>
            </w:r>
          </w:p>
          <w:p w14:paraId="6F83EC86"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D12993">
            <w:pPr>
              <w:pStyle w:val="TAH"/>
            </w:pPr>
            <w:r w:rsidRPr="00090C64">
              <w:t>Maximum Level</w:t>
            </w:r>
          </w:p>
          <w:p w14:paraId="630A4D2A"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D12993">
            <w:pPr>
              <w:pStyle w:val="TAH"/>
            </w:pPr>
            <w:r w:rsidRPr="00090C64">
              <w:t>Maximum Level</w:t>
            </w:r>
          </w:p>
          <w:p w14:paraId="1D6EE8D8"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D12993">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D12993">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D12993">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D12993">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D12993">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D12993">
            <w:pPr>
              <w:pStyle w:val="TAC"/>
              <w:rPr>
                <w:lang w:eastAsia="zh-CN"/>
              </w:rPr>
            </w:pPr>
            <w:r w:rsidRPr="00090C64">
              <w:t>1920 - 1980 MHz</w:t>
            </w:r>
          </w:p>
          <w:p w14:paraId="6FDC3566"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D12993">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D12993">
            <w:pPr>
              <w:pStyle w:val="TAC"/>
              <w:rPr>
                <w:lang w:eastAsia="zh-CN"/>
              </w:rPr>
            </w:pPr>
            <w:r w:rsidRPr="00090C64">
              <w:t>1850 - 1910 MHz</w:t>
            </w:r>
          </w:p>
          <w:p w14:paraId="3F9F52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D12993">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D12993">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D12993">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D12993">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D12993">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D12993">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D12993">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D12993">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D12993">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D12993">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D12993">
            <w:pPr>
              <w:pStyle w:val="TAC"/>
            </w:pPr>
            <w:r w:rsidRPr="00090C64">
              <w:t>UTRA FDD Band XII or</w:t>
            </w:r>
          </w:p>
          <w:p w14:paraId="5817D512"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D12993">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D12993">
            <w:pPr>
              <w:pStyle w:val="TAC"/>
            </w:pPr>
            <w:r w:rsidRPr="00090C64">
              <w:t>UTRA FDD Band XIII or</w:t>
            </w:r>
          </w:p>
          <w:p w14:paraId="6654B68E"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D12993">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934E77" w14:textId="77777777" w:rsidR="007D457F" w:rsidRDefault="007D457F" w:rsidP="00D12993">
            <w:pPr>
              <w:pStyle w:val="TAC"/>
            </w:pPr>
            <w:r>
              <w:t>UTRA FDD Band XIV or</w:t>
            </w:r>
          </w:p>
          <w:p w14:paraId="280C9E83" w14:textId="26360658"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D12993">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D12993">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D12993">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D12993">
            <w:pPr>
              <w:pStyle w:val="TAC"/>
            </w:pPr>
            <w:r w:rsidRPr="00090C64">
              <w:t>UTRA FDD Band XX or</w:t>
            </w:r>
          </w:p>
          <w:p w14:paraId="6872E7DD"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D12993">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D12993">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D12993">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D12993">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D12993">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D12993">
            <w:pPr>
              <w:pStyle w:val="TAC"/>
              <w:rPr>
                <w:lang w:eastAsia="zh-CN"/>
              </w:rPr>
            </w:pPr>
            <w:r w:rsidRPr="00090C64">
              <w:t>814 - 849 MHz</w:t>
            </w:r>
          </w:p>
          <w:p w14:paraId="0EC33E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D12993">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D12993">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D12993">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496612A0"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D12993">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D12993">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D12993">
            <w:pPr>
              <w:pStyle w:val="TAC"/>
              <w:rPr>
                <w:lang w:eastAsia="zh-CN"/>
              </w:rPr>
            </w:pPr>
            <w:r w:rsidRPr="00090C64">
              <w:t>1900 - 1920 MHz</w:t>
            </w:r>
          </w:p>
          <w:p w14:paraId="0A177BB7"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D12993">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D12993">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D12993">
            <w:pPr>
              <w:pStyle w:val="TAC"/>
              <w:rPr>
                <w:lang w:eastAsia="zh-CN"/>
              </w:rPr>
            </w:pPr>
            <w:r w:rsidRPr="00090C64">
              <w:t>1850 – 1910 MHz</w:t>
            </w:r>
          </w:p>
          <w:p w14:paraId="2C41F820"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D12993">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D12993">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D1299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D12993">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D12993">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D1299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D1299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D1299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D12993">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D12993">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D12993">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D12993">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D12993">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D1299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D1299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D1299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D1299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D12993">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D1299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D1299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D1299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D12993">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D1299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D12993">
            <w:pPr>
              <w:pStyle w:val="TAC"/>
              <w:rPr>
                <w:lang w:eastAsia="zh-CN"/>
              </w:rPr>
            </w:pPr>
            <w:r w:rsidRPr="00090C64">
              <w:t>1710 – 1780 MHz</w:t>
            </w:r>
          </w:p>
          <w:p w14:paraId="32D2D6E9" w14:textId="77777777" w:rsidR="0005038B" w:rsidRPr="00090C64" w:rsidRDefault="0005038B"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D12993">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D12993">
            <w:pPr>
              <w:pStyle w:val="TAC"/>
              <w:rPr>
                <w:lang w:eastAsia="zh-CN"/>
              </w:rPr>
            </w:pPr>
            <w:r w:rsidRPr="00090C64">
              <w:t>698 – 728 MHz</w:t>
            </w:r>
          </w:p>
          <w:p w14:paraId="42C5E14B"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D12993">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D1299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D12993">
            <w:pPr>
              <w:pStyle w:val="TAC"/>
              <w:rPr>
                <w:lang w:eastAsia="zh-CN"/>
              </w:rPr>
            </w:pPr>
            <w:r w:rsidRPr="00090C64">
              <w:t>1695 – 1710 MHz</w:t>
            </w:r>
          </w:p>
          <w:p w14:paraId="23881555"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D12993">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D12993">
            <w:pPr>
              <w:pStyle w:val="TAC"/>
            </w:pPr>
            <w:r w:rsidRPr="00090C64">
              <w:t>663 – 698 MHz</w:t>
            </w:r>
          </w:p>
          <w:p w14:paraId="239522BA"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D12993">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D12993">
            <w:pPr>
              <w:pStyle w:val="TAC"/>
            </w:pPr>
            <w:r w:rsidRPr="00090C64">
              <w:t>451 – 456 MHz</w:t>
            </w:r>
          </w:p>
          <w:p w14:paraId="7A9EC4E3"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D12993">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D12993">
            <w:pPr>
              <w:pStyle w:val="TAC"/>
            </w:pPr>
            <w:r w:rsidRPr="00090C64">
              <w:t>450 – 455 MHz</w:t>
            </w:r>
          </w:p>
          <w:p w14:paraId="248E0B9C"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D12993">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D12993">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D12993">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D12993">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D1299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D1299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D12993">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D12993">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D12993">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D12993">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D12993">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D12993">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D12993">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D12993">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D12993">
            <w:pPr>
              <w:pStyle w:val="TAC"/>
            </w:pPr>
            <w:r w:rsidRPr="00090C64">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D12993">
            <w:pPr>
              <w:pStyle w:val="TAC"/>
            </w:pPr>
            <w:r w:rsidRPr="00090C64">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D12993">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D12993">
            <w:pPr>
              <w:pStyle w:val="TAC"/>
            </w:pPr>
            <w:r w:rsidRPr="00090C64">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D12993">
            <w:pPr>
              <w:pStyle w:val="TAC"/>
            </w:pPr>
            <w:r w:rsidRPr="00090C64">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D12993">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D12993">
            <w:pPr>
              <w:pStyle w:val="TAC"/>
            </w:pPr>
            <w:r w:rsidRPr="00090C64">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D12993">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D12993">
            <w:pPr>
              <w:pStyle w:val="TAC"/>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D12993">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D12993">
            <w:pPr>
              <w:pStyle w:val="TAC"/>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D12993">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D12993">
            <w:pPr>
              <w:pStyle w:val="TAC"/>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D12993">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D12993">
            <w:pPr>
              <w:pStyle w:val="TAC"/>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D12993">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D12993">
            <w:pPr>
              <w:pStyle w:val="TAC"/>
            </w:pPr>
            <w:r w:rsidRPr="00090C64">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D12993">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D12993">
            <w:pPr>
              <w:pStyle w:val="TAC"/>
            </w:pPr>
            <w: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D12993">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D1299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D1299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D12993">
            <w:pPr>
              <w:pStyle w:val="TAL"/>
            </w:pPr>
          </w:p>
        </w:tc>
      </w:tr>
    </w:tbl>
    <w:p w14:paraId="3C5F0F4E" w14:textId="77777777" w:rsidR="00D57C09" w:rsidRPr="00090C64" w:rsidRDefault="00D57C09" w:rsidP="00D12993"/>
    <w:p w14:paraId="25DAF83B" w14:textId="63FD5C22"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D1299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D1299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12993">
      <w:r w:rsidRPr="00090C64">
        <w:t>The requirements assume co-location with base stations of the same class.</w:t>
      </w:r>
    </w:p>
    <w:p w14:paraId="74F1C771"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12993">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D12993">
            <w:pPr>
              <w:pStyle w:val="TAH"/>
            </w:pPr>
            <w:r w:rsidRPr="00090C64">
              <w:t>Maximum Level</w:t>
            </w:r>
          </w:p>
          <w:p w14:paraId="7ECF320E"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D12993">
            <w:pPr>
              <w:pStyle w:val="TAH"/>
            </w:pPr>
            <w:r w:rsidRPr="00090C64">
              <w:t>Maximum Level</w:t>
            </w:r>
          </w:p>
          <w:p w14:paraId="038643C6"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D12993">
            <w:pPr>
              <w:pStyle w:val="TAH"/>
            </w:pPr>
            <w:r w:rsidRPr="00090C64">
              <w:t>Maximum Level</w:t>
            </w:r>
          </w:p>
          <w:p w14:paraId="223D9F52"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D12993">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D12993">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D12993">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D12993">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D12993">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D12993">
            <w:pPr>
              <w:pStyle w:val="TAC"/>
              <w:rPr>
                <w:lang w:eastAsia="zh-CN"/>
              </w:rPr>
            </w:pPr>
            <w:r w:rsidRPr="00090C64">
              <w:t>1920 - 1980 MHz</w:t>
            </w:r>
          </w:p>
          <w:p w14:paraId="41CA9B9F"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D12993">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D12993">
            <w:pPr>
              <w:pStyle w:val="TAC"/>
              <w:rPr>
                <w:lang w:eastAsia="zh-CN"/>
              </w:rPr>
            </w:pPr>
            <w:r w:rsidRPr="00090C64">
              <w:t>1850 - 1910 MHz</w:t>
            </w:r>
          </w:p>
          <w:p w14:paraId="2297590B"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D12993">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D12993">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D12993">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D12993">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D12993">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D12993">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D12993">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D12993">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D12993">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D12993">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D12993">
            <w:pPr>
              <w:pStyle w:val="TAC"/>
            </w:pPr>
            <w:r w:rsidRPr="00090C64">
              <w:t>UTRA FDD Band XII or</w:t>
            </w:r>
          </w:p>
          <w:p w14:paraId="50426A25"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D12993">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D12993">
            <w:pPr>
              <w:pStyle w:val="TAC"/>
            </w:pPr>
            <w:r w:rsidRPr="00090C64">
              <w:t>UTRA FDD Band XIII or</w:t>
            </w:r>
          </w:p>
          <w:p w14:paraId="57226C16"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D12993">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D32018" w14:textId="77777777" w:rsidR="007D457F" w:rsidRDefault="007D457F" w:rsidP="00D12993">
            <w:pPr>
              <w:pStyle w:val="TAC"/>
            </w:pPr>
            <w:r>
              <w:t>UTRA FDD Band XIV or</w:t>
            </w:r>
          </w:p>
          <w:p w14:paraId="5DE91137" w14:textId="238307EC"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D12993">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D12993">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D12993">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D12993">
            <w:pPr>
              <w:pStyle w:val="TAC"/>
            </w:pPr>
            <w:r w:rsidRPr="00090C64">
              <w:t>UTRA FDD Band XX or</w:t>
            </w:r>
          </w:p>
          <w:p w14:paraId="74CF307E"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D12993">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D12993">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D1299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D12993">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D12993">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D12993">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D12993">
            <w:pPr>
              <w:pStyle w:val="TAC"/>
              <w:rPr>
                <w:lang w:eastAsia="zh-CN"/>
              </w:rPr>
            </w:pPr>
            <w:r w:rsidRPr="00090C64">
              <w:t>814 - 849 MHz</w:t>
            </w:r>
          </w:p>
          <w:p w14:paraId="44B3153A"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D12993">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D12993">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D12993">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223CB447"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D12993">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D12993">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D12993">
            <w:pPr>
              <w:pStyle w:val="TAC"/>
              <w:rPr>
                <w:lang w:eastAsia="zh-CN"/>
              </w:rPr>
            </w:pPr>
            <w:r w:rsidRPr="00090C64">
              <w:t>1900 - 1920 MHz</w:t>
            </w:r>
          </w:p>
          <w:p w14:paraId="3F473318"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D12993">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D12993">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D12993">
            <w:pPr>
              <w:pStyle w:val="TAC"/>
              <w:rPr>
                <w:lang w:eastAsia="zh-CN"/>
              </w:rPr>
            </w:pPr>
            <w:r w:rsidRPr="00090C64">
              <w:t>1850 – 1910 MHz</w:t>
            </w:r>
          </w:p>
          <w:p w14:paraId="28C775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D12993">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D12993">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D1299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D12993">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D12993">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D12993">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D1299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D1299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D12993">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D12993">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D12993">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D12993">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D1299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D12993">
            <w:pPr>
              <w:pStyle w:val="TAC"/>
              <w:rPr>
                <w:szCs w:val="18"/>
              </w:rPr>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D12993">
            <w:pPr>
              <w:pStyle w:val="TAC"/>
              <w:rPr>
                <w:szCs w:val="18"/>
              </w:rPr>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D12993">
            <w:pPr>
              <w:pStyle w:val="TAL"/>
              <w:rPr>
                <w:szCs w:val="18"/>
              </w:rPr>
            </w:pPr>
            <w:r w:rsidRPr="00090C64">
              <w:t>This is not applicable to BS operating in Band 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D12993">
            <w:pPr>
              <w:pStyle w:val="TAC"/>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D1299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D12993">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D1299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D1299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D12993">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D1299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D12993">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0623DE9C" w:rsidR="00D57C09" w:rsidRPr="00090C64" w:rsidRDefault="007D457F" w:rsidP="00D12993">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D1299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D12993">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D1299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D12993">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D12993">
            <w:pPr>
              <w:pStyle w:val="TAC"/>
            </w:pPr>
            <w:r w:rsidRPr="00090C64">
              <w:t>451 – 456 MHz</w:t>
            </w:r>
          </w:p>
          <w:p w14:paraId="09D3F0D7"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D12993">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D12993">
            <w:pPr>
              <w:pStyle w:val="TAC"/>
            </w:pPr>
            <w:r w:rsidRPr="00090C64">
              <w:t>450 – 455 MHz</w:t>
            </w:r>
          </w:p>
          <w:p w14:paraId="6F663DF0"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D12993">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D12993">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D12993">
            <w:pPr>
              <w:pStyle w:val="TAL"/>
            </w:pPr>
            <w:r w:rsidRPr="00090C64">
              <w:t>This is not applicable to BS operating in Band 22, 42, 43, 48,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D12993">
            <w:pPr>
              <w:pStyle w:val="TAL"/>
            </w:pPr>
            <w:r w:rsidRPr="00090C64">
              <w:t>This is not applicable to BS operating in Band 22, 42, 43, 48,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D1299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D1299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D12993">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D12993">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D12993">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D12993">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D12993">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D12993">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D12993">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D12993">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D12993">
            <w:pPr>
              <w:pStyle w:val="TAC"/>
            </w:pPr>
            <w:r w:rsidRPr="00090C64">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D12993">
            <w:pPr>
              <w:pStyle w:val="TAC"/>
            </w:pPr>
            <w:r w:rsidRPr="00090C64">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D12993">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D12993">
            <w:pPr>
              <w:pStyle w:val="TAC"/>
            </w:pPr>
            <w:r w:rsidRPr="00090C64">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D12993">
            <w:pPr>
              <w:pStyle w:val="TAC"/>
            </w:pPr>
            <w:r w:rsidRPr="00090C64">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D12993">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D12993">
            <w:pPr>
              <w:pStyle w:val="TAC"/>
            </w:pPr>
            <w:r w:rsidRPr="00090C64">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D12993">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D12993">
            <w:pPr>
              <w:pStyle w:val="TAC"/>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D12993">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D12993">
            <w:pPr>
              <w:pStyle w:val="TAC"/>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D12993">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D12993">
            <w:pPr>
              <w:pStyle w:val="TAC"/>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D12993">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D12993">
            <w:pPr>
              <w:pStyle w:val="TAC"/>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D12993">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D12993">
            <w:pPr>
              <w:pStyle w:val="TAC"/>
            </w:pPr>
            <w:r w:rsidRPr="00090C64">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D12993">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D12993">
            <w:pPr>
              <w:pStyle w:val="TAC"/>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D12993">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D1299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D1299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D12993">
            <w:pPr>
              <w:pStyle w:val="TAL"/>
            </w:pPr>
          </w:p>
        </w:tc>
      </w:tr>
    </w:tbl>
    <w:p w14:paraId="6D725BD7" w14:textId="77777777" w:rsidR="00D57C09" w:rsidRPr="00090C64" w:rsidRDefault="00D57C09" w:rsidP="00D12993"/>
    <w:p w14:paraId="573A327A" w14:textId="0F64DA9E"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86" w:name="_Toc21125192"/>
      <w:bookmarkStart w:id="7287" w:name="_Toc29768182"/>
      <w:bookmarkStart w:id="7288" w:name="_Toc36044624"/>
      <w:bookmarkStart w:id="7289" w:name="_Toc37230529"/>
      <w:bookmarkStart w:id="7290" w:name="_Toc45907672"/>
      <w:bookmarkStart w:id="7291" w:name="_Toc53181777"/>
      <w:bookmarkStart w:id="7292" w:name="_Toc61117504"/>
      <w:bookmarkStart w:id="7293" w:name="_Toc67076593"/>
      <w:bookmarkStart w:id="7294" w:name="_Toc67077131"/>
      <w:bookmarkStart w:id="7295" w:name="_Toc74753013"/>
      <w:bookmarkStart w:id="7296" w:name="_Toc74753552"/>
      <w:bookmarkStart w:id="7297" w:name="_Toc74754090"/>
      <w:bookmarkStart w:id="7298" w:name="_Toc76507413"/>
      <w:bookmarkStart w:id="7299" w:name="_Toc83111564"/>
      <w:bookmarkStart w:id="7300" w:name="_Toc89877216"/>
      <w:bookmarkStart w:id="7301" w:name="_Toc98710751"/>
      <w:bookmarkStart w:id="7302" w:name="_Toc130920087"/>
      <w:bookmarkStart w:id="7303" w:name="_Toc137300633"/>
      <w:bookmarkStart w:id="7304" w:name="_Toc138888966"/>
      <w:bookmarkStart w:id="7305" w:name="_Toc145108975"/>
      <w:bookmarkStart w:id="7306" w:name="_Toc155260117"/>
      <w:bookmarkStart w:id="7307" w:name="_Toc219557614"/>
      <w:r w:rsidRPr="00090C64">
        <w:t>6.8</w:t>
      </w:r>
      <w:r w:rsidRPr="00090C64">
        <w:tab/>
        <w:t>OTA Transmitter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39BBED2" w14:textId="77777777" w:rsidR="00D57C09" w:rsidRPr="00090C64" w:rsidRDefault="00D57C09" w:rsidP="00D57C09">
      <w:pPr>
        <w:pStyle w:val="Heading3"/>
        <w:rPr>
          <w:lang w:eastAsia="sv-SE"/>
        </w:rPr>
      </w:pPr>
      <w:bookmarkStart w:id="7308" w:name="_Toc21125193"/>
      <w:bookmarkStart w:id="7309" w:name="_Toc29768183"/>
      <w:bookmarkStart w:id="7310" w:name="_Toc36044625"/>
      <w:bookmarkStart w:id="7311" w:name="_Toc37230530"/>
      <w:bookmarkStart w:id="7312" w:name="_Toc45907673"/>
      <w:bookmarkStart w:id="7313" w:name="_Toc53181778"/>
      <w:bookmarkStart w:id="7314" w:name="_Toc61117505"/>
      <w:bookmarkStart w:id="7315" w:name="_Toc67076594"/>
      <w:bookmarkStart w:id="7316" w:name="_Toc67077132"/>
      <w:bookmarkStart w:id="7317" w:name="_Toc74753014"/>
      <w:bookmarkStart w:id="7318" w:name="_Toc74753553"/>
      <w:bookmarkStart w:id="7319" w:name="_Toc74754091"/>
      <w:bookmarkStart w:id="7320" w:name="_Toc76507414"/>
      <w:bookmarkStart w:id="7321" w:name="_Toc83111565"/>
      <w:bookmarkStart w:id="7322" w:name="_Toc89877217"/>
      <w:bookmarkStart w:id="7323" w:name="_Toc98710752"/>
      <w:bookmarkStart w:id="7324" w:name="_Toc130920088"/>
      <w:bookmarkStart w:id="7325" w:name="_Toc137300634"/>
      <w:bookmarkStart w:id="7326" w:name="_Toc138888967"/>
      <w:bookmarkStart w:id="7327" w:name="_Toc145108976"/>
      <w:bookmarkStart w:id="7328" w:name="_Toc155260118"/>
      <w:bookmarkStart w:id="7329" w:name="_Toc219557615"/>
      <w:r w:rsidRPr="00090C64">
        <w:rPr>
          <w:lang w:eastAsia="sv-SE"/>
        </w:rPr>
        <w:t>6.8.1</w:t>
      </w:r>
      <w:r w:rsidRPr="00090C64">
        <w:rPr>
          <w:lang w:eastAsia="sv-SE"/>
        </w:rPr>
        <w:tab/>
        <w:t>Definition and applicability</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8F42C85" w14:textId="77777777" w:rsidR="00D57C09" w:rsidRPr="00090C64" w:rsidRDefault="00D57C09" w:rsidP="00D12993">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12993">
      <w:r w:rsidRPr="00090C64">
        <w:t>The requirement applies at each RIB supporting transmission in the operating band.</w:t>
      </w:r>
    </w:p>
    <w:p w14:paraId="44485F6B" w14:textId="77777777" w:rsidR="00D57C09" w:rsidRPr="00090C64" w:rsidRDefault="00D57C09" w:rsidP="00D1299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1299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0" w:name="_Toc21125194"/>
      <w:bookmarkStart w:id="7331" w:name="_Toc29768184"/>
      <w:bookmarkStart w:id="7332" w:name="_Toc36044626"/>
      <w:bookmarkStart w:id="7333" w:name="_Toc37230531"/>
      <w:bookmarkStart w:id="7334" w:name="_Toc45907674"/>
      <w:bookmarkStart w:id="7335" w:name="_Toc53181779"/>
      <w:bookmarkStart w:id="7336" w:name="_Toc61117506"/>
      <w:bookmarkStart w:id="7337" w:name="_Toc67076595"/>
      <w:bookmarkStart w:id="7338" w:name="_Toc67077133"/>
      <w:bookmarkStart w:id="7339" w:name="_Toc74753015"/>
      <w:bookmarkStart w:id="7340" w:name="_Toc74753554"/>
      <w:bookmarkStart w:id="7341" w:name="_Toc74754092"/>
      <w:bookmarkStart w:id="7342" w:name="_Toc76507415"/>
      <w:bookmarkStart w:id="7343" w:name="_Toc83111566"/>
      <w:bookmarkStart w:id="7344" w:name="_Toc89877218"/>
      <w:bookmarkStart w:id="7345" w:name="_Toc98710753"/>
      <w:bookmarkStart w:id="7346" w:name="_Toc130920089"/>
      <w:bookmarkStart w:id="7347" w:name="_Toc137300635"/>
      <w:bookmarkStart w:id="7348" w:name="_Toc138888968"/>
      <w:bookmarkStart w:id="7349" w:name="_Toc145108977"/>
      <w:bookmarkStart w:id="7350" w:name="_Toc155260119"/>
      <w:bookmarkStart w:id="7351" w:name="_Toc219557616"/>
      <w:r w:rsidRPr="00090C64">
        <w:rPr>
          <w:lang w:eastAsia="sv-SE"/>
        </w:rPr>
        <w:t>6.8.2</w:t>
      </w:r>
      <w:r w:rsidRPr="00090C64">
        <w:rPr>
          <w:lang w:eastAsia="sv-SE"/>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73BAC01" w14:textId="22E2E84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2" w:name="_Toc21125195"/>
      <w:bookmarkStart w:id="7353" w:name="_Toc29768185"/>
      <w:bookmarkStart w:id="7354" w:name="_Toc36044627"/>
      <w:bookmarkStart w:id="7355" w:name="_Toc37230532"/>
      <w:bookmarkStart w:id="7356" w:name="_Toc45907675"/>
      <w:bookmarkStart w:id="7357" w:name="_Toc53181780"/>
      <w:bookmarkStart w:id="7358" w:name="_Toc61117507"/>
      <w:bookmarkStart w:id="7359" w:name="_Toc67076596"/>
      <w:bookmarkStart w:id="7360" w:name="_Toc67077134"/>
      <w:bookmarkStart w:id="7361" w:name="_Toc74753016"/>
      <w:bookmarkStart w:id="7362" w:name="_Toc74753555"/>
      <w:bookmarkStart w:id="7363" w:name="_Toc74754093"/>
      <w:bookmarkStart w:id="7364" w:name="_Toc76507416"/>
      <w:bookmarkStart w:id="7365" w:name="_Toc83111567"/>
      <w:bookmarkStart w:id="7366" w:name="_Toc89877219"/>
      <w:bookmarkStart w:id="7367" w:name="_Toc98710754"/>
      <w:bookmarkStart w:id="7368" w:name="_Toc130920090"/>
      <w:bookmarkStart w:id="7369" w:name="_Toc137300636"/>
      <w:bookmarkStart w:id="7370" w:name="_Toc138888969"/>
      <w:bookmarkStart w:id="7371" w:name="_Toc145108978"/>
      <w:bookmarkStart w:id="7372" w:name="_Toc155260120"/>
      <w:bookmarkStart w:id="7373" w:name="_Toc219557617"/>
      <w:r w:rsidRPr="00090C64">
        <w:rPr>
          <w:lang w:eastAsia="sv-SE"/>
        </w:rPr>
        <w:t>6.8.3</w:t>
      </w:r>
      <w:r w:rsidRPr="00090C64">
        <w:rPr>
          <w:lang w:eastAsia="sv-SE"/>
        </w:rPr>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7391819" w14:textId="77777777" w:rsidR="00D57C09" w:rsidRPr="00090C64" w:rsidRDefault="00D57C09" w:rsidP="00D1299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4" w:name="_Toc21125196"/>
      <w:bookmarkStart w:id="7375" w:name="_Toc29768186"/>
      <w:bookmarkStart w:id="7376" w:name="_Toc36044628"/>
      <w:bookmarkStart w:id="7377" w:name="_Toc37230533"/>
      <w:bookmarkStart w:id="7378" w:name="_Toc45907676"/>
      <w:bookmarkStart w:id="7379" w:name="_Toc53181781"/>
      <w:bookmarkStart w:id="7380" w:name="_Toc61117508"/>
      <w:bookmarkStart w:id="7381" w:name="_Toc67076597"/>
      <w:bookmarkStart w:id="7382" w:name="_Toc67077135"/>
      <w:bookmarkStart w:id="7383" w:name="_Toc74753017"/>
      <w:bookmarkStart w:id="7384" w:name="_Toc74753556"/>
      <w:bookmarkStart w:id="7385" w:name="_Toc74754094"/>
      <w:bookmarkStart w:id="7386" w:name="_Toc76507417"/>
      <w:bookmarkStart w:id="7387" w:name="_Toc83111568"/>
      <w:bookmarkStart w:id="7388" w:name="_Toc89877220"/>
      <w:bookmarkStart w:id="7389" w:name="_Toc98710755"/>
      <w:bookmarkStart w:id="7390" w:name="_Toc130920091"/>
      <w:bookmarkStart w:id="7391" w:name="_Toc137300637"/>
      <w:bookmarkStart w:id="7392" w:name="_Toc138888970"/>
      <w:bookmarkStart w:id="7393" w:name="_Toc145108979"/>
      <w:bookmarkStart w:id="7394" w:name="_Toc155260121"/>
      <w:bookmarkStart w:id="7395" w:name="_Toc219557618"/>
      <w:r w:rsidRPr="00090C64">
        <w:rPr>
          <w:lang w:eastAsia="sv-SE"/>
        </w:rPr>
        <w:t>6.8</w:t>
      </w:r>
      <w:r w:rsidRPr="00090C64">
        <w:rPr>
          <w:lang w:eastAsia="zh-CN"/>
        </w:rPr>
        <w:t>.</w:t>
      </w:r>
      <w:r w:rsidRPr="00090C64">
        <w:rPr>
          <w:lang w:eastAsia="sv-SE"/>
        </w:rPr>
        <w:t>4</w:t>
      </w:r>
      <w:r w:rsidRPr="00090C64">
        <w:rPr>
          <w:lang w:eastAsia="sv-SE"/>
        </w:rPr>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50D9479" w14:textId="77777777" w:rsidR="00D57C09" w:rsidRPr="00090C64" w:rsidRDefault="00D57C09" w:rsidP="00D57C09">
      <w:pPr>
        <w:pStyle w:val="Heading4"/>
        <w:rPr>
          <w:lang w:eastAsia="sv-SE"/>
        </w:rPr>
      </w:pPr>
      <w:bookmarkStart w:id="7396" w:name="_Toc21125197"/>
      <w:bookmarkStart w:id="7397" w:name="_Toc29768187"/>
      <w:bookmarkStart w:id="7398" w:name="_Toc36044629"/>
      <w:bookmarkStart w:id="7399" w:name="_Toc37230534"/>
      <w:bookmarkStart w:id="7400" w:name="_Toc45907677"/>
      <w:bookmarkStart w:id="7401" w:name="_Toc53181782"/>
      <w:bookmarkStart w:id="7402" w:name="_Toc61117509"/>
      <w:bookmarkStart w:id="7403" w:name="_Toc67076598"/>
      <w:bookmarkStart w:id="7404" w:name="_Toc67077136"/>
      <w:bookmarkStart w:id="7405" w:name="_Toc74753018"/>
      <w:bookmarkStart w:id="7406" w:name="_Toc74753557"/>
      <w:bookmarkStart w:id="7407" w:name="_Toc74754095"/>
      <w:bookmarkStart w:id="7408" w:name="_Toc76507418"/>
      <w:bookmarkStart w:id="7409" w:name="_Toc83111569"/>
      <w:bookmarkStart w:id="7410" w:name="_Toc89877221"/>
      <w:bookmarkStart w:id="7411" w:name="_Toc98710756"/>
      <w:bookmarkStart w:id="7412" w:name="_Toc130920092"/>
      <w:bookmarkStart w:id="7413" w:name="_Toc137300638"/>
      <w:bookmarkStart w:id="7414" w:name="_Toc138888971"/>
      <w:bookmarkStart w:id="7415" w:name="_Toc145108980"/>
      <w:bookmarkStart w:id="7416" w:name="_Toc155260122"/>
      <w:bookmarkStart w:id="7417" w:name="_Toc219557619"/>
      <w:r w:rsidRPr="00090C64">
        <w:rPr>
          <w:lang w:eastAsia="sv-SE"/>
        </w:rPr>
        <w:t>6.8.4.1</w:t>
      </w:r>
      <w:r w:rsidRPr="00090C64">
        <w:rPr>
          <w:lang w:eastAsia="sv-SE"/>
        </w:rPr>
        <w:tab/>
        <w:t>Initial conditions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505A5DE" w14:textId="77777777" w:rsidR="00D57C09" w:rsidRPr="00090C64" w:rsidRDefault="00D57C09" w:rsidP="00D12993">
      <w:r w:rsidRPr="00090C64">
        <w:t>Test environment:</w:t>
      </w:r>
    </w:p>
    <w:p w14:paraId="74B93386" w14:textId="77777777" w:rsidR="00D57C09" w:rsidRPr="00090C64" w:rsidRDefault="00D57C09" w:rsidP="00D12993">
      <w:pPr>
        <w:pStyle w:val="B10"/>
      </w:pPr>
      <w:r w:rsidRPr="00090C64">
        <w:t>-</w:t>
      </w:r>
      <w:r w:rsidRPr="00090C64">
        <w:tab/>
        <w:t>normal; see annex G.2.</w:t>
      </w:r>
    </w:p>
    <w:p w14:paraId="7FFAA1DF" w14:textId="77777777" w:rsidR="00D57C09" w:rsidRPr="00090C64" w:rsidRDefault="00D57C09" w:rsidP="00D12993">
      <w:r w:rsidRPr="00090C64">
        <w:t>RF channels to be tested for single carrier:</w:t>
      </w:r>
    </w:p>
    <w:p w14:paraId="4D20F480" w14:textId="545921E2" w:rsidR="00D57C09" w:rsidRPr="00090C64" w:rsidRDefault="00D57C09" w:rsidP="00D1299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12993">
      <w:pPr>
        <w:rPr>
          <w:lang w:eastAsia="zh-CN"/>
        </w:rPr>
      </w:pPr>
      <w:r w:rsidRPr="00090C64">
        <w:rPr>
          <w:lang w:eastAsia="zh-CN"/>
        </w:rPr>
        <w:t>Directions to be tested for:</w:t>
      </w:r>
    </w:p>
    <w:p w14:paraId="7E5D1AC7" w14:textId="3953682A" w:rsidR="00D57C09" w:rsidRPr="00090C64" w:rsidRDefault="00B53E0B" w:rsidP="00D12993">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18" w:name="_Toc21125198"/>
      <w:bookmarkStart w:id="7419" w:name="_Toc29768188"/>
      <w:bookmarkStart w:id="7420" w:name="_Toc36044630"/>
      <w:bookmarkStart w:id="7421" w:name="_Toc37230535"/>
      <w:bookmarkStart w:id="7422" w:name="_Toc45907678"/>
      <w:bookmarkStart w:id="7423" w:name="_Toc53181783"/>
      <w:bookmarkStart w:id="7424" w:name="_Toc61117510"/>
      <w:bookmarkStart w:id="7425" w:name="_Toc67076599"/>
      <w:bookmarkStart w:id="7426" w:name="_Toc67077137"/>
      <w:bookmarkStart w:id="7427" w:name="_Toc74753019"/>
      <w:bookmarkStart w:id="7428" w:name="_Toc74753558"/>
      <w:bookmarkStart w:id="7429" w:name="_Toc74754096"/>
      <w:bookmarkStart w:id="7430" w:name="_Toc76507419"/>
      <w:bookmarkStart w:id="7431" w:name="_Toc83111570"/>
      <w:bookmarkStart w:id="7432" w:name="_Toc89877222"/>
      <w:bookmarkStart w:id="7433" w:name="_Toc98710757"/>
      <w:bookmarkStart w:id="7434" w:name="_Toc130920093"/>
      <w:bookmarkStart w:id="7435" w:name="_Toc137300639"/>
      <w:bookmarkStart w:id="7436" w:name="_Toc138888972"/>
      <w:bookmarkStart w:id="7437" w:name="_Toc145108981"/>
      <w:bookmarkStart w:id="7438" w:name="_Toc155260123"/>
      <w:bookmarkStart w:id="7439" w:name="_Toc219557620"/>
      <w:r w:rsidRPr="00090C64">
        <w:rPr>
          <w:lang w:eastAsia="sv-SE"/>
        </w:rPr>
        <w:t>6.8.4.2</w:t>
      </w:r>
      <w:r w:rsidRPr="00090C64">
        <w:rPr>
          <w:lang w:eastAsia="sv-SE"/>
        </w:rPr>
        <w:tab/>
        <w:t>Procedure</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F78FF4" w14:textId="77777777" w:rsidR="00D57C09" w:rsidRPr="00090C64" w:rsidRDefault="00D57C09" w:rsidP="00D12993">
      <w:pPr>
        <w:pStyle w:val="B10"/>
      </w:pPr>
      <w:r w:rsidRPr="00090C64">
        <w:t>1)</w:t>
      </w:r>
      <w:r w:rsidRPr="00090C64">
        <w:tab/>
        <w:t>Select a CLTA according to parameters given in Table 4.15.2.2-1.</w:t>
      </w:r>
    </w:p>
    <w:p w14:paraId="0D5A5936" w14:textId="77777777" w:rsidR="00D57C09" w:rsidRPr="00090C64" w:rsidRDefault="00D57C09" w:rsidP="00D12993">
      <w:pPr>
        <w:pStyle w:val="B10"/>
      </w:pPr>
      <w:r w:rsidRPr="00090C64">
        <w:t>2)</w:t>
      </w:r>
      <w:r w:rsidRPr="00090C64">
        <w:tab/>
        <w:t>Place the CLTA according to parameters given in Table 4.15.2.3-1.</w:t>
      </w:r>
    </w:p>
    <w:p w14:paraId="5E1D30BA" w14:textId="77777777" w:rsidR="00D57C09" w:rsidRPr="00090C64" w:rsidRDefault="00D57C09" w:rsidP="00D1299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12993">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1299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1299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1299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12993">
      <w:pPr>
        <w:pStyle w:val="B10"/>
      </w:pPr>
      <w:r w:rsidRPr="00090C64">
        <w:t>8)</w:t>
      </w:r>
      <w:r w:rsidRPr="00090C64">
        <w:tab/>
        <w:t>The measurement device (signal analyzer) characteristics shall be:</w:t>
      </w:r>
    </w:p>
    <w:p w14:paraId="0F354CE2" w14:textId="77777777" w:rsidR="00D57C09" w:rsidRPr="00090C64" w:rsidRDefault="00D57C09" w:rsidP="00D12993">
      <w:pPr>
        <w:pStyle w:val="B2"/>
      </w:pPr>
      <w:r w:rsidRPr="00090C64">
        <w:t>-</w:t>
      </w:r>
      <w:r w:rsidRPr="00090C64">
        <w:tab/>
        <w:t>Detection mode: True RMS.</w:t>
      </w:r>
    </w:p>
    <w:p w14:paraId="245E565B" w14:textId="6CE33F91" w:rsidR="0051747B" w:rsidRPr="00FC393E" w:rsidRDefault="0051747B" w:rsidP="00D12993">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D1299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12993">
      <w:pPr>
        <w:pStyle w:val="B2"/>
        <w:rPr>
          <w:rFonts w:cs="v4.2.0"/>
          <w:snapToGrid w:val="0"/>
        </w:rPr>
      </w:pPr>
      <w:r w:rsidRPr="00090C64">
        <w:t>a)</w:t>
      </w:r>
      <w:r w:rsidRPr="00090C64">
        <w:tab/>
        <w:t>For MSR:</w:t>
      </w:r>
    </w:p>
    <w:p w14:paraId="510891EF" w14:textId="4EF253F0"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D1299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12993">
      <w:pPr>
        <w:pStyle w:val="B2"/>
        <w:rPr>
          <w:rFonts w:cs="v4.2.0"/>
          <w:snapToGrid w:val="0"/>
        </w:rPr>
      </w:pPr>
      <w:r w:rsidRPr="00090C64">
        <w:t>a)</w:t>
      </w:r>
      <w:r w:rsidRPr="00090C64">
        <w:tab/>
        <w:t>For MSR:</w:t>
      </w:r>
    </w:p>
    <w:p w14:paraId="07BA7F5A" w14:textId="55B7CAA0" w:rsidR="00D57C09" w:rsidRDefault="00D57C09" w:rsidP="00D12993">
      <w:pPr>
        <w:pStyle w:val="B3"/>
      </w:pPr>
      <w:r w:rsidRPr="00090C64">
        <w:rPr>
          <w:snapToGrid w:val="0"/>
        </w:rPr>
        <w:t>-</w:t>
      </w:r>
      <w:r w:rsidRPr="00090C64">
        <w:rPr>
          <w:snapToGrid w:val="0"/>
        </w:rPr>
        <w:tab/>
      </w:r>
      <w:r w:rsidR="000C6F1E">
        <w:rPr>
          <w:snapToGrid w:val="0"/>
        </w:rPr>
        <w:t>for general co-location</w:t>
      </w:r>
      <w:r w:rsidR="000C6F1E"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1A0BCD1" w14:textId="5E785F90" w:rsidR="000C6F1E" w:rsidRPr="000C6F1E" w:rsidRDefault="000C6F1E" w:rsidP="00D12993">
      <w:pPr>
        <w:pStyle w:val="B3"/>
        <w:rPr>
          <w:rFonts w:eastAsia="Malgun Gothic"/>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1299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1299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12993">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D1299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D1299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1299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1299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1299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1299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1299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D12993">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D1299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D1299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D1299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D12993">
      <w:pPr>
        <w:pStyle w:val="NO"/>
        <w:rPr>
          <w:snapToGrid w:val="0"/>
        </w:rPr>
      </w:pPr>
      <w:bookmarkStart w:id="7440" w:name="_Toc21125199"/>
      <w:bookmarkStart w:id="7441" w:name="_Toc29768189"/>
      <w:bookmarkStart w:id="7442" w:name="_Toc36044631"/>
      <w:bookmarkStart w:id="7443" w:name="_Toc37230536"/>
      <w:bookmarkStart w:id="7444" w:name="_Toc45907679"/>
      <w:bookmarkStart w:id="7445" w:name="_Toc53181784"/>
      <w:bookmarkStart w:id="7446" w:name="_Toc61117511"/>
      <w:bookmarkStart w:id="7447" w:name="_Toc67076600"/>
      <w:bookmarkStart w:id="7448" w:name="_Toc67077138"/>
      <w:bookmarkStart w:id="7449" w:name="_Toc74753020"/>
      <w:bookmarkStart w:id="7450" w:name="_Toc74753559"/>
      <w:bookmarkStart w:id="7451" w:name="_Toc74754097"/>
      <w:bookmarkStart w:id="7452" w:name="_Toc76507420"/>
      <w:bookmarkStart w:id="7453" w:name="_Toc83111571"/>
      <w:bookmarkStart w:id="7454" w:name="_Toc89877223"/>
      <w:bookmarkStart w:id="7455"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6" w:name="_Toc130920094"/>
      <w:bookmarkStart w:id="7457" w:name="_Toc137300640"/>
      <w:bookmarkStart w:id="7458" w:name="_Toc138888973"/>
      <w:bookmarkStart w:id="7459" w:name="_Toc145108982"/>
      <w:bookmarkStart w:id="7460" w:name="_Toc155260124"/>
      <w:bookmarkStart w:id="7461" w:name="_Toc219557621"/>
      <w:r w:rsidRPr="00090C64">
        <w:rPr>
          <w:lang w:eastAsia="sv-SE"/>
        </w:rPr>
        <w:t>6.8</w:t>
      </w:r>
      <w:r w:rsidRPr="00090C64">
        <w:rPr>
          <w:lang w:eastAsia="zh-CN"/>
        </w:rPr>
        <w:t>.</w:t>
      </w:r>
      <w:r w:rsidRPr="00090C64">
        <w:rPr>
          <w:lang w:eastAsia="sv-SE"/>
        </w:rPr>
        <w:t>5</w:t>
      </w:r>
      <w:r w:rsidRPr="00090C64">
        <w:rPr>
          <w:lang w:eastAsia="sv-SE"/>
        </w:rPr>
        <w:tab/>
        <w:t>Test Requirement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D147E31" w14:textId="77777777" w:rsidR="00D57C09" w:rsidRPr="00090C64" w:rsidRDefault="00D57C09" w:rsidP="005D2715">
      <w:pPr>
        <w:pStyle w:val="Heading4"/>
      </w:pPr>
      <w:bookmarkStart w:id="7462" w:name="_Toc61117512"/>
      <w:bookmarkStart w:id="7463" w:name="_Toc67076601"/>
      <w:bookmarkStart w:id="7464" w:name="_Toc67077139"/>
      <w:bookmarkStart w:id="7465" w:name="_Toc74753021"/>
      <w:bookmarkStart w:id="7466" w:name="_Toc74753560"/>
      <w:bookmarkStart w:id="7467" w:name="_Toc74754098"/>
      <w:bookmarkStart w:id="7468" w:name="_Toc76507421"/>
      <w:bookmarkStart w:id="7469" w:name="_Toc83111572"/>
      <w:bookmarkStart w:id="7470" w:name="_Toc89877224"/>
      <w:bookmarkStart w:id="7471" w:name="_Toc98710759"/>
      <w:bookmarkStart w:id="7472" w:name="_Toc130920095"/>
      <w:bookmarkStart w:id="7473" w:name="_Toc137300641"/>
      <w:bookmarkStart w:id="7474" w:name="_Toc138888974"/>
      <w:bookmarkStart w:id="7475" w:name="_Toc145108983"/>
      <w:bookmarkStart w:id="7476" w:name="_Toc155260125"/>
      <w:bookmarkStart w:id="7477" w:name="_Toc219557622"/>
      <w:r w:rsidRPr="00090C64">
        <w:t>6.8.5.1</w:t>
      </w:r>
      <w:r w:rsidRPr="00090C64">
        <w:tab/>
        <w:t>MSR test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63A1982" w14:textId="77777777" w:rsidR="00D57C09" w:rsidRPr="00090C64" w:rsidRDefault="00D57C09" w:rsidP="005D2715">
      <w:pPr>
        <w:pStyle w:val="Heading5"/>
      </w:pPr>
      <w:bookmarkStart w:id="7478" w:name="_Toc61117513"/>
      <w:bookmarkStart w:id="7479" w:name="_Toc67076602"/>
      <w:bookmarkStart w:id="7480" w:name="_Toc67077140"/>
      <w:bookmarkStart w:id="7481" w:name="_Toc74753022"/>
      <w:bookmarkStart w:id="7482" w:name="_Toc74753561"/>
      <w:bookmarkStart w:id="7483" w:name="_Toc74754099"/>
      <w:bookmarkStart w:id="7484" w:name="_Toc76507422"/>
      <w:bookmarkStart w:id="7485" w:name="_Toc83111573"/>
      <w:bookmarkStart w:id="7486" w:name="_Toc89877225"/>
      <w:bookmarkStart w:id="7487" w:name="_Toc98710760"/>
      <w:bookmarkStart w:id="7488" w:name="_Toc130920096"/>
      <w:bookmarkStart w:id="7489" w:name="_Toc137300642"/>
      <w:bookmarkStart w:id="7490" w:name="_Toc138888975"/>
      <w:bookmarkStart w:id="7491" w:name="_Toc145108984"/>
      <w:bookmarkStart w:id="7492" w:name="_Toc155260126"/>
      <w:bookmarkStart w:id="7493" w:name="_Toc219557623"/>
      <w:r w:rsidRPr="00090C64">
        <w:t>6.8.5.1.1</w:t>
      </w:r>
      <w:r w:rsidRPr="00090C64">
        <w:tab/>
        <w:t>General test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DF165DF" w14:textId="63CB6139"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1299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12993">
      <w:pPr>
        <w:pStyle w:val="TH"/>
      </w:pPr>
      <w:r w:rsidRPr="00C330E2">
        <w:t xml:space="preserve">Table </w:t>
      </w:r>
      <w:bookmarkStart w:id="7494" w:name="_Hlk505245061"/>
      <w:r w:rsidRPr="00C330E2">
        <w:t>6.8.5.1.1-1</w:t>
      </w:r>
      <w:bookmarkEnd w:id="74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D12993">
            <w:pPr>
              <w:pStyle w:val="TAH"/>
            </w:pPr>
            <w:r w:rsidRPr="00090C64">
              <w:t>Parameter</w:t>
            </w:r>
          </w:p>
        </w:tc>
        <w:tc>
          <w:tcPr>
            <w:tcW w:w="3756" w:type="dxa"/>
            <w:shd w:val="clear" w:color="auto" w:fill="auto"/>
          </w:tcPr>
          <w:p w14:paraId="003569E1" w14:textId="77777777" w:rsidR="00D57C09" w:rsidRPr="00090C64" w:rsidRDefault="00D57C09" w:rsidP="00D1299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D12993">
            <w:pPr>
              <w:pStyle w:val="TAL"/>
            </w:pPr>
            <w:r w:rsidRPr="00090C64">
              <w:t>Wanted signal type</w:t>
            </w:r>
          </w:p>
        </w:tc>
        <w:tc>
          <w:tcPr>
            <w:tcW w:w="3756" w:type="dxa"/>
            <w:shd w:val="clear" w:color="auto" w:fill="auto"/>
          </w:tcPr>
          <w:p w14:paraId="7759DDBA" w14:textId="77777777" w:rsidR="00D57C09" w:rsidRPr="00090C64" w:rsidRDefault="00D57C09" w:rsidP="00D1299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D12993">
            <w:pPr>
              <w:pStyle w:val="TAL"/>
            </w:pPr>
            <w:r w:rsidRPr="00090C64">
              <w:t>Interfering signal type</w:t>
            </w:r>
          </w:p>
        </w:tc>
        <w:tc>
          <w:tcPr>
            <w:tcW w:w="3756" w:type="dxa"/>
            <w:shd w:val="clear" w:color="auto" w:fill="auto"/>
          </w:tcPr>
          <w:p w14:paraId="0E937DA5"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1299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D12993">
            <w:pPr>
              <w:pStyle w:val="TAC"/>
            </w:pPr>
            <w:r w:rsidRPr="00090C64">
              <w:t>±2.5 MHz</w:t>
            </w:r>
          </w:p>
          <w:p w14:paraId="3EB9E322" w14:textId="77777777" w:rsidR="00071DAB" w:rsidRPr="00090C64" w:rsidRDefault="00071DAB" w:rsidP="00D12993">
            <w:pPr>
              <w:pStyle w:val="TAC"/>
            </w:pPr>
            <w:r w:rsidRPr="00090C64">
              <w:t>±7.5 MHz</w:t>
            </w:r>
          </w:p>
          <w:p w14:paraId="7C4B77F3" w14:textId="77777777" w:rsidR="00071DAB" w:rsidRPr="00090C64" w:rsidRDefault="00071DAB" w:rsidP="00D12993">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D12993"/>
    <w:p w14:paraId="552D198D" w14:textId="77777777" w:rsidR="00D57C09" w:rsidRPr="00090C64" w:rsidRDefault="00D57C09" w:rsidP="005D2715">
      <w:pPr>
        <w:pStyle w:val="Heading5"/>
      </w:pPr>
      <w:bookmarkStart w:id="7495" w:name="_Toc61117514"/>
      <w:bookmarkStart w:id="7496" w:name="_Toc67076603"/>
      <w:bookmarkStart w:id="7497" w:name="_Toc67077141"/>
      <w:bookmarkStart w:id="7498" w:name="_Toc74753023"/>
      <w:bookmarkStart w:id="7499" w:name="_Toc74753562"/>
      <w:bookmarkStart w:id="7500" w:name="_Toc74754100"/>
      <w:bookmarkStart w:id="7501" w:name="_Toc76507423"/>
      <w:bookmarkStart w:id="7502" w:name="_Toc83111574"/>
      <w:bookmarkStart w:id="7503" w:name="_Toc89877226"/>
      <w:bookmarkStart w:id="7504" w:name="_Toc98710761"/>
      <w:bookmarkStart w:id="7505" w:name="_Toc130920097"/>
      <w:bookmarkStart w:id="7506" w:name="_Toc137300643"/>
      <w:bookmarkStart w:id="7507" w:name="_Toc138888976"/>
      <w:bookmarkStart w:id="7508" w:name="_Toc145108985"/>
      <w:bookmarkStart w:id="7509" w:name="_Toc155260127"/>
      <w:bookmarkStart w:id="7510" w:name="_Toc219557624"/>
      <w:r w:rsidRPr="00090C64">
        <w:t>6.8.5.1.2</w:t>
      </w:r>
      <w:r w:rsidRPr="00090C64">
        <w:tab/>
        <w:t>Additional test requirement (BC1 and BC2)</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E3A1D79" w14:textId="22B1097A"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1299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1299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D12993">
            <w:pPr>
              <w:pStyle w:val="TAH"/>
            </w:pPr>
            <w:r w:rsidRPr="00090C64">
              <w:t>Parameter</w:t>
            </w:r>
          </w:p>
        </w:tc>
        <w:tc>
          <w:tcPr>
            <w:tcW w:w="3764" w:type="dxa"/>
            <w:shd w:val="clear" w:color="auto" w:fill="auto"/>
          </w:tcPr>
          <w:p w14:paraId="02A45F80" w14:textId="77777777" w:rsidR="00D57C09" w:rsidRPr="00090C64" w:rsidRDefault="00D57C09" w:rsidP="00D1299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D12993">
            <w:pPr>
              <w:pStyle w:val="TAL"/>
            </w:pPr>
            <w:r w:rsidRPr="00090C64">
              <w:t>Wanted signal type</w:t>
            </w:r>
          </w:p>
        </w:tc>
        <w:tc>
          <w:tcPr>
            <w:tcW w:w="3764" w:type="dxa"/>
            <w:shd w:val="clear" w:color="auto" w:fill="auto"/>
          </w:tcPr>
          <w:p w14:paraId="38609FE7" w14:textId="77777777" w:rsidR="00D57C09" w:rsidRPr="00090C64" w:rsidRDefault="00D57C09" w:rsidP="00D1299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D12993">
            <w:pPr>
              <w:pStyle w:val="TAL"/>
            </w:pPr>
            <w:r w:rsidRPr="00090C64">
              <w:t>Interfering signal type</w:t>
            </w:r>
          </w:p>
        </w:tc>
        <w:tc>
          <w:tcPr>
            <w:tcW w:w="3764" w:type="dxa"/>
            <w:shd w:val="clear" w:color="auto" w:fill="auto"/>
          </w:tcPr>
          <w:p w14:paraId="0A5BD218" w14:textId="77777777" w:rsidR="00D57C09" w:rsidRPr="00090C64" w:rsidRDefault="00D57C09" w:rsidP="00D12993">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1299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D1299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1299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5AE26B0F" w14:textId="77777777" w:rsidR="000C6F1E" w:rsidRPr="009202AA" w:rsidRDefault="000C6F1E" w:rsidP="000C6F1E">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3B320B9F" w14:textId="77777777" w:rsidR="000C6F1E" w:rsidRPr="009202AA" w:rsidRDefault="000C6F1E" w:rsidP="000C6F1E">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09F49F31" w14:textId="77777777" w:rsidR="000C6F1E" w:rsidRDefault="000C6F1E" w:rsidP="000C6F1E">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7A504A4C" w:rsidR="00DB1930" w:rsidRPr="00090C64" w:rsidRDefault="000C6F1E" w:rsidP="000C6F1E">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D12993"/>
    <w:p w14:paraId="6E80D1BC" w14:textId="77777777" w:rsidR="00D57C09" w:rsidRPr="00090C64" w:rsidRDefault="00D57C09" w:rsidP="005D2715">
      <w:pPr>
        <w:pStyle w:val="Heading5"/>
      </w:pPr>
      <w:bookmarkStart w:id="7511" w:name="_Toc61117515"/>
      <w:bookmarkStart w:id="7512" w:name="_Toc67076604"/>
      <w:bookmarkStart w:id="7513" w:name="_Toc67077142"/>
      <w:bookmarkStart w:id="7514" w:name="_Toc74753024"/>
      <w:bookmarkStart w:id="7515" w:name="_Toc74753563"/>
      <w:bookmarkStart w:id="7516" w:name="_Toc74754101"/>
      <w:bookmarkStart w:id="7517" w:name="_Toc76507424"/>
      <w:bookmarkStart w:id="7518" w:name="_Toc83111575"/>
      <w:bookmarkStart w:id="7519" w:name="_Toc89877227"/>
      <w:bookmarkStart w:id="7520" w:name="_Toc98710762"/>
      <w:bookmarkStart w:id="7521" w:name="_Toc130920098"/>
      <w:bookmarkStart w:id="7522" w:name="_Toc137300644"/>
      <w:bookmarkStart w:id="7523" w:name="_Toc138888977"/>
      <w:bookmarkStart w:id="7524" w:name="_Toc145108986"/>
      <w:bookmarkStart w:id="7525" w:name="_Toc155260128"/>
      <w:bookmarkStart w:id="7526" w:name="_Toc219557625"/>
      <w:r w:rsidRPr="00090C64">
        <w:t>6.8.5.1.3</w:t>
      </w:r>
      <w:r w:rsidRPr="00090C64">
        <w:tab/>
        <w:t>Additional test requirement (BC3)</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E8F11BD" w14:textId="1BB4664A" w:rsidR="002C55F6" w:rsidRDefault="002C55F6" w:rsidP="00D12993">
      <w:r>
        <w:t>This additional requirement shall only apply for BS co-located with an UTRA TDD BS.</w:t>
      </w:r>
    </w:p>
    <w:p w14:paraId="5EFB1C6B" w14:textId="481F29B0" w:rsidR="00D57C09" w:rsidRPr="00090C64" w:rsidRDefault="00D57C09" w:rsidP="00D1299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1299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1299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D12993">
            <w:pPr>
              <w:pStyle w:val="TAH"/>
            </w:pPr>
            <w:r w:rsidRPr="00090C64">
              <w:t>Parameter</w:t>
            </w:r>
          </w:p>
        </w:tc>
        <w:tc>
          <w:tcPr>
            <w:tcW w:w="3780" w:type="dxa"/>
            <w:shd w:val="clear" w:color="auto" w:fill="auto"/>
          </w:tcPr>
          <w:p w14:paraId="2BB00FFF" w14:textId="77777777" w:rsidR="00D57C09" w:rsidRPr="00090C64" w:rsidRDefault="00D57C09" w:rsidP="00D1299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D12993">
            <w:pPr>
              <w:pStyle w:val="TAL"/>
            </w:pPr>
            <w:r w:rsidRPr="00090C64">
              <w:t>Wanted signal type</w:t>
            </w:r>
          </w:p>
        </w:tc>
        <w:tc>
          <w:tcPr>
            <w:tcW w:w="3780" w:type="dxa"/>
            <w:shd w:val="clear" w:color="auto" w:fill="auto"/>
          </w:tcPr>
          <w:p w14:paraId="46F49D37" w14:textId="77777777" w:rsidR="00D57C09" w:rsidRPr="00090C64" w:rsidRDefault="00D57C09" w:rsidP="00D1299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D12993">
            <w:pPr>
              <w:pStyle w:val="TAL"/>
            </w:pPr>
            <w:r w:rsidRPr="00090C64">
              <w:t>Interfering signal type</w:t>
            </w:r>
          </w:p>
        </w:tc>
        <w:tc>
          <w:tcPr>
            <w:tcW w:w="3780" w:type="dxa"/>
            <w:shd w:val="clear" w:color="auto" w:fill="auto"/>
          </w:tcPr>
          <w:p w14:paraId="0F5F6888" w14:textId="77777777" w:rsidR="00D57C09" w:rsidRPr="00090C64" w:rsidRDefault="00D57C09" w:rsidP="00D12993">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1299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D12993">
            <w:pPr>
              <w:pStyle w:val="TAC"/>
            </w:pPr>
            <w:r w:rsidRPr="00090C64">
              <w:t>±0,8 MHz</w:t>
            </w:r>
          </w:p>
          <w:p w14:paraId="0CA100F2" w14:textId="77777777" w:rsidR="00D57C09" w:rsidRPr="00090C64" w:rsidRDefault="00D57C09" w:rsidP="00D12993">
            <w:pPr>
              <w:pStyle w:val="TAC"/>
            </w:pPr>
            <w:r w:rsidRPr="00090C64">
              <w:t>±1,6 MHz</w:t>
            </w:r>
          </w:p>
          <w:p w14:paraId="17AE0016" w14:textId="77777777" w:rsidR="00D57C09" w:rsidRPr="00090C64" w:rsidRDefault="00D57C09" w:rsidP="00D1299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D12993"/>
    <w:p w14:paraId="512C8314" w14:textId="77777777" w:rsidR="00D57C09" w:rsidRPr="00090C64" w:rsidRDefault="00D57C09" w:rsidP="005D2715">
      <w:pPr>
        <w:pStyle w:val="Heading4"/>
      </w:pPr>
      <w:bookmarkStart w:id="7527" w:name="_Toc61117516"/>
      <w:bookmarkStart w:id="7528" w:name="_Toc67076605"/>
      <w:bookmarkStart w:id="7529" w:name="_Toc67077143"/>
      <w:bookmarkStart w:id="7530" w:name="_Toc74753025"/>
      <w:bookmarkStart w:id="7531" w:name="_Toc74753564"/>
      <w:bookmarkStart w:id="7532" w:name="_Toc74754102"/>
      <w:bookmarkStart w:id="7533" w:name="_Toc76507425"/>
      <w:bookmarkStart w:id="7534" w:name="_Toc83111576"/>
      <w:bookmarkStart w:id="7535" w:name="_Toc89877228"/>
      <w:bookmarkStart w:id="7536" w:name="_Toc98710763"/>
      <w:bookmarkStart w:id="7537" w:name="_Toc130920099"/>
      <w:bookmarkStart w:id="7538" w:name="_Toc137300645"/>
      <w:bookmarkStart w:id="7539" w:name="_Toc138888978"/>
      <w:bookmarkStart w:id="7540" w:name="_Toc145108987"/>
      <w:bookmarkStart w:id="7541" w:name="_Toc155260129"/>
      <w:bookmarkStart w:id="7542" w:name="_Toc219557626"/>
      <w:r w:rsidRPr="00090C64">
        <w:t>6.8.5.2</w:t>
      </w:r>
      <w:r w:rsidRPr="00090C64">
        <w:tab/>
        <w:t>Single RAT UTRA operation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33AD6F6E" w14:textId="77777777" w:rsidR="00D57C09" w:rsidRPr="00090C64" w:rsidRDefault="00D57C09" w:rsidP="005D2715">
      <w:pPr>
        <w:pStyle w:val="Heading5"/>
      </w:pPr>
      <w:bookmarkStart w:id="7543" w:name="_Toc61117517"/>
      <w:bookmarkStart w:id="7544" w:name="_Toc67076606"/>
      <w:bookmarkStart w:id="7545" w:name="_Toc67077144"/>
      <w:bookmarkStart w:id="7546" w:name="_Toc74753026"/>
      <w:bookmarkStart w:id="7547" w:name="_Toc74753565"/>
      <w:bookmarkStart w:id="7548" w:name="_Toc74754103"/>
      <w:bookmarkStart w:id="7549" w:name="_Toc76507426"/>
      <w:bookmarkStart w:id="7550" w:name="_Toc83111577"/>
      <w:bookmarkStart w:id="7551" w:name="_Toc89877229"/>
      <w:bookmarkStart w:id="7552" w:name="_Toc98710764"/>
      <w:bookmarkStart w:id="7553" w:name="_Toc130920100"/>
      <w:bookmarkStart w:id="7554" w:name="_Toc137300646"/>
      <w:bookmarkStart w:id="7555" w:name="_Toc138888979"/>
      <w:bookmarkStart w:id="7556" w:name="_Toc145108988"/>
      <w:bookmarkStart w:id="7557" w:name="_Toc155260130"/>
      <w:bookmarkStart w:id="7558" w:name="_Toc219557627"/>
      <w:r w:rsidRPr="00090C64">
        <w:t>6.8.5.2.1</w:t>
      </w:r>
      <w:r w:rsidRPr="00090C64">
        <w:tab/>
        <w:t>General test requirement for UTRA FDD</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F98AEA6" w14:textId="32DAFB4D" w:rsidR="00D57C09" w:rsidRPr="00090C64" w:rsidRDefault="00D57C09" w:rsidP="00D1299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1299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12993">
      <w:pPr>
        <w:pStyle w:val="TH"/>
      </w:pPr>
      <w:r w:rsidRPr="00090C64">
        <w:t xml:space="preserve">Table </w:t>
      </w:r>
      <w:bookmarkStart w:id="7559" w:name="_Hlk505246740"/>
      <w:r w:rsidRPr="00090C64">
        <w:t>6.8.5.2.1-1</w:t>
      </w:r>
      <w:bookmarkEnd w:id="755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D12993">
            <w:pPr>
              <w:pStyle w:val="TAH"/>
            </w:pPr>
            <w:r w:rsidRPr="00090C64">
              <w:t>Parameter</w:t>
            </w:r>
          </w:p>
        </w:tc>
        <w:tc>
          <w:tcPr>
            <w:tcW w:w="3567" w:type="dxa"/>
          </w:tcPr>
          <w:p w14:paraId="59B8802F" w14:textId="77777777" w:rsidR="00D57C09" w:rsidRPr="00090C64" w:rsidRDefault="00D57C09" w:rsidP="00D1299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D12993">
            <w:pPr>
              <w:pStyle w:val="TAL"/>
            </w:pPr>
            <w:r w:rsidRPr="00090C64">
              <w:t>Wanted signal type</w:t>
            </w:r>
          </w:p>
        </w:tc>
        <w:tc>
          <w:tcPr>
            <w:tcW w:w="3567" w:type="dxa"/>
          </w:tcPr>
          <w:p w14:paraId="330A9D3A" w14:textId="77777777" w:rsidR="00D57C09" w:rsidRPr="00090C64" w:rsidRDefault="00D57C09" w:rsidP="00D1299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D12993">
            <w:pPr>
              <w:pStyle w:val="TAL"/>
            </w:pPr>
            <w:r w:rsidRPr="00090C64">
              <w:t>Interfering signal type</w:t>
            </w:r>
          </w:p>
        </w:tc>
        <w:tc>
          <w:tcPr>
            <w:tcW w:w="3567" w:type="dxa"/>
          </w:tcPr>
          <w:p w14:paraId="6D5CF3E1" w14:textId="77777777" w:rsidR="00D57C09" w:rsidRPr="00090C64" w:rsidRDefault="00D57C09" w:rsidP="00D12993">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12993">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D1299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D12993">
            <w:pPr>
              <w:pStyle w:val="TAC"/>
            </w:pPr>
            <w:r w:rsidRPr="00090C64">
              <w:t>-2,5 MHz</w:t>
            </w:r>
          </w:p>
          <w:p w14:paraId="378B819E" w14:textId="77777777" w:rsidR="00D57C09" w:rsidRPr="00090C64" w:rsidRDefault="00D57C09" w:rsidP="00D12993">
            <w:pPr>
              <w:pStyle w:val="TAC"/>
            </w:pPr>
            <w:r w:rsidRPr="00090C64">
              <w:t>-7,5 MHz</w:t>
            </w:r>
          </w:p>
          <w:p w14:paraId="7DF85ADE" w14:textId="77777777" w:rsidR="00D57C09" w:rsidRPr="00090C64" w:rsidRDefault="00D57C09" w:rsidP="00D12993">
            <w:pPr>
              <w:pStyle w:val="TAC"/>
            </w:pPr>
            <w:r w:rsidRPr="00090C64">
              <w:t>-12,5 MHz</w:t>
            </w:r>
          </w:p>
          <w:p w14:paraId="3BC2FA00" w14:textId="77777777" w:rsidR="00D57C09" w:rsidRPr="00090C64" w:rsidRDefault="00D57C09" w:rsidP="00D12993">
            <w:pPr>
              <w:pStyle w:val="TAC"/>
            </w:pPr>
            <w:r w:rsidRPr="00090C64">
              <w:t>+2,5 MHz</w:t>
            </w:r>
          </w:p>
          <w:p w14:paraId="41FD9583" w14:textId="77777777" w:rsidR="00D57C09" w:rsidRPr="00090C64" w:rsidRDefault="00D57C09" w:rsidP="00D12993">
            <w:pPr>
              <w:pStyle w:val="TAC"/>
            </w:pPr>
            <w:r w:rsidRPr="00090C64">
              <w:t>+7,5 MHz</w:t>
            </w:r>
          </w:p>
          <w:p w14:paraId="385D8F51" w14:textId="77777777" w:rsidR="00D57C09" w:rsidRPr="00090C64" w:rsidRDefault="00D57C09" w:rsidP="00D12993">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1299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1299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D12993"/>
    <w:p w14:paraId="6F6E6D9F" w14:textId="77777777" w:rsidR="00D57C09" w:rsidRPr="00090C64" w:rsidRDefault="00D57C09" w:rsidP="005D2715">
      <w:pPr>
        <w:pStyle w:val="Heading4"/>
      </w:pPr>
      <w:bookmarkStart w:id="7560" w:name="_Toc61117518"/>
      <w:bookmarkStart w:id="7561" w:name="_Toc67076607"/>
      <w:bookmarkStart w:id="7562" w:name="_Toc67077145"/>
      <w:bookmarkStart w:id="7563" w:name="_Toc74753027"/>
      <w:bookmarkStart w:id="7564" w:name="_Toc74753566"/>
      <w:bookmarkStart w:id="7565" w:name="_Toc74754104"/>
      <w:bookmarkStart w:id="7566" w:name="_Toc76507427"/>
      <w:bookmarkStart w:id="7567" w:name="_Toc83111578"/>
      <w:bookmarkStart w:id="7568" w:name="_Toc89877230"/>
      <w:bookmarkStart w:id="7569" w:name="_Toc98710765"/>
      <w:bookmarkStart w:id="7570" w:name="_Toc130920101"/>
      <w:bookmarkStart w:id="7571" w:name="_Toc137300647"/>
      <w:bookmarkStart w:id="7572" w:name="_Toc138888980"/>
      <w:bookmarkStart w:id="7573" w:name="_Toc145108989"/>
      <w:bookmarkStart w:id="7574" w:name="_Toc155260131"/>
      <w:bookmarkStart w:id="7575" w:name="_Toc219557628"/>
      <w:r w:rsidRPr="00090C64">
        <w:t>6.8.5.3</w:t>
      </w:r>
      <w:r w:rsidRPr="00090C64">
        <w:tab/>
        <w:t>Single RAT E-UTRA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A7064CB" w14:textId="77777777" w:rsidR="00D57C09" w:rsidRPr="00090C64" w:rsidRDefault="00D57C09" w:rsidP="005D2715">
      <w:pPr>
        <w:pStyle w:val="Heading5"/>
      </w:pPr>
      <w:bookmarkStart w:id="7576" w:name="_Toc61117519"/>
      <w:bookmarkStart w:id="7577" w:name="_Toc67076608"/>
      <w:bookmarkStart w:id="7578" w:name="_Toc67077146"/>
      <w:bookmarkStart w:id="7579" w:name="_Toc74753028"/>
      <w:bookmarkStart w:id="7580" w:name="_Toc74753567"/>
      <w:bookmarkStart w:id="7581" w:name="_Toc74754105"/>
      <w:bookmarkStart w:id="7582" w:name="_Toc76507428"/>
      <w:bookmarkStart w:id="7583" w:name="_Toc83111579"/>
      <w:bookmarkStart w:id="7584" w:name="_Toc89877231"/>
      <w:bookmarkStart w:id="7585" w:name="_Toc98710766"/>
      <w:bookmarkStart w:id="7586" w:name="_Toc130920102"/>
      <w:bookmarkStart w:id="7587" w:name="_Toc137300648"/>
      <w:bookmarkStart w:id="7588" w:name="_Toc138888981"/>
      <w:bookmarkStart w:id="7589" w:name="_Toc145108990"/>
      <w:bookmarkStart w:id="7590" w:name="_Toc155260132"/>
      <w:bookmarkStart w:id="7591" w:name="_Toc219557629"/>
      <w:r w:rsidRPr="00090C64">
        <w:t>6.8.5.3.1</w:t>
      </w:r>
      <w:r w:rsidRPr="00090C64">
        <w:tab/>
        <w:t>General test requirement</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4D7BFA6" w14:textId="231BBD9C" w:rsidR="00D57C09" w:rsidRPr="00090C64" w:rsidRDefault="00D57C09" w:rsidP="00D1299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1299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12993">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D12993">
            <w:pPr>
              <w:pStyle w:val="TAH"/>
            </w:pPr>
            <w:r w:rsidRPr="00090C64">
              <w:t>Parameter</w:t>
            </w:r>
          </w:p>
        </w:tc>
        <w:tc>
          <w:tcPr>
            <w:tcW w:w="3635" w:type="dxa"/>
          </w:tcPr>
          <w:p w14:paraId="6A2C7943" w14:textId="77777777" w:rsidR="00D57C09" w:rsidRPr="00090C64" w:rsidRDefault="00D57C09" w:rsidP="00D12993">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D12993">
            <w:pPr>
              <w:pStyle w:val="TAL"/>
            </w:pPr>
            <w:r w:rsidRPr="00090C64">
              <w:t>Wanted signal</w:t>
            </w:r>
          </w:p>
        </w:tc>
        <w:tc>
          <w:tcPr>
            <w:tcW w:w="3635" w:type="dxa"/>
          </w:tcPr>
          <w:p w14:paraId="3F0E0A3A" w14:textId="77777777" w:rsidR="00D57C09" w:rsidRPr="00090C64" w:rsidRDefault="00D57C09" w:rsidP="00D12993">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D12993">
            <w:pPr>
              <w:pStyle w:val="TAL"/>
            </w:pPr>
            <w:r w:rsidRPr="00090C64">
              <w:t>Interfering signal type</w:t>
            </w:r>
          </w:p>
        </w:tc>
        <w:tc>
          <w:tcPr>
            <w:tcW w:w="3635" w:type="dxa"/>
          </w:tcPr>
          <w:p w14:paraId="6CA2A2D9"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12993">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D1299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D12993">
            <w:pPr>
              <w:pStyle w:val="TAC"/>
            </w:pPr>
            <w:r w:rsidRPr="00090C64">
              <w:t>±2,5 MHz</w:t>
            </w:r>
          </w:p>
          <w:p w14:paraId="1E8E7677" w14:textId="77777777" w:rsidR="00D57C09" w:rsidRPr="00090C64" w:rsidRDefault="00D57C09" w:rsidP="00D12993">
            <w:pPr>
              <w:pStyle w:val="TAC"/>
            </w:pPr>
            <w:r w:rsidRPr="00090C64">
              <w:t>±7,5 MHz</w:t>
            </w:r>
          </w:p>
          <w:p w14:paraId="5A63717F" w14:textId="77777777" w:rsidR="00D57C09" w:rsidRPr="00090C64" w:rsidRDefault="00D57C09" w:rsidP="00D12993">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D12993"/>
    <w:p w14:paraId="7FCE0C1A" w14:textId="7A965489" w:rsidR="0014707A" w:rsidRPr="00B20AE8" w:rsidRDefault="0014707A" w:rsidP="0014707A">
      <w:pPr>
        <w:pStyle w:val="Heading5"/>
      </w:pPr>
      <w:bookmarkStart w:id="7592" w:name="_Toc67081092"/>
      <w:bookmarkStart w:id="7593" w:name="_Toc68770444"/>
      <w:bookmarkStart w:id="7594" w:name="_Toc74753029"/>
      <w:bookmarkStart w:id="7595" w:name="_Toc74753568"/>
      <w:bookmarkStart w:id="7596" w:name="_Toc74754106"/>
      <w:bookmarkStart w:id="7597" w:name="_Toc76507429"/>
      <w:bookmarkStart w:id="7598" w:name="_Toc83111580"/>
      <w:bookmarkStart w:id="7599" w:name="_Toc89877232"/>
      <w:bookmarkStart w:id="7600" w:name="_Toc98710767"/>
      <w:bookmarkStart w:id="7601" w:name="_Toc130920103"/>
      <w:bookmarkStart w:id="7602" w:name="_Toc137300649"/>
      <w:bookmarkStart w:id="7603" w:name="_Toc138888982"/>
      <w:bookmarkStart w:id="7604" w:name="_Toc145108991"/>
      <w:bookmarkStart w:id="7605" w:name="_Toc155260133"/>
      <w:bookmarkStart w:id="7606" w:name="_Toc219557630"/>
      <w:r w:rsidRPr="00B20AE8">
        <w:t>6.8.5.3.</w:t>
      </w:r>
      <w:r w:rsidRPr="00B20AE8">
        <w:rPr>
          <w:lang w:val="en-US"/>
        </w:rPr>
        <w:t>2</w:t>
      </w:r>
      <w:r w:rsidRPr="00B20AE8">
        <w:tab/>
      </w:r>
      <w:bookmarkEnd w:id="7592"/>
      <w:bookmarkEnd w:id="7593"/>
      <w:r>
        <w:t>Void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5EC1E56D" w14:textId="6DA1743C" w:rsidR="0014707A" w:rsidRPr="00B20AE8" w:rsidRDefault="0014707A" w:rsidP="00D1299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12993"/>
    <w:p w14:paraId="3A090000" w14:textId="77777777" w:rsidR="00D57C09" w:rsidRPr="00090C64" w:rsidRDefault="00D57C09" w:rsidP="00D57C09">
      <w:pPr>
        <w:pStyle w:val="Heading1"/>
        <w:rPr>
          <w:lang w:eastAsia="zh-CN"/>
        </w:rPr>
      </w:pPr>
      <w:bookmarkStart w:id="7607" w:name="_Toc21125200"/>
      <w:bookmarkStart w:id="7608" w:name="_Toc29768190"/>
      <w:bookmarkStart w:id="7609" w:name="_Toc36044632"/>
      <w:bookmarkStart w:id="7610" w:name="_Toc37230537"/>
      <w:bookmarkStart w:id="7611" w:name="_Toc45907680"/>
      <w:bookmarkStart w:id="7612" w:name="_Toc53181785"/>
      <w:bookmarkStart w:id="7613" w:name="_Toc61117521"/>
      <w:bookmarkStart w:id="7614" w:name="_Toc67076610"/>
      <w:bookmarkStart w:id="7615" w:name="_Toc67077148"/>
      <w:bookmarkStart w:id="7616" w:name="_Toc74753030"/>
      <w:bookmarkStart w:id="7617" w:name="_Toc74753569"/>
      <w:bookmarkStart w:id="7618" w:name="_Toc74754107"/>
      <w:bookmarkStart w:id="7619" w:name="_Toc76507430"/>
      <w:bookmarkStart w:id="7620" w:name="_Toc83111581"/>
      <w:bookmarkStart w:id="7621" w:name="_Toc89877233"/>
      <w:bookmarkStart w:id="7622" w:name="_Toc98710768"/>
      <w:bookmarkStart w:id="7623" w:name="_Toc130920104"/>
      <w:bookmarkStart w:id="7624" w:name="_Toc137300650"/>
      <w:bookmarkStart w:id="7625" w:name="_Toc138888983"/>
      <w:bookmarkStart w:id="7626" w:name="_Toc145108992"/>
      <w:bookmarkStart w:id="7627" w:name="_Toc155260134"/>
      <w:bookmarkStart w:id="7628" w:name="_Toc219557631"/>
      <w:r w:rsidRPr="00090C64">
        <w:rPr>
          <w:lang w:eastAsia="zh-CN"/>
        </w:rPr>
        <w:t>7</w:t>
      </w:r>
      <w:r w:rsidRPr="00090C64">
        <w:rPr>
          <w:lang w:eastAsia="zh-CN"/>
        </w:rPr>
        <w:tab/>
        <w:t>Radiated receiver characteristics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651E2E9" w14:textId="77777777" w:rsidR="00D57C09" w:rsidRPr="00090C64" w:rsidRDefault="00D57C09" w:rsidP="00D57C09">
      <w:pPr>
        <w:pStyle w:val="Heading2"/>
        <w:rPr>
          <w:lang w:eastAsia="zh-CN"/>
        </w:rPr>
      </w:pPr>
      <w:bookmarkStart w:id="7629" w:name="_Toc21125201"/>
      <w:bookmarkStart w:id="7630" w:name="_Toc29768191"/>
      <w:bookmarkStart w:id="7631" w:name="_Toc36044633"/>
      <w:bookmarkStart w:id="7632" w:name="_Toc37230538"/>
      <w:bookmarkStart w:id="7633" w:name="_Toc45907681"/>
      <w:bookmarkStart w:id="7634" w:name="_Toc53181786"/>
      <w:bookmarkStart w:id="7635" w:name="_Toc61117522"/>
      <w:bookmarkStart w:id="7636" w:name="_Toc67076611"/>
      <w:bookmarkStart w:id="7637" w:name="_Toc67077149"/>
      <w:bookmarkStart w:id="7638" w:name="_Toc74753031"/>
      <w:bookmarkStart w:id="7639" w:name="_Toc74753570"/>
      <w:bookmarkStart w:id="7640" w:name="_Toc74754108"/>
      <w:bookmarkStart w:id="7641" w:name="_Toc76507431"/>
      <w:bookmarkStart w:id="7642" w:name="_Toc83111582"/>
      <w:bookmarkStart w:id="7643" w:name="_Toc89877234"/>
      <w:bookmarkStart w:id="7644" w:name="_Toc98710769"/>
      <w:bookmarkStart w:id="7645" w:name="_Toc130920105"/>
      <w:bookmarkStart w:id="7646" w:name="_Toc137300651"/>
      <w:bookmarkStart w:id="7647" w:name="_Toc138888984"/>
      <w:bookmarkStart w:id="7648" w:name="_Toc145108993"/>
      <w:bookmarkStart w:id="7649" w:name="_Toc155260135"/>
      <w:bookmarkStart w:id="7650" w:name="_Toc219557632"/>
      <w:r w:rsidRPr="00090C64">
        <w:rPr>
          <w:lang w:eastAsia="zh-CN"/>
        </w:rPr>
        <w:t>7.1</w:t>
      </w:r>
      <w:r w:rsidRPr="00090C64">
        <w:rPr>
          <w:lang w:eastAsia="zh-CN"/>
        </w:rPr>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E7AAF22" w14:textId="77777777" w:rsidR="00D57C09" w:rsidRPr="00090C64" w:rsidRDefault="00D57C09" w:rsidP="00D1299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1299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D1299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12993">
      <w:r w:rsidRPr="00090C64">
        <w:t>The (E-UTRA) throughput requirements defined for the receiver characteristics in this clause do not assume HARQ retransmissions.</w:t>
      </w:r>
    </w:p>
    <w:p w14:paraId="329424BA" w14:textId="77777777" w:rsidR="00D57C09" w:rsidRPr="00090C64" w:rsidRDefault="00D57C09" w:rsidP="00D12993">
      <w:r w:rsidRPr="00090C64">
        <w:t>When the AAS BS is configured to receive multiple carriers, all the throughput requirements are applicable for each received carrier.</w:t>
      </w:r>
    </w:p>
    <w:p w14:paraId="7851D0EE" w14:textId="465C5FBA" w:rsidR="00D57C09" w:rsidRPr="00090C64" w:rsidRDefault="00D57C09" w:rsidP="00D1299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12993">
      <w:r w:rsidRPr="00090C64">
        <w:t>Each requirement shall be met over the RoAoA specified.</w:t>
      </w:r>
    </w:p>
    <w:p w14:paraId="3FF9CA40" w14:textId="77777777" w:rsidR="00D57C09" w:rsidRPr="00090C64" w:rsidRDefault="00D57C09" w:rsidP="00D1299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D1299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12993">
      <w:r w:rsidRPr="00090C64">
        <w:t>And</w:t>
      </w:r>
    </w:p>
    <w:p w14:paraId="56A73DE8" w14:textId="77777777" w:rsidR="00D57C09" w:rsidRPr="00090C64" w:rsidRDefault="00D57C09" w:rsidP="00D1299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1299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D1299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1" w:name="_Toc21125202"/>
      <w:bookmarkStart w:id="7652" w:name="_Toc29768192"/>
      <w:bookmarkStart w:id="7653" w:name="_Toc36044634"/>
      <w:bookmarkStart w:id="7654" w:name="_Toc37230539"/>
      <w:bookmarkStart w:id="7655" w:name="_Toc45907682"/>
      <w:bookmarkStart w:id="7656" w:name="_Toc53181787"/>
      <w:bookmarkStart w:id="7657" w:name="_Toc61117523"/>
      <w:bookmarkStart w:id="7658" w:name="_Toc67076612"/>
      <w:bookmarkStart w:id="7659" w:name="_Toc67077150"/>
      <w:bookmarkStart w:id="7660" w:name="_Toc74753032"/>
      <w:bookmarkStart w:id="7661" w:name="_Toc74753571"/>
      <w:bookmarkStart w:id="7662" w:name="_Toc74754109"/>
      <w:bookmarkStart w:id="7663" w:name="_Toc76507432"/>
      <w:bookmarkStart w:id="7664" w:name="_Toc83111583"/>
      <w:bookmarkStart w:id="7665" w:name="_Toc89877235"/>
      <w:bookmarkStart w:id="7666" w:name="_Toc98710770"/>
      <w:bookmarkStart w:id="7667" w:name="_Toc130920106"/>
      <w:bookmarkStart w:id="7668" w:name="_Toc137300652"/>
      <w:bookmarkStart w:id="7669" w:name="_Toc138888985"/>
      <w:bookmarkStart w:id="7670" w:name="_Toc145108994"/>
      <w:bookmarkStart w:id="7671" w:name="_Toc155260136"/>
      <w:bookmarkStart w:id="7672" w:name="_Toc219557633"/>
      <w:r w:rsidRPr="00090C64">
        <w:rPr>
          <w:lang w:eastAsia="zh-CN"/>
        </w:rPr>
        <w:t>7.2</w:t>
      </w:r>
      <w:r w:rsidRPr="00090C64">
        <w:rPr>
          <w:lang w:eastAsia="zh-CN"/>
        </w:rPr>
        <w:tab/>
        <w:t>OTA sensitivity</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EC7F05F" w14:textId="77777777" w:rsidR="00D57C09" w:rsidRPr="00090C64" w:rsidRDefault="00D57C09" w:rsidP="00D57C09">
      <w:pPr>
        <w:pStyle w:val="Heading3"/>
      </w:pPr>
      <w:bookmarkStart w:id="7673" w:name="_Toc21125203"/>
      <w:bookmarkStart w:id="7674" w:name="_Toc29768193"/>
      <w:bookmarkStart w:id="7675" w:name="_Toc36044635"/>
      <w:bookmarkStart w:id="7676" w:name="_Toc37230540"/>
      <w:bookmarkStart w:id="7677" w:name="_Toc45907683"/>
      <w:bookmarkStart w:id="7678" w:name="_Toc53181788"/>
      <w:bookmarkStart w:id="7679" w:name="_Toc61117524"/>
      <w:bookmarkStart w:id="7680" w:name="_Toc67076613"/>
      <w:bookmarkStart w:id="7681" w:name="_Toc67077151"/>
      <w:bookmarkStart w:id="7682" w:name="_Toc74753033"/>
      <w:bookmarkStart w:id="7683" w:name="_Toc74753572"/>
      <w:bookmarkStart w:id="7684" w:name="_Toc74754110"/>
      <w:bookmarkStart w:id="7685" w:name="_Toc76507433"/>
      <w:bookmarkStart w:id="7686" w:name="_Toc83111584"/>
      <w:bookmarkStart w:id="7687" w:name="_Toc89877236"/>
      <w:bookmarkStart w:id="7688" w:name="_Toc98710771"/>
      <w:bookmarkStart w:id="7689" w:name="_Toc130920107"/>
      <w:bookmarkStart w:id="7690" w:name="_Toc137300653"/>
      <w:bookmarkStart w:id="7691" w:name="_Toc138888986"/>
      <w:bookmarkStart w:id="7692" w:name="_Toc145108995"/>
      <w:bookmarkStart w:id="7693" w:name="_Toc155260137"/>
      <w:bookmarkStart w:id="7694" w:name="_Toc219557634"/>
      <w:r w:rsidRPr="00090C64">
        <w:t>7.2.1</w:t>
      </w:r>
      <w:r w:rsidRPr="00090C64">
        <w:tab/>
        <w:t>Definition and applicability</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75D1FFC" w14:textId="77777777" w:rsidR="00D57C09" w:rsidRPr="00090C64" w:rsidRDefault="00D57C09" w:rsidP="00D1299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1299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1299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1299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1299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12993">
      <w:pPr>
        <w:pStyle w:val="B10"/>
        <w:rPr>
          <w:rFonts w:eastAsia="MS Mincho"/>
        </w:rPr>
      </w:pPr>
      <w:r w:rsidRPr="00090C64">
        <w:t>-</w:t>
      </w:r>
      <w:r w:rsidRPr="00090C64">
        <w:tab/>
        <w:t>The receiver target reference direction.</w:t>
      </w:r>
    </w:p>
    <w:p w14:paraId="75BF65F8" w14:textId="77777777" w:rsidR="00D57C09" w:rsidRPr="00090C64" w:rsidRDefault="00D57C09" w:rsidP="00D1299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D1299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D12993">
      <w:pPr>
        <w:pStyle w:val="NO"/>
      </w:pPr>
      <w:r w:rsidRPr="00090C64">
        <w:t>NOTE 3:</w:t>
      </w:r>
      <w:r w:rsidRPr="00090C64">
        <w:tab/>
        <w:t>(Void)</w:t>
      </w:r>
    </w:p>
    <w:p w14:paraId="41273C13" w14:textId="77777777" w:rsidR="00D57C09" w:rsidRPr="00090C64" w:rsidRDefault="00D57C09" w:rsidP="00D1299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1299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12993">
      <w:pPr>
        <w:pStyle w:val="B10"/>
      </w:pPr>
      <w:r w:rsidRPr="00090C64">
        <w:t>-</w:t>
      </w:r>
      <w:r w:rsidRPr="00090C64">
        <w:tab/>
        <w:t>The receiver target reference direction.</w:t>
      </w:r>
    </w:p>
    <w:p w14:paraId="3E5AF4A6" w14:textId="77777777" w:rsidR="00D57C09" w:rsidRPr="00090C64" w:rsidRDefault="00D57C09" w:rsidP="00D1299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1299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95" w:name="_Toc21125204"/>
      <w:bookmarkStart w:id="7696" w:name="_Toc29768194"/>
      <w:bookmarkStart w:id="7697" w:name="_Toc36044636"/>
      <w:bookmarkStart w:id="7698" w:name="_Toc37230541"/>
      <w:bookmarkStart w:id="7699" w:name="_Toc45907684"/>
      <w:bookmarkStart w:id="7700" w:name="_Toc53181789"/>
      <w:bookmarkStart w:id="7701" w:name="_Toc61117525"/>
      <w:bookmarkStart w:id="7702" w:name="_Toc67076614"/>
      <w:bookmarkStart w:id="7703" w:name="_Toc67077152"/>
      <w:bookmarkStart w:id="7704" w:name="_Toc74753034"/>
      <w:bookmarkStart w:id="7705" w:name="_Toc74753573"/>
      <w:bookmarkStart w:id="7706" w:name="_Toc74754111"/>
      <w:bookmarkStart w:id="7707" w:name="_Toc76507434"/>
      <w:bookmarkStart w:id="7708" w:name="_Toc83111585"/>
      <w:bookmarkStart w:id="7709" w:name="_Toc89877237"/>
      <w:bookmarkStart w:id="7710" w:name="_Toc98710772"/>
      <w:bookmarkStart w:id="7711" w:name="_Toc130920108"/>
      <w:bookmarkStart w:id="7712" w:name="_Toc137300654"/>
      <w:bookmarkStart w:id="7713" w:name="_Toc138888987"/>
      <w:bookmarkStart w:id="7714" w:name="_Toc145108996"/>
      <w:bookmarkStart w:id="7715" w:name="_Toc155260138"/>
      <w:bookmarkStart w:id="7716" w:name="_Toc219557635"/>
      <w:r w:rsidRPr="00090C64">
        <w:t>7.2.2</w:t>
      </w:r>
      <w:r w:rsidRPr="00090C64">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693A3BB" w14:textId="11819CF6"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1299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1299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17" w:name="_Toc21125205"/>
      <w:bookmarkStart w:id="7718" w:name="_Toc29768195"/>
      <w:bookmarkStart w:id="7719" w:name="_Toc36044637"/>
      <w:bookmarkStart w:id="7720" w:name="_Toc37230542"/>
      <w:bookmarkStart w:id="7721" w:name="_Toc45907685"/>
      <w:bookmarkStart w:id="7722" w:name="_Toc53181790"/>
      <w:bookmarkStart w:id="7723" w:name="_Toc61117526"/>
      <w:bookmarkStart w:id="7724" w:name="_Toc67076615"/>
      <w:bookmarkStart w:id="7725" w:name="_Toc67077153"/>
      <w:bookmarkStart w:id="7726" w:name="_Toc74753035"/>
      <w:bookmarkStart w:id="7727" w:name="_Toc74753574"/>
      <w:bookmarkStart w:id="7728" w:name="_Toc74754112"/>
      <w:bookmarkStart w:id="7729" w:name="_Toc76507435"/>
      <w:bookmarkStart w:id="7730" w:name="_Toc83111586"/>
      <w:bookmarkStart w:id="7731" w:name="_Toc89877238"/>
      <w:bookmarkStart w:id="7732" w:name="_Toc98710773"/>
      <w:bookmarkStart w:id="7733" w:name="_Toc130920109"/>
      <w:bookmarkStart w:id="7734" w:name="_Toc137300655"/>
      <w:bookmarkStart w:id="7735" w:name="_Toc138888988"/>
      <w:bookmarkStart w:id="7736" w:name="_Toc145108997"/>
      <w:bookmarkStart w:id="7737" w:name="_Toc155260139"/>
      <w:bookmarkStart w:id="7738" w:name="_Toc219557636"/>
      <w:r w:rsidRPr="00090C64">
        <w:t>7.2.3</w:t>
      </w:r>
      <w:r w:rsidRPr="00090C64">
        <w:tab/>
        <w:t>Test Purpose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CA2F4B" w14:textId="77777777" w:rsidR="00D57C09" w:rsidRPr="00090C64" w:rsidRDefault="00D57C09" w:rsidP="00D1299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39" w:name="_Toc21125206"/>
      <w:bookmarkStart w:id="7740" w:name="_Toc29768196"/>
      <w:bookmarkStart w:id="7741" w:name="_Toc36044638"/>
      <w:bookmarkStart w:id="7742" w:name="_Toc37230543"/>
      <w:bookmarkStart w:id="7743" w:name="_Toc45907686"/>
      <w:bookmarkStart w:id="7744" w:name="_Toc53181791"/>
      <w:bookmarkStart w:id="7745" w:name="_Toc61117527"/>
      <w:bookmarkStart w:id="7746" w:name="_Toc67076616"/>
      <w:bookmarkStart w:id="7747" w:name="_Toc67077154"/>
      <w:bookmarkStart w:id="7748" w:name="_Toc74753036"/>
      <w:bookmarkStart w:id="7749" w:name="_Toc74753575"/>
      <w:bookmarkStart w:id="7750" w:name="_Toc74754113"/>
      <w:bookmarkStart w:id="7751" w:name="_Toc76507436"/>
      <w:bookmarkStart w:id="7752" w:name="_Toc83111587"/>
      <w:bookmarkStart w:id="7753" w:name="_Toc89877239"/>
      <w:bookmarkStart w:id="7754" w:name="_Toc98710774"/>
      <w:bookmarkStart w:id="7755" w:name="_Toc130920110"/>
      <w:bookmarkStart w:id="7756" w:name="_Toc137300656"/>
      <w:bookmarkStart w:id="7757" w:name="_Toc138888989"/>
      <w:bookmarkStart w:id="7758" w:name="_Toc145108998"/>
      <w:bookmarkStart w:id="7759" w:name="_Toc155260140"/>
      <w:bookmarkStart w:id="7760" w:name="_Toc219557637"/>
      <w:r w:rsidRPr="00090C64">
        <w:t>7.2.4</w:t>
      </w:r>
      <w:r w:rsidRPr="00090C64">
        <w:tab/>
        <w:t>Method of test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88FCC78" w14:textId="77777777" w:rsidR="00D57C09" w:rsidRPr="00090C64" w:rsidRDefault="00D57C09" w:rsidP="00D57C09">
      <w:pPr>
        <w:pStyle w:val="Heading4"/>
      </w:pPr>
      <w:bookmarkStart w:id="7761" w:name="_Toc21125207"/>
      <w:bookmarkStart w:id="7762" w:name="_Toc29768197"/>
      <w:bookmarkStart w:id="7763" w:name="_Toc36044639"/>
      <w:bookmarkStart w:id="7764" w:name="_Toc37230544"/>
      <w:bookmarkStart w:id="7765" w:name="_Toc45907687"/>
      <w:bookmarkStart w:id="7766" w:name="_Toc53181792"/>
      <w:bookmarkStart w:id="7767" w:name="_Toc61117528"/>
      <w:bookmarkStart w:id="7768" w:name="_Toc67076617"/>
      <w:bookmarkStart w:id="7769" w:name="_Toc67077155"/>
      <w:bookmarkStart w:id="7770" w:name="_Toc74753037"/>
      <w:bookmarkStart w:id="7771" w:name="_Toc74753576"/>
      <w:bookmarkStart w:id="7772" w:name="_Toc74754114"/>
      <w:bookmarkStart w:id="7773" w:name="_Toc76507437"/>
      <w:bookmarkStart w:id="7774" w:name="_Toc83111588"/>
      <w:bookmarkStart w:id="7775" w:name="_Toc89877240"/>
      <w:bookmarkStart w:id="7776" w:name="_Toc98710775"/>
      <w:bookmarkStart w:id="7777" w:name="_Toc130920111"/>
      <w:bookmarkStart w:id="7778" w:name="_Toc137300657"/>
      <w:bookmarkStart w:id="7779" w:name="_Toc138888990"/>
      <w:bookmarkStart w:id="7780" w:name="_Toc145108999"/>
      <w:bookmarkStart w:id="7781" w:name="_Toc155260141"/>
      <w:bookmarkStart w:id="7782" w:name="_Toc219557638"/>
      <w:r w:rsidRPr="00090C64">
        <w:t>7.2.4.1</w:t>
      </w:r>
      <w:r w:rsidRPr="00090C64">
        <w:tab/>
        <w:t>Initial conditions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FA3E2F8" w14:textId="77777777" w:rsidR="00D57C09" w:rsidRPr="00090C64" w:rsidRDefault="00D57C09" w:rsidP="00D12993">
      <w:pPr>
        <w:rPr>
          <w:lang w:eastAsia="zh-CN"/>
        </w:rPr>
      </w:pPr>
      <w:r w:rsidRPr="00090C64">
        <w:rPr>
          <w:lang w:eastAsia="zh-CN"/>
        </w:rPr>
        <w:t>Test environment:</w:t>
      </w:r>
    </w:p>
    <w:p w14:paraId="2D4739F5" w14:textId="77777777" w:rsidR="00D57C09" w:rsidRPr="00090C64" w:rsidRDefault="00D57C09" w:rsidP="00D1299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12993">
      <w:pPr>
        <w:rPr>
          <w:lang w:eastAsia="zh-CN"/>
        </w:rPr>
      </w:pPr>
      <w:r w:rsidRPr="00090C64">
        <w:rPr>
          <w:lang w:eastAsia="zh-CN"/>
        </w:rPr>
        <w:t>RF channels to be tested:</w:t>
      </w:r>
    </w:p>
    <w:p w14:paraId="7EF433A1" w14:textId="435EFE8A" w:rsidR="00D57C09" w:rsidRPr="00090C64" w:rsidRDefault="00D57C09" w:rsidP="00D1299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12993">
      <w:pPr>
        <w:rPr>
          <w:lang w:eastAsia="zh-CN"/>
        </w:rPr>
      </w:pPr>
      <w:r w:rsidRPr="00090C64">
        <w:rPr>
          <w:lang w:eastAsia="zh-CN"/>
        </w:rPr>
        <w:t>Directions to be tested:</w:t>
      </w:r>
    </w:p>
    <w:p w14:paraId="00C98BFA" w14:textId="77777777" w:rsidR="00D57C09" w:rsidRPr="00090C64" w:rsidRDefault="00D57C09" w:rsidP="00D1299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D1299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3" w:name="_Toc21125208"/>
      <w:bookmarkStart w:id="7784" w:name="_Toc29768198"/>
      <w:bookmarkStart w:id="7785" w:name="_Toc36044640"/>
      <w:bookmarkStart w:id="7786" w:name="_Toc37230545"/>
      <w:bookmarkStart w:id="7787" w:name="_Toc45907688"/>
      <w:bookmarkStart w:id="7788" w:name="_Toc53181793"/>
      <w:bookmarkStart w:id="7789" w:name="_Toc61117529"/>
      <w:bookmarkStart w:id="7790" w:name="_Toc67076618"/>
      <w:bookmarkStart w:id="7791" w:name="_Toc67077156"/>
      <w:bookmarkStart w:id="7792" w:name="_Toc74753038"/>
      <w:bookmarkStart w:id="7793" w:name="_Toc74753577"/>
      <w:bookmarkStart w:id="7794" w:name="_Toc74754115"/>
      <w:bookmarkStart w:id="7795" w:name="_Toc76507438"/>
      <w:bookmarkStart w:id="7796" w:name="_Toc83111589"/>
      <w:bookmarkStart w:id="7797" w:name="_Toc89877241"/>
      <w:bookmarkStart w:id="7798" w:name="_Toc98710776"/>
      <w:bookmarkStart w:id="7799" w:name="_Toc130920112"/>
      <w:bookmarkStart w:id="7800" w:name="_Toc137300658"/>
      <w:bookmarkStart w:id="7801" w:name="_Toc138888991"/>
      <w:bookmarkStart w:id="7802" w:name="_Toc145109000"/>
      <w:bookmarkStart w:id="7803" w:name="_Toc155260142"/>
      <w:bookmarkStart w:id="7804" w:name="_Toc219557639"/>
      <w:r w:rsidRPr="00090C64">
        <w:t>7.2.4.2</w:t>
      </w:r>
      <w:r w:rsidRPr="00090C64">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F481A03"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1299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1299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12993">
      <w:pPr>
        <w:pStyle w:val="B10"/>
      </w:pPr>
      <w:r w:rsidRPr="00090C64">
        <w:rPr>
          <w:lang w:eastAsia="zh-CN"/>
        </w:rPr>
        <w:t>9)</w:t>
      </w:r>
      <w:r w:rsidRPr="00090C64">
        <w:rPr>
          <w:lang w:eastAsia="zh-CN"/>
        </w:rPr>
        <w:tab/>
        <w:t>Measure:</w:t>
      </w:r>
    </w:p>
    <w:p w14:paraId="43DEFBD3" w14:textId="5A5E8E2D"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1299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05" w:name="_Toc21125209"/>
      <w:bookmarkStart w:id="7806" w:name="_Toc29768199"/>
      <w:bookmarkStart w:id="7807" w:name="_Toc36044641"/>
      <w:bookmarkStart w:id="7808" w:name="_Toc37230546"/>
      <w:bookmarkStart w:id="7809" w:name="_Toc45907689"/>
      <w:bookmarkStart w:id="7810" w:name="_Toc53181794"/>
      <w:bookmarkStart w:id="7811" w:name="_Toc61117530"/>
      <w:bookmarkStart w:id="7812" w:name="_Toc67076619"/>
      <w:bookmarkStart w:id="7813" w:name="_Toc67077157"/>
      <w:bookmarkStart w:id="7814" w:name="_Toc74753039"/>
      <w:bookmarkStart w:id="7815" w:name="_Toc74753578"/>
      <w:bookmarkStart w:id="7816" w:name="_Toc74754116"/>
      <w:bookmarkStart w:id="7817" w:name="_Toc76507439"/>
      <w:bookmarkStart w:id="7818" w:name="_Toc83111590"/>
      <w:bookmarkStart w:id="7819" w:name="_Toc89877242"/>
      <w:bookmarkStart w:id="7820" w:name="_Toc98710777"/>
      <w:bookmarkStart w:id="7821" w:name="_Toc130920113"/>
      <w:bookmarkStart w:id="7822" w:name="_Toc137300659"/>
      <w:bookmarkStart w:id="7823" w:name="_Toc138888992"/>
      <w:bookmarkStart w:id="7824" w:name="_Toc145109001"/>
      <w:bookmarkStart w:id="7825" w:name="_Toc155260143"/>
      <w:bookmarkStart w:id="7826" w:name="_Toc219557640"/>
      <w:r w:rsidRPr="00090C64">
        <w:t>7.2.5</w:t>
      </w:r>
      <w:r w:rsidRPr="00090C64">
        <w:tab/>
        <w:t>Test Requirements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DB6E02E" w14:textId="77777777" w:rsidR="00D57C09" w:rsidRPr="00090C64" w:rsidRDefault="00D57C09" w:rsidP="00D57C09">
      <w:pPr>
        <w:pStyle w:val="Heading4"/>
      </w:pPr>
      <w:bookmarkStart w:id="7827" w:name="_Toc21125210"/>
      <w:bookmarkStart w:id="7828" w:name="_Toc29768200"/>
      <w:bookmarkStart w:id="7829" w:name="_Toc36044642"/>
      <w:bookmarkStart w:id="7830" w:name="_Toc37230547"/>
      <w:bookmarkStart w:id="7831" w:name="_Toc45907690"/>
      <w:bookmarkStart w:id="7832" w:name="_Toc53181795"/>
      <w:bookmarkStart w:id="7833" w:name="_Toc61117531"/>
      <w:bookmarkStart w:id="7834" w:name="_Toc67076620"/>
      <w:bookmarkStart w:id="7835" w:name="_Toc67077158"/>
      <w:bookmarkStart w:id="7836" w:name="_Toc74753040"/>
      <w:bookmarkStart w:id="7837" w:name="_Toc74753579"/>
      <w:bookmarkStart w:id="7838" w:name="_Toc74754117"/>
      <w:bookmarkStart w:id="7839" w:name="_Toc76507440"/>
      <w:bookmarkStart w:id="7840" w:name="_Toc83111591"/>
      <w:bookmarkStart w:id="7841" w:name="_Toc89877243"/>
      <w:bookmarkStart w:id="7842" w:name="_Toc98710778"/>
      <w:bookmarkStart w:id="7843" w:name="_Toc130920114"/>
      <w:bookmarkStart w:id="7844" w:name="_Toc137300660"/>
      <w:bookmarkStart w:id="7845" w:name="_Toc138888993"/>
      <w:bookmarkStart w:id="7846" w:name="_Toc145109002"/>
      <w:bookmarkStart w:id="7847" w:name="_Toc155260144"/>
      <w:bookmarkStart w:id="7848" w:name="_Toc219557641"/>
      <w:r w:rsidRPr="00090C64">
        <w:t>7.2.5.1</w:t>
      </w:r>
      <w:r w:rsidRPr="00090C64">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BC31D5B" w14:textId="61BB2785" w:rsidR="00D57C09" w:rsidRPr="00090C64" w:rsidRDefault="00D57C09" w:rsidP="00D1299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49" w:name="_Toc21125211"/>
      <w:bookmarkStart w:id="7850" w:name="_Toc29768201"/>
      <w:bookmarkStart w:id="7851" w:name="_Toc36044643"/>
      <w:bookmarkStart w:id="7852" w:name="_Toc37230548"/>
      <w:bookmarkStart w:id="7853" w:name="_Toc45907691"/>
      <w:bookmarkStart w:id="7854" w:name="_Toc53181796"/>
      <w:bookmarkStart w:id="7855" w:name="_Toc61117532"/>
      <w:bookmarkStart w:id="7856" w:name="_Toc67076621"/>
      <w:bookmarkStart w:id="7857" w:name="_Toc67077159"/>
      <w:bookmarkStart w:id="7858" w:name="_Toc74753041"/>
      <w:bookmarkStart w:id="7859" w:name="_Toc74753580"/>
      <w:bookmarkStart w:id="7860" w:name="_Toc74754118"/>
      <w:bookmarkStart w:id="7861" w:name="_Toc76507441"/>
      <w:bookmarkStart w:id="7862" w:name="_Toc83111592"/>
      <w:bookmarkStart w:id="7863" w:name="_Toc89877244"/>
      <w:bookmarkStart w:id="7864" w:name="_Toc98710779"/>
      <w:bookmarkStart w:id="7865" w:name="_Toc130920115"/>
      <w:bookmarkStart w:id="7866" w:name="_Toc137300661"/>
      <w:bookmarkStart w:id="7867" w:name="_Toc138888994"/>
      <w:bookmarkStart w:id="7868" w:name="_Toc145109003"/>
      <w:bookmarkStart w:id="7869" w:name="_Toc155260145"/>
      <w:bookmarkStart w:id="7870" w:name="_Toc219557642"/>
      <w:r w:rsidRPr="00090C64">
        <w:t>7.2.5.2</w:t>
      </w:r>
      <w:r w:rsidRPr="00090C64">
        <w:tab/>
        <w:t>UTRA FDD 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AD47CA0" w14:textId="51FAE522"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D1299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D1299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D1299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D12993">
            <w:pPr>
              <w:pStyle w:val="TAH"/>
            </w:pPr>
            <w:r w:rsidRPr="00090C64">
              <w:t>f ≤ 3.0 GHz</w:t>
            </w:r>
          </w:p>
        </w:tc>
        <w:tc>
          <w:tcPr>
            <w:tcW w:w="2126" w:type="dxa"/>
            <w:tcBorders>
              <w:right w:val="single" w:sz="4" w:space="0" w:color="auto"/>
            </w:tcBorders>
          </w:tcPr>
          <w:p w14:paraId="3E5EF3EC"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D1299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D1299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D12993">
            <w:pPr>
              <w:pStyle w:val="TAC"/>
              <w:rPr>
                <w:rFonts w:cs="Arial"/>
              </w:rPr>
            </w:pPr>
            <w:r w:rsidRPr="00090C64">
              <w:t>12.2 kbps</w:t>
            </w:r>
          </w:p>
        </w:tc>
        <w:tc>
          <w:tcPr>
            <w:tcW w:w="1989" w:type="dxa"/>
          </w:tcPr>
          <w:p w14:paraId="5B2B7C9D" w14:textId="77777777" w:rsidR="00D57C09" w:rsidRPr="00090C64" w:rsidRDefault="00D57C09" w:rsidP="00D12993">
            <w:pPr>
              <w:pStyle w:val="TAC"/>
            </w:pPr>
            <w:r w:rsidRPr="00090C64">
              <w:t>Declared minimum EIS (D10.6) + 1.3 dB</w:t>
            </w:r>
          </w:p>
        </w:tc>
        <w:tc>
          <w:tcPr>
            <w:tcW w:w="2126" w:type="dxa"/>
          </w:tcPr>
          <w:p w14:paraId="2E586B7E" w14:textId="77777777" w:rsidR="00D57C09" w:rsidRPr="00090C64" w:rsidRDefault="00D57C09" w:rsidP="00D1299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D12993">
            <w:pPr>
              <w:pStyle w:val="TAC"/>
              <w:rPr>
                <w:rFonts w:cs="Arial"/>
              </w:rPr>
            </w:pPr>
            <w:r w:rsidRPr="00090C64">
              <w:t>BER shall not exceed 0.001</w:t>
            </w:r>
          </w:p>
        </w:tc>
      </w:tr>
    </w:tbl>
    <w:p w14:paraId="103EC64A" w14:textId="77777777" w:rsidR="00D57C09" w:rsidRPr="00090C64" w:rsidRDefault="00D57C09" w:rsidP="00D12993"/>
    <w:p w14:paraId="5349C013" w14:textId="77777777" w:rsidR="00D57C09" w:rsidRPr="00090C64" w:rsidRDefault="00D57C09" w:rsidP="00D57C09">
      <w:pPr>
        <w:pStyle w:val="Heading4"/>
      </w:pPr>
      <w:bookmarkStart w:id="7871" w:name="_Toc21125212"/>
      <w:bookmarkStart w:id="7872" w:name="_Toc29768202"/>
      <w:bookmarkStart w:id="7873" w:name="_Toc36044644"/>
      <w:bookmarkStart w:id="7874" w:name="_Toc37230549"/>
      <w:bookmarkStart w:id="7875" w:name="_Toc45907692"/>
      <w:bookmarkStart w:id="7876" w:name="_Toc53181797"/>
      <w:bookmarkStart w:id="7877" w:name="_Toc61117533"/>
      <w:bookmarkStart w:id="7878" w:name="_Toc67076622"/>
      <w:bookmarkStart w:id="7879" w:name="_Toc67077160"/>
      <w:bookmarkStart w:id="7880" w:name="_Toc74753042"/>
      <w:bookmarkStart w:id="7881" w:name="_Toc74753581"/>
      <w:bookmarkStart w:id="7882" w:name="_Toc74754119"/>
      <w:bookmarkStart w:id="7883" w:name="_Toc76507442"/>
      <w:bookmarkStart w:id="7884" w:name="_Toc83111593"/>
      <w:bookmarkStart w:id="7885" w:name="_Toc89877245"/>
      <w:bookmarkStart w:id="7886" w:name="_Toc98710780"/>
      <w:bookmarkStart w:id="7887" w:name="_Toc130920116"/>
      <w:bookmarkStart w:id="7888" w:name="_Toc137300662"/>
      <w:bookmarkStart w:id="7889" w:name="_Toc138888995"/>
      <w:bookmarkStart w:id="7890" w:name="_Toc145109004"/>
      <w:bookmarkStart w:id="7891" w:name="_Toc155260146"/>
      <w:bookmarkStart w:id="7892" w:name="_Toc219557643"/>
      <w:r w:rsidRPr="00090C64">
        <w:t>7.2.5.3</w:t>
      </w:r>
      <w:r w:rsidRPr="00090C64">
        <w:tab/>
        <w:t>UTRA TDD 1,28Mcp option Test Requirements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F5A85C6" w14:textId="1387D8E6"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D1299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D1299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D1299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D12993">
            <w:pPr>
              <w:pStyle w:val="TAH"/>
            </w:pPr>
            <w:r w:rsidRPr="00090C64">
              <w:t>f ≤ 3.0 GHz</w:t>
            </w:r>
          </w:p>
        </w:tc>
        <w:tc>
          <w:tcPr>
            <w:tcW w:w="2126" w:type="dxa"/>
            <w:tcBorders>
              <w:right w:val="single" w:sz="4" w:space="0" w:color="auto"/>
            </w:tcBorders>
          </w:tcPr>
          <w:p w14:paraId="1B690454"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D1299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D1299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D12993">
            <w:pPr>
              <w:pStyle w:val="TAC"/>
              <w:rPr>
                <w:rFonts w:cs="Arial"/>
              </w:rPr>
            </w:pPr>
            <w:r w:rsidRPr="00090C64">
              <w:t>12.2 kbps</w:t>
            </w:r>
          </w:p>
        </w:tc>
        <w:tc>
          <w:tcPr>
            <w:tcW w:w="1989" w:type="dxa"/>
          </w:tcPr>
          <w:p w14:paraId="609DA890" w14:textId="77777777" w:rsidR="00677DA3" w:rsidRPr="00090C64" w:rsidRDefault="00677DA3" w:rsidP="00D12993">
            <w:pPr>
              <w:pStyle w:val="TAC"/>
            </w:pPr>
            <w:r w:rsidRPr="00090C64">
              <w:t>Declared minimum EIS (D10.6) + 1.3 dB</w:t>
            </w:r>
          </w:p>
        </w:tc>
        <w:tc>
          <w:tcPr>
            <w:tcW w:w="2126" w:type="dxa"/>
          </w:tcPr>
          <w:p w14:paraId="1B5898C5" w14:textId="77777777" w:rsidR="00677DA3" w:rsidRPr="00090C64" w:rsidRDefault="00677DA3" w:rsidP="00D1299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D12993">
            <w:pPr>
              <w:pStyle w:val="TAC"/>
              <w:rPr>
                <w:rFonts w:cs="Arial"/>
              </w:rPr>
            </w:pPr>
            <w:r w:rsidRPr="00090C64">
              <w:t>BER shall not exceed 0.001</w:t>
            </w:r>
          </w:p>
        </w:tc>
      </w:tr>
    </w:tbl>
    <w:p w14:paraId="2513C00B" w14:textId="77777777" w:rsidR="00D57C09" w:rsidRPr="00090C64" w:rsidRDefault="00D57C09" w:rsidP="00D12993"/>
    <w:p w14:paraId="01BB2205" w14:textId="77777777" w:rsidR="00D57C09" w:rsidRPr="00090C64" w:rsidRDefault="00D57C09" w:rsidP="00D57C09">
      <w:pPr>
        <w:pStyle w:val="Heading4"/>
      </w:pPr>
      <w:bookmarkStart w:id="7893" w:name="_Toc21125213"/>
      <w:bookmarkStart w:id="7894" w:name="_Toc29768203"/>
      <w:bookmarkStart w:id="7895" w:name="_Toc36044645"/>
      <w:bookmarkStart w:id="7896" w:name="_Toc37230550"/>
      <w:bookmarkStart w:id="7897" w:name="_Toc45907693"/>
      <w:bookmarkStart w:id="7898" w:name="_Toc53181798"/>
      <w:bookmarkStart w:id="7899" w:name="_Toc61117534"/>
      <w:bookmarkStart w:id="7900" w:name="_Toc67076623"/>
      <w:bookmarkStart w:id="7901" w:name="_Toc67077161"/>
      <w:bookmarkStart w:id="7902" w:name="_Toc74753043"/>
      <w:bookmarkStart w:id="7903" w:name="_Toc74753582"/>
      <w:bookmarkStart w:id="7904" w:name="_Toc74754120"/>
      <w:bookmarkStart w:id="7905" w:name="_Toc76507443"/>
      <w:bookmarkStart w:id="7906" w:name="_Toc83111594"/>
      <w:bookmarkStart w:id="7907" w:name="_Toc89877246"/>
      <w:bookmarkStart w:id="7908" w:name="_Toc98710781"/>
      <w:bookmarkStart w:id="7909" w:name="_Toc130920117"/>
      <w:bookmarkStart w:id="7910" w:name="_Toc137300663"/>
      <w:bookmarkStart w:id="7911" w:name="_Toc138888996"/>
      <w:bookmarkStart w:id="7912" w:name="_Toc145109005"/>
      <w:bookmarkStart w:id="7913" w:name="_Toc155260147"/>
      <w:bookmarkStart w:id="7914" w:name="_Toc219557644"/>
      <w:r w:rsidRPr="00090C64">
        <w:t>7.2.5.4</w:t>
      </w:r>
      <w:r w:rsidRPr="00090C64">
        <w:tab/>
        <w:t>E-UTRA Test 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314B9E4" w14:textId="2E464B60"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1299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D1299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D1299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D1299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D1299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D12993">
            <w:pPr>
              <w:pStyle w:val="TAH"/>
            </w:pPr>
          </w:p>
        </w:tc>
        <w:tc>
          <w:tcPr>
            <w:tcW w:w="2400" w:type="dxa"/>
            <w:tcBorders>
              <w:bottom w:val="single" w:sz="4" w:space="0" w:color="auto"/>
            </w:tcBorders>
            <w:shd w:val="clear" w:color="auto" w:fill="auto"/>
          </w:tcPr>
          <w:p w14:paraId="2E0BA1D2" w14:textId="77777777" w:rsidR="00677DA3" w:rsidRPr="00090C64" w:rsidRDefault="00677DA3" w:rsidP="00D1299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D1299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D12993">
            <w:pPr>
              <w:pStyle w:val="TAC"/>
            </w:pPr>
            <w:r w:rsidRPr="00090C64">
              <w:t>1.4</w:t>
            </w:r>
          </w:p>
        </w:tc>
        <w:tc>
          <w:tcPr>
            <w:tcW w:w="3032" w:type="dxa"/>
            <w:shd w:val="clear" w:color="auto" w:fill="auto"/>
          </w:tcPr>
          <w:p w14:paraId="4A77EABA" w14:textId="4EDC12BD" w:rsidR="00677DA3" w:rsidRPr="00090C64" w:rsidRDefault="00677DA3" w:rsidP="00D1299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D12993">
            <w:pPr>
              <w:pStyle w:val="TAC"/>
            </w:pPr>
          </w:p>
        </w:tc>
        <w:tc>
          <w:tcPr>
            <w:tcW w:w="2103" w:type="dxa"/>
            <w:tcBorders>
              <w:bottom w:val="nil"/>
            </w:tcBorders>
            <w:shd w:val="clear" w:color="auto" w:fill="auto"/>
          </w:tcPr>
          <w:p w14:paraId="1CA221A9" w14:textId="4E97FD83" w:rsidR="00677DA3" w:rsidRPr="00090C64" w:rsidRDefault="00677DA3" w:rsidP="00D1299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D12993">
            <w:pPr>
              <w:pStyle w:val="TAC"/>
            </w:pPr>
            <w:r w:rsidRPr="00090C64">
              <w:t>3</w:t>
            </w:r>
          </w:p>
        </w:tc>
        <w:tc>
          <w:tcPr>
            <w:tcW w:w="3032" w:type="dxa"/>
            <w:shd w:val="clear" w:color="auto" w:fill="auto"/>
          </w:tcPr>
          <w:p w14:paraId="659939E8" w14:textId="0301E449" w:rsidR="00677DA3" w:rsidRPr="00090C64" w:rsidRDefault="00677DA3" w:rsidP="00D1299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D12993">
            <w:pPr>
              <w:pStyle w:val="TAC"/>
            </w:pPr>
          </w:p>
        </w:tc>
        <w:tc>
          <w:tcPr>
            <w:tcW w:w="2103" w:type="dxa"/>
            <w:tcBorders>
              <w:top w:val="nil"/>
              <w:bottom w:val="nil"/>
            </w:tcBorders>
            <w:shd w:val="clear" w:color="auto" w:fill="auto"/>
          </w:tcPr>
          <w:p w14:paraId="7D1425CD" w14:textId="77777777" w:rsidR="00677DA3" w:rsidRPr="00090C64" w:rsidRDefault="00677DA3" w:rsidP="00D1299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D1299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D1299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D12993">
            <w:pPr>
              <w:pStyle w:val="TAC"/>
            </w:pPr>
          </w:p>
        </w:tc>
        <w:tc>
          <w:tcPr>
            <w:tcW w:w="2103" w:type="dxa"/>
            <w:tcBorders>
              <w:top w:val="nil"/>
              <w:bottom w:val="nil"/>
            </w:tcBorders>
            <w:shd w:val="clear" w:color="auto" w:fill="auto"/>
          </w:tcPr>
          <w:p w14:paraId="28B06983" w14:textId="77777777" w:rsidR="00677DA3" w:rsidRPr="00090C64" w:rsidRDefault="00677DA3" w:rsidP="00D1299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D12993">
            <w:pPr>
              <w:pStyle w:val="TAC"/>
            </w:pPr>
            <w:r w:rsidRPr="00090C64">
              <w:t>10</w:t>
            </w:r>
          </w:p>
        </w:tc>
        <w:tc>
          <w:tcPr>
            <w:tcW w:w="3032" w:type="dxa"/>
            <w:tcBorders>
              <w:bottom w:val="nil"/>
            </w:tcBorders>
            <w:shd w:val="clear" w:color="auto" w:fill="auto"/>
          </w:tcPr>
          <w:p w14:paraId="11F2E3F5" w14:textId="1023273D" w:rsidR="00677DA3" w:rsidRPr="00090C64" w:rsidRDefault="00677DA3" w:rsidP="00D12993">
            <w:pPr>
              <w:pStyle w:val="TAC"/>
            </w:pPr>
            <w:r w:rsidRPr="00090C64">
              <w:t>FRC A1-3 in annex A.1</w:t>
            </w:r>
            <w:r w:rsidR="00554118" w:rsidRPr="00090C64">
              <w:t> [</w:t>
            </w:r>
            <w:r w:rsidRPr="00090C64">
              <w:t>12]</w:t>
            </w:r>
          </w:p>
          <w:p w14:paraId="1E976124" w14:textId="2E1FE1B5" w:rsidR="00677DA3" w:rsidRPr="00090C64" w:rsidRDefault="00677DA3" w:rsidP="00D1299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D1299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D1299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D12993">
            <w:pPr>
              <w:pStyle w:val="TAC"/>
            </w:pPr>
          </w:p>
        </w:tc>
        <w:tc>
          <w:tcPr>
            <w:tcW w:w="2400" w:type="dxa"/>
            <w:tcBorders>
              <w:top w:val="nil"/>
              <w:bottom w:val="nil"/>
            </w:tcBorders>
            <w:shd w:val="clear" w:color="auto" w:fill="auto"/>
          </w:tcPr>
          <w:p w14:paraId="3FA041CC" w14:textId="77777777" w:rsidR="00677DA3" w:rsidRPr="00090C64" w:rsidRDefault="00677DA3" w:rsidP="00D12993">
            <w:pPr>
              <w:pStyle w:val="TAC"/>
            </w:pPr>
          </w:p>
        </w:tc>
        <w:tc>
          <w:tcPr>
            <w:tcW w:w="2103" w:type="dxa"/>
            <w:tcBorders>
              <w:top w:val="nil"/>
              <w:bottom w:val="nil"/>
            </w:tcBorders>
            <w:shd w:val="clear" w:color="auto" w:fill="auto"/>
          </w:tcPr>
          <w:p w14:paraId="0209049B" w14:textId="77777777" w:rsidR="00677DA3" w:rsidRPr="00090C64" w:rsidRDefault="00677DA3" w:rsidP="00D1299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D12993">
            <w:pPr>
              <w:pStyle w:val="TAC"/>
            </w:pPr>
            <w:r w:rsidRPr="00090C64">
              <w:t>20</w:t>
            </w:r>
          </w:p>
        </w:tc>
        <w:tc>
          <w:tcPr>
            <w:tcW w:w="3032" w:type="dxa"/>
            <w:tcBorders>
              <w:top w:val="nil"/>
            </w:tcBorders>
            <w:shd w:val="clear" w:color="auto" w:fill="auto"/>
          </w:tcPr>
          <w:p w14:paraId="74572B96" w14:textId="77777777" w:rsidR="00677DA3" w:rsidRPr="00090C64" w:rsidRDefault="00677DA3" w:rsidP="00D12993">
            <w:pPr>
              <w:pStyle w:val="TAC"/>
            </w:pPr>
          </w:p>
        </w:tc>
        <w:tc>
          <w:tcPr>
            <w:tcW w:w="2400" w:type="dxa"/>
            <w:tcBorders>
              <w:top w:val="nil"/>
            </w:tcBorders>
            <w:shd w:val="clear" w:color="auto" w:fill="auto"/>
          </w:tcPr>
          <w:p w14:paraId="4F300EFB" w14:textId="77777777" w:rsidR="00677DA3" w:rsidRPr="00090C64" w:rsidRDefault="00677DA3" w:rsidP="00D12993">
            <w:pPr>
              <w:pStyle w:val="TAC"/>
            </w:pPr>
          </w:p>
        </w:tc>
        <w:tc>
          <w:tcPr>
            <w:tcW w:w="2103" w:type="dxa"/>
            <w:tcBorders>
              <w:top w:val="nil"/>
            </w:tcBorders>
            <w:shd w:val="clear" w:color="auto" w:fill="auto"/>
          </w:tcPr>
          <w:p w14:paraId="01BB85D5" w14:textId="77777777" w:rsidR="00677DA3" w:rsidRPr="00090C64" w:rsidRDefault="00677DA3" w:rsidP="00D1299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D1299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 T</w:t>
            </w:r>
            <w:r w:rsidRPr="00090C64">
              <w:rPr>
                <w:lang w:eastAsia="zh-CN"/>
              </w:rPr>
              <w:t>his reference measurement channel is not applied for Band 46 nor Band 49.</w:t>
            </w:r>
          </w:p>
        </w:tc>
      </w:tr>
    </w:tbl>
    <w:p w14:paraId="3B118F78" w14:textId="77777777" w:rsidR="00D57C09" w:rsidRPr="00090C64" w:rsidRDefault="00D57C09" w:rsidP="00D12993">
      <w:pPr>
        <w:rPr>
          <w:lang w:eastAsia="zh-CN"/>
        </w:rPr>
      </w:pPr>
    </w:p>
    <w:p w14:paraId="2BB9D0FA" w14:textId="77777777" w:rsidR="00D57C09" w:rsidRPr="00090C64" w:rsidRDefault="00D57C09" w:rsidP="00D57C09">
      <w:pPr>
        <w:pStyle w:val="Heading4"/>
      </w:pPr>
      <w:bookmarkStart w:id="7915" w:name="_Toc21125214"/>
      <w:bookmarkStart w:id="7916" w:name="_Toc29768204"/>
      <w:bookmarkStart w:id="7917" w:name="_Toc36044646"/>
      <w:bookmarkStart w:id="7918" w:name="_Toc37230551"/>
      <w:bookmarkStart w:id="7919" w:name="_Toc45907694"/>
      <w:bookmarkStart w:id="7920" w:name="_Toc53181799"/>
      <w:bookmarkStart w:id="7921" w:name="_Toc61117535"/>
      <w:bookmarkStart w:id="7922" w:name="_Toc67076624"/>
      <w:bookmarkStart w:id="7923" w:name="_Toc67077162"/>
      <w:bookmarkStart w:id="7924" w:name="_Toc74753044"/>
      <w:bookmarkStart w:id="7925" w:name="_Toc74753583"/>
      <w:bookmarkStart w:id="7926" w:name="_Toc74754121"/>
      <w:bookmarkStart w:id="7927" w:name="_Toc76507444"/>
      <w:bookmarkStart w:id="7928" w:name="_Toc83111595"/>
      <w:bookmarkStart w:id="7929" w:name="_Toc89877247"/>
      <w:bookmarkStart w:id="7930" w:name="_Toc98710782"/>
      <w:bookmarkStart w:id="7931" w:name="_Toc130920118"/>
      <w:bookmarkStart w:id="7932" w:name="_Toc137300664"/>
      <w:bookmarkStart w:id="7933" w:name="_Toc138888997"/>
      <w:bookmarkStart w:id="7934" w:name="_Toc145109006"/>
      <w:bookmarkStart w:id="7935" w:name="_Toc155260148"/>
      <w:bookmarkStart w:id="7936" w:name="_Toc219557645"/>
      <w:r w:rsidRPr="00090C64">
        <w:t>7.2.5.5</w:t>
      </w:r>
      <w:r w:rsidRPr="00090C64">
        <w:tab/>
        <w:t>NR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92CD42" w14:textId="32248833" w:rsidR="00D57C09" w:rsidRPr="00090C64" w:rsidRDefault="00D57C09" w:rsidP="00D1299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1299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D1299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D1299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D12993">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D12993">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D1299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D1299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D12993">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D12993">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D12993">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D1299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D12993">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D12993">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D12993">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D12993">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D12993">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D12993">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D12993">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D12993">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D12993">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D12993">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D12993">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D12993">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D12993">
            <w:pPr>
              <w:pStyle w:val="TAC"/>
            </w:pPr>
            <w:r w:rsidRPr="00090C64">
              <w:t>Declared minimum EIS + 1.4</w:t>
            </w:r>
          </w:p>
        </w:tc>
      </w:tr>
    </w:tbl>
    <w:p w14:paraId="17DF7B8F" w14:textId="77777777" w:rsidR="009D555B" w:rsidRPr="00090C64" w:rsidRDefault="009D555B" w:rsidP="00D12993"/>
    <w:p w14:paraId="36B5BEEB" w14:textId="77777777" w:rsidR="00D57C09" w:rsidRPr="00090C64" w:rsidRDefault="00D57C09" w:rsidP="00D57C09">
      <w:pPr>
        <w:pStyle w:val="Heading2"/>
      </w:pPr>
      <w:bookmarkStart w:id="7937" w:name="_Toc21125215"/>
      <w:bookmarkStart w:id="7938" w:name="_Toc29768205"/>
      <w:bookmarkStart w:id="7939" w:name="_Toc36044647"/>
      <w:bookmarkStart w:id="7940" w:name="_Toc37230552"/>
      <w:bookmarkStart w:id="7941" w:name="_Toc45907695"/>
      <w:bookmarkStart w:id="7942" w:name="_Toc53181800"/>
      <w:bookmarkStart w:id="7943" w:name="_Toc61117536"/>
      <w:bookmarkStart w:id="7944" w:name="_Toc67076625"/>
      <w:bookmarkStart w:id="7945" w:name="_Toc67077163"/>
      <w:bookmarkStart w:id="7946" w:name="_Toc74753045"/>
      <w:bookmarkStart w:id="7947" w:name="_Toc74753584"/>
      <w:bookmarkStart w:id="7948" w:name="_Toc74754122"/>
      <w:bookmarkStart w:id="7949" w:name="_Toc76507445"/>
      <w:bookmarkStart w:id="7950" w:name="_Toc83111596"/>
      <w:bookmarkStart w:id="7951" w:name="_Toc89877248"/>
      <w:bookmarkStart w:id="7952" w:name="_Toc98710783"/>
      <w:bookmarkStart w:id="7953" w:name="_Toc130920119"/>
      <w:bookmarkStart w:id="7954" w:name="_Toc137300665"/>
      <w:bookmarkStart w:id="7955" w:name="_Toc138888998"/>
      <w:bookmarkStart w:id="7956" w:name="_Toc145109007"/>
      <w:bookmarkStart w:id="7957" w:name="_Toc155260149"/>
      <w:bookmarkStart w:id="7958" w:name="_Toc219557646"/>
      <w:r w:rsidRPr="00090C64">
        <w:t>7.3</w:t>
      </w:r>
      <w:r w:rsidRPr="00090C64">
        <w:tab/>
        <w:t>OTA Reference sensitivity level</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56A16AF" w14:textId="77777777" w:rsidR="00D57C09" w:rsidRPr="00090C64" w:rsidRDefault="00D57C09" w:rsidP="00D57C09">
      <w:pPr>
        <w:pStyle w:val="Heading3"/>
        <w:rPr>
          <w:lang w:eastAsia="sv-SE"/>
        </w:rPr>
      </w:pPr>
      <w:bookmarkStart w:id="7959" w:name="_Toc21125216"/>
      <w:bookmarkStart w:id="7960" w:name="_Toc29768206"/>
      <w:bookmarkStart w:id="7961" w:name="_Toc36044648"/>
      <w:bookmarkStart w:id="7962" w:name="_Toc37230553"/>
      <w:bookmarkStart w:id="7963" w:name="_Toc45907696"/>
      <w:bookmarkStart w:id="7964" w:name="_Toc53181801"/>
      <w:bookmarkStart w:id="7965" w:name="_Toc61117537"/>
      <w:bookmarkStart w:id="7966" w:name="_Toc67076626"/>
      <w:bookmarkStart w:id="7967" w:name="_Toc67077164"/>
      <w:bookmarkStart w:id="7968" w:name="_Toc74753046"/>
      <w:bookmarkStart w:id="7969" w:name="_Toc74753585"/>
      <w:bookmarkStart w:id="7970" w:name="_Toc74754123"/>
      <w:bookmarkStart w:id="7971" w:name="_Toc76507446"/>
      <w:bookmarkStart w:id="7972" w:name="_Toc83111597"/>
      <w:bookmarkStart w:id="7973" w:name="_Toc89877249"/>
      <w:bookmarkStart w:id="7974" w:name="_Toc98710784"/>
      <w:bookmarkStart w:id="7975" w:name="_Toc130920120"/>
      <w:bookmarkStart w:id="7976" w:name="_Toc137300666"/>
      <w:bookmarkStart w:id="7977" w:name="_Toc138888999"/>
      <w:bookmarkStart w:id="7978" w:name="_Toc145109008"/>
      <w:bookmarkStart w:id="7979" w:name="_Toc155260150"/>
      <w:bookmarkStart w:id="7980" w:name="_Toc219557647"/>
      <w:r w:rsidRPr="00090C64">
        <w:rPr>
          <w:lang w:eastAsia="sv-SE"/>
        </w:rPr>
        <w:t>7.3.1</w:t>
      </w:r>
      <w:r w:rsidRPr="00090C64">
        <w:rPr>
          <w:lang w:eastAsia="sv-SE"/>
        </w:rPr>
        <w:tab/>
        <w:t>Definition and applicability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1F52533" w14:textId="77777777" w:rsidR="00D57C09" w:rsidRPr="00090C64" w:rsidRDefault="00D57C09" w:rsidP="00D1299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1299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1299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1" w:name="_Toc21125217"/>
      <w:bookmarkStart w:id="7982" w:name="_Toc29768207"/>
      <w:bookmarkStart w:id="7983" w:name="_Toc36044649"/>
      <w:bookmarkStart w:id="7984" w:name="_Toc37230554"/>
      <w:bookmarkStart w:id="7985" w:name="_Toc45907697"/>
      <w:bookmarkStart w:id="7986" w:name="_Toc53181802"/>
      <w:bookmarkStart w:id="7987" w:name="_Toc61117538"/>
      <w:bookmarkStart w:id="7988" w:name="_Toc67076627"/>
      <w:bookmarkStart w:id="7989" w:name="_Toc67077165"/>
      <w:bookmarkStart w:id="7990" w:name="_Toc74753047"/>
      <w:bookmarkStart w:id="7991" w:name="_Toc74753586"/>
      <w:bookmarkStart w:id="7992" w:name="_Toc74754124"/>
      <w:bookmarkStart w:id="7993" w:name="_Toc76507447"/>
      <w:bookmarkStart w:id="7994" w:name="_Toc83111598"/>
      <w:bookmarkStart w:id="7995" w:name="_Toc89877250"/>
      <w:bookmarkStart w:id="7996" w:name="_Toc98710785"/>
      <w:bookmarkStart w:id="7997" w:name="_Toc130920121"/>
      <w:bookmarkStart w:id="7998" w:name="_Toc137300667"/>
      <w:bookmarkStart w:id="7999" w:name="_Toc138889000"/>
      <w:bookmarkStart w:id="8000" w:name="_Toc145109009"/>
      <w:bookmarkStart w:id="8001" w:name="_Toc155260151"/>
      <w:bookmarkStart w:id="8002" w:name="_Toc219557648"/>
      <w:r w:rsidRPr="00090C64">
        <w:rPr>
          <w:lang w:eastAsia="sv-SE"/>
        </w:rPr>
        <w:t>7.3.2</w:t>
      </w:r>
      <w:r w:rsidRPr="00090C64">
        <w:rPr>
          <w:lang w:eastAsia="sv-SE"/>
        </w:rPr>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2460E28" w14:textId="4769EE44"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1299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1299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3" w:name="_Toc21125218"/>
      <w:bookmarkStart w:id="8004" w:name="_Toc29768208"/>
      <w:bookmarkStart w:id="8005" w:name="_Toc36044650"/>
      <w:bookmarkStart w:id="8006" w:name="_Toc37230555"/>
      <w:bookmarkStart w:id="8007" w:name="_Toc45907698"/>
      <w:bookmarkStart w:id="8008" w:name="_Toc53181803"/>
      <w:bookmarkStart w:id="8009" w:name="_Toc61117539"/>
      <w:bookmarkStart w:id="8010" w:name="_Toc67076628"/>
      <w:bookmarkStart w:id="8011" w:name="_Toc67077166"/>
      <w:bookmarkStart w:id="8012" w:name="_Toc74753048"/>
      <w:bookmarkStart w:id="8013" w:name="_Toc74753587"/>
      <w:bookmarkStart w:id="8014" w:name="_Toc74754125"/>
      <w:bookmarkStart w:id="8015" w:name="_Toc76507448"/>
      <w:bookmarkStart w:id="8016" w:name="_Toc83111599"/>
      <w:bookmarkStart w:id="8017" w:name="_Toc89877251"/>
      <w:bookmarkStart w:id="8018" w:name="_Toc98710786"/>
      <w:bookmarkStart w:id="8019" w:name="_Toc130920122"/>
      <w:bookmarkStart w:id="8020" w:name="_Toc137300668"/>
      <w:bookmarkStart w:id="8021" w:name="_Toc138889001"/>
      <w:bookmarkStart w:id="8022" w:name="_Toc145109010"/>
      <w:bookmarkStart w:id="8023" w:name="_Toc155260152"/>
      <w:bookmarkStart w:id="8024" w:name="_Toc219557649"/>
      <w:r w:rsidRPr="00090C64">
        <w:rPr>
          <w:lang w:eastAsia="sv-SE"/>
        </w:rPr>
        <w:t>7.3.3</w:t>
      </w:r>
      <w:r w:rsidRPr="00090C64">
        <w:rPr>
          <w:lang w:eastAsia="sv-SE"/>
        </w:rPr>
        <w:tab/>
        <w:t>Test purpose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7F3D46B" w14:textId="77777777" w:rsidR="00D57C09" w:rsidRPr="00090C64" w:rsidRDefault="00D57C09" w:rsidP="00D1299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25" w:name="_Toc21125219"/>
      <w:bookmarkStart w:id="8026" w:name="_Toc29768209"/>
      <w:bookmarkStart w:id="8027" w:name="_Toc36044651"/>
      <w:bookmarkStart w:id="8028" w:name="_Toc37230556"/>
      <w:bookmarkStart w:id="8029" w:name="_Toc45907699"/>
      <w:bookmarkStart w:id="8030" w:name="_Toc53181804"/>
      <w:bookmarkStart w:id="8031" w:name="_Toc61117540"/>
      <w:bookmarkStart w:id="8032" w:name="_Toc67076629"/>
      <w:bookmarkStart w:id="8033" w:name="_Toc67077167"/>
      <w:bookmarkStart w:id="8034" w:name="_Toc74753049"/>
      <w:bookmarkStart w:id="8035" w:name="_Toc74753588"/>
      <w:bookmarkStart w:id="8036" w:name="_Toc74754126"/>
      <w:bookmarkStart w:id="8037" w:name="_Toc76507449"/>
      <w:bookmarkStart w:id="8038" w:name="_Toc83111600"/>
      <w:bookmarkStart w:id="8039" w:name="_Toc89877252"/>
      <w:bookmarkStart w:id="8040" w:name="_Toc98710787"/>
      <w:bookmarkStart w:id="8041" w:name="_Toc130920123"/>
      <w:bookmarkStart w:id="8042" w:name="_Toc137300669"/>
      <w:bookmarkStart w:id="8043" w:name="_Toc138889002"/>
      <w:bookmarkStart w:id="8044" w:name="_Toc145109011"/>
      <w:bookmarkStart w:id="8045" w:name="_Toc155260153"/>
      <w:bookmarkStart w:id="8046" w:name="_Toc219557650"/>
      <w:r w:rsidRPr="00090C64">
        <w:rPr>
          <w:lang w:eastAsia="sv-SE"/>
        </w:rPr>
        <w:t>7.3</w:t>
      </w:r>
      <w:r w:rsidRPr="00090C64">
        <w:rPr>
          <w:lang w:eastAsia="zh-CN"/>
        </w:rPr>
        <w:t>.</w:t>
      </w:r>
      <w:r w:rsidRPr="00090C64">
        <w:rPr>
          <w:lang w:eastAsia="sv-SE"/>
        </w:rPr>
        <w:t>4</w:t>
      </w:r>
      <w:r w:rsidRPr="00090C64">
        <w:rPr>
          <w:lang w:eastAsia="sv-SE"/>
        </w:rPr>
        <w:tab/>
        <w:t>Method of test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82573F6" w14:textId="77777777" w:rsidR="00D57C09" w:rsidRPr="00090C64" w:rsidRDefault="00D57C09" w:rsidP="00D57C09">
      <w:pPr>
        <w:pStyle w:val="Heading4"/>
        <w:rPr>
          <w:lang w:eastAsia="sv-SE"/>
        </w:rPr>
      </w:pPr>
      <w:bookmarkStart w:id="8047" w:name="_Toc21125220"/>
      <w:bookmarkStart w:id="8048" w:name="_Toc29768210"/>
      <w:bookmarkStart w:id="8049" w:name="_Toc36044652"/>
      <w:bookmarkStart w:id="8050" w:name="_Toc37230557"/>
      <w:bookmarkStart w:id="8051" w:name="_Toc45907700"/>
      <w:bookmarkStart w:id="8052" w:name="_Toc53181805"/>
      <w:bookmarkStart w:id="8053" w:name="_Toc61117541"/>
      <w:bookmarkStart w:id="8054" w:name="_Toc67076630"/>
      <w:bookmarkStart w:id="8055" w:name="_Toc67077168"/>
      <w:bookmarkStart w:id="8056" w:name="_Toc74753050"/>
      <w:bookmarkStart w:id="8057" w:name="_Toc74753589"/>
      <w:bookmarkStart w:id="8058" w:name="_Toc74754127"/>
      <w:bookmarkStart w:id="8059" w:name="_Toc76507450"/>
      <w:bookmarkStart w:id="8060" w:name="_Toc83111601"/>
      <w:bookmarkStart w:id="8061" w:name="_Toc89877253"/>
      <w:bookmarkStart w:id="8062" w:name="_Toc98710788"/>
      <w:bookmarkStart w:id="8063" w:name="_Toc130920124"/>
      <w:bookmarkStart w:id="8064" w:name="_Toc137300670"/>
      <w:bookmarkStart w:id="8065" w:name="_Toc138889003"/>
      <w:bookmarkStart w:id="8066" w:name="_Toc145109012"/>
      <w:bookmarkStart w:id="8067" w:name="_Toc155260154"/>
      <w:bookmarkStart w:id="8068" w:name="_Toc219557651"/>
      <w:r w:rsidRPr="00090C64">
        <w:rPr>
          <w:lang w:eastAsia="sv-SE"/>
        </w:rPr>
        <w:t>7.3.4.1</w:t>
      </w:r>
      <w:r w:rsidRPr="00090C64">
        <w:rPr>
          <w:lang w:eastAsia="sv-SE"/>
        </w:rPr>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0FDE64CF" w14:textId="77777777" w:rsidR="00D57C09" w:rsidRPr="00090C64" w:rsidRDefault="00D57C09" w:rsidP="00D12993">
      <w:pPr>
        <w:rPr>
          <w:lang w:eastAsia="zh-CN"/>
        </w:rPr>
      </w:pPr>
      <w:r w:rsidRPr="00090C64">
        <w:rPr>
          <w:lang w:eastAsia="zh-CN"/>
        </w:rPr>
        <w:t>Test environment:</w:t>
      </w:r>
    </w:p>
    <w:p w14:paraId="61CE2327" w14:textId="77777777" w:rsidR="00D57C09" w:rsidRPr="00090C64" w:rsidRDefault="00D57C09" w:rsidP="00D1299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12993">
      <w:pPr>
        <w:rPr>
          <w:lang w:eastAsia="zh-CN"/>
        </w:rPr>
      </w:pPr>
      <w:r w:rsidRPr="00090C64">
        <w:rPr>
          <w:lang w:eastAsia="zh-CN"/>
        </w:rPr>
        <w:t>RF channels to be tested:</w:t>
      </w:r>
    </w:p>
    <w:p w14:paraId="508F50E7" w14:textId="10CD432A" w:rsidR="00D57C09" w:rsidRPr="00090C64" w:rsidRDefault="00D57C09" w:rsidP="00D1299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12993">
      <w:pPr>
        <w:rPr>
          <w:lang w:eastAsia="zh-CN"/>
        </w:rPr>
      </w:pPr>
      <w:r w:rsidRPr="00090C64">
        <w:rPr>
          <w:lang w:eastAsia="zh-CN"/>
        </w:rPr>
        <w:t>Directions to be tested:</w:t>
      </w:r>
    </w:p>
    <w:p w14:paraId="4942A5A2" w14:textId="77777777" w:rsidR="00D57C09" w:rsidRPr="00090C64" w:rsidRDefault="00D57C09" w:rsidP="00D1299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1299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69" w:name="_Toc21125221"/>
      <w:bookmarkStart w:id="8070" w:name="_Toc29768211"/>
      <w:bookmarkStart w:id="8071" w:name="_Toc36044653"/>
      <w:bookmarkStart w:id="8072" w:name="_Toc37230558"/>
      <w:bookmarkStart w:id="8073" w:name="_Toc45907701"/>
      <w:bookmarkStart w:id="8074" w:name="_Toc53181806"/>
      <w:bookmarkStart w:id="8075" w:name="_Toc61117542"/>
      <w:bookmarkStart w:id="8076" w:name="_Toc67076631"/>
      <w:bookmarkStart w:id="8077" w:name="_Toc67077169"/>
      <w:bookmarkStart w:id="8078" w:name="_Toc74753051"/>
      <w:bookmarkStart w:id="8079" w:name="_Toc74753590"/>
      <w:bookmarkStart w:id="8080" w:name="_Toc74754128"/>
      <w:bookmarkStart w:id="8081" w:name="_Toc76507451"/>
      <w:bookmarkStart w:id="8082" w:name="_Toc83111602"/>
      <w:bookmarkStart w:id="8083" w:name="_Toc89877254"/>
      <w:bookmarkStart w:id="8084" w:name="_Toc98710789"/>
      <w:bookmarkStart w:id="8085" w:name="_Toc130920125"/>
      <w:bookmarkStart w:id="8086" w:name="_Toc137300671"/>
      <w:bookmarkStart w:id="8087" w:name="_Toc138889004"/>
      <w:bookmarkStart w:id="8088" w:name="_Toc145109013"/>
      <w:bookmarkStart w:id="8089" w:name="_Toc155260155"/>
      <w:bookmarkStart w:id="8090" w:name="_Toc219557652"/>
      <w:r w:rsidRPr="00090C64">
        <w:rPr>
          <w:lang w:eastAsia="sv-SE"/>
        </w:rPr>
        <w:t>7.3.4.2</w:t>
      </w:r>
      <w:r w:rsidRPr="00090C64">
        <w:rPr>
          <w:lang w:eastAsia="sv-SE"/>
        </w:rPr>
        <w:tab/>
        <w:t>Procedure</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779F3F8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D1299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D12993">
      <w:pPr>
        <w:pStyle w:val="B10"/>
      </w:pPr>
      <w:r w:rsidRPr="00090C64">
        <w:rPr>
          <w:lang w:eastAsia="zh-CN"/>
        </w:rPr>
        <w:t>9)</w:t>
      </w:r>
      <w:r w:rsidRPr="00090C64">
        <w:rPr>
          <w:lang w:eastAsia="zh-CN"/>
        </w:rPr>
        <w:tab/>
        <w:t>Measure:</w:t>
      </w:r>
    </w:p>
    <w:p w14:paraId="19A92D91" w14:textId="50781005"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1" w:name="_Toc21125222"/>
      <w:bookmarkStart w:id="8092" w:name="_Toc29768212"/>
      <w:bookmarkStart w:id="8093" w:name="_Toc36044654"/>
      <w:bookmarkStart w:id="8094" w:name="_Toc37230559"/>
      <w:bookmarkStart w:id="8095" w:name="_Toc45907702"/>
      <w:bookmarkStart w:id="8096" w:name="_Toc53181807"/>
      <w:bookmarkStart w:id="8097" w:name="_Toc61117543"/>
      <w:bookmarkStart w:id="8098" w:name="_Toc67076632"/>
      <w:bookmarkStart w:id="8099" w:name="_Toc67077170"/>
      <w:bookmarkStart w:id="8100" w:name="_Toc74753052"/>
      <w:bookmarkStart w:id="8101" w:name="_Toc74753591"/>
      <w:bookmarkStart w:id="8102" w:name="_Toc74754129"/>
      <w:bookmarkStart w:id="8103" w:name="_Toc76507452"/>
      <w:bookmarkStart w:id="8104" w:name="_Toc83111603"/>
      <w:bookmarkStart w:id="8105" w:name="_Toc89877255"/>
      <w:bookmarkStart w:id="8106" w:name="_Toc98710790"/>
      <w:bookmarkStart w:id="8107" w:name="_Toc130920126"/>
      <w:bookmarkStart w:id="8108" w:name="_Toc137300672"/>
      <w:bookmarkStart w:id="8109" w:name="_Toc138889005"/>
      <w:bookmarkStart w:id="8110" w:name="_Toc145109014"/>
      <w:bookmarkStart w:id="8111" w:name="_Toc155260156"/>
      <w:bookmarkStart w:id="8112" w:name="_Toc219557653"/>
      <w:r w:rsidRPr="00090C64">
        <w:rPr>
          <w:lang w:eastAsia="sv-SE"/>
        </w:rPr>
        <w:t>7.3</w:t>
      </w:r>
      <w:r w:rsidRPr="00090C64">
        <w:rPr>
          <w:lang w:eastAsia="zh-CN"/>
        </w:rPr>
        <w:t>.</w:t>
      </w:r>
      <w:r w:rsidRPr="00090C64">
        <w:rPr>
          <w:lang w:eastAsia="sv-SE"/>
        </w:rPr>
        <w:t>5</w:t>
      </w:r>
      <w:r w:rsidRPr="00090C64">
        <w:rPr>
          <w:lang w:eastAsia="sv-SE"/>
        </w:rPr>
        <w:tab/>
        <w:t>Test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7FC0FB30" w14:textId="77777777" w:rsidR="00D57C09" w:rsidRPr="00090C64" w:rsidRDefault="00D57C09" w:rsidP="00D57C09">
      <w:pPr>
        <w:pStyle w:val="Heading4"/>
      </w:pPr>
      <w:bookmarkStart w:id="8113" w:name="_Toc21125223"/>
      <w:bookmarkStart w:id="8114" w:name="_Toc29768213"/>
      <w:bookmarkStart w:id="8115" w:name="_Toc36044655"/>
      <w:bookmarkStart w:id="8116" w:name="_Toc37230560"/>
      <w:bookmarkStart w:id="8117" w:name="_Toc45907703"/>
      <w:bookmarkStart w:id="8118" w:name="_Toc53181808"/>
      <w:bookmarkStart w:id="8119" w:name="_Toc61117544"/>
      <w:bookmarkStart w:id="8120" w:name="_Toc67076633"/>
      <w:bookmarkStart w:id="8121" w:name="_Toc67077171"/>
      <w:bookmarkStart w:id="8122" w:name="_Toc74753053"/>
      <w:bookmarkStart w:id="8123" w:name="_Toc74753592"/>
      <w:bookmarkStart w:id="8124" w:name="_Toc74754130"/>
      <w:bookmarkStart w:id="8125" w:name="_Toc76507453"/>
      <w:bookmarkStart w:id="8126" w:name="_Toc83111604"/>
      <w:bookmarkStart w:id="8127" w:name="_Toc89877256"/>
      <w:bookmarkStart w:id="8128" w:name="_Toc98710791"/>
      <w:bookmarkStart w:id="8129" w:name="_Toc130920127"/>
      <w:bookmarkStart w:id="8130" w:name="_Toc137300673"/>
      <w:bookmarkStart w:id="8131" w:name="_Toc138889006"/>
      <w:bookmarkStart w:id="8132" w:name="_Toc145109015"/>
      <w:bookmarkStart w:id="8133" w:name="_Toc155260157"/>
      <w:bookmarkStart w:id="8134" w:name="_Toc219557654"/>
      <w:r w:rsidRPr="00090C64">
        <w:t>7.3.5.1</w:t>
      </w:r>
      <w:r w:rsidRPr="00090C6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9716104" w14:textId="4C1EE398" w:rsidR="00D57C09" w:rsidRPr="00090C64" w:rsidRDefault="00D57C09" w:rsidP="00D1299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35" w:name="_Toc21125224"/>
      <w:bookmarkStart w:id="8136" w:name="_Toc29768214"/>
      <w:bookmarkStart w:id="8137" w:name="_Toc36044656"/>
      <w:bookmarkStart w:id="8138" w:name="_Toc37230561"/>
      <w:bookmarkStart w:id="8139" w:name="_Toc45907704"/>
      <w:bookmarkStart w:id="8140" w:name="_Toc53181809"/>
      <w:bookmarkStart w:id="8141" w:name="_Toc61117545"/>
      <w:bookmarkStart w:id="8142" w:name="_Toc67076634"/>
      <w:bookmarkStart w:id="8143" w:name="_Toc67077172"/>
      <w:bookmarkStart w:id="8144" w:name="_Toc74753054"/>
      <w:bookmarkStart w:id="8145" w:name="_Toc74753593"/>
      <w:bookmarkStart w:id="8146" w:name="_Toc74754131"/>
      <w:bookmarkStart w:id="8147" w:name="_Toc76507454"/>
      <w:bookmarkStart w:id="8148" w:name="_Toc83111605"/>
      <w:bookmarkStart w:id="8149" w:name="_Toc89877257"/>
      <w:bookmarkStart w:id="8150" w:name="_Toc98710792"/>
      <w:bookmarkStart w:id="8151" w:name="_Toc130920128"/>
      <w:bookmarkStart w:id="8152" w:name="_Toc137300674"/>
      <w:bookmarkStart w:id="8153" w:name="_Toc138889007"/>
      <w:bookmarkStart w:id="8154" w:name="_Toc145109016"/>
      <w:bookmarkStart w:id="8155" w:name="_Toc155260158"/>
      <w:bookmarkStart w:id="8156" w:name="_Toc219557655"/>
      <w:r w:rsidRPr="00090C64">
        <w:t>7.3.5.2</w:t>
      </w:r>
      <w:r w:rsidRPr="00090C64">
        <w:tab/>
        <w:t>UTRA FDD Test Requirements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9EE9319" w14:textId="01360A1A" w:rsidR="00D57C09" w:rsidRPr="00090C64" w:rsidRDefault="00D57C09" w:rsidP="00D1299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D1299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D12993">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D1299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D12993">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D12993">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D12993">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D12993">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D1299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D1299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D12993">
            <w:pPr>
              <w:pStyle w:val="TAH"/>
            </w:pPr>
            <w:r w:rsidRPr="00090C64">
              <w:t>f ≤ 3.0 GHz</w:t>
            </w:r>
          </w:p>
        </w:tc>
        <w:tc>
          <w:tcPr>
            <w:tcW w:w="1325" w:type="dxa"/>
            <w:tcBorders>
              <w:right w:val="single" w:sz="4" w:space="0" w:color="auto"/>
            </w:tcBorders>
          </w:tcPr>
          <w:p w14:paraId="3521FACE" w14:textId="77777777" w:rsidR="009D555B" w:rsidRPr="00090C64" w:rsidRDefault="009D555B" w:rsidP="00D12993">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D12993">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D12993">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D12993">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D12993">
            <w:pPr>
              <w:pStyle w:val="TAC"/>
            </w:pPr>
            <w:r w:rsidRPr="00090C64">
              <w:t>12.2 kbps</w:t>
            </w:r>
          </w:p>
        </w:tc>
        <w:tc>
          <w:tcPr>
            <w:tcW w:w="1271" w:type="dxa"/>
          </w:tcPr>
          <w:p w14:paraId="2FF6D69F" w14:textId="77777777" w:rsidR="009D555B" w:rsidRPr="00090C64" w:rsidRDefault="009D555B" w:rsidP="00D1299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D12993">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D12993">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D12993">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D12993">
            <w:pPr>
              <w:pStyle w:val="TAC"/>
            </w:pPr>
            <w:r w:rsidRPr="00B20AE8">
              <w:t>12.2 kbps</w:t>
            </w:r>
          </w:p>
        </w:tc>
        <w:tc>
          <w:tcPr>
            <w:tcW w:w="1271" w:type="dxa"/>
          </w:tcPr>
          <w:p w14:paraId="604384F8" w14:textId="028BFD6C" w:rsidR="009D555B" w:rsidRPr="00090C64" w:rsidRDefault="009D555B" w:rsidP="00D1299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D1299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D12993">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D12993">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D12993">
            <w:pPr>
              <w:pStyle w:val="TAC"/>
            </w:pPr>
            <w:r w:rsidRPr="00B20AE8">
              <w:t>12.2 kbps</w:t>
            </w:r>
          </w:p>
        </w:tc>
        <w:tc>
          <w:tcPr>
            <w:tcW w:w="1271" w:type="dxa"/>
          </w:tcPr>
          <w:p w14:paraId="0D574A00" w14:textId="66050A0E" w:rsidR="009D555B" w:rsidRPr="00090C64" w:rsidRDefault="009D555B" w:rsidP="00D1299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D1299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D12993">
            <w:pPr>
              <w:pStyle w:val="TAC"/>
            </w:pPr>
            <w:r w:rsidRPr="00B20AE8">
              <w:t>BER shall not exceed 0.001</w:t>
            </w:r>
          </w:p>
        </w:tc>
      </w:tr>
    </w:tbl>
    <w:p w14:paraId="0EE8F6A5" w14:textId="77777777" w:rsidR="00D57C09" w:rsidRPr="00090C64" w:rsidRDefault="00D57C09" w:rsidP="00D12993"/>
    <w:p w14:paraId="1A4ACFC4" w14:textId="77777777" w:rsidR="00D57C09" w:rsidRPr="00090C64" w:rsidRDefault="00D57C09" w:rsidP="00D57C09">
      <w:pPr>
        <w:pStyle w:val="Heading4"/>
      </w:pPr>
      <w:bookmarkStart w:id="8157" w:name="_Toc21125225"/>
      <w:bookmarkStart w:id="8158" w:name="_Toc29768215"/>
      <w:bookmarkStart w:id="8159" w:name="_Toc36044657"/>
      <w:bookmarkStart w:id="8160" w:name="_Toc37230562"/>
      <w:bookmarkStart w:id="8161" w:name="_Toc45907705"/>
      <w:bookmarkStart w:id="8162" w:name="_Toc53181810"/>
      <w:bookmarkStart w:id="8163" w:name="_Toc61117546"/>
      <w:bookmarkStart w:id="8164" w:name="_Toc67076635"/>
      <w:bookmarkStart w:id="8165" w:name="_Toc67077173"/>
      <w:bookmarkStart w:id="8166" w:name="_Toc74753055"/>
      <w:bookmarkStart w:id="8167" w:name="_Toc74753594"/>
      <w:bookmarkStart w:id="8168" w:name="_Toc74754132"/>
      <w:bookmarkStart w:id="8169" w:name="_Toc76507455"/>
      <w:bookmarkStart w:id="8170" w:name="_Toc83111606"/>
      <w:bookmarkStart w:id="8171" w:name="_Toc89877258"/>
      <w:bookmarkStart w:id="8172" w:name="_Toc98710793"/>
      <w:bookmarkStart w:id="8173" w:name="_Toc130920129"/>
      <w:bookmarkStart w:id="8174" w:name="_Toc137300675"/>
      <w:bookmarkStart w:id="8175" w:name="_Toc138889008"/>
      <w:bookmarkStart w:id="8176" w:name="_Toc145109017"/>
      <w:bookmarkStart w:id="8177" w:name="_Toc155260159"/>
      <w:bookmarkStart w:id="8178" w:name="_Toc219557656"/>
      <w:r w:rsidRPr="00090C64">
        <w:t>7.3.5.3</w:t>
      </w:r>
      <w:r w:rsidRPr="00090C64">
        <w:tab/>
        <w:t>E-UTRA Test Requirements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311520B" w14:textId="058F7338"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D12993">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D1299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D1299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D1299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D12993">
            <w:pPr>
              <w:pStyle w:val="TAH"/>
            </w:pPr>
          </w:p>
        </w:tc>
        <w:tc>
          <w:tcPr>
            <w:tcW w:w="3032" w:type="dxa"/>
            <w:tcBorders>
              <w:top w:val="nil"/>
            </w:tcBorders>
            <w:shd w:val="clear" w:color="auto" w:fill="auto"/>
          </w:tcPr>
          <w:p w14:paraId="44F8EADD" w14:textId="77777777" w:rsidR="00677DA3" w:rsidRPr="00090C64" w:rsidRDefault="00677DA3" w:rsidP="00D12993">
            <w:pPr>
              <w:pStyle w:val="TAH"/>
            </w:pPr>
          </w:p>
        </w:tc>
        <w:tc>
          <w:tcPr>
            <w:tcW w:w="2400" w:type="dxa"/>
            <w:shd w:val="clear" w:color="auto" w:fill="auto"/>
          </w:tcPr>
          <w:p w14:paraId="1C56ED8A" w14:textId="77777777" w:rsidR="00677DA3" w:rsidRPr="00090C64" w:rsidRDefault="00677DA3" w:rsidP="00D12993">
            <w:pPr>
              <w:pStyle w:val="TAH"/>
            </w:pPr>
            <w:r w:rsidRPr="00090C64">
              <w:t>f ≤ 3.0 GHz</w:t>
            </w:r>
          </w:p>
        </w:tc>
        <w:tc>
          <w:tcPr>
            <w:tcW w:w="2103" w:type="dxa"/>
            <w:shd w:val="clear" w:color="auto" w:fill="auto"/>
          </w:tcPr>
          <w:p w14:paraId="4DE38506" w14:textId="77777777" w:rsidR="00677DA3" w:rsidRPr="00090C64" w:rsidRDefault="00677DA3" w:rsidP="00D1299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D12993">
            <w:pPr>
              <w:pStyle w:val="TAC"/>
            </w:pPr>
            <w:r w:rsidRPr="00090C64">
              <w:t>1.4</w:t>
            </w:r>
          </w:p>
        </w:tc>
        <w:tc>
          <w:tcPr>
            <w:tcW w:w="3032" w:type="dxa"/>
            <w:shd w:val="clear" w:color="auto" w:fill="auto"/>
          </w:tcPr>
          <w:p w14:paraId="3C6C0CD5" w14:textId="0EEDF36B" w:rsidR="00D57C09" w:rsidRPr="00090C64" w:rsidRDefault="00D57C09" w:rsidP="00D1299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D1299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D1299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D12993">
            <w:pPr>
              <w:pStyle w:val="TAC"/>
            </w:pPr>
            <w:r w:rsidRPr="00090C64">
              <w:t>3</w:t>
            </w:r>
          </w:p>
        </w:tc>
        <w:tc>
          <w:tcPr>
            <w:tcW w:w="3032" w:type="dxa"/>
            <w:shd w:val="clear" w:color="auto" w:fill="auto"/>
          </w:tcPr>
          <w:p w14:paraId="441D4670" w14:textId="70A833F3" w:rsidR="00D57C09" w:rsidRPr="00090C64" w:rsidRDefault="00D57C09" w:rsidP="00D1299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D1299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D1299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D1299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D1299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D1299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D1299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D12993">
            <w:pPr>
              <w:pStyle w:val="TAC"/>
            </w:pPr>
            <w:r w:rsidRPr="00090C64">
              <w:t>10</w:t>
            </w:r>
          </w:p>
        </w:tc>
        <w:tc>
          <w:tcPr>
            <w:tcW w:w="3032" w:type="dxa"/>
            <w:tcBorders>
              <w:bottom w:val="nil"/>
            </w:tcBorders>
            <w:shd w:val="clear" w:color="auto" w:fill="auto"/>
          </w:tcPr>
          <w:p w14:paraId="48AC433C" w14:textId="28C8A17B" w:rsidR="00677DA3" w:rsidRPr="00090C64" w:rsidRDefault="00677DA3" w:rsidP="00D12993">
            <w:pPr>
              <w:pStyle w:val="TAC"/>
            </w:pPr>
          </w:p>
        </w:tc>
        <w:tc>
          <w:tcPr>
            <w:tcW w:w="2400" w:type="dxa"/>
            <w:tcBorders>
              <w:bottom w:val="nil"/>
            </w:tcBorders>
            <w:shd w:val="clear" w:color="auto" w:fill="auto"/>
          </w:tcPr>
          <w:p w14:paraId="139C3B01" w14:textId="145F583C" w:rsidR="00677DA3" w:rsidRPr="00090C64" w:rsidRDefault="00677DA3" w:rsidP="00D12993">
            <w:pPr>
              <w:pStyle w:val="TAC"/>
            </w:pPr>
          </w:p>
        </w:tc>
        <w:tc>
          <w:tcPr>
            <w:tcW w:w="2103" w:type="dxa"/>
            <w:tcBorders>
              <w:bottom w:val="nil"/>
            </w:tcBorders>
            <w:shd w:val="clear" w:color="auto" w:fill="auto"/>
          </w:tcPr>
          <w:p w14:paraId="6B903F8C" w14:textId="04C4FE60" w:rsidR="00677DA3" w:rsidRPr="00090C64" w:rsidRDefault="00677DA3" w:rsidP="00D1299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D1299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D1299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D1299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D1299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D12993">
            <w:pPr>
              <w:pStyle w:val="TAC"/>
            </w:pPr>
            <w:r w:rsidRPr="00090C64">
              <w:t>20</w:t>
            </w:r>
          </w:p>
        </w:tc>
        <w:tc>
          <w:tcPr>
            <w:tcW w:w="3032" w:type="dxa"/>
            <w:tcBorders>
              <w:top w:val="nil"/>
            </w:tcBorders>
            <w:shd w:val="clear" w:color="auto" w:fill="auto"/>
          </w:tcPr>
          <w:p w14:paraId="636BBBA0" w14:textId="77777777" w:rsidR="00677DA3" w:rsidRPr="00090C64" w:rsidRDefault="00677DA3" w:rsidP="00D12993">
            <w:pPr>
              <w:pStyle w:val="TAC"/>
            </w:pPr>
          </w:p>
        </w:tc>
        <w:tc>
          <w:tcPr>
            <w:tcW w:w="2400" w:type="dxa"/>
            <w:tcBorders>
              <w:top w:val="nil"/>
            </w:tcBorders>
            <w:shd w:val="clear" w:color="auto" w:fill="auto"/>
          </w:tcPr>
          <w:p w14:paraId="3709CC42" w14:textId="77777777" w:rsidR="00677DA3" w:rsidRPr="00090C64" w:rsidRDefault="00677DA3" w:rsidP="00D12993">
            <w:pPr>
              <w:pStyle w:val="TAC"/>
            </w:pPr>
          </w:p>
        </w:tc>
        <w:tc>
          <w:tcPr>
            <w:tcW w:w="2103" w:type="dxa"/>
            <w:tcBorders>
              <w:top w:val="nil"/>
            </w:tcBorders>
            <w:shd w:val="clear" w:color="auto" w:fill="auto"/>
          </w:tcPr>
          <w:p w14:paraId="0DEDBF5F" w14:textId="77777777" w:rsidR="00677DA3" w:rsidRPr="00090C64" w:rsidRDefault="00677DA3" w:rsidP="00D1299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D1299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12993"/>
    <w:p w14:paraId="124BFC51" w14:textId="77777777" w:rsidR="009D555B" w:rsidRPr="00B20AE8" w:rsidRDefault="009D555B" w:rsidP="00D1299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D12993">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D12993">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D12993">
            <w:pPr>
              <w:pStyle w:val="TAH"/>
            </w:pPr>
          </w:p>
        </w:tc>
        <w:tc>
          <w:tcPr>
            <w:tcW w:w="3032" w:type="dxa"/>
            <w:tcBorders>
              <w:top w:val="nil"/>
            </w:tcBorders>
            <w:shd w:val="clear" w:color="auto" w:fill="auto"/>
          </w:tcPr>
          <w:p w14:paraId="702AD77A" w14:textId="77777777" w:rsidR="009D555B" w:rsidRPr="00B20AE8" w:rsidRDefault="009D555B" w:rsidP="00D12993">
            <w:pPr>
              <w:pStyle w:val="TAH"/>
            </w:pPr>
          </w:p>
        </w:tc>
        <w:tc>
          <w:tcPr>
            <w:tcW w:w="2400" w:type="dxa"/>
            <w:shd w:val="clear" w:color="auto" w:fill="auto"/>
          </w:tcPr>
          <w:p w14:paraId="36995C7C" w14:textId="77777777" w:rsidR="009D555B" w:rsidRPr="00B20AE8" w:rsidRDefault="009D555B" w:rsidP="00D12993">
            <w:pPr>
              <w:pStyle w:val="TAH"/>
            </w:pPr>
            <w:r w:rsidRPr="00B20AE8">
              <w:t>f ≤ 3.0 GHz</w:t>
            </w:r>
          </w:p>
        </w:tc>
        <w:tc>
          <w:tcPr>
            <w:tcW w:w="2103" w:type="dxa"/>
            <w:shd w:val="clear" w:color="auto" w:fill="auto"/>
          </w:tcPr>
          <w:p w14:paraId="347DC083" w14:textId="77777777" w:rsidR="009D555B" w:rsidRPr="00B20AE8" w:rsidRDefault="009D555B" w:rsidP="00D12993">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D12993">
            <w:pPr>
              <w:pStyle w:val="TAC"/>
            </w:pPr>
            <w:r w:rsidRPr="00B20AE8">
              <w:t>1.4</w:t>
            </w:r>
          </w:p>
        </w:tc>
        <w:tc>
          <w:tcPr>
            <w:tcW w:w="3032" w:type="dxa"/>
            <w:shd w:val="clear" w:color="auto" w:fill="auto"/>
          </w:tcPr>
          <w:p w14:paraId="33CE92A9"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D12993">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D12993">
            <w:pPr>
              <w:pStyle w:val="TAC"/>
            </w:pPr>
          </w:p>
        </w:tc>
        <w:tc>
          <w:tcPr>
            <w:tcW w:w="2103" w:type="dxa"/>
            <w:shd w:val="clear" w:color="auto" w:fill="auto"/>
          </w:tcPr>
          <w:p w14:paraId="6D5CA20B" w14:textId="77777777" w:rsidR="009D555B" w:rsidRPr="00B20AE8" w:rsidRDefault="009D555B" w:rsidP="00D12993">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D12993">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D12993">
            <w:pPr>
              <w:pStyle w:val="TAC"/>
            </w:pPr>
            <w:r w:rsidRPr="00B20AE8">
              <w:t>3</w:t>
            </w:r>
          </w:p>
        </w:tc>
        <w:tc>
          <w:tcPr>
            <w:tcW w:w="3032" w:type="dxa"/>
            <w:shd w:val="clear" w:color="auto" w:fill="auto"/>
          </w:tcPr>
          <w:p w14:paraId="303528C8"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D12993">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D12993">
            <w:pPr>
              <w:pStyle w:val="TAC"/>
            </w:pPr>
          </w:p>
        </w:tc>
        <w:tc>
          <w:tcPr>
            <w:tcW w:w="2103" w:type="dxa"/>
            <w:shd w:val="clear" w:color="auto" w:fill="auto"/>
          </w:tcPr>
          <w:p w14:paraId="6D778FA9" w14:textId="77777777" w:rsidR="009D555B" w:rsidRPr="00B20AE8" w:rsidRDefault="009D555B" w:rsidP="00D12993">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D12993">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D12993">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D12993">
            <w:pPr>
              <w:pStyle w:val="TAC"/>
            </w:pPr>
          </w:p>
        </w:tc>
        <w:tc>
          <w:tcPr>
            <w:tcW w:w="2103" w:type="dxa"/>
            <w:tcBorders>
              <w:bottom w:val="single" w:sz="4" w:space="0" w:color="auto"/>
            </w:tcBorders>
            <w:shd w:val="clear" w:color="auto" w:fill="auto"/>
          </w:tcPr>
          <w:p w14:paraId="0E28F239" w14:textId="77777777" w:rsidR="009D555B" w:rsidRPr="00B20AE8" w:rsidRDefault="009D555B" w:rsidP="00D12993">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D12993">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D12993">
            <w:pPr>
              <w:pStyle w:val="TAC"/>
            </w:pPr>
            <w:r w:rsidRPr="00B20AE8">
              <w:t>10</w:t>
            </w:r>
          </w:p>
        </w:tc>
        <w:tc>
          <w:tcPr>
            <w:tcW w:w="3032" w:type="dxa"/>
            <w:tcBorders>
              <w:bottom w:val="nil"/>
            </w:tcBorders>
            <w:shd w:val="clear" w:color="auto" w:fill="auto"/>
          </w:tcPr>
          <w:p w14:paraId="2A44CB29" w14:textId="77777777" w:rsidR="009D555B" w:rsidRPr="00B20AE8" w:rsidRDefault="009D555B" w:rsidP="00D12993">
            <w:pPr>
              <w:pStyle w:val="TAC"/>
            </w:pPr>
          </w:p>
        </w:tc>
        <w:tc>
          <w:tcPr>
            <w:tcW w:w="2400" w:type="dxa"/>
            <w:tcBorders>
              <w:bottom w:val="nil"/>
            </w:tcBorders>
            <w:shd w:val="clear" w:color="auto" w:fill="auto"/>
          </w:tcPr>
          <w:p w14:paraId="2C329BF1" w14:textId="77777777" w:rsidR="009D555B" w:rsidRPr="00B20AE8" w:rsidRDefault="009D555B" w:rsidP="00D12993">
            <w:pPr>
              <w:pStyle w:val="TAC"/>
            </w:pPr>
          </w:p>
        </w:tc>
        <w:tc>
          <w:tcPr>
            <w:tcW w:w="2103" w:type="dxa"/>
            <w:tcBorders>
              <w:bottom w:val="nil"/>
            </w:tcBorders>
            <w:shd w:val="clear" w:color="auto" w:fill="auto"/>
          </w:tcPr>
          <w:p w14:paraId="2C95414C" w14:textId="77777777" w:rsidR="009D555B" w:rsidRPr="00B20AE8" w:rsidRDefault="009D555B" w:rsidP="00D12993">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D12993">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D12993">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D12993">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D12993">
            <w:pPr>
              <w:pStyle w:val="TAC"/>
            </w:pPr>
            <w:r w:rsidRPr="00B20AE8">
              <w:t>20</w:t>
            </w:r>
          </w:p>
        </w:tc>
        <w:tc>
          <w:tcPr>
            <w:tcW w:w="3032" w:type="dxa"/>
            <w:tcBorders>
              <w:top w:val="nil"/>
            </w:tcBorders>
            <w:shd w:val="clear" w:color="auto" w:fill="auto"/>
          </w:tcPr>
          <w:p w14:paraId="1ECB8355" w14:textId="77777777" w:rsidR="009D555B" w:rsidRPr="00B20AE8" w:rsidRDefault="009D555B" w:rsidP="00D12993">
            <w:pPr>
              <w:pStyle w:val="TAC"/>
            </w:pPr>
          </w:p>
        </w:tc>
        <w:tc>
          <w:tcPr>
            <w:tcW w:w="2400" w:type="dxa"/>
            <w:tcBorders>
              <w:top w:val="nil"/>
            </w:tcBorders>
            <w:shd w:val="clear" w:color="auto" w:fill="auto"/>
          </w:tcPr>
          <w:p w14:paraId="007A1E5D" w14:textId="77777777" w:rsidR="009D555B" w:rsidRPr="00B20AE8" w:rsidRDefault="009D555B" w:rsidP="00D12993">
            <w:pPr>
              <w:pStyle w:val="TAC"/>
            </w:pPr>
          </w:p>
        </w:tc>
        <w:tc>
          <w:tcPr>
            <w:tcW w:w="2103" w:type="dxa"/>
            <w:tcBorders>
              <w:top w:val="nil"/>
            </w:tcBorders>
            <w:shd w:val="clear" w:color="auto" w:fill="auto"/>
          </w:tcPr>
          <w:p w14:paraId="67EB7806" w14:textId="77777777" w:rsidR="009D555B" w:rsidRPr="00B20AE8" w:rsidRDefault="009D555B" w:rsidP="00D12993">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D1299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D12993"/>
    <w:p w14:paraId="467FEE72" w14:textId="77777777" w:rsidR="009D555B" w:rsidRPr="00B20AE8" w:rsidRDefault="009D555B" w:rsidP="00D1299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D12993">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D12993">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D12993">
            <w:pPr>
              <w:pStyle w:val="TAH"/>
            </w:pPr>
          </w:p>
        </w:tc>
        <w:tc>
          <w:tcPr>
            <w:tcW w:w="3343" w:type="dxa"/>
            <w:tcBorders>
              <w:top w:val="nil"/>
            </w:tcBorders>
            <w:shd w:val="clear" w:color="auto" w:fill="auto"/>
          </w:tcPr>
          <w:p w14:paraId="3413C5CD" w14:textId="77777777" w:rsidR="009D555B" w:rsidRPr="00B20AE8" w:rsidRDefault="009D555B" w:rsidP="00D12993">
            <w:pPr>
              <w:pStyle w:val="TAH"/>
            </w:pPr>
          </w:p>
        </w:tc>
        <w:tc>
          <w:tcPr>
            <w:tcW w:w="2400" w:type="dxa"/>
            <w:shd w:val="clear" w:color="auto" w:fill="auto"/>
          </w:tcPr>
          <w:p w14:paraId="75980BB5" w14:textId="77777777" w:rsidR="009D555B" w:rsidRPr="00B20AE8" w:rsidRDefault="009D555B" w:rsidP="00D12993">
            <w:pPr>
              <w:pStyle w:val="TAH"/>
            </w:pPr>
            <w:r w:rsidRPr="00B20AE8">
              <w:t>f ≤ 3.0 GHz</w:t>
            </w:r>
          </w:p>
        </w:tc>
        <w:tc>
          <w:tcPr>
            <w:tcW w:w="2103" w:type="dxa"/>
            <w:shd w:val="clear" w:color="auto" w:fill="auto"/>
          </w:tcPr>
          <w:p w14:paraId="65060E78" w14:textId="77777777" w:rsidR="009D555B" w:rsidRPr="00B20AE8" w:rsidRDefault="009D555B" w:rsidP="00D12993">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D12993">
            <w:pPr>
              <w:pStyle w:val="TAC"/>
            </w:pPr>
            <w:r w:rsidRPr="00B20AE8">
              <w:t>1.4</w:t>
            </w:r>
          </w:p>
        </w:tc>
        <w:tc>
          <w:tcPr>
            <w:tcW w:w="3343" w:type="dxa"/>
            <w:shd w:val="clear" w:color="auto" w:fill="auto"/>
          </w:tcPr>
          <w:p w14:paraId="301BBBAB"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D12993">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D12993">
            <w:pPr>
              <w:pStyle w:val="TAC"/>
            </w:pPr>
          </w:p>
        </w:tc>
        <w:tc>
          <w:tcPr>
            <w:tcW w:w="2103" w:type="dxa"/>
            <w:shd w:val="clear" w:color="auto" w:fill="auto"/>
          </w:tcPr>
          <w:p w14:paraId="566D3F19" w14:textId="77777777" w:rsidR="009D555B" w:rsidRPr="00B20AE8" w:rsidRDefault="009D555B" w:rsidP="00D12993">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D12993">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D12993">
            <w:pPr>
              <w:pStyle w:val="TAC"/>
            </w:pPr>
            <w:r w:rsidRPr="00B20AE8">
              <w:t>3</w:t>
            </w:r>
          </w:p>
        </w:tc>
        <w:tc>
          <w:tcPr>
            <w:tcW w:w="3343" w:type="dxa"/>
            <w:shd w:val="clear" w:color="auto" w:fill="auto"/>
          </w:tcPr>
          <w:p w14:paraId="1A547BDB"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D12993">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D12993">
            <w:pPr>
              <w:pStyle w:val="TAC"/>
            </w:pPr>
          </w:p>
        </w:tc>
        <w:tc>
          <w:tcPr>
            <w:tcW w:w="2103" w:type="dxa"/>
            <w:shd w:val="clear" w:color="auto" w:fill="auto"/>
          </w:tcPr>
          <w:p w14:paraId="302AD9A5" w14:textId="77777777" w:rsidR="009D555B" w:rsidRPr="00B20AE8" w:rsidRDefault="009D555B" w:rsidP="00D12993">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D12993">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D12993">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D12993">
            <w:pPr>
              <w:pStyle w:val="TAC"/>
            </w:pPr>
          </w:p>
        </w:tc>
        <w:tc>
          <w:tcPr>
            <w:tcW w:w="2103" w:type="dxa"/>
            <w:tcBorders>
              <w:bottom w:val="single" w:sz="4" w:space="0" w:color="auto"/>
            </w:tcBorders>
            <w:shd w:val="clear" w:color="auto" w:fill="auto"/>
          </w:tcPr>
          <w:p w14:paraId="7D8138B3"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D12993">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D12993">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D12993">
            <w:pPr>
              <w:pStyle w:val="TAC"/>
            </w:pPr>
            <w:r w:rsidRPr="00EF2F0E">
              <w:t>FRC A1-</w:t>
            </w:r>
            <w:r w:rsidRPr="00EF2F0E">
              <w:rPr>
                <w:lang w:eastAsia="zh-CN"/>
              </w:rPr>
              <w:t>8</w:t>
            </w:r>
            <w:r w:rsidRPr="00EF2F0E">
              <w:t xml:space="preserve"> in Annex A.1</w:t>
            </w:r>
            <w:r>
              <w:t xml:space="preserve">  </w:t>
            </w:r>
            <w:r w:rsidRPr="00B20AE8">
              <w:t>[12]</w:t>
            </w:r>
            <w:r w:rsidRPr="00EF2F0E">
              <w:t xml:space="preserve"> (NOTE 2)</w:t>
            </w:r>
          </w:p>
        </w:tc>
        <w:tc>
          <w:tcPr>
            <w:tcW w:w="2400" w:type="dxa"/>
            <w:tcBorders>
              <w:bottom w:val="single" w:sz="4" w:space="0" w:color="auto"/>
            </w:tcBorders>
            <w:shd w:val="clear" w:color="auto" w:fill="auto"/>
          </w:tcPr>
          <w:p w14:paraId="07EADDCE"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D12993">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D12993">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D12993">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D12993">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D12993">
            <w:pPr>
              <w:pStyle w:val="TAC"/>
            </w:pPr>
            <w:r w:rsidRPr="00EF2F0E">
              <w:t>FRC A1-</w:t>
            </w:r>
            <w:r w:rsidRPr="00EF2F0E">
              <w:rPr>
                <w:lang w:eastAsia="zh-CN"/>
              </w:rPr>
              <w:t>8</w:t>
            </w:r>
            <w:r w:rsidRPr="00EF2F0E">
              <w:t xml:space="preserve"> in Annex A.1</w:t>
            </w:r>
            <w:r>
              <w:t xml:space="preserve">  </w:t>
            </w:r>
            <w:r w:rsidRPr="00B20AE8">
              <w:t>[12]</w:t>
            </w:r>
            <w:r w:rsidRPr="00EF2F0E">
              <w:t xml:space="preserve"> (NOTE 2)</w:t>
            </w:r>
          </w:p>
        </w:tc>
        <w:tc>
          <w:tcPr>
            <w:tcW w:w="2400" w:type="dxa"/>
            <w:tcBorders>
              <w:top w:val="single" w:sz="4" w:space="0" w:color="auto"/>
            </w:tcBorders>
            <w:shd w:val="clear" w:color="auto" w:fill="auto"/>
          </w:tcPr>
          <w:p w14:paraId="5E5C8FA1"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D1299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t xml:space="preserve"> T</w:t>
            </w:r>
            <w:r w:rsidRPr="00EF2F0E">
              <w:rPr>
                <w:lang w:eastAsia="zh-CN"/>
              </w:rPr>
              <w:t>his reference measurement channel is not applied for Band 46.</w:t>
            </w:r>
          </w:p>
          <w:p w14:paraId="1DF940BD" w14:textId="77777777" w:rsidR="009D555B" w:rsidRPr="00B20AE8" w:rsidRDefault="009D555B" w:rsidP="00D12993">
            <w:pPr>
              <w:pStyle w:val="TAN"/>
            </w:pPr>
            <w:r w:rsidRPr="00EF2F0E">
              <w:t>NOTE 2:</w:t>
            </w:r>
            <w:r w:rsidRPr="00EF2F0E">
              <w:tab/>
              <w:t>EIS</w:t>
            </w:r>
            <w:r w:rsidRPr="00EF2F0E">
              <w:rPr>
                <w:vertAlign w:val="subscript"/>
              </w:rPr>
              <w:t>REFSENS</w:t>
            </w:r>
            <w:r w:rsidRPr="00EF2F0E">
              <w:t xml:space="preserve"> is the power level of a single instance of the reference measurement channel. This requirement shall be met for each</w:t>
            </w:r>
            <w:r w:rsidRPr="00EF2F0E">
              <w:rPr>
                <w:lang w:eastAsia="zh-CN"/>
              </w:rPr>
              <w:t xml:space="preserve"> single</w:t>
            </w:r>
            <w:r w:rsidRPr="00EF2F0E">
              <w:t xml:space="preserve"> </w:t>
            </w:r>
            <w:r w:rsidRPr="00EF2F0E">
              <w:rPr>
                <w:lang w:eastAsia="zh-CN"/>
              </w:rPr>
              <w:t>interlace of FRC A1-8 and A1-9.</w:t>
            </w:r>
            <w:r w:rsidRPr="00EF2F0E">
              <w:t xml:space="preserve"> T</w:t>
            </w:r>
            <w:r w:rsidRPr="00EF2F0E">
              <w:rPr>
                <w:lang w:eastAsia="zh-CN"/>
              </w:rPr>
              <w:t>his reference measurement channel is only applied for Band 46.</w:t>
            </w:r>
          </w:p>
        </w:tc>
      </w:tr>
    </w:tbl>
    <w:p w14:paraId="4593CD32" w14:textId="77777777" w:rsidR="009D555B" w:rsidRPr="00090C64" w:rsidRDefault="009D555B" w:rsidP="00D12993"/>
    <w:p w14:paraId="368FD585" w14:textId="77777777" w:rsidR="00D57C09" w:rsidRPr="00090C64" w:rsidRDefault="00D57C09" w:rsidP="00D57C09">
      <w:pPr>
        <w:pStyle w:val="Heading4"/>
      </w:pPr>
      <w:bookmarkStart w:id="8179" w:name="_Toc21125226"/>
      <w:bookmarkStart w:id="8180" w:name="_Toc29768216"/>
      <w:bookmarkStart w:id="8181" w:name="_Toc36044658"/>
      <w:bookmarkStart w:id="8182" w:name="_Toc37230563"/>
      <w:bookmarkStart w:id="8183" w:name="_Toc45907706"/>
      <w:bookmarkStart w:id="8184" w:name="_Toc53181811"/>
      <w:bookmarkStart w:id="8185" w:name="_Toc61117547"/>
      <w:bookmarkStart w:id="8186" w:name="_Toc67076636"/>
      <w:bookmarkStart w:id="8187" w:name="_Toc67077174"/>
      <w:bookmarkStart w:id="8188" w:name="_Toc74753056"/>
      <w:bookmarkStart w:id="8189" w:name="_Toc74753595"/>
      <w:bookmarkStart w:id="8190" w:name="_Toc74754133"/>
      <w:bookmarkStart w:id="8191" w:name="_Toc76507456"/>
      <w:bookmarkStart w:id="8192" w:name="_Toc83111607"/>
      <w:bookmarkStart w:id="8193" w:name="_Toc89877259"/>
      <w:bookmarkStart w:id="8194" w:name="_Toc98710794"/>
      <w:bookmarkStart w:id="8195" w:name="_Toc130920130"/>
      <w:bookmarkStart w:id="8196" w:name="_Toc137300676"/>
      <w:bookmarkStart w:id="8197" w:name="_Toc138889009"/>
      <w:bookmarkStart w:id="8198" w:name="_Toc145109018"/>
      <w:bookmarkStart w:id="8199" w:name="_Toc155260160"/>
      <w:bookmarkStart w:id="8200" w:name="_Toc219557657"/>
      <w:r w:rsidRPr="00090C64">
        <w:t>7.3.5.4</w:t>
      </w:r>
      <w:r w:rsidRPr="00090C64">
        <w:tab/>
        <w:t>NR Test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6FF2722" w14:textId="48079FAA" w:rsidR="00D57C09" w:rsidRPr="00090C64" w:rsidRDefault="00D57C09" w:rsidP="00D1299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1299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D12993">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D12993">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D1299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D1299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D12993">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D12993">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D1299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D12993">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D1299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D1299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D12993">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D1299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D1299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D12993">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D1299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D1299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D12993">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D12993">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D1299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D1299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D12993">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D1299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D12993">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D1299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221414FD" w14:textId="77777777" w:rsidR="001E05EA" w:rsidRPr="00090C64" w:rsidRDefault="001E05EA" w:rsidP="00D12993"/>
    <w:p w14:paraId="74FA30DF" w14:textId="77777777" w:rsidR="00D57C09" w:rsidRPr="00090C64" w:rsidRDefault="00D57C09" w:rsidP="00D1299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D12993">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D1299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D1299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D1299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D1299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D1299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D1299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D1299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D1299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134D4237" w14:textId="77777777" w:rsidR="001E05EA" w:rsidRPr="00090C64" w:rsidRDefault="001E05EA" w:rsidP="00D12993"/>
    <w:p w14:paraId="7FAA893B" w14:textId="77777777" w:rsidR="00D57C09" w:rsidRPr="00090C64" w:rsidRDefault="00D57C09" w:rsidP="00D1299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D12993">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D1299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D1299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D1299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D1299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D1299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D1299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D1299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D1299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7EE740A9" w14:textId="77777777" w:rsidR="001E05EA" w:rsidRPr="00090C64" w:rsidRDefault="001E05EA" w:rsidP="00D12993"/>
    <w:p w14:paraId="0B5D623F" w14:textId="77777777" w:rsidR="00D57C09" w:rsidRPr="00090C64" w:rsidRDefault="00D57C09" w:rsidP="00D57C09">
      <w:pPr>
        <w:pStyle w:val="Heading2"/>
      </w:pPr>
      <w:bookmarkStart w:id="8201" w:name="_Toc21125227"/>
      <w:bookmarkStart w:id="8202" w:name="_Toc29768217"/>
      <w:bookmarkStart w:id="8203" w:name="_Toc36044659"/>
      <w:bookmarkStart w:id="8204" w:name="_Toc37230564"/>
      <w:bookmarkStart w:id="8205" w:name="_Toc45907707"/>
      <w:bookmarkStart w:id="8206" w:name="_Toc53181812"/>
      <w:bookmarkStart w:id="8207" w:name="_Toc61117548"/>
      <w:bookmarkStart w:id="8208" w:name="_Toc67076637"/>
      <w:bookmarkStart w:id="8209" w:name="_Toc67077175"/>
      <w:bookmarkStart w:id="8210" w:name="_Toc74753057"/>
      <w:bookmarkStart w:id="8211" w:name="_Toc74753596"/>
      <w:bookmarkStart w:id="8212" w:name="_Toc74754134"/>
      <w:bookmarkStart w:id="8213" w:name="_Toc76507457"/>
      <w:bookmarkStart w:id="8214" w:name="_Toc83111608"/>
      <w:bookmarkStart w:id="8215" w:name="_Toc89877260"/>
      <w:bookmarkStart w:id="8216" w:name="_Toc98710795"/>
      <w:bookmarkStart w:id="8217" w:name="_Toc130920131"/>
      <w:bookmarkStart w:id="8218" w:name="_Toc137300677"/>
      <w:bookmarkStart w:id="8219" w:name="_Toc138889010"/>
      <w:bookmarkStart w:id="8220" w:name="_Toc145109019"/>
      <w:bookmarkStart w:id="8221" w:name="_Toc155260161"/>
      <w:bookmarkStart w:id="8222" w:name="_Toc219557658"/>
      <w:r w:rsidRPr="00090C64">
        <w:t>7.4</w:t>
      </w:r>
      <w:r w:rsidRPr="00090C64">
        <w:tab/>
        <w:t>OTA Dynamic range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88ED166" w14:textId="77777777" w:rsidR="00D57C09" w:rsidRPr="00090C64" w:rsidRDefault="00D57C09" w:rsidP="00D57C09">
      <w:pPr>
        <w:pStyle w:val="Heading3"/>
        <w:rPr>
          <w:lang w:eastAsia="sv-SE"/>
        </w:rPr>
      </w:pPr>
      <w:bookmarkStart w:id="8223" w:name="_Toc21125228"/>
      <w:bookmarkStart w:id="8224" w:name="_Toc29768218"/>
      <w:bookmarkStart w:id="8225" w:name="_Toc36044660"/>
      <w:bookmarkStart w:id="8226" w:name="_Toc37230565"/>
      <w:bookmarkStart w:id="8227" w:name="_Toc45907708"/>
      <w:bookmarkStart w:id="8228" w:name="_Toc53181813"/>
      <w:bookmarkStart w:id="8229" w:name="_Toc61117549"/>
      <w:bookmarkStart w:id="8230" w:name="_Toc67076638"/>
      <w:bookmarkStart w:id="8231" w:name="_Toc67077176"/>
      <w:bookmarkStart w:id="8232" w:name="_Toc74753058"/>
      <w:bookmarkStart w:id="8233" w:name="_Toc74753597"/>
      <w:bookmarkStart w:id="8234" w:name="_Toc74754135"/>
      <w:bookmarkStart w:id="8235" w:name="_Toc76507458"/>
      <w:bookmarkStart w:id="8236" w:name="_Toc83111609"/>
      <w:bookmarkStart w:id="8237" w:name="_Toc89877261"/>
      <w:bookmarkStart w:id="8238" w:name="_Toc98710796"/>
      <w:bookmarkStart w:id="8239" w:name="_Toc130920132"/>
      <w:bookmarkStart w:id="8240" w:name="_Toc137300678"/>
      <w:bookmarkStart w:id="8241" w:name="_Toc138889011"/>
      <w:bookmarkStart w:id="8242" w:name="_Toc145109020"/>
      <w:bookmarkStart w:id="8243" w:name="_Toc155260162"/>
      <w:bookmarkStart w:id="8244" w:name="_Toc219557659"/>
      <w:r w:rsidRPr="00090C64">
        <w:rPr>
          <w:lang w:eastAsia="sv-SE"/>
        </w:rPr>
        <w:t>7.4.1</w:t>
      </w:r>
      <w:r w:rsidRPr="00090C64">
        <w:rPr>
          <w:lang w:eastAsia="sv-SE"/>
        </w:rPr>
        <w:tab/>
        <w:t>Definition and applicability</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A03E69C" w14:textId="77777777" w:rsidR="00D57C09" w:rsidRPr="00090C64" w:rsidRDefault="00D57C09" w:rsidP="00D1299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1299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45" w:name="_Toc21125229"/>
      <w:bookmarkStart w:id="8246" w:name="_Toc29768219"/>
      <w:bookmarkStart w:id="8247" w:name="_Toc36044661"/>
      <w:bookmarkStart w:id="8248" w:name="_Toc37230566"/>
      <w:bookmarkStart w:id="8249" w:name="_Toc45907709"/>
      <w:bookmarkStart w:id="8250" w:name="_Toc53181814"/>
      <w:bookmarkStart w:id="8251" w:name="_Toc61117550"/>
      <w:bookmarkStart w:id="8252" w:name="_Toc67076639"/>
      <w:bookmarkStart w:id="8253" w:name="_Toc67077177"/>
      <w:bookmarkStart w:id="8254" w:name="_Toc74753059"/>
      <w:bookmarkStart w:id="8255" w:name="_Toc74753598"/>
      <w:bookmarkStart w:id="8256" w:name="_Toc74754136"/>
      <w:bookmarkStart w:id="8257" w:name="_Toc76507459"/>
      <w:bookmarkStart w:id="8258" w:name="_Toc83111610"/>
      <w:bookmarkStart w:id="8259" w:name="_Toc89877262"/>
      <w:bookmarkStart w:id="8260" w:name="_Toc98710797"/>
      <w:bookmarkStart w:id="8261" w:name="_Toc130920133"/>
      <w:bookmarkStart w:id="8262" w:name="_Toc137300679"/>
      <w:bookmarkStart w:id="8263" w:name="_Toc138889012"/>
      <w:bookmarkStart w:id="8264" w:name="_Toc145109021"/>
      <w:bookmarkStart w:id="8265" w:name="_Toc155260163"/>
      <w:bookmarkStart w:id="8266" w:name="_Toc219557660"/>
      <w:r w:rsidRPr="00090C64">
        <w:rPr>
          <w:lang w:eastAsia="sv-SE"/>
        </w:rPr>
        <w:t>7.4.2</w:t>
      </w:r>
      <w:r w:rsidRPr="00090C64">
        <w:rPr>
          <w:lang w:eastAsia="sv-SE"/>
        </w:rPr>
        <w:tab/>
        <w:t>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2FADF57" w14:textId="31EBC9E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67" w:name="_Toc21125230"/>
      <w:bookmarkStart w:id="8268" w:name="_Toc29768220"/>
      <w:bookmarkStart w:id="8269" w:name="_Toc36044662"/>
      <w:bookmarkStart w:id="8270" w:name="_Toc37230567"/>
      <w:bookmarkStart w:id="8271" w:name="_Toc45907710"/>
      <w:bookmarkStart w:id="8272" w:name="_Toc53181815"/>
      <w:bookmarkStart w:id="8273" w:name="_Toc61117551"/>
      <w:bookmarkStart w:id="8274" w:name="_Toc67076640"/>
      <w:bookmarkStart w:id="8275" w:name="_Toc67077178"/>
      <w:bookmarkStart w:id="8276" w:name="_Toc74753060"/>
      <w:bookmarkStart w:id="8277" w:name="_Toc74753599"/>
      <w:bookmarkStart w:id="8278" w:name="_Toc74754137"/>
      <w:bookmarkStart w:id="8279" w:name="_Toc76507460"/>
      <w:bookmarkStart w:id="8280" w:name="_Toc83111611"/>
      <w:bookmarkStart w:id="8281" w:name="_Toc89877263"/>
      <w:bookmarkStart w:id="8282" w:name="_Toc98710798"/>
      <w:bookmarkStart w:id="8283" w:name="_Toc130920134"/>
      <w:bookmarkStart w:id="8284" w:name="_Toc137300680"/>
      <w:bookmarkStart w:id="8285" w:name="_Toc138889013"/>
      <w:bookmarkStart w:id="8286" w:name="_Toc145109022"/>
      <w:bookmarkStart w:id="8287" w:name="_Toc155260164"/>
      <w:bookmarkStart w:id="8288" w:name="_Toc219557661"/>
      <w:r w:rsidRPr="00090C64">
        <w:rPr>
          <w:lang w:eastAsia="sv-SE"/>
        </w:rPr>
        <w:t>7.4.3</w:t>
      </w:r>
      <w:r w:rsidRPr="00090C64">
        <w:rPr>
          <w:lang w:eastAsia="sv-SE"/>
        </w:rPr>
        <w:tab/>
        <w:t>Test purpose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9AC60EB" w14:textId="77777777" w:rsidR="00D57C09" w:rsidRPr="00090C64" w:rsidRDefault="00D57C09" w:rsidP="00D1299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89" w:name="_Toc21125231"/>
      <w:bookmarkStart w:id="8290" w:name="_Toc29768221"/>
      <w:bookmarkStart w:id="8291" w:name="_Toc36044663"/>
      <w:bookmarkStart w:id="8292" w:name="_Toc37230568"/>
      <w:bookmarkStart w:id="8293" w:name="_Toc45907711"/>
      <w:bookmarkStart w:id="8294" w:name="_Toc53181816"/>
      <w:bookmarkStart w:id="8295" w:name="_Toc61117552"/>
      <w:bookmarkStart w:id="8296" w:name="_Toc67076641"/>
      <w:bookmarkStart w:id="8297" w:name="_Toc67077179"/>
      <w:bookmarkStart w:id="8298" w:name="_Toc74753061"/>
      <w:bookmarkStart w:id="8299" w:name="_Toc74753600"/>
      <w:bookmarkStart w:id="8300" w:name="_Toc74754138"/>
      <w:bookmarkStart w:id="8301" w:name="_Toc76507461"/>
      <w:bookmarkStart w:id="8302" w:name="_Toc83111612"/>
      <w:bookmarkStart w:id="8303" w:name="_Toc89877264"/>
      <w:bookmarkStart w:id="8304" w:name="_Toc98710799"/>
      <w:bookmarkStart w:id="8305" w:name="_Toc130920135"/>
      <w:bookmarkStart w:id="8306" w:name="_Toc137300681"/>
      <w:bookmarkStart w:id="8307" w:name="_Toc138889014"/>
      <w:bookmarkStart w:id="8308" w:name="_Toc145109023"/>
      <w:bookmarkStart w:id="8309" w:name="_Toc155260165"/>
      <w:bookmarkStart w:id="8310" w:name="_Toc219557662"/>
      <w:r w:rsidRPr="00090C64">
        <w:rPr>
          <w:lang w:eastAsia="sv-SE"/>
        </w:rPr>
        <w:t>7.4</w:t>
      </w:r>
      <w:r w:rsidRPr="00090C64">
        <w:rPr>
          <w:lang w:eastAsia="zh-CN"/>
        </w:rPr>
        <w:t>.</w:t>
      </w:r>
      <w:r w:rsidRPr="00090C64">
        <w:rPr>
          <w:lang w:eastAsia="sv-SE"/>
        </w:rPr>
        <w:t>4</w:t>
      </w:r>
      <w:r w:rsidRPr="00090C64">
        <w:rPr>
          <w:lang w:eastAsia="sv-SE"/>
        </w:rPr>
        <w:tab/>
        <w:t>Method of test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520E624" w14:textId="77777777" w:rsidR="00D57C09" w:rsidRPr="00090C64" w:rsidRDefault="00D57C09" w:rsidP="00D57C09">
      <w:pPr>
        <w:pStyle w:val="Heading4"/>
        <w:rPr>
          <w:lang w:eastAsia="sv-SE"/>
        </w:rPr>
      </w:pPr>
      <w:bookmarkStart w:id="8311" w:name="_Toc21125232"/>
      <w:bookmarkStart w:id="8312" w:name="_Toc29768222"/>
      <w:bookmarkStart w:id="8313" w:name="_Toc36044664"/>
      <w:bookmarkStart w:id="8314" w:name="_Toc37230569"/>
      <w:bookmarkStart w:id="8315" w:name="_Toc45907712"/>
      <w:bookmarkStart w:id="8316" w:name="_Toc53181817"/>
      <w:bookmarkStart w:id="8317" w:name="_Toc61117553"/>
      <w:bookmarkStart w:id="8318" w:name="_Toc67076642"/>
      <w:bookmarkStart w:id="8319" w:name="_Toc67077180"/>
      <w:bookmarkStart w:id="8320" w:name="_Toc74753062"/>
      <w:bookmarkStart w:id="8321" w:name="_Toc74753601"/>
      <w:bookmarkStart w:id="8322" w:name="_Toc74754139"/>
      <w:bookmarkStart w:id="8323" w:name="_Toc76507462"/>
      <w:bookmarkStart w:id="8324" w:name="_Toc83111613"/>
      <w:bookmarkStart w:id="8325" w:name="_Toc89877265"/>
      <w:bookmarkStart w:id="8326" w:name="_Toc98710800"/>
      <w:bookmarkStart w:id="8327" w:name="_Toc130920136"/>
      <w:bookmarkStart w:id="8328" w:name="_Toc137300682"/>
      <w:bookmarkStart w:id="8329" w:name="_Toc138889015"/>
      <w:bookmarkStart w:id="8330" w:name="_Toc145109024"/>
      <w:bookmarkStart w:id="8331" w:name="_Toc155260166"/>
      <w:bookmarkStart w:id="8332" w:name="_Toc219557663"/>
      <w:r w:rsidRPr="00090C64">
        <w:rPr>
          <w:lang w:eastAsia="sv-SE"/>
        </w:rPr>
        <w:t>7.4.4.1</w:t>
      </w:r>
      <w:r w:rsidRPr="00090C64">
        <w:rPr>
          <w:lang w:eastAsia="sv-SE"/>
        </w:rPr>
        <w:tab/>
        <w:t>Initial conditions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4A29C2BA" w14:textId="77777777" w:rsidR="00D57C09" w:rsidRPr="00090C64" w:rsidRDefault="00D57C09" w:rsidP="00D12993">
      <w:r w:rsidRPr="00090C64">
        <w:t>Test environment: normal; see annex G.2.</w:t>
      </w:r>
    </w:p>
    <w:p w14:paraId="3F2036A2" w14:textId="456C1912"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D1299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3" w:name="_Toc21125233"/>
      <w:bookmarkStart w:id="8334" w:name="_Toc29768223"/>
      <w:bookmarkStart w:id="8335" w:name="_Toc36044665"/>
      <w:bookmarkStart w:id="8336" w:name="_Toc37230570"/>
      <w:bookmarkStart w:id="8337" w:name="_Toc45907713"/>
      <w:bookmarkStart w:id="8338" w:name="_Toc53181818"/>
      <w:bookmarkStart w:id="8339" w:name="_Toc61117554"/>
      <w:bookmarkStart w:id="8340" w:name="_Toc67076643"/>
      <w:bookmarkStart w:id="8341" w:name="_Toc67077181"/>
      <w:bookmarkStart w:id="8342" w:name="_Toc74753063"/>
      <w:bookmarkStart w:id="8343" w:name="_Toc74753602"/>
      <w:bookmarkStart w:id="8344" w:name="_Toc74754140"/>
      <w:bookmarkStart w:id="8345" w:name="_Toc76507463"/>
      <w:bookmarkStart w:id="8346" w:name="_Toc83111614"/>
      <w:bookmarkStart w:id="8347" w:name="_Toc89877266"/>
      <w:bookmarkStart w:id="8348" w:name="_Toc98710801"/>
      <w:bookmarkStart w:id="8349" w:name="_Toc130920137"/>
      <w:bookmarkStart w:id="8350" w:name="_Toc137300683"/>
      <w:bookmarkStart w:id="8351" w:name="_Toc138889016"/>
      <w:bookmarkStart w:id="8352" w:name="_Toc145109025"/>
      <w:bookmarkStart w:id="8353" w:name="_Toc155260167"/>
      <w:bookmarkStart w:id="8354" w:name="_Toc219557664"/>
      <w:r w:rsidRPr="00090C64">
        <w:rPr>
          <w:lang w:eastAsia="sv-SE"/>
        </w:rPr>
        <w:t>7.4.4.2</w:t>
      </w:r>
      <w:r w:rsidRPr="00090C64">
        <w:rPr>
          <w:lang w:eastAsia="sv-SE"/>
        </w:rPr>
        <w:tab/>
        <w:t>Procedure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354BD5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D12993">
      <w:pPr>
        <w:pStyle w:val="B2"/>
      </w:pPr>
      <w:r w:rsidRPr="00090C64">
        <w:t>a)</w:t>
      </w:r>
      <w:r w:rsidRPr="00090C64">
        <w:tab/>
        <w:t>Set the signal generator for the wanted signal to transmit:</w:t>
      </w:r>
    </w:p>
    <w:p w14:paraId="4A8C1F63" w14:textId="77777777" w:rsidR="00D57C09" w:rsidRPr="00090C64" w:rsidRDefault="00D57C09" w:rsidP="00D1299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D1299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D1299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D1299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D12993">
      <w:pPr>
        <w:pStyle w:val="B3"/>
      </w:pPr>
      <w:r w:rsidRPr="00090C64">
        <w:t>-</w:t>
      </w:r>
      <w:r w:rsidRPr="00090C64">
        <w:tab/>
        <w:t>as specified in table 7.4.5.1-1 for UTRA.</w:t>
      </w:r>
    </w:p>
    <w:p w14:paraId="5F331221" w14:textId="77777777" w:rsidR="00D57C09" w:rsidRPr="00090C64" w:rsidRDefault="00D57C09" w:rsidP="00D12993">
      <w:pPr>
        <w:pStyle w:val="B3"/>
      </w:pPr>
      <w:r w:rsidRPr="00090C64">
        <w:t>-</w:t>
      </w:r>
      <w:r w:rsidRPr="00090C64">
        <w:tab/>
        <w:t>as specified in table 7.4.5.2-3 to table 7.4.5.2-5 for E-UTRA.</w:t>
      </w:r>
    </w:p>
    <w:p w14:paraId="454B682F" w14:textId="77777777" w:rsidR="00D57C09" w:rsidRPr="00090C64" w:rsidRDefault="00D57C09" w:rsidP="00D12993">
      <w:pPr>
        <w:pStyle w:val="B3"/>
      </w:pPr>
      <w:r w:rsidRPr="00090C64">
        <w:t>-</w:t>
      </w:r>
      <w:r w:rsidRPr="00090C64">
        <w:tab/>
        <w:t>as specified in table 7.4.5.3-3 to table 7.4.5.23-5 for NR.</w:t>
      </w:r>
    </w:p>
    <w:p w14:paraId="78E8B800" w14:textId="77777777" w:rsidR="00D57C09" w:rsidRPr="00090C64" w:rsidRDefault="00D57C09" w:rsidP="00D12993">
      <w:pPr>
        <w:pStyle w:val="B10"/>
      </w:pPr>
      <w:r w:rsidRPr="00090C64">
        <w:t>6)</w:t>
      </w:r>
      <w:r w:rsidRPr="00090C64">
        <w:tab/>
        <w:t>Measure:</w:t>
      </w:r>
    </w:p>
    <w:p w14:paraId="12E7CB8B" w14:textId="10E0D11F"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D1299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D12993">
      <w:pPr>
        <w:pStyle w:val="B10"/>
      </w:pPr>
      <w:r w:rsidRPr="00090C64">
        <w:t>7)</w:t>
      </w:r>
      <w:r w:rsidRPr="00090C64">
        <w:tab/>
        <w:t>Repeat for all supported polarizations.</w:t>
      </w:r>
    </w:p>
    <w:p w14:paraId="7E83303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1299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55" w:name="_Toc21125234"/>
      <w:bookmarkStart w:id="8356" w:name="_Toc29768224"/>
      <w:bookmarkStart w:id="8357" w:name="_Toc36044666"/>
      <w:bookmarkStart w:id="8358" w:name="_Toc37230571"/>
      <w:bookmarkStart w:id="8359" w:name="_Toc45907714"/>
      <w:bookmarkStart w:id="8360" w:name="_Toc53181819"/>
      <w:bookmarkStart w:id="8361" w:name="_Toc61117555"/>
      <w:bookmarkStart w:id="8362" w:name="_Toc67076644"/>
      <w:bookmarkStart w:id="8363" w:name="_Toc67077182"/>
      <w:bookmarkStart w:id="8364" w:name="_Toc74753064"/>
      <w:bookmarkStart w:id="8365" w:name="_Toc74753603"/>
      <w:bookmarkStart w:id="8366" w:name="_Toc74754141"/>
      <w:bookmarkStart w:id="8367" w:name="_Toc76507464"/>
      <w:bookmarkStart w:id="8368" w:name="_Toc83111615"/>
      <w:bookmarkStart w:id="8369" w:name="_Toc89877267"/>
      <w:bookmarkStart w:id="8370" w:name="_Toc98710802"/>
      <w:bookmarkStart w:id="8371" w:name="_Toc130920138"/>
      <w:bookmarkStart w:id="8372" w:name="_Toc137300684"/>
      <w:bookmarkStart w:id="8373" w:name="_Toc138889017"/>
      <w:bookmarkStart w:id="8374" w:name="_Toc145109026"/>
      <w:bookmarkStart w:id="8375" w:name="_Toc155260168"/>
      <w:bookmarkStart w:id="8376" w:name="_Toc219557665"/>
      <w:r w:rsidRPr="00090C64">
        <w:rPr>
          <w:lang w:eastAsia="sv-SE"/>
        </w:rPr>
        <w:t>7.4</w:t>
      </w:r>
      <w:r w:rsidRPr="00090C64">
        <w:rPr>
          <w:lang w:eastAsia="zh-CN"/>
        </w:rPr>
        <w:t>.</w:t>
      </w:r>
      <w:r w:rsidRPr="00090C64">
        <w:rPr>
          <w:lang w:eastAsia="sv-SE"/>
        </w:rPr>
        <w:t>5</w:t>
      </w:r>
      <w:r w:rsidRPr="00090C64">
        <w:rPr>
          <w:lang w:eastAsia="sv-SE"/>
        </w:rPr>
        <w:tab/>
        <w:t>Test Requirement</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9802DD9" w14:textId="77777777" w:rsidR="00D57C09" w:rsidRPr="00090C64" w:rsidRDefault="00D57C09" w:rsidP="00D57C09">
      <w:pPr>
        <w:pStyle w:val="Heading4"/>
      </w:pPr>
      <w:bookmarkStart w:id="8377" w:name="_Toc21125235"/>
      <w:bookmarkStart w:id="8378" w:name="_Toc29768225"/>
      <w:bookmarkStart w:id="8379" w:name="_Toc36044667"/>
      <w:bookmarkStart w:id="8380" w:name="_Toc37230572"/>
      <w:bookmarkStart w:id="8381" w:name="_Toc45907715"/>
      <w:bookmarkStart w:id="8382" w:name="_Toc53181820"/>
      <w:bookmarkStart w:id="8383" w:name="_Toc61117556"/>
      <w:bookmarkStart w:id="8384" w:name="_Toc67076645"/>
      <w:bookmarkStart w:id="8385" w:name="_Toc67077183"/>
      <w:bookmarkStart w:id="8386" w:name="_Toc74753065"/>
      <w:bookmarkStart w:id="8387" w:name="_Toc74753604"/>
      <w:bookmarkStart w:id="8388" w:name="_Toc74754142"/>
      <w:bookmarkStart w:id="8389" w:name="_Toc76507465"/>
      <w:bookmarkStart w:id="8390" w:name="_Toc83111616"/>
      <w:bookmarkStart w:id="8391" w:name="_Toc89877268"/>
      <w:bookmarkStart w:id="8392" w:name="_Toc98710803"/>
      <w:bookmarkStart w:id="8393" w:name="_Toc130920139"/>
      <w:bookmarkStart w:id="8394" w:name="_Toc137300685"/>
      <w:bookmarkStart w:id="8395" w:name="_Toc138889018"/>
      <w:bookmarkStart w:id="8396" w:name="_Toc145109027"/>
      <w:bookmarkStart w:id="8397" w:name="_Toc155260169"/>
      <w:bookmarkStart w:id="8398" w:name="_Toc219557666"/>
      <w:r w:rsidRPr="00090C64">
        <w:t>7.4.5.1</w:t>
      </w:r>
      <w:r w:rsidRPr="00090C64">
        <w:tab/>
        <w:t>UTRA FDD operation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556BAD2E" w14:textId="77777777" w:rsidR="00D57C09" w:rsidRPr="00090C64" w:rsidRDefault="00D57C09" w:rsidP="00D12993">
      <w:pPr>
        <w:rPr>
          <w:rFonts w:eastAsia="MS Mincho" w:cs="v4.2.0"/>
        </w:rPr>
      </w:pPr>
      <w:r w:rsidRPr="00090C64">
        <w:t>The BER shall not exceed 0,001 for the parameters specified in table 7.3.5.1-1.</w:t>
      </w:r>
    </w:p>
    <w:p w14:paraId="1EDFA544" w14:textId="77777777" w:rsidR="00D57C09" w:rsidRPr="00C330E2" w:rsidRDefault="00D57C09" w:rsidP="00D1299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D12993">
            <w:pPr>
              <w:pStyle w:val="TAH"/>
            </w:pPr>
            <w:r w:rsidRPr="00090C64">
              <w:br w:type="page"/>
              <w:t>Parameter</w:t>
            </w:r>
          </w:p>
        </w:tc>
        <w:tc>
          <w:tcPr>
            <w:tcW w:w="1655" w:type="dxa"/>
          </w:tcPr>
          <w:p w14:paraId="4DCE5592" w14:textId="77777777" w:rsidR="00D57C09" w:rsidRPr="00090C64" w:rsidRDefault="00D57C09" w:rsidP="00D12993">
            <w:pPr>
              <w:pStyle w:val="TAH"/>
            </w:pPr>
            <w:r w:rsidRPr="00090C64">
              <w:t>Level</w:t>
            </w:r>
          </w:p>
          <w:p w14:paraId="7FB5AE75" w14:textId="77777777" w:rsidR="00D57C09" w:rsidRPr="00090C64" w:rsidRDefault="00D57C09" w:rsidP="00D12993">
            <w:pPr>
              <w:pStyle w:val="TAH"/>
            </w:pPr>
            <w:r w:rsidRPr="00090C64">
              <w:t>Wide Area BS</w:t>
            </w:r>
          </w:p>
        </w:tc>
        <w:tc>
          <w:tcPr>
            <w:tcW w:w="1735" w:type="dxa"/>
          </w:tcPr>
          <w:p w14:paraId="77F2B856" w14:textId="77777777" w:rsidR="00D57C09" w:rsidRPr="00090C64" w:rsidRDefault="00D57C09" w:rsidP="00D12993">
            <w:pPr>
              <w:pStyle w:val="TAH"/>
            </w:pPr>
            <w:r w:rsidRPr="00090C64">
              <w:t>Level Medium Range BS</w:t>
            </w:r>
          </w:p>
        </w:tc>
        <w:tc>
          <w:tcPr>
            <w:tcW w:w="1808" w:type="dxa"/>
          </w:tcPr>
          <w:p w14:paraId="3596A292" w14:textId="77777777" w:rsidR="00D57C09" w:rsidRPr="00090C64" w:rsidRDefault="00D57C09" w:rsidP="00D12993">
            <w:pPr>
              <w:pStyle w:val="TAH"/>
            </w:pPr>
            <w:r w:rsidRPr="00090C64">
              <w:t>Level Local Area BS</w:t>
            </w:r>
          </w:p>
        </w:tc>
        <w:tc>
          <w:tcPr>
            <w:tcW w:w="1594" w:type="dxa"/>
          </w:tcPr>
          <w:p w14:paraId="6EE78118" w14:textId="77777777" w:rsidR="00D57C09" w:rsidRPr="00090C64" w:rsidRDefault="00D57C09" w:rsidP="00D1299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D12993">
            <w:pPr>
              <w:pStyle w:val="TAL"/>
              <w:rPr>
                <w:rFonts w:cs="v5.0.0"/>
              </w:rPr>
            </w:pPr>
            <w:r w:rsidRPr="00090C64">
              <w:t>Reference measurement channel data rate</w:t>
            </w:r>
          </w:p>
        </w:tc>
        <w:tc>
          <w:tcPr>
            <w:tcW w:w="1655" w:type="dxa"/>
          </w:tcPr>
          <w:p w14:paraId="47C8F635" w14:textId="77777777" w:rsidR="00D57C09" w:rsidRPr="00090C64" w:rsidRDefault="00D57C09" w:rsidP="00D12993">
            <w:pPr>
              <w:pStyle w:val="TAC"/>
            </w:pPr>
            <w:r w:rsidRPr="00090C64">
              <w:t>12.2</w:t>
            </w:r>
          </w:p>
        </w:tc>
        <w:tc>
          <w:tcPr>
            <w:tcW w:w="1735" w:type="dxa"/>
          </w:tcPr>
          <w:p w14:paraId="039A1BC2" w14:textId="77777777" w:rsidR="00D57C09" w:rsidRPr="00090C64" w:rsidRDefault="00D57C09" w:rsidP="00D12993">
            <w:pPr>
              <w:pStyle w:val="TAC"/>
            </w:pPr>
            <w:r w:rsidRPr="00090C64">
              <w:t>12.2</w:t>
            </w:r>
          </w:p>
        </w:tc>
        <w:tc>
          <w:tcPr>
            <w:tcW w:w="1808" w:type="dxa"/>
          </w:tcPr>
          <w:p w14:paraId="4A27A669" w14:textId="77777777" w:rsidR="00D57C09" w:rsidRPr="00090C64" w:rsidRDefault="00D57C09" w:rsidP="00D12993">
            <w:pPr>
              <w:pStyle w:val="TAC"/>
            </w:pPr>
            <w:r w:rsidRPr="00090C64">
              <w:t>12.2</w:t>
            </w:r>
          </w:p>
        </w:tc>
        <w:tc>
          <w:tcPr>
            <w:tcW w:w="1594" w:type="dxa"/>
          </w:tcPr>
          <w:p w14:paraId="6E27E82D" w14:textId="77777777" w:rsidR="00D57C09" w:rsidRPr="00090C64" w:rsidRDefault="00D57C09" w:rsidP="00D1299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D12993">
            <w:pPr>
              <w:pStyle w:val="TAL"/>
              <w:rPr>
                <w:rFonts w:cs="v5.0.0"/>
              </w:rPr>
            </w:pPr>
            <w:r w:rsidRPr="00090C64">
              <w:t>Wanted signal mean power</w:t>
            </w:r>
          </w:p>
        </w:tc>
        <w:tc>
          <w:tcPr>
            <w:tcW w:w="1655" w:type="dxa"/>
          </w:tcPr>
          <w:p w14:paraId="187CDA9F" w14:textId="77777777" w:rsidR="00D57C09" w:rsidRPr="00090C64" w:rsidRDefault="00D57C09" w:rsidP="00D1299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D1299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D1299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D1299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D12993">
            <w:pPr>
              <w:pStyle w:val="TAL"/>
            </w:pPr>
            <w:r w:rsidRPr="00090C64">
              <w:t>Interfering AWGN signal</w:t>
            </w:r>
          </w:p>
        </w:tc>
        <w:tc>
          <w:tcPr>
            <w:tcW w:w="1655" w:type="dxa"/>
          </w:tcPr>
          <w:p w14:paraId="79142AC3" w14:textId="77777777" w:rsidR="00D57C09" w:rsidRPr="00090C64" w:rsidRDefault="00D57C09" w:rsidP="00D1299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D1299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D1299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D12993">
            <w:pPr>
              <w:pStyle w:val="TAC"/>
            </w:pPr>
            <w:r w:rsidRPr="00090C64">
              <w:t>dBm/3.84 MHz</w:t>
            </w:r>
          </w:p>
        </w:tc>
      </w:tr>
    </w:tbl>
    <w:p w14:paraId="7D21FA04" w14:textId="77777777" w:rsidR="00D57C09" w:rsidRPr="00090C64" w:rsidRDefault="00D57C09" w:rsidP="00D12993">
      <w:pPr>
        <w:rPr>
          <w:lang w:eastAsia="zh-CN"/>
        </w:rPr>
      </w:pPr>
    </w:p>
    <w:p w14:paraId="1B8177F2" w14:textId="1A5562E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399" w:name="_Toc21125236"/>
      <w:bookmarkStart w:id="8400" w:name="_Toc29768226"/>
      <w:bookmarkStart w:id="8401" w:name="_Toc36044668"/>
      <w:bookmarkStart w:id="8402" w:name="_Toc37230573"/>
      <w:bookmarkStart w:id="8403" w:name="_Toc45907716"/>
      <w:bookmarkStart w:id="8404" w:name="_Toc53181821"/>
      <w:bookmarkStart w:id="8405" w:name="_Toc61117557"/>
      <w:bookmarkStart w:id="8406" w:name="_Toc67076646"/>
      <w:bookmarkStart w:id="8407" w:name="_Toc67077184"/>
      <w:bookmarkStart w:id="8408" w:name="_Toc74753066"/>
      <w:bookmarkStart w:id="8409" w:name="_Toc74753605"/>
      <w:bookmarkStart w:id="8410" w:name="_Toc74754143"/>
      <w:bookmarkStart w:id="8411" w:name="_Toc76507466"/>
      <w:bookmarkStart w:id="8412" w:name="_Toc83111617"/>
      <w:bookmarkStart w:id="8413" w:name="_Toc89877269"/>
      <w:bookmarkStart w:id="8414" w:name="_Toc98710804"/>
      <w:bookmarkStart w:id="8415" w:name="_Toc130920140"/>
      <w:bookmarkStart w:id="8416" w:name="_Toc137300686"/>
      <w:bookmarkStart w:id="8417" w:name="_Toc138889019"/>
      <w:bookmarkStart w:id="8418" w:name="_Toc145109028"/>
      <w:bookmarkStart w:id="8419" w:name="_Toc155260170"/>
      <w:bookmarkStart w:id="8420" w:name="_Toc219557667"/>
      <w:r w:rsidRPr="00090C64">
        <w:t>7.4.5.2</w:t>
      </w:r>
      <w:r w:rsidRPr="00090C64">
        <w:tab/>
        <w:t>E-UTRA operation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3A63D1B8" w14:textId="52932406" w:rsidR="00D57C09" w:rsidRPr="00090C64" w:rsidRDefault="00D57C09" w:rsidP="00D1299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1299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D12993">
            <w:pPr>
              <w:pStyle w:val="TAH"/>
            </w:pPr>
            <w:r w:rsidRPr="00090C64">
              <w:t>E-UTRA</w:t>
            </w:r>
          </w:p>
          <w:p w14:paraId="1B8FB390" w14:textId="7BE9BEBA" w:rsidR="00D57C09" w:rsidRPr="00090C64" w:rsidRDefault="00D57C09" w:rsidP="00D1299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D12993">
            <w:pPr>
              <w:pStyle w:val="TAH"/>
            </w:pPr>
            <w:r w:rsidRPr="00090C64">
              <w:t>Reference measurement channel</w:t>
            </w:r>
          </w:p>
        </w:tc>
        <w:tc>
          <w:tcPr>
            <w:tcW w:w="1783" w:type="dxa"/>
          </w:tcPr>
          <w:p w14:paraId="58E9419A" w14:textId="79D5C74F" w:rsidR="00D57C09" w:rsidRPr="00090C64" w:rsidRDefault="00D57C09" w:rsidP="00D1299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D1299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D12993">
            <w:pPr>
              <w:pStyle w:val="TAC"/>
            </w:pPr>
            <w:r w:rsidRPr="00090C64">
              <w:t>1.4</w:t>
            </w:r>
          </w:p>
        </w:tc>
        <w:tc>
          <w:tcPr>
            <w:tcW w:w="2102" w:type="dxa"/>
          </w:tcPr>
          <w:p w14:paraId="23F6BC9C" w14:textId="17D7087D"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D1299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D1299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D1299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D12993">
            <w:pPr>
              <w:pStyle w:val="TAC"/>
            </w:pPr>
            <w:r w:rsidRPr="00090C64">
              <w:t>3</w:t>
            </w:r>
          </w:p>
        </w:tc>
        <w:tc>
          <w:tcPr>
            <w:tcW w:w="2102" w:type="dxa"/>
          </w:tcPr>
          <w:p w14:paraId="4878EDF5" w14:textId="6907302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D1299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D1299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D1299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D12993">
            <w:pPr>
              <w:pStyle w:val="TAC"/>
            </w:pPr>
            <w:r w:rsidRPr="00090C64">
              <w:t>5</w:t>
            </w:r>
          </w:p>
        </w:tc>
        <w:tc>
          <w:tcPr>
            <w:tcW w:w="2102" w:type="dxa"/>
          </w:tcPr>
          <w:p w14:paraId="09175A2C" w14:textId="3F7FF382"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D1299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D1299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D1299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D12993">
            <w:pPr>
              <w:pStyle w:val="TAC"/>
            </w:pPr>
            <w:r w:rsidRPr="00090C64">
              <w:t>10</w:t>
            </w:r>
          </w:p>
        </w:tc>
        <w:tc>
          <w:tcPr>
            <w:tcW w:w="2102" w:type="dxa"/>
          </w:tcPr>
          <w:p w14:paraId="2FD90057" w14:textId="0542012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D12993">
            <w:pPr>
              <w:pStyle w:val="TAC"/>
            </w:pPr>
            <w:r w:rsidRPr="00090C64">
              <w:t>(NOTE)</w:t>
            </w:r>
          </w:p>
        </w:tc>
        <w:tc>
          <w:tcPr>
            <w:tcW w:w="1783" w:type="dxa"/>
          </w:tcPr>
          <w:p w14:paraId="12619509" w14:textId="77777777" w:rsidR="00D57C09" w:rsidRPr="00090C64" w:rsidRDefault="00D57C09" w:rsidP="00D1299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D1299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D1299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D12993">
            <w:pPr>
              <w:pStyle w:val="TAC"/>
            </w:pPr>
            <w:r w:rsidRPr="00090C64">
              <w:t>15</w:t>
            </w:r>
          </w:p>
        </w:tc>
        <w:tc>
          <w:tcPr>
            <w:tcW w:w="2102" w:type="dxa"/>
          </w:tcPr>
          <w:p w14:paraId="67DA6930" w14:textId="0C3D110D"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D12993">
            <w:pPr>
              <w:pStyle w:val="TAC"/>
            </w:pPr>
            <w:r w:rsidRPr="00090C64">
              <w:t>(NOTE)</w:t>
            </w:r>
          </w:p>
        </w:tc>
        <w:tc>
          <w:tcPr>
            <w:tcW w:w="1783" w:type="dxa"/>
          </w:tcPr>
          <w:p w14:paraId="1038D4F9" w14:textId="77777777" w:rsidR="00D57C09" w:rsidRPr="00090C64" w:rsidRDefault="00D57C09" w:rsidP="00D1299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D1299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D1299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D12993">
            <w:pPr>
              <w:pStyle w:val="TAC"/>
            </w:pPr>
            <w:r w:rsidRPr="00090C64">
              <w:t>20</w:t>
            </w:r>
          </w:p>
        </w:tc>
        <w:tc>
          <w:tcPr>
            <w:tcW w:w="2102" w:type="dxa"/>
          </w:tcPr>
          <w:p w14:paraId="2ED252FE" w14:textId="1DA593C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D12993">
            <w:pPr>
              <w:pStyle w:val="TAC"/>
            </w:pPr>
            <w:r w:rsidRPr="00090C64">
              <w:t>(NOTE)</w:t>
            </w:r>
          </w:p>
        </w:tc>
        <w:tc>
          <w:tcPr>
            <w:tcW w:w="1783" w:type="dxa"/>
          </w:tcPr>
          <w:p w14:paraId="418B7EA2" w14:textId="77777777" w:rsidR="00D57C09" w:rsidRPr="00090C64" w:rsidRDefault="00D57C09" w:rsidP="00D1299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D1299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D1299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D1299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12993"/>
    <w:p w14:paraId="12F98257" w14:textId="77777777" w:rsidR="00D57C09" w:rsidRPr="00C330E2" w:rsidRDefault="00D57C09" w:rsidP="00D1299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D12993">
            <w:pPr>
              <w:pStyle w:val="TAH"/>
            </w:pPr>
            <w:r w:rsidRPr="00090C64">
              <w:t>E-UTRA</w:t>
            </w:r>
          </w:p>
          <w:p w14:paraId="61D989F3" w14:textId="07783339" w:rsidR="00D57C09" w:rsidRPr="00090C64" w:rsidRDefault="00D57C09" w:rsidP="00D1299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D12993">
            <w:pPr>
              <w:pStyle w:val="TAH"/>
            </w:pPr>
            <w:r w:rsidRPr="00090C64">
              <w:t>Reference measurement channel</w:t>
            </w:r>
          </w:p>
        </w:tc>
        <w:tc>
          <w:tcPr>
            <w:tcW w:w="1843" w:type="dxa"/>
          </w:tcPr>
          <w:p w14:paraId="73B83645" w14:textId="6B8D6978" w:rsidR="00D57C09" w:rsidRPr="00090C64" w:rsidRDefault="00D57C09" w:rsidP="00D1299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D1299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D12993">
            <w:pPr>
              <w:pStyle w:val="TAC"/>
            </w:pPr>
            <w:r w:rsidRPr="00090C64">
              <w:t>1.4</w:t>
            </w:r>
          </w:p>
        </w:tc>
        <w:tc>
          <w:tcPr>
            <w:tcW w:w="1955" w:type="dxa"/>
          </w:tcPr>
          <w:p w14:paraId="19E0ABA6" w14:textId="25486DAF"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D1299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D1299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D1299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D12993">
            <w:pPr>
              <w:pStyle w:val="TAC"/>
            </w:pPr>
            <w:r w:rsidRPr="00090C64">
              <w:t>3</w:t>
            </w:r>
          </w:p>
        </w:tc>
        <w:tc>
          <w:tcPr>
            <w:tcW w:w="1955" w:type="dxa"/>
          </w:tcPr>
          <w:p w14:paraId="1B1DB41C" w14:textId="1DDB57AB"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D1299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D1299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D1299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D12993">
            <w:pPr>
              <w:pStyle w:val="TAC"/>
            </w:pPr>
            <w:r w:rsidRPr="00090C64">
              <w:t>5</w:t>
            </w:r>
          </w:p>
        </w:tc>
        <w:tc>
          <w:tcPr>
            <w:tcW w:w="1955" w:type="dxa"/>
          </w:tcPr>
          <w:p w14:paraId="7E9C78FA" w14:textId="4E0C17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D1299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D1299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D12993">
            <w:pPr>
              <w:pStyle w:val="TAC"/>
            </w:pPr>
            <w:r w:rsidRPr="00090C64">
              <w:t>10</w:t>
            </w:r>
          </w:p>
        </w:tc>
        <w:tc>
          <w:tcPr>
            <w:tcW w:w="1955" w:type="dxa"/>
          </w:tcPr>
          <w:p w14:paraId="5CD90BD7" w14:textId="1CDA4FB0"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843" w:type="dxa"/>
          </w:tcPr>
          <w:p w14:paraId="0DA80D6D"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D1299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D1299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D12993">
            <w:pPr>
              <w:pStyle w:val="TAC"/>
            </w:pPr>
            <w:r w:rsidRPr="00090C64">
              <w:t>15</w:t>
            </w:r>
          </w:p>
        </w:tc>
        <w:tc>
          <w:tcPr>
            <w:tcW w:w="1955" w:type="dxa"/>
          </w:tcPr>
          <w:p w14:paraId="1D8D8CBE" w14:textId="4C765B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843" w:type="dxa"/>
          </w:tcPr>
          <w:p w14:paraId="5A5D053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D1299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D1299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D12993">
            <w:pPr>
              <w:pStyle w:val="TAC"/>
            </w:pPr>
            <w:r w:rsidRPr="00090C64">
              <w:t>20</w:t>
            </w:r>
          </w:p>
        </w:tc>
        <w:tc>
          <w:tcPr>
            <w:tcW w:w="1955" w:type="dxa"/>
          </w:tcPr>
          <w:p w14:paraId="2D27539F" w14:textId="714A57E5"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843" w:type="dxa"/>
          </w:tcPr>
          <w:p w14:paraId="58BFD5F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D1299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D1299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D12993">
            <w:pPr>
              <w:pStyle w:val="TAN"/>
              <w:rPr>
                <w:rFonts w:cs="Arial"/>
                <w:lang w:eastAsia="zh-CN"/>
              </w:rPr>
            </w:pPr>
            <w:r w:rsidRPr="00090C64">
              <w:t>NOTE 1:</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D12993">
            <w:pPr>
              <w:pStyle w:val="TAN"/>
            </w:pPr>
            <w:r w:rsidRPr="00090C64">
              <w:t>NOTE 2:</w:t>
            </w:r>
            <w:r w:rsidRPr="00090C64">
              <w:tab/>
              <w:t>Void</w:t>
            </w:r>
          </w:p>
        </w:tc>
      </w:tr>
    </w:tbl>
    <w:p w14:paraId="3B2062E9" w14:textId="77777777" w:rsidR="00D57C09" w:rsidRPr="00090C64" w:rsidRDefault="00D57C09" w:rsidP="00D12993">
      <w:pPr>
        <w:rPr>
          <w:rFonts w:eastAsia="Osaka"/>
        </w:rPr>
      </w:pPr>
    </w:p>
    <w:p w14:paraId="647F6154" w14:textId="77777777" w:rsidR="00D57C09" w:rsidRPr="00C330E2" w:rsidRDefault="00D57C09" w:rsidP="00D1299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D12993">
            <w:pPr>
              <w:pStyle w:val="TAH"/>
            </w:pPr>
            <w:r w:rsidRPr="00090C64">
              <w:t>E-UTRA</w:t>
            </w:r>
          </w:p>
          <w:p w14:paraId="0F8F0015" w14:textId="1758D084" w:rsidR="00D57C09" w:rsidRPr="00090C64" w:rsidRDefault="00D57C09" w:rsidP="00D1299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D12993">
            <w:pPr>
              <w:pStyle w:val="TAH"/>
            </w:pPr>
            <w:r w:rsidRPr="00090C64">
              <w:t>Reference measurement channel</w:t>
            </w:r>
          </w:p>
        </w:tc>
        <w:tc>
          <w:tcPr>
            <w:tcW w:w="1753" w:type="dxa"/>
          </w:tcPr>
          <w:p w14:paraId="14B44DF5" w14:textId="6E58F205" w:rsidR="00D57C09" w:rsidRPr="00090C64" w:rsidRDefault="00D57C09" w:rsidP="00D1299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D1299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D1299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D12993">
            <w:pPr>
              <w:pStyle w:val="TAC"/>
            </w:pPr>
            <w:r w:rsidRPr="00090C64">
              <w:t>1.4</w:t>
            </w:r>
          </w:p>
        </w:tc>
        <w:tc>
          <w:tcPr>
            <w:tcW w:w="2270" w:type="dxa"/>
          </w:tcPr>
          <w:p w14:paraId="41FE48A8" w14:textId="6B69C67C"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D1299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D1299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D1299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D12993">
            <w:pPr>
              <w:pStyle w:val="TAC"/>
            </w:pPr>
            <w:r w:rsidRPr="00090C64">
              <w:t>3</w:t>
            </w:r>
          </w:p>
        </w:tc>
        <w:tc>
          <w:tcPr>
            <w:tcW w:w="2270" w:type="dxa"/>
          </w:tcPr>
          <w:p w14:paraId="48A3E003" w14:textId="02F8670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D1299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D1299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D1299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D12993">
            <w:pPr>
              <w:pStyle w:val="TAC"/>
            </w:pPr>
            <w:r w:rsidRPr="00090C64">
              <w:t>5</w:t>
            </w:r>
          </w:p>
        </w:tc>
        <w:tc>
          <w:tcPr>
            <w:tcW w:w="2270" w:type="dxa"/>
          </w:tcPr>
          <w:p w14:paraId="4F276D3C" w14:textId="1B19D9CC"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D1299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D1299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D1299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D12993">
            <w:pPr>
              <w:pStyle w:val="TAC"/>
            </w:pPr>
            <w:r w:rsidRPr="00090C64">
              <w:t>10</w:t>
            </w:r>
          </w:p>
        </w:tc>
        <w:tc>
          <w:tcPr>
            <w:tcW w:w="2270" w:type="dxa"/>
          </w:tcPr>
          <w:p w14:paraId="2F1A4193" w14:textId="0FE3597E"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753" w:type="dxa"/>
          </w:tcPr>
          <w:p w14:paraId="1D5264FE" w14:textId="77777777" w:rsidR="00D57C09" w:rsidRPr="00090C64" w:rsidRDefault="00D57C09" w:rsidP="00D1299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D1299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D1299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D12993">
            <w:pPr>
              <w:pStyle w:val="TAC"/>
            </w:pPr>
            <w:r w:rsidRPr="00090C64">
              <w:t>15</w:t>
            </w:r>
          </w:p>
        </w:tc>
        <w:tc>
          <w:tcPr>
            <w:tcW w:w="2270" w:type="dxa"/>
          </w:tcPr>
          <w:p w14:paraId="54F928E1" w14:textId="0E817B6A"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753" w:type="dxa"/>
          </w:tcPr>
          <w:p w14:paraId="75A21202" w14:textId="77777777" w:rsidR="00D57C09" w:rsidRPr="00090C64" w:rsidRDefault="00D57C09" w:rsidP="00D1299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D1299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D1299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D12993">
            <w:pPr>
              <w:pStyle w:val="TAC"/>
            </w:pPr>
            <w:r w:rsidRPr="00090C64">
              <w:t>20</w:t>
            </w:r>
          </w:p>
        </w:tc>
        <w:tc>
          <w:tcPr>
            <w:tcW w:w="2270" w:type="dxa"/>
          </w:tcPr>
          <w:p w14:paraId="38C23DC0" w14:textId="6E07E317"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 (NOTE 1)</w:t>
            </w:r>
          </w:p>
        </w:tc>
        <w:tc>
          <w:tcPr>
            <w:tcW w:w="1753" w:type="dxa"/>
          </w:tcPr>
          <w:p w14:paraId="0EC7AF57" w14:textId="77777777" w:rsidR="00D57C09" w:rsidRPr="00090C64" w:rsidRDefault="00D57C09" w:rsidP="00D12993">
            <w:pPr>
              <w:pStyle w:val="TAC"/>
            </w:pPr>
            <w:r w:rsidRPr="00090C64">
              <w:t>-64.9 - Δ</w:t>
            </w:r>
            <w:r w:rsidRPr="00090C64">
              <w:rPr>
                <w:vertAlign w:val="subscript"/>
              </w:rPr>
              <w:t>OTAREFSENS</w:t>
            </w:r>
          </w:p>
        </w:tc>
        <w:tc>
          <w:tcPr>
            <w:tcW w:w="1775" w:type="dxa"/>
          </w:tcPr>
          <w:p w14:paraId="1D9E661D" w14:textId="77777777" w:rsidR="00D57C09" w:rsidRPr="00090C64" w:rsidRDefault="00D57C09" w:rsidP="00D1299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D1299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D12993">
            <w:pPr>
              <w:pStyle w:val="TAN"/>
              <w:rPr>
                <w:rFonts w:cs="Arial"/>
                <w:lang w:eastAsia="zh-CN"/>
              </w:rPr>
            </w:pPr>
            <w:r w:rsidRPr="00090C64">
              <w:t>NOTE 1:</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rPr>
              <w:t xml:space="preserve"> T</w:t>
            </w:r>
            <w:r w:rsidRPr="00090C64">
              <w:rPr>
                <w:rFonts w:cs="Arial"/>
                <w:lang w:eastAsia="zh-CN"/>
              </w:rPr>
              <w:t>his reference measurement channel is not applied for Band 46.</w:t>
            </w:r>
          </w:p>
          <w:p w14:paraId="22A37954" w14:textId="77777777" w:rsidR="00D57C09" w:rsidRPr="00090C64" w:rsidRDefault="00D57C09" w:rsidP="00D12993">
            <w:pPr>
              <w:pStyle w:val="TAN"/>
            </w:pPr>
            <w:r w:rsidRPr="00090C64">
              <w:t>NOTE 2:</w:t>
            </w:r>
            <w:r w:rsidRPr="00090C64">
              <w:tab/>
              <w:t>Void</w:t>
            </w:r>
            <w:r w:rsidRPr="00090C64">
              <w:rPr>
                <w:lang w:eastAsia="zh-CN"/>
              </w:rPr>
              <w:t>.</w:t>
            </w:r>
          </w:p>
        </w:tc>
      </w:tr>
    </w:tbl>
    <w:p w14:paraId="621797B4" w14:textId="77777777" w:rsidR="00D57C09" w:rsidRPr="00090C64" w:rsidRDefault="00D57C09" w:rsidP="00D12993"/>
    <w:p w14:paraId="3E23D199" w14:textId="7E2EF374"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1" w:name="_Toc21125237"/>
      <w:bookmarkStart w:id="8422" w:name="_Toc29768227"/>
      <w:bookmarkStart w:id="8423" w:name="_Toc36044669"/>
      <w:bookmarkStart w:id="8424" w:name="_Toc37230574"/>
      <w:bookmarkStart w:id="8425" w:name="_Toc45907717"/>
      <w:bookmarkStart w:id="8426" w:name="_Toc53181822"/>
      <w:bookmarkStart w:id="8427" w:name="_Toc61117558"/>
      <w:bookmarkStart w:id="8428" w:name="_Toc67076647"/>
      <w:bookmarkStart w:id="8429" w:name="_Toc67077185"/>
      <w:bookmarkStart w:id="8430" w:name="_Toc74753067"/>
      <w:bookmarkStart w:id="8431" w:name="_Toc74753606"/>
      <w:bookmarkStart w:id="8432" w:name="_Toc74754144"/>
      <w:bookmarkStart w:id="8433" w:name="_Toc76507467"/>
      <w:bookmarkStart w:id="8434" w:name="_Toc83111618"/>
      <w:bookmarkStart w:id="8435" w:name="_Toc89877270"/>
      <w:bookmarkStart w:id="8436" w:name="_Toc98710805"/>
      <w:bookmarkStart w:id="8437" w:name="_Toc130920141"/>
      <w:bookmarkStart w:id="8438" w:name="_Toc137300687"/>
      <w:bookmarkStart w:id="8439" w:name="_Toc138889020"/>
      <w:bookmarkStart w:id="8440" w:name="_Toc145109029"/>
      <w:bookmarkStart w:id="8441" w:name="_Toc155260171"/>
      <w:bookmarkStart w:id="8442" w:name="_Toc219557668"/>
      <w:r w:rsidRPr="00090C64">
        <w:t>7.4.5.3</w:t>
      </w:r>
      <w:r w:rsidRPr="00090C64">
        <w:tab/>
        <w:t>NR operation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E522497" w14:textId="32523C1D" w:rsidR="00D57C09" w:rsidRPr="00090C64" w:rsidRDefault="00D57C09" w:rsidP="00D1299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1299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D1299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D12993">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D12993">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D1299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D1299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D12993">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D12993">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D12993">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D1299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D12993">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D1299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D12993">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D1299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D12993">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D12993">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D12993">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D1299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D1299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D12993">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D12993">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D12993">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D1299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D12993">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D12993">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D12993">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D1299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D1299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D12993">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D12993">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D12993">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D1299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D1299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D12993">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D12993">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D12993">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D1299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D1299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D12993">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D12993">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D12993">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D1299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D1299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D12993">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D12993">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D12993">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D1299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D1299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D12993">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D12993">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D12993">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D1299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D12993">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D12993">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D1299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D1299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D12993">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D12993">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D1299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D1299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D12993">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D12993">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D1299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D12993">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D12993">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D1299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D1299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D12993">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D1299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D12993">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D12993">
            <w:pPr>
              <w:pStyle w:val="TAN"/>
            </w:pPr>
            <w:r w:rsidRPr="00090C64">
              <w:t>NOTE:</w:t>
            </w:r>
            <w:r w:rsidRPr="00090C64">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3ED5719C" w14:textId="77777777" w:rsidR="00593960" w:rsidRPr="00090C64" w:rsidRDefault="00593960" w:rsidP="00D12993"/>
    <w:p w14:paraId="73047345" w14:textId="77777777" w:rsidR="00D57C09" w:rsidRPr="00C330E2" w:rsidRDefault="00D57C09" w:rsidP="00D1299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D12993">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D12993">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D12993">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D12993">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D12993">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D12993">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D1299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D12993">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D12993">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D12993">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D1299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D12993">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D12993">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D12993">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D1299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D12993">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D12993">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D12993">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D1299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D12993">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D12993">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D12993">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D1299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D12993">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D12993">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D12993">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D1299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D12993">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D12993">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D12993">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D1299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D12993">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D12993">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D12993">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D1299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D12993">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D12993">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D1299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D12993">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D12993">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D1299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D12993">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D12993">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D1299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D12993">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D12993">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D12993">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D1299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D12993">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D12993">
            <w:pPr>
              <w:pStyle w:val="TAN"/>
            </w:pPr>
            <w:r w:rsidRPr="00090C64">
              <w:t>NOTE:</w:t>
            </w:r>
            <w:r w:rsidRPr="00090C64">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32ACDF51" w14:textId="77777777" w:rsidR="00593960" w:rsidRPr="00090C64" w:rsidRDefault="00593960" w:rsidP="00D12993"/>
    <w:p w14:paraId="29F8E84D" w14:textId="77777777" w:rsidR="00D57C09" w:rsidRPr="00C330E2" w:rsidRDefault="00D57C09" w:rsidP="00D1299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D12993">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D12993">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D12993">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D1299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D12993">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D12993">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D12993">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D12993">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D12993">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D12993">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D12993">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D12993">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D12993">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D1299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D12993">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D12993">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D12993">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D1299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D12993">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D12993">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D12993">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D1299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D12993">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D12993">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D12993">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D1299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D12993">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D12993">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D12993">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D12993">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D12993">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D12993">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D1299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D12993">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D12993">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D1299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D12993">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D12993">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D1299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D12993">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D12993">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D1299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D12993">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D12993">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D1299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D12993">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D1299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D12993">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D12993">
            <w:pPr>
              <w:pStyle w:val="TAN"/>
            </w:pPr>
            <w:r w:rsidRPr="00090C64">
              <w:t>NOTE:</w:t>
            </w:r>
            <w:r w:rsidRPr="00090C64">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090C64">
              <w:rPr>
                <w:i/>
              </w:rPr>
              <w:t>BS channel bandwidth</w:t>
            </w:r>
            <w:r w:rsidRPr="00090C64">
              <w:t>.</w:t>
            </w:r>
          </w:p>
        </w:tc>
      </w:tr>
    </w:tbl>
    <w:p w14:paraId="229C0FDA" w14:textId="77777777" w:rsidR="00593960" w:rsidRPr="00090C64" w:rsidRDefault="00593960" w:rsidP="00D12993"/>
    <w:p w14:paraId="36238EBB" w14:textId="77777777" w:rsidR="00D57C09" w:rsidRPr="00090C64" w:rsidRDefault="00D57C09" w:rsidP="00D57C09">
      <w:pPr>
        <w:pStyle w:val="Heading2"/>
      </w:pPr>
      <w:bookmarkStart w:id="8443" w:name="_Toc21125238"/>
      <w:bookmarkStart w:id="8444" w:name="_Toc29768228"/>
      <w:bookmarkStart w:id="8445" w:name="_Toc36044670"/>
      <w:bookmarkStart w:id="8446" w:name="_Toc37230575"/>
      <w:bookmarkStart w:id="8447" w:name="_Toc45907718"/>
      <w:bookmarkStart w:id="8448" w:name="_Toc53181823"/>
      <w:bookmarkStart w:id="8449" w:name="_Toc61117559"/>
      <w:bookmarkStart w:id="8450" w:name="_Toc67076648"/>
      <w:bookmarkStart w:id="8451" w:name="_Toc67077186"/>
      <w:bookmarkStart w:id="8452" w:name="_Toc74753068"/>
      <w:bookmarkStart w:id="8453" w:name="_Toc74753607"/>
      <w:bookmarkStart w:id="8454" w:name="_Toc74754145"/>
      <w:bookmarkStart w:id="8455" w:name="_Toc76507468"/>
      <w:bookmarkStart w:id="8456" w:name="_Toc83111619"/>
      <w:bookmarkStart w:id="8457" w:name="_Toc89877271"/>
      <w:bookmarkStart w:id="8458" w:name="_Toc98710806"/>
      <w:bookmarkStart w:id="8459" w:name="_Toc130920142"/>
      <w:bookmarkStart w:id="8460" w:name="_Toc137300688"/>
      <w:bookmarkStart w:id="8461" w:name="_Toc138889021"/>
      <w:bookmarkStart w:id="8462" w:name="_Toc145109030"/>
      <w:bookmarkStart w:id="8463" w:name="_Toc155260172"/>
      <w:bookmarkStart w:id="8464" w:name="_Toc219557669"/>
      <w:r w:rsidRPr="00090C64">
        <w:t>7.5</w:t>
      </w:r>
      <w:r w:rsidRPr="00090C64">
        <w:tab/>
        <w:t>OTA Adjacent channel selectivity, general blocking, and narrowband blocking</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0D275C9A" w14:textId="77777777" w:rsidR="00D57C09" w:rsidRPr="00090C64" w:rsidRDefault="00D57C09" w:rsidP="00D57C09">
      <w:pPr>
        <w:pStyle w:val="Heading3"/>
        <w:rPr>
          <w:lang w:eastAsia="sv-SE"/>
        </w:rPr>
      </w:pPr>
      <w:bookmarkStart w:id="8465" w:name="_Toc21125239"/>
      <w:bookmarkStart w:id="8466" w:name="_Toc29768229"/>
      <w:bookmarkStart w:id="8467" w:name="_Toc36044671"/>
      <w:bookmarkStart w:id="8468" w:name="_Toc37230576"/>
      <w:bookmarkStart w:id="8469" w:name="_Toc45907719"/>
      <w:bookmarkStart w:id="8470" w:name="_Toc53181824"/>
      <w:bookmarkStart w:id="8471" w:name="_Toc61117560"/>
      <w:bookmarkStart w:id="8472" w:name="_Toc67076649"/>
      <w:bookmarkStart w:id="8473" w:name="_Toc67077187"/>
      <w:bookmarkStart w:id="8474" w:name="_Toc74753069"/>
      <w:bookmarkStart w:id="8475" w:name="_Toc74753608"/>
      <w:bookmarkStart w:id="8476" w:name="_Toc74754146"/>
      <w:bookmarkStart w:id="8477" w:name="_Toc76507469"/>
      <w:bookmarkStart w:id="8478" w:name="_Toc83111620"/>
      <w:bookmarkStart w:id="8479" w:name="_Toc89877272"/>
      <w:bookmarkStart w:id="8480" w:name="_Toc98710807"/>
      <w:bookmarkStart w:id="8481" w:name="_Toc130920143"/>
      <w:bookmarkStart w:id="8482" w:name="_Toc137300689"/>
      <w:bookmarkStart w:id="8483" w:name="_Toc138889022"/>
      <w:bookmarkStart w:id="8484" w:name="_Toc145109031"/>
      <w:bookmarkStart w:id="8485" w:name="_Toc155260173"/>
      <w:bookmarkStart w:id="8486" w:name="_Toc219557670"/>
      <w:r w:rsidRPr="00090C64">
        <w:rPr>
          <w:lang w:eastAsia="sv-SE"/>
        </w:rPr>
        <w:t>7.5.1</w:t>
      </w:r>
      <w:r w:rsidRPr="00090C64">
        <w:rPr>
          <w:lang w:eastAsia="sv-SE"/>
        </w:rPr>
        <w:tab/>
        <w:t>Definition and applicability</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A182A0E" w14:textId="77777777" w:rsidR="00D57C09" w:rsidRPr="00090C64" w:rsidRDefault="00D57C09" w:rsidP="00D1299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1299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1299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12993">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1299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D1299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D1299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D1299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D1299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D1299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D12993">
            <w:pPr>
              <w:pStyle w:val="TAC"/>
            </w:pPr>
            <w:r w:rsidRPr="00090C64">
              <w:t>60</w:t>
            </w:r>
          </w:p>
        </w:tc>
      </w:tr>
    </w:tbl>
    <w:p w14:paraId="252A5771" w14:textId="77777777" w:rsidR="00D57C09" w:rsidRPr="00090C64" w:rsidRDefault="00D57C09" w:rsidP="00D12993">
      <w:pPr>
        <w:rPr>
          <w:lang w:eastAsia="sv-SE"/>
        </w:rPr>
      </w:pPr>
    </w:p>
    <w:p w14:paraId="64695580" w14:textId="77777777" w:rsidR="00D57C09" w:rsidRPr="00090C64" w:rsidRDefault="00D57C09" w:rsidP="00D57C09">
      <w:pPr>
        <w:pStyle w:val="Heading3"/>
        <w:rPr>
          <w:lang w:eastAsia="sv-SE"/>
        </w:rPr>
      </w:pPr>
      <w:bookmarkStart w:id="8487" w:name="_Toc21125240"/>
      <w:bookmarkStart w:id="8488" w:name="_Toc29768230"/>
      <w:bookmarkStart w:id="8489" w:name="_Toc36044672"/>
      <w:bookmarkStart w:id="8490" w:name="_Toc37230577"/>
      <w:bookmarkStart w:id="8491" w:name="_Toc45907720"/>
      <w:bookmarkStart w:id="8492" w:name="_Toc53181825"/>
      <w:bookmarkStart w:id="8493" w:name="_Toc61117561"/>
      <w:bookmarkStart w:id="8494" w:name="_Toc67076650"/>
      <w:bookmarkStart w:id="8495" w:name="_Toc67077188"/>
      <w:bookmarkStart w:id="8496" w:name="_Toc74753070"/>
      <w:bookmarkStart w:id="8497" w:name="_Toc74753609"/>
      <w:bookmarkStart w:id="8498" w:name="_Toc74754147"/>
      <w:bookmarkStart w:id="8499" w:name="_Toc76507470"/>
      <w:bookmarkStart w:id="8500" w:name="_Toc83111621"/>
      <w:bookmarkStart w:id="8501" w:name="_Toc89877273"/>
      <w:bookmarkStart w:id="8502" w:name="_Toc98710808"/>
      <w:bookmarkStart w:id="8503" w:name="_Toc130920144"/>
      <w:bookmarkStart w:id="8504" w:name="_Toc137300690"/>
      <w:bookmarkStart w:id="8505" w:name="_Toc138889023"/>
      <w:bookmarkStart w:id="8506" w:name="_Toc145109032"/>
      <w:bookmarkStart w:id="8507" w:name="_Toc155260174"/>
      <w:bookmarkStart w:id="8508" w:name="_Toc219557671"/>
      <w:r w:rsidRPr="00090C64">
        <w:rPr>
          <w:lang w:eastAsia="sv-SE"/>
        </w:rPr>
        <w:t>7.5.2</w:t>
      </w:r>
      <w:r w:rsidRPr="00090C64">
        <w:rPr>
          <w:lang w:eastAsia="sv-SE"/>
        </w:rPr>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8020C55" w14:textId="0480C71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09" w:name="_Toc21125241"/>
      <w:bookmarkStart w:id="8510" w:name="_Toc29768231"/>
      <w:bookmarkStart w:id="8511" w:name="_Toc36044673"/>
      <w:bookmarkStart w:id="8512" w:name="_Toc37230578"/>
      <w:bookmarkStart w:id="8513" w:name="_Toc45907721"/>
      <w:bookmarkStart w:id="8514" w:name="_Toc53181826"/>
      <w:bookmarkStart w:id="8515" w:name="_Toc61117562"/>
      <w:bookmarkStart w:id="8516" w:name="_Toc67076651"/>
      <w:bookmarkStart w:id="8517" w:name="_Toc67077189"/>
      <w:bookmarkStart w:id="8518" w:name="_Toc74753071"/>
      <w:bookmarkStart w:id="8519" w:name="_Toc74753610"/>
      <w:bookmarkStart w:id="8520" w:name="_Toc74754148"/>
      <w:bookmarkStart w:id="8521" w:name="_Toc76507471"/>
      <w:bookmarkStart w:id="8522" w:name="_Toc83111622"/>
      <w:bookmarkStart w:id="8523" w:name="_Toc89877274"/>
      <w:bookmarkStart w:id="8524" w:name="_Toc98710809"/>
      <w:bookmarkStart w:id="8525" w:name="_Toc130920145"/>
      <w:bookmarkStart w:id="8526" w:name="_Toc137300691"/>
      <w:bookmarkStart w:id="8527" w:name="_Toc138889024"/>
      <w:bookmarkStart w:id="8528" w:name="_Toc145109033"/>
      <w:bookmarkStart w:id="8529" w:name="_Toc155260175"/>
      <w:bookmarkStart w:id="8530" w:name="_Toc219557672"/>
      <w:r w:rsidRPr="00090C64">
        <w:rPr>
          <w:lang w:eastAsia="sv-SE"/>
        </w:rPr>
        <w:t>7.5.3</w:t>
      </w:r>
      <w:r w:rsidRPr="00090C64">
        <w:rPr>
          <w:lang w:eastAsia="sv-SE"/>
        </w:rPr>
        <w:tab/>
        <w:t>Test purpose</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48EB10C" w14:textId="77777777" w:rsidR="00D57C09" w:rsidRPr="00090C64" w:rsidRDefault="00D57C09" w:rsidP="00D1299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1" w:name="_Toc21125242"/>
      <w:bookmarkStart w:id="8532" w:name="_Toc29768232"/>
      <w:bookmarkStart w:id="8533" w:name="_Toc36044674"/>
      <w:bookmarkStart w:id="8534" w:name="_Toc37230579"/>
      <w:bookmarkStart w:id="8535" w:name="_Toc45907722"/>
      <w:bookmarkStart w:id="8536" w:name="_Toc53181827"/>
      <w:bookmarkStart w:id="8537" w:name="_Toc61117563"/>
      <w:bookmarkStart w:id="8538" w:name="_Toc67076652"/>
      <w:bookmarkStart w:id="8539" w:name="_Toc67077190"/>
      <w:bookmarkStart w:id="8540" w:name="_Toc74753072"/>
      <w:bookmarkStart w:id="8541" w:name="_Toc74753611"/>
      <w:bookmarkStart w:id="8542" w:name="_Toc74754149"/>
      <w:bookmarkStart w:id="8543" w:name="_Toc76507472"/>
      <w:bookmarkStart w:id="8544" w:name="_Toc83111623"/>
      <w:bookmarkStart w:id="8545" w:name="_Toc89877275"/>
      <w:bookmarkStart w:id="8546" w:name="_Toc98710810"/>
      <w:bookmarkStart w:id="8547" w:name="_Toc130920146"/>
      <w:bookmarkStart w:id="8548" w:name="_Toc137300692"/>
      <w:bookmarkStart w:id="8549" w:name="_Toc138889025"/>
      <w:bookmarkStart w:id="8550" w:name="_Toc145109034"/>
      <w:bookmarkStart w:id="8551" w:name="_Toc155260176"/>
      <w:bookmarkStart w:id="8552" w:name="_Toc219557673"/>
      <w:r w:rsidRPr="00090C64">
        <w:rPr>
          <w:lang w:eastAsia="sv-SE"/>
        </w:rPr>
        <w:t>7.5</w:t>
      </w:r>
      <w:r w:rsidRPr="00090C64">
        <w:rPr>
          <w:lang w:eastAsia="zh-CN"/>
        </w:rPr>
        <w:t>.</w:t>
      </w:r>
      <w:r w:rsidRPr="00090C64">
        <w:rPr>
          <w:lang w:eastAsia="sv-SE"/>
        </w:rPr>
        <w:t>4</w:t>
      </w:r>
      <w:r w:rsidRPr="00090C64">
        <w:rPr>
          <w:lang w:eastAsia="sv-SE"/>
        </w:rPr>
        <w:tab/>
        <w:t>Method of test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6A709DF" w14:textId="77777777" w:rsidR="00D57C09" w:rsidRPr="00090C64" w:rsidRDefault="00D57C09" w:rsidP="00D57C09">
      <w:pPr>
        <w:pStyle w:val="Heading4"/>
        <w:rPr>
          <w:lang w:eastAsia="sv-SE"/>
        </w:rPr>
      </w:pPr>
      <w:bookmarkStart w:id="8553" w:name="_Toc21125243"/>
      <w:bookmarkStart w:id="8554" w:name="_Toc29768233"/>
      <w:bookmarkStart w:id="8555" w:name="_Toc36044675"/>
      <w:bookmarkStart w:id="8556" w:name="_Toc37230580"/>
      <w:bookmarkStart w:id="8557" w:name="_Toc45907723"/>
      <w:bookmarkStart w:id="8558" w:name="_Toc53181828"/>
      <w:bookmarkStart w:id="8559" w:name="_Toc61117564"/>
      <w:bookmarkStart w:id="8560" w:name="_Toc67076653"/>
      <w:bookmarkStart w:id="8561" w:name="_Toc67077191"/>
      <w:bookmarkStart w:id="8562" w:name="_Toc74753073"/>
      <w:bookmarkStart w:id="8563" w:name="_Toc74753612"/>
      <w:bookmarkStart w:id="8564" w:name="_Toc74754150"/>
      <w:bookmarkStart w:id="8565" w:name="_Toc76507473"/>
      <w:bookmarkStart w:id="8566" w:name="_Toc83111624"/>
      <w:bookmarkStart w:id="8567" w:name="_Toc89877276"/>
      <w:bookmarkStart w:id="8568" w:name="_Toc98710811"/>
      <w:bookmarkStart w:id="8569" w:name="_Toc130920147"/>
      <w:bookmarkStart w:id="8570" w:name="_Toc137300693"/>
      <w:bookmarkStart w:id="8571" w:name="_Toc138889026"/>
      <w:bookmarkStart w:id="8572" w:name="_Toc145109035"/>
      <w:bookmarkStart w:id="8573" w:name="_Toc155260177"/>
      <w:bookmarkStart w:id="8574" w:name="_Toc219557674"/>
      <w:r w:rsidRPr="00090C64">
        <w:rPr>
          <w:lang w:eastAsia="sv-SE"/>
        </w:rPr>
        <w:t>7.5.4.1</w:t>
      </w:r>
      <w:r w:rsidRPr="00090C64">
        <w:rPr>
          <w:lang w:eastAsia="sv-SE"/>
        </w:rPr>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1329DA3" w14:textId="77777777" w:rsidR="00D57C09" w:rsidRPr="00090C64" w:rsidRDefault="00D57C09" w:rsidP="00D12993">
      <w:r w:rsidRPr="00090C64">
        <w:t>Test environment: normal; see annex G.2.</w:t>
      </w:r>
    </w:p>
    <w:p w14:paraId="5DD61FB9" w14:textId="7BABAF4F"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D1299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12993">
      <w:r w:rsidRPr="00090C64">
        <w:t>Directions to be tested:</w:t>
      </w:r>
    </w:p>
    <w:p w14:paraId="6E2BA916" w14:textId="6ACFFA0E" w:rsidR="00D57C09" w:rsidRPr="00090C64" w:rsidRDefault="004E35B1" w:rsidP="00D12993">
      <w:pPr>
        <w:pStyle w:val="B10"/>
      </w:pPr>
      <w:r>
        <w:tab/>
      </w:r>
      <w:r w:rsidR="00D57C09" w:rsidRPr="00090C64">
        <w:t>OTA minSENS receiver target reference direction (see table 4.10-2, D107.</w:t>
      </w:r>
    </w:p>
    <w:p w14:paraId="1C02AB21" w14:textId="2600244B" w:rsidR="00D57C09" w:rsidRPr="00090C64" w:rsidRDefault="004E35B1" w:rsidP="00D1299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75" w:name="_Toc21125244"/>
      <w:bookmarkStart w:id="8576" w:name="_Toc29768234"/>
      <w:bookmarkStart w:id="8577" w:name="_Toc36044676"/>
      <w:bookmarkStart w:id="8578" w:name="_Toc37230581"/>
      <w:bookmarkStart w:id="8579" w:name="_Toc45907724"/>
      <w:bookmarkStart w:id="8580" w:name="_Toc53181829"/>
      <w:bookmarkStart w:id="8581" w:name="_Toc61117565"/>
      <w:bookmarkStart w:id="8582" w:name="_Toc67076654"/>
      <w:bookmarkStart w:id="8583" w:name="_Toc67077192"/>
      <w:bookmarkStart w:id="8584" w:name="_Toc74753074"/>
      <w:bookmarkStart w:id="8585" w:name="_Toc74753613"/>
      <w:bookmarkStart w:id="8586" w:name="_Toc74754151"/>
      <w:bookmarkStart w:id="8587" w:name="_Toc76507474"/>
      <w:bookmarkStart w:id="8588" w:name="_Toc83111625"/>
      <w:bookmarkStart w:id="8589" w:name="_Toc89877277"/>
      <w:bookmarkStart w:id="8590" w:name="_Toc98710812"/>
      <w:bookmarkStart w:id="8591" w:name="_Toc130920148"/>
      <w:bookmarkStart w:id="8592" w:name="_Toc137300694"/>
      <w:bookmarkStart w:id="8593" w:name="_Toc138889027"/>
      <w:bookmarkStart w:id="8594" w:name="_Toc145109036"/>
      <w:bookmarkStart w:id="8595" w:name="_Toc155260178"/>
      <w:bookmarkStart w:id="8596" w:name="_Toc219557675"/>
      <w:r w:rsidRPr="00090C64">
        <w:rPr>
          <w:lang w:eastAsia="sv-SE"/>
        </w:rPr>
        <w:t>7.5.4.2</w:t>
      </w:r>
      <w:r w:rsidRPr="00090C64">
        <w:rPr>
          <w:lang w:eastAsia="sv-SE"/>
        </w:rPr>
        <w:tab/>
        <w:t>Procedure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ACFD5BB" w14:textId="77777777" w:rsidR="00D57C09" w:rsidRPr="00090C64" w:rsidRDefault="00D57C09" w:rsidP="00D57C09">
      <w:pPr>
        <w:pStyle w:val="Heading5"/>
      </w:pPr>
      <w:bookmarkStart w:id="8597" w:name="_Toc21125245"/>
      <w:bookmarkStart w:id="8598" w:name="_Toc29768235"/>
      <w:bookmarkStart w:id="8599" w:name="_Toc36044677"/>
      <w:bookmarkStart w:id="8600" w:name="_Toc37230582"/>
      <w:bookmarkStart w:id="8601" w:name="_Toc45907725"/>
      <w:bookmarkStart w:id="8602" w:name="_Toc53181830"/>
      <w:bookmarkStart w:id="8603" w:name="_Toc61117566"/>
      <w:bookmarkStart w:id="8604" w:name="_Toc67076655"/>
      <w:bookmarkStart w:id="8605" w:name="_Toc67077193"/>
      <w:bookmarkStart w:id="8606" w:name="_Toc74753075"/>
      <w:bookmarkStart w:id="8607" w:name="_Toc74753614"/>
      <w:bookmarkStart w:id="8608" w:name="_Toc74754152"/>
      <w:bookmarkStart w:id="8609" w:name="_Toc76507475"/>
      <w:bookmarkStart w:id="8610" w:name="_Toc83111626"/>
      <w:bookmarkStart w:id="8611" w:name="_Toc89877278"/>
      <w:bookmarkStart w:id="8612" w:name="_Toc98710813"/>
      <w:bookmarkStart w:id="8613" w:name="_Toc130920149"/>
      <w:bookmarkStart w:id="8614" w:name="_Toc137300695"/>
      <w:bookmarkStart w:id="8615" w:name="_Toc138889028"/>
      <w:bookmarkStart w:id="8616" w:name="_Toc145109037"/>
      <w:bookmarkStart w:id="8617" w:name="_Toc155260179"/>
      <w:bookmarkStart w:id="8618" w:name="_Toc219557676"/>
      <w:r w:rsidRPr="00090C64">
        <w:t>7.5.4.2.1</w:t>
      </w:r>
      <w:r w:rsidRPr="00090C64">
        <w:tab/>
        <w:t>General procedure</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324734EF" w14:textId="77777777" w:rsidR="00D57C09" w:rsidRPr="00090C64" w:rsidRDefault="00D57C09" w:rsidP="00D12993">
      <w:pPr>
        <w:rPr>
          <w:lang w:eastAsia="zh-CN"/>
        </w:rPr>
      </w:pPr>
      <w:r w:rsidRPr="00090C64">
        <w:rPr>
          <w:lang w:eastAsia="zh-CN"/>
        </w:rPr>
        <w:t>The general procedure steps apply to the procedures for all the RATs.</w:t>
      </w:r>
    </w:p>
    <w:p w14:paraId="70C69208"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D1299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D1299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D1299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D1299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19" w:name="_Toc21125246"/>
      <w:bookmarkStart w:id="8620" w:name="_Toc29768236"/>
      <w:bookmarkStart w:id="8621" w:name="_Toc36044678"/>
      <w:bookmarkStart w:id="8622" w:name="_Toc37230583"/>
      <w:bookmarkStart w:id="8623" w:name="_Toc45907726"/>
      <w:bookmarkStart w:id="8624" w:name="_Toc53181831"/>
      <w:bookmarkStart w:id="8625" w:name="_Toc61117567"/>
      <w:bookmarkStart w:id="8626" w:name="_Toc67076656"/>
      <w:bookmarkStart w:id="8627" w:name="_Toc67077194"/>
      <w:bookmarkStart w:id="8628" w:name="_Toc74753076"/>
      <w:bookmarkStart w:id="8629" w:name="_Toc74753615"/>
      <w:bookmarkStart w:id="8630" w:name="_Toc74754153"/>
      <w:bookmarkStart w:id="8631" w:name="_Toc76507476"/>
      <w:bookmarkStart w:id="8632" w:name="_Toc83111627"/>
      <w:bookmarkStart w:id="8633" w:name="_Toc89877279"/>
      <w:bookmarkStart w:id="8634" w:name="_Toc98710814"/>
      <w:bookmarkStart w:id="8635" w:name="_Toc130920150"/>
      <w:bookmarkStart w:id="8636" w:name="_Toc137300696"/>
      <w:bookmarkStart w:id="8637" w:name="_Toc138889029"/>
      <w:bookmarkStart w:id="8638" w:name="_Toc145109038"/>
      <w:bookmarkStart w:id="8639" w:name="_Toc155260180"/>
      <w:bookmarkStart w:id="8640" w:name="_Toc219557677"/>
      <w:r w:rsidRPr="00090C64">
        <w:t>7.5.4.2.2</w:t>
      </w:r>
      <w:r w:rsidRPr="00090C64">
        <w:tab/>
        <w:t>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21F07D7" w14:textId="77777777" w:rsidR="00D57C09" w:rsidRPr="00090C64" w:rsidRDefault="00D57C09" w:rsidP="00554118">
      <w:pPr>
        <w:pStyle w:val="H6"/>
      </w:pPr>
      <w:bookmarkStart w:id="8641" w:name="_Toc21125247"/>
      <w:bookmarkStart w:id="8642" w:name="_Toc29768237"/>
      <w:bookmarkStart w:id="8643" w:name="_Toc36044679"/>
      <w:bookmarkStart w:id="8644" w:name="_Toc37230584"/>
      <w:bookmarkStart w:id="8645" w:name="_Toc45907727"/>
      <w:bookmarkStart w:id="8646" w:name="_Toc53181832"/>
      <w:r w:rsidRPr="00090C64">
        <w:t>7.5.4.2.2.1</w:t>
      </w:r>
      <w:r w:rsidRPr="00090C64">
        <w:tab/>
        <w:t>Procedure for general blocking</w:t>
      </w:r>
      <w:bookmarkEnd w:id="8641"/>
      <w:bookmarkEnd w:id="8642"/>
      <w:bookmarkEnd w:id="8643"/>
      <w:bookmarkEnd w:id="8644"/>
      <w:bookmarkEnd w:id="8645"/>
      <w:bookmarkEnd w:id="8646"/>
    </w:p>
    <w:p w14:paraId="0B7C9F0C"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1299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1299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12993">
      <w:pPr>
        <w:pStyle w:val="B10"/>
      </w:pPr>
      <w:r w:rsidRPr="00090C64">
        <w:t>4)</w:t>
      </w:r>
      <w:r w:rsidRPr="00090C64">
        <w:tab/>
        <w:t>Repeat for all the specified measurement directions.</w:t>
      </w:r>
    </w:p>
    <w:p w14:paraId="250D5C9A" w14:textId="23677A5D" w:rsidR="00D57C09" w:rsidRPr="00090C64" w:rsidRDefault="00D57C09" w:rsidP="00D12993">
      <w:pPr>
        <w:pStyle w:val="B10"/>
      </w:pPr>
      <w:r w:rsidRPr="00090C64">
        <w:t>5)</w:t>
      </w:r>
      <w:r w:rsidR="004E35B1">
        <w:tab/>
      </w:r>
      <w:r w:rsidRPr="00090C64">
        <w:t>Repeat for all supported polarizations.</w:t>
      </w:r>
    </w:p>
    <w:p w14:paraId="0CA64A8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47" w:name="_Toc21125248"/>
      <w:bookmarkStart w:id="8648" w:name="_Toc29768238"/>
      <w:bookmarkStart w:id="8649" w:name="_Toc36044680"/>
      <w:bookmarkStart w:id="8650" w:name="_Toc37230585"/>
      <w:bookmarkStart w:id="8651" w:name="_Toc45907728"/>
      <w:bookmarkStart w:id="8652" w:name="_Toc53181833"/>
      <w:r w:rsidRPr="00090C64">
        <w:t>7.5.4.2.2.2</w:t>
      </w:r>
      <w:r w:rsidRPr="00090C64">
        <w:tab/>
        <w:t>Procedure for narrowband blocking</w:t>
      </w:r>
      <w:bookmarkEnd w:id="8647"/>
      <w:bookmarkEnd w:id="8648"/>
      <w:bookmarkEnd w:id="8649"/>
      <w:bookmarkEnd w:id="8650"/>
      <w:bookmarkEnd w:id="8651"/>
      <w:bookmarkEnd w:id="8652"/>
    </w:p>
    <w:p w14:paraId="576D1B29"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1299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1299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12993">
      <w:pPr>
        <w:pStyle w:val="B10"/>
      </w:pPr>
      <w:r w:rsidRPr="00090C64">
        <w:t>4)</w:t>
      </w:r>
      <w:r w:rsidRPr="00090C64">
        <w:tab/>
        <w:t>Repeat for all the specified measurement directions.</w:t>
      </w:r>
    </w:p>
    <w:p w14:paraId="7E4CC594" w14:textId="33B600BB" w:rsidR="00D57C09" w:rsidRPr="00090C64" w:rsidRDefault="00D57C09" w:rsidP="00D12993">
      <w:pPr>
        <w:pStyle w:val="B10"/>
      </w:pPr>
      <w:r w:rsidRPr="00090C64">
        <w:t>5)</w:t>
      </w:r>
      <w:r w:rsidR="004E35B1">
        <w:tab/>
      </w:r>
      <w:r w:rsidRPr="00090C64">
        <w:t>Repeat for all supported polarizations.</w:t>
      </w:r>
    </w:p>
    <w:p w14:paraId="6244B513"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3" w:name="_Toc21125249"/>
      <w:bookmarkStart w:id="8654" w:name="_Toc29768239"/>
      <w:bookmarkStart w:id="8655" w:name="_Toc36044681"/>
      <w:bookmarkStart w:id="8656" w:name="_Toc37230586"/>
      <w:bookmarkStart w:id="8657" w:name="_Toc45907729"/>
      <w:bookmarkStart w:id="8658" w:name="_Toc53181834"/>
      <w:r w:rsidRPr="00090C64">
        <w:t>7.5.4.2.2.3</w:t>
      </w:r>
      <w:r w:rsidRPr="00090C64">
        <w:tab/>
        <w:t>Procedure for additional BC3 blocking requirement</w:t>
      </w:r>
      <w:bookmarkEnd w:id="8653"/>
      <w:bookmarkEnd w:id="8654"/>
      <w:bookmarkEnd w:id="8655"/>
      <w:bookmarkEnd w:id="8656"/>
      <w:bookmarkEnd w:id="8657"/>
      <w:bookmarkEnd w:id="8658"/>
    </w:p>
    <w:p w14:paraId="380BC592"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1299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1299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59" w:name="_Toc21125250"/>
      <w:bookmarkStart w:id="8660" w:name="_Toc29768240"/>
      <w:bookmarkStart w:id="8661" w:name="_Toc36044682"/>
      <w:bookmarkStart w:id="8662" w:name="_Toc37230587"/>
      <w:bookmarkStart w:id="8663" w:name="_Toc45907730"/>
      <w:bookmarkStart w:id="8664" w:name="_Toc53181835"/>
      <w:bookmarkStart w:id="8665" w:name="_Toc61117568"/>
      <w:bookmarkStart w:id="8666" w:name="_Toc67076657"/>
      <w:bookmarkStart w:id="8667" w:name="_Toc67077195"/>
      <w:bookmarkStart w:id="8668" w:name="_Toc74753077"/>
      <w:bookmarkStart w:id="8669" w:name="_Toc74753616"/>
      <w:bookmarkStart w:id="8670" w:name="_Toc74754154"/>
      <w:bookmarkStart w:id="8671" w:name="_Toc76507477"/>
      <w:bookmarkStart w:id="8672" w:name="_Toc83111628"/>
      <w:bookmarkStart w:id="8673" w:name="_Toc89877280"/>
      <w:bookmarkStart w:id="8674" w:name="_Toc98710815"/>
      <w:bookmarkStart w:id="8675" w:name="_Toc130920151"/>
      <w:bookmarkStart w:id="8676" w:name="_Toc137300697"/>
      <w:bookmarkStart w:id="8677" w:name="_Toc138889030"/>
      <w:bookmarkStart w:id="8678" w:name="_Toc145109039"/>
      <w:bookmarkStart w:id="8679" w:name="_Toc155260181"/>
      <w:bookmarkStart w:id="8680" w:name="_Toc219557678"/>
      <w:r w:rsidRPr="00090C64">
        <w:t>7.5.4.2.3</w:t>
      </w:r>
      <w:r w:rsidRPr="00090C64">
        <w:tab/>
        <w:t>Single RAT UTRA FDD operation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141DE515" w14:textId="2F2C09D6" w:rsidR="00D57C09" w:rsidRPr="00090C64" w:rsidRDefault="00D57C09" w:rsidP="00D1299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1299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12993">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12993">
      <w:pPr>
        <w:pStyle w:val="B10"/>
      </w:pPr>
      <w:r w:rsidRPr="00090C64">
        <w:t>4)</w:t>
      </w:r>
      <w:r w:rsidRPr="00090C64">
        <w:tab/>
        <w:t>Repeat for all the specified measurement directions and all supported polarizations.</w:t>
      </w:r>
    </w:p>
    <w:p w14:paraId="3B6A198F"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1" w:name="_Toc21125251"/>
      <w:bookmarkStart w:id="8682" w:name="_Toc29768241"/>
      <w:bookmarkStart w:id="8683" w:name="_Toc36044683"/>
      <w:bookmarkStart w:id="8684" w:name="_Toc37230588"/>
      <w:bookmarkStart w:id="8685" w:name="_Toc45907731"/>
      <w:bookmarkStart w:id="8686" w:name="_Toc53181836"/>
      <w:bookmarkStart w:id="8687" w:name="_Toc61117569"/>
      <w:bookmarkStart w:id="8688" w:name="_Toc67076658"/>
      <w:bookmarkStart w:id="8689" w:name="_Toc67077196"/>
      <w:bookmarkStart w:id="8690" w:name="_Toc74753078"/>
      <w:bookmarkStart w:id="8691" w:name="_Toc74753617"/>
      <w:bookmarkStart w:id="8692" w:name="_Toc74754155"/>
      <w:bookmarkStart w:id="8693" w:name="_Toc76507478"/>
      <w:bookmarkStart w:id="8694" w:name="_Toc83111629"/>
      <w:bookmarkStart w:id="8695" w:name="_Toc89877281"/>
      <w:bookmarkStart w:id="8696" w:name="_Toc98710816"/>
      <w:bookmarkStart w:id="8697" w:name="_Toc130920152"/>
      <w:bookmarkStart w:id="8698" w:name="_Toc137300698"/>
      <w:bookmarkStart w:id="8699" w:name="_Toc138889031"/>
      <w:bookmarkStart w:id="8700" w:name="_Toc145109040"/>
      <w:bookmarkStart w:id="8701" w:name="_Toc155260182"/>
      <w:bookmarkStart w:id="8702" w:name="_Toc219557679"/>
      <w:r w:rsidRPr="00090C64">
        <w:t>7.5.4.2.4</w:t>
      </w:r>
      <w:r w:rsidRPr="00090C64">
        <w:tab/>
        <w:t>Single RAT E-UTRA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F5567D0" w14:textId="77777777" w:rsidR="00D57C09" w:rsidRPr="00090C64" w:rsidRDefault="00D57C09" w:rsidP="00554118">
      <w:pPr>
        <w:pStyle w:val="H6"/>
      </w:pPr>
      <w:bookmarkStart w:id="8703" w:name="_Toc21125252"/>
      <w:bookmarkStart w:id="8704" w:name="_Toc29768242"/>
      <w:bookmarkStart w:id="8705" w:name="_Toc36044684"/>
      <w:bookmarkStart w:id="8706" w:name="_Toc37230589"/>
      <w:bookmarkStart w:id="8707" w:name="_Toc45907732"/>
      <w:bookmarkStart w:id="8708" w:name="_Toc53181837"/>
      <w:r w:rsidRPr="00090C64">
        <w:t>7.4.4.2.4.1</w:t>
      </w:r>
      <w:r w:rsidRPr="00090C64">
        <w:tab/>
        <w:t>Procedure for adjacent channel selectivity</w:t>
      </w:r>
      <w:bookmarkEnd w:id="8703"/>
      <w:bookmarkEnd w:id="8704"/>
      <w:bookmarkEnd w:id="8705"/>
      <w:bookmarkEnd w:id="8706"/>
      <w:bookmarkEnd w:id="8707"/>
      <w:bookmarkEnd w:id="8708"/>
    </w:p>
    <w:p w14:paraId="1A7C8383" w14:textId="47344C3D" w:rsidR="00D57C09" w:rsidRPr="00090C64" w:rsidRDefault="00D57C09" w:rsidP="00D1299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1299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1299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12993">
      <w:pPr>
        <w:pStyle w:val="B10"/>
      </w:pPr>
      <w:r w:rsidRPr="00090C64">
        <w:t>4)</w:t>
      </w:r>
      <w:r w:rsidRPr="00090C64">
        <w:tab/>
        <w:t>Repeat for all the specified measurement directions and all supported polarizations.</w:t>
      </w:r>
    </w:p>
    <w:p w14:paraId="53BC0AE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09" w:name="_Toc21125253"/>
      <w:bookmarkStart w:id="8710" w:name="_Toc29768243"/>
      <w:bookmarkStart w:id="8711" w:name="_Toc36044685"/>
      <w:bookmarkStart w:id="8712" w:name="_Toc37230590"/>
      <w:bookmarkStart w:id="8713" w:name="_Toc45907733"/>
      <w:bookmarkStart w:id="8714" w:name="_Toc53181838"/>
      <w:r w:rsidRPr="00090C64">
        <w:t>7.5.4.2.4.2</w:t>
      </w:r>
      <w:r w:rsidRPr="00090C64">
        <w:tab/>
        <w:t>Procedure for narrow-band blocking</w:t>
      </w:r>
      <w:bookmarkEnd w:id="8709"/>
      <w:bookmarkEnd w:id="8710"/>
      <w:bookmarkEnd w:id="8711"/>
      <w:bookmarkEnd w:id="8712"/>
      <w:bookmarkEnd w:id="8713"/>
      <w:bookmarkEnd w:id="8714"/>
    </w:p>
    <w:p w14:paraId="63F26E3F" w14:textId="77777777" w:rsidR="00D57C09" w:rsidRPr="00090C64" w:rsidRDefault="00D57C09" w:rsidP="00D1299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1299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1299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1299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1299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1299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12993">
      <w:pPr>
        <w:pStyle w:val="B10"/>
      </w:pPr>
      <w:r w:rsidRPr="00090C64">
        <w:t>6)</w:t>
      </w:r>
      <w:r w:rsidRPr="00090C64">
        <w:tab/>
        <w:t>Repeat for all the specified measurement directions and all supported polarizations.</w:t>
      </w:r>
    </w:p>
    <w:p w14:paraId="366F607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15" w:name="_Toc21125254"/>
      <w:bookmarkStart w:id="8716" w:name="_Toc29768244"/>
      <w:bookmarkStart w:id="8717" w:name="_Toc36044686"/>
      <w:bookmarkStart w:id="8718" w:name="_Toc37230591"/>
      <w:bookmarkStart w:id="8719" w:name="_Toc45907734"/>
      <w:bookmarkStart w:id="8720" w:name="_Toc53181839"/>
      <w:bookmarkStart w:id="8721" w:name="_Toc61117570"/>
      <w:bookmarkStart w:id="8722" w:name="_Toc67076659"/>
      <w:bookmarkStart w:id="8723" w:name="_Toc67077197"/>
      <w:bookmarkStart w:id="8724" w:name="_Toc74753079"/>
      <w:bookmarkStart w:id="8725" w:name="_Toc74753618"/>
      <w:bookmarkStart w:id="8726" w:name="_Toc74754156"/>
      <w:bookmarkStart w:id="8727" w:name="_Toc76507479"/>
      <w:bookmarkStart w:id="8728" w:name="_Toc83111630"/>
      <w:bookmarkStart w:id="8729" w:name="_Toc89877282"/>
      <w:bookmarkStart w:id="8730" w:name="_Toc98710817"/>
      <w:bookmarkStart w:id="8731" w:name="_Toc130920153"/>
      <w:bookmarkStart w:id="8732" w:name="_Toc137300699"/>
      <w:bookmarkStart w:id="8733" w:name="_Toc138889032"/>
      <w:bookmarkStart w:id="8734" w:name="_Toc145109041"/>
      <w:bookmarkStart w:id="8735" w:name="_Toc155260183"/>
      <w:bookmarkStart w:id="8736" w:name="_Toc219557680"/>
      <w:r w:rsidRPr="00090C64">
        <w:rPr>
          <w:lang w:eastAsia="sv-SE"/>
        </w:rPr>
        <w:t>7.5</w:t>
      </w:r>
      <w:r w:rsidRPr="00090C64">
        <w:rPr>
          <w:lang w:eastAsia="zh-CN"/>
        </w:rPr>
        <w:t>.</w:t>
      </w:r>
      <w:r w:rsidRPr="00090C64">
        <w:rPr>
          <w:lang w:eastAsia="sv-SE"/>
        </w:rPr>
        <w:t>5</w:t>
      </w:r>
      <w:r w:rsidRPr="00090C64">
        <w:rPr>
          <w:lang w:eastAsia="sv-SE"/>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DAF29E1" w14:textId="77777777" w:rsidR="00D57C09" w:rsidRPr="00090C64" w:rsidRDefault="00D57C09" w:rsidP="00D57C09">
      <w:pPr>
        <w:pStyle w:val="Heading4"/>
      </w:pPr>
      <w:bookmarkStart w:id="8737" w:name="_Toc21125255"/>
      <w:bookmarkStart w:id="8738" w:name="_Toc29768245"/>
      <w:bookmarkStart w:id="8739" w:name="_Toc36044687"/>
      <w:bookmarkStart w:id="8740" w:name="_Toc37230592"/>
      <w:bookmarkStart w:id="8741" w:name="_Toc45907735"/>
      <w:bookmarkStart w:id="8742" w:name="_Toc53181840"/>
      <w:bookmarkStart w:id="8743" w:name="_Toc61117571"/>
      <w:bookmarkStart w:id="8744" w:name="_Toc67076660"/>
      <w:bookmarkStart w:id="8745" w:name="_Toc67077198"/>
      <w:bookmarkStart w:id="8746" w:name="_Toc74753080"/>
      <w:bookmarkStart w:id="8747" w:name="_Toc74753619"/>
      <w:bookmarkStart w:id="8748" w:name="_Toc74754157"/>
      <w:bookmarkStart w:id="8749" w:name="_Toc76507480"/>
      <w:bookmarkStart w:id="8750" w:name="_Toc83111631"/>
      <w:bookmarkStart w:id="8751" w:name="_Toc89877283"/>
      <w:bookmarkStart w:id="8752" w:name="_Toc98710818"/>
      <w:bookmarkStart w:id="8753" w:name="_Toc130920154"/>
      <w:bookmarkStart w:id="8754" w:name="_Toc137300700"/>
      <w:bookmarkStart w:id="8755" w:name="_Toc138889033"/>
      <w:bookmarkStart w:id="8756" w:name="_Toc145109042"/>
      <w:bookmarkStart w:id="8757" w:name="_Toc155260184"/>
      <w:bookmarkStart w:id="8758" w:name="_Toc219557681"/>
      <w:r w:rsidRPr="00090C64">
        <w:t>7.5.5.1</w:t>
      </w:r>
      <w:r w:rsidRPr="00090C64">
        <w:tab/>
        <w:t>MSR operation</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3E69048" w14:textId="77777777" w:rsidR="00D57C09" w:rsidRPr="00090C64" w:rsidRDefault="00D57C09" w:rsidP="00D57C09">
      <w:pPr>
        <w:pStyle w:val="Heading5"/>
      </w:pPr>
      <w:bookmarkStart w:id="8759" w:name="_Toc21125256"/>
      <w:bookmarkStart w:id="8760" w:name="_Toc29768246"/>
      <w:bookmarkStart w:id="8761" w:name="_Toc36044688"/>
      <w:bookmarkStart w:id="8762" w:name="_Toc37230593"/>
      <w:bookmarkStart w:id="8763" w:name="_Toc45907736"/>
      <w:bookmarkStart w:id="8764" w:name="_Toc53181841"/>
      <w:bookmarkStart w:id="8765" w:name="_Toc61117572"/>
      <w:bookmarkStart w:id="8766" w:name="_Toc67076661"/>
      <w:bookmarkStart w:id="8767" w:name="_Toc67077199"/>
      <w:bookmarkStart w:id="8768" w:name="_Toc74753081"/>
      <w:bookmarkStart w:id="8769" w:name="_Toc74753620"/>
      <w:bookmarkStart w:id="8770" w:name="_Toc74754158"/>
      <w:bookmarkStart w:id="8771" w:name="_Toc76507481"/>
      <w:bookmarkStart w:id="8772" w:name="_Toc83111632"/>
      <w:bookmarkStart w:id="8773" w:name="_Toc89877284"/>
      <w:bookmarkStart w:id="8774" w:name="_Toc98710819"/>
      <w:bookmarkStart w:id="8775" w:name="_Toc130920155"/>
      <w:bookmarkStart w:id="8776" w:name="_Toc137300701"/>
      <w:bookmarkStart w:id="8777" w:name="_Toc138889034"/>
      <w:bookmarkStart w:id="8778" w:name="_Toc145109043"/>
      <w:bookmarkStart w:id="8779" w:name="_Toc155260185"/>
      <w:bookmarkStart w:id="8780" w:name="_Toc219557682"/>
      <w:r w:rsidRPr="00090C64">
        <w:t>7.5.5.1.1</w:t>
      </w:r>
      <w:r w:rsidRPr="00090C64">
        <w:tab/>
        <w:t>General blocking test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F39D114" w14:textId="2182ECE2" w:rsidR="00D57C09" w:rsidRPr="00090C64" w:rsidRDefault="00D57C09" w:rsidP="00D1299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1299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D1299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1299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1299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1299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D12993">
            <w:pPr>
              <w:pStyle w:val="TAH"/>
            </w:pPr>
            <w:r w:rsidRPr="00090C64">
              <w:t>Base Station Type</w:t>
            </w:r>
          </w:p>
        </w:tc>
        <w:tc>
          <w:tcPr>
            <w:tcW w:w="1775" w:type="dxa"/>
            <w:shd w:val="clear" w:color="auto" w:fill="auto"/>
          </w:tcPr>
          <w:p w14:paraId="17803A59" w14:textId="361E20C2"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D12993">
            <w:pPr>
              <w:pStyle w:val="TAH"/>
            </w:pPr>
            <w:r w:rsidRPr="00090C64">
              <w:t>Wanted Signal mean power</w:t>
            </w:r>
            <w:r w:rsidR="00554118" w:rsidRPr="00090C64">
              <w:t> [</w:t>
            </w:r>
            <w:r w:rsidRPr="00090C64">
              <w:t>dBm]</w:t>
            </w:r>
          </w:p>
          <w:p w14:paraId="384DE527" w14:textId="77777777" w:rsidR="00D57C09" w:rsidRPr="00090C64" w:rsidRDefault="00D57C09" w:rsidP="00D1299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D1299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D12993">
            <w:pPr>
              <w:pStyle w:val="TAC"/>
            </w:pPr>
            <w:r w:rsidRPr="00090C64">
              <w:t>Wide Area BS</w:t>
            </w:r>
          </w:p>
        </w:tc>
        <w:tc>
          <w:tcPr>
            <w:tcW w:w="1775" w:type="dxa"/>
            <w:shd w:val="clear" w:color="auto" w:fill="auto"/>
          </w:tcPr>
          <w:p w14:paraId="28CDD68A" w14:textId="77777777" w:rsidR="00677DA3" w:rsidRPr="00090C64" w:rsidRDefault="00677DA3" w:rsidP="00D12993">
            <w:pPr>
              <w:pStyle w:val="TAC"/>
              <w:rPr>
                <w:vertAlign w:val="subscript"/>
              </w:rPr>
            </w:pPr>
            <w:r w:rsidRPr="00090C64">
              <w:t>-40 + y - Δ</w:t>
            </w:r>
            <w:r w:rsidRPr="00090C64">
              <w:rPr>
                <w:vertAlign w:val="subscript"/>
              </w:rPr>
              <w:t>OTAREFSENS</w:t>
            </w:r>
          </w:p>
          <w:p w14:paraId="7BAC3C14" w14:textId="77777777" w:rsidR="00677DA3" w:rsidRPr="00090C64" w:rsidRDefault="00677DA3" w:rsidP="00D1299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D1299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D1299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D12993">
            <w:pPr>
              <w:pStyle w:val="TAC"/>
            </w:pPr>
          </w:p>
        </w:tc>
        <w:tc>
          <w:tcPr>
            <w:tcW w:w="1777" w:type="dxa"/>
            <w:tcBorders>
              <w:bottom w:val="nil"/>
            </w:tcBorders>
            <w:shd w:val="clear" w:color="auto" w:fill="auto"/>
          </w:tcPr>
          <w:p w14:paraId="6D5E650E" w14:textId="421A46E0" w:rsidR="00677DA3" w:rsidRPr="00090C64" w:rsidRDefault="00677DA3" w:rsidP="00D1299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D12993">
            <w:pPr>
              <w:pStyle w:val="TAC"/>
            </w:pPr>
          </w:p>
        </w:tc>
        <w:tc>
          <w:tcPr>
            <w:tcW w:w="1775" w:type="dxa"/>
            <w:shd w:val="clear" w:color="auto" w:fill="auto"/>
          </w:tcPr>
          <w:p w14:paraId="512A678E" w14:textId="77777777" w:rsidR="00677DA3" w:rsidRPr="00090C64" w:rsidRDefault="00677DA3" w:rsidP="00D12993">
            <w:pPr>
              <w:pStyle w:val="TAC"/>
              <w:rPr>
                <w:vertAlign w:val="subscript"/>
              </w:rPr>
            </w:pPr>
            <w:r w:rsidRPr="00090C64">
              <w:t>-40 + y - Δ</w:t>
            </w:r>
            <w:r w:rsidRPr="00090C64">
              <w:rPr>
                <w:vertAlign w:val="subscript"/>
              </w:rPr>
              <w:t>minSENS</w:t>
            </w:r>
          </w:p>
          <w:p w14:paraId="62D39B1C" w14:textId="77777777" w:rsidR="00677DA3" w:rsidRPr="00090C64" w:rsidRDefault="00677DA3" w:rsidP="00D12993">
            <w:pPr>
              <w:pStyle w:val="TAC"/>
            </w:pPr>
            <w:r w:rsidRPr="00090C64">
              <w:t>(NOTE 7, 10)</w:t>
            </w:r>
          </w:p>
        </w:tc>
        <w:tc>
          <w:tcPr>
            <w:tcW w:w="1815" w:type="dxa"/>
            <w:shd w:val="clear" w:color="auto" w:fill="auto"/>
          </w:tcPr>
          <w:p w14:paraId="6AF269EB" w14:textId="62241B27"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D12993">
            <w:pPr>
              <w:pStyle w:val="TAC"/>
            </w:pPr>
          </w:p>
        </w:tc>
        <w:tc>
          <w:tcPr>
            <w:tcW w:w="1777" w:type="dxa"/>
            <w:tcBorders>
              <w:top w:val="nil"/>
              <w:bottom w:val="nil"/>
            </w:tcBorders>
            <w:shd w:val="clear" w:color="auto" w:fill="auto"/>
          </w:tcPr>
          <w:p w14:paraId="6A48898B" w14:textId="77777777" w:rsidR="00677DA3" w:rsidRPr="00090C64" w:rsidRDefault="00677DA3" w:rsidP="00D1299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D12993">
            <w:pPr>
              <w:pStyle w:val="TAC"/>
            </w:pPr>
            <w:r w:rsidRPr="00090C64">
              <w:t>Medium Range BS</w:t>
            </w:r>
          </w:p>
        </w:tc>
        <w:tc>
          <w:tcPr>
            <w:tcW w:w="1775" w:type="dxa"/>
            <w:shd w:val="clear" w:color="auto" w:fill="auto"/>
          </w:tcPr>
          <w:p w14:paraId="32AB2742" w14:textId="77777777" w:rsidR="00677DA3" w:rsidRPr="00090C64" w:rsidRDefault="00677DA3" w:rsidP="00D12993">
            <w:pPr>
              <w:pStyle w:val="TAC"/>
              <w:rPr>
                <w:vertAlign w:val="subscript"/>
              </w:rPr>
            </w:pPr>
            <w:r w:rsidRPr="00090C64">
              <w:t>-35 + y - Δ</w:t>
            </w:r>
            <w:r w:rsidRPr="00090C64">
              <w:rPr>
                <w:vertAlign w:val="subscript"/>
              </w:rPr>
              <w:t>OTAREFSENS</w:t>
            </w:r>
          </w:p>
          <w:p w14:paraId="6B0DE1D8" w14:textId="77777777" w:rsidR="00677DA3" w:rsidRPr="00090C64" w:rsidRDefault="00677DA3" w:rsidP="00D1299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D1299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D1299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D1299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D12993">
            <w:pPr>
              <w:pStyle w:val="TAC"/>
            </w:pPr>
          </w:p>
        </w:tc>
        <w:tc>
          <w:tcPr>
            <w:tcW w:w="1775" w:type="dxa"/>
            <w:shd w:val="clear" w:color="auto" w:fill="auto"/>
          </w:tcPr>
          <w:p w14:paraId="5221369B" w14:textId="77777777" w:rsidR="00677DA3" w:rsidRPr="00090C64" w:rsidRDefault="00677DA3" w:rsidP="00D12993">
            <w:pPr>
              <w:pStyle w:val="TAC"/>
              <w:rPr>
                <w:vertAlign w:val="subscript"/>
              </w:rPr>
            </w:pPr>
            <w:r w:rsidRPr="00090C64">
              <w:t>-35 + y - Δ</w:t>
            </w:r>
            <w:r w:rsidRPr="00090C64">
              <w:rPr>
                <w:vertAlign w:val="subscript"/>
              </w:rPr>
              <w:t>minSENS</w:t>
            </w:r>
          </w:p>
          <w:p w14:paraId="5F38CCD2" w14:textId="77777777" w:rsidR="00677DA3" w:rsidRPr="00090C64" w:rsidRDefault="00677DA3" w:rsidP="00D12993">
            <w:pPr>
              <w:pStyle w:val="TAC"/>
            </w:pPr>
            <w:r w:rsidRPr="00090C64">
              <w:t>(NOTE 7, 10)</w:t>
            </w:r>
          </w:p>
        </w:tc>
        <w:tc>
          <w:tcPr>
            <w:tcW w:w="1815" w:type="dxa"/>
            <w:shd w:val="clear" w:color="auto" w:fill="auto"/>
          </w:tcPr>
          <w:p w14:paraId="21167F70" w14:textId="1B66DEB5"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D12993">
            <w:pPr>
              <w:pStyle w:val="TAC"/>
            </w:pPr>
          </w:p>
        </w:tc>
        <w:tc>
          <w:tcPr>
            <w:tcW w:w="1777" w:type="dxa"/>
            <w:tcBorders>
              <w:top w:val="nil"/>
              <w:bottom w:val="nil"/>
            </w:tcBorders>
            <w:shd w:val="clear" w:color="auto" w:fill="auto"/>
          </w:tcPr>
          <w:p w14:paraId="30E7EE87" w14:textId="25496B15" w:rsidR="00677DA3" w:rsidRPr="00090C64" w:rsidRDefault="00677DA3" w:rsidP="00D1299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D12993">
            <w:pPr>
              <w:pStyle w:val="TAC"/>
            </w:pPr>
            <w:r w:rsidRPr="00090C64">
              <w:t>Local Area BS</w:t>
            </w:r>
          </w:p>
        </w:tc>
        <w:tc>
          <w:tcPr>
            <w:tcW w:w="1775" w:type="dxa"/>
            <w:shd w:val="clear" w:color="auto" w:fill="auto"/>
          </w:tcPr>
          <w:p w14:paraId="07B484F2" w14:textId="77777777" w:rsidR="00677DA3" w:rsidRPr="00090C64" w:rsidRDefault="00677DA3" w:rsidP="00D12993">
            <w:pPr>
              <w:pStyle w:val="TAC"/>
              <w:rPr>
                <w:vertAlign w:val="subscript"/>
              </w:rPr>
            </w:pPr>
            <w:r w:rsidRPr="00090C64">
              <w:t>-30 + y - Δ</w:t>
            </w:r>
            <w:r w:rsidRPr="00090C64">
              <w:rPr>
                <w:vertAlign w:val="subscript"/>
              </w:rPr>
              <w:t>OTAREFSENS</w:t>
            </w:r>
          </w:p>
          <w:p w14:paraId="335CFD26" w14:textId="77777777" w:rsidR="00677DA3" w:rsidRPr="00090C64" w:rsidRDefault="00677DA3" w:rsidP="00D1299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D12993">
            <w:pPr>
              <w:pStyle w:val="TAC"/>
            </w:pPr>
          </w:p>
        </w:tc>
        <w:tc>
          <w:tcPr>
            <w:tcW w:w="1777" w:type="dxa"/>
            <w:tcBorders>
              <w:top w:val="nil"/>
              <w:bottom w:val="nil"/>
            </w:tcBorders>
            <w:shd w:val="clear" w:color="auto" w:fill="auto"/>
          </w:tcPr>
          <w:p w14:paraId="2FF6349C" w14:textId="77777777" w:rsidR="00677DA3" w:rsidRPr="00090C64" w:rsidRDefault="00677DA3" w:rsidP="00D1299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D12993">
            <w:pPr>
              <w:pStyle w:val="TAL"/>
            </w:pPr>
          </w:p>
        </w:tc>
        <w:tc>
          <w:tcPr>
            <w:tcW w:w="1775" w:type="dxa"/>
            <w:shd w:val="clear" w:color="auto" w:fill="auto"/>
          </w:tcPr>
          <w:p w14:paraId="0A979383" w14:textId="77777777" w:rsidR="00677DA3" w:rsidRPr="00090C64" w:rsidRDefault="00677DA3" w:rsidP="00D12993">
            <w:pPr>
              <w:pStyle w:val="TAC"/>
              <w:rPr>
                <w:vertAlign w:val="subscript"/>
              </w:rPr>
            </w:pPr>
            <w:r w:rsidRPr="00090C64">
              <w:t>-30 + y - Δ</w:t>
            </w:r>
            <w:r w:rsidRPr="00090C64">
              <w:rPr>
                <w:vertAlign w:val="subscript"/>
              </w:rPr>
              <w:t>minSENS</w:t>
            </w:r>
          </w:p>
          <w:p w14:paraId="7402BF96" w14:textId="77777777" w:rsidR="00677DA3" w:rsidRPr="00090C64" w:rsidRDefault="00677DA3" w:rsidP="00D12993">
            <w:pPr>
              <w:pStyle w:val="TAC"/>
              <w:rPr>
                <w:szCs w:val="18"/>
              </w:rPr>
            </w:pPr>
            <w:r w:rsidRPr="00090C64">
              <w:t>(NOTE 7, 10)</w:t>
            </w:r>
          </w:p>
        </w:tc>
        <w:tc>
          <w:tcPr>
            <w:tcW w:w="1815" w:type="dxa"/>
            <w:shd w:val="clear" w:color="auto" w:fill="auto"/>
          </w:tcPr>
          <w:p w14:paraId="287CC3C5" w14:textId="1F26DE19" w:rsidR="00677DA3" w:rsidRPr="00090C64" w:rsidRDefault="00677DA3" w:rsidP="00D1299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D12993">
            <w:pPr>
              <w:pStyle w:val="TAL"/>
            </w:pPr>
          </w:p>
        </w:tc>
        <w:tc>
          <w:tcPr>
            <w:tcW w:w="1777" w:type="dxa"/>
            <w:tcBorders>
              <w:top w:val="nil"/>
            </w:tcBorders>
            <w:shd w:val="clear" w:color="auto" w:fill="auto"/>
          </w:tcPr>
          <w:p w14:paraId="2630C956" w14:textId="77777777" w:rsidR="00677DA3" w:rsidRPr="00090C64" w:rsidRDefault="00677DA3" w:rsidP="00D1299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D1299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D1299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D1299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D12993">
            <w:pPr>
              <w:pStyle w:val="TAN"/>
            </w:pPr>
            <w:r w:rsidRPr="00090C64">
              <w:t>NOTE 5:</w:t>
            </w:r>
            <w:r w:rsidRPr="00090C64">
              <w:tab/>
              <w:t>For a BS that supports NR but does not support UTRA, x is equal to 6.</w:t>
            </w:r>
          </w:p>
          <w:p w14:paraId="568C2607" w14:textId="77777777" w:rsidR="00AB0272" w:rsidRPr="00090C64" w:rsidRDefault="00AB0272" w:rsidP="00D1299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D1299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D1299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D1299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D1299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D1299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D12993"/>
    <w:p w14:paraId="50D99F8D" w14:textId="77777777" w:rsidR="00D57C09" w:rsidRPr="00C330E2" w:rsidRDefault="00D57C09" w:rsidP="00D12993">
      <w:pPr>
        <w:pStyle w:val="TH"/>
      </w:pPr>
      <w:r w:rsidRPr="00C330E2">
        <w:t>Table 7.5.5.1.1-2: Void</w:t>
      </w:r>
    </w:p>
    <w:p w14:paraId="47CAB718" w14:textId="77777777" w:rsidR="00D57C09" w:rsidRPr="00090C64" w:rsidRDefault="00D57C09" w:rsidP="00D12993"/>
    <w:p w14:paraId="46DEE983" w14:textId="46B8332E" w:rsidR="00D57C09" w:rsidRPr="00090C64" w:rsidRDefault="00D57C09" w:rsidP="00D1299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1" w:name="_Toc21125257"/>
      <w:bookmarkStart w:id="8782" w:name="_Toc29768247"/>
      <w:bookmarkStart w:id="8783" w:name="_Toc36044689"/>
      <w:bookmarkStart w:id="8784" w:name="_Toc37230594"/>
      <w:bookmarkStart w:id="8785" w:name="_Toc45907737"/>
      <w:bookmarkStart w:id="8786" w:name="_Toc53181842"/>
      <w:bookmarkStart w:id="8787" w:name="_Toc61117573"/>
      <w:bookmarkStart w:id="8788" w:name="_Toc67076662"/>
      <w:bookmarkStart w:id="8789" w:name="_Toc67077200"/>
      <w:bookmarkStart w:id="8790" w:name="_Toc74753082"/>
      <w:bookmarkStart w:id="8791" w:name="_Toc74753621"/>
      <w:bookmarkStart w:id="8792" w:name="_Toc74754159"/>
      <w:bookmarkStart w:id="8793" w:name="_Toc76507482"/>
      <w:bookmarkStart w:id="8794" w:name="_Toc83111633"/>
      <w:bookmarkStart w:id="8795" w:name="_Toc89877285"/>
      <w:bookmarkStart w:id="8796" w:name="_Toc98710820"/>
      <w:bookmarkStart w:id="8797" w:name="_Toc130920156"/>
      <w:bookmarkStart w:id="8798" w:name="_Toc137300702"/>
      <w:bookmarkStart w:id="8799" w:name="_Toc138889035"/>
      <w:bookmarkStart w:id="8800" w:name="_Toc145109044"/>
      <w:bookmarkStart w:id="8801" w:name="_Toc155260186"/>
      <w:bookmarkStart w:id="8802" w:name="_Toc219557683"/>
      <w:r w:rsidRPr="00090C64">
        <w:t>7.5.5.1.2</w:t>
      </w:r>
      <w:r w:rsidRPr="00090C64">
        <w:tab/>
        <w:t>General narrowband blocking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6164F0E" w14:textId="564EB7C1" w:rsidR="00D57C09" w:rsidRPr="00090C64" w:rsidRDefault="00D57C09" w:rsidP="00D1299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1299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1299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1299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1299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D1299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D12993">
            <w:pPr>
              <w:pStyle w:val="TAH"/>
            </w:pPr>
            <w:r w:rsidRPr="00090C64">
              <w:t>RAT of the carrier</w:t>
            </w:r>
          </w:p>
        </w:tc>
        <w:tc>
          <w:tcPr>
            <w:tcW w:w="2693" w:type="dxa"/>
            <w:shd w:val="clear" w:color="auto" w:fill="auto"/>
          </w:tcPr>
          <w:p w14:paraId="69E0E895" w14:textId="3511726D" w:rsidR="00D57C09" w:rsidRPr="00090C64" w:rsidRDefault="00D57C09" w:rsidP="00D12993">
            <w:pPr>
              <w:pStyle w:val="TAH"/>
            </w:pPr>
            <w:r w:rsidRPr="00090C64">
              <w:t>Wanted signal mean power</w:t>
            </w:r>
            <w:r w:rsidR="00554118" w:rsidRPr="00090C64">
              <w:t> [</w:t>
            </w:r>
            <w:r w:rsidRPr="00090C64">
              <w:t>dBm]</w:t>
            </w:r>
          </w:p>
          <w:p w14:paraId="74478985" w14:textId="77777777" w:rsidR="00D57C09" w:rsidRPr="00090C64" w:rsidRDefault="00D57C09" w:rsidP="00D1299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D1299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D1299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D1299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D12993">
            <w:pPr>
              <w:pStyle w:val="TAC"/>
            </w:pPr>
          </w:p>
        </w:tc>
        <w:tc>
          <w:tcPr>
            <w:tcW w:w="2693" w:type="dxa"/>
            <w:shd w:val="clear" w:color="auto" w:fill="auto"/>
          </w:tcPr>
          <w:p w14:paraId="06941D6E" w14:textId="2CBF3D1C" w:rsidR="00554118" w:rsidRPr="00090C64" w:rsidRDefault="00554118"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D12993">
            <w:pPr>
              <w:pStyle w:val="TAC"/>
              <w:rPr>
                <w:vertAlign w:val="subscript"/>
              </w:rPr>
            </w:pPr>
            <w:r w:rsidRPr="00090C64">
              <w:t>-49 - Δ</w:t>
            </w:r>
            <w:r w:rsidRPr="00090C64">
              <w:rPr>
                <w:vertAlign w:val="subscript"/>
              </w:rPr>
              <w:t>OTAREFSENS</w:t>
            </w:r>
          </w:p>
          <w:p w14:paraId="6E34EB93" w14:textId="77777777" w:rsidR="00554118" w:rsidRPr="00090C64" w:rsidRDefault="00554118" w:rsidP="00D1299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D12993">
            <w:pPr>
              <w:pStyle w:val="TAC"/>
            </w:pPr>
            <w:r w:rsidRPr="00090C64">
              <w:t>±(240 +m 180),</w:t>
            </w:r>
          </w:p>
          <w:p w14:paraId="12F99125" w14:textId="6EBD42B9" w:rsidR="00554118" w:rsidRPr="00090C64" w:rsidRDefault="00554118" w:rsidP="00D1299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D12993">
            <w:pPr>
              <w:pStyle w:val="TAC"/>
            </w:pPr>
          </w:p>
        </w:tc>
        <w:tc>
          <w:tcPr>
            <w:tcW w:w="1496" w:type="dxa"/>
            <w:tcBorders>
              <w:top w:val="nil"/>
              <w:bottom w:val="nil"/>
            </w:tcBorders>
            <w:shd w:val="clear" w:color="auto" w:fill="auto"/>
          </w:tcPr>
          <w:p w14:paraId="499317A8" w14:textId="4241657F" w:rsidR="00554118" w:rsidRPr="00090C64" w:rsidRDefault="00554118" w:rsidP="00D1299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D12993">
            <w:pPr>
              <w:pStyle w:val="TAC"/>
              <w:rPr>
                <w:vertAlign w:val="subscript"/>
              </w:rPr>
            </w:pPr>
            <w:r w:rsidRPr="00090C64">
              <w:t>-49 – Δ</w:t>
            </w:r>
            <w:r w:rsidRPr="00090C64">
              <w:rPr>
                <w:vertAlign w:val="subscript"/>
              </w:rPr>
              <w:t>minSENS</w:t>
            </w:r>
          </w:p>
          <w:p w14:paraId="3F780805"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D12993">
            <w:pPr>
              <w:pStyle w:val="TAC"/>
            </w:pPr>
            <w:r w:rsidRPr="00090C64">
              <w:t>(Note 4)</w:t>
            </w:r>
          </w:p>
          <w:p w14:paraId="7AD87058" w14:textId="77777777" w:rsidR="00554118" w:rsidRPr="00090C64" w:rsidRDefault="00554118" w:rsidP="00D1299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D1299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D12993">
            <w:pPr>
              <w:pStyle w:val="TAC"/>
            </w:pPr>
          </w:p>
        </w:tc>
        <w:tc>
          <w:tcPr>
            <w:tcW w:w="2693" w:type="dxa"/>
            <w:shd w:val="clear" w:color="auto" w:fill="auto"/>
          </w:tcPr>
          <w:p w14:paraId="4364D482" w14:textId="1AF84937"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D12993">
            <w:pPr>
              <w:pStyle w:val="TAC"/>
              <w:rPr>
                <w:vertAlign w:val="subscript"/>
              </w:rPr>
            </w:pPr>
            <w:r w:rsidRPr="00090C64">
              <w:t>-44 - Δ</w:t>
            </w:r>
            <w:r w:rsidRPr="00090C64">
              <w:rPr>
                <w:vertAlign w:val="subscript"/>
              </w:rPr>
              <w:t>OTAREFSENS</w:t>
            </w:r>
          </w:p>
          <w:p w14:paraId="477FA557"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D12993">
            <w:pPr>
              <w:pStyle w:val="TAC"/>
            </w:pPr>
            <w:r w:rsidRPr="00090C64">
              <w:t>±(550 +m*180),</w:t>
            </w:r>
          </w:p>
          <w:p w14:paraId="06F6E1DC" w14:textId="79B72630" w:rsidR="00554118" w:rsidRPr="00090C64" w:rsidRDefault="00554118" w:rsidP="00D1299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D12993">
            <w:pPr>
              <w:pStyle w:val="TAC"/>
            </w:pPr>
          </w:p>
        </w:tc>
        <w:tc>
          <w:tcPr>
            <w:tcW w:w="1496" w:type="dxa"/>
            <w:tcBorders>
              <w:top w:val="nil"/>
              <w:bottom w:val="nil"/>
            </w:tcBorders>
            <w:shd w:val="clear" w:color="auto" w:fill="auto"/>
          </w:tcPr>
          <w:p w14:paraId="0F4A8620" w14:textId="77777777" w:rsidR="00554118" w:rsidRPr="00090C64" w:rsidRDefault="00554118" w:rsidP="00D12993">
            <w:pPr>
              <w:pStyle w:val="TAC"/>
            </w:pPr>
          </w:p>
        </w:tc>
        <w:tc>
          <w:tcPr>
            <w:tcW w:w="2693" w:type="dxa"/>
            <w:shd w:val="clear" w:color="auto" w:fill="auto"/>
          </w:tcPr>
          <w:p w14:paraId="390834D2" w14:textId="0075AB3F"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D12993">
            <w:pPr>
              <w:pStyle w:val="TAC"/>
              <w:rPr>
                <w:vertAlign w:val="subscript"/>
              </w:rPr>
            </w:pPr>
            <w:r w:rsidRPr="00090C64">
              <w:t>-44 – Δ</w:t>
            </w:r>
            <w:r w:rsidRPr="00090C64">
              <w:rPr>
                <w:vertAlign w:val="subscript"/>
              </w:rPr>
              <w:t>minSENS</w:t>
            </w:r>
          </w:p>
          <w:p w14:paraId="2D46C307"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D1299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D1299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D12993">
            <w:pPr>
              <w:pStyle w:val="TAC"/>
            </w:pPr>
          </w:p>
        </w:tc>
        <w:tc>
          <w:tcPr>
            <w:tcW w:w="2693" w:type="dxa"/>
            <w:shd w:val="clear" w:color="auto" w:fill="auto"/>
          </w:tcPr>
          <w:p w14:paraId="77D5799D" w14:textId="0D8A482B"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D12993">
            <w:pPr>
              <w:pStyle w:val="TAC"/>
              <w:rPr>
                <w:vertAlign w:val="subscript"/>
              </w:rPr>
            </w:pPr>
            <w:r w:rsidRPr="00090C64">
              <w:t>-41 - Δ</w:t>
            </w:r>
            <w:r w:rsidRPr="00090C64">
              <w:rPr>
                <w:vertAlign w:val="subscript"/>
              </w:rPr>
              <w:t>OTAREFSENS</w:t>
            </w:r>
          </w:p>
          <w:p w14:paraId="5CF10F7D"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D1299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D12993">
            <w:pPr>
              <w:pStyle w:val="TAC"/>
            </w:pPr>
          </w:p>
        </w:tc>
        <w:tc>
          <w:tcPr>
            <w:tcW w:w="1496" w:type="dxa"/>
            <w:tcBorders>
              <w:top w:val="nil"/>
            </w:tcBorders>
            <w:shd w:val="clear" w:color="auto" w:fill="auto"/>
          </w:tcPr>
          <w:p w14:paraId="3B7DD3D6" w14:textId="77777777" w:rsidR="00554118" w:rsidRPr="00090C64" w:rsidRDefault="00554118" w:rsidP="00D12993">
            <w:pPr>
              <w:pStyle w:val="TAC"/>
            </w:pPr>
          </w:p>
        </w:tc>
        <w:tc>
          <w:tcPr>
            <w:tcW w:w="2693" w:type="dxa"/>
            <w:shd w:val="clear" w:color="auto" w:fill="auto"/>
          </w:tcPr>
          <w:p w14:paraId="6534961A" w14:textId="37D07A2E"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D12993">
            <w:pPr>
              <w:pStyle w:val="TAC"/>
              <w:rPr>
                <w:vertAlign w:val="subscript"/>
              </w:rPr>
            </w:pPr>
            <w:r w:rsidRPr="00090C64">
              <w:t>-41 – Δ</w:t>
            </w:r>
            <w:r w:rsidRPr="00090C64">
              <w:rPr>
                <w:vertAlign w:val="subscript"/>
              </w:rPr>
              <w:t>minSENS</w:t>
            </w:r>
          </w:p>
          <w:p w14:paraId="216C15BA" w14:textId="77777777" w:rsidR="00554118" w:rsidRPr="00090C64" w:rsidRDefault="00554118" w:rsidP="00D12993">
            <w:pPr>
              <w:pStyle w:val="TAC"/>
            </w:pPr>
            <w:r w:rsidRPr="00090C64">
              <w:t>(NOTE 7)</w:t>
            </w:r>
          </w:p>
        </w:tc>
        <w:tc>
          <w:tcPr>
            <w:tcW w:w="2021" w:type="dxa"/>
            <w:tcBorders>
              <w:top w:val="nil"/>
            </w:tcBorders>
            <w:shd w:val="clear" w:color="auto" w:fill="auto"/>
          </w:tcPr>
          <w:p w14:paraId="4A8A3A0A" w14:textId="77777777" w:rsidR="00554118" w:rsidRPr="00090C64" w:rsidRDefault="00554118" w:rsidP="00D1299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D12993">
            <w:pPr>
              <w:pStyle w:val="TAN"/>
            </w:pPr>
            <w:r w:rsidRPr="00090C64">
              <w:t>NOTE 2:</w:t>
            </w:r>
            <w:r w:rsidRPr="00090C64">
              <w:tab/>
              <w:t>"x" is equal to 6 dB in case of E-UTRA or UTRA wanted signals.</w:t>
            </w:r>
          </w:p>
          <w:p w14:paraId="4FDCEE04" w14:textId="77777777" w:rsidR="00554118" w:rsidRPr="00090C64" w:rsidRDefault="00554118" w:rsidP="00D1299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D1299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D1299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D1299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D1299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D12993">
            <w:pPr>
              <w:pStyle w:val="TAN"/>
              <w:rPr>
                <w:lang w:eastAsia="zh-CN"/>
              </w:rPr>
            </w:pPr>
            <w:bookmarkStart w:id="880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D1299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3"/>
            <w:r w:rsidRPr="00090C64">
              <w:t>Void</w:t>
            </w:r>
          </w:p>
        </w:tc>
      </w:tr>
    </w:tbl>
    <w:p w14:paraId="34874D8E" w14:textId="77777777" w:rsidR="00D57C09" w:rsidRPr="00090C64" w:rsidRDefault="00D57C09" w:rsidP="00D12993"/>
    <w:p w14:paraId="45B710C2" w14:textId="77777777" w:rsidR="00D57C09" w:rsidRPr="00090C64" w:rsidRDefault="00D57C09" w:rsidP="00D57C09">
      <w:pPr>
        <w:pStyle w:val="Heading5"/>
      </w:pPr>
      <w:bookmarkStart w:id="8804" w:name="_Toc21125258"/>
      <w:bookmarkStart w:id="8805" w:name="_Toc29768248"/>
      <w:bookmarkStart w:id="8806" w:name="_Toc36044690"/>
      <w:bookmarkStart w:id="8807" w:name="_Toc37230595"/>
      <w:bookmarkStart w:id="8808" w:name="_Toc45907738"/>
      <w:bookmarkStart w:id="8809" w:name="_Toc53181843"/>
      <w:bookmarkStart w:id="8810" w:name="_Toc61117574"/>
      <w:bookmarkStart w:id="8811" w:name="_Toc67076663"/>
      <w:bookmarkStart w:id="8812" w:name="_Toc67077201"/>
      <w:bookmarkStart w:id="8813" w:name="_Toc74753083"/>
      <w:bookmarkStart w:id="8814" w:name="_Toc74753622"/>
      <w:bookmarkStart w:id="8815" w:name="_Toc74754160"/>
      <w:bookmarkStart w:id="8816" w:name="_Toc76507483"/>
      <w:bookmarkStart w:id="8817" w:name="_Toc83111634"/>
      <w:bookmarkStart w:id="8818" w:name="_Toc89877286"/>
      <w:bookmarkStart w:id="8819" w:name="_Toc98710821"/>
      <w:bookmarkStart w:id="8820" w:name="_Toc130920157"/>
      <w:bookmarkStart w:id="8821" w:name="_Toc137300703"/>
      <w:bookmarkStart w:id="8822" w:name="_Toc138889036"/>
      <w:bookmarkStart w:id="8823" w:name="_Toc145109045"/>
      <w:bookmarkStart w:id="8824" w:name="_Toc155260187"/>
      <w:bookmarkStart w:id="8825" w:name="_Toc219557684"/>
      <w:r w:rsidRPr="00090C64">
        <w:t>7.5.5.1.3</w:t>
      </w:r>
      <w:r w:rsidRPr="00090C64">
        <w:tab/>
        <w:t>Additional BC3 blocking test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EB7925C" w14:textId="037085C5" w:rsidR="002C55F6" w:rsidRDefault="002C55F6" w:rsidP="00D12993">
      <w:r>
        <w:t>This additional requirement only applies for BS operating in the same geographical area as UTRA TDD.</w:t>
      </w:r>
    </w:p>
    <w:p w14:paraId="494404CA" w14:textId="5B81D43A" w:rsidR="00593960" w:rsidRPr="00B20AE8" w:rsidRDefault="002C55F6" w:rsidP="00D12993">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D1299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D1299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D12993">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D1299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1299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D1299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D1299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D1299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D1299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D12993">
            <w:pPr>
              <w:pStyle w:val="TAH"/>
            </w:pPr>
            <w:r w:rsidRPr="00090C64">
              <w:t>(NOTE)</w:t>
            </w:r>
          </w:p>
        </w:tc>
        <w:tc>
          <w:tcPr>
            <w:tcW w:w="1545" w:type="dxa"/>
            <w:tcBorders>
              <w:bottom w:val="single" w:sz="4" w:space="0" w:color="auto"/>
            </w:tcBorders>
          </w:tcPr>
          <w:p w14:paraId="5A33A7A5" w14:textId="0F6CE0EA"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D1299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D1299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D12993">
            <w:pPr>
              <w:pStyle w:val="TAC"/>
              <w:rPr>
                <w:vertAlign w:val="subscript"/>
              </w:rPr>
            </w:pPr>
            <w:r w:rsidRPr="00090C64">
              <w:t>-40 - Δ</w:t>
            </w:r>
            <w:r w:rsidRPr="00090C64">
              <w:rPr>
                <w:vertAlign w:val="subscript"/>
              </w:rPr>
              <w:t>OTAREFSENS</w:t>
            </w:r>
          </w:p>
          <w:p w14:paraId="3BECB6C0" w14:textId="77777777" w:rsidR="00554118" w:rsidRPr="00090C64" w:rsidRDefault="00554118" w:rsidP="00D12993">
            <w:pPr>
              <w:pStyle w:val="TAC"/>
              <w:rPr>
                <w:vertAlign w:val="subscript"/>
              </w:rPr>
            </w:pPr>
            <w:r w:rsidRPr="00090C64">
              <w:t>(NOTE 2)</w:t>
            </w:r>
          </w:p>
        </w:tc>
        <w:tc>
          <w:tcPr>
            <w:tcW w:w="1701" w:type="dxa"/>
          </w:tcPr>
          <w:p w14:paraId="032BB367" w14:textId="53D1B4C1" w:rsidR="00554118" w:rsidRPr="00090C64" w:rsidRDefault="00554118" w:rsidP="00D1299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D1299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D1299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D1299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D12993">
            <w:pPr>
              <w:pStyle w:val="TAL"/>
            </w:pPr>
          </w:p>
        </w:tc>
        <w:tc>
          <w:tcPr>
            <w:tcW w:w="1499" w:type="dxa"/>
            <w:tcBorders>
              <w:left w:val="single" w:sz="4" w:space="0" w:color="auto"/>
            </w:tcBorders>
          </w:tcPr>
          <w:p w14:paraId="4B793B50" w14:textId="77777777" w:rsidR="00554118" w:rsidRPr="00090C64" w:rsidRDefault="00554118" w:rsidP="00D1299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D12993">
            <w:pPr>
              <w:pStyle w:val="TAC"/>
              <w:rPr>
                <w:szCs w:val="18"/>
              </w:rPr>
            </w:pPr>
            <w:r w:rsidRPr="00090C64">
              <w:t>(NOTE 3)</w:t>
            </w:r>
          </w:p>
        </w:tc>
        <w:tc>
          <w:tcPr>
            <w:tcW w:w="1701" w:type="dxa"/>
          </w:tcPr>
          <w:p w14:paraId="6A0DE838" w14:textId="37978008" w:rsidR="00554118" w:rsidRPr="00090C64" w:rsidRDefault="00554118" w:rsidP="00D1299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D1299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D1299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D1299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12993"/>
    <w:p w14:paraId="07A0221D" w14:textId="77777777" w:rsidR="00D57C09" w:rsidRPr="00090C64" w:rsidRDefault="00D57C09" w:rsidP="00D57C09">
      <w:pPr>
        <w:pStyle w:val="Heading4"/>
      </w:pPr>
      <w:bookmarkStart w:id="8826" w:name="_Toc21125259"/>
      <w:bookmarkStart w:id="8827" w:name="_Toc29768249"/>
      <w:bookmarkStart w:id="8828" w:name="_Toc36044691"/>
      <w:bookmarkStart w:id="8829" w:name="_Toc37230596"/>
      <w:bookmarkStart w:id="8830" w:name="_Toc45907739"/>
      <w:bookmarkStart w:id="8831" w:name="_Toc53181844"/>
      <w:bookmarkStart w:id="8832" w:name="_Toc61117575"/>
      <w:bookmarkStart w:id="8833" w:name="_Toc67076664"/>
      <w:bookmarkStart w:id="8834" w:name="_Toc67077202"/>
      <w:bookmarkStart w:id="8835" w:name="_Toc74753084"/>
      <w:bookmarkStart w:id="8836" w:name="_Toc74753623"/>
      <w:bookmarkStart w:id="8837" w:name="_Toc74754161"/>
      <w:bookmarkStart w:id="8838" w:name="_Toc76507484"/>
      <w:bookmarkStart w:id="8839" w:name="_Toc83111635"/>
      <w:bookmarkStart w:id="8840" w:name="_Toc89877287"/>
      <w:bookmarkStart w:id="8841" w:name="_Toc98710822"/>
      <w:bookmarkStart w:id="8842" w:name="_Toc130920158"/>
      <w:bookmarkStart w:id="8843" w:name="_Toc137300704"/>
      <w:bookmarkStart w:id="8844" w:name="_Toc138889037"/>
      <w:bookmarkStart w:id="8845" w:name="_Toc145109046"/>
      <w:bookmarkStart w:id="8846" w:name="_Toc155260188"/>
      <w:bookmarkStart w:id="8847" w:name="_Toc219557685"/>
      <w:r w:rsidRPr="00090C64">
        <w:t>7.5.5.2</w:t>
      </w:r>
      <w:r w:rsidRPr="00090C64">
        <w:tab/>
        <w:t>Single RAT UTRA FDD operation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5497539" w14:textId="77777777" w:rsidR="00D57C09" w:rsidRPr="00090C64" w:rsidRDefault="00D57C09" w:rsidP="00D12993">
      <w:r w:rsidRPr="00090C64">
        <w:t>For each measured carrier, the BER shall not exceed 0,001 for the parameters specified in table 7.5.5.2-1.</w:t>
      </w:r>
    </w:p>
    <w:p w14:paraId="0E22D883" w14:textId="77777777" w:rsidR="00D57C09" w:rsidRPr="00090C64" w:rsidRDefault="00D57C09" w:rsidP="00D1299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1299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1299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1299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D12993">
            <w:pPr>
              <w:pStyle w:val="TAH"/>
            </w:pPr>
            <w:r w:rsidRPr="00090C64">
              <w:br w:type="page"/>
              <w:t>Parameter</w:t>
            </w:r>
          </w:p>
        </w:tc>
        <w:tc>
          <w:tcPr>
            <w:tcW w:w="1470" w:type="dxa"/>
          </w:tcPr>
          <w:p w14:paraId="6FE3CDE4" w14:textId="77777777" w:rsidR="00D57C09" w:rsidRPr="00090C64" w:rsidRDefault="00D57C09" w:rsidP="00D12993">
            <w:pPr>
              <w:pStyle w:val="TAH"/>
            </w:pPr>
            <w:r w:rsidRPr="00090C64">
              <w:t>Level</w:t>
            </w:r>
          </w:p>
          <w:p w14:paraId="115E980C" w14:textId="77777777" w:rsidR="00D57C09" w:rsidRPr="00090C64" w:rsidRDefault="00D57C09" w:rsidP="00D12993">
            <w:pPr>
              <w:pStyle w:val="TAH"/>
            </w:pPr>
            <w:r w:rsidRPr="00090C64">
              <w:t>Wide Area BS</w:t>
            </w:r>
          </w:p>
        </w:tc>
        <w:tc>
          <w:tcPr>
            <w:tcW w:w="1490" w:type="dxa"/>
          </w:tcPr>
          <w:p w14:paraId="74FBAD58" w14:textId="77777777" w:rsidR="00D57C09" w:rsidRPr="00090C64" w:rsidRDefault="00D57C09" w:rsidP="00D12993">
            <w:pPr>
              <w:pStyle w:val="TAH"/>
            </w:pPr>
            <w:r w:rsidRPr="00090C64">
              <w:t>Level</w:t>
            </w:r>
          </w:p>
          <w:p w14:paraId="7635F084" w14:textId="77777777" w:rsidR="00D57C09" w:rsidRPr="00090C64" w:rsidRDefault="00D57C09" w:rsidP="00D12993">
            <w:pPr>
              <w:pStyle w:val="TAH"/>
            </w:pPr>
            <w:r w:rsidRPr="00090C64">
              <w:t>Medium Range BS</w:t>
            </w:r>
          </w:p>
        </w:tc>
        <w:tc>
          <w:tcPr>
            <w:tcW w:w="1418" w:type="dxa"/>
          </w:tcPr>
          <w:p w14:paraId="0E58F95C" w14:textId="77777777" w:rsidR="00D57C09" w:rsidRPr="00090C64" w:rsidRDefault="00D57C09" w:rsidP="00D12993">
            <w:pPr>
              <w:pStyle w:val="TAH"/>
            </w:pPr>
            <w:r w:rsidRPr="00090C64">
              <w:t>Level</w:t>
            </w:r>
          </w:p>
          <w:p w14:paraId="0662E636" w14:textId="77777777" w:rsidR="00D57C09" w:rsidRPr="00090C64" w:rsidRDefault="00D57C09" w:rsidP="00D12993">
            <w:pPr>
              <w:pStyle w:val="TAH"/>
            </w:pPr>
            <w:r w:rsidRPr="00090C64">
              <w:t>Local Area / Home BS</w:t>
            </w:r>
          </w:p>
        </w:tc>
        <w:tc>
          <w:tcPr>
            <w:tcW w:w="1677" w:type="dxa"/>
          </w:tcPr>
          <w:p w14:paraId="1B266A67" w14:textId="77777777" w:rsidR="00D57C09" w:rsidRPr="00090C64" w:rsidRDefault="00D57C09" w:rsidP="00D1299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D12993">
            <w:pPr>
              <w:pStyle w:val="TAL"/>
            </w:pPr>
            <w:r w:rsidRPr="00090C64">
              <w:t>Data rate</w:t>
            </w:r>
          </w:p>
        </w:tc>
        <w:tc>
          <w:tcPr>
            <w:tcW w:w="1470" w:type="dxa"/>
          </w:tcPr>
          <w:p w14:paraId="5C2C17E8" w14:textId="77777777" w:rsidR="00D57C09" w:rsidRPr="00090C64" w:rsidRDefault="00D57C09" w:rsidP="00D12993">
            <w:pPr>
              <w:pStyle w:val="TAC"/>
            </w:pPr>
            <w:r w:rsidRPr="00090C64">
              <w:t>12.2</w:t>
            </w:r>
          </w:p>
        </w:tc>
        <w:tc>
          <w:tcPr>
            <w:tcW w:w="1490" w:type="dxa"/>
          </w:tcPr>
          <w:p w14:paraId="229E0988" w14:textId="77777777" w:rsidR="00D57C09" w:rsidRPr="00090C64" w:rsidRDefault="00D57C09" w:rsidP="00D12993">
            <w:pPr>
              <w:pStyle w:val="TAC"/>
            </w:pPr>
            <w:r w:rsidRPr="00090C64">
              <w:t>12.2</w:t>
            </w:r>
          </w:p>
        </w:tc>
        <w:tc>
          <w:tcPr>
            <w:tcW w:w="1418" w:type="dxa"/>
          </w:tcPr>
          <w:p w14:paraId="23E06F9D" w14:textId="77777777" w:rsidR="00D57C09" w:rsidRPr="00090C64" w:rsidRDefault="00D57C09" w:rsidP="00D12993">
            <w:pPr>
              <w:pStyle w:val="TAC"/>
            </w:pPr>
            <w:r w:rsidRPr="00090C64">
              <w:t>12.2</w:t>
            </w:r>
          </w:p>
        </w:tc>
        <w:tc>
          <w:tcPr>
            <w:tcW w:w="1677" w:type="dxa"/>
          </w:tcPr>
          <w:p w14:paraId="74269F44" w14:textId="77777777" w:rsidR="00D57C09" w:rsidRPr="00090C64" w:rsidRDefault="00D57C09" w:rsidP="00D1299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D12993">
            <w:pPr>
              <w:pStyle w:val="TAL"/>
            </w:pPr>
            <w:r w:rsidRPr="00090C64">
              <w:t>Wanted signal mean power</w:t>
            </w:r>
          </w:p>
        </w:tc>
        <w:tc>
          <w:tcPr>
            <w:tcW w:w="1470" w:type="dxa"/>
          </w:tcPr>
          <w:p w14:paraId="0E1E7717" w14:textId="77777777" w:rsidR="00D57C09" w:rsidRPr="00090C64" w:rsidRDefault="00D57C09" w:rsidP="00D1299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D1299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D1299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D1299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D12993">
            <w:pPr>
              <w:pStyle w:val="TAL"/>
            </w:pPr>
            <w:r w:rsidRPr="00090C64">
              <w:t>Interfering signal mean power</w:t>
            </w:r>
          </w:p>
        </w:tc>
        <w:tc>
          <w:tcPr>
            <w:tcW w:w="1470" w:type="dxa"/>
          </w:tcPr>
          <w:p w14:paraId="28642F3D"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D1299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D1299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D1299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D1299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D12993">
            <w:pPr>
              <w:pStyle w:val="TAC"/>
            </w:pPr>
            <w:r w:rsidRPr="00090C64">
              <w:t>±5</w:t>
            </w:r>
          </w:p>
        </w:tc>
        <w:tc>
          <w:tcPr>
            <w:tcW w:w="1490" w:type="dxa"/>
          </w:tcPr>
          <w:p w14:paraId="135FD3BB" w14:textId="77777777" w:rsidR="00D57C09" w:rsidRPr="00090C64" w:rsidRDefault="00D57C09" w:rsidP="00D12993">
            <w:pPr>
              <w:pStyle w:val="TAC"/>
            </w:pPr>
            <w:r w:rsidRPr="00090C64">
              <w:t>±5</w:t>
            </w:r>
          </w:p>
        </w:tc>
        <w:tc>
          <w:tcPr>
            <w:tcW w:w="1418" w:type="dxa"/>
          </w:tcPr>
          <w:p w14:paraId="5E4A7889" w14:textId="77777777" w:rsidR="00D57C09" w:rsidRPr="00090C64" w:rsidRDefault="00D57C09" w:rsidP="00D12993">
            <w:pPr>
              <w:pStyle w:val="TAC"/>
            </w:pPr>
            <w:r w:rsidRPr="00090C64">
              <w:t>±5</w:t>
            </w:r>
          </w:p>
        </w:tc>
        <w:tc>
          <w:tcPr>
            <w:tcW w:w="1677" w:type="dxa"/>
          </w:tcPr>
          <w:p w14:paraId="69FF042C" w14:textId="77777777" w:rsidR="00D57C09" w:rsidRPr="00090C64" w:rsidRDefault="00D57C09" w:rsidP="00D12993">
            <w:pPr>
              <w:pStyle w:val="TAC"/>
            </w:pPr>
            <w:r w:rsidRPr="00090C64">
              <w:t>MHz</w:t>
            </w:r>
          </w:p>
        </w:tc>
      </w:tr>
    </w:tbl>
    <w:p w14:paraId="517B06F1" w14:textId="77777777" w:rsidR="00D57C09" w:rsidRPr="00090C64" w:rsidRDefault="00D57C09" w:rsidP="00D12993"/>
    <w:p w14:paraId="77C62862" w14:textId="75B774A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48" w:name="_Toc21125260"/>
      <w:bookmarkStart w:id="8849" w:name="_Toc29768250"/>
      <w:bookmarkStart w:id="8850" w:name="_Toc36044692"/>
      <w:bookmarkStart w:id="8851" w:name="_Toc37230597"/>
      <w:bookmarkStart w:id="8852" w:name="_Toc45907740"/>
      <w:bookmarkStart w:id="8853" w:name="_Toc53181845"/>
      <w:bookmarkStart w:id="8854" w:name="_Toc61117576"/>
      <w:bookmarkStart w:id="8855" w:name="_Toc67076665"/>
      <w:bookmarkStart w:id="8856" w:name="_Toc67077203"/>
      <w:bookmarkStart w:id="8857" w:name="_Toc74753085"/>
      <w:bookmarkStart w:id="8858" w:name="_Toc74753624"/>
      <w:bookmarkStart w:id="8859" w:name="_Toc74754162"/>
      <w:bookmarkStart w:id="8860" w:name="_Toc76507485"/>
      <w:bookmarkStart w:id="8861" w:name="_Toc83111636"/>
      <w:bookmarkStart w:id="8862" w:name="_Toc89877288"/>
      <w:bookmarkStart w:id="8863" w:name="_Toc98710823"/>
      <w:bookmarkStart w:id="8864" w:name="_Toc130920159"/>
      <w:bookmarkStart w:id="8865" w:name="_Toc137300705"/>
      <w:bookmarkStart w:id="8866" w:name="_Toc138889038"/>
      <w:bookmarkStart w:id="8867" w:name="_Toc145109047"/>
      <w:bookmarkStart w:id="8868" w:name="_Toc155260189"/>
      <w:bookmarkStart w:id="8869" w:name="_Toc219557686"/>
      <w:r w:rsidRPr="00090C64">
        <w:t>7.5.5.3</w:t>
      </w:r>
      <w:r w:rsidRPr="00090C64">
        <w:tab/>
        <w:t>Single RAT E-UTRA operation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3E9F482B" w14:textId="77777777" w:rsidR="00D57C09" w:rsidRPr="00090C64" w:rsidRDefault="00D57C09" w:rsidP="00D12993">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D1299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D1299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D1299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D1299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D1299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D1299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D12993">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D12993">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D12993">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D12993">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1299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1299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1299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D12993">
            <w:pPr>
              <w:pStyle w:val="TAH"/>
            </w:pPr>
          </w:p>
        </w:tc>
        <w:tc>
          <w:tcPr>
            <w:tcW w:w="2437" w:type="dxa"/>
          </w:tcPr>
          <w:p w14:paraId="0268DE19" w14:textId="39A8E4B2" w:rsidR="00D57C09" w:rsidRPr="00090C64" w:rsidRDefault="00D57C09" w:rsidP="00D12993">
            <w:pPr>
              <w:pStyle w:val="TAH"/>
            </w:pPr>
            <w:r w:rsidRPr="00090C64">
              <w:t>Wanted signal mean power</w:t>
            </w:r>
            <w:r w:rsidR="00554118" w:rsidRPr="00090C64">
              <w:t> [</w:t>
            </w:r>
            <w:r w:rsidRPr="00090C64">
              <w:t>dBm]</w:t>
            </w:r>
          </w:p>
          <w:p w14:paraId="0C1D0B4D" w14:textId="77777777" w:rsidR="00D57C09" w:rsidRPr="00090C64" w:rsidRDefault="00D57C09" w:rsidP="00D12993">
            <w:pPr>
              <w:pStyle w:val="TAH"/>
            </w:pPr>
            <w:r w:rsidRPr="00090C64">
              <w:t>(NOTE)</w:t>
            </w:r>
          </w:p>
        </w:tc>
        <w:tc>
          <w:tcPr>
            <w:tcW w:w="1748" w:type="dxa"/>
          </w:tcPr>
          <w:p w14:paraId="51472E83" w14:textId="352177F1" w:rsidR="00D57C09" w:rsidRPr="00090C64" w:rsidRDefault="00D57C09" w:rsidP="00D1299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D1299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D12993">
            <w:pPr>
              <w:pStyle w:val="TAC"/>
            </w:pPr>
            <w:r w:rsidRPr="00090C64">
              <w:t>Wide Area BS</w:t>
            </w:r>
          </w:p>
        </w:tc>
        <w:tc>
          <w:tcPr>
            <w:tcW w:w="2437" w:type="dxa"/>
          </w:tcPr>
          <w:p w14:paraId="5E92AF8A" w14:textId="04656E3A"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D12993">
            <w:pPr>
              <w:pStyle w:val="TAC"/>
            </w:pPr>
            <w:r w:rsidRPr="00090C64">
              <w:t>(NOTE 2)</w:t>
            </w:r>
          </w:p>
        </w:tc>
        <w:tc>
          <w:tcPr>
            <w:tcW w:w="1748" w:type="dxa"/>
          </w:tcPr>
          <w:p w14:paraId="10F04FCB"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D1299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D12993">
            <w:pPr>
              <w:pStyle w:val="TAC"/>
            </w:pPr>
          </w:p>
        </w:tc>
        <w:tc>
          <w:tcPr>
            <w:tcW w:w="2437" w:type="dxa"/>
          </w:tcPr>
          <w:p w14:paraId="2F074FDB" w14:textId="06566182"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D12993">
            <w:pPr>
              <w:pStyle w:val="TAC"/>
              <w:rPr>
                <w:szCs w:val="18"/>
              </w:rPr>
            </w:pPr>
            <w:r w:rsidRPr="00090C64">
              <w:t>(NOTE 3)</w:t>
            </w:r>
          </w:p>
        </w:tc>
        <w:tc>
          <w:tcPr>
            <w:tcW w:w="1748" w:type="dxa"/>
          </w:tcPr>
          <w:p w14:paraId="048CE796"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D1299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D1299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D1299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D1299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D1299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D1299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D1299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D1299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D1299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D12993">
            <w:pPr>
              <w:pStyle w:val="TAC"/>
            </w:pPr>
            <w:r w:rsidRPr="00090C64">
              <w:t>Local Area BS</w:t>
            </w:r>
          </w:p>
        </w:tc>
        <w:tc>
          <w:tcPr>
            <w:tcW w:w="2437" w:type="dxa"/>
          </w:tcPr>
          <w:p w14:paraId="7E15D76B" w14:textId="36EA45A9"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D12993">
            <w:pPr>
              <w:pStyle w:val="TAC"/>
            </w:pPr>
            <w:r w:rsidRPr="00090C64">
              <w:t>(NOTE 2)</w:t>
            </w:r>
          </w:p>
        </w:tc>
        <w:tc>
          <w:tcPr>
            <w:tcW w:w="1748" w:type="dxa"/>
          </w:tcPr>
          <w:p w14:paraId="4D960A45"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D1299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D12993">
            <w:pPr>
              <w:pStyle w:val="TAC"/>
            </w:pPr>
          </w:p>
        </w:tc>
        <w:tc>
          <w:tcPr>
            <w:tcW w:w="2437" w:type="dxa"/>
          </w:tcPr>
          <w:p w14:paraId="54C4D65A" w14:textId="2E8C4C1A"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D12993">
            <w:pPr>
              <w:pStyle w:val="TAC"/>
              <w:rPr>
                <w:szCs w:val="18"/>
              </w:rPr>
            </w:pPr>
            <w:r w:rsidRPr="00090C64">
              <w:t>(NOTE 3)</w:t>
            </w:r>
          </w:p>
        </w:tc>
        <w:tc>
          <w:tcPr>
            <w:tcW w:w="1748" w:type="dxa"/>
          </w:tcPr>
          <w:p w14:paraId="65E12A5F"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D12993">
            <w:pPr>
              <w:pStyle w:val="TAC"/>
            </w:pPr>
            <w:r w:rsidRPr="00090C64">
              <w:t>(NOTE 3)</w:t>
            </w:r>
          </w:p>
        </w:tc>
        <w:tc>
          <w:tcPr>
            <w:tcW w:w="2126" w:type="dxa"/>
            <w:tcBorders>
              <w:top w:val="nil"/>
            </w:tcBorders>
            <w:shd w:val="clear" w:color="auto" w:fill="auto"/>
          </w:tcPr>
          <w:p w14:paraId="0D345601" w14:textId="77777777" w:rsidR="00554118" w:rsidRPr="00090C64" w:rsidRDefault="00554118" w:rsidP="00D1299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D1299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12993">
      <w:pPr>
        <w:rPr>
          <w:rFonts w:eastAsia="Osaka"/>
        </w:rPr>
      </w:pPr>
    </w:p>
    <w:p w14:paraId="2C2EB094" w14:textId="77777777" w:rsidR="00D57C09" w:rsidRPr="00C330E2" w:rsidRDefault="00D57C09" w:rsidP="00D1299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D12993">
            <w:pPr>
              <w:pStyle w:val="TAH"/>
            </w:pPr>
            <w:r w:rsidRPr="00090C64">
              <w:t>E-UTRA channel</w:t>
            </w:r>
          </w:p>
          <w:p w14:paraId="1F358CE0" w14:textId="42CC94E3" w:rsidR="00D57C09" w:rsidRPr="00090C64" w:rsidRDefault="00D57C09" w:rsidP="00D1299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D1299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D1299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D12993">
            <w:pPr>
              <w:pStyle w:val="TAC"/>
            </w:pPr>
            <w:r w:rsidRPr="00090C64">
              <w:t>1.4</w:t>
            </w:r>
          </w:p>
        </w:tc>
        <w:tc>
          <w:tcPr>
            <w:tcW w:w="2796" w:type="dxa"/>
          </w:tcPr>
          <w:p w14:paraId="69583920" w14:textId="77777777" w:rsidR="00D57C09" w:rsidRPr="00090C64" w:rsidRDefault="00D57C09" w:rsidP="00D12993">
            <w:pPr>
              <w:pStyle w:val="TAC"/>
            </w:pPr>
            <w:r w:rsidRPr="00090C64">
              <w:t>±(252.5+m*180),</w:t>
            </w:r>
          </w:p>
          <w:p w14:paraId="789467A6" w14:textId="77777777" w:rsidR="00D57C09" w:rsidRPr="00090C64" w:rsidRDefault="00D57C09" w:rsidP="00D12993">
            <w:pPr>
              <w:pStyle w:val="TAC"/>
            </w:pPr>
            <w:r w:rsidRPr="00090C64">
              <w:t>m=0, 1, 2, 3, 4, 5</w:t>
            </w:r>
          </w:p>
        </w:tc>
        <w:tc>
          <w:tcPr>
            <w:tcW w:w="2895" w:type="dxa"/>
            <w:shd w:val="clear" w:color="auto" w:fill="auto"/>
          </w:tcPr>
          <w:p w14:paraId="70594223" w14:textId="77777777" w:rsidR="00D57C09" w:rsidRPr="00090C64" w:rsidRDefault="00D57C09" w:rsidP="00D1299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D12993">
            <w:pPr>
              <w:pStyle w:val="TAC"/>
            </w:pPr>
            <w:r w:rsidRPr="00090C64">
              <w:t>3</w:t>
            </w:r>
          </w:p>
        </w:tc>
        <w:tc>
          <w:tcPr>
            <w:tcW w:w="2796" w:type="dxa"/>
          </w:tcPr>
          <w:p w14:paraId="5F5BCF72" w14:textId="77777777" w:rsidR="00D57C09" w:rsidRPr="00090C64" w:rsidRDefault="00D57C09" w:rsidP="00D12993">
            <w:pPr>
              <w:pStyle w:val="TAC"/>
            </w:pPr>
            <w:r w:rsidRPr="00090C64">
              <w:t>±(247.5+m*180),</w:t>
            </w:r>
          </w:p>
          <w:p w14:paraId="60322301" w14:textId="77777777" w:rsidR="00D57C09" w:rsidRPr="00090C64" w:rsidRDefault="00D57C09" w:rsidP="00D12993">
            <w:pPr>
              <w:pStyle w:val="TAC"/>
            </w:pPr>
            <w:r w:rsidRPr="00090C64">
              <w:t>m=0, 1, 2, 3, 4, 7, 10, 13</w:t>
            </w:r>
          </w:p>
        </w:tc>
        <w:tc>
          <w:tcPr>
            <w:tcW w:w="2895" w:type="dxa"/>
            <w:shd w:val="clear" w:color="auto" w:fill="auto"/>
          </w:tcPr>
          <w:p w14:paraId="7E75B660" w14:textId="77777777" w:rsidR="00D57C09" w:rsidRPr="00090C64" w:rsidRDefault="00D57C09" w:rsidP="00D1299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D12993">
            <w:pPr>
              <w:pStyle w:val="TAC"/>
            </w:pPr>
            <w:r w:rsidRPr="00090C64">
              <w:t>5</w:t>
            </w:r>
          </w:p>
        </w:tc>
        <w:tc>
          <w:tcPr>
            <w:tcW w:w="2796" w:type="dxa"/>
          </w:tcPr>
          <w:p w14:paraId="1131DD42" w14:textId="77777777" w:rsidR="00D57C09" w:rsidRPr="00090C64" w:rsidRDefault="00D57C09" w:rsidP="00D12993">
            <w:pPr>
              <w:pStyle w:val="TAC"/>
            </w:pPr>
            <w:r w:rsidRPr="00090C64">
              <w:t>±(342.5+m*180),</w:t>
            </w:r>
          </w:p>
          <w:p w14:paraId="4101F522" w14:textId="77777777" w:rsidR="00D57C09" w:rsidRPr="00090C64" w:rsidRDefault="00D57C09" w:rsidP="00D12993">
            <w:pPr>
              <w:pStyle w:val="TAC"/>
            </w:pPr>
            <w:r w:rsidRPr="00090C64">
              <w:t>m=0, 1, 2, 3, 4, 9, 14, 19, 24</w:t>
            </w:r>
          </w:p>
        </w:tc>
        <w:tc>
          <w:tcPr>
            <w:tcW w:w="2895" w:type="dxa"/>
            <w:shd w:val="clear" w:color="auto" w:fill="auto"/>
          </w:tcPr>
          <w:p w14:paraId="0325F01F" w14:textId="77777777" w:rsidR="00D57C09" w:rsidRPr="00090C64" w:rsidRDefault="00D57C09" w:rsidP="00D1299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D12993">
            <w:pPr>
              <w:pStyle w:val="TAC"/>
            </w:pPr>
            <w:r w:rsidRPr="00090C64">
              <w:t>10</w:t>
            </w:r>
          </w:p>
        </w:tc>
        <w:tc>
          <w:tcPr>
            <w:tcW w:w="2796" w:type="dxa"/>
          </w:tcPr>
          <w:p w14:paraId="4213823F" w14:textId="77777777" w:rsidR="00D57C09" w:rsidRPr="00090C64" w:rsidRDefault="00D57C09" w:rsidP="00D12993">
            <w:pPr>
              <w:pStyle w:val="TAC"/>
            </w:pPr>
            <w:r w:rsidRPr="00090C64">
              <w:t>±(347.5+m*180),</w:t>
            </w:r>
          </w:p>
          <w:p w14:paraId="01788AE0" w14:textId="77777777" w:rsidR="00D57C09" w:rsidRPr="00090C64" w:rsidRDefault="00D57C09" w:rsidP="00D12993">
            <w:pPr>
              <w:pStyle w:val="TAC"/>
            </w:pPr>
            <w:r w:rsidRPr="00090C64">
              <w:t>m=0, 1, 2, 3, 4, 9, 14, 19, 24</w:t>
            </w:r>
          </w:p>
        </w:tc>
        <w:tc>
          <w:tcPr>
            <w:tcW w:w="2895" w:type="dxa"/>
            <w:shd w:val="clear" w:color="auto" w:fill="auto"/>
          </w:tcPr>
          <w:p w14:paraId="08745AA4" w14:textId="77777777" w:rsidR="00D57C09" w:rsidRPr="00090C64" w:rsidRDefault="00D57C09" w:rsidP="00D1299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D12993">
            <w:pPr>
              <w:pStyle w:val="TAC"/>
            </w:pPr>
            <w:r w:rsidRPr="00090C64">
              <w:t>15</w:t>
            </w:r>
          </w:p>
        </w:tc>
        <w:tc>
          <w:tcPr>
            <w:tcW w:w="2796" w:type="dxa"/>
          </w:tcPr>
          <w:p w14:paraId="569DB8FE" w14:textId="77777777" w:rsidR="00D57C09" w:rsidRPr="00090C64" w:rsidRDefault="00D57C09" w:rsidP="00D12993">
            <w:pPr>
              <w:pStyle w:val="TAC"/>
            </w:pPr>
            <w:r w:rsidRPr="00090C64">
              <w:t>±(352.5+m*180),</w:t>
            </w:r>
          </w:p>
          <w:p w14:paraId="7BCEC9AD" w14:textId="77777777" w:rsidR="00D57C09" w:rsidRPr="00090C64" w:rsidRDefault="00D57C09" w:rsidP="00D12993">
            <w:pPr>
              <w:pStyle w:val="TAC"/>
            </w:pPr>
            <w:r w:rsidRPr="00090C64">
              <w:t>m=0, 1, 2, 3, 4, 9, 14, 19, 24</w:t>
            </w:r>
          </w:p>
        </w:tc>
        <w:tc>
          <w:tcPr>
            <w:tcW w:w="2895" w:type="dxa"/>
            <w:shd w:val="clear" w:color="auto" w:fill="auto"/>
          </w:tcPr>
          <w:p w14:paraId="471BF725" w14:textId="77777777" w:rsidR="00D57C09" w:rsidRPr="00090C64" w:rsidRDefault="00D57C09" w:rsidP="00D1299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D12993">
            <w:pPr>
              <w:pStyle w:val="TAC"/>
            </w:pPr>
            <w:r w:rsidRPr="00090C64">
              <w:t>20</w:t>
            </w:r>
          </w:p>
        </w:tc>
        <w:tc>
          <w:tcPr>
            <w:tcW w:w="2796" w:type="dxa"/>
          </w:tcPr>
          <w:p w14:paraId="7A15D588" w14:textId="77777777" w:rsidR="00D57C09" w:rsidRPr="00090C64" w:rsidRDefault="00D57C09" w:rsidP="00D12993">
            <w:pPr>
              <w:pStyle w:val="TAC"/>
            </w:pPr>
            <w:r w:rsidRPr="00090C64">
              <w:t>±(342.5+m*180),</w:t>
            </w:r>
          </w:p>
          <w:p w14:paraId="32ADABAF" w14:textId="77777777" w:rsidR="00D57C09" w:rsidRPr="00090C64" w:rsidRDefault="00D57C09" w:rsidP="00D12993">
            <w:pPr>
              <w:pStyle w:val="TAC"/>
            </w:pPr>
            <w:r w:rsidRPr="00090C64">
              <w:t>m=0, 1, 2, 3, 4, 9, 14, 19, 24</w:t>
            </w:r>
          </w:p>
        </w:tc>
        <w:tc>
          <w:tcPr>
            <w:tcW w:w="2895" w:type="dxa"/>
            <w:shd w:val="clear" w:color="auto" w:fill="auto"/>
          </w:tcPr>
          <w:p w14:paraId="4BA013FE" w14:textId="77777777" w:rsidR="00D57C09" w:rsidRPr="00090C64" w:rsidRDefault="00D57C09" w:rsidP="00D12993">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D1299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12993">
      <w:pPr>
        <w:rPr>
          <w:rFonts w:eastAsia="Osaka"/>
        </w:rPr>
      </w:pPr>
    </w:p>
    <w:p w14:paraId="618E5D1F" w14:textId="77777777" w:rsidR="00D57C09" w:rsidRPr="00C330E2" w:rsidRDefault="00D57C09" w:rsidP="00D1299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D12993">
            <w:pPr>
              <w:pStyle w:val="TAH"/>
            </w:pPr>
            <w:r w:rsidRPr="00090C64">
              <w:t>E-UTRA</w:t>
            </w:r>
          </w:p>
          <w:p w14:paraId="21C6C753" w14:textId="4F73AE5A" w:rsidR="00D57C09" w:rsidRPr="00090C64" w:rsidRDefault="00D57C09" w:rsidP="00D1299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D12993">
            <w:pPr>
              <w:pStyle w:val="TAH"/>
            </w:pPr>
            <w:r w:rsidRPr="00090C64">
              <w:t>Wanted signal mean power</w:t>
            </w:r>
            <w:r w:rsidR="00554118" w:rsidRPr="00090C64">
              <w:t> [</w:t>
            </w:r>
            <w:r w:rsidRPr="00090C64">
              <w:t>dBm]</w:t>
            </w:r>
          </w:p>
          <w:p w14:paraId="6EBD996A" w14:textId="77777777" w:rsidR="00D57C09" w:rsidRPr="00090C64" w:rsidRDefault="00D57C09" w:rsidP="00D12993">
            <w:pPr>
              <w:pStyle w:val="TAH"/>
            </w:pPr>
            <w:r w:rsidRPr="00090C64">
              <w:t>(NOTE)</w:t>
            </w:r>
          </w:p>
        </w:tc>
        <w:tc>
          <w:tcPr>
            <w:tcW w:w="1442" w:type="dxa"/>
          </w:tcPr>
          <w:p w14:paraId="7AB36DD1" w14:textId="724CBC89" w:rsidR="00D57C09" w:rsidRPr="00090C64" w:rsidRDefault="00D57C09" w:rsidP="00D1299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D1299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D1299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D12993">
            <w:pPr>
              <w:pStyle w:val="TAC"/>
            </w:pPr>
            <w:r w:rsidRPr="00090C64">
              <w:t>1.4</w:t>
            </w:r>
          </w:p>
        </w:tc>
        <w:tc>
          <w:tcPr>
            <w:tcW w:w="1959" w:type="dxa"/>
          </w:tcPr>
          <w:p w14:paraId="0A52186C" w14:textId="2F8690C7"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D12993">
            <w:pPr>
              <w:pStyle w:val="TAC"/>
            </w:pPr>
            <w:r w:rsidRPr="00090C64">
              <w:t>±0.7025</w:t>
            </w:r>
          </w:p>
        </w:tc>
        <w:tc>
          <w:tcPr>
            <w:tcW w:w="2503" w:type="dxa"/>
            <w:shd w:val="clear" w:color="auto" w:fill="auto"/>
          </w:tcPr>
          <w:p w14:paraId="646E8DA6" w14:textId="56188DE5"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D12993">
            <w:pPr>
              <w:pStyle w:val="TAC"/>
            </w:pPr>
            <w:r w:rsidRPr="00090C64">
              <w:t>3</w:t>
            </w:r>
          </w:p>
        </w:tc>
        <w:tc>
          <w:tcPr>
            <w:tcW w:w="1959" w:type="dxa"/>
          </w:tcPr>
          <w:p w14:paraId="7F2E7A41" w14:textId="65DB2F80"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D12993">
            <w:pPr>
              <w:pStyle w:val="TAC"/>
            </w:pPr>
            <w:r w:rsidRPr="00090C64">
              <w:t>±1.5075</w:t>
            </w:r>
          </w:p>
        </w:tc>
        <w:tc>
          <w:tcPr>
            <w:tcW w:w="2503" w:type="dxa"/>
            <w:shd w:val="clear" w:color="auto" w:fill="auto"/>
          </w:tcPr>
          <w:p w14:paraId="0F3F3072" w14:textId="51C74745"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D12993">
            <w:pPr>
              <w:pStyle w:val="TAC"/>
            </w:pPr>
            <w:r w:rsidRPr="00090C64">
              <w:t>5</w:t>
            </w:r>
          </w:p>
        </w:tc>
        <w:tc>
          <w:tcPr>
            <w:tcW w:w="1959" w:type="dxa"/>
          </w:tcPr>
          <w:p w14:paraId="3D1320D4" w14:textId="13950052"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D12993">
            <w:pPr>
              <w:pStyle w:val="TAC"/>
            </w:pPr>
            <w:r w:rsidRPr="00090C64">
              <w:t>±2.5025</w:t>
            </w:r>
          </w:p>
        </w:tc>
        <w:tc>
          <w:tcPr>
            <w:tcW w:w="2503" w:type="dxa"/>
            <w:shd w:val="clear" w:color="auto" w:fill="auto"/>
          </w:tcPr>
          <w:p w14:paraId="75C96176" w14:textId="7618CA73"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D12993">
            <w:pPr>
              <w:pStyle w:val="TAC"/>
            </w:pPr>
            <w:r w:rsidRPr="00090C64">
              <w:t>10</w:t>
            </w:r>
          </w:p>
        </w:tc>
        <w:tc>
          <w:tcPr>
            <w:tcW w:w="1959" w:type="dxa"/>
          </w:tcPr>
          <w:p w14:paraId="4110EE06" w14:textId="0DD4DBEA"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D12993">
            <w:pPr>
              <w:pStyle w:val="TAC"/>
            </w:pPr>
            <w:r w:rsidRPr="00090C64">
              <w:t>±2.5075</w:t>
            </w:r>
          </w:p>
        </w:tc>
        <w:tc>
          <w:tcPr>
            <w:tcW w:w="2503" w:type="dxa"/>
            <w:shd w:val="clear" w:color="auto" w:fill="auto"/>
          </w:tcPr>
          <w:p w14:paraId="10CC748F" w14:textId="1AFA1EE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D12993">
            <w:pPr>
              <w:pStyle w:val="TAC"/>
            </w:pPr>
            <w:r w:rsidRPr="00090C64">
              <w:t>15</w:t>
            </w:r>
          </w:p>
        </w:tc>
        <w:tc>
          <w:tcPr>
            <w:tcW w:w="1959" w:type="dxa"/>
          </w:tcPr>
          <w:p w14:paraId="52D5A32B" w14:textId="7C9F4857"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D12993">
            <w:pPr>
              <w:pStyle w:val="TAC"/>
            </w:pPr>
            <w:r w:rsidRPr="00090C64">
              <w:t>±2.5125</w:t>
            </w:r>
          </w:p>
        </w:tc>
        <w:tc>
          <w:tcPr>
            <w:tcW w:w="2503" w:type="dxa"/>
            <w:shd w:val="clear" w:color="auto" w:fill="auto"/>
          </w:tcPr>
          <w:p w14:paraId="34E3F1FD" w14:textId="39C81C0F"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D12993">
            <w:pPr>
              <w:pStyle w:val="TAC"/>
            </w:pPr>
            <w:r w:rsidRPr="00090C64">
              <w:t>20</w:t>
            </w:r>
          </w:p>
        </w:tc>
        <w:tc>
          <w:tcPr>
            <w:tcW w:w="1959" w:type="dxa"/>
          </w:tcPr>
          <w:p w14:paraId="769A98E9" w14:textId="79DB47C5"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D12993">
            <w:pPr>
              <w:pStyle w:val="TAC"/>
            </w:pPr>
            <w:r w:rsidRPr="00090C64">
              <w:t>±2.5025</w:t>
            </w:r>
          </w:p>
        </w:tc>
        <w:tc>
          <w:tcPr>
            <w:tcW w:w="2503" w:type="dxa"/>
            <w:shd w:val="clear" w:color="auto" w:fill="auto"/>
          </w:tcPr>
          <w:p w14:paraId="759BEB8D" w14:textId="6AB27BD7"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D1299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D12993"/>
    <w:p w14:paraId="5FF81586" w14:textId="77777777" w:rsidR="00D57C09" w:rsidRPr="00C330E2" w:rsidRDefault="00D57C09" w:rsidP="00D1299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D12993">
            <w:pPr>
              <w:pStyle w:val="TAH"/>
            </w:pPr>
            <w:r w:rsidRPr="00090C64">
              <w:t>E-UTRA</w:t>
            </w:r>
          </w:p>
          <w:p w14:paraId="09D3A387" w14:textId="1E4A6A28"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D12993">
            <w:pPr>
              <w:pStyle w:val="TAH"/>
            </w:pPr>
            <w:r w:rsidRPr="00090C64">
              <w:t>Wanted signal mean power</w:t>
            </w:r>
            <w:r w:rsidR="00554118" w:rsidRPr="00090C64">
              <w:t> [</w:t>
            </w:r>
            <w:r w:rsidRPr="00090C64">
              <w:t>dBm]</w:t>
            </w:r>
          </w:p>
          <w:p w14:paraId="702BEB9C" w14:textId="77777777" w:rsidR="00D57C09" w:rsidRPr="00090C64" w:rsidRDefault="00D57C09" w:rsidP="00D12993">
            <w:pPr>
              <w:pStyle w:val="TAH"/>
            </w:pPr>
            <w:r w:rsidRPr="00090C64">
              <w:t>(NOTE 1)</w:t>
            </w:r>
          </w:p>
        </w:tc>
        <w:tc>
          <w:tcPr>
            <w:tcW w:w="1550" w:type="dxa"/>
          </w:tcPr>
          <w:p w14:paraId="5FFABDB3" w14:textId="321A6911" w:rsidR="00D57C09" w:rsidRPr="00090C64" w:rsidRDefault="00D57C09" w:rsidP="00D1299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D1299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D12993">
            <w:pPr>
              <w:pStyle w:val="TAC"/>
            </w:pPr>
            <w:r w:rsidRPr="00090C64">
              <w:t>1.4</w:t>
            </w:r>
          </w:p>
        </w:tc>
        <w:tc>
          <w:tcPr>
            <w:tcW w:w="1793" w:type="dxa"/>
          </w:tcPr>
          <w:p w14:paraId="015431D6" w14:textId="01A6E3C0"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550" w:type="dxa"/>
          </w:tcPr>
          <w:p w14:paraId="16088675"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D12993">
            <w:pPr>
              <w:pStyle w:val="TAC"/>
            </w:pPr>
            <w:r w:rsidRPr="00090C64">
              <w:t>±0.7025</w:t>
            </w:r>
          </w:p>
        </w:tc>
        <w:tc>
          <w:tcPr>
            <w:tcW w:w="2945" w:type="dxa"/>
            <w:shd w:val="clear" w:color="auto" w:fill="auto"/>
          </w:tcPr>
          <w:p w14:paraId="051BCD84" w14:textId="5831CD40"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D12993">
            <w:pPr>
              <w:pStyle w:val="TAC"/>
            </w:pPr>
            <w:r w:rsidRPr="00090C64">
              <w:t>3</w:t>
            </w:r>
          </w:p>
        </w:tc>
        <w:tc>
          <w:tcPr>
            <w:tcW w:w="1793" w:type="dxa"/>
          </w:tcPr>
          <w:p w14:paraId="45244CB7" w14:textId="7D770CDD"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550" w:type="dxa"/>
          </w:tcPr>
          <w:p w14:paraId="1C9FF282"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D12993">
            <w:pPr>
              <w:pStyle w:val="TAC"/>
            </w:pPr>
            <w:r w:rsidRPr="00090C64">
              <w:t>±1.5075</w:t>
            </w:r>
          </w:p>
        </w:tc>
        <w:tc>
          <w:tcPr>
            <w:tcW w:w="2945" w:type="dxa"/>
            <w:shd w:val="clear" w:color="auto" w:fill="auto"/>
          </w:tcPr>
          <w:p w14:paraId="5A0B21A3" w14:textId="6B07CC7D"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D12993">
            <w:pPr>
              <w:pStyle w:val="TAC"/>
            </w:pPr>
            <w:r w:rsidRPr="00090C64">
              <w:t>5</w:t>
            </w:r>
          </w:p>
        </w:tc>
        <w:tc>
          <w:tcPr>
            <w:tcW w:w="1793" w:type="dxa"/>
          </w:tcPr>
          <w:p w14:paraId="039926CA" w14:textId="2D979FEF"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D12993">
            <w:pPr>
              <w:pStyle w:val="TAC"/>
            </w:pPr>
            <w:r w:rsidRPr="00090C64">
              <w:t>±2.5025</w:t>
            </w:r>
          </w:p>
        </w:tc>
        <w:tc>
          <w:tcPr>
            <w:tcW w:w="2945" w:type="dxa"/>
            <w:shd w:val="clear" w:color="auto" w:fill="auto"/>
          </w:tcPr>
          <w:p w14:paraId="03BD7E88" w14:textId="720A550A"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D12993">
            <w:pPr>
              <w:pStyle w:val="TAC"/>
            </w:pPr>
            <w:r w:rsidRPr="00090C64">
              <w:t>10</w:t>
            </w:r>
          </w:p>
        </w:tc>
        <w:tc>
          <w:tcPr>
            <w:tcW w:w="1793" w:type="dxa"/>
          </w:tcPr>
          <w:p w14:paraId="6148DBE3" w14:textId="116DD0B8"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550" w:type="dxa"/>
          </w:tcPr>
          <w:p w14:paraId="43286CC8"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D12993">
            <w:pPr>
              <w:pStyle w:val="TAC"/>
              <w:rPr>
                <w:lang w:eastAsia="zh-CN"/>
              </w:rPr>
            </w:pPr>
            <w:r w:rsidRPr="00090C64">
              <w:t>±2.5075</w:t>
            </w:r>
          </w:p>
          <w:p w14:paraId="788A0FE1" w14:textId="77777777" w:rsidR="00D57C09" w:rsidRPr="00090C64" w:rsidRDefault="00D57C09" w:rsidP="00D12993">
            <w:pPr>
              <w:pStyle w:val="TAC"/>
            </w:pPr>
            <w:r w:rsidRPr="00090C64">
              <w:t>±10.0175</w:t>
            </w:r>
          </w:p>
        </w:tc>
        <w:tc>
          <w:tcPr>
            <w:tcW w:w="2945" w:type="dxa"/>
            <w:shd w:val="clear" w:color="auto" w:fill="auto"/>
          </w:tcPr>
          <w:p w14:paraId="63901CB4" w14:textId="170DF4D4" w:rsidR="00D57C09" w:rsidRPr="00090C64" w:rsidRDefault="00A901DE" w:rsidP="00D12993">
            <w:pPr>
              <w:pStyle w:val="TAC"/>
            </w:pPr>
            <w:r w:rsidRPr="00090C64">
              <w:t>5</w:t>
            </w:r>
            <w:r>
              <w:t> </w:t>
            </w:r>
            <w:r w:rsidRPr="00090C64">
              <w:t>MHz</w:t>
            </w:r>
            <w:r w:rsidR="00D57C09" w:rsidRPr="00090C64">
              <w:t xml:space="preserve"> E-UTRA signal (NOTE 2)</w:t>
            </w:r>
          </w:p>
          <w:p w14:paraId="2AAA1569" w14:textId="77777777" w:rsidR="00D57C09" w:rsidRPr="00090C64" w:rsidRDefault="00D57C09" w:rsidP="00D12993">
            <w:pPr>
              <w:pStyle w:val="TAC"/>
            </w:pPr>
            <w:r w:rsidRPr="00090C64">
              <w:rPr>
                <w:lang w:eastAsia="zh-CN"/>
              </w:rPr>
              <w:t xml:space="preserve">20 </w:t>
            </w:r>
            <w:r w:rsidRPr="00090C64">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D12993">
            <w:pPr>
              <w:pStyle w:val="TAC"/>
            </w:pPr>
            <w:r w:rsidRPr="00090C64">
              <w:t>15</w:t>
            </w:r>
          </w:p>
        </w:tc>
        <w:tc>
          <w:tcPr>
            <w:tcW w:w="1793" w:type="dxa"/>
          </w:tcPr>
          <w:p w14:paraId="6CC30BC5" w14:textId="66036CA8"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550" w:type="dxa"/>
          </w:tcPr>
          <w:p w14:paraId="11A77017"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D12993">
            <w:pPr>
              <w:pStyle w:val="TAC"/>
            </w:pPr>
            <w:r w:rsidRPr="00090C64">
              <w:t>±2.5125</w:t>
            </w:r>
          </w:p>
        </w:tc>
        <w:tc>
          <w:tcPr>
            <w:tcW w:w="2945" w:type="dxa"/>
            <w:shd w:val="clear" w:color="auto" w:fill="auto"/>
          </w:tcPr>
          <w:p w14:paraId="6374F298" w14:textId="5DD85D89"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D12993">
            <w:pPr>
              <w:pStyle w:val="TAC"/>
            </w:pPr>
            <w:r w:rsidRPr="00090C64">
              <w:t>20</w:t>
            </w:r>
          </w:p>
        </w:tc>
        <w:tc>
          <w:tcPr>
            <w:tcW w:w="1793" w:type="dxa"/>
          </w:tcPr>
          <w:p w14:paraId="76394092" w14:textId="52567F46"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550" w:type="dxa"/>
          </w:tcPr>
          <w:p w14:paraId="0D6F27C3"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D12993">
            <w:pPr>
              <w:pStyle w:val="TAC"/>
              <w:rPr>
                <w:lang w:eastAsia="zh-CN"/>
              </w:rPr>
            </w:pPr>
            <w:r w:rsidRPr="00090C64">
              <w:t>±2.5025</w:t>
            </w:r>
          </w:p>
          <w:p w14:paraId="6AD628C8" w14:textId="77777777" w:rsidR="00D57C09" w:rsidRPr="00090C64" w:rsidRDefault="00D57C09" w:rsidP="00D12993">
            <w:pPr>
              <w:pStyle w:val="TAC"/>
            </w:pPr>
            <w:r w:rsidRPr="00090C64">
              <w:t>±10.0175</w:t>
            </w:r>
          </w:p>
        </w:tc>
        <w:tc>
          <w:tcPr>
            <w:tcW w:w="2945" w:type="dxa"/>
            <w:shd w:val="clear" w:color="auto" w:fill="auto"/>
          </w:tcPr>
          <w:p w14:paraId="34E76762" w14:textId="4D936585" w:rsidR="00D57C09" w:rsidRPr="00090C64" w:rsidRDefault="00A901DE" w:rsidP="00D12993">
            <w:pPr>
              <w:pStyle w:val="TAC"/>
              <w:rPr>
                <w:lang w:eastAsia="zh-CN"/>
              </w:rPr>
            </w:pPr>
            <w:r w:rsidRPr="00090C64">
              <w:t>5</w:t>
            </w:r>
            <w:r>
              <w:t> </w:t>
            </w:r>
            <w:r w:rsidRPr="00090C64">
              <w:t>MHz</w:t>
            </w:r>
            <w:r w:rsidR="00D57C09" w:rsidRPr="00090C64">
              <w:t xml:space="preserve"> E-UTRA signal (NOTE 2)</w:t>
            </w:r>
          </w:p>
          <w:p w14:paraId="2C75F5A4" w14:textId="77777777" w:rsidR="00D57C09" w:rsidRPr="00090C64" w:rsidRDefault="00D57C09" w:rsidP="00D12993">
            <w:pPr>
              <w:pStyle w:val="TAC"/>
            </w:pPr>
            <w:r w:rsidRPr="00090C64">
              <w:rPr>
                <w:lang w:eastAsia="zh-CN"/>
              </w:rPr>
              <w:t xml:space="preserve">20 </w:t>
            </w:r>
            <w:r w:rsidRPr="00090C64">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D12993">
            <w:pPr>
              <w:pStyle w:val="TAN"/>
            </w:pPr>
            <w:r w:rsidRPr="00090C64">
              <w:t>NOTE 1:</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D12993">
            <w:pPr>
              <w:pStyle w:val="TAN"/>
              <w:rPr>
                <w:lang w:eastAsia="zh-CN"/>
              </w:rPr>
            </w:pPr>
            <w:r w:rsidRPr="00090C64">
              <w:t>NOTE 2:</w:t>
            </w:r>
            <w:r w:rsidRPr="00090C64">
              <w:tab/>
            </w:r>
            <w:r w:rsidRPr="00090C64">
              <w:rPr>
                <w:lang w:eastAsia="zh-CN"/>
              </w:rPr>
              <w:t>This type of interfering signal is not applied for Band 46.</w:t>
            </w:r>
          </w:p>
          <w:p w14:paraId="2AA7CBDB" w14:textId="77777777" w:rsidR="00D57C09" w:rsidRPr="00090C64" w:rsidRDefault="00D57C09" w:rsidP="00D12993">
            <w:pPr>
              <w:pStyle w:val="TAN"/>
            </w:pPr>
            <w:r w:rsidRPr="00090C64">
              <w:t>NOTE 3:</w:t>
            </w:r>
            <w:r w:rsidRPr="00090C64">
              <w:tab/>
            </w:r>
            <w:r w:rsidRPr="00090C64">
              <w:rPr>
                <w:lang w:eastAsia="zh-CN"/>
              </w:rPr>
              <w:t>This type of interfering signal is only applied for Band 46.</w:t>
            </w:r>
          </w:p>
        </w:tc>
      </w:tr>
    </w:tbl>
    <w:p w14:paraId="15F4B9C1" w14:textId="77777777" w:rsidR="00D57C09" w:rsidRPr="00090C64" w:rsidRDefault="00D57C09" w:rsidP="00D12993"/>
    <w:p w14:paraId="6886E872" w14:textId="77777777" w:rsidR="00D57C09" w:rsidRPr="00C330E2" w:rsidRDefault="00D57C09" w:rsidP="00D1299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D12993">
            <w:pPr>
              <w:pStyle w:val="TAH"/>
            </w:pPr>
            <w:r w:rsidRPr="00090C64">
              <w:t>E-UTRA</w:t>
            </w:r>
          </w:p>
          <w:p w14:paraId="2CA407C2" w14:textId="010C2EE4"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D12993">
            <w:pPr>
              <w:pStyle w:val="TAH"/>
            </w:pPr>
            <w:r w:rsidRPr="00090C64">
              <w:t>Wanted signal mean power</w:t>
            </w:r>
            <w:r w:rsidR="00554118" w:rsidRPr="00090C64">
              <w:t> [</w:t>
            </w:r>
            <w:r w:rsidRPr="00090C64">
              <w:t>dBm]</w:t>
            </w:r>
          </w:p>
          <w:p w14:paraId="0D53BE03" w14:textId="77777777" w:rsidR="00D57C09" w:rsidRPr="00090C64" w:rsidRDefault="00D57C09" w:rsidP="00D12993">
            <w:pPr>
              <w:pStyle w:val="TAH"/>
            </w:pPr>
            <w:r w:rsidRPr="00090C64">
              <w:t>(NOTE 1)</w:t>
            </w:r>
          </w:p>
        </w:tc>
        <w:tc>
          <w:tcPr>
            <w:tcW w:w="1355" w:type="dxa"/>
          </w:tcPr>
          <w:p w14:paraId="60AD3149" w14:textId="10D3660F" w:rsidR="00D57C09" w:rsidRPr="00090C64" w:rsidRDefault="00D57C09" w:rsidP="00D1299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D1299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D1299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D12993">
            <w:pPr>
              <w:pStyle w:val="TAC"/>
            </w:pPr>
            <w:r w:rsidRPr="00090C64">
              <w:t>1.4</w:t>
            </w:r>
          </w:p>
        </w:tc>
        <w:tc>
          <w:tcPr>
            <w:tcW w:w="1873" w:type="dxa"/>
          </w:tcPr>
          <w:p w14:paraId="77212A58" w14:textId="2F4A76A8"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355" w:type="dxa"/>
          </w:tcPr>
          <w:p w14:paraId="4E627C23"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D12993">
            <w:pPr>
              <w:pStyle w:val="TAC"/>
            </w:pPr>
            <w:r w:rsidRPr="00090C64">
              <w:t>±0.7025</w:t>
            </w:r>
          </w:p>
        </w:tc>
        <w:tc>
          <w:tcPr>
            <w:tcW w:w="3056" w:type="dxa"/>
            <w:shd w:val="clear" w:color="auto" w:fill="auto"/>
          </w:tcPr>
          <w:p w14:paraId="64D3B0E1" w14:textId="20AEB9BA"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D12993">
            <w:pPr>
              <w:pStyle w:val="TAC"/>
            </w:pPr>
            <w:r w:rsidRPr="00090C64">
              <w:t>3</w:t>
            </w:r>
          </w:p>
        </w:tc>
        <w:tc>
          <w:tcPr>
            <w:tcW w:w="1873" w:type="dxa"/>
          </w:tcPr>
          <w:p w14:paraId="1D60BA4C" w14:textId="4190EF85"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355" w:type="dxa"/>
          </w:tcPr>
          <w:p w14:paraId="22D7C31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D12993">
            <w:pPr>
              <w:pStyle w:val="TAC"/>
            </w:pPr>
            <w:r w:rsidRPr="00090C64">
              <w:t>±1.5075</w:t>
            </w:r>
          </w:p>
        </w:tc>
        <w:tc>
          <w:tcPr>
            <w:tcW w:w="3056" w:type="dxa"/>
            <w:shd w:val="clear" w:color="auto" w:fill="auto"/>
          </w:tcPr>
          <w:p w14:paraId="77D91534" w14:textId="2EC1BD98"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D12993">
            <w:pPr>
              <w:pStyle w:val="TAC"/>
            </w:pPr>
            <w:r w:rsidRPr="00090C64">
              <w:t>5</w:t>
            </w:r>
          </w:p>
        </w:tc>
        <w:tc>
          <w:tcPr>
            <w:tcW w:w="1873" w:type="dxa"/>
          </w:tcPr>
          <w:p w14:paraId="24C336C8" w14:textId="2009BDC8"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70194AE1"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D12993">
            <w:pPr>
              <w:pStyle w:val="TAC"/>
            </w:pPr>
            <w:r w:rsidRPr="00090C64">
              <w:t>±2.5025</w:t>
            </w:r>
          </w:p>
        </w:tc>
        <w:tc>
          <w:tcPr>
            <w:tcW w:w="3056" w:type="dxa"/>
            <w:shd w:val="clear" w:color="auto" w:fill="auto"/>
          </w:tcPr>
          <w:p w14:paraId="4D88FE7A" w14:textId="4D3DF24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D12993">
            <w:pPr>
              <w:pStyle w:val="TAC"/>
            </w:pPr>
            <w:r w:rsidRPr="00090C64">
              <w:t>10</w:t>
            </w:r>
          </w:p>
        </w:tc>
        <w:tc>
          <w:tcPr>
            <w:tcW w:w="1873" w:type="dxa"/>
          </w:tcPr>
          <w:p w14:paraId="10512B8D" w14:textId="2EEED57C"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1500671D"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D12993">
            <w:pPr>
              <w:pStyle w:val="TAC"/>
              <w:rPr>
                <w:lang w:eastAsia="zh-CN"/>
              </w:rPr>
            </w:pPr>
            <w:r w:rsidRPr="00090C64">
              <w:t>±2.5075</w:t>
            </w:r>
          </w:p>
          <w:p w14:paraId="1BF20DCA" w14:textId="77777777" w:rsidR="00D57C09" w:rsidRPr="00090C64" w:rsidRDefault="00D57C09" w:rsidP="00D12993">
            <w:pPr>
              <w:pStyle w:val="TAC"/>
            </w:pPr>
            <w:r w:rsidRPr="00090C64">
              <w:t>±10.0175</w:t>
            </w:r>
          </w:p>
        </w:tc>
        <w:tc>
          <w:tcPr>
            <w:tcW w:w="3056" w:type="dxa"/>
            <w:shd w:val="clear" w:color="auto" w:fill="auto"/>
          </w:tcPr>
          <w:p w14:paraId="3007B408" w14:textId="374ABCBD" w:rsidR="00D57C09" w:rsidRPr="00090C64" w:rsidRDefault="00A901DE" w:rsidP="00D12993">
            <w:pPr>
              <w:pStyle w:val="TAC"/>
            </w:pPr>
            <w:r w:rsidRPr="00090C64">
              <w:t>5</w:t>
            </w:r>
            <w:r>
              <w:t> </w:t>
            </w:r>
            <w:r w:rsidRPr="00090C64">
              <w:t>MHz</w:t>
            </w:r>
            <w:r w:rsidR="00D57C09" w:rsidRPr="00090C64">
              <w:t xml:space="preserve"> E-UTRA signal (NOTE 2)</w:t>
            </w:r>
          </w:p>
          <w:p w14:paraId="329272D8" w14:textId="77777777" w:rsidR="00D57C09" w:rsidRPr="00090C64" w:rsidRDefault="00D57C09" w:rsidP="00D12993">
            <w:pPr>
              <w:pStyle w:val="TAC"/>
            </w:pPr>
            <w:r w:rsidRPr="00090C64">
              <w:rPr>
                <w:lang w:eastAsia="zh-CN"/>
              </w:rPr>
              <w:t xml:space="preserve">20 </w:t>
            </w:r>
            <w:r w:rsidRPr="00090C64">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D12993">
            <w:pPr>
              <w:pStyle w:val="TAC"/>
            </w:pPr>
            <w:r w:rsidRPr="00090C64">
              <w:t>15</w:t>
            </w:r>
          </w:p>
        </w:tc>
        <w:tc>
          <w:tcPr>
            <w:tcW w:w="1873" w:type="dxa"/>
          </w:tcPr>
          <w:p w14:paraId="78E46D01" w14:textId="34EB2936"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6E36C1F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D12993">
            <w:pPr>
              <w:pStyle w:val="TAC"/>
            </w:pPr>
            <w:r w:rsidRPr="00090C64">
              <w:t>±2.5125</w:t>
            </w:r>
          </w:p>
        </w:tc>
        <w:tc>
          <w:tcPr>
            <w:tcW w:w="3056" w:type="dxa"/>
            <w:shd w:val="clear" w:color="auto" w:fill="auto"/>
          </w:tcPr>
          <w:p w14:paraId="553E1F2B" w14:textId="11D82C3D"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D12993">
            <w:pPr>
              <w:pStyle w:val="TAC"/>
            </w:pPr>
            <w:r w:rsidRPr="00090C64">
              <w:t>20</w:t>
            </w:r>
          </w:p>
        </w:tc>
        <w:tc>
          <w:tcPr>
            <w:tcW w:w="1873" w:type="dxa"/>
          </w:tcPr>
          <w:p w14:paraId="36FD4ED2" w14:textId="4C45F0BF"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355" w:type="dxa"/>
          </w:tcPr>
          <w:p w14:paraId="2EC5ACA0"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D12993">
            <w:pPr>
              <w:pStyle w:val="TAC"/>
              <w:rPr>
                <w:lang w:eastAsia="zh-CN"/>
              </w:rPr>
            </w:pPr>
            <w:r w:rsidRPr="00090C64">
              <w:t>±2.5025</w:t>
            </w:r>
          </w:p>
          <w:p w14:paraId="6A45BD39" w14:textId="77777777" w:rsidR="00D57C09" w:rsidRPr="00090C64" w:rsidRDefault="00D57C09" w:rsidP="00D12993">
            <w:pPr>
              <w:pStyle w:val="TAC"/>
            </w:pPr>
            <w:r w:rsidRPr="00090C64">
              <w:t>±10.0175</w:t>
            </w:r>
          </w:p>
        </w:tc>
        <w:tc>
          <w:tcPr>
            <w:tcW w:w="3056" w:type="dxa"/>
            <w:shd w:val="clear" w:color="auto" w:fill="auto"/>
          </w:tcPr>
          <w:p w14:paraId="1079187D" w14:textId="61D04E4D" w:rsidR="00D57C09" w:rsidRPr="00090C64" w:rsidRDefault="00A901DE" w:rsidP="00D12993">
            <w:pPr>
              <w:pStyle w:val="TAC"/>
            </w:pPr>
            <w:r w:rsidRPr="00090C64">
              <w:t>5</w:t>
            </w:r>
            <w:r>
              <w:t> </w:t>
            </w:r>
            <w:r w:rsidRPr="00090C64">
              <w:t>MHz</w:t>
            </w:r>
            <w:r w:rsidR="00D57C09" w:rsidRPr="00090C64">
              <w:t xml:space="preserve"> E-UTRA signal (NOTE 2)</w:t>
            </w:r>
          </w:p>
          <w:p w14:paraId="10AD32A7" w14:textId="77777777" w:rsidR="00D57C09" w:rsidRPr="00090C64" w:rsidRDefault="00D57C09" w:rsidP="00D12993">
            <w:pPr>
              <w:pStyle w:val="TAC"/>
            </w:pPr>
            <w:r w:rsidRPr="00090C64">
              <w:rPr>
                <w:lang w:eastAsia="zh-CN"/>
              </w:rPr>
              <w:t xml:space="preserve">20 </w:t>
            </w:r>
            <w:r w:rsidRPr="00090C64">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D12993">
            <w:pPr>
              <w:pStyle w:val="TAN"/>
              <w:rPr>
                <w:rFonts w:cs="v5.0.0"/>
              </w:rPr>
            </w:pPr>
            <w:r w:rsidRPr="00090C64">
              <w:t>NOTE 1:</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D12993">
            <w:pPr>
              <w:pStyle w:val="TAN"/>
              <w:rPr>
                <w:lang w:eastAsia="zh-CN"/>
              </w:rPr>
            </w:pPr>
            <w:r w:rsidRPr="00090C64">
              <w:t>NOTE 2:</w:t>
            </w:r>
            <w:r w:rsidRPr="00090C64">
              <w:tab/>
            </w:r>
            <w:r w:rsidRPr="00090C64">
              <w:rPr>
                <w:lang w:eastAsia="zh-CN"/>
              </w:rPr>
              <w:t>This type of interfering signal is not applied for Band 46.</w:t>
            </w:r>
          </w:p>
          <w:p w14:paraId="0EDA77F5" w14:textId="77777777" w:rsidR="00D57C09" w:rsidRPr="00090C64" w:rsidRDefault="00D57C09" w:rsidP="00D12993">
            <w:pPr>
              <w:pStyle w:val="TAN"/>
            </w:pPr>
            <w:r w:rsidRPr="00090C64">
              <w:t>NOTE 3:</w:t>
            </w:r>
            <w:r w:rsidRPr="00090C64">
              <w:tab/>
            </w:r>
            <w:r w:rsidRPr="00090C64">
              <w:rPr>
                <w:lang w:eastAsia="zh-CN"/>
              </w:rPr>
              <w:t>This type of interfering signal is only applied for Band 46.</w:t>
            </w:r>
          </w:p>
        </w:tc>
      </w:tr>
    </w:tbl>
    <w:p w14:paraId="0FFD1CAB" w14:textId="77777777" w:rsidR="00D57C09" w:rsidRPr="00090C64" w:rsidRDefault="00D57C09" w:rsidP="00D12993"/>
    <w:p w14:paraId="7C41781A" w14:textId="19A14657"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0" w:name="_Toc21125261"/>
      <w:bookmarkStart w:id="8871" w:name="_Toc29768251"/>
      <w:bookmarkStart w:id="8872" w:name="_Toc36044693"/>
      <w:bookmarkStart w:id="8873" w:name="_Toc37230598"/>
      <w:bookmarkStart w:id="8874" w:name="_Toc45907741"/>
      <w:bookmarkStart w:id="8875" w:name="_Toc53181846"/>
      <w:bookmarkStart w:id="8876" w:name="_Toc61117577"/>
      <w:bookmarkStart w:id="8877" w:name="_Toc67076666"/>
      <w:bookmarkStart w:id="8878" w:name="_Toc67077204"/>
      <w:bookmarkStart w:id="8879" w:name="_Toc74753086"/>
      <w:bookmarkStart w:id="8880" w:name="_Toc74753625"/>
      <w:bookmarkStart w:id="8881" w:name="_Toc74754163"/>
      <w:bookmarkStart w:id="8882" w:name="_Toc76507486"/>
      <w:bookmarkStart w:id="8883" w:name="_Toc83111637"/>
      <w:bookmarkStart w:id="8884" w:name="_Toc89877289"/>
      <w:bookmarkStart w:id="8885" w:name="_Toc98710824"/>
      <w:bookmarkStart w:id="8886" w:name="_Toc130920160"/>
      <w:bookmarkStart w:id="8887" w:name="_Toc137300706"/>
      <w:bookmarkStart w:id="8888" w:name="_Toc138889039"/>
      <w:bookmarkStart w:id="8889" w:name="_Toc145109048"/>
      <w:bookmarkStart w:id="8890" w:name="_Toc155260190"/>
      <w:bookmarkStart w:id="8891" w:name="_Toc219557687"/>
      <w:r w:rsidRPr="00090C64">
        <w:t>7.6</w:t>
      </w:r>
      <w:r w:rsidRPr="00090C64">
        <w:tab/>
        <w:t>OTA Blocking</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5D1B5416" w14:textId="77777777" w:rsidR="00D57C09" w:rsidRPr="00090C64" w:rsidRDefault="00D57C09" w:rsidP="00D57C09">
      <w:pPr>
        <w:pStyle w:val="Heading3"/>
      </w:pPr>
      <w:bookmarkStart w:id="8892" w:name="_Toc21125262"/>
      <w:bookmarkStart w:id="8893" w:name="_Toc29768252"/>
      <w:bookmarkStart w:id="8894" w:name="_Toc36044694"/>
      <w:bookmarkStart w:id="8895" w:name="_Toc37230599"/>
      <w:bookmarkStart w:id="8896" w:name="_Toc45907742"/>
      <w:bookmarkStart w:id="8897" w:name="_Toc53181847"/>
      <w:bookmarkStart w:id="8898" w:name="_Toc61117578"/>
      <w:bookmarkStart w:id="8899" w:name="_Toc67076667"/>
      <w:bookmarkStart w:id="8900" w:name="_Toc67077205"/>
      <w:bookmarkStart w:id="8901" w:name="_Toc74753087"/>
      <w:bookmarkStart w:id="8902" w:name="_Toc74753626"/>
      <w:bookmarkStart w:id="8903" w:name="_Toc74754164"/>
      <w:bookmarkStart w:id="8904" w:name="_Toc76507487"/>
      <w:bookmarkStart w:id="8905" w:name="_Toc83111638"/>
      <w:bookmarkStart w:id="8906" w:name="_Toc89877290"/>
      <w:bookmarkStart w:id="8907" w:name="_Toc98710825"/>
      <w:bookmarkStart w:id="8908" w:name="_Toc130920161"/>
      <w:bookmarkStart w:id="8909" w:name="_Toc137300707"/>
      <w:bookmarkStart w:id="8910" w:name="_Toc138889040"/>
      <w:bookmarkStart w:id="8911" w:name="_Toc145109049"/>
      <w:bookmarkStart w:id="8912" w:name="_Toc155260191"/>
      <w:bookmarkStart w:id="8913" w:name="_Toc219557688"/>
      <w:r w:rsidRPr="00090C64">
        <w:t>7.6.1</w:t>
      </w:r>
      <w:r w:rsidRPr="00090C64">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C75AD20" w14:textId="77777777" w:rsidR="00D57C09" w:rsidRPr="00090C64" w:rsidRDefault="00D57C09" w:rsidP="00D1299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1299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1299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4" w:name="_Toc21125263"/>
      <w:bookmarkStart w:id="8915" w:name="_Toc29768253"/>
      <w:bookmarkStart w:id="8916" w:name="_Toc36044695"/>
      <w:bookmarkStart w:id="8917" w:name="_Toc37230600"/>
      <w:bookmarkStart w:id="8918" w:name="_Toc45907743"/>
      <w:bookmarkStart w:id="8919" w:name="_Toc53181848"/>
      <w:bookmarkStart w:id="8920" w:name="_Toc61117579"/>
      <w:bookmarkStart w:id="8921" w:name="_Toc67076668"/>
      <w:bookmarkStart w:id="8922" w:name="_Toc67077206"/>
      <w:bookmarkStart w:id="8923" w:name="_Toc74753088"/>
      <w:bookmarkStart w:id="8924" w:name="_Toc74753627"/>
      <w:bookmarkStart w:id="8925" w:name="_Toc74754165"/>
      <w:bookmarkStart w:id="8926" w:name="_Toc76507488"/>
      <w:bookmarkStart w:id="8927" w:name="_Toc83111639"/>
      <w:bookmarkStart w:id="8928" w:name="_Toc89877291"/>
      <w:bookmarkStart w:id="8929" w:name="_Toc98710826"/>
      <w:bookmarkStart w:id="8930" w:name="_Toc130920162"/>
      <w:bookmarkStart w:id="8931" w:name="_Toc137300708"/>
      <w:bookmarkStart w:id="8932" w:name="_Toc138889041"/>
      <w:bookmarkStart w:id="8933" w:name="_Toc145109050"/>
      <w:bookmarkStart w:id="8934" w:name="_Toc155260192"/>
      <w:bookmarkStart w:id="8935" w:name="_Toc219557689"/>
      <w:r w:rsidRPr="00090C64">
        <w:t>7.6.2</w:t>
      </w:r>
      <w:r w:rsidRPr="00090C64">
        <w:tab/>
        <w:t>General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10A809C" w14:textId="77777777" w:rsidR="00D57C09" w:rsidRPr="00090C64" w:rsidRDefault="00D57C09" w:rsidP="00D57C09">
      <w:pPr>
        <w:pStyle w:val="Heading4"/>
        <w:rPr>
          <w:lang w:eastAsia="sv-SE"/>
        </w:rPr>
      </w:pPr>
      <w:bookmarkStart w:id="8936" w:name="_Toc21125264"/>
      <w:bookmarkStart w:id="8937" w:name="_Toc29768254"/>
      <w:bookmarkStart w:id="8938" w:name="_Toc36044696"/>
      <w:bookmarkStart w:id="8939" w:name="_Toc37230601"/>
      <w:bookmarkStart w:id="8940" w:name="_Toc45907744"/>
      <w:bookmarkStart w:id="8941" w:name="_Toc53181849"/>
      <w:bookmarkStart w:id="8942" w:name="_Toc61117580"/>
      <w:bookmarkStart w:id="8943" w:name="_Toc67076669"/>
      <w:bookmarkStart w:id="8944" w:name="_Toc67077207"/>
      <w:bookmarkStart w:id="8945" w:name="_Toc74753089"/>
      <w:bookmarkStart w:id="8946" w:name="_Toc74753628"/>
      <w:bookmarkStart w:id="8947" w:name="_Toc74754166"/>
      <w:bookmarkStart w:id="8948" w:name="_Toc76507489"/>
      <w:bookmarkStart w:id="8949" w:name="_Toc83111640"/>
      <w:bookmarkStart w:id="8950" w:name="_Toc89877292"/>
      <w:bookmarkStart w:id="8951" w:name="_Toc98710827"/>
      <w:bookmarkStart w:id="8952" w:name="_Toc130920163"/>
      <w:bookmarkStart w:id="8953" w:name="_Toc137300709"/>
      <w:bookmarkStart w:id="8954" w:name="_Toc138889042"/>
      <w:bookmarkStart w:id="8955" w:name="_Toc145109051"/>
      <w:bookmarkStart w:id="8956" w:name="_Toc155260193"/>
      <w:bookmarkStart w:id="8957" w:name="_Toc219557690"/>
      <w:r w:rsidRPr="00090C64">
        <w:rPr>
          <w:lang w:eastAsia="sv-SE"/>
        </w:rPr>
        <w:t>7.6.2.1</w:t>
      </w:r>
      <w:r w:rsidRPr="00090C64">
        <w:rPr>
          <w:lang w:eastAsia="sv-SE"/>
        </w:rPr>
        <w:tab/>
        <w:t>Definition and applicability</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AF4BB7B" w14:textId="77777777" w:rsidR="00D57C09" w:rsidRPr="00090C64" w:rsidRDefault="00D57C09" w:rsidP="00D57C09">
      <w:pPr>
        <w:pStyle w:val="Heading4"/>
        <w:rPr>
          <w:lang w:eastAsia="sv-SE"/>
        </w:rPr>
      </w:pPr>
      <w:bookmarkStart w:id="8958" w:name="_Toc21125265"/>
      <w:bookmarkStart w:id="8959" w:name="_Toc29768255"/>
      <w:bookmarkStart w:id="8960" w:name="_Toc36044697"/>
      <w:bookmarkStart w:id="8961" w:name="_Toc37230602"/>
      <w:bookmarkStart w:id="8962" w:name="_Toc45907745"/>
      <w:bookmarkStart w:id="8963" w:name="_Toc53181850"/>
      <w:bookmarkStart w:id="8964" w:name="_Toc61117581"/>
      <w:bookmarkStart w:id="8965" w:name="_Toc67076670"/>
      <w:bookmarkStart w:id="8966" w:name="_Toc67077208"/>
      <w:bookmarkStart w:id="8967" w:name="_Toc74753090"/>
      <w:bookmarkStart w:id="8968" w:name="_Toc74753629"/>
      <w:bookmarkStart w:id="8969" w:name="_Toc74754167"/>
      <w:bookmarkStart w:id="8970" w:name="_Toc76507490"/>
      <w:bookmarkStart w:id="8971" w:name="_Toc83111641"/>
      <w:bookmarkStart w:id="8972" w:name="_Toc89877293"/>
      <w:bookmarkStart w:id="8973" w:name="_Toc98710828"/>
      <w:bookmarkStart w:id="8974" w:name="_Toc130920164"/>
      <w:bookmarkStart w:id="8975" w:name="_Toc137300710"/>
      <w:bookmarkStart w:id="8976" w:name="_Toc138889043"/>
      <w:bookmarkStart w:id="8977" w:name="_Toc145109052"/>
      <w:bookmarkStart w:id="8978" w:name="_Toc155260194"/>
      <w:bookmarkStart w:id="8979" w:name="_Toc219557691"/>
      <w:r w:rsidRPr="00090C64">
        <w:rPr>
          <w:lang w:eastAsia="sv-SE"/>
        </w:rPr>
        <w:t>7.6.2.2</w:t>
      </w:r>
      <w:r w:rsidRPr="00090C64">
        <w:rPr>
          <w:lang w:eastAsia="sv-SE"/>
        </w:rPr>
        <w:tab/>
        <w:t>Minimum Requirement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9C96395" w14:textId="7E35C26D"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1299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0" w:name="_Toc21125266"/>
      <w:bookmarkStart w:id="8981" w:name="_Toc29768256"/>
      <w:bookmarkStart w:id="8982" w:name="_Toc36044698"/>
      <w:bookmarkStart w:id="8983" w:name="_Toc37230603"/>
      <w:bookmarkStart w:id="8984" w:name="_Toc45907746"/>
      <w:bookmarkStart w:id="8985" w:name="_Toc53181851"/>
      <w:bookmarkStart w:id="8986" w:name="_Toc61117582"/>
      <w:bookmarkStart w:id="8987" w:name="_Toc67076671"/>
      <w:bookmarkStart w:id="8988" w:name="_Toc67077209"/>
      <w:bookmarkStart w:id="8989" w:name="_Toc74753091"/>
      <w:bookmarkStart w:id="8990" w:name="_Toc74753630"/>
      <w:bookmarkStart w:id="8991" w:name="_Toc74754168"/>
      <w:bookmarkStart w:id="8992" w:name="_Toc76507491"/>
      <w:bookmarkStart w:id="8993" w:name="_Toc83111642"/>
      <w:bookmarkStart w:id="8994" w:name="_Toc89877294"/>
      <w:bookmarkStart w:id="8995" w:name="_Toc98710829"/>
      <w:bookmarkStart w:id="8996" w:name="_Toc130920165"/>
      <w:bookmarkStart w:id="8997" w:name="_Toc137300711"/>
      <w:bookmarkStart w:id="8998" w:name="_Toc138889044"/>
      <w:bookmarkStart w:id="8999" w:name="_Toc145109053"/>
      <w:bookmarkStart w:id="9000" w:name="_Toc155260195"/>
      <w:bookmarkStart w:id="9001" w:name="_Toc219557692"/>
      <w:r w:rsidRPr="00090C64">
        <w:rPr>
          <w:lang w:eastAsia="sv-SE"/>
        </w:rPr>
        <w:t>7.6.2.3</w:t>
      </w:r>
      <w:r w:rsidRPr="00090C64">
        <w:rPr>
          <w:lang w:eastAsia="sv-SE"/>
        </w:rPr>
        <w:tab/>
        <w:t>Test purpose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236C8A58" w14:textId="77777777" w:rsidR="00D57C09" w:rsidRPr="00090C64" w:rsidRDefault="00D57C09" w:rsidP="00D1299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2" w:name="_Toc21125267"/>
      <w:bookmarkStart w:id="9003" w:name="_Toc29768257"/>
      <w:bookmarkStart w:id="9004" w:name="_Toc36044699"/>
      <w:bookmarkStart w:id="9005" w:name="_Toc37230604"/>
      <w:bookmarkStart w:id="9006" w:name="_Toc45907747"/>
      <w:bookmarkStart w:id="9007" w:name="_Toc53181852"/>
      <w:bookmarkStart w:id="9008" w:name="_Toc61117583"/>
      <w:bookmarkStart w:id="9009" w:name="_Toc67076672"/>
      <w:bookmarkStart w:id="9010" w:name="_Toc67077210"/>
      <w:bookmarkStart w:id="9011" w:name="_Toc74753092"/>
      <w:bookmarkStart w:id="9012" w:name="_Toc74753631"/>
      <w:bookmarkStart w:id="9013" w:name="_Toc74754169"/>
      <w:bookmarkStart w:id="9014" w:name="_Toc76507492"/>
      <w:bookmarkStart w:id="9015" w:name="_Toc83111643"/>
      <w:bookmarkStart w:id="9016" w:name="_Toc89877295"/>
      <w:bookmarkStart w:id="9017" w:name="_Toc98710830"/>
      <w:bookmarkStart w:id="9018" w:name="_Toc130920166"/>
      <w:bookmarkStart w:id="9019" w:name="_Toc137300712"/>
      <w:bookmarkStart w:id="9020" w:name="_Toc138889045"/>
      <w:bookmarkStart w:id="9021" w:name="_Toc145109054"/>
      <w:bookmarkStart w:id="9022" w:name="_Toc155260196"/>
      <w:bookmarkStart w:id="9023" w:name="_Toc219557693"/>
      <w:r w:rsidRPr="00090C64">
        <w:rPr>
          <w:lang w:eastAsia="sv-SE"/>
        </w:rPr>
        <w:t>7.6.2</w:t>
      </w:r>
      <w:r w:rsidRPr="00090C64">
        <w:rPr>
          <w:lang w:eastAsia="zh-CN"/>
        </w:rPr>
        <w:t>.</w:t>
      </w:r>
      <w:r w:rsidRPr="00090C64">
        <w:rPr>
          <w:lang w:eastAsia="sv-SE"/>
        </w:rPr>
        <w:t>4</w:t>
      </w:r>
      <w:r w:rsidRPr="00090C64">
        <w:rPr>
          <w:lang w:eastAsia="sv-SE"/>
        </w:rPr>
        <w:tab/>
        <w:t>Method of test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88A5BF3" w14:textId="77777777" w:rsidR="00D57C09" w:rsidRPr="00090C64" w:rsidRDefault="00D57C09" w:rsidP="00D57C09">
      <w:pPr>
        <w:pStyle w:val="Heading5"/>
        <w:rPr>
          <w:lang w:eastAsia="sv-SE"/>
        </w:rPr>
      </w:pPr>
      <w:bookmarkStart w:id="9024" w:name="_Toc21125268"/>
      <w:bookmarkStart w:id="9025" w:name="_Toc29768258"/>
      <w:bookmarkStart w:id="9026" w:name="_Toc36044700"/>
      <w:bookmarkStart w:id="9027" w:name="_Toc37230605"/>
      <w:bookmarkStart w:id="9028" w:name="_Toc45907748"/>
      <w:bookmarkStart w:id="9029" w:name="_Toc53181853"/>
      <w:bookmarkStart w:id="9030" w:name="_Toc61117584"/>
      <w:bookmarkStart w:id="9031" w:name="_Toc67076673"/>
      <w:bookmarkStart w:id="9032" w:name="_Toc67077211"/>
      <w:bookmarkStart w:id="9033" w:name="_Toc74753093"/>
      <w:bookmarkStart w:id="9034" w:name="_Toc74753632"/>
      <w:bookmarkStart w:id="9035" w:name="_Toc74754170"/>
      <w:bookmarkStart w:id="9036" w:name="_Toc76507493"/>
      <w:bookmarkStart w:id="9037" w:name="_Toc83111644"/>
      <w:bookmarkStart w:id="9038" w:name="_Toc89877296"/>
      <w:bookmarkStart w:id="9039" w:name="_Toc98710831"/>
      <w:bookmarkStart w:id="9040" w:name="_Toc130920167"/>
      <w:bookmarkStart w:id="9041" w:name="_Toc137300713"/>
      <w:bookmarkStart w:id="9042" w:name="_Toc138889046"/>
      <w:bookmarkStart w:id="9043" w:name="_Toc145109055"/>
      <w:bookmarkStart w:id="9044" w:name="_Toc155260197"/>
      <w:bookmarkStart w:id="9045" w:name="_Toc219557694"/>
      <w:r w:rsidRPr="00090C64">
        <w:rPr>
          <w:lang w:eastAsia="sv-SE"/>
        </w:rPr>
        <w:t>7.6.2.4.1</w:t>
      </w:r>
      <w:r w:rsidRPr="00090C64">
        <w:rPr>
          <w:lang w:eastAsia="sv-SE"/>
        </w:rPr>
        <w:tab/>
        <w:t>Initial conditions</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EF6548B" w14:textId="77777777" w:rsidR="00D57C09" w:rsidRPr="00090C64" w:rsidRDefault="00D57C09" w:rsidP="00D12993">
      <w:r w:rsidRPr="00090C64">
        <w:t>Test environment:</w:t>
      </w:r>
    </w:p>
    <w:p w14:paraId="3B16151D" w14:textId="77777777" w:rsidR="00D57C09" w:rsidRPr="00090C64" w:rsidRDefault="00D57C09" w:rsidP="00D12993">
      <w:pPr>
        <w:pStyle w:val="B10"/>
      </w:pPr>
      <w:r w:rsidRPr="00090C64">
        <w:t>-</w:t>
      </w:r>
      <w:r w:rsidRPr="00090C64">
        <w:tab/>
        <w:t>normal; see annex G.2.</w:t>
      </w:r>
    </w:p>
    <w:p w14:paraId="5934D15A" w14:textId="77777777" w:rsidR="00D57C09" w:rsidRPr="00090C64" w:rsidRDefault="00D57C09" w:rsidP="00D12993">
      <w:r w:rsidRPr="00090C64">
        <w:t>RF channels to be tested for single carrier (SC):</w:t>
      </w:r>
    </w:p>
    <w:p w14:paraId="5A503F0A" w14:textId="44D526A6" w:rsidR="00D57C09" w:rsidRPr="00090C64" w:rsidRDefault="00D57C09" w:rsidP="00D1299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12993">
      <w:r w:rsidRPr="00090C64">
        <w:rPr>
          <w:i/>
        </w:rPr>
        <w:t>Base Station RF Bandwidth p</w:t>
      </w:r>
      <w:r w:rsidRPr="00090C64">
        <w:t>ositions to be tested for multi-carrier (MC):</w:t>
      </w:r>
    </w:p>
    <w:p w14:paraId="386BE700" w14:textId="27D8CDE2" w:rsidR="00D57C09" w:rsidRPr="00090C64" w:rsidRDefault="00D57C09" w:rsidP="00D1299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12993">
      <w:pPr>
        <w:rPr>
          <w:lang w:eastAsia="zh-CN"/>
        </w:rPr>
      </w:pPr>
      <w:r w:rsidRPr="00090C64">
        <w:rPr>
          <w:lang w:eastAsia="zh-CN"/>
        </w:rPr>
        <w:t>Directions to be tested:</w:t>
      </w:r>
    </w:p>
    <w:p w14:paraId="25307743" w14:textId="77777777" w:rsidR="00D57C09" w:rsidRPr="00090C64" w:rsidRDefault="00D57C09" w:rsidP="00D1299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46" w:name="_Toc21125269"/>
      <w:bookmarkStart w:id="9047" w:name="_Toc29768259"/>
      <w:bookmarkStart w:id="9048" w:name="_Toc36044701"/>
      <w:bookmarkStart w:id="9049" w:name="_Toc37230606"/>
      <w:bookmarkStart w:id="9050" w:name="_Toc45907749"/>
      <w:bookmarkStart w:id="9051" w:name="_Toc53181854"/>
      <w:bookmarkStart w:id="9052" w:name="_Toc61117585"/>
      <w:bookmarkStart w:id="9053" w:name="_Toc67076674"/>
      <w:bookmarkStart w:id="9054" w:name="_Toc67077212"/>
      <w:bookmarkStart w:id="9055" w:name="_Toc74753094"/>
      <w:bookmarkStart w:id="9056" w:name="_Toc74753633"/>
      <w:bookmarkStart w:id="9057" w:name="_Toc74754171"/>
      <w:bookmarkStart w:id="9058" w:name="_Toc76507494"/>
      <w:bookmarkStart w:id="9059" w:name="_Toc83111645"/>
      <w:bookmarkStart w:id="9060" w:name="_Toc89877297"/>
      <w:bookmarkStart w:id="9061" w:name="_Toc98710832"/>
      <w:bookmarkStart w:id="9062" w:name="_Toc130920168"/>
      <w:bookmarkStart w:id="9063" w:name="_Toc137300714"/>
      <w:bookmarkStart w:id="9064" w:name="_Toc138889047"/>
      <w:bookmarkStart w:id="9065" w:name="_Toc145109056"/>
      <w:bookmarkStart w:id="9066" w:name="_Toc155260198"/>
      <w:bookmarkStart w:id="9067" w:name="_Toc219557695"/>
      <w:r w:rsidRPr="00090C64">
        <w:rPr>
          <w:lang w:eastAsia="sv-SE"/>
        </w:rPr>
        <w:t>7.6.2.4.2</w:t>
      </w:r>
      <w:r w:rsidRPr="00090C64">
        <w:rPr>
          <w:lang w:eastAsia="sv-SE"/>
        </w:rPr>
        <w:tab/>
        <w:t>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687BA0C" w14:textId="77777777" w:rsidR="00D57C09" w:rsidRPr="00090C64" w:rsidRDefault="00D57C09" w:rsidP="00554118">
      <w:pPr>
        <w:pStyle w:val="H6"/>
        <w:rPr>
          <w:lang w:eastAsia="sv-SE"/>
        </w:rPr>
      </w:pPr>
      <w:bookmarkStart w:id="9068" w:name="_Toc21125270"/>
      <w:bookmarkStart w:id="9069" w:name="_Toc29768260"/>
      <w:bookmarkStart w:id="9070" w:name="_Toc36044702"/>
      <w:bookmarkStart w:id="9071" w:name="_Toc37230607"/>
      <w:bookmarkStart w:id="9072" w:name="_Toc45907750"/>
      <w:bookmarkStart w:id="9073" w:name="_Toc53181855"/>
      <w:r w:rsidRPr="00090C64">
        <w:rPr>
          <w:lang w:eastAsia="sv-SE"/>
        </w:rPr>
        <w:t>7.6.2.4.2.1</w:t>
      </w:r>
      <w:r w:rsidRPr="00090C64">
        <w:rPr>
          <w:lang w:eastAsia="sv-SE"/>
        </w:rPr>
        <w:tab/>
        <w:t>General procedure</w:t>
      </w:r>
      <w:bookmarkEnd w:id="9068"/>
      <w:bookmarkEnd w:id="9069"/>
      <w:bookmarkEnd w:id="9070"/>
      <w:bookmarkEnd w:id="9071"/>
      <w:bookmarkEnd w:id="9072"/>
      <w:bookmarkEnd w:id="9073"/>
    </w:p>
    <w:p w14:paraId="6FF92CA8" w14:textId="77777777" w:rsidR="00D57C09" w:rsidRPr="00090C64" w:rsidRDefault="00D57C09" w:rsidP="00D1299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1299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4" w:name="_Hlk508870121"/>
      <w:r w:rsidRPr="00090C64">
        <w:t>D.2.4.</w:t>
      </w:r>
      <w:bookmarkEnd w:id="9074"/>
    </w:p>
    <w:p w14:paraId="55B0A0C1" w14:textId="77777777" w:rsidR="00D57C09" w:rsidRPr="00090C64" w:rsidRDefault="00D57C09" w:rsidP="00D12993">
      <w:pPr>
        <w:pStyle w:val="B10"/>
      </w:pPr>
      <w:r w:rsidRPr="00090C64">
        <w:t>3)</w:t>
      </w:r>
      <w:r w:rsidRPr="00090C64">
        <w:tab/>
        <w:t>Connect test antenna(s) to the measurement equipment as shown in Annex D.2.4.</w:t>
      </w:r>
    </w:p>
    <w:p w14:paraId="7413ED5E" w14:textId="77777777" w:rsidR="00D57C09" w:rsidRPr="00090C64" w:rsidRDefault="00D57C09" w:rsidP="00D1299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1299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D1299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D1299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75" w:name="_Hlk503436373"/>
      <w:r w:rsidRPr="00090C64">
        <w:t xml:space="preserve">co-location test requirements </w:t>
      </w:r>
      <w:bookmarkEnd w:id="9075"/>
      <w:r w:rsidRPr="00090C64">
        <w:t>in table 7.6.3.5.1-1.</w:t>
      </w:r>
    </w:p>
    <w:p w14:paraId="3C0C7051" w14:textId="77777777" w:rsidR="00D57C09" w:rsidRPr="00090C64" w:rsidRDefault="00D57C09" w:rsidP="00D1299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D12993">
      <w:pPr>
        <w:pStyle w:val="B10"/>
      </w:pPr>
      <w:r w:rsidRPr="00090C64">
        <w:t>6)</w:t>
      </w:r>
      <w:r w:rsidRPr="00090C64">
        <w:tab/>
        <w:t>Repeat for all supported polarizations.</w:t>
      </w:r>
    </w:p>
    <w:p w14:paraId="1026A251"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D1299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D1299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D1299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D1299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D1299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D12993">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D12993">
      <w:pPr>
        <w:pStyle w:val="B10"/>
      </w:pPr>
      <w:r w:rsidRPr="00090C64">
        <w:t>5)</w:t>
      </w:r>
      <w:r w:rsidRPr="00090C64">
        <w:tab/>
        <w:t>Repeat for all supported polarizations.</w:t>
      </w:r>
    </w:p>
    <w:p w14:paraId="6A890D1F"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D1299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D1299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D12993">
      <w:pPr>
        <w:pStyle w:val="B10"/>
      </w:pPr>
      <w:r w:rsidRPr="00090C64">
        <w:t>6)</w:t>
      </w:r>
      <w:r w:rsidRPr="00090C64">
        <w:tab/>
        <w:t>Repeat for all supported polarizations.</w:t>
      </w:r>
    </w:p>
    <w:p w14:paraId="6C1DF7DC"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76" w:name="_Toc21125271"/>
      <w:bookmarkStart w:id="9077" w:name="_Toc29768261"/>
      <w:bookmarkStart w:id="9078" w:name="_Toc36044703"/>
      <w:bookmarkStart w:id="9079" w:name="_Toc37230608"/>
      <w:bookmarkStart w:id="9080" w:name="_Toc45907751"/>
      <w:bookmarkStart w:id="9081" w:name="_Toc53181856"/>
      <w:bookmarkStart w:id="9082" w:name="_Toc61117586"/>
      <w:bookmarkStart w:id="9083" w:name="_Toc67076675"/>
      <w:bookmarkStart w:id="9084" w:name="_Toc67077213"/>
      <w:bookmarkStart w:id="9085" w:name="_Toc74753095"/>
      <w:bookmarkStart w:id="9086" w:name="_Toc74753634"/>
      <w:bookmarkStart w:id="9087" w:name="_Toc74754172"/>
      <w:bookmarkStart w:id="9088" w:name="_Toc76507495"/>
      <w:bookmarkStart w:id="9089" w:name="_Toc83111646"/>
      <w:bookmarkStart w:id="9090" w:name="_Toc89877298"/>
      <w:bookmarkStart w:id="9091" w:name="_Toc98710833"/>
      <w:bookmarkStart w:id="9092" w:name="_Toc130920169"/>
      <w:bookmarkStart w:id="9093" w:name="_Toc137300715"/>
      <w:bookmarkStart w:id="9094" w:name="_Toc138889048"/>
      <w:bookmarkStart w:id="9095" w:name="_Toc145109057"/>
      <w:bookmarkStart w:id="9096" w:name="_Toc155260199"/>
      <w:bookmarkStart w:id="9097" w:name="_Toc219557696"/>
      <w:r w:rsidRPr="00090C64">
        <w:rPr>
          <w:lang w:eastAsia="sv-SE"/>
        </w:rPr>
        <w:t>7.6.2</w:t>
      </w:r>
      <w:r w:rsidRPr="00090C64">
        <w:rPr>
          <w:lang w:eastAsia="zh-CN"/>
        </w:rPr>
        <w:t>.</w:t>
      </w:r>
      <w:r w:rsidRPr="00090C64">
        <w:rPr>
          <w:lang w:eastAsia="sv-SE"/>
        </w:rPr>
        <w:t>5</w:t>
      </w:r>
      <w:r w:rsidRPr="00090C64">
        <w:rPr>
          <w:lang w:eastAsia="sv-SE"/>
        </w:rPr>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8CC8DF7" w14:textId="77777777" w:rsidR="00D57C09" w:rsidRPr="00090C64" w:rsidRDefault="00D57C09" w:rsidP="00D57C09">
      <w:pPr>
        <w:pStyle w:val="Heading5"/>
        <w:rPr>
          <w:lang w:eastAsia="sv-SE"/>
        </w:rPr>
      </w:pPr>
      <w:bookmarkStart w:id="9098" w:name="_Toc21125272"/>
      <w:bookmarkStart w:id="9099" w:name="_Toc29768262"/>
      <w:bookmarkStart w:id="9100" w:name="_Toc36044704"/>
      <w:bookmarkStart w:id="9101" w:name="_Toc37230609"/>
      <w:bookmarkStart w:id="9102" w:name="_Toc45907752"/>
      <w:bookmarkStart w:id="9103" w:name="_Toc53181857"/>
      <w:bookmarkStart w:id="9104" w:name="_Toc61117587"/>
      <w:bookmarkStart w:id="9105" w:name="_Toc67076676"/>
      <w:bookmarkStart w:id="9106" w:name="_Toc67077214"/>
      <w:bookmarkStart w:id="9107" w:name="_Toc74753096"/>
      <w:bookmarkStart w:id="9108" w:name="_Toc74753635"/>
      <w:bookmarkStart w:id="9109" w:name="_Toc74754173"/>
      <w:bookmarkStart w:id="9110" w:name="_Toc76507496"/>
      <w:bookmarkStart w:id="9111" w:name="_Toc83111647"/>
      <w:bookmarkStart w:id="9112" w:name="_Toc89877299"/>
      <w:bookmarkStart w:id="9113" w:name="_Toc98710834"/>
      <w:bookmarkStart w:id="9114" w:name="_Toc130920170"/>
      <w:bookmarkStart w:id="9115" w:name="_Toc137300716"/>
      <w:bookmarkStart w:id="9116" w:name="_Toc138889049"/>
      <w:bookmarkStart w:id="9117" w:name="_Toc145109058"/>
      <w:bookmarkStart w:id="9118" w:name="_Toc155260200"/>
      <w:bookmarkStart w:id="9119" w:name="_Toc219557697"/>
      <w:r w:rsidRPr="00090C64">
        <w:rPr>
          <w:lang w:eastAsia="sv-SE"/>
        </w:rPr>
        <w:t>7.6.2.5.1</w:t>
      </w:r>
      <w:r w:rsidRPr="00090C64">
        <w:rPr>
          <w:lang w:eastAsia="sv-SE"/>
        </w:rPr>
        <w:tab/>
        <w:t>MSR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A6F0316" w14:textId="77777777" w:rsidR="00D57C09" w:rsidRPr="00090C64" w:rsidRDefault="00D57C09" w:rsidP="00D12993">
      <w:r w:rsidRPr="00090C64">
        <w:t>The OTA interfering signal RMS field-strength shall be set to 0.36 V/m at the base station RIB per polarization.</w:t>
      </w:r>
    </w:p>
    <w:p w14:paraId="1FD65257" w14:textId="77777777" w:rsidR="00D57C09" w:rsidRPr="00090C64" w:rsidRDefault="00D57C09" w:rsidP="00D1299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12993">
      <w:r w:rsidRPr="00090C64">
        <w:t>For a wanted and an interfering signal specified at the RIB using the parameters in table 7.6.2.5.1-1, the following requirements shall be met:</w:t>
      </w:r>
    </w:p>
    <w:p w14:paraId="2CCF47BC" w14:textId="0B4F70E4" w:rsidR="00D57C09" w:rsidRPr="00090C64" w:rsidRDefault="00D57C09" w:rsidP="00D1299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D1299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1299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0" w:name="_Hlk513216519"/>
      <w:r w:rsidRPr="00090C64">
        <w:t xml:space="preserve">7.6.2.5.1-1 </w:t>
      </w:r>
      <w:bookmarkEnd w:id="9120"/>
      <w:r w:rsidRPr="00090C64">
        <w:t>shall be excluded from the requirement.</w:t>
      </w:r>
    </w:p>
    <w:p w14:paraId="2C187561" w14:textId="573FB651" w:rsidR="00D57C09" w:rsidRPr="00090C64" w:rsidRDefault="00D57C09" w:rsidP="00D1299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1299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D12993">
            <w:pPr>
              <w:pStyle w:val="TAH"/>
            </w:pPr>
            <w:r w:rsidRPr="00090C64">
              <w:t>Wanted signal mean power</w:t>
            </w:r>
          </w:p>
          <w:p w14:paraId="4B29BD1F" w14:textId="77777777" w:rsidR="00D57C09" w:rsidRPr="00090C64" w:rsidRDefault="00D57C09" w:rsidP="00D1299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D12993">
            <w:pPr>
              <w:pStyle w:val="TAH"/>
            </w:pPr>
            <w:r w:rsidRPr="00090C64">
              <w:t>Interfering signal RMS field-strength</w:t>
            </w:r>
          </w:p>
          <w:p w14:paraId="62AAE710" w14:textId="77777777" w:rsidR="00D57C09" w:rsidRPr="00090C64" w:rsidRDefault="00D57C09" w:rsidP="00D1299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D1299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D1299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D1299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D1299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D1299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D12993">
            <w:pPr>
              <w:pStyle w:val="TAN"/>
            </w:pPr>
            <w:r w:rsidRPr="00090C64">
              <w:t>NOTE 2:</w:t>
            </w:r>
            <w:r w:rsidRPr="00090C64">
              <w:tab/>
              <w:t>Void</w:t>
            </w:r>
          </w:p>
        </w:tc>
      </w:tr>
    </w:tbl>
    <w:p w14:paraId="19ADB25C" w14:textId="77777777" w:rsidR="00D57C09" w:rsidRPr="00090C64" w:rsidRDefault="00D57C09" w:rsidP="00D12993">
      <w:pPr>
        <w:rPr>
          <w:lang w:eastAsia="sv-SE"/>
        </w:rPr>
      </w:pPr>
    </w:p>
    <w:p w14:paraId="37A037C2" w14:textId="77777777" w:rsidR="00D57C09" w:rsidRPr="00090C64" w:rsidRDefault="00D57C09" w:rsidP="005D2715">
      <w:pPr>
        <w:pStyle w:val="Heading5"/>
        <w:rPr>
          <w:lang w:eastAsia="sv-SE"/>
        </w:rPr>
      </w:pPr>
      <w:bookmarkStart w:id="9121" w:name="_Toc61117588"/>
      <w:bookmarkStart w:id="9122" w:name="_Toc67076677"/>
      <w:bookmarkStart w:id="9123" w:name="_Toc67077215"/>
      <w:bookmarkStart w:id="9124" w:name="_Toc74753097"/>
      <w:bookmarkStart w:id="9125" w:name="_Toc74753636"/>
      <w:bookmarkStart w:id="9126" w:name="_Toc74754174"/>
      <w:bookmarkStart w:id="9127" w:name="_Toc76507497"/>
      <w:bookmarkStart w:id="9128" w:name="_Toc83111648"/>
      <w:bookmarkStart w:id="9129" w:name="_Toc89877300"/>
      <w:bookmarkStart w:id="9130" w:name="_Toc98710835"/>
      <w:bookmarkStart w:id="9131" w:name="_Toc130920171"/>
      <w:bookmarkStart w:id="9132" w:name="_Toc137300717"/>
      <w:bookmarkStart w:id="9133" w:name="_Toc138889050"/>
      <w:bookmarkStart w:id="9134" w:name="_Toc145109059"/>
      <w:bookmarkStart w:id="9135" w:name="_Toc155260201"/>
      <w:bookmarkStart w:id="9136" w:name="_Toc219557698"/>
      <w:r w:rsidRPr="00090C64">
        <w:rPr>
          <w:lang w:eastAsia="sv-SE"/>
        </w:rPr>
        <w:t>7.6.2.5.2</w:t>
      </w:r>
      <w:r w:rsidRPr="00090C64">
        <w:rPr>
          <w:lang w:eastAsia="sv-SE"/>
        </w:rPr>
        <w:tab/>
        <w:t>Single RAT UTRA FDD operation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887DA22" w14:textId="398598B5" w:rsidR="00D57C09" w:rsidRPr="00090C64" w:rsidRDefault="00D57C09" w:rsidP="00D1299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12993">
      <w:r w:rsidRPr="00090C64">
        <w:t>The minimum requirement for in-band blocking and narrowband blocking UTRA operation is defined below:</w:t>
      </w:r>
    </w:p>
    <w:p w14:paraId="48562BB7"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1299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1299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1299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1299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D12993">
            <w:pPr>
              <w:pStyle w:val="TAH"/>
            </w:pPr>
            <w:r w:rsidRPr="00090C64">
              <w:t>Base Station Type</w:t>
            </w:r>
          </w:p>
        </w:tc>
        <w:tc>
          <w:tcPr>
            <w:tcW w:w="1775" w:type="dxa"/>
            <w:shd w:val="clear" w:color="auto" w:fill="auto"/>
          </w:tcPr>
          <w:p w14:paraId="496FB4CB" w14:textId="7ECC8C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D1299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D12993">
            <w:pPr>
              <w:pStyle w:val="TAC"/>
            </w:pPr>
            <w:r w:rsidRPr="00090C64">
              <w:t>Wide Area BS</w:t>
            </w:r>
          </w:p>
        </w:tc>
        <w:tc>
          <w:tcPr>
            <w:tcW w:w="1775" w:type="dxa"/>
            <w:shd w:val="clear" w:color="auto" w:fill="auto"/>
          </w:tcPr>
          <w:p w14:paraId="338A8AF8" w14:textId="38804D5C" w:rsidR="00554118" w:rsidRPr="00090C64" w:rsidRDefault="00554118" w:rsidP="00D1299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D12993">
            <w:pPr>
              <w:pStyle w:val="TAC"/>
            </w:pPr>
          </w:p>
        </w:tc>
        <w:tc>
          <w:tcPr>
            <w:tcW w:w="1777" w:type="dxa"/>
            <w:tcBorders>
              <w:bottom w:val="nil"/>
            </w:tcBorders>
            <w:shd w:val="clear" w:color="auto" w:fill="auto"/>
          </w:tcPr>
          <w:p w14:paraId="7A399563" w14:textId="700CF581" w:rsidR="00554118" w:rsidRPr="00090C64" w:rsidRDefault="00554118" w:rsidP="00D1299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D12993">
            <w:pPr>
              <w:pStyle w:val="TAC"/>
            </w:pPr>
          </w:p>
        </w:tc>
        <w:tc>
          <w:tcPr>
            <w:tcW w:w="1775" w:type="dxa"/>
            <w:shd w:val="clear" w:color="auto" w:fill="auto"/>
          </w:tcPr>
          <w:p w14:paraId="423197F7" w14:textId="77777777" w:rsidR="00554118" w:rsidRPr="00090C64" w:rsidRDefault="00554118" w:rsidP="00D1299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D12993">
            <w:pPr>
              <w:pStyle w:val="TAC"/>
            </w:pPr>
          </w:p>
        </w:tc>
        <w:tc>
          <w:tcPr>
            <w:tcW w:w="1777" w:type="dxa"/>
            <w:tcBorders>
              <w:top w:val="nil"/>
              <w:bottom w:val="nil"/>
            </w:tcBorders>
            <w:shd w:val="clear" w:color="auto" w:fill="auto"/>
          </w:tcPr>
          <w:p w14:paraId="45B04D1B" w14:textId="77777777" w:rsidR="00554118" w:rsidRPr="00090C64" w:rsidRDefault="00554118" w:rsidP="00D1299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D12993">
            <w:pPr>
              <w:pStyle w:val="TAC"/>
            </w:pPr>
            <w:r w:rsidRPr="00090C64">
              <w:t>Medium Range BS</w:t>
            </w:r>
          </w:p>
        </w:tc>
        <w:tc>
          <w:tcPr>
            <w:tcW w:w="1775" w:type="dxa"/>
            <w:shd w:val="clear" w:color="auto" w:fill="auto"/>
          </w:tcPr>
          <w:p w14:paraId="74EC4022"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D1299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D1299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D12993">
            <w:pPr>
              <w:pStyle w:val="TAC"/>
            </w:pPr>
          </w:p>
        </w:tc>
        <w:tc>
          <w:tcPr>
            <w:tcW w:w="1775" w:type="dxa"/>
            <w:shd w:val="clear" w:color="auto" w:fill="auto"/>
          </w:tcPr>
          <w:p w14:paraId="56B23369"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D12993">
            <w:pPr>
              <w:pStyle w:val="TAC"/>
            </w:pPr>
          </w:p>
        </w:tc>
        <w:tc>
          <w:tcPr>
            <w:tcW w:w="1777" w:type="dxa"/>
            <w:tcBorders>
              <w:top w:val="nil"/>
              <w:bottom w:val="nil"/>
            </w:tcBorders>
            <w:shd w:val="clear" w:color="auto" w:fill="auto"/>
          </w:tcPr>
          <w:p w14:paraId="617ABD99" w14:textId="3FB6AF90" w:rsidR="00554118" w:rsidRPr="00090C64" w:rsidRDefault="00554118" w:rsidP="00D1299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D12993">
            <w:pPr>
              <w:pStyle w:val="TAC"/>
            </w:pPr>
            <w:r w:rsidRPr="00090C64">
              <w:t>Local Area BS</w:t>
            </w:r>
          </w:p>
        </w:tc>
        <w:tc>
          <w:tcPr>
            <w:tcW w:w="1775" w:type="dxa"/>
            <w:shd w:val="clear" w:color="auto" w:fill="auto"/>
          </w:tcPr>
          <w:p w14:paraId="1FFE96EE" w14:textId="77777777" w:rsidR="00554118" w:rsidRPr="00090C64" w:rsidRDefault="00554118" w:rsidP="00D1299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D12993">
            <w:pPr>
              <w:pStyle w:val="TAC"/>
            </w:pPr>
          </w:p>
        </w:tc>
        <w:tc>
          <w:tcPr>
            <w:tcW w:w="1777" w:type="dxa"/>
            <w:tcBorders>
              <w:top w:val="nil"/>
              <w:bottom w:val="nil"/>
            </w:tcBorders>
            <w:shd w:val="clear" w:color="auto" w:fill="auto"/>
          </w:tcPr>
          <w:p w14:paraId="6C401F6B" w14:textId="77777777" w:rsidR="00554118" w:rsidRPr="00090C64" w:rsidRDefault="00554118" w:rsidP="00D1299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D12993">
            <w:pPr>
              <w:pStyle w:val="TAC"/>
            </w:pPr>
          </w:p>
        </w:tc>
        <w:tc>
          <w:tcPr>
            <w:tcW w:w="1775" w:type="dxa"/>
            <w:shd w:val="clear" w:color="auto" w:fill="auto"/>
          </w:tcPr>
          <w:p w14:paraId="04675105" w14:textId="77777777" w:rsidR="00554118" w:rsidRPr="00090C64" w:rsidRDefault="00554118" w:rsidP="00D1299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D12993">
            <w:pPr>
              <w:pStyle w:val="TAC"/>
            </w:pPr>
          </w:p>
        </w:tc>
        <w:tc>
          <w:tcPr>
            <w:tcW w:w="1777" w:type="dxa"/>
            <w:tcBorders>
              <w:top w:val="nil"/>
            </w:tcBorders>
            <w:shd w:val="clear" w:color="auto" w:fill="auto"/>
          </w:tcPr>
          <w:p w14:paraId="71CD4DB0" w14:textId="77777777" w:rsidR="00554118" w:rsidRPr="00090C64" w:rsidRDefault="00554118" w:rsidP="00D1299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D12993">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12993">
      <w:pPr>
        <w:rPr>
          <w:rFonts w:eastAsia="MS Mincho"/>
        </w:rPr>
      </w:pPr>
    </w:p>
    <w:p w14:paraId="4CE3AA81" w14:textId="2AB4743C" w:rsidR="00D57C09" w:rsidRPr="00090C64" w:rsidRDefault="00D57C09" w:rsidP="00D12993">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1299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D12993">
            <w:pPr>
              <w:pStyle w:val="TAH"/>
            </w:pPr>
            <w:r w:rsidRPr="00090C64">
              <w:t>Base Station Type</w:t>
            </w:r>
          </w:p>
        </w:tc>
        <w:tc>
          <w:tcPr>
            <w:tcW w:w="1775" w:type="dxa"/>
            <w:shd w:val="clear" w:color="auto" w:fill="auto"/>
          </w:tcPr>
          <w:p w14:paraId="028C5237" w14:textId="0BDC13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D1299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D12993">
            <w:pPr>
              <w:pStyle w:val="TAC"/>
            </w:pPr>
            <w:r w:rsidRPr="00090C64">
              <w:t>Wide Area BS</w:t>
            </w:r>
          </w:p>
        </w:tc>
        <w:tc>
          <w:tcPr>
            <w:tcW w:w="1775" w:type="dxa"/>
            <w:shd w:val="clear" w:color="auto" w:fill="auto"/>
          </w:tcPr>
          <w:p w14:paraId="04C80020" w14:textId="77777777" w:rsidR="00554118" w:rsidRPr="00090C64" w:rsidRDefault="00554118" w:rsidP="00D1299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D12993">
            <w:pPr>
              <w:pStyle w:val="TAC"/>
            </w:pPr>
          </w:p>
        </w:tc>
        <w:tc>
          <w:tcPr>
            <w:tcW w:w="1777" w:type="dxa"/>
            <w:tcBorders>
              <w:bottom w:val="nil"/>
            </w:tcBorders>
            <w:shd w:val="clear" w:color="auto" w:fill="auto"/>
          </w:tcPr>
          <w:p w14:paraId="0FCECE41" w14:textId="6D93A877" w:rsidR="00554118" w:rsidRPr="00090C64" w:rsidRDefault="00554118" w:rsidP="00D1299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D12993">
            <w:pPr>
              <w:pStyle w:val="TAC"/>
            </w:pPr>
          </w:p>
        </w:tc>
        <w:tc>
          <w:tcPr>
            <w:tcW w:w="1775" w:type="dxa"/>
            <w:shd w:val="clear" w:color="auto" w:fill="auto"/>
          </w:tcPr>
          <w:p w14:paraId="5C79544D" w14:textId="77777777" w:rsidR="00554118" w:rsidRPr="00090C64" w:rsidRDefault="00554118" w:rsidP="00D1299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D12993">
            <w:pPr>
              <w:pStyle w:val="TAC"/>
            </w:pPr>
          </w:p>
        </w:tc>
        <w:tc>
          <w:tcPr>
            <w:tcW w:w="1777" w:type="dxa"/>
            <w:tcBorders>
              <w:top w:val="nil"/>
              <w:bottom w:val="nil"/>
            </w:tcBorders>
            <w:shd w:val="clear" w:color="auto" w:fill="auto"/>
          </w:tcPr>
          <w:p w14:paraId="4FD87B07" w14:textId="77777777" w:rsidR="00554118" w:rsidRPr="00090C64" w:rsidRDefault="00554118" w:rsidP="00D1299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D12993">
            <w:pPr>
              <w:pStyle w:val="TAC"/>
            </w:pPr>
            <w:r w:rsidRPr="00090C64">
              <w:t>Medium Range BS</w:t>
            </w:r>
          </w:p>
        </w:tc>
        <w:tc>
          <w:tcPr>
            <w:tcW w:w="1775" w:type="dxa"/>
            <w:shd w:val="clear" w:color="auto" w:fill="auto"/>
          </w:tcPr>
          <w:p w14:paraId="53AC5AB2" w14:textId="77777777" w:rsidR="00554118" w:rsidRPr="00090C64" w:rsidRDefault="00554118" w:rsidP="00D1299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D12993">
            <w:pPr>
              <w:pStyle w:val="TAC"/>
            </w:pPr>
            <w:r w:rsidRPr="00090C64">
              <w:t>±2.7 MHz (NOTE 2)</w:t>
            </w:r>
          </w:p>
          <w:p w14:paraId="6E8BCE5E" w14:textId="60AD77D0" w:rsidR="00554118" w:rsidRPr="00090C64" w:rsidRDefault="00554118" w:rsidP="00D12993">
            <w:pPr>
              <w:pStyle w:val="TAC"/>
            </w:pPr>
          </w:p>
        </w:tc>
        <w:tc>
          <w:tcPr>
            <w:tcW w:w="1777" w:type="dxa"/>
            <w:tcBorders>
              <w:top w:val="nil"/>
              <w:bottom w:val="nil"/>
            </w:tcBorders>
            <w:shd w:val="clear" w:color="auto" w:fill="auto"/>
          </w:tcPr>
          <w:p w14:paraId="0478DB7F" w14:textId="0B163658" w:rsidR="00554118" w:rsidRPr="00090C64" w:rsidRDefault="00554118" w:rsidP="00D1299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D12993">
            <w:pPr>
              <w:pStyle w:val="TAC"/>
            </w:pPr>
          </w:p>
        </w:tc>
        <w:tc>
          <w:tcPr>
            <w:tcW w:w="1775" w:type="dxa"/>
            <w:shd w:val="clear" w:color="auto" w:fill="auto"/>
          </w:tcPr>
          <w:p w14:paraId="61D87F84" w14:textId="77777777" w:rsidR="00554118" w:rsidRPr="00090C64" w:rsidRDefault="00554118" w:rsidP="00D1299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D1299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D1299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D12993">
            <w:pPr>
              <w:pStyle w:val="TAC"/>
            </w:pPr>
            <w:r w:rsidRPr="00090C64">
              <w:t>Local Area BS</w:t>
            </w:r>
          </w:p>
        </w:tc>
        <w:tc>
          <w:tcPr>
            <w:tcW w:w="1775" w:type="dxa"/>
            <w:shd w:val="clear" w:color="auto" w:fill="auto"/>
          </w:tcPr>
          <w:p w14:paraId="4B684140" w14:textId="77777777" w:rsidR="00554118" w:rsidRPr="00090C64" w:rsidRDefault="00554118" w:rsidP="00D1299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D12993">
            <w:pPr>
              <w:pStyle w:val="TAC"/>
            </w:pPr>
          </w:p>
        </w:tc>
        <w:tc>
          <w:tcPr>
            <w:tcW w:w="1777" w:type="dxa"/>
            <w:tcBorders>
              <w:top w:val="nil"/>
              <w:bottom w:val="nil"/>
            </w:tcBorders>
            <w:shd w:val="clear" w:color="auto" w:fill="auto"/>
          </w:tcPr>
          <w:p w14:paraId="563036A6" w14:textId="77777777" w:rsidR="00554118" w:rsidRPr="00090C64" w:rsidRDefault="00554118" w:rsidP="00D1299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D12993">
            <w:pPr>
              <w:pStyle w:val="TAC"/>
            </w:pPr>
          </w:p>
        </w:tc>
        <w:tc>
          <w:tcPr>
            <w:tcW w:w="1775" w:type="dxa"/>
            <w:shd w:val="clear" w:color="auto" w:fill="auto"/>
          </w:tcPr>
          <w:p w14:paraId="123674AD" w14:textId="77777777" w:rsidR="00554118" w:rsidRPr="00090C64" w:rsidRDefault="00554118" w:rsidP="00D1299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D12993">
            <w:pPr>
              <w:pStyle w:val="TAC"/>
            </w:pPr>
          </w:p>
        </w:tc>
        <w:tc>
          <w:tcPr>
            <w:tcW w:w="1777" w:type="dxa"/>
            <w:tcBorders>
              <w:top w:val="nil"/>
            </w:tcBorders>
            <w:shd w:val="clear" w:color="auto" w:fill="auto"/>
          </w:tcPr>
          <w:p w14:paraId="3C538CC2" w14:textId="77777777" w:rsidR="00554118" w:rsidRPr="00090C64" w:rsidRDefault="00554118" w:rsidP="00D1299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D12993">
            <w:pPr>
              <w:pStyle w:val="TAN"/>
            </w:pPr>
            <w:r w:rsidRPr="00090C64">
              <w:t>NOTE 1:</w:t>
            </w:r>
            <w:r w:rsidRPr="00090C64">
              <w:tab/>
              <w:t>GMSK modulation as defined in TS 45.004 [32].</w:t>
            </w:r>
          </w:p>
          <w:p w14:paraId="097D0EEF" w14:textId="77777777" w:rsidR="00554118" w:rsidRPr="00090C64" w:rsidRDefault="00554118" w:rsidP="00D12993">
            <w:pPr>
              <w:pStyle w:val="TAN"/>
            </w:pPr>
            <w:r w:rsidRPr="00090C64">
              <w:t>NOTE 2:</w:t>
            </w:r>
            <w:r w:rsidRPr="00090C64">
              <w:tab/>
              <w:t>applies for bands II,IV,V,VIII,X,XII,XIV,XXV,XXVI</w:t>
            </w:r>
          </w:p>
          <w:p w14:paraId="1DB28F23" w14:textId="77777777" w:rsidR="00554118" w:rsidRPr="00090C64" w:rsidRDefault="00554118" w:rsidP="00D12993">
            <w:pPr>
              <w:pStyle w:val="TAN"/>
            </w:pPr>
            <w:r w:rsidRPr="00090C64">
              <w:t>NOTE 3:</w:t>
            </w:r>
            <w:r w:rsidRPr="00090C64">
              <w:tab/>
              <w:t>applies for bands III,VIII</w:t>
            </w:r>
          </w:p>
        </w:tc>
      </w:tr>
    </w:tbl>
    <w:p w14:paraId="7471EA9F" w14:textId="77777777" w:rsidR="00D57C09" w:rsidRPr="00090C64" w:rsidRDefault="00D57C09" w:rsidP="00D12993">
      <w:pPr>
        <w:rPr>
          <w:lang w:eastAsia="sv-SE"/>
        </w:rPr>
      </w:pPr>
    </w:p>
    <w:p w14:paraId="5142B8E4" w14:textId="77777777" w:rsidR="00D57C09" w:rsidRPr="00090C64" w:rsidRDefault="00D57C09" w:rsidP="005D2715">
      <w:pPr>
        <w:pStyle w:val="Heading5"/>
        <w:rPr>
          <w:lang w:eastAsia="sv-SE"/>
        </w:rPr>
      </w:pPr>
      <w:bookmarkStart w:id="9137" w:name="_Toc61117589"/>
      <w:bookmarkStart w:id="9138" w:name="_Toc67076678"/>
      <w:bookmarkStart w:id="9139" w:name="_Toc67077216"/>
      <w:bookmarkStart w:id="9140" w:name="_Toc74753098"/>
      <w:bookmarkStart w:id="9141" w:name="_Toc74753637"/>
      <w:bookmarkStart w:id="9142" w:name="_Toc74754175"/>
      <w:bookmarkStart w:id="9143" w:name="_Toc76507498"/>
      <w:bookmarkStart w:id="9144" w:name="_Toc83111649"/>
      <w:bookmarkStart w:id="9145" w:name="_Toc89877301"/>
      <w:bookmarkStart w:id="9146" w:name="_Toc98710836"/>
      <w:bookmarkStart w:id="9147" w:name="_Toc130920172"/>
      <w:bookmarkStart w:id="9148" w:name="_Toc137300718"/>
      <w:bookmarkStart w:id="9149" w:name="_Toc138889051"/>
      <w:bookmarkStart w:id="9150" w:name="_Toc145109060"/>
      <w:bookmarkStart w:id="9151" w:name="_Toc155260202"/>
      <w:bookmarkStart w:id="9152" w:name="_Toc219557699"/>
      <w:r w:rsidRPr="00090C64">
        <w:rPr>
          <w:lang w:eastAsia="sv-SE"/>
        </w:rPr>
        <w:t>7.6.2.5.3</w:t>
      </w:r>
      <w:r w:rsidRPr="00090C64">
        <w:rPr>
          <w:lang w:eastAsia="sv-SE"/>
        </w:rPr>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7BBE8A9" w14:textId="660C48A9" w:rsidR="00D57C09" w:rsidRPr="00090C64" w:rsidRDefault="00D57C09" w:rsidP="00D12993">
      <w:bookmarkStart w:id="91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3"/>
    </w:p>
    <w:p w14:paraId="4ED9491A" w14:textId="77777777" w:rsidR="00D57C09" w:rsidRPr="00090C64" w:rsidRDefault="00D57C09" w:rsidP="00D12993">
      <w:r w:rsidRPr="00090C64">
        <w:t>The minimum requirement for in-band blocking E-UTRA operation is defined below:</w:t>
      </w:r>
    </w:p>
    <w:p w14:paraId="00D63CA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1299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1299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D12993">
            <w:pPr>
              <w:pStyle w:val="TAH"/>
            </w:pPr>
            <w:r w:rsidRPr="00090C64">
              <w:t>Base Station Type</w:t>
            </w:r>
          </w:p>
        </w:tc>
        <w:tc>
          <w:tcPr>
            <w:tcW w:w="1775" w:type="dxa"/>
            <w:shd w:val="clear" w:color="auto" w:fill="auto"/>
          </w:tcPr>
          <w:p w14:paraId="7C024367" w14:textId="16BE1DF1"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D12993">
            <w:pPr>
              <w:pStyle w:val="TAH"/>
            </w:pPr>
            <w:r w:rsidRPr="00090C64">
              <w:t>Wanted Signal mean power</w:t>
            </w:r>
            <w:r w:rsidR="00554118" w:rsidRPr="00090C64">
              <w:t> [</w:t>
            </w:r>
            <w:r w:rsidRPr="00090C64">
              <w:t>dBm]</w:t>
            </w:r>
          </w:p>
          <w:p w14:paraId="32D1B7DA" w14:textId="77777777" w:rsidR="00D57C09" w:rsidRPr="00090C64" w:rsidRDefault="00D57C09" w:rsidP="00D1299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D1299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D12993">
            <w:pPr>
              <w:pStyle w:val="TAC"/>
            </w:pPr>
            <w:r w:rsidRPr="00090C64">
              <w:t>Wide Area BS</w:t>
            </w:r>
          </w:p>
        </w:tc>
        <w:tc>
          <w:tcPr>
            <w:tcW w:w="1775" w:type="dxa"/>
            <w:shd w:val="clear" w:color="auto" w:fill="auto"/>
          </w:tcPr>
          <w:p w14:paraId="368615CE" w14:textId="77777777" w:rsidR="00554118" w:rsidRPr="00090C64" w:rsidRDefault="00554118" w:rsidP="00D1299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D12993">
            <w:pPr>
              <w:pStyle w:val="TAC"/>
            </w:pPr>
          </w:p>
        </w:tc>
        <w:tc>
          <w:tcPr>
            <w:tcW w:w="1777" w:type="dxa"/>
            <w:tcBorders>
              <w:bottom w:val="nil"/>
            </w:tcBorders>
            <w:shd w:val="clear" w:color="auto" w:fill="auto"/>
          </w:tcPr>
          <w:p w14:paraId="6843FCB6" w14:textId="5423F6B4" w:rsidR="00554118" w:rsidRPr="00090C64" w:rsidRDefault="00554118" w:rsidP="00D1299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D12993">
            <w:pPr>
              <w:pStyle w:val="TAC"/>
            </w:pPr>
          </w:p>
        </w:tc>
        <w:tc>
          <w:tcPr>
            <w:tcW w:w="1775" w:type="dxa"/>
            <w:shd w:val="clear" w:color="auto" w:fill="auto"/>
          </w:tcPr>
          <w:p w14:paraId="5BA60611" w14:textId="77777777" w:rsidR="00554118" w:rsidRPr="00090C64" w:rsidRDefault="00554118" w:rsidP="00D1299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D12993">
            <w:pPr>
              <w:pStyle w:val="TAC"/>
            </w:pPr>
          </w:p>
        </w:tc>
        <w:tc>
          <w:tcPr>
            <w:tcW w:w="1777" w:type="dxa"/>
            <w:tcBorders>
              <w:top w:val="nil"/>
              <w:bottom w:val="nil"/>
            </w:tcBorders>
            <w:shd w:val="clear" w:color="auto" w:fill="auto"/>
          </w:tcPr>
          <w:p w14:paraId="18D5630A" w14:textId="77777777" w:rsidR="00554118" w:rsidRPr="00090C64" w:rsidRDefault="00554118" w:rsidP="00D1299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D12993">
            <w:pPr>
              <w:pStyle w:val="TAC"/>
            </w:pPr>
            <w:r w:rsidRPr="00090C64">
              <w:t>Medium Range BS</w:t>
            </w:r>
          </w:p>
        </w:tc>
        <w:tc>
          <w:tcPr>
            <w:tcW w:w="1775" w:type="dxa"/>
            <w:shd w:val="clear" w:color="auto" w:fill="auto"/>
          </w:tcPr>
          <w:p w14:paraId="4910BAE4" w14:textId="77777777" w:rsidR="00554118" w:rsidRPr="00090C64" w:rsidRDefault="00554118" w:rsidP="00D1299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D1299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D1299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D12993">
            <w:pPr>
              <w:pStyle w:val="TAC"/>
            </w:pPr>
          </w:p>
        </w:tc>
        <w:tc>
          <w:tcPr>
            <w:tcW w:w="1775" w:type="dxa"/>
            <w:shd w:val="clear" w:color="auto" w:fill="auto"/>
          </w:tcPr>
          <w:p w14:paraId="57059510" w14:textId="77777777" w:rsidR="00554118" w:rsidRPr="00090C64" w:rsidRDefault="00554118" w:rsidP="00D1299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D1299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D1299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D12993">
            <w:pPr>
              <w:pStyle w:val="TAC"/>
            </w:pPr>
            <w:r w:rsidRPr="00090C64">
              <w:t>Local Area BS</w:t>
            </w:r>
          </w:p>
        </w:tc>
        <w:tc>
          <w:tcPr>
            <w:tcW w:w="1775" w:type="dxa"/>
            <w:shd w:val="clear" w:color="auto" w:fill="auto"/>
          </w:tcPr>
          <w:p w14:paraId="1158D97C"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D12993">
            <w:pPr>
              <w:pStyle w:val="TAC"/>
            </w:pPr>
          </w:p>
        </w:tc>
        <w:tc>
          <w:tcPr>
            <w:tcW w:w="1777" w:type="dxa"/>
            <w:tcBorders>
              <w:top w:val="nil"/>
              <w:bottom w:val="nil"/>
            </w:tcBorders>
            <w:shd w:val="clear" w:color="auto" w:fill="auto"/>
          </w:tcPr>
          <w:p w14:paraId="3855817F" w14:textId="77777777" w:rsidR="00554118" w:rsidRPr="00090C64" w:rsidRDefault="00554118" w:rsidP="00D1299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D12993">
            <w:pPr>
              <w:pStyle w:val="TAC"/>
            </w:pPr>
          </w:p>
        </w:tc>
        <w:tc>
          <w:tcPr>
            <w:tcW w:w="1775" w:type="dxa"/>
            <w:shd w:val="clear" w:color="auto" w:fill="auto"/>
          </w:tcPr>
          <w:p w14:paraId="5CFD6624"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D12993">
            <w:pPr>
              <w:pStyle w:val="TAC"/>
            </w:pPr>
          </w:p>
        </w:tc>
        <w:tc>
          <w:tcPr>
            <w:tcW w:w="1777" w:type="dxa"/>
            <w:tcBorders>
              <w:top w:val="nil"/>
            </w:tcBorders>
            <w:shd w:val="clear" w:color="auto" w:fill="auto"/>
          </w:tcPr>
          <w:p w14:paraId="352F8C45" w14:textId="77777777" w:rsidR="00554118" w:rsidRPr="00090C64" w:rsidRDefault="00554118" w:rsidP="00D1299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D12993">
      <w:pPr>
        <w:rPr>
          <w:lang w:eastAsia="zh-CN"/>
        </w:rPr>
      </w:pPr>
    </w:p>
    <w:p w14:paraId="3F61D500" w14:textId="77777777" w:rsidR="00D57C09" w:rsidRPr="00C330E2" w:rsidRDefault="00D57C09" w:rsidP="00D1299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D12993">
            <w:pPr>
              <w:pStyle w:val="TAH"/>
            </w:pPr>
            <w:r w:rsidRPr="00090C64">
              <w:t>E-UTRA</w:t>
            </w:r>
          </w:p>
          <w:p w14:paraId="3DDA75E7" w14:textId="25AD6002" w:rsidR="00D57C09" w:rsidRPr="00090C64" w:rsidRDefault="00D57C09" w:rsidP="00D1299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D1299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D1299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D12993">
            <w:pPr>
              <w:pStyle w:val="TAC"/>
            </w:pPr>
            <w:r w:rsidRPr="00090C64">
              <w:t>1.4</w:t>
            </w:r>
          </w:p>
        </w:tc>
        <w:tc>
          <w:tcPr>
            <w:tcW w:w="2836" w:type="dxa"/>
          </w:tcPr>
          <w:p w14:paraId="08E11428" w14:textId="77777777" w:rsidR="00D57C09" w:rsidRPr="00090C64" w:rsidRDefault="00D57C09" w:rsidP="00D12993">
            <w:pPr>
              <w:pStyle w:val="TAC"/>
            </w:pPr>
            <w:r w:rsidRPr="00090C64">
              <w:t>±2.1</w:t>
            </w:r>
          </w:p>
        </w:tc>
        <w:tc>
          <w:tcPr>
            <w:tcW w:w="2430" w:type="dxa"/>
            <w:shd w:val="clear" w:color="auto" w:fill="auto"/>
          </w:tcPr>
          <w:p w14:paraId="3DCEF5DC" w14:textId="77777777" w:rsidR="00D57C09" w:rsidRPr="00090C64" w:rsidRDefault="00D57C09" w:rsidP="00D12993">
            <w:pPr>
              <w:pStyle w:val="TAC"/>
            </w:pPr>
            <w:r w:rsidRPr="00090C64">
              <w:t>1.4 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D12993">
            <w:pPr>
              <w:pStyle w:val="TAC"/>
            </w:pPr>
            <w:r w:rsidRPr="00090C64">
              <w:t>3</w:t>
            </w:r>
          </w:p>
        </w:tc>
        <w:tc>
          <w:tcPr>
            <w:tcW w:w="2836" w:type="dxa"/>
          </w:tcPr>
          <w:p w14:paraId="1076F93D" w14:textId="77777777" w:rsidR="00D57C09" w:rsidRPr="00090C64" w:rsidRDefault="00D57C09" w:rsidP="00D12993">
            <w:pPr>
              <w:pStyle w:val="TAC"/>
            </w:pPr>
            <w:r w:rsidRPr="00090C64">
              <w:t>±4.5</w:t>
            </w:r>
          </w:p>
        </w:tc>
        <w:tc>
          <w:tcPr>
            <w:tcW w:w="2430" w:type="dxa"/>
            <w:shd w:val="clear" w:color="auto" w:fill="auto"/>
          </w:tcPr>
          <w:p w14:paraId="3F444598" w14:textId="77777777" w:rsidR="00D57C09" w:rsidRPr="00090C64" w:rsidRDefault="00D57C09" w:rsidP="00D12993">
            <w:pPr>
              <w:pStyle w:val="TAC"/>
            </w:pPr>
            <w:r w:rsidRPr="00090C64">
              <w:t>3 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D12993">
            <w:pPr>
              <w:pStyle w:val="TAC"/>
            </w:pPr>
            <w:r w:rsidRPr="00090C64">
              <w:t>5</w:t>
            </w:r>
          </w:p>
        </w:tc>
        <w:tc>
          <w:tcPr>
            <w:tcW w:w="2836" w:type="dxa"/>
          </w:tcPr>
          <w:p w14:paraId="06B59FBA" w14:textId="77777777" w:rsidR="00D57C09" w:rsidRPr="00090C64" w:rsidRDefault="00D57C09" w:rsidP="00D12993">
            <w:pPr>
              <w:pStyle w:val="TAC"/>
            </w:pPr>
            <w:r w:rsidRPr="00090C64">
              <w:t>±7.5</w:t>
            </w:r>
          </w:p>
        </w:tc>
        <w:tc>
          <w:tcPr>
            <w:tcW w:w="2430" w:type="dxa"/>
            <w:shd w:val="clear" w:color="auto" w:fill="auto"/>
          </w:tcPr>
          <w:p w14:paraId="00BD6017" w14:textId="77777777" w:rsidR="00D57C09" w:rsidRPr="00090C64" w:rsidRDefault="00D57C09" w:rsidP="00D12993">
            <w:pPr>
              <w:pStyle w:val="TAC"/>
            </w:pPr>
            <w:r w:rsidRPr="00090C64">
              <w:t>5 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D12993">
            <w:pPr>
              <w:pStyle w:val="TAC"/>
            </w:pPr>
            <w:r w:rsidRPr="00090C64">
              <w:t>10</w:t>
            </w:r>
          </w:p>
        </w:tc>
        <w:tc>
          <w:tcPr>
            <w:tcW w:w="2836" w:type="dxa"/>
          </w:tcPr>
          <w:p w14:paraId="7AEF509E" w14:textId="77777777" w:rsidR="00D57C09" w:rsidRPr="00090C64" w:rsidRDefault="00D57C09" w:rsidP="00D12993">
            <w:pPr>
              <w:pStyle w:val="TAC"/>
            </w:pPr>
            <w:r w:rsidRPr="00090C64">
              <w:t>±7.5</w:t>
            </w:r>
          </w:p>
        </w:tc>
        <w:tc>
          <w:tcPr>
            <w:tcW w:w="2430" w:type="dxa"/>
            <w:shd w:val="clear" w:color="auto" w:fill="auto"/>
          </w:tcPr>
          <w:p w14:paraId="49F4A9E5" w14:textId="77777777" w:rsidR="00D57C09" w:rsidRPr="00090C64" w:rsidRDefault="00D57C09" w:rsidP="00D12993">
            <w:pPr>
              <w:pStyle w:val="TAC"/>
            </w:pPr>
            <w:r w:rsidRPr="00090C64">
              <w:t>5 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D12993">
            <w:pPr>
              <w:pStyle w:val="TAC"/>
            </w:pPr>
            <w:r w:rsidRPr="00090C64">
              <w:t>15</w:t>
            </w:r>
          </w:p>
        </w:tc>
        <w:tc>
          <w:tcPr>
            <w:tcW w:w="2836" w:type="dxa"/>
          </w:tcPr>
          <w:p w14:paraId="169CDA49" w14:textId="77777777" w:rsidR="00D57C09" w:rsidRPr="00090C64" w:rsidRDefault="00D57C09" w:rsidP="00D12993">
            <w:pPr>
              <w:pStyle w:val="TAC"/>
            </w:pPr>
            <w:r w:rsidRPr="00090C64">
              <w:t>±7.5</w:t>
            </w:r>
          </w:p>
        </w:tc>
        <w:tc>
          <w:tcPr>
            <w:tcW w:w="2430" w:type="dxa"/>
            <w:shd w:val="clear" w:color="auto" w:fill="auto"/>
          </w:tcPr>
          <w:p w14:paraId="1A6ECD62" w14:textId="77777777" w:rsidR="00D57C09" w:rsidRPr="00090C64" w:rsidRDefault="00D57C09" w:rsidP="00D12993">
            <w:pPr>
              <w:pStyle w:val="TAC"/>
            </w:pPr>
            <w:r w:rsidRPr="00090C64">
              <w:t>5 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D12993">
            <w:pPr>
              <w:pStyle w:val="TAC"/>
            </w:pPr>
            <w:r w:rsidRPr="00090C64">
              <w:t>20</w:t>
            </w:r>
          </w:p>
        </w:tc>
        <w:tc>
          <w:tcPr>
            <w:tcW w:w="2836" w:type="dxa"/>
          </w:tcPr>
          <w:p w14:paraId="4B6B9A43" w14:textId="77777777" w:rsidR="00D57C09" w:rsidRPr="00090C64" w:rsidRDefault="00D57C09" w:rsidP="00D12993">
            <w:pPr>
              <w:pStyle w:val="TAC"/>
            </w:pPr>
            <w:r w:rsidRPr="00090C64">
              <w:t>±7.5</w:t>
            </w:r>
          </w:p>
        </w:tc>
        <w:tc>
          <w:tcPr>
            <w:tcW w:w="2430" w:type="dxa"/>
            <w:shd w:val="clear" w:color="auto" w:fill="auto"/>
          </w:tcPr>
          <w:p w14:paraId="7A09DD72" w14:textId="77777777" w:rsidR="00D57C09" w:rsidRPr="00090C64" w:rsidRDefault="00D57C09" w:rsidP="00D12993">
            <w:pPr>
              <w:pStyle w:val="TAC"/>
            </w:pPr>
            <w:r w:rsidRPr="00090C64">
              <w:t xml:space="preserve">5 MHz E-UTRA signal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D12993">
            <w:pPr>
              <w:pStyle w:val="TAC"/>
              <w:rPr>
                <w:lang w:eastAsia="zh-CN"/>
              </w:rPr>
            </w:pPr>
            <w:r w:rsidRPr="00090C64">
              <w:rPr>
                <w:lang w:eastAsia="zh-CN"/>
              </w:rPr>
              <w:t>20</w:t>
            </w:r>
          </w:p>
        </w:tc>
        <w:tc>
          <w:tcPr>
            <w:tcW w:w="2836" w:type="dxa"/>
          </w:tcPr>
          <w:p w14:paraId="57899E09" w14:textId="77777777" w:rsidR="00D57C09" w:rsidRPr="00090C64" w:rsidRDefault="00D57C09" w:rsidP="00D12993">
            <w:pPr>
              <w:pStyle w:val="TAC"/>
              <w:rPr>
                <w:lang w:eastAsia="zh-CN"/>
              </w:rPr>
            </w:pPr>
            <w:r w:rsidRPr="00090C64">
              <w:t>±</w:t>
            </w:r>
            <w:r w:rsidRPr="00090C64">
              <w:rPr>
                <w:lang w:eastAsia="zh-CN"/>
              </w:rPr>
              <w:t>30</w:t>
            </w:r>
          </w:p>
        </w:tc>
        <w:tc>
          <w:tcPr>
            <w:tcW w:w="2430" w:type="dxa"/>
            <w:shd w:val="clear" w:color="auto" w:fill="auto"/>
          </w:tcPr>
          <w:p w14:paraId="5580B0EF" w14:textId="77777777" w:rsidR="00D57C09" w:rsidRPr="00090C64" w:rsidRDefault="00D57C09" w:rsidP="00D12993">
            <w:pPr>
              <w:pStyle w:val="TAC"/>
            </w:pPr>
            <w:r w:rsidRPr="00090C64">
              <w:rPr>
                <w:lang w:eastAsia="zh-CN"/>
              </w:rPr>
              <w:t xml:space="preserve">20 </w:t>
            </w:r>
            <w:r w:rsidRPr="00090C64">
              <w:t xml:space="preserve">MHz E-UTRA signal </w:t>
            </w:r>
          </w:p>
        </w:tc>
      </w:tr>
    </w:tbl>
    <w:p w14:paraId="2C31F917" w14:textId="77777777" w:rsidR="00D57C09" w:rsidRPr="00090C64" w:rsidRDefault="00D57C09" w:rsidP="00D12993"/>
    <w:p w14:paraId="142DB9A1" w14:textId="77777777" w:rsidR="00D57C09" w:rsidRPr="00090C64" w:rsidRDefault="00D57C09" w:rsidP="00D57C09">
      <w:pPr>
        <w:pStyle w:val="Heading3"/>
      </w:pPr>
      <w:bookmarkStart w:id="9154" w:name="_Toc21125273"/>
      <w:bookmarkStart w:id="9155" w:name="_Toc29768263"/>
      <w:bookmarkStart w:id="9156" w:name="_Toc36044705"/>
      <w:bookmarkStart w:id="9157" w:name="_Toc37230610"/>
      <w:bookmarkStart w:id="9158" w:name="_Toc45907753"/>
      <w:bookmarkStart w:id="9159" w:name="_Toc53181858"/>
      <w:bookmarkStart w:id="9160" w:name="_Toc61117590"/>
      <w:bookmarkStart w:id="9161" w:name="_Toc67076679"/>
      <w:bookmarkStart w:id="9162" w:name="_Toc67077217"/>
      <w:bookmarkStart w:id="9163" w:name="_Toc74753099"/>
      <w:bookmarkStart w:id="9164" w:name="_Toc74753638"/>
      <w:bookmarkStart w:id="9165" w:name="_Toc74754176"/>
      <w:bookmarkStart w:id="9166" w:name="_Toc76507499"/>
      <w:bookmarkStart w:id="9167" w:name="_Toc83111650"/>
      <w:bookmarkStart w:id="9168" w:name="_Toc89877302"/>
      <w:bookmarkStart w:id="9169" w:name="_Toc98710837"/>
      <w:bookmarkStart w:id="9170" w:name="_Toc130920173"/>
      <w:bookmarkStart w:id="9171" w:name="_Toc137300719"/>
      <w:bookmarkStart w:id="9172" w:name="_Toc138889052"/>
      <w:bookmarkStart w:id="9173" w:name="_Toc145109061"/>
      <w:bookmarkStart w:id="9174" w:name="_Toc155260203"/>
      <w:bookmarkStart w:id="9175" w:name="_Toc219557700"/>
      <w:r w:rsidRPr="00090C64">
        <w:t>7.6.3</w:t>
      </w:r>
      <w:r w:rsidRPr="00090C64">
        <w:tab/>
        <w:t>Co-location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93719E6" w14:textId="77777777" w:rsidR="00D57C09" w:rsidRPr="00090C64" w:rsidRDefault="00D57C09" w:rsidP="00D57C09">
      <w:pPr>
        <w:pStyle w:val="Heading4"/>
        <w:rPr>
          <w:lang w:eastAsia="sv-SE"/>
        </w:rPr>
      </w:pPr>
      <w:bookmarkStart w:id="9176" w:name="_Toc21125274"/>
      <w:bookmarkStart w:id="9177" w:name="_Toc29768264"/>
      <w:bookmarkStart w:id="9178" w:name="_Toc36044706"/>
      <w:bookmarkStart w:id="9179" w:name="_Toc37230611"/>
      <w:bookmarkStart w:id="9180" w:name="_Toc45907754"/>
      <w:bookmarkStart w:id="9181" w:name="_Toc53181859"/>
      <w:bookmarkStart w:id="9182" w:name="_Toc61117591"/>
      <w:bookmarkStart w:id="9183" w:name="_Toc67076680"/>
      <w:bookmarkStart w:id="9184" w:name="_Toc67077218"/>
      <w:bookmarkStart w:id="9185" w:name="_Toc74753100"/>
      <w:bookmarkStart w:id="9186" w:name="_Toc74753639"/>
      <w:bookmarkStart w:id="9187" w:name="_Toc74754177"/>
      <w:bookmarkStart w:id="9188" w:name="_Toc76507500"/>
      <w:bookmarkStart w:id="9189" w:name="_Toc83111651"/>
      <w:bookmarkStart w:id="9190" w:name="_Toc89877303"/>
      <w:bookmarkStart w:id="9191" w:name="_Toc98710838"/>
      <w:bookmarkStart w:id="9192" w:name="_Toc130920174"/>
      <w:bookmarkStart w:id="9193" w:name="_Toc137300720"/>
      <w:bookmarkStart w:id="9194" w:name="_Toc138889053"/>
      <w:bookmarkStart w:id="9195" w:name="_Toc145109062"/>
      <w:bookmarkStart w:id="9196" w:name="_Toc155260204"/>
      <w:bookmarkStart w:id="9197" w:name="_Toc219557701"/>
      <w:r w:rsidRPr="00090C64">
        <w:rPr>
          <w:lang w:eastAsia="sv-SE"/>
        </w:rPr>
        <w:t>7.6.3.1</w:t>
      </w:r>
      <w:r w:rsidRPr="00090C64">
        <w:rPr>
          <w:lang w:eastAsia="sv-SE"/>
        </w:rPr>
        <w:tab/>
        <w:t>Definition and applicability</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11E9602E"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12993">
      <w:r w:rsidRPr="00090C64">
        <w:t>The requirement is a co-location requirement. The interferer power levels are specified at the CLTA conducted input(s).</w:t>
      </w:r>
    </w:p>
    <w:p w14:paraId="54352E40" w14:textId="77777777" w:rsidR="00D57C09" w:rsidRPr="00090C64" w:rsidRDefault="00D57C09" w:rsidP="00D1299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198" w:name="_Toc21125275"/>
      <w:bookmarkStart w:id="9199" w:name="_Toc29768265"/>
      <w:bookmarkStart w:id="9200" w:name="_Toc36044707"/>
      <w:bookmarkStart w:id="9201" w:name="_Toc37230612"/>
      <w:bookmarkStart w:id="9202" w:name="_Toc45907755"/>
      <w:bookmarkStart w:id="9203" w:name="_Toc53181860"/>
      <w:bookmarkStart w:id="9204" w:name="_Toc61117592"/>
      <w:bookmarkStart w:id="9205" w:name="_Toc67076681"/>
      <w:bookmarkStart w:id="9206" w:name="_Toc67077219"/>
      <w:bookmarkStart w:id="9207" w:name="_Toc74753101"/>
      <w:bookmarkStart w:id="9208" w:name="_Toc74753640"/>
      <w:bookmarkStart w:id="9209" w:name="_Toc74754178"/>
      <w:bookmarkStart w:id="9210" w:name="_Toc76507501"/>
      <w:bookmarkStart w:id="9211" w:name="_Toc83111652"/>
      <w:bookmarkStart w:id="9212" w:name="_Toc89877304"/>
      <w:bookmarkStart w:id="9213" w:name="_Toc98710839"/>
      <w:bookmarkStart w:id="9214" w:name="_Toc130920175"/>
      <w:bookmarkStart w:id="9215" w:name="_Toc137300721"/>
      <w:bookmarkStart w:id="9216" w:name="_Toc138889054"/>
      <w:bookmarkStart w:id="9217" w:name="_Toc145109063"/>
      <w:bookmarkStart w:id="9218" w:name="_Toc155260205"/>
      <w:bookmarkStart w:id="9219" w:name="_Toc219557702"/>
      <w:r w:rsidRPr="00090C64">
        <w:rPr>
          <w:lang w:eastAsia="sv-SE"/>
        </w:rPr>
        <w:t>7.6.3.2</w:t>
      </w:r>
      <w:r w:rsidRPr="00090C64">
        <w:rPr>
          <w:lang w:eastAsia="sv-SE"/>
        </w:rPr>
        <w:tab/>
        <w:t>Minimum Requirement</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790DB686" w14:textId="3386B8B6"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0" w:name="_Toc21125276"/>
      <w:bookmarkStart w:id="9221" w:name="_Toc29768266"/>
      <w:bookmarkStart w:id="9222" w:name="_Toc36044708"/>
      <w:bookmarkStart w:id="9223" w:name="_Toc37230613"/>
      <w:bookmarkStart w:id="9224" w:name="_Toc45907756"/>
      <w:bookmarkStart w:id="9225" w:name="_Toc53181861"/>
      <w:bookmarkStart w:id="9226" w:name="_Toc61117593"/>
      <w:bookmarkStart w:id="9227" w:name="_Toc67076682"/>
      <w:bookmarkStart w:id="9228" w:name="_Toc67077220"/>
      <w:bookmarkStart w:id="9229" w:name="_Toc74753102"/>
      <w:bookmarkStart w:id="9230" w:name="_Toc74753641"/>
      <w:bookmarkStart w:id="9231" w:name="_Toc74754179"/>
      <w:bookmarkStart w:id="9232" w:name="_Toc76507502"/>
      <w:bookmarkStart w:id="9233" w:name="_Toc83111653"/>
      <w:bookmarkStart w:id="9234" w:name="_Toc89877305"/>
      <w:bookmarkStart w:id="9235" w:name="_Toc98710840"/>
      <w:bookmarkStart w:id="9236" w:name="_Toc130920176"/>
      <w:bookmarkStart w:id="9237" w:name="_Toc137300722"/>
      <w:bookmarkStart w:id="9238" w:name="_Toc138889055"/>
      <w:bookmarkStart w:id="9239" w:name="_Toc145109064"/>
      <w:bookmarkStart w:id="9240" w:name="_Toc155260206"/>
      <w:bookmarkStart w:id="9241" w:name="_Toc219557703"/>
      <w:r w:rsidRPr="00090C64">
        <w:rPr>
          <w:lang w:eastAsia="sv-SE"/>
        </w:rPr>
        <w:t>7.6.3.3</w:t>
      </w:r>
      <w:r w:rsidRPr="00090C64">
        <w:rPr>
          <w:lang w:eastAsia="sv-SE"/>
        </w:rPr>
        <w:tab/>
        <w:t>Test purpose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C7E4A9D" w14:textId="77777777" w:rsidR="00D57C09" w:rsidRPr="00090C64" w:rsidRDefault="00D57C09" w:rsidP="00D1299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2" w:name="_Toc21125277"/>
      <w:bookmarkStart w:id="9243" w:name="_Toc29768267"/>
      <w:bookmarkStart w:id="9244" w:name="_Toc36044709"/>
      <w:bookmarkStart w:id="9245" w:name="_Toc37230614"/>
      <w:bookmarkStart w:id="9246" w:name="_Toc45907757"/>
      <w:bookmarkStart w:id="9247" w:name="_Toc53181862"/>
      <w:bookmarkStart w:id="9248" w:name="_Toc61117594"/>
      <w:bookmarkStart w:id="9249" w:name="_Toc67076683"/>
      <w:bookmarkStart w:id="9250" w:name="_Toc67077221"/>
      <w:bookmarkStart w:id="9251" w:name="_Toc74753103"/>
      <w:bookmarkStart w:id="9252" w:name="_Toc74753642"/>
      <w:bookmarkStart w:id="9253" w:name="_Toc74754180"/>
      <w:bookmarkStart w:id="9254" w:name="_Toc76507503"/>
      <w:bookmarkStart w:id="9255" w:name="_Toc83111654"/>
      <w:bookmarkStart w:id="9256" w:name="_Toc89877306"/>
      <w:bookmarkStart w:id="9257" w:name="_Toc98710841"/>
      <w:bookmarkStart w:id="9258" w:name="_Toc130920177"/>
      <w:bookmarkStart w:id="9259" w:name="_Toc137300723"/>
      <w:bookmarkStart w:id="9260" w:name="_Toc138889056"/>
      <w:bookmarkStart w:id="9261" w:name="_Toc145109065"/>
      <w:bookmarkStart w:id="9262" w:name="_Toc155260207"/>
      <w:bookmarkStart w:id="9263" w:name="_Toc219557704"/>
      <w:r w:rsidRPr="00090C64">
        <w:rPr>
          <w:lang w:eastAsia="sv-SE"/>
        </w:rPr>
        <w:t>7.6.3</w:t>
      </w:r>
      <w:r w:rsidRPr="00090C64">
        <w:rPr>
          <w:lang w:eastAsia="zh-CN"/>
        </w:rPr>
        <w:t>.</w:t>
      </w:r>
      <w:r w:rsidRPr="00090C64">
        <w:rPr>
          <w:lang w:eastAsia="sv-SE"/>
        </w:rPr>
        <w:t>4</w:t>
      </w:r>
      <w:r w:rsidRPr="00090C64">
        <w:rPr>
          <w:lang w:eastAsia="sv-SE"/>
        </w:rPr>
        <w:tab/>
        <w:t>Method of test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1832520" w14:textId="77777777" w:rsidR="00D57C09" w:rsidRPr="00090C64" w:rsidRDefault="00D57C09" w:rsidP="00D57C09">
      <w:pPr>
        <w:pStyle w:val="Heading5"/>
        <w:rPr>
          <w:lang w:eastAsia="sv-SE"/>
        </w:rPr>
      </w:pPr>
      <w:bookmarkStart w:id="9264" w:name="_Toc21125278"/>
      <w:bookmarkStart w:id="9265" w:name="_Toc29768268"/>
      <w:bookmarkStart w:id="9266" w:name="_Toc36044710"/>
      <w:bookmarkStart w:id="9267" w:name="_Toc37230615"/>
      <w:bookmarkStart w:id="9268" w:name="_Toc45907758"/>
      <w:bookmarkStart w:id="9269" w:name="_Toc53181863"/>
      <w:bookmarkStart w:id="9270" w:name="_Toc61117595"/>
      <w:bookmarkStart w:id="9271" w:name="_Toc67076684"/>
      <w:bookmarkStart w:id="9272" w:name="_Toc67077222"/>
      <w:bookmarkStart w:id="9273" w:name="_Toc74753104"/>
      <w:bookmarkStart w:id="9274" w:name="_Toc74753643"/>
      <w:bookmarkStart w:id="9275" w:name="_Toc74754181"/>
      <w:bookmarkStart w:id="9276" w:name="_Toc76507504"/>
      <w:bookmarkStart w:id="9277" w:name="_Toc83111655"/>
      <w:bookmarkStart w:id="9278" w:name="_Toc89877307"/>
      <w:bookmarkStart w:id="9279" w:name="_Toc98710842"/>
      <w:bookmarkStart w:id="9280" w:name="_Toc130920178"/>
      <w:bookmarkStart w:id="9281" w:name="_Toc137300724"/>
      <w:bookmarkStart w:id="9282" w:name="_Toc138889057"/>
      <w:bookmarkStart w:id="9283" w:name="_Toc145109066"/>
      <w:bookmarkStart w:id="9284" w:name="_Toc155260208"/>
      <w:bookmarkStart w:id="9285" w:name="_Toc219557705"/>
      <w:r w:rsidRPr="00090C64">
        <w:rPr>
          <w:lang w:eastAsia="sv-SE"/>
        </w:rPr>
        <w:t>7.6.3.4.1</w:t>
      </w:r>
      <w:r w:rsidRPr="00090C64">
        <w:rPr>
          <w:lang w:eastAsia="sv-SE"/>
        </w:rPr>
        <w:tab/>
        <w:t>Initial conditions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F33F485" w14:textId="48CCD9E4" w:rsidR="00D57C09" w:rsidRPr="00090C64" w:rsidRDefault="00D57C09" w:rsidP="00D1299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86" w:name="_Toc21125279"/>
      <w:bookmarkStart w:id="9287" w:name="_Toc29768269"/>
      <w:bookmarkStart w:id="9288" w:name="_Toc36044711"/>
      <w:bookmarkStart w:id="9289" w:name="_Toc37230616"/>
      <w:bookmarkStart w:id="9290" w:name="_Toc45907759"/>
      <w:bookmarkStart w:id="9291" w:name="_Toc53181864"/>
      <w:bookmarkStart w:id="9292" w:name="_Toc61117596"/>
      <w:bookmarkStart w:id="9293" w:name="_Toc67076685"/>
      <w:bookmarkStart w:id="9294" w:name="_Toc67077223"/>
      <w:bookmarkStart w:id="9295" w:name="_Toc74753105"/>
      <w:bookmarkStart w:id="9296" w:name="_Toc74753644"/>
      <w:bookmarkStart w:id="9297" w:name="_Toc74754182"/>
      <w:bookmarkStart w:id="9298" w:name="_Toc76507505"/>
      <w:bookmarkStart w:id="9299" w:name="_Toc83111656"/>
      <w:bookmarkStart w:id="9300" w:name="_Toc89877308"/>
      <w:bookmarkStart w:id="9301" w:name="_Toc98710843"/>
      <w:bookmarkStart w:id="9302" w:name="_Toc130920179"/>
      <w:bookmarkStart w:id="9303" w:name="_Toc137300725"/>
      <w:bookmarkStart w:id="9304" w:name="_Toc138889058"/>
      <w:bookmarkStart w:id="9305" w:name="_Toc145109067"/>
      <w:bookmarkStart w:id="9306" w:name="_Toc155260209"/>
      <w:bookmarkStart w:id="9307" w:name="_Toc219557706"/>
      <w:r w:rsidRPr="00090C64">
        <w:rPr>
          <w:lang w:eastAsia="sv-SE"/>
        </w:rPr>
        <w:t>7.6.3.4.2</w:t>
      </w:r>
      <w:r w:rsidRPr="00090C64">
        <w:rPr>
          <w:lang w:eastAsia="sv-SE"/>
        </w:rPr>
        <w:tab/>
        <w:t>Procedure</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D7FAAEA" w14:textId="71101924" w:rsidR="00D57C09" w:rsidRPr="00090C64" w:rsidRDefault="00D57C09" w:rsidP="00D1299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12993">
      <w:pPr>
        <w:pStyle w:val="B10"/>
      </w:pPr>
      <w:r w:rsidRPr="00090C64">
        <w:t>2)</w:t>
      </w:r>
      <w:r w:rsidRPr="00090C64">
        <w:tab/>
        <w:t>Several CLTAs are required to cover the whole co-location blocking frequency ranges.</w:t>
      </w:r>
    </w:p>
    <w:p w14:paraId="44EDD696" w14:textId="77777777" w:rsidR="00D57C09" w:rsidRPr="00090C64" w:rsidRDefault="00D57C09" w:rsidP="00D1299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1299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12993">
      <w:pPr>
        <w:pStyle w:val="B10"/>
      </w:pPr>
      <w:r w:rsidRPr="00090C64">
        <w:t>5)</w:t>
      </w:r>
      <w:r w:rsidRPr="00090C64">
        <w:tab/>
        <w:t>Connect test antenna and CLTA to the measurement equipment as depicted in Annex D.2.4.</w:t>
      </w:r>
    </w:p>
    <w:p w14:paraId="3A946CF3"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1299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1299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08" w:name="_Toc21125280"/>
      <w:bookmarkStart w:id="9309" w:name="_Toc29768270"/>
      <w:bookmarkStart w:id="9310" w:name="_Toc36044712"/>
      <w:bookmarkStart w:id="9311" w:name="_Toc37230617"/>
      <w:bookmarkStart w:id="9312" w:name="_Toc45907760"/>
      <w:bookmarkStart w:id="9313" w:name="_Toc53181865"/>
      <w:bookmarkStart w:id="9314" w:name="_Toc61117597"/>
      <w:bookmarkStart w:id="9315" w:name="_Toc67076686"/>
      <w:bookmarkStart w:id="9316" w:name="_Toc67077224"/>
      <w:bookmarkStart w:id="9317" w:name="_Toc74753106"/>
      <w:bookmarkStart w:id="9318" w:name="_Toc74753645"/>
      <w:bookmarkStart w:id="9319" w:name="_Toc74754183"/>
      <w:bookmarkStart w:id="9320" w:name="_Toc76507506"/>
      <w:bookmarkStart w:id="9321" w:name="_Toc83111657"/>
      <w:bookmarkStart w:id="9322" w:name="_Toc89877309"/>
      <w:bookmarkStart w:id="9323" w:name="_Toc98710844"/>
      <w:bookmarkStart w:id="9324" w:name="_Toc130920180"/>
      <w:bookmarkStart w:id="9325" w:name="_Toc137300726"/>
      <w:bookmarkStart w:id="9326" w:name="_Toc138889059"/>
      <w:bookmarkStart w:id="9327" w:name="_Toc145109068"/>
      <w:bookmarkStart w:id="9328" w:name="_Toc155260210"/>
      <w:bookmarkStart w:id="9329" w:name="_Toc219557707"/>
      <w:r w:rsidRPr="00090C64">
        <w:rPr>
          <w:lang w:eastAsia="sv-SE"/>
        </w:rPr>
        <w:t>7.6.3</w:t>
      </w:r>
      <w:r w:rsidRPr="00090C64">
        <w:rPr>
          <w:lang w:eastAsia="zh-CN"/>
        </w:rPr>
        <w:t>.</w:t>
      </w:r>
      <w:r w:rsidRPr="00090C64">
        <w:rPr>
          <w:lang w:eastAsia="sv-SE"/>
        </w:rPr>
        <w:t>5</w:t>
      </w:r>
      <w:r w:rsidRPr="00090C64">
        <w:rPr>
          <w:lang w:eastAsia="sv-SE"/>
        </w:rPr>
        <w:tab/>
        <w:t>Test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AFD7A0A" w14:textId="77777777" w:rsidR="00D57C09" w:rsidRPr="00090C64" w:rsidRDefault="00D57C09" w:rsidP="005D2715">
      <w:pPr>
        <w:pStyle w:val="Heading5"/>
        <w:rPr>
          <w:lang w:eastAsia="sv-SE"/>
        </w:rPr>
      </w:pPr>
      <w:bookmarkStart w:id="9330" w:name="_Toc61117598"/>
      <w:bookmarkStart w:id="9331" w:name="_Toc67076687"/>
      <w:bookmarkStart w:id="9332" w:name="_Toc67077225"/>
      <w:bookmarkStart w:id="9333" w:name="_Toc74753107"/>
      <w:bookmarkStart w:id="9334" w:name="_Toc74753646"/>
      <w:bookmarkStart w:id="9335" w:name="_Toc74754184"/>
      <w:bookmarkStart w:id="9336" w:name="_Toc76507507"/>
      <w:bookmarkStart w:id="9337" w:name="_Toc83111658"/>
      <w:bookmarkStart w:id="9338" w:name="_Toc89877310"/>
      <w:bookmarkStart w:id="9339" w:name="_Toc98710845"/>
      <w:bookmarkStart w:id="9340" w:name="_Toc130920181"/>
      <w:bookmarkStart w:id="9341" w:name="_Toc137300727"/>
      <w:bookmarkStart w:id="9342" w:name="_Toc138889060"/>
      <w:bookmarkStart w:id="9343" w:name="_Toc145109069"/>
      <w:bookmarkStart w:id="9344" w:name="_Toc155260211"/>
      <w:bookmarkStart w:id="9345" w:name="_Toc219557708"/>
      <w:r w:rsidRPr="00090C64">
        <w:rPr>
          <w:lang w:eastAsia="sv-SE"/>
        </w:rPr>
        <w:t>7.6.3.5.1</w:t>
      </w:r>
      <w:r w:rsidRPr="00090C64">
        <w:rPr>
          <w:lang w:eastAsia="sv-SE"/>
        </w:rPr>
        <w:tab/>
        <w:t>MSR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93FD761" w14:textId="77777777" w:rsidR="00D57C09" w:rsidRPr="00090C64" w:rsidRDefault="00D57C09" w:rsidP="00D12993">
      <w:bookmarkStart w:id="934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12993">
      <w:r w:rsidRPr="00090C64">
        <w:t>The requirement is a co-location requirement, the interferer power levels specified at the CLTA conducted input(s).</w:t>
      </w:r>
    </w:p>
    <w:p w14:paraId="33E2C7AE" w14:textId="77777777" w:rsidR="00D57C09" w:rsidRPr="00090C64" w:rsidRDefault="00D57C09" w:rsidP="00D12993">
      <w:r w:rsidRPr="00090C64">
        <w:t xml:space="preserve">The requirement is valid over </w:t>
      </w:r>
      <w:r w:rsidRPr="00090C64">
        <w:rPr>
          <w:i/>
        </w:rPr>
        <w:t>minSENS RoAoA</w:t>
      </w:r>
      <w:r w:rsidRPr="00090C64">
        <w:t>.</w:t>
      </w:r>
    </w:p>
    <w:p w14:paraId="1E131DAD" w14:textId="77777777" w:rsidR="00D57C09" w:rsidRPr="00090C64" w:rsidRDefault="00D57C09" w:rsidP="00D12993">
      <w:pPr>
        <w:rPr>
          <w:rFonts w:cs="v5.0.0"/>
        </w:rPr>
      </w:pPr>
      <w:r w:rsidRPr="00090C64">
        <w:t>Interfering signal shall be applied to the CLTA. The interfering power is specified per polarization.</w:t>
      </w:r>
    </w:p>
    <w:bookmarkEnd w:id="9346"/>
    <w:p w14:paraId="5E6649EA" w14:textId="77777777" w:rsidR="00D57C09" w:rsidRPr="00090C64" w:rsidRDefault="00D57C09" w:rsidP="00D12993">
      <w:r w:rsidRPr="00090C64">
        <w:t xml:space="preserve">When the wanted and an interfering signal using the parameters in table </w:t>
      </w:r>
      <w:bookmarkStart w:id="9347" w:name="_Hlk513205215"/>
      <w:r w:rsidRPr="00090C64">
        <w:t>7.6.3.5.1-1</w:t>
      </w:r>
      <w:bookmarkEnd w:id="9347"/>
      <w:r w:rsidRPr="00090C64">
        <w:t>, the following requirements shall be met:</w:t>
      </w:r>
    </w:p>
    <w:p w14:paraId="152E8E92" w14:textId="7AC92105"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12993">
      <w:pPr>
        <w:pStyle w:val="TH"/>
      </w:pPr>
      <w:r w:rsidRPr="00C330E2">
        <w:rPr>
          <w:rFonts w:eastAsia="Osaka"/>
        </w:rPr>
        <w:t xml:space="preserve">Table </w:t>
      </w:r>
      <w:bookmarkStart w:id="9348" w:name="_Hlk503527423"/>
      <w:r w:rsidRPr="00C330E2">
        <w:rPr>
          <w:rFonts w:eastAsia="Osaka"/>
        </w:rPr>
        <w:t>7.6.3.5.1-1</w:t>
      </w:r>
      <w:bookmarkEnd w:id="934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4945FE">
        <w:trPr>
          <w:cantSplit/>
          <w:tblHeader/>
          <w:jc w:val="center"/>
        </w:trPr>
        <w:tc>
          <w:tcPr>
            <w:tcW w:w="1918" w:type="dxa"/>
          </w:tcPr>
          <w:p w14:paraId="7776DB25" w14:textId="77777777" w:rsidR="00D57C09" w:rsidRPr="00090C64" w:rsidRDefault="00D57C09" w:rsidP="00D12993">
            <w:pPr>
              <w:pStyle w:val="TAH"/>
            </w:pPr>
            <w:r w:rsidRPr="00090C64">
              <w:t>Type of co-located BS</w:t>
            </w:r>
          </w:p>
        </w:tc>
        <w:tc>
          <w:tcPr>
            <w:tcW w:w="1657" w:type="dxa"/>
          </w:tcPr>
          <w:p w14:paraId="25C2048B" w14:textId="6FDE0D9D"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D12993">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D12993">
            <w:pPr>
              <w:pStyle w:val="TAH"/>
            </w:pPr>
            <w:r w:rsidRPr="00090C64">
              <w:t>Type of Interfering Signal</w:t>
            </w:r>
          </w:p>
        </w:tc>
      </w:tr>
      <w:tr w:rsidR="00D57C09" w:rsidRPr="00090C64" w14:paraId="2C31CE41" w14:textId="77777777" w:rsidTr="004945FE">
        <w:trPr>
          <w:cantSplit/>
          <w:jc w:val="center"/>
        </w:trPr>
        <w:tc>
          <w:tcPr>
            <w:tcW w:w="1918" w:type="dxa"/>
          </w:tcPr>
          <w:p w14:paraId="198503C7" w14:textId="77777777" w:rsidR="00D57C09" w:rsidRPr="00090C64" w:rsidRDefault="00D57C09" w:rsidP="00D12993">
            <w:pPr>
              <w:pStyle w:val="TAL"/>
            </w:pPr>
            <w:r w:rsidRPr="00090C64">
              <w:t>GSM850 or CDMA850</w:t>
            </w:r>
          </w:p>
        </w:tc>
        <w:tc>
          <w:tcPr>
            <w:tcW w:w="1657" w:type="dxa"/>
          </w:tcPr>
          <w:p w14:paraId="1EEEAF94" w14:textId="77777777" w:rsidR="00D57C09" w:rsidRPr="00090C64" w:rsidRDefault="00D57C09" w:rsidP="00D12993">
            <w:pPr>
              <w:pStyle w:val="TAC"/>
            </w:pPr>
            <w:r w:rsidRPr="00090C64">
              <w:t>869 – 894</w:t>
            </w:r>
          </w:p>
        </w:tc>
        <w:tc>
          <w:tcPr>
            <w:tcW w:w="1082" w:type="dxa"/>
          </w:tcPr>
          <w:p w14:paraId="45D282C7" w14:textId="77777777" w:rsidR="00D57C09" w:rsidRPr="00090C64" w:rsidRDefault="00D57C09" w:rsidP="00D12993">
            <w:pPr>
              <w:pStyle w:val="TAC"/>
            </w:pPr>
            <w:r w:rsidRPr="00090C64">
              <w:t>+46</w:t>
            </w:r>
          </w:p>
        </w:tc>
        <w:tc>
          <w:tcPr>
            <w:tcW w:w="1134" w:type="dxa"/>
          </w:tcPr>
          <w:p w14:paraId="37EFE71B" w14:textId="77777777" w:rsidR="00D57C09" w:rsidRPr="00090C64" w:rsidRDefault="00D57C09" w:rsidP="00D12993">
            <w:pPr>
              <w:pStyle w:val="TAC"/>
            </w:pPr>
            <w:r w:rsidRPr="00090C64">
              <w:t>+38</w:t>
            </w:r>
          </w:p>
        </w:tc>
        <w:tc>
          <w:tcPr>
            <w:tcW w:w="1134" w:type="dxa"/>
          </w:tcPr>
          <w:p w14:paraId="0981D659" w14:textId="77777777" w:rsidR="00D57C09" w:rsidRPr="00090C64" w:rsidRDefault="00D57C09" w:rsidP="00D12993">
            <w:pPr>
              <w:pStyle w:val="TAC"/>
            </w:pPr>
            <w:r w:rsidRPr="00090C64">
              <w:t>+24</w:t>
            </w:r>
          </w:p>
        </w:tc>
        <w:tc>
          <w:tcPr>
            <w:tcW w:w="1701" w:type="dxa"/>
          </w:tcPr>
          <w:p w14:paraId="5508B82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D12993">
            <w:pPr>
              <w:pStyle w:val="TAC"/>
            </w:pPr>
            <w:r w:rsidRPr="00090C64">
              <w:t>CW carrier</w:t>
            </w:r>
          </w:p>
        </w:tc>
      </w:tr>
      <w:tr w:rsidR="00D57C09" w:rsidRPr="00090C64" w14:paraId="3483E8D3" w14:textId="77777777" w:rsidTr="004945FE">
        <w:trPr>
          <w:cantSplit/>
          <w:jc w:val="center"/>
        </w:trPr>
        <w:tc>
          <w:tcPr>
            <w:tcW w:w="1918" w:type="dxa"/>
          </w:tcPr>
          <w:p w14:paraId="0DC26045" w14:textId="77777777" w:rsidR="00D57C09" w:rsidRPr="00090C64" w:rsidRDefault="00D57C09" w:rsidP="00D12993">
            <w:pPr>
              <w:pStyle w:val="TAL"/>
            </w:pPr>
            <w:r w:rsidRPr="00090C64">
              <w:t>GSM900</w:t>
            </w:r>
          </w:p>
        </w:tc>
        <w:tc>
          <w:tcPr>
            <w:tcW w:w="1657" w:type="dxa"/>
          </w:tcPr>
          <w:p w14:paraId="74F3E392" w14:textId="77777777" w:rsidR="00D57C09" w:rsidRPr="00090C64" w:rsidRDefault="00D57C09" w:rsidP="00D12993">
            <w:pPr>
              <w:pStyle w:val="TAC"/>
            </w:pPr>
            <w:r w:rsidRPr="00090C64">
              <w:t>921 – 960</w:t>
            </w:r>
          </w:p>
        </w:tc>
        <w:tc>
          <w:tcPr>
            <w:tcW w:w="1082" w:type="dxa"/>
          </w:tcPr>
          <w:p w14:paraId="4B6E5432" w14:textId="77777777" w:rsidR="00D57C09" w:rsidRPr="00090C64" w:rsidRDefault="00D57C09" w:rsidP="00D12993">
            <w:pPr>
              <w:pStyle w:val="TAC"/>
            </w:pPr>
            <w:r w:rsidRPr="00090C64">
              <w:t>+46</w:t>
            </w:r>
          </w:p>
        </w:tc>
        <w:tc>
          <w:tcPr>
            <w:tcW w:w="1134" w:type="dxa"/>
          </w:tcPr>
          <w:p w14:paraId="62A0DB41" w14:textId="77777777" w:rsidR="00D57C09" w:rsidRPr="00090C64" w:rsidRDefault="00D57C09" w:rsidP="00D12993">
            <w:pPr>
              <w:pStyle w:val="TAC"/>
            </w:pPr>
            <w:r w:rsidRPr="00090C64">
              <w:t>+38</w:t>
            </w:r>
          </w:p>
        </w:tc>
        <w:tc>
          <w:tcPr>
            <w:tcW w:w="1134" w:type="dxa"/>
          </w:tcPr>
          <w:p w14:paraId="50082554" w14:textId="77777777" w:rsidR="00D57C09" w:rsidRPr="00090C64" w:rsidRDefault="00D57C09" w:rsidP="00D12993">
            <w:pPr>
              <w:pStyle w:val="TAC"/>
            </w:pPr>
            <w:r w:rsidRPr="00090C64">
              <w:t>+24</w:t>
            </w:r>
          </w:p>
        </w:tc>
        <w:tc>
          <w:tcPr>
            <w:tcW w:w="1701" w:type="dxa"/>
          </w:tcPr>
          <w:p w14:paraId="638CE3C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D12993">
            <w:pPr>
              <w:pStyle w:val="TAC"/>
            </w:pPr>
            <w:r w:rsidRPr="00090C64">
              <w:t>CW carrier</w:t>
            </w:r>
          </w:p>
        </w:tc>
      </w:tr>
      <w:tr w:rsidR="00D57C09" w:rsidRPr="00090C64" w14:paraId="1873A0A9" w14:textId="77777777" w:rsidTr="004945FE">
        <w:trPr>
          <w:cantSplit/>
          <w:jc w:val="center"/>
        </w:trPr>
        <w:tc>
          <w:tcPr>
            <w:tcW w:w="1918" w:type="dxa"/>
          </w:tcPr>
          <w:p w14:paraId="4387C0DE" w14:textId="77777777" w:rsidR="00D57C09" w:rsidRPr="00090C64" w:rsidRDefault="00D57C09" w:rsidP="00D12993">
            <w:pPr>
              <w:pStyle w:val="TAL"/>
            </w:pPr>
            <w:r w:rsidRPr="00090C64">
              <w:t>DCS1800</w:t>
            </w:r>
          </w:p>
        </w:tc>
        <w:tc>
          <w:tcPr>
            <w:tcW w:w="1657" w:type="dxa"/>
          </w:tcPr>
          <w:p w14:paraId="49FED2CC" w14:textId="77777777" w:rsidR="00D57C09" w:rsidRPr="00090C64" w:rsidRDefault="00D57C09" w:rsidP="00D12993">
            <w:pPr>
              <w:pStyle w:val="TAC"/>
            </w:pPr>
            <w:r w:rsidRPr="00090C64">
              <w:t>1805 - 1880</w:t>
            </w:r>
          </w:p>
          <w:p w14:paraId="4FE9C742" w14:textId="77777777" w:rsidR="00D57C09" w:rsidRPr="00090C64" w:rsidRDefault="00D57C09" w:rsidP="00D12993">
            <w:pPr>
              <w:pStyle w:val="TAC"/>
            </w:pPr>
            <w:r w:rsidRPr="00090C64">
              <w:t>(NOTE 4)</w:t>
            </w:r>
          </w:p>
        </w:tc>
        <w:tc>
          <w:tcPr>
            <w:tcW w:w="1082" w:type="dxa"/>
          </w:tcPr>
          <w:p w14:paraId="568DFF13" w14:textId="77777777" w:rsidR="00D57C09" w:rsidRPr="00090C64" w:rsidRDefault="00D57C09" w:rsidP="00D12993">
            <w:pPr>
              <w:pStyle w:val="TAC"/>
            </w:pPr>
            <w:r w:rsidRPr="00090C64">
              <w:t>+46</w:t>
            </w:r>
          </w:p>
        </w:tc>
        <w:tc>
          <w:tcPr>
            <w:tcW w:w="1134" w:type="dxa"/>
          </w:tcPr>
          <w:p w14:paraId="207F5C6A" w14:textId="77777777" w:rsidR="00D57C09" w:rsidRPr="00090C64" w:rsidRDefault="00D57C09" w:rsidP="00D12993">
            <w:pPr>
              <w:pStyle w:val="TAC"/>
            </w:pPr>
            <w:r w:rsidRPr="00090C64">
              <w:t>+38</w:t>
            </w:r>
          </w:p>
        </w:tc>
        <w:tc>
          <w:tcPr>
            <w:tcW w:w="1134" w:type="dxa"/>
          </w:tcPr>
          <w:p w14:paraId="5109002F" w14:textId="77777777" w:rsidR="00D57C09" w:rsidRPr="00090C64" w:rsidRDefault="00D57C09" w:rsidP="00D12993">
            <w:pPr>
              <w:pStyle w:val="TAC"/>
            </w:pPr>
            <w:r w:rsidRPr="00090C64">
              <w:t>+24</w:t>
            </w:r>
          </w:p>
        </w:tc>
        <w:tc>
          <w:tcPr>
            <w:tcW w:w="1701" w:type="dxa"/>
          </w:tcPr>
          <w:p w14:paraId="6158F5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D12993">
            <w:pPr>
              <w:pStyle w:val="TAC"/>
            </w:pPr>
            <w:r w:rsidRPr="00090C64">
              <w:t>CW carrier</w:t>
            </w:r>
          </w:p>
        </w:tc>
      </w:tr>
      <w:tr w:rsidR="00D57C09" w:rsidRPr="00090C64" w14:paraId="6540713B" w14:textId="77777777" w:rsidTr="004945FE">
        <w:trPr>
          <w:cantSplit/>
          <w:jc w:val="center"/>
        </w:trPr>
        <w:tc>
          <w:tcPr>
            <w:tcW w:w="1918" w:type="dxa"/>
          </w:tcPr>
          <w:p w14:paraId="26E72094" w14:textId="77777777" w:rsidR="00D57C09" w:rsidRPr="00090C64" w:rsidRDefault="00D57C09" w:rsidP="00D12993">
            <w:pPr>
              <w:pStyle w:val="TAL"/>
            </w:pPr>
            <w:r w:rsidRPr="00090C64">
              <w:t>PCS1900</w:t>
            </w:r>
          </w:p>
        </w:tc>
        <w:tc>
          <w:tcPr>
            <w:tcW w:w="1657" w:type="dxa"/>
          </w:tcPr>
          <w:p w14:paraId="0BD9958D" w14:textId="77777777" w:rsidR="00D57C09" w:rsidRPr="00090C64" w:rsidRDefault="00D57C09" w:rsidP="00D12993">
            <w:pPr>
              <w:pStyle w:val="TAC"/>
            </w:pPr>
            <w:r w:rsidRPr="00090C64">
              <w:t>1930 – 1990</w:t>
            </w:r>
          </w:p>
        </w:tc>
        <w:tc>
          <w:tcPr>
            <w:tcW w:w="1082" w:type="dxa"/>
          </w:tcPr>
          <w:p w14:paraId="354AF626" w14:textId="77777777" w:rsidR="00D57C09" w:rsidRPr="00090C64" w:rsidRDefault="00D57C09" w:rsidP="00D12993">
            <w:pPr>
              <w:pStyle w:val="TAC"/>
            </w:pPr>
            <w:r w:rsidRPr="00090C64">
              <w:t>+46</w:t>
            </w:r>
          </w:p>
        </w:tc>
        <w:tc>
          <w:tcPr>
            <w:tcW w:w="1134" w:type="dxa"/>
          </w:tcPr>
          <w:p w14:paraId="17D1E4ED" w14:textId="77777777" w:rsidR="00D57C09" w:rsidRPr="00090C64" w:rsidRDefault="00D57C09" w:rsidP="00D12993">
            <w:pPr>
              <w:pStyle w:val="TAC"/>
            </w:pPr>
            <w:r w:rsidRPr="00090C64">
              <w:t>+38</w:t>
            </w:r>
          </w:p>
        </w:tc>
        <w:tc>
          <w:tcPr>
            <w:tcW w:w="1134" w:type="dxa"/>
          </w:tcPr>
          <w:p w14:paraId="6A4818C2" w14:textId="77777777" w:rsidR="00D57C09" w:rsidRPr="00090C64" w:rsidRDefault="00D57C09" w:rsidP="00D12993">
            <w:pPr>
              <w:pStyle w:val="TAC"/>
            </w:pPr>
            <w:r w:rsidRPr="00090C64">
              <w:t>+24</w:t>
            </w:r>
          </w:p>
        </w:tc>
        <w:tc>
          <w:tcPr>
            <w:tcW w:w="1701" w:type="dxa"/>
          </w:tcPr>
          <w:p w14:paraId="6AEAC14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D12993">
            <w:pPr>
              <w:pStyle w:val="TAC"/>
            </w:pPr>
            <w:r w:rsidRPr="00090C64">
              <w:t>CW carrier</w:t>
            </w:r>
          </w:p>
        </w:tc>
      </w:tr>
      <w:tr w:rsidR="00D57C09" w:rsidRPr="00090C64" w14:paraId="0B544925" w14:textId="77777777" w:rsidTr="004945FE">
        <w:trPr>
          <w:cantSplit/>
          <w:jc w:val="center"/>
        </w:trPr>
        <w:tc>
          <w:tcPr>
            <w:tcW w:w="1918" w:type="dxa"/>
          </w:tcPr>
          <w:p w14:paraId="7444D785" w14:textId="77777777" w:rsidR="00D57C09" w:rsidRPr="00090C64" w:rsidRDefault="00D57C09" w:rsidP="00D12993">
            <w:pPr>
              <w:pStyle w:val="TAL"/>
            </w:pPr>
            <w:r w:rsidRPr="00090C64">
              <w:t>UTRA FDD Band I or E-UTRA Band 1 or NR band n1</w:t>
            </w:r>
          </w:p>
        </w:tc>
        <w:tc>
          <w:tcPr>
            <w:tcW w:w="1657" w:type="dxa"/>
          </w:tcPr>
          <w:p w14:paraId="100D0986" w14:textId="77777777" w:rsidR="00D57C09" w:rsidRPr="00090C64" w:rsidRDefault="00D57C09" w:rsidP="00D12993">
            <w:pPr>
              <w:pStyle w:val="TAC"/>
            </w:pPr>
            <w:r w:rsidRPr="00090C64">
              <w:t>2110 – 2170</w:t>
            </w:r>
          </w:p>
        </w:tc>
        <w:tc>
          <w:tcPr>
            <w:tcW w:w="1082" w:type="dxa"/>
          </w:tcPr>
          <w:p w14:paraId="5F330510" w14:textId="77777777" w:rsidR="00D57C09" w:rsidRPr="00090C64" w:rsidRDefault="00D57C09" w:rsidP="00D12993">
            <w:pPr>
              <w:pStyle w:val="TAC"/>
            </w:pPr>
            <w:r w:rsidRPr="00090C64">
              <w:t>+46</w:t>
            </w:r>
          </w:p>
        </w:tc>
        <w:tc>
          <w:tcPr>
            <w:tcW w:w="1134" w:type="dxa"/>
          </w:tcPr>
          <w:p w14:paraId="4356172C" w14:textId="77777777" w:rsidR="00D57C09" w:rsidRPr="00090C64" w:rsidRDefault="00D57C09" w:rsidP="00D12993">
            <w:pPr>
              <w:pStyle w:val="TAC"/>
            </w:pPr>
            <w:r w:rsidRPr="00090C64">
              <w:t>+38</w:t>
            </w:r>
          </w:p>
        </w:tc>
        <w:tc>
          <w:tcPr>
            <w:tcW w:w="1134" w:type="dxa"/>
          </w:tcPr>
          <w:p w14:paraId="58C3BD16" w14:textId="77777777" w:rsidR="00D57C09" w:rsidRPr="00090C64" w:rsidRDefault="00D57C09" w:rsidP="00D12993">
            <w:pPr>
              <w:pStyle w:val="TAC"/>
            </w:pPr>
            <w:r w:rsidRPr="00090C64">
              <w:t>+24</w:t>
            </w:r>
          </w:p>
        </w:tc>
        <w:tc>
          <w:tcPr>
            <w:tcW w:w="1701" w:type="dxa"/>
          </w:tcPr>
          <w:p w14:paraId="6839E7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D12993">
            <w:pPr>
              <w:pStyle w:val="TAC"/>
            </w:pPr>
            <w:r w:rsidRPr="00090C64">
              <w:t>CW carrier</w:t>
            </w:r>
          </w:p>
        </w:tc>
      </w:tr>
      <w:tr w:rsidR="00D57C09" w:rsidRPr="00090C64" w14:paraId="6E22B238" w14:textId="77777777" w:rsidTr="004945FE">
        <w:trPr>
          <w:cantSplit/>
          <w:jc w:val="center"/>
        </w:trPr>
        <w:tc>
          <w:tcPr>
            <w:tcW w:w="1918" w:type="dxa"/>
          </w:tcPr>
          <w:p w14:paraId="3B86C079" w14:textId="77777777" w:rsidR="00D57C09" w:rsidRPr="00090C64" w:rsidRDefault="00D57C09" w:rsidP="00D12993">
            <w:pPr>
              <w:pStyle w:val="TAL"/>
            </w:pPr>
            <w:r w:rsidRPr="00090C64">
              <w:t>UTRA FDD Band II or E-UTRA Band 2 or NR band n2</w:t>
            </w:r>
          </w:p>
        </w:tc>
        <w:tc>
          <w:tcPr>
            <w:tcW w:w="1657" w:type="dxa"/>
          </w:tcPr>
          <w:p w14:paraId="3B92A5FE" w14:textId="77777777" w:rsidR="00D57C09" w:rsidRPr="00090C64" w:rsidRDefault="00D57C09" w:rsidP="00D12993">
            <w:pPr>
              <w:pStyle w:val="TAC"/>
            </w:pPr>
            <w:r w:rsidRPr="00090C64">
              <w:t>1930 – 1990</w:t>
            </w:r>
          </w:p>
        </w:tc>
        <w:tc>
          <w:tcPr>
            <w:tcW w:w="1082" w:type="dxa"/>
          </w:tcPr>
          <w:p w14:paraId="03F6D86B" w14:textId="77777777" w:rsidR="00D57C09" w:rsidRPr="00090C64" w:rsidRDefault="00D57C09" w:rsidP="00D12993">
            <w:pPr>
              <w:pStyle w:val="TAC"/>
            </w:pPr>
            <w:r w:rsidRPr="00090C64">
              <w:t>+46</w:t>
            </w:r>
          </w:p>
        </w:tc>
        <w:tc>
          <w:tcPr>
            <w:tcW w:w="1134" w:type="dxa"/>
          </w:tcPr>
          <w:p w14:paraId="2FD93DDD" w14:textId="77777777" w:rsidR="00D57C09" w:rsidRPr="00090C64" w:rsidRDefault="00D57C09" w:rsidP="00D12993">
            <w:pPr>
              <w:pStyle w:val="TAC"/>
            </w:pPr>
            <w:r w:rsidRPr="00090C64">
              <w:t>+38</w:t>
            </w:r>
          </w:p>
        </w:tc>
        <w:tc>
          <w:tcPr>
            <w:tcW w:w="1134" w:type="dxa"/>
          </w:tcPr>
          <w:p w14:paraId="3C271B94" w14:textId="77777777" w:rsidR="00D57C09" w:rsidRPr="00090C64" w:rsidRDefault="00D57C09" w:rsidP="00D12993">
            <w:pPr>
              <w:pStyle w:val="TAC"/>
            </w:pPr>
            <w:r w:rsidRPr="00090C64">
              <w:t>+24</w:t>
            </w:r>
          </w:p>
        </w:tc>
        <w:tc>
          <w:tcPr>
            <w:tcW w:w="1701" w:type="dxa"/>
          </w:tcPr>
          <w:p w14:paraId="4359E3D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D12993">
            <w:pPr>
              <w:pStyle w:val="TAC"/>
            </w:pPr>
            <w:r w:rsidRPr="00090C64">
              <w:t>CW carrier</w:t>
            </w:r>
          </w:p>
        </w:tc>
      </w:tr>
      <w:tr w:rsidR="00D57C09" w:rsidRPr="00090C64" w14:paraId="7FFBC35B" w14:textId="77777777" w:rsidTr="004945FE">
        <w:trPr>
          <w:cantSplit/>
          <w:jc w:val="center"/>
        </w:trPr>
        <w:tc>
          <w:tcPr>
            <w:tcW w:w="1918" w:type="dxa"/>
          </w:tcPr>
          <w:p w14:paraId="441BF884" w14:textId="77777777" w:rsidR="00D57C09" w:rsidRPr="00090C64" w:rsidRDefault="00D57C09" w:rsidP="00D12993">
            <w:pPr>
              <w:pStyle w:val="TAL"/>
            </w:pPr>
            <w:r w:rsidRPr="00090C64">
              <w:t>UTRA FDD Band III or E-UTRA Band 3 or NR band n3</w:t>
            </w:r>
          </w:p>
        </w:tc>
        <w:tc>
          <w:tcPr>
            <w:tcW w:w="1657" w:type="dxa"/>
          </w:tcPr>
          <w:p w14:paraId="0019C8A2" w14:textId="77777777" w:rsidR="00D57C09" w:rsidRPr="00090C64" w:rsidRDefault="00D57C09" w:rsidP="00D12993">
            <w:pPr>
              <w:pStyle w:val="TAC"/>
            </w:pPr>
            <w:r w:rsidRPr="00090C64">
              <w:t>1805 - 1880</w:t>
            </w:r>
          </w:p>
          <w:p w14:paraId="783298CF" w14:textId="77777777" w:rsidR="00D57C09" w:rsidRPr="00090C64" w:rsidRDefault="00D57C09" w:rsidP="00D12993">
            <w:pPr>
              <w:pStyle w:val="TAC"/>
            </w:pPr>
            <w:r w:rsidRPr="00090C64">
              <w:t>(NOTE 4)</w:t>
            </w:r>
          </w:p>
        </w:tc>
        <w:tc>
          <w:tcPr>
            <w:tcW w:w="1082" w:type="dxa"/>
          </w:tcPr>
          <w:p w14:paraId="481D329D" w14:textId="77777777" w:rsidR="00D57C09" w:rsidRPr="00090C64" w:rsidRDefault="00D57C09" w:rsidP="00D12993">
            <w:pPr>
              <w:pStyle w:val="TAC"/>
            </w:pPr>
            <w:r w:rsidRPr="00090C64">
              <w:t>+46</w:t>
            </w:r>
          </w:p>
        </w:tc>
        <w:tc>
          <w:tcPr>
            <w:tcW w:w="1134" w:type="dxa"/>
          </w:tcPr>
          <w:p w14:paraId="232B8A6D" w14:textId="77777777" w:rsidR="00D57C09" w:rsidRPr="00090C64" w:rsidRDefault="00D57C09" w:rsidP="00D12993">
            <w:pPr>
              <w:pStyle w:val="TAC"/>
            </w:pPr>
            <w:r w:rsidRPr="00090C64">
              <w:t>+38</w:t>
            </w:r>
          </w:p>
        </w:tc>
        <w:tc>
          <w:tcPr>
            <w:tcW w:w="1134" w:type="dxa"/>
          </w:tcPr>
          <w:p w14:paraId="586A45D2" w14:textId="77777777" w:rsidR="00D57C09" w:rsidRPr="00090C64" w:rsidRDefault="00D57C09" w:rsidP="00D12993">
            <w:pPr>
              <w:pStyle w:val="TAC"/>
            </w:pPr>
            <w:r w:rsidRPr="00090C64">
              <w:t>+24</w:t>
            </w:r>
          </w:p>
        </w:tc>
        <w:tc>
          <w:tcPr>
            <w:tcW w:w="1701" w:type="dxa"/>
          </w:tcPr>
          <w:p w14:paraId="00057B6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D12993">
            <w:pPr>
              <w:pStyle w:val="TAC"/>
            </w:pPr>
            <w:r w:rsidRPr="00090C64">
              <w:t>CW carrier</w:t>
            </w:r>
          </w:p>
        </w:tc>
      </w:tr>
      <w:tr w:rsidR="00D57C09" w:rsidRPr="00090C64" w14:paraId="7B9B5015" w14:textId="77777777" w:rsidTr="004945FE">
        <w:trPr>
          <w:cantSplit/>
          <w:jc w:val="center"/>
        </w:trPr>
        <w:tc>
          <w:tcPr>
            <w:tcW w:w="1918" w:type="dxa"/>
          </w:tcPr>
          <w:p w14:paraId="788282CD" w14:textId="77777777" w:rsidR="00D57C09" w:rsidRPr="00090C64" w:rsidRDefault="00D57C09" w:rsidP="00D12993">
            <w:pPr>
              <w:pStyle w:val="TAL"/>
            </w:pPr>
            <w:r w:rsidRPr="00090C64">
              <w:t>UTRA FDD Band IV or E-UTRA Band 4</w:t>
            </w:r>
          </w:p>
        </w:tc>
        <w:tc>
          <w:tcPr>
            <w:tcW w:w="1657" w:type="dxa"/>
          </w:tcPr>
          <w:p w14:paraId="41E0DF58" w14:textId="77777777" w:rsidR="00D57C09" w:rsidRPr="00090C64" w:rsidRDefault="00D57C09" w:rsidP="00D12993">
            <w:pPr>
              <w:pStyle w:val="TAC"/>
            </w:pPr>
            <w:r w:rsidRPr="00090C64">
              <w:t>2110 – 2155</w:t>
            </w:r>
          </w:p>
        </w:tc>
        <w:tc>
          <w:tcPr>
            <w:tcW w:w="1082" w:type="dxa"/>
          </w:tcPr>
          <w:p w14:paraId="6AE509F5" w14:textId="77777777" w:rsidR="00D57C09" w:rsidRPr="00090C64" w:rsidRDefault="00D57C09" w:rsidP="00D12993">
            <w:pPr>
              <w:pStyle w:val="TAC"/>
            </w:pPr>
            <w:r w:rsidRPr="00090C64">
              <w:t>+46</w:t>
            </w:r>
          </w:p>
        </w:tc>
        <w:tc>
          <w:tcPr>
            <w:tcW w:w="1134" w:type="dxa"/>
          </w:tcPr>
          <w:p w14:paraId="6FBBF7C8" w14:textId="77777777" w:rsidR="00D57C09" w:rsidRPr="00090C64" w:rsidRDefault="00D57C09" w:rsidP="00D12993">
            <w:pPr>
              <w:pStyle w:val="TAC"/>
            </w:pPr>
            <w:r w:rsidRPr="00090C64">
              <w:t>+38</w:t>
            </w:r>
          </w:p>
        </w:tc>
        <w:tc>
          <w:tcPr>
            <w:tcW w:w="1134" w:type="dxa"/>
          </w:tcPr>
          <w:p w14:paraId="191DB68F" w14:textId="77777777" w:rsidR="00D57C09" w:rsidRPr="00090C64" w:rsidRDefault="00D57C09" w:rsidP="00D12993">
            <w:pPr>
              <w:pStyle w:val="TAC"/>
            </w:pPr>
            <w:r w:rsidRPr="00090C64">
              <w:t>+24</w:t>
            </w:r>
          </w:p>
        </w:tc>
        <w:tc>
          <w:tcPr>
            <w:tcW w:w="1701" w:type="dxa"/>
          </w:tcPr>
          <w:p w14:paraId="23F14C0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D12993">
            <w:pPr>
              <w:pStyle w:val="TAC"/>
            </w:pPr>
            <w:r w:rsidRPr="00090C64">
              <w:t>CW carrier</w:t>
            </w:r>
          </w:p>
        </w:tc>
      </w:tr>
      <w:tr w:rsidR="00D57C09" w:rsidRPr="00090C64" w14:paraId="2D599BA8" w14:textId="77777777" w:rsidTr="004945FE">
        <w:trPr>
          <w:cantSplit/>
          <w:jc w:val="center"/>
        </w:trPr>
        <w:tc>
          <w:tcPr>
            <w:tcW w:w="1918" w:type="dxa"/>
          </w:tcPr>
          <w:p w14:paraId="105C42DF" w14:textId="77777777" w:rsidR="00D57C09" w:rsidRPr="00090C64" w:rsidRDefault="00D57C09" w:rsidP="00D12993">
            <w:pPr>
              <w:pStyle w:val="TAL"/>
            </w:pPr>
            <w:r w:rsidRPr="00090C64">
              <w:t>UTRA FDD Band V or E-UTRA Band 5 or NR band n5</w:t>
            </w:r>
          </w:p>
        </w:tc>
        <w:tc>
          <w:tcPr>
            <w:tcW w:w="1657" w:type="dxa"/>
          </w:tcPr>
          <w:p w14:paraId="3E7E27A0" w14:textId="77777777" w:rsidR="00D57C09" w:rsidRPr="00090C64" w:rsidRDefault="00D57C09" w:rsidP="00D12993">
            <w:pPr>
              <w:pStyle w:val="TAC"/>
            </w:pPr>
            <w:r w:rsidRPr="00090C64">
              <w:t>869 – 894</w:t>
            </w:r>
          </w:p>
        </w:tc>
        <w:tc>
          <w:tcPr>
            <w:tcW w:w="1082" w:type="dxa"/>
          </w:tcPr>
          <w:p w14:paraId="08C2EAF6" w14:textId="77777777" w:rsidR="00D57C09" w:rsidRPr="00090C64" w:rsidRDefault="00D57C09" w:rsidP="00D12993">
            <w:pPr>
              <w:pStyle w:val="TAC"/>
            </w:pPr>
            <w:r w:rsidRPr="00090C64">
              <w:t>+46</w:t>
            </w:r>
          </w:p>
        </w:tc>
        <w:tc>
          <w:tcPr>
            <w:tcW w:w="1134" w:type="dxa"/>
          </w:tcPr>
          <w:p w14:paraId="38BC9DEF" w14:textId="77777777" w:rsidR="00D57C09" w:rsidRPr="00090C64" w:rsidRDefault="00D57C09" w:rsidP="00D12993">
            <w:pPr>
              <w:pStyle w:val="TAC"/>
            </w:pPr>
            <w:r w:rsidRPr="00090C64">
              <w:t>+38</w:t>
            </w:r>
          </w:p>
        </w:tc>
        <w:tc>
          <w:tcPr>
            <w:tcW w:w="1134" w:type="dxa"/>
          </w:tcPr>
          <w:p w14:paraId="3703A700" w14:textId="77777777" w:rsidR="00D57C09" w:rsidRPr="00090C64" w:rsidRDefault="00D57C09" w:rsidP="00D12993">
            <w:pPr>
              <w:pStyle w:val="TAC"/>
            </w:pPr>
            <w:r w:rsidRPr="00090C64">
              <w:t>+24</w:t>
            </w:r>
          </w:p>
        </w:tc>
        <w:tc>
          <w:tcPr>
            <w:tcW w:w="1701" w:type="dxa"/>
          </w:tcPr>
          <w:p w14:paraId="222A884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D12993">
            <w:pPr>
              <w:pStyle w:val="TAC"/>
            </w:pPr>
            <w:r w:rsidRPr="00090C64">
              <w:t>CW carrier</w:t>
            </w:r>
          </w:p>
        </w:tc>
      </w:tr>
      <w:tr w:rsidR="00D57C09" w:rsidRPr="00090C64" w14:paraId="580DDA4D" w14:textId="77777777" w:rsidTr="004945FE">
        <w:trPr>
          <w:cantSplit/>
          <w:jc w:val="center"/>
        </w:trPr>
        <w:tc>
          <w:tcPr>
            <w:tcW w:w="1918" w:type="dxa"/>
          </w:tcPr>
          <w:p w14:paraId="61B53520" w14:textId="77777777" w:rsidR="00D57C09" w:rsidRPr="00090C64" w:rsidRDefault="00D57C09" w:rsidP="00D12993">
            <w:pPr>
              <w:pStyle w:val="TAL"/>
            </w:pPr>
            <w:r w:rsidRPr="00090C64">
              <w:t>UTRA FDD Band VI or E-UTRA Band 6</w:t>
            </w:r>
          </w:p>
        </w:tc>
        <w:tc>
          <w:tcPr>
            <w:tcW w:w="1657" w:type="dxa"/>
          </w:tcPr>
          <w:p w14:paraId="7FC3F632" w14:textId="77777777" w:rsidR="00D57C09" w:rsidRPr="00090C64" w:rsidRDefault="00D57C09" w:rsidP="00D12993">
            <w:pPr>
              <w:pStyle w:val="TAC"/>
            </w:pPr>
            <w:r w:rsidRPr="00090C64">
              <w:t>875 – 885</w:t>
            </w:r>
          </w:p>
        </w:tc>
        <w:tc>
          <w:tcPr>
            <w:tcW w:w="1082" w:type="dxa"/>
          </w:tcPr>
          <w:p w14:paraId="1BC8D9BF" w14:textId="77777777" w:rsidR="00D57C09" w:rsidRPr="00090C64" w:rsidRDefault="00D57C09" w:rsidP="00D12993">
            <w:pPr>
              <w:pStyle w:val="TAC"/>
            </w:pPr>
            <w:r w:rsidRPr="00090C64">
              <w:t>+46</w:t>
            </w:r>
          </w:p>
        </w:tc>
        <w:tc>
          <w:tcPr>
            <w:tcW w:w="1134" w:type="dxa"/>
          </w:tcPr>
          <w:p w14:paraId="0356385A" w14:textId="77777777" w:rsidR="00D57C09" w:rsidRPr="00090C64" w:rsidRDefault="00D57C09" w:rsidP="00D12993">
            <w:pPr>
              <w:pStyle w:val="TAC"/>
            </w:pPr>
            <w:r w:rsidRPr="00090C64">
              <w:t>+38</w:t>
            </w:r>
          </w:p>
        </w:tc>
        <w:tc>
          <w:tcPr>
            <w:tcW w:w="1134" w:type="dxa"/>
          </w:tcPr>
          <w:p w14:paraId="1DBC7E82" w14:textId="77777777" w:rsidR="00D57C09" w:rsidRPr="00090C64" w:rsidRDefault="00D57C09" w:rsidP="00D12993">
            <w:pPr>
              <w:pStyle w:val="TAC"/>
            </w:pPr>
            <w:r w:rsidRPr="00090C64">
              <w:t>+24</w:t>
            </w:r>
          </w:p>
        </w:tc>
        <w:tc>
          <w:tcPr>
            <w:tcW w:w="1701" w:type="dxa"/>
          </w:tcPr>
          <w:p w14:paraId="634E02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D12993">
            <w:pPr>
              <w:pStyle w:val="TAC"/>
            </w:pPr>
            <w:r w:rsidRPr="00090C64">
              <w:t>CW carrier</w:t>
            </w:r>
          </w:p>
        </w:tc>
      </w:tr>
      <w:tr w:rsidR="00D57C09" w:rsidRPr="00090C64" w14:paraId="6C44CBC8" w14:textId="77777777" w:rsidTr="004945FE">
        <w:trPr>
          <w:cantSplit/>
          <w:jc w:val="center"/>
        </w:trPr>
        <w:tc>
          <w:tcPr>
            <w:tcW w:w="1918" w:type="dxa"/>
          </w:tcPr>
          <w:p w14:paraId="267CA805" w14:textId="77777777" w:rsidR="00D57C09" w:rsidRPr="00090C64" w:rsidRDefault="00D57C09" w:rsidP="00D12993">
            <w:pPr>
              <w:pStyle w:val="TAL"/>
            </w:pPr>
            <w:r w:rsidRPr="00090C64">
              <w:t>UTRA FDD Band VII or E-UTRA Band 7 or NR band n7</w:t>
            </w:r>
          </w:p>
        </w:tc>
        <w:tc>
          <w:tcPr>
            <w:tcW w:w="1657" w:type="dxa"/>
          </w:tcPr>
          <w:p w14:paraId="17469ED0" w14:textId="77777777" w:rsidR="00D57C09" w:rsidRPr="00090C64" w:rsidRDefault="00D57C09" w:rsidP="00D12993">
            <w:pPr>
              <w:pStyle w:val="TAC"/>
            </w:pPr>
            <w:r w:rsidRPr="00090C64">
              <w:t>2620 – 2690</w:t>
            </w:r>
          </w:p>
        </w:tc>
        <w:tc>
          <w:tcPr>
            <w:tcW w:w="1082" w:type="dxa"/>
          </w:tcPr>
          <w:p w14:paraId="0B47409F" w14:textId="77777777" w:rsidR="00D57C09" w:rsidRPr="00090C64" w:rsidRDefault="00D57C09" w:rsidP="00D12993">
            <w:pPr>
              <w:pStyle w:val="TAC"/>
            </w:pPr>
            <w:r w:rsidRPr="00090C64">
              <w:t>+46</w:t>
            </w:r>
          </w:p>
        </w:tc>
        <w:tc>
          <w:tcPr>
            <w:tcW w:w="1134" w:type="dxa"/>
          </w:tcPr>
          <w:p w14:paraId="4786C9EF" w14:textId="77777777" w:rsidR="00D57C09" w:rsidRPr="00090C64" w:rsidRDefault="00D57C09" w:rsidP="00D12993">
            <w:pPr>
              <w:pStyle w:val="TAC"/>
            </w:pPr>
            <w:r w:rsidRPr="00090C64">
              <w:t>+38</w:t>
            </w:r>
          </w:p>
        </w:tc>
        <w:tc>
          <w:tcPr>
            <w:tcW w:w="1134" w:type="dxa"/>
          </w:tcPr>
          <w:p w14:paraId="18FDBC2E" w14:textId="77777777" w:rsidR="00D57C09" w:rsidRPr="00090C64" w:rsidRDefault="00D57C09" w:rsidP="00D12993">
            <w:pPr>
              <w:pStyle w:val="TAC"/>
            </w:pPr>
            <w:r w:rsidRPr="00090C64">
              <w:t>+24</w:t>
            </w:r>
          </w:p>
        </w:tc>
        <w:tc>
          <w:tcPr>
            <w:tcW w:w="1701" w:type="dxa"/>
          </w:tcPr>
          <w:p w14:paraId="5928E8D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D12993">
            <w:pPr>
              <w:pStyle w:val="TAC"/>
            </w:pPr>
            <w:r w:rsidRPr="00090C64">
              <w:t>CW carrier</w:t>
            </w:r>
          </w:p>
        </w:tc>
      </w:tr>
      <w:tr w:rsidR="00D57C09" w:rsidRPr="00090C64" w14:paraId="001B8138"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D12993">
            <w:pPr>
              <w:pStyle w:val="TAC"/>
            </w:pPr>
            <w:r w:rsidRPr="00090C64">
              <w:t>CW carrier</w:t>
            </w:r>
          </w:p>
        </w:tc>
      </w:tr>
      <w:tr w:rsidR="00D57C09" w:rsidRPr="00090C64" w14:paraId="71DAF2F8" w14:textId="77777777" w:rsidTr="004945FE">
        <w:trPr>
          <w:cantSplit/>
          <w:jc w:val="center"/>
        </w:trPr>
        <w:tc>
          <w:tcPr>
            <w:tcW w:w="1918" w:type="dxa"/>
          </w:tcPr>
          <w:p w14:paraId="3A38E9CE" w14:textId="77777777" w:rsidR="00D57C09" w:rsidRPr="00090C64" w:rsidRDefault="00D57C09" w:rsidP="00D12993">
            <w:pPr>
              <w:pStyle w:val="TAL"/>
            </w:pPr>
            <w:r w:rsidRPr="00090C64">
              <w:t>UTRA FDD Band IX or E-UTRA Band 9</w:t>
            </w:r>
          </w:p>
        </w:tc>
        <w:tc>
          <w:tcPr>
            <w:tcW w:w="1657" w:type="dxa"/>
          </w:tcPr>
          <w:p w14:paraId="346E60F9" w14:textId="77777777" w:rsidR="00D57C09" w:rsidRPr="00090C64" w:rsidRDefault="00D57C09" w:rsidP="00D12993">
            <w:pPr>
              <w:pStyle w:val="TAC"/>
            </w:pPr>
            <w:r w:rsidRPr="00090C64">
              <w:t>1844.9 - 1879.9</w:t>
            </w:r>
          </w:p>
        </w:tc>
        <w:tc>
          <w:tcPr>
            <w:tcW w:w="1082" w:type="dxa"/>
          </w:tcPr>
          <w:p w14:paraId="098B1038" w14:textId="77777777" w:rsidR="00D57C09" w:rsidRPr="00090C64" w:rsidRDefault="00D57C09" w:rsidP="00D12993">
            <w:pPr>
              <w:pStyle w:val="TAC"/>
            </w:pPr>
            <w:r w:rsidRPr="00090C64">
              <w:t>+46</w:t>
            </w:r>
          </w:p>
        </w:tc>
        <w:tc>
          <w:tcPr>
            <w:tcW w:w="1134" w:type="dxa"/>
          </w:tcPr>
          <w:p w14:paraId="36F9ED11" w14:textId="77777777" w:rsidR="00D57C09" w:rsidRPr="00090C64" w:rsidRDefault="00D57C09" w:rsidP="00D12993">
            <w:pPr>
              <w:pStyle w:val="TAC"/>
            </w:pPr>
            <w:r w:rsidRPr="00090C64">
              <w:t>+38</w:t>
            </w:r>
          </w:p>
        </w:tc>
        <w:tc>
          <w:tcPr>
            <w:tcW w:w="1134" w:type="dxa"/>
          </w:tcPr>
          <w:p w14:paraId="2D086BE9" w14:textId="77777777" w:rsidR="00D57C09" w:rsidRPr="00090C64" w:rsidRDefault="00D57C09" w:rsidP="00D12993">
            <w:pPr>
              <w:pStyle w:val="TAC"/>
            </w:pPr>
            <w:r w:rsidRPr="00090C64">
              <w:t>+24</w:t>
            </w:r>
          </w:p>
        </w:tc>
        <w:tc>
          <w:tcPr>
            <w:tcW w:w="1701" w:type="dxa"/>
          </w:tcPr>
          <w:p w14:paraId="37208F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77777777" w:rsidR="00D57C09" w:rsidRPr="00090C64" w:rsidRDefault="00D57C09" w:rsidP="00D12993">
            <w:pPr>
              <w:pStyle w:val="TAC"/>
            </w:pPr>
            <w:r w:rsidRPr="00090C64">
              <w:t>CW carrier</w:t>
            </w:r>
          </w:p>
        </w:tc>
      </w:tr>
      <w:tr w:rsidR="00D57C09" w:rsidRPr="00090C64" w14:paraId="0017950E" w14:textId="77777777" w:rsidTr="004945FE">
        <w:trPr>
          <w:cantSplit/>
          <w:jc w:val="center"/>
        </w:trPr>
        <w:tc>
          <w:tcPr>
            <w:tcW w:w="1918" w:type="dxa"/>
          </w:tcPr>
          <w:p w14:paraId="77A815F1" w14:textId="77777777" w:rsidR="00D57C09" w:rsidRPr="00090C64" w:rsidRDefault="00D57C09" w:rsidP="00D12993">
            <w:pPr>
              <w:pStyle w:val="TAL"/>
            </w:pPr>
            <w:r w:rsidRPr="00090C64">
              <w:t>UTRA FDD Band X or E-UTRA Band 10</w:t>
            </w:r>
          </w:p>
        </w:tc>
        <w:tc>
          <w:tcPr>
            <w:tcW w:w="1657" w:type="dxa"/>
          </w:tcPr>
          <w:p w14:paraId="065EB684" w14:textId="77777777" w:rsidR="00D57C09" w:rsidRPr="00090C64" w:rsidRDefault="00D57C09" w:rsidP="00D12993">
            <w:pPr>
              <w:pStyle w:val="TAC"/>
            </w:pPr>
            <w:r w:rsidRPr="00090C64">
              <w:t>2110 – 2170</w:t>
            </w:r>
          </w:p>
        </w:tc>
        <w:tc>
          <w:tcPr>
            <w:tcW w:w="1082" w:type="dxa"/>
          </w:tcPr>
          <w:p w14:paraId="7A8C9215" w14:textId="77777777" w:rsidR="00D57C09" w:rsidRPr="00090C64" w:rsidRDefault="00D57C09" w:rsidP="00D12993">
            <w:pPr>
              <w:pStyle w:val="TAC"/>
            </w:pPr>
            <w:r w:rsidRPr="00090C64">
              <w:t>+46</w:t>
            </w:r>
          </w:p>
        </w:tc>
        <w:tc>
          <w:tcPr>
            <w:tcW w:w="1134" w:type="dxa"/>
          </w:tcPr>
          <w:p w14:paraId="7DCD2F4E" w14:textId="77777777" w:rsidR="00D57C09" w:rsidRPr="00090C64" w:rsidRDefault="00D57C09" w:rsidP="00D12993">
            <w:pPr>
              <w:pStyle w:val="TAC"/>
            </w:pPr>
            <w:r w:rsidRPr="00090C64">
              <w:t>+38</w:t>
            </w:r>
          </w:p>
        </w:tc>
        <w:tc>
          <w:tcPr>
            <w:tcW w:w="1134" w:type="dxa"/>
          </w:tcPr>
          <w:p w14:paraId="439CB0F5" w14:textId="77777777" w:rsidR="00D57C09" w:rsidRPr="00090C64" w:rsidRDefault="00D57C09" w:rsidP="00D12993">
            <w:pPr>
              <w:pStyle w:val="TAC"/>
            </w:pPr>
            <w:r w:rsidRPr="00090C64">
              <w:t>+24</w:t>
            </w:r>
          </w:p>
        </w:tc>
        <w:tc>
          <w:tcPr>
            <w:tcW w:w="1701" w:type="dxa"/>
          </w:tcPr>
          <w:p w14:paraId="6D3D76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77777777" w:rsidR="00D57C09" w:rsidRPr="00090C64" w:rsidRDefault="00D57C09" w:rsidP="00D12993">
            <w:pPr>
              <w:pStyle w:val="TAC"/>
            </w:pPr>
            <w:r w:rsidRPr="00090C64">
              <w:t>CW carrier</w:t>
            </w:r>
          </w:p>
        </w:tc>
      </w:tr>
      <w:tr w:rsidR="00D57C09" w:rsidRPr="00090C64" w14:paraId="675DA32F" w14:textId="77777777" w:rsidTr="004945FE">
        <w:trPr>
          <w:cantSplit/>
          <w:jc w:val="center"/>
        </w:trPr>
        <w:tc>
          <w:tcPr>
            <w:tcW w:w="1918" w:type="dxa"/>
          </w:tcPr>
          <w:p w14:paraId="23BDE4CC" w14:textId="77777777" w:rsidR="00D57C09" w:rsidRPr="00090C64" w:rsidRDefault="00D57C09" w:rsidP="00D12993">
            <w:pPr>
              <w:pStyle w:val="TAL"/>
            </w:pPr>
            <w:r w:rsidRPr="00090C64">
              <w:t>UTRA FDD Band XI or E-UTRA Band 11</w:t>
            </w:r>
          </w:p>
        </w:tc>
        <w:tc>
          <w:tcPr>
            <w:tcW w:w="1657" w:type="dxa"/>
          </w:tcPr>
          <w:p w14:paraId="46FF2E1E" w14:textId="77777777" w:rsidR="00D57C09" w:rsidRPr="00090C64" w:rsidRDefault="00D57C09" w:rsidP="00D12993">
            <w:pPr>
              <w:pStyle w:val="TAC"/>
            </w:pPr>
            <w:r w:rsidRPr="00090C64">
              <w:t>1475.9 - 1495.9</w:t>
            </w:r>
          </w:p>
        </w:tc>
        <w:tc>
          <w:tcPr>
            <w:tcW w:w="1082" w:type="dxa"/>
          </w:tcPr>
          <w:p w14:paraId="46990B5E" w14:textId="77777777" w:rsidR="00D57C09" w:rsidRPr="00090C64" w:rsidRDefault="00D57C09" w:rsidP="00D12993">
            <w:pPr>
              <w:pStyle w:val="TAC"/>
            </w:pPr>
            <w:r w:rsidRPr="00090C64">
              <w:t>+46</w:t>
            </w:r>
          </w:p>
        </w:tc>
        <w:tc>
          <w:tcPr>
            <w:tcW w:w="1134" w:type="dxa"/>
          </w:tcPr>
          <w:p w14:paraId="7855E026" w14:textId="77777777" w:rsidR="00D57C09" w:rsidRPr="00090C64" w:rsidRDefault="00D57C09" w:rsidP="00D12993">
            <w:pPr>
              <w:pStyle w:val="TAC"/>
            </w:pPr>
            <w:r w:rsidRPr="00090C64">
              <w:t>+38</w:t>
            </w:r>
          </w:p>
        </w:tc>
        <w:tc>
          <w:tcPr>
            <w:tcW w:w="1134" w:type="dxa"/>
          </w:tcPr>
          <w:p w14:paraId="11850B31" w14:textId="77777777" w:rsidR="00D57C09" w:rsidRPr="00090C64" w:rsidRDefault="00D57C09" w:rsidP="00D12993">
            <w:pPr>
              <w:pStyle w:val="TAC"/>
            </w:pPr>
            <w:r w:rsidRPr="00090C64">
              <w:t>+24</w:t>
            </w:r>
          </w:p>
        </w:tc>
        <w:tc>
          <w:tcPr>
            <w:tcW w:w="1701" w:type="dxa"/>
          </w:tcPr>
          <w:p w14:paraId="380B142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77777777" w:rsidR="00D57C09" w:rsidRPr="00090C64" w:rsidRDefault="00D57C09" w:rsidP="00D12993">
            <w:pPr>
              <w:pStyle w:val="TAC"/>
            </w:pPr>
            <w:r w:rsidRPr="00090C64">
              <w:t>CW carrier</w:t>
            </w:r>
          </w:p>
        </w:tc>
      </w:tr>
      <w:tr w:rsidR="00D57C09" w:rsidRPr="00090C64" w14:paraId="658DCBC4" w14:textId="77777777" w:rsidTr="004945FE">
        <w:trPr>
          <w:cantSplit/>
          <w:jc w:val="center"/>
        </w:trPr>
        <w:tc>
          <w:tcPr>
            <w:tcW w:w="1918" w:type="dxa"/>
          </w:tcPr>
          <w:p w14:paraId="0E4A41C1" w14:textId="77777777" w:rsidR="00D57C09" w:rsidRPr="00090C64" w:rsidRDefault="00D57C09" w:rsidP="00D12993">
            <w:pPr>
              <w:pStyle w:val="TAL"/>
            </w:pPr>
            <w:r w:rsidRPr="00090C64">
              <w:t>UTRA FDD Band XII or E-UTRA Band 12 or NR band n12</w:t>
            </w:r>
          </w:p>
        </w:tc>
        <w:tc>
          <w:tcPr>
            <w:tcW w:w="1657" w:type="dxa"/>
          </w:tcPr>
          <w:p w14:paraId="51C9505F" w14:textId="77777777" w:rsidR="00D57C09" w:rsidRPr="00090C64" w:rsidRDefault="00D57C09" w:rsidP="00D12993">
            <w:pPr>
              <w:pStyle w:val="TAC"/>
            </w:pPr>
            <w:r w:rsidRPr="00090C64">
              <w:t>729 – 746</w:t>
            </w:r>
          </w:p>
        </w:tc>
        <w:tc>
          <w:tcPr>
            <w:tcW w:w="1082" w:type="dxa"/>
          </w:tcPr>
          <w:p w14:paraId="331D1C63" w14:textId="77777777" w:rsidR="00D57C09" w:rsidRPr="00090C64" w:rsidRDefault="00D57C09" w:rsidP="00D12993">
            <w:pPr>
              <w:pStyle w:val="TAC"/>
            </w:pPr>
            <w:r w:rsidRPr="00090C64">
              <w:t>+46</w:t>
            </w:r>
          </w:p>
        </w:tc>
        <w:tc>
          <w:tcPr>
            <w:tcW w:w="1134" w:type="dxa"/>
          </w:tcPr>
          <w:p w14:paraId="7ED6CD90" w14:textId="77777777" w:rsidR="00D57C09" w:rsidRPr="00090C64" w:rsidRDefault="00D57C09" w:rsidP="00D12993">
            <w:pPr>
              <w:pStyle w:val="TAC"/>
            </w:pPr>
            <w:r w:rsidRPr="00090C64">
              <w:t>+38</w:t>
            </w:r>
          </w:p>
        </w:tc>
        <w:tc>
          <w:tcPr>
            <w:tcW w:w="1134" w:type="dxa"/>
          </w:tcPr>
          <w:p w14:paraId="11991815" w14:textId="77777777" w:rsidR="00D57C09" w:rsidRPr="00090C64" w:rsidRDefault="00D57C09" w:rsidP="00D12993">
            <w:pPr>
              <w:pStyle w:val="TAC"/>
            </w:pPr>
            <w:r w:rsidRPr="00090C64">
              <w:t>+24</w:t>
            </w:r>
          </w:p>
        </w:tc>
        <w:tc>
          <w:tcPr>
            <w:tcW w:w="1701" w:type="dxa"/>
          </w:tcPr>
          <w:p w14:paraId="393DA06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D12993">
            <w:pPr>
              <w:pStyle w:val="TAC"/>
            </w:pPr>
            <w:r w:rsidRPr="00090C64">
              <w:t>CW carrier</w:t>
            </w:r>
          </w:p>
        </w:tc>
      </w:tr>
      <w:tr w:rsidR="00D57C09" w:rsidRPr="00090C64" w14:paraId="79935D29" w14:textId="77777777" w:rsidTr="004945FE">
        <w:trPr>
          <w:cantSplit/>
          <w:jc w:val="center"/>
        </w:trPr>
        <w:tc>
          <w:tcPr>
            <w:tcW w:w="1918" w:type="dxa"/>
          </w:tcPr>
          <w:p w14:paraId="0BCF127F" w14:textId="77777777" w:rsidR="00D57C09" w:rsidRPr="00090C64" w:rsidRDefault="00D57C09" w:rsidP="00D12993">
            <w:pPr>
              <w:pStyle w:val="TAL"/>
            </w:pPr>
            <w:r w:rsidRPr="00090C64">
              <w:t>UTRA FDD Band XIIII or E-UTRA Band 13</w:t>
            </w:r>
          </w:p>
        </w:tc>
        <w:tc>
          <w:tcPr>
            <w:tcW w:w="1657" w:type="dxa"/>
          </w:tcPr>
          <w:p w14:paraId="22054205" w14:textId="77777777" w:rsidR="00D57C09" w:rsidRPr="00090C64" w:rsidRDefault="00D57C09" w:rsidP="00D12993">
            <w:pPr>
              <w:pStyle w:val="TAC"/>
            </w:pPr>
            <w:r w:rsidRPr="00090C64">
              <w:t>746 – 756</w:t>
            </w:r>
          </w:p>
        </w:tc>
        <w:tc>
          <w:tcPr>
            <w:tcW w:w="1082" w:type="dxa"/>
          </w:tcPr>
          <w:p w14:paraId="3EC26FEA" w14:textId="77777777" w:rsidR="00D57C09" w:rsidRPr="00090C64" w:rsidRDefault="00D57C09" w:rsidP="00D12993">
            <w:pPr>
              <w:pStyle w:val="TAC"/>
            </w:pPr>
            <w:r w:rsidRPr="00090C64">
              <w:t>+46</w:t>
            </w:r>
          </w:p>
        </w:tc>
        <w:tc>
          <w:tcPr>
            <w:tcW w:w="1134" w:type="dxa"/>
          </w:tcPr>
          <w:p w14:paraId="444C4364" w14:textId="77777777" w:rsidR="00D57C09" w:rsidRPr="00090C64" w:rsidRDefault="00D57C09" w:rsidP="00D12993">
            <w:pPr>
              <w:pStyle w:val="TAC"/>
            </w:pPr>
            <w:r w:rsidRPr="00090C64">
              <w:t>+38</w:t>
            </w:r>
          </w:p>
        </w:tc>
        <w:tc>
          <w:tcPr>
            <w:tcW w:w="1134" w:type="dxa"/>
          </w:tcPr>
          <w:p w14:paraId="3CC235EF" w14:textId="77777777" w:rsidR="00D57C09" w:rsidRPr="00090C64" w:rsidRDefault="00D57C09" w:rsidP="00D12993">
            <w:pPr>
              <w:pStyle w:val="TAC"/>
            </w:pPr>
            <w:r w:rsidRPr="00090C64">
              <w:t>+24</w:t>
            </w:r>
          </w:p>
        </w:tc>
        <w:tc>
          <w:tcPr>
            <w:tcW w:w="1701" w:type="dxa"/>
          </w:tcPr>
          <w:p w14:paraId="019BED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D12993">
            <w:pPr>
              <w:pStyle w:val="TAC"/>
            </w:pPr>
            <w:r w:rsidRPr="00090C64">
              <w:t>CW carrier</w:t>
            </w:r>
          </w:p>
        </w:tc>
      </w:tr>
      <w:tr w:rsidR="00D57C09" w:rsidRPr="00090C64" w14:paraId="3D3F12BA" w14:textId="77777777" w:rsidTr="004945FE">
        <w:trPr>
          <w:cantSplit/>
          <w:jc w:val="center"/>
        </w:trPr>
        <w:tc>
          <w:tcPr>
            <w:tcW w:w="1918" w:type="dxa"/>
          </w:tcPr>
          <w:p w14:paraId="2569F571" w14:textId="77777777" w:rsidR="00D57C09" w:rsidRPr="00090C64" w:rsidRDefault="00D57C09" w:rsidP="00D12993">
            <w:pPr>
              <w:pStyle w:val="TAL"/>
            </w:pPr>
            <w:r w:rsidRPr="00090C64">
              <w:t>UTRA FDD Band XIV or E-UTRA Band 14 or NR band n14</w:t>
            </w:r>
          </w:p>
        </w:tc>
        <w:tc>
          <w:tcPr>
            <w:tcW w:w="1657" w:type="dxa"/>
          </w:tcPr>
          <w:p w14:paraId="6CF9BA27" w14:textId="77777777" w:rsidR="00D57C09" w:rsidRPr="00090C64" w:rsidRDefault="00D57C09" w:rsidP="00D12993">
            <w:pPr>
              <w:pStyle w:val="TAC"/>
            </w:pPr>
            <w:r w:rsidRPr="00090C64">
              <w:t>758 – 768</w:t>
            </w:r>
          </w:p>
        </w:tc>
        <w:tc>
          <w:tcPr>
            <w:tcW w:w="1082" w:type="dxa"/>
          </w:tcPr>
          <w:p w14:paraId="43675CA9" w14:textId="77777777" w:rsidR="00D57C09" w:rsidRPr="00090C64" w:rsidRDefault="00D57C09" w:rsidP="00D12993">
            <w:pPr>
              <w:pStyle w:val="TAC"/>
            </w:pPr>
            <w:r w:rsidRPr="00090C64">
              <w:t>+46</w:t>
            </w:r>
          </w:p>
        </w:tc>
        <w:tc>
          <w:tcPr>
            <w:tcW w:w="1134" w:type="dxa"/>
          </w:tcPr>
          <w:p w14:paraId="6F5A87D9" w14:textId="77777777" w:rsidR="00D57C09" w:rsidRPr="00090C64" w:rsidRDefault="00D57C09" w:rsidP="00D12993">
            <w:pPr>
              <w:pStyle w:val="TAC"/>
            </w:pPr>
            <w:r w:rsidRPr="00090C64">
              <w:t>+38</w:t>
            </w:r>
          </w:p>
        </w:tc>
        <w:tc>
          <w:tcPr>
            <w:tcW w:w="1134" w:type="dxa"/>
          </w:tcPr>
          <w:p w14:paraId="7F1A8278" w14:textId="77777777" w:rsidR="00D57C09" w:rsidRPr="00090C64" w:rsidRDefault="00D57C09" w:rsidP="00D12993">
            <w:pPr>
              <w:pStyle w:val="TAC"/>
            </w:pPr>
            <w:r w:rsidRPr="00090C64">
              <w:t>+24</w:t>
            </w:r>
          </w:p>
        </w:tc>
        <w:tc>
          <w:tcPr>
            <w:tcW w:w="1701" w:type="dxa"/>
          </w:tcPr>
          <w:p w14:paraId="370C328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D12993">
            <w:pPr>
              <w:pStyle w:val="TAC"/>
            </w:pPr>
            <w:r w:rsidRPr="00090C64">
              <w:t>CW carrier</w:t>
            </w:r>
          </w:p>
        </w:tc>
      </w:tr>
      <w:tr w:rsidR="00D57C09" w:rsidRPr="00090C64" w14:paraId="33DE7FB7" w14:textId="77777777" w:rsidTr="004945FE">
        <w:trPr>
          <w:cantSplit/>
          <w:jc w:val="center"/>
        </w:trPr>
        <w:tc>
          <w:tcPr>
            <w:tcW w:w="1918" w:type="dxa"/>
          </w:tcPr>
          <w:p w14:paraId="37BE498E" w14:textId="77777777" w:rsidR="00D57C09" w:rsidRPr="00090C64" w:rsidRDefault="00D57C09" w:rsidP="00D12993">
            <w:pPr>
              <w:pStyle w:val="TAL"/>
            </w:pPr>
            <w:r w:rsidRPr="00090C64">
              <w:t>E-UTRA Band 17</w:t>
            </w:r>
          </w:p>
        </w:tc>
        <w:tc>
          <w:tcPr>
            <w:tcW w:w="1657" w:type="dxa"/>
          </w:tcPr>
          <w:p w14:paraId="1A189A37" w14:textId="77777777" w:rsidR="00D57C09" w:rsidRPr="00090C64" w:rsidRDefault="00D57C09" w:rsidP="00D12993">
            <w:pPr>
              <w:pStyle w:val="TAC"/>
            </w:pPr>
            <w:r w:rsidRPr="00090C64">
              <w:t>734 – 746</w:t>
            </w:r>
          </w:p>
        </w:tc>
        <w:tc>
          <w:tcPr>
            <w:tcW w:w="1082" w:type="dxa"/>
          </w:tcPr>
          <w:p w14:paraId="3CE0EA5A" w14:textId="77777777" w:rsidR="00D57C09" w:rsidRPr="00090C64" w:rsidRDefault="00D57C09" w:rsidP="00D12993">
            <w:pPr>
              <w:pStyle w:val="TAC"/>
            </w:pPr>
            <w:r w:rsidRPr="00090C64">
              <w:t>+46</w:t>
            </w:r>
          </w:p>
        </w:tc>
        <w:tc>
          <w:tcPr>
            <w:tcW w:w="1134" w:type="dxa"/>
          </w:tcPr>
          <w:p w14:paraId="1B8B4548" w14:textId="77777777" w:rsidR="00D57C09" w:rsidRPr="00090C64" w:rsidRDefault="00D57C09" w:rsidP="00D12993">
            <w:pPr>
              <w:pStyle w:val="TAC"/>
            </w:pPr>
            <w:r w:rsidRPr="00090C64">
              <w:t>+38</w:t>
            </w:r>
          </w:p>
        </w:tc>
        <w:tc>
          <w:tcPr>
            <w:tcW w:w="1134" w:type="dxa"/>
          </w:tcPr>
          <w:p w14:paraId="48ED92AE" w14:textId="77777777" w:rsidR="00D57C09" w:rsidRPr="00090C64" w:rsidRDefault="00D57C09" w:rsidP="00D12993">
            <w:pPr>
              <w:pStyle w:val="TAC"/>
            </w:pPr>
            <w:r w:rsidRPr="00090C64">
              <w:t>+24</w:t>
            </w:r>
          </w:p>
        </w:tc>
        <w:tc>
          <w:tcPr>
            <w:tcW w:w="1701" w:type="dxa"/>
          </w:tcPr>
          <w:p w14:paraId="5D20E78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D12993">
            <w:pPr>
              <w:pStyle w:val="TAC"/>
            </w:pPr>
            <w:r w:rsidRPr="00090C64">
              <w:t>CW carrier</w:t>
            </w:r>
          </w:p>
        </w:tc>
      </w:tr>
      <w:tr w:rsidR="00D57C09" w:rsidRPr="00090C64" w14:paraId="28759E4E" w14:textId="77777777" w:rsidTr="004945FE">
        <w:trPr>
          <w:cantSplit/>
          <w:jc w:val="center"/>
        </w:trPr>
        <w:tc>
          <w:tcPr>
            <w:tcW w:w="1918" w:type="dxa"/>
          </w:tcPr>
          <w:p w14:paraId="79D65CE1"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D12993">
            <w:pPr>
              <w:pStyle w:val="TAC"/>
            </w:pPr>
            <w:r w:rsidRPr="00090C64">
              <w:t>860 – 875</w:t>
            </w:r>
          </w:p>
        </w:tc>
        <w:tc>
          <w:tcPr>
            <w:tcW w:w="1082" w:type="dxa"/>
          </w:tcPr>
          <w:p w14:paraId="77741E67" w14:textId="77777777" w:rsidR="00D57C09" w:rsidRPr="00090C64" w:rsidRDefault="00D57C09" w:rsidP="00D12993">
            <w:pPr>
              <w:pStyle w:val="TAC"/>
            </w:pPr>
            <w:r w:rsidRPr="00090C64">
              <w:t>+46</w:t>
            </w:r>
          </w:p>
        </w:tc>
        <w:tc>
          <w:tcPr>
            <w:tcW w:w="1134" w:type="dxa"/>
          </w:tcPr>
          <w:p w14:paraId="3CBF588B" w14:textId="77777777" w:rsidR="00D57C09" w:rsidRPr="00090C64" w:rsidRDefault="00D57C09" w:rsidP="00D12993">
            <w:pPr>
              <w:pStyle w:val="TAC"/>
            </w:pPr>
            <w:r w:rsidRPr="00090C64">
              <w:t>+38</w:t>
            </w:r>
          </w:p>
        </w:tc>
        <w:tc>
          <w:tcPr>
            <w:tcW w:w="1134" w:type="dxa"/>
          </w:tcPr>
          <w:p w14:paraId="13B4A18B" w14:textId="77777777" w:rsidR="00D57C09" w:rsidRPr="00090C64" w:rsidRDefault="00D57C09" w:rsidP="00D12993">
            <w:pPr>
              <w:pStyle w:val="TAC"/>
            </w:pPr>
            <w:r w:rsidRPr="00090C64">
              <w:t>+24</w:t>
            </w:r>
          </w:p>
        </w:tc>
        <w:tc>
          <w:tcPr>
            <w:tcW w:w="1701" w:type="dxa"/>
          </w:tcPr>
          <w:p w14:paraId="13A60B3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77777777" w:rsidR="00D57C09" w:rsidRPr="00090C64" w:rsidRDefault="00D57C09" w:rsidP="00D12993">
            <w:pPr>
              <w:pStyle w:val="TAC"/>
            </w:pPr>
            <w:r w:rsidRPr="00090C64">
              <w:t>CW carrier</w:t>
            </w:r>
          </w:p>
        </w:tc>
      </w:tr>
      <w:tr w:rsidR="00D57C09" w:rsidRPr="00090C64" w14:paraId="2AF18B7A" w14:textId="77777777" w:rsidTr="004945FE">
        <w:trPr>
          <w:cantSplit/>
          <w:jc w:val="center"/>
        </w:trPr>
        <w:tc>
          <w:tcPr>
            <w:tcW w:w="1918" w:type="dxa"/>
          </w:tcPr>
          <w:p w14:paraId="4346DD4B" w14:textId="77777777" w:rsidR="00D57C09" w:rsidRPr="00090C64" w:rsidRDefault="00D57C09" w:rsidP="00D12993">
            <w:pPr>
              <w:pStyle w:val="TAL"/>
            </w:pPr>
            <w:r w:rsidRPr="00090C64">
              <w:t>UTRA FDD Band XIX or E-UTRA Band 19</w:t>
            </w:r>
          </w:p>
        </w:tc>
        <w:tc>
          <w:tcPr>
            <w:tcW w:w="1657" w:type="dxa"/>
          </w:tcPr>
          <w:p w14:paraId="10A4609D" w14:textId="77777777" w:rsidR="00D57C09" w:rsidRPr="00090C64" w:rsidRDefault="00D57C09" w:rsidP="00D12993">
            <w:pPr>
              <w:pStyle w:val="TAC"/>
            </w:pPr>
            <w:r w:rsidRPr="00090C64">
              <w:t>875 – 890</w:t>
            </w:r>
          </w:p>
        </w:tc>
        <w:tc>
          <w:tcPr>
            <w:tcW w:w="1082" w:type="dxa"/>
          </w:tcPr>
          <w:p w14:paraId="0D1B1CC3" w14:textId="77777777" w:rsidR="00D57C09" w:rsidRPr="00090C64" w:rsidRDefault="00D57C09" w:rsidP="00D12993">
            <w:pPr>
              <w:pStyle w:val="TAC"/>
            </w:pPr>
            <w:r w:rsidRPr="00090C64">
              <w:t>+46</w:t>
            </w:r>
          </w:p>
        </w:tc>
        <w:tc>
          <w:tcPr>
            <w:tcW w:w="1134" w:type="dxa"/>
          </w:tcPr>
          <w:p w14:paraId="642B2161" w14:textId="77777777" w:rsidR="00D57C09" w:rsidRPr="00090C64" w:rsidRDefault="00D57C09" w:rsidP="00D12993">
            <w:pPr>
              <w:pStyle w:val="TAC"/>
            </w:pPr>
            <w:r w:rsidRPr="00090C64">
              <w:t>+38</w:t>
            </w:r>
          </w:p>
        </w:tc>
        <w:tc>
          <w:tcPr>
            <w:tcW w:w="1134" w:type="dxa"/>
          </w:tcPr>
          <w:p w14:paraId="65AC7D72" w14:textId="77777777" w:rsidR="00D57C09" w:rsidRPr="00090C64" w:rsidRDefault="00D57C09" w:rsidP="00D12993">
            <w:pPr>
              <w:pStyle w:val="TAC"/>
            </w:pPr>
            <w:r w:rsidRPr="00090C64">
              <w:t>+24</w:t>
            </w:r>
          </w:p>
        </w:tc>
        <w:tc>
          <w:tcPr>
            <w:tcW w:w="1701" w:type="dxa"/>
          </w:tcPr>
          <w:p w14:paraId="25557E3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77777777" w:rsidR="00D57C09" w:rsidRPr="00090C64" w:rsidRDefault="00D57C09" w:rsidP="00D12993">
            <w:pPr>
              <w:pStyle w:val="TAC"/>
            </w:pPr>
            <w:r w:rsidRPr="00090C64">
              <w:t>CW carrier</w:t>
            </w:r>
          </w:p>
        </w:tc>
      </w:tr>
      <w:tr w:rsidR="00D57C09" w:rsidRPr="00090C64" w14:paraId="2FB9365A" w14:textId="77777777" w:rsidTr="004945FE">
        <w:trPr>
          <w:cantSplit/>
          <w:jc w:val="center"/>
        </w:trPr>
        <w:tc>
          <w:tcPr>
            <w:tcW w:w="1918" w:type="dxa"/>
          </w:tcPr>
          <w:p w14:paraId="0F8093AD" w14:textId="77777777" w:rsidR="00D57C09" w:rsidRPr="00090C64" w:rsidRDefault="00D57C09" w:rsidP="00D12993">
            <w:pPr>
              <w:pStyle w:val="TAL"/>
            </w:pPr>
            <w:r w:rsidRPr="00090C64">
              <w:t>UTRA FDD Band XX or E-UTRA Band 20 or NR band n20</w:t>
            </w:r>
          </w:p>
        </w:tc>
        <w:tc>
          <w:tcPr>
            <w:tcW w:w="1657" w:type="dxa"/>
          </w:tcPr>
          <w:p w14:paraId="52AE0AD8" w14:textId="77777777" w:rsidR="00D57C09" w:rsidRPr="00090C64" w:rsidRDefault="00D57C09" w:rsidP="00D12993">
            <w:pPr>
              <w:pStyle w:val="TAC"/>
            </w:pPr>
            <w:r w:rsidRPr="00090C64">
              <w:t>791 – 821</w:t>
            </w:r>
          </w:p>
        </w:tc>
        <w:tc>
          <w:tcPr>
            <w:tcW w:w="1082" w:type="dxa"/>
          </w:tcPr>
          <w:p w14:paraId="79E2E6BE" w14:textId="77777777" w:rsidR="00D57C09" w:rsidRPr="00090C64" w:rsidRDefault="00D57C09" w:rsidP="00D12993">
            <w:pPr>
              <w:pStyle w:val="TAC"/>
            </w:pPr>
            <w:r w:rsidRPr="00090C64">
              <w:t>+46</w:t>
            </w:r>
          </w:p>
        </w:tc>
        <w:tc>
          <w:tcPr>
            <w:tcW w:w="1134" w:type="dxa"/>
          </w:tcPr>
          <w:p w14:paraId="10BB04E8" w14:textId="77777777" w:rsidR="00D57C09" w:rsidRPr="00090C64" w:rsidRDefault="00D57C09" w:rsidP="00D12993">
            <w:pPr>
              <w:pStyle w:val="TAC"/>
            </w:pPr>
            <w:r w:rsidRPr="00090C64">
              <w:t>+38</w:t>
            </w:r>
          </w:p>
        </w:tc>
        <w:tc>
          <w:tcPr>
            <w:tcW w:w="1134" w:type="dxa"/>
          </w:tcPr>
          <w:p w14:paraId="71B7F1C0" w14:textId="77777777" w:rsidR="00D57C09" w:rsidRPr="00090C64" w:rsidRDefault="00D57C09" w:rsidP="00D12993">
            <w:pPr>
              <w:pStyle w:val="TAC"/>
            </w:pPr>
            <w:r w:rsidRPr="00090C64">
              <w:t>+24</w:t>
            </w:r>
          </w:p>
        </w:tc>
        <w:tc>
          <w:tcPr>
            <w:tcW w:w="1701" w:type="dxa"/>
          </w:tcPr>
          <w:p w14:paraId="38C238C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77777777" w:rsidR="00D57C09" w:rsidRPr="00090C64" w:rsidRDefault="00D57C09" w:rsidP="00D12993">
            <w:pPr>
              <w:pStyle w:val="TAC"/>
            </w:pPr>
            <w:r w:rsidRPr="00090C64">
              <w:t>CW carrier</w:t>
            </w:r>
          </w:p>
        </w:tc>
      </w:tr>
      <w:tr w:rsidR="00D57C09" w:rsidRPr="00090C64" w14:paraId="1CAC2EB9" w14:textId="77777777" w:rsidTr="004945FE">
        <w:trPr>
          <w:cantSplit/>
          <w:jc w:val="center"/>
        </w:trPr>
        <w:tc>
          <w:tcPr>
            <w:tcW w:w="1918" w:type="dxa"/>
          </w:tcPr>
          <w:p w14:paraId="6F66F761" w14:textId="77777777" w:rsidR="00D57C09" w:rsidRPr="00090C64" w:rsidRDefault="00D57C09" w:rsidP="00D12993">
            <w:pPr>
              <w:pStyle w:val="TAL"/>
            </w:pPr>
            <w:r w:rsidRPr="00090C64">
              <w:t>UTRA FDD Band XXI or E-UTRA Band 21</w:t>
            </w:r>
          </w:p>
        </w:tc>
        <w:tc>
          <w:tcPr>
            <w:tcW w:w="1657" w:type="dxa"/>
          </w:tcPr>
          <w:p w14:paraId="5C2D3887" w14:textId="77777777" w:rsidR="00D57C09" w:rsidRPr="00090C64" w:rsidRDefault="00D57C09" w:rsidP="00D12993">
            <w:pPr>
              <w:pStyle w:val="TAC"/>
            </w:pPr>
            <w:r w:rsidRPr="00090C64">
              <w:t>1495.9 - 1510.9</w:t>
            </w:r>
          </w:p>
        </w:tc>
        <w:tc>
          <w:tcPr>
            <w:tcW w:w="1082" w:type="dxa"/>
          </w:tcPr>
          <w:p w14:paraId="4DDE6949" w14:textId="77777777" w:rsidR="00D57C09" w:rsidRPr="00090C64" w:rsidRDefault="00D57C09" w:rsidP="00D12993">
            <w:pPr>
              <w:pStyle w:val="TAC"/>
            </w:pPr>
            <w:r w:rsidRPr="00090C64">
              <w:t>+46</w:t>
            </w:r>
          </w:p>
        </w:tc>
        <w:tc>
          <w:tcPr>
            <w:tcW w:w="1134" w:type="dxa"/>
          </w:tcPr>
          <w:p w14:paraId="6879F1FB" w14:textId="77777777" w:rsidR="00D57C09" w:rsidRPr="00090C64" w:rsidRDefault="00D57C09" w:rsidP="00D12993">
            <w:pPr>
              <w:pStyle w:val="TAC"/>
            </w:pPr>
            <w:r w:rsidRPr="00090C64">
              <w:t>+38</w:t>
            </w:r>
          </w:p>
        </w:tc>
        <w:tc>
          <w:tcPr>
            <w:tcW w:w="1134" w:type="dxa"/>
          </w:tcPr>
          <w:p w14:paraId="29450992" w14:textId="77777777" w:rsidR="00D57C09" w:rsidRPr="00090C64" w:rsidRDefault="00D57C09" w:rsidP="00D12993">
            <w:pPr>
              <w:pStyle w:val="TAC"/>
            </w:pPr>
            <w:r w:rsidRPr="00090C64">
              <w:t>+24</w:t>
            </w:r>
          </w:p>
        </w:tc>
        <w:tc>
          <w:tcPr>
            <w:tcW w:w="1701" w:type="dxa"/>
          </w:tcPr>
          <w:p w14:paraId="588CE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77777777" w:rsidR="00D57C09" w:rsidRPr="00090C64" w:rsidRDefault="00D57C09" w:rsidP="00D12993">
            <w:pPr>
              <w:pStyle w:val="TAC"/>
            </w:pPr>
            <w:r w:rsidRPr="00090C64">
              <w:t>CW carrier</w:t>
            </w:r>
          </w:p>
        </w:tc>
      </w:tr>
      <w:tr w:rsidR="00D57C09" w:rsidRPr="00090C64" w14:paraId="54595310" w14:textId="77777777" w:rsidTr="004945FE">
        <w:trPr>
          <w:cantSplit/>
          <w:jc w:val="center"/>
        </w:trPr>
        <w:tc>
          <w:tcPr>
            <w:tcW w:w="1918" w:type="dxa"/>
          </w:tcPr>
          <w:p w14:paraId="148942E8" w14:textId="77777777" w:rsidR="00D57C09" w:rsidRPr="00090C64" w:rsidRDefault="00D57C09" w:rsidP="00D12993">
            <w:pPr>
              <w:pStyle w:val="TAL"/>
            </w:pPr>
            <w:r w:rsidRPr="00090C64">
              <w:t>UTRA FDD Band XXII or E-UTRA Band 22</w:t>
            </w:r>
          </w:p>
        </w:tc>
        <w:tc>
          <w:tcPr>
            <w:tcW w:w="1657" w:type="dxa"/>
          </w:tcPr>
          <w:p w14:paraId="70D86DA2" w14:textId="77777777" w:rsidR="00D57C09" w:rsidRPr="00090C64" w:rsidRDefault="00D57C09" w:rsidP="00D12993">
            <w:pPr>
              <w:pStyle w:val="TAC"/>
            </w:pPr>
            <w:r w:rsidRPr="00090C64">
              <w:t>3510 - 3 590</w:t>
            </w:r>
          </w:p>
        </w:tc>
        <w:tc>
          <w:tcPr>
            <w:tcW w:w="1082" w:type="dxa"/>
          </w:tcPr>
          <w:p w14:paraId="39F2D843" w14:textId="77777777" w:rsidR="00D57C09" w:rsidRPr="00090C64" w:rsidRDefault="00D57C09" w:rsidP="00D12993">
            <w:pPr>
              <w:pStyle w:val="TAC"/>
            </w:pPr>
            <w:r w:rsidRPr="00090C64">
              <w:t>+46</w:t>
            </w:r>
          </w:p>
        </w:tc>
        <w:tc>
          <w:tcPr>
            <w:tcW w:w="1134" w:type="dxa"/>
          </w:tcPr>
          <w:p w14:paraId="345F5849" w14:textId="77777777" w:rsidR="00D57C09" w:rsidRPr="00090C64" w:rsidRDefault="00D57C09" w:rsidP="00D12993">
            <w:pPr>
              <w:pStyle w:val="TAC"/>
            </w:pPr>
            <w:r w:rsidRPr="00090C64">
              <w:t>+38</w:t>
            </w:r>
          </w:p>
        </w:tc>
        <w:tc>
          <w:tcPr>
            <w:tcW w:w="1134" w:type="dxa"/>
          </w:tcPr>
          <w:p w14:paraId="48CAA91C" w14:textId="77777777" w:rsidR="00D57C09" w:rsidRPr="00090C64" w:rsidRDefault="00D57C09" w:rsidP="00D12993">
            <w:pPr>
              <w:pStyle w:val="TAC"/>
            </w:pPr>
            <w:r w:rsidRPr="00090C64">
              <w:t>+24</w:t>
            </w:r>
          </w:p>
        </w:tc>
        <w:tc>
          <w:tcPr>
            <w:tcW w:w="1701" w:type="dxa"/>
          </w:tcPr>
          <w:p w14:paraId="21C660A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77777777" w:rsidR="00D57C09" w:rsidRPr="00090C64" w:rsidRDefault="00D57C09" w:rsidP="00D12993">
            <w:pPr>
              <w:pStyle w:val="TAC"/>
            </w:pPr>
            <w:r w:rsidRPr="00090C64">
              <w:t>CW carrier</w:t>
            </w:r>
          </w:p>
        </w:tc>
      </w:tr>
      <w:tr w:rsidR="00D57C09" w:rsidRPr="00090C64" w14:paraId="79581B04" w14:textId="77777777" w:rsidTr="004945FE">
        <w:trPr>
          <w:cantSplit/>
          <w:jc w:val="center"/>
        </w:trPr>
        <w:tc>
          <w:tcPr>
            <w:tcW w:w="1918" w:type="dxa"/>
          </w:tcPr>
          <w:p w14:paraId="2A1968FE" w14:textId="77777777" w:rsidR="00D57C09" w:rsidRPr="00090C64" w:rsidRDefault="00D57C09" w:rsidP="00D12993">
            <w:pPr>
              <w:pStyle w:val="TAL"/>
            </w:pPr>
            <w:r w:rsidRPr="00090C64">
              <w:t>E-UTRA Band 24</w:t>
            </w:r>
          </w:p>
        </w:tc>
        <w:tc>
          <w:tcPr>
            <w:tcW w:w="1657" w:type="dxa"/>
          </w:tcPr>
          <w:p w14:paraId="2BDDA18E" w14:textId="77777777" w:rsidR="00D57C09" w:rsidRPr="00090C64" w:rsidRDefault="00D57C09" w:rsidP="00D12993">
            <w:pPr>
              <w:pStyle w:val="TAC"/>
            </w:pPr>
            <w:r w:rsidRPr="00090C64">
              <w:t>1525 – 1559</w:t>
            </w:r>
          </w:p>
        </w:tc>
        <w:tc>
          <w:tcPr>
            <w:tcW w:w="1082" w:type="dxa"/>
          </w:tcPr>
          <w:p w14:paraId="708B90C9" w14:textId="77777777" w:rsidR="00D57C09" w:rsidRPr="00090C64" w:rsidRDefault="00D57C09" w:rsidP="00D12993">
            <w:pPr>
              <w:pStyle w:val="TAC"/>
            </w:pPr>
            <w:r w:rsidRPr="00090C64">
              <w:t>+46</w:t>
            </w:r>
          </w:p>
        </w:tc>
        <w:tc>
          <w:tcPr>
            <w:tcW w:w="1134" w:type="dxa"/>
          </w:tcPr>
          <w:p w14:paraId="353E64CF" w14:textId="77777777" w:rsidR="00D57C09" w:rsidRPr="00090C64" w:rsidRDefault="00D57C09" w:rsidP="00D12993">
            <w:pPr>
              <w:pStyle w:val="TAC"/>
            </w:pPr>
            <w:r w:rsidRPr="00090C64">
              <w:t>+38</w:t>
            </w:r>
          </w:p>
        </w:tc>
        <w:tc>
          <w:tcPr>
            <w:tcW w:w="1134" w:type="dxa"/>
          </w:tcPr>
          <w:p w14:paraId="35AE215B" w14:textId="77777777" w:rsidR="00D57C09" w:rsidRPr="00090C64" w:rsidRDefault="00D57C09" w:rsidP="00D12993">
            <w:pPr>
              <w:pStyle w:val="TAC"/>
            </w:pPr>
            <w:r w:rsidRPr="00090C64">
              <w:t>+24</w:t>
            </w:r>
          </w:p>
        </w:tc>
        <w:tc>
          <w:tcPr>
            <w:tcW w:w="1701" w:type="dxa"/>
          </w:tcPr>
          <w:p w14:paraId="744276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D12993">
            <w:pPr>
              <w:pStyle w:val="TAC"/>
            </w:pPr>
            <w:r w:rsidRPr="00090C64">
              <w:t>CW carrier</w:t>
            </w:r>
          </w:p>
        </w:tc>
      </w:tr>
      <w:tr w:rsidR="00D57C09" w:rsidRPr="00090C64" w14:paraId="32E5DAC2" w14:textId="77777777" w:rsidTr="004945FE">
        <w:trPr>
          <w:cantSplit/>
          <w:jc w:val="center"/>
        </w:trPr>
        <w:tc>
          <w:tcPr>
            <w:tcW w:w="1918" w:type="dxa"/>
          </w:tcPr>
          <w:p w14:paraId="441154A6" w14:textId="77777777" w:rsidR="00D57C09" w:rsidRPr="00090C64" w:rsidRDefault="00D57C09" w:rsidP="00D1299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D12993">
            <w:pPr>
              <w:pStyle w:val="TAC"/>
            </w:pPr>
            <w:r w:rsidRPr="00090C64">
              <w:t>1930 – 199</w:t>
            </w:r>
            <w:r w:rsidRPr="00090C64">
              <w:rPr>
                <w:lang w:eastAsia="zh-CN"/>
              </w:rPr>
              <w:t>5</w:t>
            </w:r>
          </w:p>
        </w:tc>
        <w:tc>
          <w:tcPr>
            <w:tcW w:w="1082" w:type="dxa"/>
          </w:tcPr>
          <w:p w14:paraId="7BAB4FF8" w14:textId="77777777" w:rsidR="00D57C09" w:rsidRPr="00090C64" w:rsidRDefault="00D57C09" w:rsidP="00D12993">
            <w:pPr>
              <w:pStyle w:val="TAC"/>
              <w:rPr>
                <w:rFonts w:cs="v5.0.0"/>
              </w:rPr>
            </w:pPr>
            <w:r w:rsidRPr="00090C64">
              <w:t>+46</w:t>
            </w:r>
          </w:p>
        </w:tc>
        <w:tc>
          <w:tcPr>
            <w:tcW w:w="1134" w:type="dxa"/>
          </w:tcPr>
          <w:p w14:paraId="7627E0BD" w14:textId="77777777" w:rsidR="00D57C09" w:rsidRPr="00090C64" w:rsidRDefault="00D57C09" w:rsidP="00D12993">
            <w:pPr>
              <w:pStyle w:val="TAC"/>
            </w:pPr>
            <w:r w:rsidRPr="00090C64">
              <w:t>+38</w:t>
            </w:r>
          </w:p>
        </w:tc>
        <w:tc>
          <w:tcPr>
            <w:tcW w:w="1134" w:type="dxa"/>
          </w:tcPr>
          <w:p w14:paraId="72E5B868" w14:textId="77777777" w:rsidR="00D57C09" w:rsidRPr="00090C64" w:rsidRDefault="00D57C09" w:rsidP="00D12993">
            <w:pPr>
              <w:pStyle w:val="TAC"/>
            </w:pPr>
            <w:r w:rsidRPr="00090C64">
              <w:t>+24</w:t>
            </w:r>
          </w:p>
        </w:tc>
        <w:tc>
          <w:tcPr>
            <w:tcW w:w="1701" w:type="dxa"/>
          </w:tcPr>
          <w:p w14:paraId="71E0507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D12993">
            <w:pPr>
              <w:pStyle w:val="TAC"/>
              <w:rPr>
                <w:rFonts w:cs="v5.0.0"/>
              </w:rPr>
            </w:pPr>
            <w:r w:rsidRPr="00090C64">
              <w:t>CW carrier</w:t>
            </w:r>
          </w:p>
        </w:tc>
      </w:tr>
      <w:tr w:rsidR="00D57C09" w:rsidRPr="00090C64" w14:paraId="5DB73213" w14:textId="77777777" w:rsidTr="004945FE">
        <w:trPr>
          <w:cantSplit/>
          <w:jc w:val="center"/>
        </w:trPr>
        <w:tc>
          <w:tcPr>
            <w:tcW w:w="1918" w:type="dxa"/>
          </w:tcPr>
          <w:p w14:paraId="37061B65" w14:textId="77777777" w:rsidR="00D57C09" w:rsidRPr="00090C64" w:rsidRDefault="00D57C09" w:rsidP="00D1299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D12993">
            <w:pPr>
              <w:pStyle w:val="TAC"/>
            </w:pPr>
            <w:r w:rsidRPr="00090C64">
              <w:t>859 – 894</w:t>
            </w:r>
          </w:p>
        </w:tc>
        <w:tc>
          <w:tcPr>
            <w:tcW w:w="1082" w:type="dxa"/>
          </w:tcPr>
          <w:p w14:paraId="74B905BC" w14:textId="77777777" w:rsidR="00D57C09" w:rsidRPr="00090C64" w:rsidRDefault="00D57C09" w:rsidP="00D12993">
            <w:pPr>
              <w:pStyle w:val="TAC"/>
              <w:rPr>
                <w:rFonts w:cs="v5.0.0"/>
              </w:rPr>
            </w:pPr>
            <w:r w:rsidRPr="00090C64">
              <w:t>+46</w:t>
            </w:r>
          </w:p>
        </w:tc>
        <w:tc>
          <w:tcPr>
            <w:tcW w:w="1134" w:type="dxa"/>
          </w:tcPr>
          <w:p w14:paraId="791DE346" w14:textId="77777777" w:rsidR="00D57C09" w:rsidRPr="00090C64" w:rsidRDefault="00D57C09" w:rsidP="00D12993">
            <w:pPr>
              <w:pStyle w:val="TAC"/>
            </w:pPr>
            <w:r w:rsidRPr="00090C64">
              <w:t>+38</w:t>
            </w:r>
          </w:p>
        </w:tc>
        <w:tc>
          <w:tcPr>
            <w:tcW w:w="1134" w:type="dxa"/>
          </w:tcPr>
          <w:p w14:paraId="0AA4E4E7" w14:textId="77777777" w:rsidR="00D57C09" w:rsidRPr="00090C64" w:rsidRDefault="00D57C09" w:rsidP="00D12993">
            <w:pPr>
              <w:pStyle w:val="TAC"/>
            </w:pPr>
            <w:r w:rsidRPr="00090C64">
              <w:t>+24</w:t>
            </w:r>
          </w:p>
        </w:tc>
        <w:tc>
          <w:tcPr>
            <w:tcW w:w="1701" w:type="dxa"/>
          </w:tcPr>
          <w:p w14:paraId="72EE17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D12993">
            <w:pPr>
              <w:pStyle w:val="TAC"/>
              <w:rPr>
                <w:rFonts w:cs="v5.0.0"/>
              </w:rPr>
            </w:pPr>
            <w:r w:rsidRPr="00090C64">
              <w:t>CW carrier</w:t>
            </w:r>
          </w:p>
        </w:tc>
      </w:tr>
      <w:tr w:rsidR="00D57C09" w:rsidRPr="00090C64" w14:paraId="16463926" w14:textId="77777777" w:rsidTr="004945FE">
        <w:trPr>
          <w:cantSplit/>
          <w:jc w:val="center"/>
        </w:trPr>
        <w:tc>
          <w:tcPr>
            <w:tcW w:w="1918" w:type="dxa"/>
          </w:tcPr>
          <w:p w14:paraId="5808D9AB" w14:textId="77777777" w:rsidR="00D57C09" w:rsidRPr="00090C64" w:rsidRDefault="00D57C09" w:rsidP="00D12993">
            <w:pPr>
              <w:pStyle w:val="TAL"/>
            </w:pPr>
            <w:r w:rsidRPr="00090C64">
              <w:t>E-UTRA Band 27</w:t>
            </w:r>
          </w:p>
        </w:tc>
        <w:tc>
          <w:tcPr>
            <w:tcW w:w="1657" w:type="dxa"/>
          </w:tcPr>
          <w:p w14:paraId="66935BFF" w14:textId="77777777" w:rsidR="00D57C09" w:rsidRPr="00090C64" w:rsidRDefault="00D57C09" w:rsidP="00D12993">
            <w:pPr>
              <w:pStyle w:val="TAC"/>
            </w:pPr>
            <w:r w:rsidRPr="00090C64">
              <w:t>852 – 869</w:t>
            </w:r>
          </w:p>
        </w:tc>
        <w:tc>
          <w:tcPr>
            <w:tcW w:w="1082" w:type="dxa"/>
          </w:tcPr>
          <w:p w14:paraId="3E3D2E89" w14:textId="77777777" w:rsidR="00D57C09" w:rsidRPr="00090C64" w:rsidRDefault="00D57C09" w:rsidP="00D12993">
            <w:pPr>
              <w:pStyle w:val="TAC"/>
            </w:pPr>
            <w:r w:rsidRPr="00090C64">
              <w:t>+46</w:t>
            </w:r>
          </w:p>
        </w:tc>
        <w:tc>
          <w:tcPr>
            <w:tcW w:w="1134" w:type="dxa"/>
          </w:tcPr>
          <w:p w14:paraId="4C2F22FF" w14:textId="77777777" w:rsidR="00D57C09" w:rsidRPr="00090C64" w:rsidRDefault="00D57C09" w:rsidP="00D12993">
            <w:pPr>
              <w:pStyle w:val="TAC"/>
            </w:pPr>
            <w:r w:rsidRPr="00090C64">
              <w:t>+38</w:t>
            </w:r>
          </w:p>
        </w:tc>
        <w:tc>
          <w:tcPr>
            <w:tcW w:w="1134" w:type="dxa"/>
          </w:tcPr>
          <w:p w14:paraId="475E79B0" w14:textId="77777777" w:rsidR="00D57C09" w:rsidRPr="00090C64" w:rsidRDefault="00D57C09" w:rsidP="00D12993">
            <w:pPr>
              <w:pStyle w:val="TAC"/>
            </w:pPr>
            <w:r w:rsidRPr="00090C64">
              <w:t>+24</w:t>
            </w:r>
          </w:p>
        </w:tc>
        <w:tc>
          <w:tcPr>
            <w:tcW w:w="1701" w:type="dxa"/>
          </w:tcPr>
          <w:p w14:paraId="0E6F21B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D12993">
            <w:pPr>
              <w:pStyle w:val="TAC"/>
            </w:pPr>
            <w:r w:rsidRPr="00090C64">
              <w:t>CW carrier</w:t>
            </w:r>
          </w:p>
        </w:tc>
      </w:tr>
      <w:tr w:rsidR="00D57C09" w:rsidRPr="00090C64" w14:paraId="37323098" w14:textId="77777777" w:rsidTr="004945FE">
        <w:trPr>
          <w:cantSplit/>
          <w:jc w:val="center"/>
        </w:trPr>
        <w:tc>
          <w:tcPr>
            <w:tcW w:w="1918" w:type="dxa"/>
          </w:tcPr>
          <w:p w14:paraId="1F0B1A35" w14:textId="77777777" w:rsidR="00D57C09" w:rsidRPr="00090C64" w:rsidRDefault="00D57C09" w:rsidP="00D12993">
            <w:pPr>
              <w:pStyle w:val="TAL"/>
            </w:pPr>
            <w:r w:rsidRPr="00090C64">
              <w:t>E-UTRA Band 28 or NR band n28</w:t>
            </w:r>
          </w:p>
        </w:tc>
        <w:tc>
          <w:tcPr>
            <w:tcW w:w="1657" w:type="dxa"/>
          </w:tcPr>
          <w:p w14:paraId="07F92DF6" w14:textId="77777777" w:rsidR="00D57C09" w:rsidRPr="00090C64" w:rsidRDefault="00D57C09" w:rsidP="00D12993">
            <w:pPr>
              <w:pStyle w:val="TAC"/>
            </w:pPr>
            <w:r w:rsidRPr="00090C64">
              <w:t>758 – 803</w:t>
            </w:r>
          </w:p>
        </w:tc>
        <w:tc>
          <w:tcPr>
            <w:tcW w:w="1082" w:type="dxa"/>
          </w:tcPr>
          <w:p w14:paraId="7D64ED83" w14:textId="77777777" w:rsidR="00D57C09" w:rsidRPr="00090C64" w:rsidRDefault="00D57C09" w:rsidP="00D12993">
            <w:pPr>
              <w:pStyle w:val="TAC"/>
            </w:pPr>
            <w:r w:rsidRPr="00090C64">
              <w:t>+46</w:t>
            </w:r>
          </w:p>
        </w:tc>
        <w:tc>
          <w:tcPr>
            <w:tcW w:w="1134" w:type="dxa"/>
          </w:tcPr>
          <w:p w14:paraId="23F8AECE" w14:textId="77777777" w:rsidR="00D57C09" w:rsidRPr="00090C64" w:rsidRDefault="00D57C09" w:rsidP="00D12993">
            <w:pPr>
              <w:pStyle w:val="TAC"/>
            </w:pPr>
            <w:r w:rsidRPr="00090C64">
              <w:t>+38</w:t>
            </w:r>
          </w:p>
        </w:tc>
        <w:tc>
          <w:tcPr>
            <w:tcW w:w="1134" w:type="dxa"/>
          </w:tcPr>
          <w:p w14:paraId="1656E430" w14:textId="77777777" w:rsidR="00D57C09" w:rsidRPr="00090C64" w:rsidRDefault="00D57C09" w:rsidP="00D12993">
            <w:pPr>
              <w:pStyle w:val="TAC"/>
            </w:pPr>
            <w:r w:rsidRPr="00090C64">
              <w:t>+24</w:t>
            </w:r>
          </w:p>
        </w:tc>
        <w:tc>
          <w:tcPr>
            <w:tcW w:w="1701" w:type="dxa"/>
          </w:tcPr>
          <w:p w14:paraId="1E7CC6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D12993">
            <w:pPr>
              <w:pStyle w:val="TAC"/>
            </w:pPr>
            <w:r w:rsidRPr="00090C64">
              <w:t>CW carrier</w:t>
            </w:r>
          </w:p>
        </w:tc>
      </w:tr>
      <w:tr w:rsidR="00D57C09" w:rsidRPr="00090C64" w14:paraId="60544442" w14:textId="77777777" w:rsidTr="004945FE">
        <w:trPr>
          <w:cantSplit/>
          <w:jc w:val="center"/>
        </w:trPr>
        <w:tc>
          <w:tcPr>
            <w:tcW w:w="1918" w:type="dxa"/>
          </w:tcPr>
          <w:p w14:paraId="1B7EFD47" w14:textId="77777777" w:rsidR="00D57C09" w:rsidRPr="00090C64" w:rsidRDefault="00D57C09" w:rsidP="00D12993">
            <w:pPr>
              <w:pStyle w:val="TAL"/>
            </w:pPr>
            <w:r w:rsidRPr="00090C64">
              <w:t>E-UTRA Band 29 or NR Band n29</w:t>
            </w:r>
          </w:p>
        </w:tc>
        <w:tc>
          <w:tcPr>
            <w:tcW w:w="1657" w:type="dxa"/>
          </w:tcPr>
          <w:p w14:paraId="71C76043" w14:textId="77777777" w:rsidR="00D57C09" w:rsidRPr="00090C64" w:rsidRDefault="00D57C09" w:rsidP="00D12993">
            <w:pPr>
              <w:pStyle w:val="TAC"/>
            </w:pPr>
            <w:r w:rsidRPr="00090C64">
              <w:t>717 – 728</w:t>
            </w:r>
          </w:p>
        </w:tc>
        <w:tc>
          <w:tcPr>
            <w:tcW w:w="1082" w:type="dxa"/>
          </w:tcPr>
          <w:p w14:paraId="08C4D185" w14:textId="77777777" w:rsidR="00D57C09" w:rsidRPr="00090C64" w:rsidRDefault="00D57C09" w:rsidP="00D12993">
            <w:pPr>
              <w:pStyle w:val="TAC"/>
            </w:pPr>
            <w:r w:rsidRPr="00090C64">
              <w:t>+46</w:t>
            </w:r>
          </w:p>
        </w:tc>
        <w:tc>
          <w:tcPr>
            <w:tcW w:w="1134" w:type="dxa"/>
          </w:tcPr>
          <w:p w14:paraId="01A69371" w14:textId="77777777" w:rsidR="00D57C09" w:rsidRPr="00090C64" w:rsidRDefault="00D57C09" w:rsidP="00D12993">
            <w:pPr>
              <w:pStyle w:val="TAC"/>
            </w:pPr>
            <w:r w:rsidRPr="00090C64">
              <w:t>+38</w:t>
            </w:r>
          </w:p>
        </w:tc>
        <w:tc>
          <w:tcPr>
            <w:tcW w:w="1134" w:type="dxa"/>
          </w:tcPr>
          <w:p w14:paraId="6E730B66" w14:textId="77777777" w:rsidR="00D57C09" w:rsidRPr="00090C64" w:rsidRDefault="00D57C09" w:rsidP="00D12993">
            <w:pPr>
              <w:pStyle w:val="TAC"/>
            </w:pPr>
            <w:r w:rsidRPr="00090C64">
              <w:t>+24</w:t>
            </w:r>
          </w:p>
        </w:tc>
        <w:tc>
          <w:tcPr>
            <w:tcW w:w="1701" w:type="dxa"/>
          </w:tcPr>
          <w:p w14:paraId="4E892E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D12993">
            <w:pPr>
              <w:pStyle w:val="TAC"/>
            </w:pPr>
            <w:r w:rsidRPr="00090C64">
              <w:t>CW carrier</w:t>
            </w:r>
          </w:p>
        </w:tc>
      </w:tr>
      <w:tr w:rsidR="00D57C09" w:rsidRPr="00090C64" w14:paraId="790158F1" w14:textId="77777777" w:rsidTr="004945FE">
        <w:trPr>
          <w:cantSplit/>
          <w:jc w:val="center"/>
        </w:trPr>
        <w:tc>
          <w:tcPr>
            <w:tcW w:w="1918" w:type="dxa"/>
          </w:tcPr>
          <w:p w14:paraId="1BCB8C31" w14:textId="77777777" w:rsidR="00D57C09" w:rsidRPr="00090C64" w:rsidRDefault="00D57C09" w:rsidP="00D12993">
            <w:pPr>
              <w:pStyle w:val="TAL"/>
            </w:pPr>
            <w:r w:rsidRPr="00090C64">
              <w:t>E-UTRA Band 30 or NR band n30</w:t>
            </w:r>
          </w:p>
        </w:tc>
        <w:tc>
          <w:tcPr>
            <w:tcW w:w="1657" w:type="dxa"/>
          </w:tcPr>
          <w:p w14:paraId="6ACE0313" w14:textId="77777777" w:rsidR="00D57C09" w:rsidRPr="00090C64" w:rsidRDefault="00D57C09" w:rsidP="00D12993">
            <w:pPr>
              <w:pStyle w:val="TAC"/>
            </w:pPr>
            <w:r w:rsidRPr="00090C64">
              <w:t>2350 – 2360</w:t>
            </w:r>
          </w:p>
        </w:tc>
        <w:tc>
          <w:tcPr>
            <w:tcW w:w="1082" w:type="dxa"/>
          </w:tcPr>
          <w:p w14:paraId="7C58D07B" w14:textId="77777777" w:rsidR="00D57C09" w:rsidRPr="00090C64" w:rsidRDefault="00D57C09" w:rsidP="00D12993">
            <w:pPr>
              <w:pStyle w:val="TAC"/>
            </w:pPr>
            <w:r w:rsidRPr="00090C64">
              <w:t>+46</w:t>
            </w:r>
          </w:p>
        </w:tc>
        <w:tc>
          <w:tcPr>
            <w:tcW w:w="1134" w:type="dxa"/>
          </w:tcPr>
          <w:p w14:paraId="76430421" w14:textId="77777777" w:rsidR="00D57C09" w:rsidRPr="00090C64" w:rsidRDefault="00D57C09" w:rsidP="00D12993">
            <w:pPr>
              <w:pStyle w:val="TAC"/>
            </w:pPr>
            <w:r w:rsidRPr="00090C64">
              <w:t>+38</w:t>
            </w:r>
          </w:p>
        </w:tc>
        <w:tc>
          <w:tcPr>
            <w:tcW w:w="1134" w:type="dxa"/>
          </w:tcPr>
          <w:p w14:paraId="0402532A" w14:textId="77777777" w:rsidR="00D57C09" w:rsidRPr="00090C64" w:rsidRDefault="00D57C09" w:rsidP="00D12993">
            <w:pPr>
              <w:pStyle w:val="TAC"/>
            </w:pPr>
            <w:r w:rsidRPr="00090C64">
              <w:t>+24</w:t>
            </w:r>
          </w:p>
        </w:tc>
        <w:tc>
          <w:tcPr>
            <w:tcW w:w="1701" w:type="dxa"/>
          </w:tcPr>
          <w:p w14:paraId="683D186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D12993">
            <w:pPr>
              <w:pStyle w:val="TAC"/>
            </w:pPr>
            <w:r w:rsidRPr="00090C64">
              <w:t>CW carrier</w:t>
            </w:r>
          </w:p>
        </w:tc>
      </w:tr>
      <w:tr w:rsidR="00D57C09" w:rsidRPr="00090C64" w14:paraId="35E084E7" w14:textId="77777777" w:rsidTr="004945FE">
        <w:trPr>
          <w:cantSplit/>
          <w:jc w:val="center"/>
        </w:trPr>
        <w:tc>
          <w:tcPr>
            <w:tcW w:w="1918" w:type="dxa"/>
          </w:tcPr>
          <w:p w14:paraId="43BE142E" w14:textId="77777777" w:rsidR="00D57C09" w:rsidRPr="00090C64" w:rsidRDefault="00D57C09" w:rsidP="00D12993">
            <w:pPr>
              <w:pStyle w:val="TAL"/>
            </w:pPr>
            <w:r w:rsidRPr="00090C64">
              <w:t>E-UTRA Band 31</w:t>
            </w:r>
          </w:p>
        </w:tc>
        <w:tc>
          <w:tcPr>
            <w:tcW w:w="1657" w:type="dxa"/>
          </w:tcPr>
          <w:p w14:paraId="6E1901A6" w14:textId="77777777" w:rsidR="00D57C09" w:rsidRPr="00090C64" w:rsidRDefault="00D57C09" w:rsidP="00D12993">
            <w:pPr>
              <w:pStyle w:val="TAC"/>
            </w:pPr>
            <w:r w:rsidRPr="00090C64">
              <w:t>462.5 - 467.5</w:t>
            </w:r>
          </w:p>
        </w:tc>
        <w:tc>
          <w:tcPr>
            <w:tcW w:w="1082" w:type="dxa"/>
          </w:tcPr>
          <w:p w14:paraId="50612E72" w14:textId="77777777" w:rsidR="00D57C09" w:rsidRPr="00090C64" w:rsidRDefault="00D57C09" w:rsidP="00D12993">
            <w:pPr>
              <w:pStyle w:val="TAC"/>
            </w:pPr>
            <w:r w:rsidRPr="00090C64">
              <w:t>+46</w:t>
            </w:r>
          </w:p>
        </w:tc>
        <w:tc>
          <w:tcPr>
            <w:tcW w:w="1134" w:type="dxa"/>
          </w:tcPr>
          <w:p w14:paraId="3B3FB00B" w14:textId="77777777" w:rsidR="00D57C09" w:rsidRPr="00090C64" w:rsidRDefault="00D57C09" w:rsidP="00D12993">
            <w:pPr>
              <w:pStyle w:val="TAC"/>
            </w:pPr>
            <w:r w:rsidRPr="00090C64">
              <w:t>+38</w:t>
            </w:r>
          </w:p>
        </w:tc>
        <w:tc>
          <w:tcPr>
            <w:tcW w:w="1134" w:type="dxa"/>
          </w:tcPr>
          <w:p w14:paraId="15516DAA" w14:textId="77777777" w:rsidR="00D57C09" w:rsidRPr="00090C64" w:rsidRDefault="00D57C09" w:rsidP="00D12993">
            <w:pPr>
              <w:pStyle w:val="TAC"/>
            </w:pPr>
            <w:r w:rsidRPr="00090C64">
              <w:t>+24</w:t>
            </w:r>
          </w:p>
        </w:tc>
        <w:tc>
          <w:tcPr>
            <w:tcW w:w="1701" w:type="dxa"/>
          </w:tcPr>
          <w:p w14:paraId="6FE8DA2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77777777" w:rsidR="00D57C09" w:rsidRPr="00090C64" w:rsidRDefault="00D57C09" w:rsidP="00D12993">
            <w:pPr>
              <w:pStyle w:val="TAC"/>
            </w:pPr>
            <w:r w:rsidRPr="00090C64">
              <w:t>CW carrier</w:t>
            </w:r>
          </w:p>
        </w:tc>
      </w:tr>
      <w:tr w:rsidR="00D57C09" w:rsidRPr="00090C64" w14:paraId="4D5A72A8" w14:textId="77777777" w:rsidTr="004945FE">
        <w:trPr>
          <w:cantSplit/>
          <w:jc w:val="center"/>
        </w:trPr>
        <w:tc>
          <w:tcPr>
            <w:tcW w:w="1918" w:type="dxa"/>
          </w:tcPr>
          <w:p w14:paraId="015750B6" w14:textId="77777777" w:rsidR="00D57C09" w:rsidRPr="00090C64" w:rsidRDefault="00D57C09" w:rsidP="00D12993">
            <w:pPr>
              <w:pStyle w:val="TAL"/>
            </w:pPr>
            <w:r w:rsidRPr="00090C64">
              <w:t>UTRA FDD Band XXXII or E-UTRA Band 32</w:t>
            </w:r>
          </w:p>
        </w:tc>
        <w:tc>
          <w:tcPr>
            <w:tcW w:w="1657" w:type="dxa"/>
          </w:tcPr>
          <w:p w14:paraId="0DC011D7" w14:textId="77777777" w:rsidR="00D57C09" w:rsidRPr="00090C64" w:rsidRDefault="00D57C09" w:rsidP="00D12993">
            <w:pPr>
              <w:pStyle w:val="TAC"/>
            </w:pPr>
            <w:r w:rsidRPr="00090C64">
              <w:t>1452 - 1496</w:t>
            </w:r>
          </w:p>
          <w:p w14:paraId="1C790FAB" w14:textId="77777777" w:rsidR="00D57C09" w:rsidRPr="00090C64" w:rsidRDefault="00D57C09" w:rsidP="00D12993">
            <w:pPr>
              <w:pStyle w:val="TAC"/>
            </w:pPr>
            <w:r w:rsidRPr="00090C64">
              <w:t>(NOTE-5)</w:t>
            </w:r>
          </w:p>
        </w:tc>
        <w:tc>
          <w:tcPr>
            <w:tcW w:w="1082" w:type="dxa"/>
          </w:tcPr>
          <w:p w14:paraId="6B5AD8B1" w14:textId="77777777" w:rsidR="00D57C09" w:rsidRPr="00090C64" w:rsidRDefault="00D57C09" w:rsidP="00D12993">
            <w:pPr>
              <w:pStyle w:val="TAC"/>
            </w:pPr>
            <w:r w:rsidRPr="00090C64">
              <w:t>+46</w:t>
            </w:r>
          </w:p>
        </w:tc>
        <w:tc>
          <w:tcPr>
            <w:tcW w:w="1134" w:type="dxa"/>
          </w:tcPr>
          <w:p w14:paraId="1737DE06" w14:textId="77777777" w:rsidR="00D57C09" w:rsidRPr="00090C64" w:rsidRDefault="00D57C09" w:rsidP="00D12993">
            <w:pPr>
              <w:pStyle w:val="TAC"/>
            </w:pPr>
            <w:r w:rsidRPr="00090C64">
              <w:t>+38</w:t>
            </w:r>
          </w:p>
        </w:tc>
        <w:tc>
          <w:tcPr>
            <w:tcW w:w="1134" w:type="dxa"/>
          </w:tcPr>
          <w:p w14:paraId="554D54A2" w14:textId="77777777" w:rsidR="00D57C09" w:rsidRPr="00090C64" w:rsidRDefault="00D57C09" w:rsidP="00D12993">
            <w:pPr>
              <w:pStyle w:val="TAC"/>
            </w:pPr>
            <w:r w:rsidRPr="00090C64">
              <w:t>+24</w:t>
            </w:r>
          </w:p>
        </w:tc>
        <w:tc>
          <w:tcPr>
            <w:tcW w:w="1701" w:type="dxa"/>
          </w:tcPr>
          <w:p w14:paraId="12B4BD7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7777777" w:rsidR="00D57C09" w:rsidRPr="00090C64" w:rsidRDefault="00D57C09" w:rsidP="00D12993">
            <w:pPr>
              <w:pStyle w:val="TAC"/>
            </w:pPr>
            <w:r w:rsidRPr="00090C64">
              <w:t>CW carrier</w:t>
            </w:r>
          </w:p>
        </w:tc>
      </w:tr>
      <w:tr w:rsidR="00D57C09" w:rsidRPr="00090C64" w14:paraId="008AEF79" w14:textId="77777777" w:rsidTr="004945FE">
        <w:trPr>
          <w:cantSplit/>
          <w:jc w:val="center"/>
        </w:trPr>
        <w:tc>
          <w:tcPr>
            <w:tcW w:w="1918" w:type="dxa"/>
          </w:tcPr>
          <w:p w14:paraId="21ED6E2D" w14:textId="77777777" w:rsidR="00D57C09" w:rsidRPr="00090C64" w:rsidRDefault="00D57C09" w:rsidP="00D12993">
            <w:pPr>
              <w:pStyle w:val="TAL"/>
            </w:pPr>
            <w:r w:rsidRPr="00090C64">
              <w:t>UTRA TDD Band a) or E-UTRA TDD Band 33</w:t>
            </w:r>
          </w:p>
        </w:tc>
        <w:tc>
          <w:tcPr>
            <w:tcW w:w="1657" w:type="dxa"/>
          </w:tcPr>
          <w:p w14:paraId="2CA87157" w14:textId="77777777" w:rsidR="00D57C09" w:rsidRPr="00090C64" w:rsidRDefault="00D57C09" w:rsidP="00D12993">
            <w:pPr>
              <w:pStyle w:val="TAC"/>
            </w:pPr>
            <w:r w:rsidRPr="00090C64">
              <w:t>1900 – 1920</w:t>
            </w:r>
          </w:p>
        </w:tc>
        <w:tc>
          <w:tcPr>
            <w:tcW w:w="1082" w:type="dxa"/>
          </w:tcPr>
          <w:p w14:paraId="5510EAE6" w14:textId="77777777" w:rsidR="00D57C09" w:rsidRPr="00090C64" w:rsidRDefault="00D57C09" w:rsidP="00D12993">
            <w:pPr>
              <w:pStyle w:val="TAC"/>
            </w:pPr>
            <w:r w:rsidRPr="00090C64">
              <w:t>+46</w:t>
            </w:r>
          </w:p>
        </w:tc>
        <w:tc>
          <w:tcPr>
            <w:tcW w:w="1134" w:type="dxa"/>
          </w:tcPr>
          <w:p w14:paraId="051060A9" w14:textId="77777777" w:rsidR="00D57C09" w:rsidRPr="00090C64" w:rsidRDefault="00D57C09" w:rsidP="00D12993">
            <w:pPr>
              <w:pStyle w:val="TAC"/>
            </w:pPr>
            <w:r w:rsidRPr="00090C64">
              <w:t>+38</w:t>
            </w:r>
          </w:p>
        </w:tc>
        <w:tc>
          <w:tcPr>
            <w:tcW w:w="1134" w:type="dxa"/>
          </w:tcPr>
          <w:p w14:paraId="6058E479" w14:textId="77777777" w:rsidR="00D57C09" w:rsidRPr="00090C64" w:rsidRDefault="00D57C09" w:rsidP="00D12993">
            <w:pPr>
              <w:pStyle w:val="TAC"/>
            </w:pPr>
            <w:r w:rsidRPr="00090C64">
              <w:t>+24</w:t>
            </w:r>
          </w:p>
        </w:tc>
        <w:tc>
          <w:tcPr>
            <w:tcW w:w="1701" w:type="dxa"/>
          </w:tcPr>
          <w:p w14:paraId="4D41CED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77777777" w:rsidR="00D57C09" w:rsidRPr="00090C64" w:rsidRDefault="00D57C09" w:rsidP="00D12993">
            <w:pPr>
              <w:pStyle w:val="TAC"/>
            </w:pPr>
            <w:r w:rsidRPr="00090C64">
              <w:t>CW carrier</w:t>
            </w:r>
          </w:p>
        </w:tc>
      </w:tr>
      <w:tr w:rsidR="00D57C09" w:rsidRPr="00090C64" w14:paraId="382F4DE9" w14:textId="77777777" w:rsidTr="004945FE">
        <w:trPr>
          <w:cantSplit/>
          <w:jc w:val="center"/>
        </w:trPr>
        <w:tc>
          <w:tcPr>
            <w:tcW w:w="1918" w:type="dxa"/>
          </w:tcPr>
          <w:p w14:paraId="6D1197F2" w14:textId="77777777" w:rsidR="00D57C09" w:rsidRPr="00090C64" w:rsidRDefault="00D57C09" w:rsidP="00D12993">
            <w:pPr>
              <w:pStyle w:val="TAL"/>
            </w:pPr>
            <w:r w:rsidRPr="00090C64">
              <w:t>UTRA TDD Band a) or E-UTRA TDD Band 34 or NR band n34</w:t>
            </w:r>
          </w:p>
        </w:tc>
        <w:tc>
          <w:tcPr>
            <w:tcW w:w="1657" w:type="dxa"/>
          </w:tcPr>
          <w:p w14:paraId="56FF1873" w14:textId="77777777" w:rsidR="00D57C09" w:rsidRPr="00090C64" w:rsidRDefault="00D57C09" w:rsidP="00D12993">
            <w:pPr>
              <w:pStyle w:val="TAC"/>
            </w:pPr>
            <w:r w:rsidRPr="00090C64">
              <w:t>2010 – 2025</w:t>
            </w:r>
          </w:p>
        </w:tc>
        <w:tc>
          <w:tcPr>
            <w:tcW w:w="1082" w:type="dxa"/>
          </w:tcPr>
          <w:p w14:paraId="1359CA9F" w14:textId="77777777" w:rsidR="00D57C09" w:rsidRPr="00090C64" w:rsidRDefault="00D57C09" w:rsidP="00D12993">
            <w:pPr>
              <w:pStyle w:val="TAC"/>
            </w:pPr>
            <w:r w:rsidRPr="00090C64">
              <w:t>+46</w:t>
            </w:r>
          </w:p>
        </w:tc>
        <w:tc>
          <w:tcPr>
            <w:tcW w:w="1134" w:type="dxa"/>
          </w:tcPr>
          <w:p w14:paraId="76BEFD3E" w14:textId="77777777" w:rsidR="00D57C09" w:rsidRPr="00090C64" w:rsidRDefault="00D57C09" w:rsidP="00D12993">
            <w:pPr>
              <w:pStyle w:val="TAC"/>
            </w:pPr>
            <w:r w:rsidRPr="00090C64">
              <w:t>+38</w:t>
            </w:r>
          </w:p>
        </w:tc>
        <w:tc>
          <w:tcPr>
            <w:tcW w:w="1134" w:type="dxa"/>
          </w:tcPr>
          <w:p w14:paraId="1806184E" w14:textId="77777777" w:rsidR="00D57C09" w:rsidRPr="00090C64" w:rsidRDefault="00D57C09" w:rsidP="00D12993">
            <w:pPr>
              <w:pStyle w:val="TAC"/>
            </w:pPr>
            <w:r w:rsidRPr="00090C64">
              <w:t>+24</w:t>
            </w:r>
          </w:p>
        </w:tc>
        <w:tc>
          <w:tcPr>
            <w:tcW w:w="1701" w:type="dxa"/>
          </w:tcPr>
          <w:p w14:paraId="3CDF27A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7777777" w:rsidR="00D57C09" w:rsidRPr="00090C64" w:rsidRDefault="00D57C09" w:rsidP="00D12993">
            <w:pPr>
              <w:pStyle w:val="TAC"/>
            </w:pPr>
            <w:r w:rsidRPr="00090C64">
              <w:t>CW carrier</w:t>
            </w:r>
          </w:p>
        </w:tc>
      </w:tr>
      <w:tr w:rsidR="00D57C09" w:rsidRPr="00090C64" w14:paraId="04096253" w14:textId="77777777" w:rsidTr="004945FE">
        <w:trPr>
          <w:cantSplit/>
          <w:jc w:val="center"/>
        </w:trPr>
        <w:tc>
          <w:tcPr>
            <w:tcW w:w="1918" w:type="dxa"/>
          </w:tcPr>
          <w:p w14:paraId="09CCC6B4" w14:textId="77777777" w:rsidR="00D57C09" w:rsidRPr="00090C64" w:rsidRDefault="00D57C09" w:rsidP="00D12993">
            <w:pPr>
              <w:pStyle w:val="TAL"/>
            </w:pPr>
            <w:r w:rsidRPr="00090C64">
              <w:t>UTRA TDD Band b) or E-UTRA TDD Band 35</w:t>
            </w:r>
          </w:p>
        </w:tc>
        <w:tc>
          <w:tcPr>
            <w:tcW w:w="1657" w:type="dxa"/>
          </w:tcPr>
          <w:p w14:paraId="0FEF9FD1" w14:textId="77777777" w:rsidR="00D57C09" w:rsidRPr="00090C64" w:rsidRDefault="00D57C09" w:rsidP="00D12993">
            <w:pPr>
              <w:pStyle w:val="TAC"/>
            </w:pPr>
            <w:r w:rsidRPr="00090C64">
              <w:t>1850 – 1910</w:t>
            </w:r>
          </w:p>
        </w:tc>
        <w:tc>
          <w:tcPr>
            <w:tcW w:w="1082" w:type="dxa"/>
          </w:tcPr>
          <w:p w14:paraId="76D2BFC8" w14:textId="77777777" w:rsidR="00D57C09" w:rsidRPr="00090C64" w:rsidRDefault="00D57C09" w:rsidP="00D12993">
            <w:pPr>
              <w:pStyle w:val="TAC"/>
            </w:pPr>
            <w:r w:rsidRPr="00090C64">
              <w:t>+46</w:t>
            </w:r>
          </w:p>
        </w:tc>
        <w:tc>
          <w:tcPr>
            <w:tcW w:w="1134" w:type="dxa"/>
          </w:tcPr>
          <w:p w14:paraId="0E1457F7" w14:textId="77777777" w:rsidR="00D57C09" w:rsidRPr="00090C64" w:rsidRDefault="00D57C09" w:rsidP="00D12993">
            <w:pPr>
              <w:pStyle w:val="TAC"/>
            </w:pPr>
            <w:r w:rsidRPr="00090C64">
              <w:t>+38</w:t>
            </w:r>
          </w:p>
        </w:tc>
        <w:tc>
          <w:tcPr>
            <w:tcW w:w="1134" w:type="dxa"/>
          </w:tcPr>
          <w:p w14:paraId="3D7F5F65" w14:textId="77777777" w:rsidR="00D57C09" w:rsidRPr="00090C64" w:rsidRDefault="00D57C09" w:rsidP="00D12993">
            <w:pPr>
              <w:pStyle w:val="TAC"/>
            </w:pPr>
            <w:r w:rsidRPr="00090C64">
              <w:t>+24</w:t>
            </w:r>
          </w:p>
        </w:tc>
        <w:tc>
          <w:tcPr>
            <w:tcW w:w="1701" w:type="dxa"/>
          </w:tcPr>
          <w:p w14:paraId="5A7B76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77777777" w:rsidR="00D57C09" w:rsidRPr="00090C64" w:rsidRDefault="00D57C09" w:rsidP="00D12993">
            <w:pPr>
              <w:pStyle w:val="TAC"/>
            </w:pPr>
            <w:r w:rsidRPr="00090C64">
              <w:t>CW carrier</w:t>
            </w:r>
          </w:p>
        </w:tc>
      </w:tr>
      <w:tr w:rsidR="00D57C09" w:rsidRPr="00090C64" w14:paraId="10D2C1BE" w14:textId="77777777" w:rsidTr="004945FE">
        <w:trPr>
          <w:cantSplit/>
          <w:jc w:val="center"/>
        </w:trPr>
        <w:tc>
          <w:tcPr>
            <w:tcW w:w="1918" w:type="dxa"/>
          </w:tcPr>
          <w:p w14:paraId="770DCFE8" w14:textId="77777777" w:rsidR="00D57C09" w:rsidRPr="00090C64" w:rsidRDefault="00D57C09" w:rsidP="00D12993">
            <w:pPr>
              <w:pStyle w:val="TAL"/>
            </w:pPr>
            <w:r w:rsidRPr="00090C64">
              <w:t>UTRA TDD Band b) or E-UTRA TDD Band 36</w:t>
            </w:r>
          </w:p>
        </w:tc>
        <w:tc>
          <w:tcPr>
            <w:tcW w:w="1657" w:type="dxa"/>
          </w:tcPr>
          <w:p w14:paraId="67EDFB9A" w14:textId="77777777" w:rsidR="00D57C09" w:rsidRPr="00090C64" w:rsidRDefault="00D57C09" w:rsidP="00D12993">
            <w:pPr>
              <w:pStyle w:val="TAC"/>
            </w:pPr>
            <w:r w:rsidRPr="00090C64">
              <w:t>1930 – 1990</w:t>
            </w:r>
          </w:p>
        </w:tc>
        <w:tc>
          <w:tcPr>
            <w:tcW w:w="1082" w:type="dxa"/>
          </w:tcPr>
          <w:p w14:paraId="2FDA3AC2" w14:textId="77777777" w:rsidR="00D57C09" w:rsidRPr="00090C64" w:rsidRDefault="00D57C09" w:rsidP="00D12993">
            <w:pPr>
              <w:pStyle w:val="TAC"/>
            </w:pPr>
            <w:r w:rsidRPr="00090C64">
              <w:t>+46</w:t>
            </w:r>
          </w:p>
        </w:tc>
        <w:tc>
          <w:tcPr>
            <w:tcW w:w="1134" w:type="dxa"/>
          </w:tcPr>
          <w:p w14:paraId="620CE8F6" w14:textId="77777777" w:rsidR="00D57C09" w:rsidRPr="00090C64" w:rsidRDefault="00D57C09" w:rsidP="00D12993">
            <w:pPr>
              <w:pStyle w:val="TAC"/>
            </w:pPr>
            <w:r w:rsidRPr="00090C64">
              <w:t>+38</w:t>
            </w:r>
          </w:p>
        </w:tc>
        <w:tc>
          <w:tcPr>
            <w:tcW w:w="1134" w:type="dxa"/>
          </w:tcPr>
          <w:p w14:paraId="2451FFF5" w14:textId="77777777" w:rsidR="00D57C09" w:rsidRPr="00090C64" w:rsidRDefault="00D57C09" w:rsidP="00D12993">
            <w:pPr>
              <w:pStyle w:val="TAC"/>
            </w:pPr>
            <w:r w:rsidRPr="00090C64">
              <w:t>+24</w:t>
            </w:r>
          </w:p>
        </w:tc>
        <w:tc>
          <w:tcPr>
            <w:tcW w:w="1701" w:type="dxa"/>
          </w:tcPr>
          <w:p w14:paraId="78D524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77777777" w:rsidR="00D57C09" w:rsidRPr="00090C64" w:rsidRDefault="00D57C09" w:rsidP="00D12993">
            <w:pPr>
              <w:pStyle w:val="TAC"/>
            </w:pPr>
            <w:r w:rsidRPr="00090C64">
              <w:t>CW carrier</w:t>
            </w:r>
          </w:p>
        </w:tc>
      </w:tr>
      <w:tr w:rsidR="00D57C09" w:rsidRPr="00090C64" w14:paraId="7B1EBF07" w14:textId="77777777" w:rsidTr="004945FE">
        <w:trPr>
          <w:cantSplit/>
          <w:jc w:val="center"/>
        </w:trPr>
        <w:tc>
          <w:tcPr>
            <w:tcW w:w="1918" w:type="dxa"/>
          </w:tcPr>
          <w:p w14:paraId="005F4588" w14:textId="77777777" w:rsidR="00D57C09" w:rsidRPr="00090C64" w:rsidRDefault="00D57C09" w:rsidP="00D12993">
            <w:pPr>
              <w:pStyle w:val="TAL"/>
            </w:pPr>
            <w:r w:rsidRPr="00090C64">
              <w:t>UTRA TDD Band c) or E-UTRA TDD Band 37</w:t>
            </w:r>
          </w:p>
        </w:tc>
        <w:tc>
          <w:tcPr>
            <w:tcW w:w="1657" w:type="dxa"/>
          </w:tcPr>
          <w:p w14:paraId="61FB2C06" w14:textId="77777777" w:rsidR="00D57C09" w:rsidRPr="00090C64" w:rsidRDefault="00D57C09" w:rsidP="00D12993">
            <w:pPr>
              <w:pStyle w:val="TAC"/>
            </w:pPr>
            <w:r w:rsidRPr="00090C64">
              <w:t>1910 – 1930</w:t>
            </w:r>
          </w:p>
        </w:tc>
        <w:tc>
          <w:tcPr>
            <w:tcW w:w="1082" w:type="dxa"/>
          </w:tcPr>
          <w:p w14:paraId="7BD4D62B" w14:textId="77777777" w:rsidR="00D57C09" w:rsidRPr="00090C64" w:rsidRDefault="00D57C09" w:rsidP="00D12993">
            <w:pPr>
              <w:pStyle w:val="TAC"/>
            </w:pPr>
            <w:r w:rsidRPr="00090C64">
              <w:t>+46</w:t>
            </w:r>
          </w:p>
        </w:tc>
        <w:tc>
          <w:tcPr>
            <w:tcW w:w="1134" w:type="dxa"/>
          </w:tcPr>
          <w:p w14:paraId="2F291EBE" w14:textId="77777777" w:rsidR="00D57C09" w:rsidRPr="00090C64" w:rsidRDefault="00D57C09" w:rsidP="00D12993">
            <w:pPr>
              <w:pStyle w:val="TAC"/>
            </w:pPr>
            <w:r w:rsidRPr="00090C64">
              <w:t>+38</w:t>
            </w:r>
          </w:p>
        </w:tc>
        <w:tc>
          <w:tcPr>
            <w:tcW w:w="1134" w:type="dxa"/>
          </w:tcPr>
          <w:p w14:paraId="578D20E2" w14:textId="77777777" w:rsidR="00D57C09" w:rsidRPr="00090C64" w:rsidRDefault="00D57C09" w:rsidP="00D12993">
            <w:pPr>
              <w:pStyle w:val="TAC"/>
            </w:pPr>
            <w:r w:rsidRPr="00090C64">
              <w:t>+24</w:t>
            </w:r>
          </w:p>
        </w:tc>
        <w:tc>
          <w:tcPr>
            <w:tcW w:w="1701" w:type="dxa"/>
          </w:tcPr>
          <w:p w14:paraId="5C33715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77777777" w:rsidR="00D57C09" w:rsidRPr="00090C64" w:rsidRDefault="00D57C09" w:rsidP="00D12993">
            <w:pPr>
              <w:pStyle w:val="TAC"/>
            </w:pPr>
            <w:r w:rsidRPr="00090C64">
              <w:t>CW carrier</w:t>
            </w:r>
          </w:p>
        </w:tc>
      </w:tr>
      <w:tr w:rsidR="00D57C09" w:rsidRPr="00090C64" w14:paraId="4C57BCEC" w14:textId="77777777" w:rsidTr="004945FE">
        <w:trPr>
          <w:cantSplit/>
          <w:jc w:val="center"/>
        </w:trPr>
        <w:tc>
          <w:tcPr>
            <w:tcW w:w="1918" w:type="dxa"/>
          </w:tcPr>
          <w:p w14:paraId="6593700B" w14:textId="77777777" w:rsidR="00D57C09" w:rsidRPr="00090C64" w:rsidRDefault="00D57C09" w:rsidP="00D12993">
            <w:pPr>
              <w:pStyle w:val="TAL"/>
            </w:pPr>
            <w:r w:rsidRPr="00090C64">
              <w:t>UTRA TDD Band d) or E-UTRA Band 38 or NR band n38</w:t>
            </w:r>
          </w:p>
        </w:tc>
        <w:tc>
          <w:tcPr>
            <w:tcW w:w="1657" w:type="dxa"/>
          </w:tcPr>
          <w:p w14:paraId="643E439D" w14:textId="77777777" w:rsidR="00D57C09" w:rsidRPr="00090C64" w:rsidRDefault="00D57C09" w:rsidP="00D12993">
            <w:pPr>
              <w:pStyle w:val="TAC"/>
            </w:pPr>
            <w:r w:rsidRPr="00090C64">
              <w:t>2570 – 2620</w:t>
            </w:r>
          </w:p>
        </w:tc>
        <w:tc>
          <w:tcPr>
            <w:tcW w:w="1082" w:type="dxa"/>
          </w:tcPr>
          <w:p w14:paraId="43B4D446" w14:textId="77777777" w:rsidR="00D57C09" w:rsidRPr="00090C64" w:rsidRDefault="00D57C09" w:rsidP="00D12993">
            <w:pPr>
              <w:pStyle w:val="TAC"/>
            </w:pPr>
            <w:r w:rsidRPr="00090C64">
              <w:t>+46</w:t>
            </w:r>
          </w:p>
        </w:tc>
        <w:tc>
          <w:tcPr>
            <w:tcW w:w="1134" w:type="dxa"/>
          </w:tcPr>
          <w:p w14:paraId="0B404D09" w14:textId="77777777" w:rsidR="00D57C09" w:rsidRPr="00090C64" w:rsidRDefault="00D57C09" w:rsidP="00D12993">
            <w:pPr>
              <w:pStyle w:val="TAC"/>
            </w:pPr>
            <w:r w:rsidRPr="00090C64">
              <w:t>+38</w:t>
            </w:r>
          </w:p>
        </w:tc>
        <w:tc>
          <w:tcPr>
            <w:tcW w:w="1134" w:type="dxa"/>
          </w:tcPr>
          <w:p w14:paraId="3CD81050" w14:textId="77777777" w:rsidR="00D57C09" w:rsidRPr="00090C64" w:rsidRDefault="00D57C09" w:rsidP="00D12993">
            <w:pPr>
              <w:pStyle w:val="TAC"/>
            </w:pPr>
            <w:r w:rsidRPr="00090C64">
              <w:t>+24</w:t>
            </w:r>
          </w:p>
        </w:tc>
        <w:tc>
          <w:tcPr>
            <w:tcW w:w="1701" w:type="dxa"/>
          </w:tcPr>
          <w:p w14:paraId="47F68F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D12993">
            <w:pPr>
              <w:pStyle w:val="TAC"/>
            </w:pPr>
            <w:r w:rsidRPr="00090C64">
              <w:t>CW carrier</w:t>
            </w:r>
          </w:p>
        </w:tc>
      </w:tr>
      <w:tr w:rsidR="00D57C09" w:rsidRPr="00090C64" w14:paraId="119C05C6" w14:textId="77777777" w:rsidTr="004945FE">
        <w:trPr>
          <w:cantSplit/>
          <w:jc w:val="center"/>
        </w:trPr>
        <w:tc>
          <w:tcPr>
            <w:tcW w:w="1918" w:type="dxa"/>
          </w:tcPr>
          <w:p w14:paraId="5CF777A9" w14:textId="77777777" w:rsidR="00D57C09" w:rsidRPr="00090C64" w:rsidRDefault="00D57C09" w:rsidP="00D12993">
            <w:pPr>
              <w:pStyle w:val="TAL"/>
            </w:pPr>
            <w:r w:rsidRPr="00090C64">
              <w:t>UTRA TDD Band f) or E-UTRA Band 39 or NR band n39</w:t>
            </w:r>
          </w:p>
        </w:tc>
        <w:tc>
          <w:tcPr>
            <w:tcW w:w="1657" w:type="dxa"/>
          </w:tcPr>
          <w:p w14:paraId="1CB664A4" w14:textId="77777777" w:rsidR="00D57C09" w:rsidRPr="00090C64" w:rsidRDefault="00D57C09" w:rsidP="00D12993">
            <w:pPr>
              <w:pStyle w:val="TAC"/>
            </w:pPr>
            <w:r w:rsidRPr="00090C64">
              <w:t>1880 – 1920</w:t>
            </w:r>
          </w:p>
        </w:tc>
        <w:tc>
          <w:tcPr>
            <w:tcW w:w="1082" w:type="dxa"/>
          </w:tcPr>
          <w:p w14:paraId="1C3F9DAE" w14:textId="77777777" w:rsidR="00D57C09" w:rsidRPr="00090C64" w:rsidRDefault="00D57C09" w:rsidP="00D12993">
            <w:pPr>
              <w:pStyle w:val="TAC"/>
            </w:pPr>
            <w:r w:rsidRPr="00090C64">
              <w:t>+46</w:t>
            </w:r>
          </w:p>
        </w:tc>
        <w:tc>
          <w:tcPr>
            <w:tcW w:w="1134" w:type="dxa"/>
          </w:tcPr>
          <w:p w14:paraId="4F90D53B" w14:textId="77777777" w:rsidR="00D57C09" w:rsidRPr="00090C64" w:rsidRDefault="00D57C09" w:rsidP="00D12993">
            <w:pPr>
              <w:pStyle w:val="TAC"/>
            </w:pPr>
            <w:r w:rsidRPr="00090C64">
              <w:t>+38</w:t>
            </w:r>
          </w:p>
        </w:tc>
        <w:tc>
          <w:tcPr>
            <w:tcW w:w="1134" w:type="dxa"/>
          </w:tcPr>
          <w:p w14:paraId="02511B0B" w14:textId="77777777" w:rsidR="00D57C09" w:rsidRPr="00090C64" w:rsidRDefault="00D57C09" w:rsidP="00D12993">
            <w:pPr>
              <w:pStyle w:val="TAC"/>
            </w:pPr>
            <w:r w:rsidRPr="00090C64">
              <w:t>+24</w:t>
            </w:r>
          </w:p>
        </w:tc>
        <w:tc>
          <w:tcPr>
            <w:tcW w:w="1701" w:type="dxa"/>
          </w:tcPr>
          <w:p w14:paraId="7C8729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D12993">
            <w:pPr>
              <w:pStyle w:val="TAC"/>
            </w:pPr>
            <w:r w:rsidRPr="00090C64">
              <w:t>CW carrier</w:t>
            </w:r>
          </w:p>
        </w:tc>
      </w:tr>
      <w:tr w:rsidR="00D57C09" w:rsidRPr="00090C64" w14:paraId="1AB91C59" w14:textId="77777777" w:rsidTr="004945FE">
        <w:trPr>
          <w:cantSplit/>
          <w:jc w:val="center"/>
        </w:trPr>
        <w:tc>
          <w:tcPr>
            <w:tcW w:w="1918" w:type="dxa"/>
          </w:tcPr>
          <w:p w14:paraId="29962A30" w14:textId="77777777" w:rsidR="00D57C09" w:rsidRPr="00090C64" w:rsidRDefault="00D57C09" w:rsidP="00D12993">
            <w:pPr>
              <w:pStyle w:val="TAL"/>
            </w:pPr>
            <w:r w:rsidRPr="00090C64">
              <w:t>UTRA TDD Band e) or E-UTRA Band 40 or NR band n40</w:t>
            </w:r>
          </w:p>
        </w:tc>
        <w:tc>
          <w:tcPr>
            <w:tcW w:w="1657" w:type="dxa"/>
          </w:tcPr>
          <w:p w14:paraId="00DD4231" w14:textId="77777777" w:rsidR="00D57C09" w:rsidRPr="00090C64" w:rsidRDefault="00D57C09" w:rsidP="00D12993">
            <w:pPr>
              <w:pStyle w:val="TAC"/>
            </w:pPr>
            <w:r w:rsidRPr="00090C64">
              <w:t>2300 – 2400</w:t>
            </w:r>
          </w:p>
        </w:tc>
        <w:tc>
          <w:tcPr>
            <w:tcW w:w="1082" w:type="dxa"/>
          </w:tcPr>
          <w:p w14:paraId="4341019B" w14:textId="77777777" w:rsidR="00D57C09" w:rsidRPr="00090C64" w:rsidRDefault="00D57C09" w:rsidP="00D12993">
            <w:pPr>
              <w:pStyle w:val="TAC"/>
            </w:pPr>
            <w:r w:rsidRPr="00090C64">
              <w:t>+46</w:t>
            </w:r>
          </w:p>
        </w:tc>
        <w:tc>
          <w:tcPr>
            <w:tcW w:w="1134" w:type="dxa"/>
          </w:tcPr>
          <w:p w14:paraId="2FE76CCE" w14:textId="77777777" w:rsidR="00D57C09" w:rsidRPr="00090C64" w:rsidRDefault="00D57C09" w:rsidP="00D12993">
            <w:pPr>
              <w:pStyle w:val="TAC"/>
            </w:pPr>
            <w:r w:rsidRPr="00090C64">
              <w:t>+38</w:t>
            </w:r>
          </w:p>
        </w:tc>
        <w:tc>
          <w:tcPr>
            <w:tcW w:w="1134" w:type="dxa"/>
          </w:tcPr>
          <w:p w14:paraId="5C45E371" w14:textId="77777777" w:rsidR="00D57C09" w:rsidRPr="00090C64" w:rsidRDefault="00D57C09" w:rsidP="00D12993">
            <w:pPr>
              <w:pStyle w:val="TAC"/>
            </w:pPr>
            <w:r w:rsidRPr="00090C64">
              <w:t>+24</w:t>
            </w:r>
          </w:p>
        </w:tc>
        <w:tc>
          <w:tcPr>
            <w:tcW w:w="1701" w:type="dxa"/>
          </w:tcPr>
          <w:p w14:paraId="0033404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D12993">
            <w:pPr>
              <w:pStyle w:val="TAC"/>
            </w:pPr>
            <w:r w:rsidRPr="00090C64">
              <w:t>CW carrier</w:t>
            </w:r>
          </w:p>
        </w:tc>
      </w:tr>
      <w:tr w:rsidR="00D57C09" w:rsidRPr="00090C64" w14:paraId="1270599F" w14:textId="77777777" w:rsidTr="004945FE">
        <w:trPr>
          <w:cantSplit/>
          <w:jc w:val="center"/>
        </w:trPr>
        <w:tc>
          <w:tcPr>
            <w:tcW w:w="1918" w:type="dxa"/>
          </w:tcPr>
          <w:p w14:paraId="4A813A74" w14:textId="77777777" w:rsidR="00D57C09" w:rsidRPr="00090C64" w:rsidRDefault="00D57C09" w:rsidP="00D12993">
            <w:pPr>
              <w:pStyle w:val="TAL"/>
            </w:pPr>
            <w:r w:rsidRPr="00090C64">
              <w:t>E-UTRA Band 41 or NR band n41</w:t>
            </w:r>
          </w:p>
        </w:tc>
        <w:tc>
          <w:tcPr>
            <w:tcW w:w="1657" w:type="dxa"/>
          </w:tcPr>
          <w:p w14:paraId="5AAC4FDA" w14:textId="77777777" w:rsidR="00D57C09" w:rsidRPr="00090C64" w:rsidRDefault="00D57C09" w:rsidP="00D12993">
            <w:pPr>
              <w:pStyle w:val="TAC"/>
            </w:pPr>
            <w:r w:rsidRPr="00090C64">
              <w:t>2496 – 2690</w:t>
            </w:r>
          </w:p>
        </w:tc>
        <w:tc>
          <w:tcPr>
            <w:tcW w:w="1082" w:type="dxa"/>
          </w:tcPr>
          <w:p w14:paraId="1F8044A0" w14:textId="77777777" w:rsidR="00D57C09" w:rsidRPr="00090C64" w:rsidRDefault="00D57C09" w:rsidP="00D12993">
            <w:pPr>
              <w:pStyle w:val="TAC"/>
            </w:pPr>
            <w:r w:rsidRPr="00090C64">
              <w:t>+46</w:t>
            </w:r>
          </w:p>
        </w:tc>
        <w:tc>
          <w:tcPr>
            <w:tcW w:w="1134" w:type="dxa"/>
          </w:tcPr>
          <w:p w14:paraId="16D56D38" w14:textId="77777777" w:rsidR="00D57C09" w:rsidRPr="00090C64" w:rsidRDefault="00D57C09" w:rsidP="00D12993">
            <w:pPr>
              <w:pStyle w:val="TAC"/>
            </w:pPr>
            <w:r w:rsidRPr="00090C64">
              <w:t>+38</w:t>
            </w:r>
          </w:p>
        </w:tc>
        <w:tc>
          <w:tcPr>
            <w:tcW w:w="1134" w:type="dxa"/>
          </w:tcPr>
          <w:p w14:paraId="14CBAE93" w14:textId="77777777" w:rsidR="00D57C09" w:rsidRPr="00090C64" w:rsidRDefault="00D57C09" w:rsidP="00D12993">
            <w:pPr>
              <w:pStyle w:val="TAC"/>
            </w:pPr>
            <w:r w:rsidRPr="00090C64">
              <w:t>+24</w:t>
            </w:r>
          </w:p>
        </w:tc>
        <w:tc>
          <w:tcPr>
            <w:tcW w:w="1701" w:type="dxa"/>
          </w:tcPr>
          <w:p w14:paraId="64F4FDD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D12993">
            <w:pPr>
              <w:pStyle w:val="TAC"/>
            </w:pPr>
            <w:r w:rsidRPr="00090C64">
              <w:t>CW carrier</w:t>
            </w:r>
          </w:p>
        </w:tc>
      </w:tr>
      <w:tr w:rsidR="00D57C09" w:rsidRPr="00090C64" w14:paraId="26A93055" w14:textId="77777777" w:rsidTr="004945FE">
        <w:trPr>
          <w:cantSplit/>
          <w:jc w:val="center"/>
        </w:trPr>
        <w:tc>
          <w:tcPr>
            <w:tcW w:w="1918" w:type="dxa"/>
          </w:tcPr>
          <w:p w14:paraId="7B2AEB12" w14:textId="77777777" w:rsidR="00D57C09" w:rsidRPr="00090C64" w:rsidRDefault="00D57C09" w:rsidP="00D12993">
            <w:pPr>
              <w:pStyle w:val="TAL"/>
            </w:pPr>
            <w:r w:rsidRPr="00090C64">
              <w:t>E-UTRA Band 42</w:t>
            </w:r>
          </w:p>
        </w:tc>
        <w:tc>
          <w:tcPr>
            <w:tcW w:w="1657" w:type="dxa"/>
          </w:tcPr>
          <w:p w14:paraId="3889083A" w14:textId="77777777" w:rsidR="00D57C09" w:rsidRPr="00090C64" w:rsidRDefault="00D57C09" w:rsidP="00D1299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D12993">
            <w:pPr>
              <w:pStyle w:val="TAC"/>
            </w:pPr>
            <w:r w:rsidRPr="00090C64">
              <w:t>+46</w:t>
            </w:r>
          </w:p>
        </w:tc>
        <w:tc>
          <w:tcPr>
            <w:tcW w:w="1134" w:type="dxa"/>
          </w:tcPr>
          <w:p w14:paraId="296038F1" w14:textId="77777777" w:rsidR="00D57C09" w:rsidRPr="00090C64" w:rsidRDefault="00D57C09" w:rsidP="00D12993">
            <w:pPr>
              <w:pStyle w:val="TAC"/>
            </w:pPr>
            <w:r w:rsidRPr="00090C64">
              <w:t>+38</w:t>
            </w:r>
          </w:p>
        </w:tc>
        <w:tc>
          <w:tcPr>
            <w:tcW w:w="1134" w:type="dxa"/>
          </w:tcPr>
          <w:p w14:paraId="6B753AB5" w14:textId="77777777" w:rsidR="00D57C09" w:rsidRPr="00090C64" w:rsidRDefault="00D57C09" w:rsidP="00D12993">
            <w:pPr>
              <w:pStyle w:val="TAC"/>
            </w:pPr>
            <w:r w:rsidRPr="00090C64">
              <w:t>+24</w:t>
            </w:r>
          </w:p>
        </w:tc>
        <w:tc>
          <w:tcPr>
            <w:tcW w:w="1701" w:type="dxa"/>
          </w:tcPr>
          <w:p w14:paraId="0B5A24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D12993">
            <w:pPr>
              <w:pStyle w:val="TAC"/>
            </w:pPr>
            <w:r w:rsidRPr="00090C64">
              <w:t>CW carrier</w:t>
            </w:r>
          </w:p>
        </w:tc>
      </w:tr>
      <w:tr w:rsidR="00D57C09" w:rsidRPr="00090C64" w14:paraId="1BBC6644" w14:textId="77777777" w:rsidTr="004945FE">
        <w:trPr>
          <w:cantSplit/>
          <w:jc w:val="center"/>
        </w:trPr>
        <w:tc>
          <w:tcPr>
            <w:tcW w:w="1918" w:type="dxa"/>
          </w:tcPr>
          <w:p w14:paraId="43AFFD47" w14:textId="77777777" w:rsidR="00D57C09" w:rsidRPr="00090C64" w:rsidRDefault="00D57C09" w:rsidP="00D12993">
            <w:pPr>
              <w:pStyle w:val="TAL"/>
            </w:pPr>
            <w:r w:rsidRPr="00090C64">
              <w:t>E-UTRA Band 43</w:t>
            </w:r>
          </w:p>
        </w:tc>
        <w:tc>
          <w:tcPr>
            <w:tcW w:w="1657" w:type="dxa"/>
          </w:tcPr>
          <w:p w14:paraId="519462CF" w14:textId="77777777" w:rsidR="00D57C09" w:rsidRPr="00090C64" w:rsidRDefault="00D57C09" w:rsidP="00D1299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D12993">
            <w:pPr>
              <w:pStyle w:val="TAC"/>
            </w:pPr>
            <w:r w:rsidRPr="00090C64">
              <w:t>+46</w:t>
            </w:r>
          </w:p>
        </w:tc>
        <w:tc>
          <w:tcPr>
            <w:tcW w:w="1134" w:type="dxa"/>
          </w:tcPr>
          <w:p w14:paraId="37F5A3A5" w14:textId="77777777" w:rsidR="00D57C09" w:rsidRPr="00090C64" w:rsidRDefault="00D57C09" w:rsidP="00D12993">
            <w:pPr>
              <w:pStyle w:val="TAC"/>
            </w:pPr>
            <w:r w:rsidRPr="00090C64">
              <w:t>+38</w:t>
            </w:r>
          </w:p>
        </w:tc>
        <w:tc>
          <w:tcPr>
            <w:tcW w:w="1134" w:type="dxa"/>
          </w:tcPr>
          <w:p w14:paraId="6593D26C" w14:textId="77777777" w:rsidR="00D57C09" w:rsidRPr="00090C64" w:rsidRDefault="00D57C09" w:rsidP="00D12993">
            <w:pPr>
              <w:pStyle w:val="TAC"/>
            </w:pPr>
            <w:r w:rsidRPr="00090C64">
              <w:t>+24</w:t>
            </w:r>
          </w:p>
        </w:tc>
        <w:tc>
          <w:tcPr>
            <w:tcW w:w="1701" w:type="dxa"/>
          </w:tcPr>
          <w:p w14:paraId="72FC5F2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D12993">
            <w:pPr>
              <w:pStyle w:val="TAC"/>
            </w:pPr>
            <w:r w:rsidRPr="00090C64">
              <w:t>CW carrier</w:t>
            </w:r>
          </w:p>
        </w:tc>
      </w:tr>
      <w:tr w:rsidR="00D57C09" w:rsidRPr="00090C64" w14:paraId="3438969F" w14:textId="77777777" w:rsidTr="004945FE">
        <w:trPr>
          <w:cantSplit/>
          <w:jc w:val="center"/>
        </w:trPr>
        <w:tc>
          <w:tcPr>
            <w:tcW w:w="1918" w:type="dxa"/>
          </w:tcPr>
          <w:p w14:paraId="25AC037D" w14:textId="77777777" w:rsidR="00D57C09" w:rsidRPr="00090C64" w:rsidRDefault="00D57C09" w:rsidP="00D12993">
            <w:pPr>
              <w:pStyle w:val="TAL"/>
            </w:pPr>
            <w:r w:rsidRPr="00090C64">
              <w:t>E-UTRA Band 44</w:t>
            </w:r>
          </w:p>
        </w:tc>
        <w:tc>
          <w:tcPr>
            <w:tcW w:w="1657" w:type="dxa"/>
          </w:tcPr>
          <w:p w14:paraId="530EA282" w14:textId="77777777" w:rsidR="00D57C09" w:rsidRPr="00090C64" w:rsidRDefault="00D57C09" w:rsidP="00D12993">
            <w:pPr>
              <w:pStyle w:val="TAC"/>
              <w:rPr>
                <w:lang w:eastAsia="zh-CN"/>
              </w:rPr>
            </w:pPr>
            <w:r w:rsidRPr="00090C64">
              <w:t>703 – 803</w:t>
            </w:r>
          </w:p>
        </w:tc>
        <w:tc>
          <w:tcPr>
            <w:tcW w:w="1082" w:type="dxa"/>
          </w:tcPr>
          <w:p w14:paraId="737D35BB" w14:textId="77777777" w:rsidR="00D57C09" w:rsidRPr="00090C64" w:rsidRDefault="00D57C09" w:rsidP="00D12993">
            <w:pPr>
              <w:pStyle w:val="TAC"/>
            </w:pPr>
            <w:r w:rsidRPr="00090C64">
              <w:t>+46</w:t>
            </w:r>
          </w:p>
        </w:tc>
        <w:tc>
          <w:tcPr>
            <w:tcW w:w="1134" w:type="dxa"/>
          </w:tcPr>
          <w:p w14:paraId="25834557" w14:textId="77777777" w:rsidR="00D57C09" w:rsidRPr="00090C64" w:rsidRDefault="00D57C09" w:rsidP="00D12993">
            <w:pPr>
              <w:pStyle w:val="TAC"/>
            </w:pPr>
            <w:r w:rsidRPr="00090C64">
              <w:t>+38</w:t>
            </w:r>
          </w:p>
        </w:tc>
        <w:tc>
          <w:tcPr>
            <w:tcW w:w="1134" w:type="dxa"/>
          </w:tcPr>
          <w:p w14:paraId="3807DE91" w14:textId="77777777" w:rsidR="00D57C09" w:rsidRPr="00090C64" w:rsidRDefault="00D57C09" w:rsidP="00D12993">
            <w:pPr>
              <w:pStyle w:val="TAC"/>
            </w:pPr>
            <w:r w:rsidRPr="00090C64">
              <w:t>+24</w:t>
            </w:r>
          </w:p>
        </w:tc>
        <w:tc>
          <w:tcPr>
            <w:tcW w:w="1701" w:type="dxa"/>
          </w:tcPr>
          <w:p w14:paraId="20F230D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D12993">
            <w:pPr>
              <w:pStyle w:val="TAC"/>
            </w:pPr>
            <w:r w:rsidRPr="00090C64">
              <w:t>CW carrier</w:t>
            </w:r>
          </w:p>
        </w:tc>
      </w:tr>
      <w:tr w:rsidR="00D57C09" w:rsidRPr="00090C64" w14:paraId="37D54300" w14:textId="77777777" w:rsidTr="004945FE">
        <w:trPr>
          <w:cantSplit/>
          <w:jc w:val="center"/>
        </w:trPr>
        <w:tc>
          <w:tcPr>
            <w:tcW w:w="1918" w:type="dxa"/>
          </w:tcPr>
          <w:p w14:paraId="79F71605" w14:textId="77777777" w:rsidR="00D57C09" w:rsidRPr="00090C64" w:rsidRDefault="00D57C09" w:rsidP="00D12993">
            <w:pPr>
              <w:pStyle w:val="TAL"/>
            </w:pPr>
            <w:r w:rsidRPr="00090C64">
              <w:t>E-UTRA Band 45</w:t>
            </w:r>
          </w:p>
        </w:tc>
        <w:tc>
          <w:tcPr>
            <w:tcW w:w="1657" w:type="dxa"/>
          </w:tcPr>
          <w:p w14:paraId="1714A9DE" w14:textId="77777777" w:rsidR="00D57C09" w:rsidRPr="00090C64" w:rsidRDefault="00D57C09" w:rsidP="00D12993">
            <w:pPr>
              <w:pStyle w:val="TAC"/>
            </w:pPr>
            <w:r w:rsidRPr="00090C64">
              <w:t>1447 - 1467</w:t>
            </w:r>
          </w:p>
        </w:tc>
        <w:tc>
          <w:tcPr>
            <w:tcW w:w="1082" w:type="dxa"/>
          </w:tcPr>
          <w:p w14:paraId="0EC55A6E" w14:textId="77777777" w:rsidR="00D57C09" w:rsidRPr="00090C64" w:rsidRDefault="00D57C09" w:rsidP="00D12993">
            <w:pPr>
              <w:pStyle w:val="TAC"/>
            </w:pPr>
            <w:r w:rsidRPr="00090C64">
              <w:t>+46</w:t>
            </w:r>
          </w:p>
        </w:tc>
        <w:tc>
          <w:tcPr>
            <w:tcW w:w="1134" w:type="dxa"/>
          </w:tcPr>
          <w:p w14:paraId="442AEAF4" w14:textId="77777777" w:rsidR="00D57C09" w:rsidRPr="00090C64" w:rsidRDefault="00D57C09" w:rsidP="00D12993">
            <w:pPr>
              <w:pStyle w:val="TAC"/>
            </w:pPr>
            <w:r w:rsidRPr="00090C64">
              <w:t>+38</w:t>
            </w:r>
          </w:p>
        </w:tc>
        <w:tc>
          <w:tcPr>
            <w:tcW w:w="1134" w:type="dxa"/>
          </w:tcPr>
          <w:p w14:paraId="3D8466EF" w14:textId="77777777" w:rsidR="00D57C09" w:rsidRPr="00090C64" w:rsidRDefault="00D57C09" w:rsidP="00D12993">
            <w:pPr>
              <w:pStyle w:val="TAC"/>
            </w:pPr>
            <w:r w:rsidRPr="00090C64">
              <w:t>+24</w:t>
            </w:r>
          </w:p>
        </w:tc>
        <w:tc>
          <w:tcPr>
            <w:tcW w:w="1701" w:type="dxa"/>
          </w:tcPr>
          <w:p w14:paraId="1B6DC5E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D12993">
            <w:pPr>
              <w:pStyle w:val="TAC"/>
            </w:pPr>
            <w:r w:rsidRPr="00090C64">
              <w:t>CW carrier</w:t>
            </w:r>
          </w:p>
        </w:tc>
      </w:tr>
      <w:tr w:rsidR="00BB3A5A" w:rsidRPr="00090C64" w14:paraId="0A15BCDE" w14:textId="77777777" w:rsidTr="004945FE">
        <w:trPr>
          <w:cantSplit/>
          <w:jc w:val="center"/>
        </w:trPr>
        <w:tc>
          <w:tcPr>
            <w:tcW w:w="1918" w:type="dxa"/>
          </w:tcPr>
          <w:p w14:paraId="0B781AD0" w14:textId="606FE218" w:rsidR="00BB3A5A" w:rsidRPr="00090C64" w:rsidRDefault="00BB3A5A" w:rsidP="00D12993">
            <w:pPr>
              <w:pStyle w:val="TAL"/>
            </w:pPr>
            <w:r w:rsidRPr="00090C64">
              <w:t>E-UTRA Band 46</w:t>
            </w:r>
            <w:r>
              <w:t xml:space="preserve"> or NR Band n46</w:t>
            </w:r>
          </w:p>
        </w:tc>
        <w:tc>
          <w:tcPr>
            <w:tcW w:w="1657" w:type="dxa"/>
          </w:tcPr>
          <w:p w14:paraId="19A95FCD" w14:textId="556E856F" w:rsidR="00BB3A5A" w:rsidRPr="00090C64" w:rsidRDefault="00BB3A5A" w:rsidP="00D12993">
            <w:pPr>
              <w:pStyle w:val="TAC"/>
            </w:pPr>
            <w:r w:rsidRPr="00090C64">
              <w:t>5150 - 5925</w:t>
            </w:r>
          </w:p>
        </w:tc>
        <w:tc>
          <w:tcPr>
            <w:tcW w:w="1082" w:type="dxa"/>
          </w:tcPr>
          <w:p w14:paraId="11CD04D5" w14:textId="3C08F75A" w:rsidR="00BB3A5A" w:rsidRPr="00090C64" w:rsidRDefault="00BB3A5A" w:rsidP="00D12993">
            <w:pPr>
              <w:pStyle w:val="TAC"/>
            </w:pPr>
            <w:r w:rsidRPr="00090C64">
              <w:t>N/A</w:t>
            </w:r>
          </w:p>
        </w:tc>
        <w:tc>
          <w:tcPr>
            <w:tcW w:w="1134" w:type="dxa"/>
          </w:tcPr>
          <w:p w14:paraId="013F0C31" w14:textId="67D59B30" w:rsidR="00BB3A5A" w:rsidRPr="00090C64" w:rsidRDefault="00BB3A5A" w:rsidP="00D12993">
            <w:pPr>
              <w:pStyle w:val="TAC"/>
            </w:pPr>
            <w:r w:rsidRPr="00090C64">
              <w:t>+38</w:t>
            </w:r>
          </w:p>
        </w:tc>
        <w:tc>
          <w:tcPr>
            <w:tcW w:w="1134" w:type="dxa"/>
          </w:tcPr>
          <w:p w14:paraId="6AC358BD" w14:textId="4DD8DCEB" w:rsidR="00BB3A5A" w:rsidRPr="00090C64" w:rsidRDefault="00BB3A5A" w:rsidP="00D12993">
            <w:pPr>
              <w:pStyle w:val="TAC"/>
            </w:pPr>
            <w:r w:rsidRPr="00090C64">
              <w:t>+24</w:t>
            </w:r>
          </w:p>
        </w:tc>
        <w:tc>
          <w:tcPr>
            <w:tcW w:w="1701" w:type="dxa"/>
          </w:tcPr>
          <w:p w14:paraId="6330398E" w14:textId="79B989B2" w:rsidR="00BB3A5A" w:rsidRPr="00090C64" w:rsidRDefault="00BB3A5A"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1CACA8F5" w:rsidR="00BB3A5A" w:rsidRPr="00090C64" w:rsidRDefault="00BB3A5A" w:rsidP="00D12993">
            <w:pPr>
              <w:pStyle w:val="TAC"/>
            </w:pPr>
            <w:r w:rsidRPr="00090C64">
              <w:t>CW carrier</w:t>
            </w:r>
          </w:p>
        </w:tc>
      </w:tr>
      <w:tr w:rsidR="00D57C09" w:rsidRPr="00090C64" w14:paraId="282DAD73" w14:textId="77777777" w:rsidTr="004945FE">
        <w:trPr>
          <w:cantSplit/>
          <w:jc w:val="center"/>
        </w:trPr>
        <w:tc>
          <w:tcPr>
            <w:tcW w:w="1918" w:type="dxa"/>
          </w:tcPr>
          <w:p w14:paraId="7EFB4458" w14:textId="77777777" w:rsidR="00D57C09" w:rsidRPr="00090C64" w:rsidRDefault="00D57C09" w:rsidP="00D12993">
            <w:pPr>
              <w:pStyle w:val="TAL"/>
            </w:pPr>
            <w:r w:rsidRPr="00090C64">
              <w:t>E-UTRA Band 48 or NR Band n48</w:t>
            </w:r>
          </w:p>
        </w:tc>
        <w:tc>
          <w:tcPr>
            <w:tcW w:w="1657" w:type="dxa"/>
          </w:tcPr>
          <w:p w14:paraId="0879F0EA" w14:textId="77777777" w:rsidR="00D57C09" w:rsidRPr="00090C64" w:rsidRDefault="00D57C09" w:rsidP="00D12993">
            <w:pPr>
              <w:pStyle w:val="TAC"/>
            </w:pPr>
            <w:r w:rsidRPr="00090C64">
              <w:t>3550 – 3700</w:t>
            </w:r>
          </w:p>
        </w:tc>
        <w:tc>
          <w:tcPr>
            <w:tcW w:w="1082" w:type="dxa"/>
          </w:tcPr>
          <w:p w14:paraId="491BE7BF" w14:textId="77777777" w:rsidR="00D57C09" w:rsidRPr="00090C64" w:rsidRDefault="00D57C09" w:rsidP="00D12993">
            <w:pPr>
              <w:pStyle w:val="TAC"/>
            </w:pPr>
            <w:r w:rsidRPr="00090C64">
              <w:t>+46</w:t>
            </w:r>
          </w:p>
        </w:tc>
        <w:tc>
          <w:tcPr>
            <w:tcW w:w="1134" w:type="dxa"/>
          </w:tcPr>
          <w:p w14:paraId="4E9660B4" w14:textId="77777777" w:rsidR="00D57C09" w:rsidRPr="00090C64" w:rsidRDefault="00D57C09" w:rsidP="00D12993">
            <w:pPr>
              <w:pStyle w:val="TAC"/>
            </w:pPr>
            <w:r w:rsidRPr="00090C64">
              <w:t>+38</w:t>
            </w:r>
          </w:p>
        </w:tc>
        <w:tc>
          <w:tcPr>
            <w:tcW w:w="1134" w:type="dxa"/>
          </w:tcPr>
          <w:p w14:paraId="7A08BCD1" w14:textId="77777777" w:rsidR="00D57C09" w:rsidRPr="00090C64" w:rsidRDefault="00D57C09" w:rsidP="00D12993">
            <w:pPr>
              <w:pStyle w:val="TAC"/>
            </w:pPr>
            <w:r w:rsidRPr="00090C64">
              <w:t>+24</w:t>
            </w:r>
          </w:p>
        </w:tc>
        <w:tc>
          <w:tcPr>
            <w:tcW w:w="1701" w:type="dxa"/>
          </w:tcPr>
          <w:p w14:paraId="3C409F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D12993">
            <w:pPr>
              <w:pStyle w:val="TAC"/>
            </w:pPr>
            <w:r w:rsidRPr="00090C64">
              <w:t>CW carrier</w:t>
            </w:r>
          </w:p>
        </w:tc>
      </w:tr>
      <w:tr w:rsidR="00D57C09" w:rsidRPr="00090C64" w14:paraId="145CAD71" w14:textId="77777777" w:rsidTr="004945FE">
        <w:trPr>
          <w:cantSplit/>
          <w:jc w:val="center"/>
        </w:trPr>
        <w:tc>
          <w:tcPr>
            <w:tcW w:w="1918" w:type="dxa"/>
          </w:tcPr>
          <w:p w14:paraId="7B63E1E0" w14:textId="77777777" w:rsidR="00D57C09" w:rsidRPr="00090C64" w:rsidRDefault="00D57C09" w:rsidP="00D12993">
            <w:pPr>
              <w:pStyle w:val="TAL"/>
            </w:pPr>
            <w:r w:rsidRPr="00090C64">
              <w:t>E-UTRA Band 49</w:t>
            </w:r>
          </w:p>
        </w:tc>
        <w:tc>
          <w:tcPr>
            <w:tcW w:w="1657" w:type="dxa"/>
          </w:tcPr>
          <w:p w14:paraId="41DD4B0E" w14:textId="77777777" w:rsidR="00D57C09" w:rsidRPr="00090C64" w:rsidRDefault="00D57C09" w:rsidP="00D12993">
            <w:pPr>
              <w:pStyle w:val="TAC"/>
            </w:pPr>
            <w:r w:rsidRPr="00090C64">
              <w:t>3550 – 3700</w:t>
            </w:r>
          </w:p>
        </w:tc>
        <w:tc>
          <w:tcPr>
            <w:tcW w:w="1082" w:type="dxa"/>
          </w:tcPr>
          <w:p w14:paraId="61953B84" w14:textId="77777777" w:rsidR="00D57C09" w:rsidRPr="00090C64" w:rsidRDefault="00D57C09" w:rsidP="00D12993">
            <w:pPr>
              <w:pStyle w:val="TAC"/>
            </w:pPr>
            <w:r w:rsidRPr="00090C64">
              <w:t>N/A</w:t>
            </w:r>
          </w:p>
        </w:tc>
        <w:tc>
          <w:tcPr>
            <w:tcW w:w="1134" w:type="dxa"/>
          </w:tcPr>
          <w:p w14:paraId="35191237" w14:textId="77777777" w:rsidR="00D57C09" w:rsidRPr="00090C64" w:rsidRDefault="00D57C09" w:rsidP="00D12993">
            <w:pPr>
              <w:pStyle w:val="TAC"/>
            </w:pPr>
            <w:r w:rsidRPr="00090C64">
              <w:t>N/A</w:t>
            </w:r>
          </w:p>
        </w:tc>
        <w:tc>
          <w:tcPr>
            <w:tcW w:w="1134" w:type="dxa"/>
          </w:tcPr>
          <w:p w14:paraId="1DDCAAF7" w14:textId="77777777" w:rsidR="00D57C09" w:rsidRPr="00090C64" w:rsidRDefault="00D57C09" w:rsidP="00D12993">
            <w:pPr>
              <w:pStyle w:val="TAC"/>
            </w:pPr>
            <w:r w:rsidRPr="00090C64">
              <w:t>+24</w:t>
            </w:r>
          </w:p>
        </w:tc>
        <w:tc>
          <w:tcPr>
            <w:tcW w:w="1701" w:type="dxa"/>
          </w:tcPr>
          <w:p w14:paraId="3597772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D12993">
            <w:pPr>
              <w:pStyle w:val="TAC"/>
            </w:pPr>
            <w:r w:rsidRPr="00090C64">
              <w:t>CW carrier</w:t>
            </w:r>
          </w:p>
        </w:tc>
      </w:tr>
      <w:tr w:rsidR="00D57C09" w:rsidRPr="00090C64" w14:paraId="5E778DE3" w14:textId="77777777" w:rsidTr="004945FE">
        <w:trPr>
          <w:cantSplit/>
          <w:jc w:val="center"/>
        </w:trPr>
        <w:tc>
          <w:tcPr>
            <w:tcW w:w="1918" w:type="dxa"/>
          </w:tcPr>
          <w:p w14:paraId="42768C29" w14:textId="77777777" w:rsidR="00D57C09" w:rsidRPr="00090C64" w:rsidRDefault="00D57C09" w:rsidP="00D12993">
            <w:pPr>
              <w:pStyle w:val="TAL"/>
            </w:pPr>
            <w:r w:rsidRPr="00090C64">
              <w:t>E-UTRA Band 50 or NR band n50</w:t>
            </w:r>
          </w:p>
        </w:tc>
        <w:tc>
          <w:tcPr>
            <w:tcW w:w="1657" w:type="dxa"/>
          </w:tcPr>
          <w:p w14:paraId="58EBDF01"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D12993">
            <w:pPr>
              <w:pStyle w:val="TAC"/>
            </w:pPr>
            <w:r w:rsidRPr="00090C64">
              <w:t>+46</w:t>
            </w:r>
          </w:p>
        </w:tc>
        <w:tc>
          <w:tcPr>
            <w:tcW w:w="1134" w:type="dxa"/>
          </w:tcPr>
          <w:p w14:paraId="3371AA41" w14:textId="77777777" w:rsidR="00D57C09" w:rsidRPr="00090C64" w:rsidRDefault="00D57C09" w:rsidP="00D12993">
            <w:pPr>
              <w:pStyle w:val="TAC"/>
            </w:pPr>
            <w:r w:rsidRPr="00090C64">
              <w:t>+38</w:t>
            </w:r>
          </w:p>
        </w:tc>
        <w:tc>
          <w:tcPr>
            <w:tcW w:w="1134" w:type="dxa"/>
          </w:tcPr>
          <w:p w14:paraId="2A9D3CFB" w14:textId="77777777" w:rsidR="00D57C09" w:rsidRPr="00090C64" w:rsidRDefault="00D57C09" w:rsidP="00D12993">
            <w:pPr>
              <w:pStyle w:val="TAC"/>
            </w:pPr>
            <w:r w:rsidRPr="00090C64">
              <w:t>+24</w:t>
            </w:r>
          </w:p>
        </w:tc>
        <w:tc>
          <w:tcPr>
            <w:tcW w:w="1701" w:type="dxa"/>
          </w:tcPr>
          <w:p w14:paraId="6D3939F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D12993">
            <w:pPr>
              <w:pStyle w:val="TAC"/>
            </w:pPr>
            <w:r w:rsidRPr="00090C64">
              <w:t>CW carrier</w:t>
            </w:r>
          </w:p>
        </w:tc>
      </w:tr>
      <w:tr w:rsidR="00D57C09" w:rsidRPr="00090C64" w14:paraId="2A664E81" w14:textId="77777777" w:rsidTr="004945FE">
        <w:trPr>
          <w:cantSplit/>
          <w:jc w:val="center"/>
        </w:trPr>
        <w:tc>
          <w:tcPr>
            <w:tcW w:w="1918" w:type="dxa"/>
          </w:tcPr>
          <w:p w14:paraId="2B8B320E" w14:textId="7ED14745" w:rsidR="00D57C09" w:rsidRPr="00090C64" w:rsidRDefault="004945FE" w:rsidP="00D12993">
            <w:pPr>
              <w:pStyle w:val="TAL"/>
            </w:pPr>
            <w:r>
              <w:t>E-UTRA Band 51 or NR band n51</w:t>
            </w:r>
          </w:p>
        </w:tc>
        <w:tc>
          <w:tcPr>
            <w:tcW w:w="1657" w:type="dxa"/>
          </w:tcPr>
          <w:p w14:paraId="160C0ED7"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D12993">
            <w:pPr>
              <w:pStyle w:val="TAC"/>
            </w:pPr>
            <w:r w:rsidRPr="00090C64">
              <w:t>N/A</w:t>
            </w:r>
          </w:p>
        </w:tc>
        <w:tc>
          <w:tcPr>
            <w:tcW w:w="1134" w:type="dxa"/>
          </w:tcPr>
          <w:p w14:paraId="50CF7883" w14:textId="77777777" w:rsidR="00D57C09" w:rsidRPr="00090C64" w:rsidRDefault="00D57C09" w:rsidP="00D12993">
            <w:pPr>
              <w:pStyle w:val="TAC"/>
            </w:pPr>
            <w:r w:rsidRPr="00090C64">
              <w:t>N/A</w:t>
            </w:r>
          </w:p>
        </w:tc>
        <w:tc>
          <w:tcPr>
            <w:tcW w:w="1134" w:type="dxa"/>
          </w:tcPr>
          <w:p w14:paraId="424F0E1C" w14:textId="77777777" w:rsidR="00D57C09" w:rsidRPr="00090C64" w:rsidRDefault="00D57C09" w:rsidP="00D12993">
            <w:pPr>
              <w:pStyle w:val="TAC"/>
            </w:pPr>
            <w:r w:rsidRPr="00090C64">
              <w:t>+24</w:t>
            </w:r>
          </w:p>
        </w:tc>
        <w:tc>
          <w:tcPr>
            <w:tcW w:w="1701" w:type="dxa"/>
          </w:tcPr>
          <w:p w14:paraId="6DDD1DD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D12993">
            <w:pPr>
              <w:pStyle w:val="TAC"/>
            </w:pPr>
            <w:r w:rsidRPr="00090C64">
              <w:t>CW carrier</w:t>
            </w:r>
          </w:p>
        </w:tc>
      </w:tr>
      <w:tr w:rsidR="00D57C09" w:rsidRPr="00090C64" w14:paraId="47E56A52" w14:textId="77777777" w:rsidTr="004945FE">
        <w:trPr>
          <w:cantSplit/>
          <w:jc w:val="center"/>
        </w:trPr>
        <w:tc>
          <w:tcPr>
            <w:tcW w:w="1918" w:type="dxa"/>
          </w:tcPr>
          <w:p w14:paraId="31DE720C" w14:textId="77777777" w:rsidR="00D57C09" w:rsidRPr="00090C64" w:rsidRDefault="00D57C09" w:rsidP="00D12993">
            <w:pPr>
              <w:pStyle w:val="TAL"/>
            </w:pPr>
            <w:r w:rsidRPr="00090C64">
              <w:t>E-UTRA Band 52</w:t>
            </w:r>
          </w:p>
        </w:tc>
        <w:tc>
          <w:tcPr>
            <w:tcW w:w="1657" w:type="dxa"/>
          </w:tcPr>
          <w:p w14:paraId="3DC9FF44" w14:textId="77777777" w:rsidR="00D57C09" w:rsidRPr="00090C64" w:rsidRDefault="00D57C09" w:rsidP="00D12993">
            <w:pPr>
              <w:pStyle w:val="TAC"/>
            </w:pPr>
            <w:r w:rsidRPr="00090C64">
              <w:t>3300 - 3400</w:t>
            </w:r>
          </w:p>
        </w:tc>
        <w:tc>
          <w:tcPr>
            <w:tcW w:w="1082" w:type="dxa"/>
          </w:tcPr>
          <w:p w14:paraId="0952A36E" w14:textId="77777777" w:rsidR="00D57C09" w:rsidRPr="00090C64" w:rsidRDefault="00D57C09" w:rsidP="00D12993">
            <w:pPr>
              <w:pStyle w:val="TAC"/>
            </w:pPr>
            <w:r w:rsidRPr="00090C64">
              <w:t>+46</w:t>
            </w:r>
          </w:p>
        </w:tc>
        <w:tc>
          <w:tcPr>
            <w:tcW w:w="1134" w:type="dxa"/>
          </w:tcPr>
          <w:p w14:paraId="425470A1" w14:textId="77777777" w:rsidR="00D57C09" w:rsidRPr="00090C64" w:rsidRDefault="00D57C09" w:rsidP="00D12993">
            <w:pPr>
              <w:pStyle w:val="TAC"/>
            </w:pPr>
            <w:r w:rsidRPr="00090C64">
              <w:t>+38</w:t>
            </w:r>
          </w:p>
        </w:tc>
        <w:tc>
          <w:tcPr>
            <w:tcW w:w="1134" w:type="dxa"/>
          </w:tcPr>
          <w:p w14:paraId="3C7196C6" w14:textId="77777777" w:rsidR="00D57C09" w:rsidRPr="00090C64" w:rsidRDefault="00D57C09" w:rsidP="00D12993">
            <w:pPr>
              <w:pStyle w:val="TAC"/>
            </w:pPr>
            <w:r w:rsidRPr="00090C64">
              <w:t>+24</w:t>
            </w:r>
          </w:p>
        </w:tc>
        <w:tc>
          <w:tcPr>
            <w:tcW w:w="1701" w:type="dxa"/>
          </w:tcPr>
          <w:p w14:paraId="6CB1EBF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D12993">
            <w:pPr>
              <w:pStyle w:val="TAC"/>
              <w:rPr>
                <w:rFonts w:cs="Arial"/>
              </w:rPr>
            </w:pPr>
            <w:r w:rsidRPr="00090C64">
              <w:t>CW carrier</w:t>
            </w:r>
          </w:p>
        </w:tc>
      </w:tr>
      <w:tr w:rsidR="0005038B" w:rsidRPr="00090C64" w14:paraId="58D11D51" w14:textId="77777777" w:rsidTr="004945FE">
        <w:trPr>
          <w:cantSplit/>
          <w:jc w:val="center"/>
        </w:trPr>
        <w:tc>
          <w:tcPr>
            <w:tcW w:w="1918" w:type="dxa"/>
          </w:tcPr>
          <w:p w14:paraId="472C95F8" w14:textId="77777777" w:rsidR="0005038B" w:rsidRPr="00090C64" w:rsidRDefault="0005038B" w:rsidP="00D12993">
            <w:pPr>
              <w:pStyle w:val="TAL"/>
            </w:pPr>
            <w:r w:rsidRPr="00090C64">
              <w:t>E-UTRA Band 53 or NR Band n53</w:t>
            </w:r>
          </w:p>
        </w:tc>
        <w:tc>
          <w:tcPr>
            <w:tcW w:w="1657" w:type="dxa"/>
          </w:tcPr>
          <w:p w14:paraId="148229A8" w14:textId="77777777" w:rsidR="0005038B" w:rsidRPr="00090C64" w:rsidRDefault="0005038B" w:rsidP="00D12993">
            <w:pPr>
              <w:pStyle w:val="TAC"/>
            </w:pPr>
            <w:r w:rsidRPr="00090C64">
              <w:t>2483.5 - 2495</w:t>
            </w:r>
          </w:p>
        </w:tc>
        <w:tc>
          <w:tcPr>
            <w:tcW w:w="1082" w:type="dxa"/>
          </w:tcPr>
          <w:p w14:paraId="6084CE59" w14:textId="77777777" w:rsidR="0005038B" w:rsidRPr="00090C64" w:rsidRDefault="0005038B" w:rsidP="00D12993">
            <w:pPr>
              <w:pStyle w:val="TAC"/>
            </w:pPr>
            <w:r w:rsidRPr="00090C64">
              <w:t>N/A</w:t>
            </w:r>
          </w:p>
        </w:tc>
        <w:tc>
          <w:tcPr>
            <w:tcW w:w="1134" w:type="dxa"/>
          </w:tcPr>
          <w:p w14:paraId="61ED0EA3" w14:textId="77777777" w:rsidR="0005038B" w:rsidRPr="00090C64" w:rsidRDefault="0005038B" w:rsidP="00D12993">
            <w:pPr>
              <w:pStyle w:val="TAC"/>
            </w:pPr>
            <w:r w:rsidRPr="00090C64">
              <w:t>+38</w:t>
            </w:r>
          </w:p>
        </w:tc>
        <w:tc>
          <w:tcPr>
            <w:tcW w:w="1134" w:type="dxa"/>
          </w:tcPr>
          <w:p w14:paraId="5E57690A" w14:textId="77777777" w:rsidR="0005038B" w:rsidRPr="00090C64" w:rsidRDefault="0005038B" w:rsidP="00D12993">
            <w:pPr>
              <w:pStyle w:val="TAC"/>
            </w:pPr>
            <w:r w:rsidRPr="00090C64">
              <w:t>+24</w:t>
            </w:r>
          </w:p>
        </w:tc>
        <w:tc>
          <w:tcPr>
            <w:tcW w:w="1701" w:type="dxa"/>
          </w:tcPr>
          <w:p w14:paraId="5A659F10"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D12993">
            <w:pPr>
              <w:pStyle w:val="TAC"/>
            </w:pPr>
            <w:r w:rsidRPr="00090C64">
              <w:t>CW carrier</w:t>
            </w:r>
          </w:p>
        </w:tc>
      </w:tr>
      <w:tr w:rsidR="00D57C09" w:rsidRPr="00090C64" w14:paraId="7A694335" w14:textId="77777777" w:rsidTr="004945FE">
        <w:trPr>
          <w:cantSplit/>
          <w:jc w:val="center"/>
        </w:trPr>
        <w:tc>
          <w:tcPr>
            <w:tcW w:w="1918" w:type="dxa"/>
          </w:tcPr>
          <w:p w14:paraId="695E842A"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D12993">
            <w:pPr>
              <w:pStyle w:val="TAC"/>
            </w:pPr>
            <w:r w:rsidRPr="00090C64">
              <w:t>2110 – 2200</w:t>
            </w:r>
          </w:p>
        </w:tc>
        <w:tc>
          <w:tcPr>
            <w:tcW w:w="1082" w:type="dxa"/>
          </w:tcPr>
          <w:p w14:paraId="4B349753" w14:textId="77777777" w:rsidR="00D57C09" w:rsidRPr="00090C64" w:rsidRDefault="00D57C09" w:rsidP="00D12993">
            <w:pPr>
              <w:pStyle w:val="TAC"/>
            </w:pPr>
            <w:r w:rsidRPr="00090C64">
              <w:t>+46</w:t>
            </w:r>
          </w:p>
        </w:tc>
        <w:tc>
          <w:tcPr>
            <w:tcW w:w="1134" w:type="dxa"/>
          </w:tcPr>
          <w:p w14:paraId="3B9E3540" w14:textId="77777777" w:rsidR="00D57C09" w:rsidRPr="00090C64" w:rsidRDefault="00D57C09" w:rsidP="00D12993">
            <w:pPr>
              <w:pStyle w:val="TAC"/>
            </w:pPr>
            <w:r w:rsidRPr="00090C64">
              <w:t>+38</w:t>
            </w:r>
          </w:p>
        </w:tc>
        <w:tc>
          <w:tcPr>
            <w:tcW w:w="1134" w:type="dxa"/>
          </w:tcPr>
          <w:p w14:paraId="3F6DB9E2" w14:textId="77777777" w:rsidR="00D57C09" w:rsidRPr="00090C64" w:rsidRDefault="00D57C09" w:rsidP="00D12993">
            <w:pPr>
              <w:pStyle w:val="TAC"/>
            </w:pPr>
            <w:r w:rsidRPr="00090C64">
              <w:t>+24</w:t>
            </w:r>
          </w:p>
        </w:tc>
        <w:tc>
          <w:tcPr>
            <w:tcW w:w="1701" w:type="dxa"/>
          </w:tcPr>
          <w:p w14:paraId="6F80E09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D12993">
            <w:pPr>
              <w:pStyle w:val="TAC"/>
            </w:pPr>
            <w:r w:rsidRPr="00090C64">
              <w:t>CW carrier</w:t>
            </w:r>
          </w:p>
        </w:tc>
      </w:tr>
      <w:tr w:rsidR="00D57C09" w:rsidRPr="00090C64" w14:paraId="43C9C478" w14:textId="77777777" w:rsidTr="004945FE">
        <w:trPr>
          <w:cantSplit/>
          <w:jc w:val="center"/>
        </w:trPr>
        <w:tc>
          <w:tcPr>
            <w:tcW w:w="1918" w:type="dxa"/>
          </w:tcPr>
          <w:p w14:paraId="334452B9" w14:textId="3DA81AA0" w:rsidR="00D57C09" w:rsidRPr="00090C64" w:rsidRDefault="004945FE" w:rsidP="00D12993">
            <w:pPr>
              <w:pStyle w:val="TAL"/>
            </w:pPr>
            <w:r>
              <w:t>E-UTRA Band 66 or NR band n66</w:t>
            </w:r>
          </w:p>
        </w:tc>
        <w:tc>
          <w:tcPr>
            <w:tcW w:w="1657" w:type="dxa"/>
          </w:tcPr>
          <w:p w14:paraId="5F265075" w14:textId="77777777" w:rsidR="00D57C09" w:rsidRPr="00090C64" w:rsidRDefault="00D57C09" w:rsidP="00D12993">
            <w:pPr>
              <w:pStyle w:val="TAC"/>
            </w:pPr>
            <w:r w:rsidRPr="00090C64">
              <w:t>2110 – 2200</w:t>
            </w:r>
          </w:p>
        </w:tc>
        <w:tc>
          <w:tcPr>
            <w:tcW w:w="1082" w:type="dxa"/>
          </w:tcPr>
          <w:p w14:paraId="5BE97CC2" w14:textId="77777777" w:rsidR="00D57C09" w:rsidRPr="00090C64" w:rsidRDefault="00D57C09" w:rsidP="00D12993">
            <w:pPr>
              <w:pStyle w:val="TAC"/>
            </w:pPr>
            <w:r w:rsidRPr="00090C64">
              <w:t>+46</w:t>
            </w:r>
          </w:p>
        </w:tc>
        <w:tc>
          <w:tcPr>
            <w:tcW w:w="1134" w:type="dxa"/>
          </w:tcPr>
          <w:p w14:paraId="2763F9AB" w14:textId="77777777" w:rsidR="00D57C09" w:rsidRPr="00090C64" w:rsidRDefault="00D57C09" w:rsidP="00D12993">
            <w:pPr>
              <w:pStyle w:val="TAC"/>
            </w:pPr>
            <w:r w:rsidRPr="00090C64">
              <w:t>+38</w:t>
            </w:r>
          </w:p>
        </w:tc>
        <w:tc>
          <w:tcPr>
            <w:tcW w:w="1134" w:type="dxa"/>
          </w:tcPr>
          <w:p w14:paraId="416DCAC5" w14:textId="77777777" w:rsidR="00D57C09" w:rsidRPr="00090C64" w:rsidRDefault="00D57C09" w:rsidP="00D12993">
            <w:pPr>
              <w:pStyle w:val="TAC"/>
            </w:pPr>
            <w:r w:rsidRPr="00090C64">
              <w:t>+24</w:t>
            </w:r>
          </w:p>
        </w:tc>
        <w:tc>
          <w:tcPr>
            <w:tcW w:w="1701" w:type="dxa"/>
          </w:tcPr>
          <w:p w14:paraId="2C08C38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D12993">
            <w:pPr>
              <w:pStyle w:val="TAC"/>
            </w:pPr>
            <w:r w:rsidRPr="00090C64">
              <w:t>CW carrier</w:t>
            </w:r>
          </w:p>
        </w:tc>
      </w:tr>
      <w:tr w:rsidR="00D57C09" w:rsidRPr="00090C64" w14:paraId="406FC167" w14:textId="77777777" w:rsidTr="004945FE">
        <w:trPr>
          <w:cantSplit/>
          <w:jc w:val="center"/>
        </w:trPr>
        <w:tc>
          <w:tcPr>
            <w:tcW w:w="1918" w:type="dxa"/>
          </w:tcPr>
          <w:p w14:paraId="2E83084F" w14:textId="77777777" w:rsidR="00D57C09" w:rsidRPr="00090C64" w:rsidRDefault="00D57C09" w:rsidP="00D12993">
            <w:pPr>
              <w:pStyle w:val="TAL"/>
            </w:pPr>
            <w:r w:rsidRPr="00090C64">
              <w:t>E-UTRA Band 67</w:t>
            </w:r>
          </w:p>
        </w:tc>
        <w:tc>
          <w:tcPr>
            <w:tcW w:w="1657" w:type="dxa"/>
          </w:tcPr>
          <w:p w14:paraId="73E29AEF" w14:textId="77777777" w:rsidR="00D57C09" w:rsidRPr="00090C64" w:rsidRDefault="00D57C09" w:rsidP="00D12993">
            <w:pPr>
              <w:pStyle w:val="TAC"/>
            </w:pPr>
            <w:r w:rsidRPr="00090C64">
              <w:t>738 - 758</w:t>
            </w:r>
          </w:p>
        </w:tc>
        <w:tc>
          <w:tcPr>
            <w:tcW w:w="1082" w:type="dxa"/>
          </w:tcPr>
          <w:p w14:paraId="575EB3AA" w14:textId="77777777" w:rsidR="00D57C09" w:rsidRPr="00090C64" w:rsidRDefault="00D57C09" w:rsidP="00D12993">
            <w:pPr>
              <w:pStyle w:val="TAC"/>
            </w:pPr>
            <w:r w:rsidRPr="00090C64">
              <w:t>+46</w:t>
            </w:r>
          </w:p>
        </w:tc>
        <w:tc>
          <w:tcPr>
            <w:tcW w:w="1134" w:type="dxa"/>
          </w:tcPr>
          <w:p w14:paraId="671F6FE0" w14:textId="77777777" w:rsidR="00D57C09" w:rsidRPr="00090C64" w:rsidRDefault="00D57C09" w:rsidP="00D12993">
            <w:pPr>
              <w:pStyle w:val="TAC"/>
            </w:pPr>
            <w:r w:rsidRPr="00090C64">
              <w:t>+38</w:t>
            </w:r>
          </w:p>
        </w:tc>
        <w:tc>
          <w:tcPr>
            <w:tcW w:w="1134" w:type="dxa"/>
          </w:tcPr>
          <w:p w14:paraId="3C13CC87" w14:textId="77777777" w:rsidR="00D57C09" w:rsidRPr="00090C64" w:rsidRDefault="00D57C09" w:rsidP="00D12993">
            <w:pPr>
              <w:pStyle w:val="TAC"/>
            </w:pPr>
            <w:r w:rsidRPr="00090C64">
              <w:t>+24</w:t>
            </w:r>
          </w:p>
        </w:tc>
        <w:tc>
          <w:tcPr>
            <w:tcW w:w="1701" w:type="dxa"/>
          </w:tcPr>
          <w:p w14:paraId="5E9A1C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D12993">
            <w:pPr>
              <w:pStyle w:val="TAC"/>
            </w:pPr>
            <w:r w:rsidRPr="00090C64">
              <w:t>CW carrier</w:t>
            </w:r>
          </w:p>
        </w:tc>
      </w:tr>
      <w:tr w:rsidR="00D57C09" w:rsidRPr="00090C64" w14:paraId="5F1D61E6" w14:textId="77777777" w:rsidTr="004945FE">
        <w:trPr>
          <w:cantSplit/>
          <w:jc w:val="center"/>
        </w:trPr>
        <w:tc>
          <w:tcPr>
            <w:tcW w:w="1918" w:type="dxa"/>
          </w:tcPr>
          <w:p w14:paraId="1A5B6A15" w14:textId="77777777" w:rsidR="00D57C09" w:rsidRPr="00090C64" w:rsidRDefault="00D57C09" w:rsidP="00D12993">
            <w:pPr>
              <w:pStyle w:val="TAL"/>
            </w:pPr>
            <w:r w:rsidRPr="00090C64">
              <w:t>E-UTRA Band 68</w:t>
            </w:r>
          </w:p>
        </w:tc>
        <w:tc>
          <w:tcPr>
            <w:tcW w:w="1657" w:type="dxa"/>
          </w:tcPr>
          <w:p w14:paraId="40015D0E" w14:textId="77777777" w:rsidR="00D57C09" w:rsidRPr="00090C64" w:rsidRDefault="00D57C09" w:rsidP="00D12993">
            <w:pPr>
              <w:pStyle w:val="TAC"/>
            </w:pPr>
            <w:r w:rsidRPr="00090C64">
              <w:t>753 - 783</w:t>
            </w:r>
          </w:p>
        </w:tc>
        <w:tc>
          <w:tcPr>
            <w:tcW w:w="1082" w:type="dxa"/>
          </w:tcPr>
          <w:p w14:paraId="0F5BA91F" w14:textId="77777777" w:rsidR="00D57C09" w:rsidRPr="00090C64" w:rsidRDefault="00D57C09" w:rsidP="00D12993">
            <w:pPr>
              <w:pStyle w:val="TAC"/>
            </w:pPr>
            <w:r w:rsidRPr="00090C64">
              <w:t>+46</w:t>
            </w:r>
          </w:p>
        </w:tc>
        <w:tc>
          <w:tcPr>
            <w:tcW w:w="1134" w:type="dxa"/>
          </w:tcPr>
          <w:p w14:paraId="4A73C53B" w14:textId="77777777" w:rsidR="00D57C09" w:rsidRPr="00090C64" w:rsidRDefault="00D57C09" w:rsidP="00D12993">
            <w:pPr>
              <w:pStyle w:val="TAC"/>
            </w:pPr>
            <w:r w:rsidRPr="00090C64">
              <w:t>+38</w:t>
            </w:r>
          </w:p>
        </w:tc>
        <w:tc>
          <w:tcPr>
            <w:tcW w:w="1134" w:type="dxa"/>
          </w:tcPr>
          <w:p w14:paraId="56624066" w14:textId="77777777" w:rsidR="00D57C09" w:rsidRPr="00090C64" w:rsidRDefault="00D57C09" w:rsidP="00D12993">
            <w:pPr>
              <w:pStyle w:val="TAC"/>
            </w:pPr>
            <w:r w:rsidRPr="00090C64">
              <w:t>+24</w:t>
            </w:r>
          </w:p>
        </w:tc>
        <w:tc>
          <w:tcPr>
            <w:tcW w:w="1701" w:type="dxa"/>
          </w:tcPr>
          <w:p w14:paraId="124D6C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D12993">
            <w:pPr>
              <w:pStyle w:val="TAC"/>
            </w:pPr>
            <w:r w:rsidRPr="00090C64">
              <w:t>CW carrier</w:t>
            </w:r>
          </w:p>
        </w:tc>
      </w:tr>
      <w:tr w:rsidR="00D57C09" w:rsidRPr="00090C64" w14:paraId="097E088A" w14:textId="77777777" w:rsidTr="004945FE">
        <w:trPr>
          <w:cantSplit/>
          <w:jc w:val="center"/>
        </w:trPr>
        <w:tc>
          <w:tcPr>
            <w:tcW w:w="1918" w:type="dxa"/>
          </w:tcPr>
          <w:p w14:paraId="05418BA0" w14:textId="77777777" w:rsidR="00D57C09" w:rsidRPr="00090C64" w:rsidRDefault="00D57C09" w:rsidP="00D12993">
            <w:pPr>
              <w:pStyle w:val="TAL"/>
            </w:pPr>
            <w:r w:rsidRPr="00090C64">
              <w:t xml:space="preserve">E-UTRA Band 69 </w:t>
            </w:r>
          </w:p>
        </w:tc>
        <w:tc>
          <w:tcPr>
            <w:tcW w:w="1657" w:type="dxa"/>
          </w:tcPr>
          <w:p w14:paraId="3E962F26" w14:textId="77777777" w:rsidR="00D57C09" w:rsidRPr="00090C64" w:rsidRDefault="00D57C09" w:rsidP="00D12993">
            <w:pPr>
              <w:pStyle w:val="TAC"/>
            </w:pPr>
            <w:r w:rsidRPr="00090C64">
              <w:t>2570-2620</w:t>
            </w:r>
          </w:p>
        </w:tc>
        <w:tc>
          <w:tcPr>
            <w:tcW w:w="1082" w:type="dxa"/>
          </w:tcPr>
          <w:p w14:paraId="229B9D39" w14:textId="77777777" w:rsidR="00D57C09" w:rsidRPr="00090C64" w:rsidRDefault="00D57C09" w:rsidP="00D12993">
            <w:pPr>
              <w:pStyle w:val="TAC"/>
            </w:pPr>
            <w:r w:rsidRPr="00090C64">
              <w:t>+46</w:t>
            </w:r>
          </w:p>
        </w:tc>
        <w:tc>
          <w:tcPr>
            <w:tcW w:w="1134" w:type="dxa"/>
          </w:tcPr>
          <w:p w14:paraId="46EB5412" w14:textId="77777777" w:rsidR="00D57C09" w:rsidRPr="00090C64" w:rsidRDefault="00D57C09" w:rsidP="00D12993">
            <w:pPr>
              <w:pStyle w:val="TAC"/>
            </w:pPr>
            <w:r w:rsidRPr="00090C64">
              <w:t>+38</w:t>
            </w:r>
          </w:p>
        </w:tc>
        <w:tc>
          <w:tcPr>
            <w:tcW w:w="1134" w:type="dxa"/>
          </w:tcPr>
          <w:p w14:paraId="4D051180" w14:textId="77777777" w:rsidR="00D57C09" w:rsidRPr="00090C64" w:rsidRDefault="00D57C09" w:rsidP="00D12993">
            <w:pPr>
              <w:pStyle w:val="TAC"/>
            </w:pPr>
            <w:r w:rsidRPr="00090C64">
              <w:t>+24</w:t>
            </w:r>
          </w:p>
        </w:tc>
        <w:tc>
          <w:tcPr>
            <w:tcW w:w="1701" w:type="dxa"/>
          </w:tcPr>
          <w:p w14:paraId="567D48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D12993">
            <w:pPr>
              <w:pStyle w:val="TAC"/>
            </w:pPr>
            <w:r w:rsidRPr="00090C64">
              <w:t>CW carrier</w:t>
            </w:r>
          </w:p>
        </w:tc>
      </w:tr>
      <w:tr w:rsidR="004945FE" w:rsidRPr="00090C64" w14:paraId="2AD4EF35" w14:textId="77777777" w:rsidTr="004945FE">
        <w:trPr>
          <w:cantSplit/>
          <w:jc w:val="center"/>
        </w:trPr>
        <w:tc>
          <w:tcPr>
            <w:tcW w:w="1918" w:type="dxa"/>
          </w:tcPr>
          <w:p w14:paraId="431A536D" w14:textId="75125000" w:rsidR="004945FE" w:rsidRPr="00090C64" w:rsidRDefault="004945FE" w:rsidP="00D12993">
            <w:pPr>
              <w:pStyle w:val="TAL"/>
            </w:pPr>
            <w:r>
              <w:t>E-UTRA Band 70 or NR band n70</w:t>
            </w:r>
          </w:p>
        </w:tc>
        <w:tc>
          <w:tcPr>
            <w:tcW w:w="1657" w:type="dxa"/>
          </w:tcPr>
          <w:p w14:paraId="63FF4666" w14:textId="77777777" w:rsidR="004945FE" w:rsidRPr="00090C64" w:rsidRDefault="004945FE" w:rsidP="00D12993">
            <w:pPr>
              <w:pStyle w:val="TAC"/>
            </w:pPr>
            <w:r w:rsidRPr="00090C64">
              <w:t>1995 - 2020</w:t>
            </w:r>
          </w:p>
        </w:tc>
        <w:tc>
          <w:tcPr>
            <w:tcW w:w="1082" w:type="dxa"/>
          </w:tcPr>
          <w:p w14:paraId="533CB409" w14:textId="77777777" w:rsidR="004945FE" w:rsidRPr="00090C64" w:rsidRDefault="004945FE" w:rsidP="00D12993">
            <w:pPr>
              <w:pStyle w:val="TAC"/>
            </w:pPr>
            <w:r w:rsidRPr="00090C64">
              <w:t>+46</w:t>
            </w:r>
          </w:p>
        </w:tc>
        <w:tc>
          <w:tcPr>
            <w:tcW w:w="1134" w:type="dxa"/>
          </w:tcPr>
          <w:p w14:paraId="5AD39635" w14:textId="77777777" w:rsidR="004945FE" w:rsidRPr="00090C64" w:rsidRDefault="004945FE" w:rsidP="00D12993">
            <w:pPr>
              <w:pStyle w:val="TAC"/>
            </w:pPr>
            <w:r w:rsidRPr="00090C64">
              <w:t>+38</w:t>
            </w:r>
          </w:p>
        </w:tc>
        <w:tc>
          <w:tcPr>
            <w:tcW w:w="1134" w:type="dxa"/>
          </w:tcPr>
          <w:p w14:paraId="02366066" w14:textId="77777777" w:rsidR="004945FE" w:rsidRPr="00090C64" w:rsidRDefault="004945FE" w:rsidP="00D12993">
            <w:pPr>
              <w:pStyle w:val="TAC"/>
            </w:pPr>
            <w:r w:rsidRPr="00090C64">
              <w:t>+24</w:t>
            </w:r>
          </w:p>
        </w:tc>
        <w:tc>
          <w:tcPr>
            <w:tcW w:w="1701" w:type="dxa"/>
          </w:tcPr>
          <w:p w14:paraId="7B1CE72B"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4945FE" w:rsidRPr="00090C64" w:rsidRDefault="004945FE" w:rsidP="00D12993">
            <w:pPr>
              <w:pStyle w:val="TAC"/>
            </w:pPr>
            <w:r w:rsidRPr="00090C64">
              <w:t>CW carrier</w:t>
            </w:r>
          </w:p>
        </w:tc>
      </w:tr>
      <w:tr w:rsidR="004945FE" w:rsidRPr="00090C64" w14:paraId="77CEAF38" w14:textId="77777777" w:rsidTr="004945FE">
        <w:trPr>
          <w:cantSplit/>
          <w:jc w:val="center"/>
        </w:trPr>
        <w:tc>
          <w:tcPr>
            <w:tcW w:w="1918" w:type="dxa"/>
          </w:tcPr>
          <w:p w14:paraId="45E99F38" w14:textId="5A941512" w:rsidR="004945FE" w:rsidRPr="00090C64" w:rsidRDefault="004945FE" w:rsidP="00D12993">
            <w:pPr>
              <w:pStyle w:val="TAL"/>
            </w:pPr>
            <w:r>
              <w:t>E-UTRA Band 71 or NR band n71</w:t>
            </w:r>
          </w:p>
        </w:tc>
        <w:tc>
          <w:tcPr>
            <w:tcW w:w="1657" w:type="dxa"/>
          </w:tcPr>
          <w:p w14:paraId="2E8DEE74" w14:textId="77777777" w:rsidR="004945FE" w:rsidRPr="00090C64" w:rsidRDefault="004945FE" w:rsidP="00D12993">
            <w:pPr>
              <w:pStyle w:val="TAC"/>
            </w:pPr>
            <w:r w:rsidRPr="00090C64">
              <w:t>617 - 652</w:t>
            </w:r>
          </w:p>
        </w:tc>
        <w:tc>
          <w:tcPr>
            <w:tcW w:w="1082" w:type="dxa"/>
          </w:tcPr>
          <w:p w14:paraId="16019A15" w14:textId="77777777" w:rsidR="004945FE" w:rsidRPr="00090C64" w:rsidRDefault="004945FE" w:rsidP="00D12993">
            <w:pPr>
              <w:pStyle w:val="TAC"/>
            </w:pPr>
            <w:r w:rsidRPr="00090C64">
              <w:t>+46</w:t>
            </w:r>
          </w:p>
        </w:tc>
        <w:tc>
          <w:tcPr>
            <w:tcW w:w="1134" w:type="dxa"/>
          </w:tcPr>
          <w:p w14:paraId="5680C51C" w14:textId="77777777" w:rsidR="004945FE" w:rsidRPr="00090C64" w:rsidRDefault="004945FE" w:rsidP="00D12993">
            <w:pPr>
              <w:pStyle w:val="TAC"/>
            </w:pPr>
            <w:r w:rsidRPr="00090C64">
              <w:t>+38</w:t>
            </w:r>
          </w:p>
        </w:tc>
        <w:tc>
          <w:tcPr>
            <w:tcW w:w="1134" w:type="dxa"/>
          </w:tcPr>
          <w:p w14:paraId="2516A6D4" w14:textId="77777777" w:rsidR="004945FE" w:rsidRPr="00090C64" w:rsidRDefault="004945FE" w:rsidP="00D12993">
            <w:pPr>
              <w:pStyle w:val="TAC"/>
            </w:pPr>
            <w:r w:rsidRPr="00090C64">
              <w:t>+24</w:t>
            </w:r>
          </w:p>
        </w:tc>
        <w:tc>
          <w:tcPr>
            <w:tcW w:w="1701" w:type="dxa"/>
          </w:tcPr>
          <w:p w14:paraId="710ADCD1"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4945FE" w:rsidRPr="00090C64" w:rsidRDefault="004945FE" w:rsidP="00D12993">
            <w:pPr>
              <w:pStyle w:val="TAC"/>
            </w:pPr>
            <w:r w:rsidRPr="00090C64">
              <w:t>CW carrier</w:t>
            </w:r>
          </w:p>
        </w:tc>
      </w:tr>
      <w:tr w:rsidR="00D57C09" w:rsidRPr="00090C64" w14:paraId="79376AA7" w14:textId="77777777" w:rsidTr="004945FE">
        <w:trPr>
          <w:cantSplit/>
          <w:jc w:val="center"/>
        </w:trPr>
        <w:tc>
          <w:tcPr>
            <w:tcW w:w="1918" w:type="dxa"/>
          </w:tcPr>
          <w:p w14:paraId="4F24E87C" w14:textId="77777777" w:rsidR="00D57C09" w:rsidRPr="00090C64" w:rsidRDefault="00D57C09" w:rsidP="00D12993">
            <w:pPr>
              <w:pStyle w:val="TAL"/>
            </w:pPr>
            <w:r w:rsidRPr="00090C64">
              <w:t>E-UTRA Band 72</w:t>
            </w:r>
          </w:p>
        </w:tc>
        <w:tc>
          <w:tcPr>
            <w:tcW w:w="1657" w:type="dxa"/>
          </w:tcPr>
          <w:p w14:paraId="55F7C1AD" w14:textId="77777777" w:rsidR="00D57C09" w:rsidRPr="00090C64" w:rsidRDefault="00D57C09" w:rsidP="00D12993">
            <w:pPr>
              <w:pStyle w:val="TAC"/>
            </w:pPr>
            <w:r w:rsidRPr="00090C64">
              <w:t>461 - 466</w:t>
            </w:r>
          </w:p>
        </w:tc>
        <w:tc>
          <w:tcPr>
            <w:tcW w:w="1082" w:type="dxa"/>
          </w:tcPr>
          <w:p w14:paraId="1CCDE184" w14:textId="77777777" w:rsidR="00D57C09" w:rsidRPr="00090C64" w:rsidRDefault="00D57C09" w:rsidP="00D12993">
            <w:pPr>
              <w:pStyle w:val="TAC"/>
            </w:pPr>
            <w:r w:rsidRPr="00090C64">
              <w:t>+46</w:t>
            </w:r>
          </w:p>
        </w:tc>
        <w:tc>
          <w:tcPr>
            <w:tcW w:w="1134" w:type="dxa"/>
          </w:tcPr>
          <w:p w14:paraId="21514C5D" w14:textId="77777777" w:rsidR="00D57C09" w:rsidRPr="00090C64" w:rsidRDefault="00D57C09" w:rsidP="00D12993">
            <w:pPr>
              <w:pStyle w:val="TAC"/>
            </w:pPr>
            <w:r w:rsidRPr="00090C64">
              <w:t>+38</w:t>
            </w:r>
          </w:p>
        </w:tc>
        <w:tc>
          <w:tcPr>
            <w:tcW w:w="1134" w:type="dxa"/>
          </w:tcPr>
          <w:p w14:paraId="46EB433B" w14:textId="77777777" w:rsidR="00D57C09" w:rsidRPr="00090C64" w:rsidRDefault="00D57C09" w:rsidP="00D12993">
            <w:pPr>
              <w:pStyle w:val="TAC"/>
            </w:pPr>
            <w:r w:rsidRPr="00090C64">
              <w:t>+24</w:t>
            </w:r>
          </w:p>
        </w:tc>
        <w:tc>
          <w:tcPr>
            <w:tcW w:w="1701" w:type="dxa"/>
          </w:tcPr>
          <w:p w14:paraId="4A7F182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D12993">
            <w:pPr>
              <w:pStyle w:val="TAC"/>
            </w:pPr>
            <w:r w:rsidRPr="00090C64">
              <w:t>CW carrier</w:t>
            </w:r>
          </w:p>
        </w:tc>
      </w:tr>
      <w:tr w:rsidR="00D57C09" w:rsidRPr="00090C64" w14:paraId="6CFA2720" w14:textId="77777777" w:rsidTr="004945FE">
        <w:trPr>
          <w:cantSplit/>
          <w:jc w:val="center"/>
        </w:trPr>
        <w:tc>
          <w:tcPr>
            <w:tcW w:w="1918" w:type="dxa"/>
          </w:tcPr>
          <w:p w14:paraId="5E037FF4" w14:textId="77777777" w:rsidR="00D57C09" w:rsidRPr="00090C64" w:rsidRDefault="00D57C09" w:rsidP="00D12993">
            <w:pPr>
              <w:pStyle w:val="TAL"/>
            </w:pPr>
            <w:r w:rsidRPr="00090C64">
              <w:t>E-UTRA Band 73</w:t>
            </w:r>
          </w:p>
        </w:tc>
        <w:tc>
          <w:tcPr>
            <w:tcW w:w="1657" w:type="dxa"/>
          </w:tcPr>
          <w:p w14:paraId="47509413" w14:textId="77777777" w:rsidR="00D57C09" w:rsidRPr="00090C64" w:rsidRDefault="00D57C09" w:rsidP="00D12993">
            <w:pPr>
              <w:pStyle w:val="TAC"/>
            </w:pPr>
            <w:r w:rsidRPr="00090C64">
              <w:t>460 - 465</w:t>
            </w:r>
          </w:p>
        </w:tc>
        <w:tc>
          <w:tcPr>
            <w:tcW w:w="1082" w:type="dxa"/>
          </w:tcPr>
          <w:p w14:paraId="794D6DF9" w14:textId="77777777" w:rsidR="00D57C09" w:rsidRPr="00090C64" w:rsidRDefault="00D57C09" w:rsidP="00D12993">
            <w:pPr>
              <w:pStyle w:val="TAC"/>
            </w:pPr>
            <w:r w:rsidRPr="00090C64">
              <w:t>+46</w:t>
            </w:r>
          </w:p>
        </w:tc>
        <w:tc>
          <w:tcPr>
            <w:tcW w:w="1134" w:type="dxa"/>
          </w:tcPr>
          <w:p w14:paraId="2A80D7D4" w14:textId="77777777" w:rsidR="00D57C09" w:rsidRPr="00090C64" w:rsidRDefault="00D57C09" w:rsidP="00D12993">
            <w:pPr>
              <w:pStyle w:val="TAC"/>
            </w:pPr>
            <w:r w:rsidRPr="00090C64">
              <w:t>+38</w:t>
            </w:r>
          </w:p>
        </w:tc>
        <w:tc>
          <w:tcPr>
            <w:tcW w:w="1134" w:type="dxa"/>
          </w:tcPr>
          <w:p w14:paraId="2BE4A8EC" w14:textId="77777777" w:rsidR="00D57C09" w:rsidRPr="00090C64" w:rsidRDefault="00D57C09" w:rsidP="00D12993">
            <w:pPr>
              <w:pStyle w:val="TAC"/>
            </w:pPr>
            <w:r w:rsidRPr="00090C64">
              <w:t>+24</w:t>
            </w:r>
          </w:p>
        </w:tc>
        <w:tc>
          <w:tcPr>
            <w:tcW w:w="1701" w:type="dxa"/>
          </w:tcPr>
          <w:p w14:paraId="7E31357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D12993">
            <w:pPr>
              <w:pStyle w:val="TAC"/>
            </w:pPr>
            <w:r w:rsidRPr="00090C64">
              <w:t>CW carrier</w:t>
            </w:r>
          </w:p>
        </w:tc>
      </w:tr>
      <w:tr w:rsidR="00D57C09" w:rsidRPr="00090C64" w14:paraId="14EC3D5B" w14:textId="77777777" w:rsidTr="004945FE">
        <w:trPr>
          <w:cantSplit/>
          <w:jc w:val="center"/>
        </w:trPr>
        <w:tc>
          <w:tcPr>
            <w:tcW w:w="1918" w:type="dxa"/>
          </w:tcPr>
          <w:p w14:paraId="53BBE5F8" w14:textId="77777777" w:rsidR="00D57C09" w:rsidRPr="00090C64" w:rsidRDefault="00D57C09" w:rsidP="00D12993">
            <w:pPr>
              <w:pStyle w:val="TAL"/>
            </w:pPr>
            <w:r w:rsidRPr="00090C64">
              <w:t>E-UTRA Band 74 or NR band n74</w:t>
            </w:r>
          </w:p>
        </w:tc>
        <w:tc>
          <w:tcPr>
            <w:tcW w:w="1657" w:type="dxa"/>
          </w:tcPr>
          <w:p w14:paraId="6A7231EF" w14:textId="77777777" w:rsidR="00D57C09" w:rsidRPr="00090C64" w:rsidRDefault="00D57C09" w:rsidP="00D12993">
            <w:pPr>
              <w:pStyle w:val="TAC"/>
            </w:pPr>
            <w:r w:rsidRPr="00090C64">
              <w:t>1475 - 1518</w:t>
            </w:r>
          </w:p>
        </w:tc>
        <w:tc>
          <w:tcPr>
            <w:tcW w:w="1082" w:type="dxa"/>
          </w:tcPr>
          <w:p w14:paraId="39F28BAB" w14:textId="77777777" w:rsidR="00D57C09" w:rsidRPr="00090C64" w:rsidRDefault="00D57C09" w:rsidP="00D12993">
            <w:pPr>
              <w:pStyle w:val="TAC"/>
            </w:pPr>
            <w:r w:rsidRPr="00090C64">
              <w:t>+46</w:t>
            </w:r>
          </w:p>
        </w:tc>
        <w:tc>
          <w:tcPr>
            <w:tcW w:w="1134" w:type="dxa"/>
          </w:tcPr>
          <w:p w14:paraId="28E503E7" w14:textId="77777777" w:rsidR="00D57C09" w:rsidRPr="00090C64" w:rsidRDefault="00D57C09" w:rsidP="00D12993">
            <w:pPr>
              <w:pStyle w:val="TAC"/>
            </w:pPr>
            <w:r w:rsidRPr="00090C64">
              <w:t>+38</w:t>
            </w:r>
          </w:p>
        </w:tc>
        <w:tc>
          <w:tcPr>
            <w:tcW w:w="1134" w:type="dxa"/>
          </w:tcPr>
          <w:p w14:paraId="74D37428" w14:textId="77777777" w:rsidR="00D57C09" w:rsidRPr="00090C64" w:rsidRDefault="00D57C09" w:rsidP="00D12993">
            <w:pPr>
              <w:pStyle w:val="TAC"/>
            </w:pPr>
            <w:r w:rsidRPr="00090C64">
              <w:t>+24</w:t>
            </w:r>
          </w:p>
        </w:tc>
        <w:tc>
          <w:tcPr>
            <w:tcW w:w="1701" w:type="dxa"/>
          </w:tcPr>
          <w:p w14:paraId="6F1C080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D12993">
            <w:pPr>
              <w:pStyle w:val="TAC"/>
            </w:pPr>
            <w:r w:rsidRPr="00090C64">
              <w:t>CW carrier</w:t>
            </w:r>
          </w:p>
        </w:tc>
      </w:tr>
      <w:tr w:rsidR="004945FE" w:rsidRPr="00090C64" w14:paraId="6096F57F" w14:textId="77777777" w:rsidTr="004945FE">
        <w:trPr>
          <w:cantSplit/>
          <w:jc w:val="center"/>
        </w:trPr>
        <w:tc>
          <w:tcPr>
            <w:tcW w:w="1918" w:type="dxa"/>
          </w:tcPr>
          <w:p w14:paraId="45FA8AD9" w14:textId="7DF94427" w:rsidR="004945FE" w:rsidRPr="00090C64" w:rsidRDefault="004945FE" w:rsidP="00D12993">
            <w:pPr>
              <w:pStyle w:val="TAL"/>
            </w:pPr>
            <w:r>
              <w:t>E-UTRA Band 75 or NR band n75</w:t>
            </w:r>
          </w:p>
        </w:tc>
        <w:tc>
          <w:tcPr>
            <w:tcW w:w="1657" w:type="dxa"/>
          </w:tcPr>
          <w:p w14:paraId="37AD88EA" w14:textId="77777777" w:rsidR="004945FE" w:rsidRPr="00090C64" w:rsidRDefault="004945FE" w:rsidP="00D12993">
            <w:pPr>
              <w:pStyle w:val="TAC"/>
            </w:pPr>
            <w:r w:rsidRPr="00090C64">
              <w:t>1432 - 1517</w:t>
            </w:r>
          </w:p>
        </w:tc>
        <w:tc>
          <w:tcPr>
            <w:tcW w:w="1082" w:type="dxa"/>
          </w:tcPr>
          <w:p w14:paraId="176A49EF" w14:textId="77777777" w:rsidR="004945FE" w:rsidRPr="00090C64" w:rsidRDefault="004945FE" w:rsidP="00D12993">
            <w:pPr>
              <w:pStyle w:val="TAC"/>
            </w:pPr>
            <w:r w:rsidRPr="00090C64">
              <w:t>+46</w:t>
            </w:r>
          </w:p>
        </w:tc>
        <w:tc>
          <w:tcPr>
            <w:tcW w:w="1134" w:type="dxa"/>
          </w:tcPr>
          <w:p w14:paraId="63A30FE4" w14:textId="77777777" w:rsidR="004945FE" w:rsidRPr="00090C64" w:rsidRDefault="004945FE" w:rsidP="00D12993">
            <w:pPr>
              <w:pStyle w:val="TAC"/>
            </w:pPr>
            <w:r w:rsidRPr="00090C64">
              <w:t>+38</w:t>
            </w:r>
          </w:p>
        </w:tc>
        <w:tc>
          <w:tcPr>
            <w:tcW w:w="1134" w:type="dxa"/>
          </w:tcPr>
          <w:p w14:paraId="01A59545" w14:textId="77777777" w:rsidR="004945FE" w:rsidRPr="00090C64" w:rsidRDefault="004945FE" w:rsidP="00D12993">
            <w:pPr>
              <w:pStyle w:val="TAC"/>
            </w:pPr>
            <w:r w:rsidRPr="00090C64">
              <w:t>+24</w:t>
            </w:r>
          </w:p>
        </w:tc>
        <w:tc>
          <w:tcPr>
            <w:tcW w:w="1701" w:type="dxa"/>
          </w:tcPr>
          <w:p w14:paraId="485C19B6"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4945FE" w:rsidRPr="00090C64" w:rsidRDefault="004945FE" w:rsidP="00D12993">
            <w:pPr>
              <w:pStyle w:val="TAC"/>
            </w:pPr>
            <w:r w:rsidRPr="00090C64">
              <w:t>CW carrier</w:t>
            </w:r>
          </w:p>
        </w:tc>
      </w:tr>
      <w:tr w:rsidR="004945FE" w:rsidRPr="00090C64" w14:paraId="5D16AF74" w14:textId="77777777" w:rsidTr="004945FE">
        <w:trPr>
          <w:cantSplit/>
          <w:jc w:val="center"/>
        </w:trPr>
        <w:tc>
          <w:tcPr>
            <w:tcW w:w="1918" w:type="dxa"/>
          </w:tcPr>
          <w:p w14:paraId="1A54E946" w14:textId="5EB88C98" w:rsidR="004945FE" w:rsidRPr="00090C64" w:rsidRDefault="004945FE" w:rsidP="00D12993">
            <w:pPr>
              <w:pStyle w:val="TAL"/>
            </w:pPr>
            <w:r>
              <w:t>E-UTRA Band 76 or NR band n76</w:t>
            </w:r>
          </w:p>
        </w:tc>
        <w:tc>
          <w:tcPr>
            <w:tcW w:w="1657" w:type="dxa"/>
          </w:tcPr>
          <w:p w14:paraId="4685D7A1" w14:textId="77777777" w:rsidR="004945FE" w:rsidRPr="00090C64" w:rsidRDefault="004945FE" w:rsidP="00D12993">
            <w:pPr>
              <w:pStyle w:val="TAC"/>
            </w:pPr>
            <w:r w:rsidRPr="00090C64">
              <w:t>1427 - 1432</w:t>
            </w:r>
          </w:p>
        </w:tc>
        <w:tc>
          <w:tcPr>
            <w:tcW w:w="1082" w:type="dxa"/>
          </w:tcPr>
          <w:p w14:paraId="17AE13FB" w14:textId="77777777" w:rsidR="004945FE" w:rsidRPr="00090C64" w:rsidRDefault="004945FE" w:rsidP="00D12993">
            <w:pPr>
              <w:pStyle w:val="TAC"/>
            </w:pPr>
            <w:r w:rsidRPr="00090C64">
              <w:t>N/A</w:t>
            </w:r>
          </w:p>
        </w:tc>
        <w:tc>
          <w:tcPr>
            <w:tcW w:w="1134" w:type="dxa"/>
          </w:tcPr>
          <w:p w14:paraId="0C414B85" w14:textId="77777777" w:rsidR="004945FE" w:rsidRPr="00090C64" w:rsidRDefault="004945FE" w:rsidP="00D12993">
            <w:pPr>
              <w:pStyle w:val="TAC"/>
            </w:pPr>
            <w:r w:rsidRPr="00090C64">
              <w:t>N/A</w:t>
            </w:r>
          </w:p>
        </w:tc>
        <w:tc>
          <w:tcPr>
            <w:tcW w:w="1134" w:type="dxa"/>
          </w:tcPr>
          <w:p w14:paraId="3FFADDCC" w14:textId="77777777" w:rsidR="004945FE" w:rsidRPr="00090C64" w:rsidRDefault="004945FE" w:rsidP="00D12993">
            <w:pPr>
              <w:pStyle w:val="TAC"/>
            </w:pPr>
            <w:r w:rsidRPr="00090C64">
              <w:t>+24</w:t>
            </w:r>
          </w:p>
        </w:tc>
        <w:tc>
          <w:tcPr>
            <w:tcW w:w="1701" w:type="dxa"/>
          </w:tcPr>
          <w:p w14:paraId="161BA298"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4945FE" w:rsidRPr="00090C64" w:rsidRDefault="004945FE" w:rsidP="00D12993">
            <w:pPr>
              <w:pStyle w:val="TAC"/>
            </w:pPr>
            <w:r w:rsidRPr="00090C64">
              <w:t>CW carrier</w:t>
            </w:r>
          </w:p>
        </w:tc>
      </w:tr>
      <w:tr w:rsidR="00D57C09" w:rsidRPr="00090C64" w14:paraId="5BE6FD00" w14:textId="77777777" w:rsidTr="004945FE">
        <w:trPr>
          <w:cantSplit/>
          <w:jc w:val="center"/>
        </w:trPr>
        <w:tc>
          <w:tcPr>
            <w:tcW w:w="1918" w:type="dxa"/>
          </w:tcPr>
          <w:p w14:paraId="4A55DAAB" w14:textId="77777777" w:rsidR="00D57C09" w:rsidRPr="00090C64" w:rsidRDefault="00D57C09" w:rsidP="00D12993">
            <w:pPr>
              <w:pStyle w:val="TAL"/>
            </w:pPr>
            <w:r w:rsidRPr="00090C64">
              <w:t>NR band n77</w:t>
            </w:r>
          </w:p>
        </w:tc>
        <w:tc>
          <w:tcPr>
            <w:tcW w:w="1657" w:type="dxa"/>
          </w:tcPr>
          <w:p w14:paraId="5AB2B0AE" w14:textId="77777777" w:rsidR="00D57C09" w:rsidRPr="00090C64" w:rsidRDefault="00D57C09" w:rsidP="00D12993">
            <w:pPr>
              <w:pStyle w:val="TAC"/>
            </w:pPr>
            <w:r w:rsidRPr="00090C64">
              <w:t>3300 - 4200</w:t>
            </w:r>
          </w:p>
        </w:tc>
        <w:tc>
          <w:tcPr>
            <w:tcW w:w="1082" w:type="dxa"/>
          </w:tcPr>
          <w:p w14:paraId="1430E5E5" w14:textId="77777777" w:rsidR="00D57C09" w:rsidRPr="00090C64" w:rsidRDefault="00D57C09" w:rsidP="00D12993">
            <w:pPr>
              <w:pStyle w:val="TAC"/>
            </w:pPr>
            <w:r w:rsidRPr="00090C64">
              <w:t>+46</w:t>
            </w:r>
          </w:p>
        </w:tc>
        <w:tc>
          <w:tcPr>
            <w:tcW w:w="1134" w:type="dxa"/>
          </w:tcPr>
          <w:p w14:paraId="32F03E23" w14:textId="77777777" w:rsidR="00D57C09" w:rsidRPr="00090C64" w:rsidRDefault="00D57C09" w:rsidP="00D12993">
            <w:pPr>
              <w:pStyle w:val="TAC"/>
            </w:pPr>
            <w:r w:rsidRPr="00090C64">
              <w:t>+38</w:t>
            </w:r>
          </w:p>
        </w:tc>
        <w:tc>
          <w:tcPr>
            <w:tcW w:w="1134" w:type="dxa"/>
          </w:tcPr>
          <w:p w14:paraId="458C842E" w14:textId="77777777" w:rsidR="00D57C09" w:rsidRPr="00090C64" w:rsidRDefault="00D57C09" w:rsidP="00D12993">
            <w:pPr>
              <w:pStyle w:val="TAC"/>
            </w:pPr>
            <w:r w:rsidRPr="00090C64">
              <w:t>+24</w:t>
            </w:r>
          </w:p>
        </w:tc>
        <w:tc>
          <w:tcPr>
            <w:tcW w:w="1701" w:type="dxa"/>
          </w:tcPr>
          <w:p w14:paraId="3AB7ACC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D12993">
            <w:pPr>
              <w:pStyle w:val="TAC"/>
            </w:pPr>
            <w:r w:rsidRPr="00090C64">
              <w:t>CW carrier</w:t>
            </w:r>
          </w:p>
        </w:tc>
      </w:tr>
      <w:tr w:rsidR="00D57C09" w:rsidRPr="00090C64" w14:paraId="132E94A2" w14:textId="77777777" w:rsidTr="004945FE">
        <w:trPr>
          <w:cantSplit/>
          <w:jc w:val="center"/>
        </w:trPr>
        <w:tc>
          <w:tcPr>
            <w:tcW w:w="1918" w:type="dxa"/>
          </w:tcPr>
          <w:p w14:paraId="4784C0BE" w14:textId="77777777" w:rsidR="00D57C09" w:rsidRPr="00090C64" w:rsidRDefault="00D57C09" w:rsidP="00D12993">
            <w:pPr>
              <w:pStyle w:val="TAL"/>
            </w:pPr>
            <w:r w:rsidRPr="00090C64">
              <w:t>NR band n78</w:t>
            </w:r>
          </w:p>
        </w:tc>
        <w:tc>
          <w:tcPr>
            <w:tcW w:w="1657" w:type="dxa"/>
          </w:tcPr>
          <w:p w14:paraId="4AE30766" w14:textId="77777777" w:rsidR="00D57C09" w:rsidRPr="00090C64" w:rsidRDefault="00D57C09" w:rsidP="00D12993">
            <w:pPr>
              <w:pStyle w:val="TAC"/>
            </w:pPr>
            <w:r w:rsidRPr="00090C64">
              <w:t>3300 - 3800</w:t>
            </w:r>
          </w:p>
        </w:tc>
        <w:tc>
          <w:tcPr>
            <w:tcW w:w="1082" w:type="dxa"/>
          </w:tcPr>
          <w:p w14:paraId="029FADBF" w14:textId="77777777" w:rsidR="00D57C09" w:rsidRPr="00090C64" w:rsidRDefault="00D57C09" w:rsidP="00D12993">
            <w:pPr>
              <w:pStyle w:val="TAC"/>
            </w:pPr>
            <w:r w:rsidRPr="00090C64">
              <w:t>+46</w:t>
            </w:r>
          </w:p>
        </w:tc>
        <w:tc>
          <w:tcPr>
            <w:tcW w:w="1134" w:type="dxa"/>
          </w:tcPr>
          <w:p w14:paraId="42D93C1F" w14:textId="77777777" w:rsidR="00D57C09" w:rsidRPr="00090C64" w:rsidRDefault="00D57C09" w:rsidP="00D12993">
            <w:pPr>
              <w:pStyle w:val="TAC"/>
            </w:pPr>
            <w:r w:rsidRPr="00090C64">
              <w:t>+38</w:t>
            </w:r>
          </w:p>
        </w:tc>
        <w:tc>
          <w:tcPr>
            <w:tcW w:w="1134" w:type="dxa"/>
          </w:tcPr>
          <w:p w14:paraId="22E452E6" w14:textId="77777777" w:rsidR="00D57C09" w:rsidRPr="00090C64" w:rsidRDefault="00D57C09" w:rsidP="00D12993">
            <w:pPr>
              <w:pStyle w:val="TAC"/>
            </w:pPr>
            <w:r w:rsidRPr="00090C64">
              <w:t>+24</w:t>
            </w:r>
          </w:p>
        </w:tc>
        <w:tc>
          <w:tcPr>
            <w:tcW w:w="1701" w:type="dxa"/>
          </w:tcPr>
          <w:p w14:paraId="2C4CFF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D12993">
            <w:pPr>
              <w:pStyle w:val="TAC"/>
            </w:pPr>
            <w:r w:rsidRPr="00090C64">
              <w:t>CW carrier</w:t>
            </w:r>
          </w:p>
        </w:tc>
      </w:tr>
      <w:tr w:rsidR="00D57C09" w:rsidRPr="00090C64" w14:paraId="3EB26ECA" w14:textId="77777777" w:rsidTr="004945FE">
        <w:trPr>
          <w:cantSplit/>
          <w:jc w:val="center"/>
        </w:trPr>
        <w:tc>
          <w:tcPr>
            <w:tcW w:w="1918" w:type="dxa"/>
          </w:tcPr>
          <w:p w14:paraId="7D08C18C" w14:textId="77777777" w:rsidR="00D57C09" w:rsidRPr="00090C64" w:rsidRDefault="00D57C09" w:rsidP="00D12993">
            <w:pPr>
              <w:pStyle w:val="TAL"/>
            </w:pPr>
            <w:r w:rsidRPr="00090C64">
              <w:t>NR band n79</w:t>
            </w:r>
          </w:p>
        </w:tc>
        <w:tc>
          <w:tcPr>
            <w:tcW w:w="1657" w:type="dxa"/>
          </w:tcPr>
          <w:p w14:paraId="53F608A0" w14:textId="77777777" w:rsidR="00D57C09" w:rsidRPr="00090C64" w:rsidRDefault="00D57C09" w:rsidP="00D12993">
            <w:pPr>
              <w:pStyle w:val="TAC"/>
            </w:pPr>
            <w:r w:rsidRPr="00090C64">
              <w:t>4400 - 5000</w:t>
            </w:r>
          </w:p>
        </w:tc>
        <w:tc>
          <w:tcPr>
            <w:tcW w:w="1082" w:type="dxa"/>
          </w:tcPr>
          <w:p w14:paraId="20B5CA34" w14:textId="77777777" w:rsidR="00D57C09" w:rsidRPr="00090C64" w:rsidRDefault="00D57C09" w:rsidP="00D12993">
            <w:pPr>
              <w:pStyle w:val="TAC"/>
            </w:pPr>
            <w:r w:rsidRPr="00090C64">
              <w:t>+46</w:t>
            </w:r>
          </w:p>
        </w:tc>
        <w:tc>
          <w:tcPr>
            <w:tcW w:w="1134" w:type="dxa"/>
          </w:tcPr>
          <w:p w14:paraId="791AEBD4" w14:textId="77777777" w:rsidR="00D57C09" w:rsidRPr="00090C64" w:rsidRDefault="00D57C09" w:rsidP="00D12993">
            <w:pPr>
              <w:pStyle w:val="TAC"/>
            </w:pPr>
            <w:r w:rsidRPr="00090C64">
              <w:t>+38</w:t>
            </w:r>
          </w:p>
        </w:tc>
        <w:tc>
          <w:tcPr>
            <w:tcW w:w="1134" w:type="dxa"/>
          </w:tcPr>
          <w:p w14:paraId="18D61409" w14:textId="77777777" w:rsidR="00D57C09" w:rsidRPr="00090C64" w:rsidRDefault="00D57C09" w:rsidP="00D12993">
            <w:pPr>
              <w:pStyle w:val="TAC"/>
            </w:pPr>
            <w:r w:rsidRPr="00090C64">
              <w:t>+24</w:t>
            </w:r>
          </w:p>
        </w:tc>
        <w:tc>
          <w:tcPr>
            <w:tcW w:w="1701" w:type="dxa"/>
          </w:tcPr>
          <w:p w14:paraId="67CB660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D12993">
            <w:pPr>
              <w:pStyle w:val="TAC"/>
            </w:pPr>
            <w:r w:rsidRPr="00090C64">
              <w:t>CW carrier</w:t>
            </w:r>
          </w:p>
        </w:tc>
      </w:tr>
      <w:tr w:rsidR="00D57C09" w:rsidRPr="00090C64" w14:paraId="7A0AEC08" w14:textId="77777777" w:rsidTr="004945FE">
        <w:trPr>
          <w:cantSplit/>
          <w:jc w:val="center"/>
        </w:trPr>
        <w:tc>
          <w:tcPr>
            <w:tcW w:w="1918" w:type="dxa"/>
          </w:tcPr>
          <w:p w14:paraId="5E5100EA" w14:textId="77777777" w:rsidR="00D57C09" w:rsidRPr="00090C64" w:rsidRDefault="00D57C09" w:rsidP="00D12993">
            <w:pPr>
              <w:pStyle w:val="TAL"/>
            </w:pPr>
            <w:r w:rsidRPr="00090C64">
              <w:t>E-UTRA Band 85</w:t>
            </w:r>
          </w:p>
        </w:tc>
        <w:tc>
          <w:tcPr>
            <w:tcW w:w="1657" w:type="dxa"/>
          </w:tcPr>
          <w:p w14:paraId="649D0BE3" w14:textId="77777777" w:rsidR="00D57C09" w:rsidRPr="00090C64" w:rsidRDefault="00D57C09" w:rsidP="00D12993">
            <w:pPr>
              <w:pStyle w:val="TAC"/>
            </w:pPr>
            <w:r w:rsidRPr="00090C64">
              <w:t>728 - 746</w:t>
            </w:r>
          </w:p>
        </w:tc>
        <w:tc>
          <w:tcPr>
            <w:tcW w:w="1082" w:type="dxa"/>
          </w:tcPr>
          <w:p w14:paraId="77DDFF78" w14:textId="77777777" w:rsidR="00D57C09" w:rsidRPr="00090C64" w:rsidRDefault="00D57C09" w:rsidP="00D12993">
            <w:pPr>
              <w:pStyle w:val="TAC"/>
            </w:pPr>
            <w:r w:rsidRPr="00090C64">
              <w:t>+46</w:t>
            </w:r>
          </w:p>
        </w:tc>
        <w:tc>
          <w:tcPr>
            <w:tcW w:w="1134" w:type="dxa"/>
          </w:tcPr>
          <w:p w14:paraId="1A9E900A" w14:textId="77777777" w:rsidR="00D57C09" w:rsidRPr="00090C64" w:rsidRDefault="00D57C09" w:rsidP="00D12993">
            <w:pPr>
              <w:pStyle w:val="TAC"/>
            </w:pPr>
            <w:r w:rsidRPr="00090C64">
              <w:t>+38</w:t>
            </w:r>
          </w:p>
        </w:tc>
        <w:tc>
          <w:tcPr>
            <w:tcW w:w="1134" w:type="dxa"/>
          </w:tcPr>
          <w:p w14:paraId="50088368" w14:textId="77777777" w:rsidR="00D57C09" w:rsidRPr="00090C64" w:rsidRDefault="00D57C09" w:rsidP="00D12993">
            <w:pPr>
              <w:pStyle w:val="TAC"/>
            </w:pPr>
            <w:r w:rsidRPr="00090C64">
              <w:t>+24</w:t>
            </w:r>
          </w:p>
        </w:tc>
        <w:tc>
          <w:tcPr>
            <w:tcW w:w="1701" w:type="dxa"/>
          </w:tcPr>
          <w:p w14:paraId="71A61A5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D12993">
            <w:pPr>
              <w:pStyle w:val="TAC"/>
            </w:pPr>
            <w:r w:rsidRPr="00090C64">
              <w:t>CW carrier</w:t>
            </w:r>
          </w:p>
        </w:tc>
      </w:tr>
      <w:tr w:rsidR="00D57C09" w:rsidRPr="00090C64" w14:paraId="14CBF435" w14:textId="77777777" w:rsidTr="004945FE">
        <w:trPr>
          <w:cantSplit/>
          <w:jc w:val="center"/>
        </w:trPr>
        <w:tc>
          <w:tcPr>
            <w:tcW w:w="1918" w:type="dxa"/>
          </w:tcPr>
          <w:p w14:paraId="100DD9E8" w14:textId="77777777" w:rsidR="00D57C09" w:rsidRPr="00090C64" w:rsidRDefault="00D57C09" w:rsidP="00D12993">
            <w:pPr>
              <w:pStyle w:val="TAL"/>
              <w:rPr>
                <w:rFonts w:cs="Arial"/>
              </w:rPr>
            </w:pPr>
            <w:r w:rsidRPr="00090C64">
              <w:t>E-UTRA Band 87</w:t>
            </w:r>
          </w:p>
        </w:tc>
        <w:tc>
          <w:tcPr>
            <w:tcW w:w="1657" w:type="dxa"/>
          </w:tcPr>
          <w:p w14:paraId="7E6D5B70" w14:textId="77777777" w:rsidR="00D57C09" w:rsidRPr="00090C64" w:rsidRDefault="00D57C09" w:rsidP="00D12993">
            <w:pPr>
              <w:pStyle w:val="TAC"/>
            </w:pPr>
            <w:r w:rsidRPr="00090C64">
              <w:t>420 – 425</w:t>
            </w:r>
          </w:p>
        </w:tc>
        <w:tc>
          <w:tcPr>
            <w:tcW w:w="1082" w:type="dxa"/>
          </w:tcPr>
          <w:p w14:paraId="4459E6CD" w14:textId="77777777" w:rsidR="00D57C09" w:rsidRPr="00090C64" w:rsidRDefault="00D57C09" w:rsidP="00D12993">
            <w:pPr>
              <w:pStyle w:val="TAC"/>
            </w:pPr>
            <w:r w:rsidRPr="00090C64">
              <w:t>+46</w:t>
            </w:r>
          </w:p>
        </w:tc>
        <w:tc>
          <w:tcPr>
            <w:tcW w:w="1134" w:type="dxa"/>
          </w:tcPr>
          <w:p w14:paraId="47F81DEA" w14:textId="77777777" w:rsidR="00D57C09" w:rsidRPr="00090C64" w:rsidRDefault="00D57C09" w:rsidP="00D12993">
            <w:pPr>
              <w:pStyle w:val="TAC"/>
            </w:pPr>
            <w:r w:rsidRPr="00090C64">
              <w:t>+38</w:t>
            </w:r>
          </w:p>
        </w:tc>
        <w:tc>
          <w:tcPr>
            <w:tcW w:w="1134" w:type="dxa"/>
          </w:tcPr>
          <w:p w14:paraId="14A072E0" w14:textId="77777777" w:rsidR="00D57C09" w:rsidRPr="00090C64" w:rsidRDefault="00D57C09" w:rsidP="00D12993">
            <w:pPr>
              <w:pStyle w:val="TAC"/>
            </w:pPr>
            <w:r w:rsidRPr="00090C64">
              <w:t>+24</w:t>
            </w:r>
          </w:p>
        </w:tc>
        <w:tc>
          <w:tcPr>
            <w:tcW w:w="1701" w:type="dxa"/>
          </w:tcPr>
          <w:p w14:paraId="6A63BF2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D12993">
            <w:pPr>
              <w:pStyle w:val="TAC"/>
            </w:pPr>
            <w:r w:rsidRPr="00090C64">
              <w:t>CW carrier</w:t>
            </w:r>
          </w:p>
        </w:tc>
      </w:tr>
      <w:tr w:rsidR="00D57C09" w:rsidRPr="00090C64" w14:paraId="76AFD5DD" w14:textId="77777777" w:rsidTr="004945FE">
        <w:trPr>
          <w:cantSplit/>
          <w:jc w:val="center"/>
        </w:trPr>
        <w:tc>
          <w:tcPr>
            <w:tcW w:w="1918" w:type="dxa"/>
          </w:tcPr>
          <w:p w14:paraId="6F64420F" w14:textId="77777777" w:rsidR="00D57C09" w:rsidRPr="00090C64" w:rsidRDefault="00D57C09" w:rsidP="00D12993">
            <w:pPr>
              <w:pStyle w:val="TAL"/>
              <w:rPr>
                <w:rFonts w:cs="Arial"/>
              </w:rPr>
            </w:pPr>
            <w:r w:rsidRPr="00090C64">
              <w:t>E-UTRA Band 88</w:t>
            </w:r>
          </w:p>
        </w:tc>
        <w:tc>
          <w:tcPr>
            <w:tcW w:w="1657" w:type="dxa"/>
          </w:tcPr>
          <w:p w14:paraId="74472B1D" w14:textId="77777777" w:rsidR="00D57C09" w:rsidRPr="00090C64" w:rsidRDefault="00D57C09" w:rsidP="00D12993">
            <w:pPr>
              <w:pStyle w:val="TAC"/>
            </w:pPr>
            <w:r w:rsidRPr="00090C64">
              <w:t>422 – 427</w:t>
            </w:r>
          </w:p>
        </w:tc>
        <w:tc>
          <w:tcPr>
            <w:tcW w:w="1082" w:type="dxa"/>
          </w:tcPr>
          <w:p w14:paraId="694DE680" w14:textId="77777777" w:rsidR="00D57C09" w:rsidRPr="00090C64" w:rsidRDefault="00D57C09" w:rsidP="00D12993">
            <w:pPr>
              <w:pStyle w:val="TAC"/>
            </w:pPr>
            <w:r w:rsidRPr="00090C64">
              <w:t>+46</w:t>
            </w:r>
          </w:p>
        </w:tc>
        <w:tc>
          <w:tcPr>
            <w:tcW w:w="1134" w:type="dxa"/>
          </w:tcPr>
          <w:p w14:paraId="6C90BD26" w14:textId="77777777" w:rsidR="00D57C09" w:rsidRPr="00090C64" w:rsidRDefault="00D57C09" w:rsidP="00D12993">
            <w:pPr>
              <w:pStyle w:val="TAC"/>
            </w:pPr>
            <w:r w:rsidRPr="00090C64">
              <w:t>+38</w:t>
            </w:r>
          </w:p>
        </w:tc>
        <w:tc>
          <w:tcPr>
            <w:tcW w:w="1134" w:type="dxa"/>
          </w:tcPr>
          <w:p w14:paraId="07B5564A" w14:textId="77777777" w:rsidR="00D57C09" w:rsidRPr="00090C64" w:rsidRDefault="00D57C09" w:rsidP="00D12993">
            <w:pPr>
              <w:pStyle w:val="TAC"/>
            </w:pPr>
            <w:r w:rsidRPr="00090C64">
              <w:t>+24</w:t>
            </w:r>
          </w:p>
        </w:tc>
        <w:tc>
          <w:tcPr>
            <w:tcW w:w="1701" w:type="dxa"/>
          </w:tcPr>
          <w:p w14:paraId="52BC158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D12993">
            <w:pPr>
              <w:pStyle w:val="TAC"/>
            </w:pPr>
            <w:r w:rsidRPr="00090C64">
              <w:t>CW carrier</w:t>
            </w:r>
          </w:p>
        </w:tc>
      </w:tr>
      <w:tr w:rsidR="00D57C09" w:rsidRPr="00090C64" w14:paraId="759F3DA6" w14:textId="77777777" w:rsidTr="004945FE">
        <w:trPr>
          <w:cantSplit/>
          <w:jc w:val="center"/>
        </w:trPr>
        <w:tc>
          <w:tcPr>
            <w:tcW w:w="1918" w:type="dxa"/>
          </w:tcPr>
          <w:p w14:paraId="52AC6915" w14:textId="77777777" w:rsidR="00D57C09" w:rsidRPr="00090C64" w:rsidRDefault="00D57C09" w:rsidP="00D12993">
            <w:pPr>
              <w:pStyle w:val="TAL"/>
            </w:pPr>
            <w:r w:rsidRPr="00090C64">
              <w:t>NR band n91</w:t>
            </w:r>
          </w:p>
        </w:tc>
        <w:tc>
          <w:tcPr>
            <w:tcW w:w="1657" w:type="dxa"/>
          </w:tcPr>
          <w:p w14:paraId="3B4836C0" w14:textId="77777777" w:rsidR="00D57C09" w:rsidRPr="00090C64" w:rsidRDefault="00D57C09" w:rsidP="00D12993">
            <w:pPr>
              <w:pStyle w:val="TAC"/>
            </w:pPr>
            <w:r w:rsidRPr="00090C64">
              <w:t>1427 - 1432</w:t>
            </w:r>
          </w:p>
        </w:tc>
        <w:tc>
          <w:tcPr>
            <w:tcW w:w="1082" w:type="dxa"/>
          </w:tcPr>
          <w:p w14:paraId="5C6941B5" w14:textId="77777777" w:rsidR="00D57C09" w:rsidRPr="00090C64" w:rsidRDefault="00D57C09" w:rsidP="00D12993">
            <w:pPr>
              <w:pStyle w:val="TAC"/>
            </w:pPr>
            <w:r w:rsidRPr="00090C64">
              <w:t>N/A</w:t>
            </w:r>
          </w:p>
        </w:tc>
        <w:tc>
          <w:tcPr>
            <w:tcW w:w="1134" w:type="dxa"/>
          </w:tcPr>
          <w:p w14:paraId="4D0AB46A" w14:textId="77777777" w:rsidR="00D57C09" w:rsidRPr="00090C64" w:rsidRDefault="00D57C09" w:rsidP="00D12993">
            <w:pPr>
              <w:pStyle w:val="TAC"/>
            </w:pPr>
            <w:r w:rsidRPr="00090C64">
              <w:t>N/A</w:t>
            </w:r>
          </w:p>
        </w:tc>
        <w:tc>
          <w:tcPr>
            <w:tcW w:w="1134" w:type="dxa"/>
          </w:tcPr>
          <w:p w14:paraId="2EB8236C" w14:textId="77777777" w:rsidR="00D57C09" w:rsidRPr="00090C64" w:rsidRDefault="00D57C09" w:rsidP="00D12993">
            <w:pPr>
              <w:pStyle w:val="TAC"/>
            </w:pPr>
            <w:r w:rsidRPr="00090C64">
              <w:t>+24</w:t>
            </w:r>
          </w:p>
        </w:tc>
        <w:tc>
          <w:tcPr>
            <w:tcW w:w="1701" w:type="dxa"/>
          </w:tcPr>
          <w:p w14:paraId="6933A2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D12993">
            <w:pPr>
              <w:pStyle w:val="TAC"/>
            </w:pPr>
            <w:r w:rsidRPr="00090C64">
              <w:t>CW carrier</w:t>
            </w:r>
          </w:p>
        </w:tc>
      </w:tr>
      <w:tr w:rsidR="00D57C09" w:rsidRPr="00090C64" w14:paraId="4A618135" w14:textId="77777777" w:rsidTr="004945FE">
        <w:trPr>
          <w:cantSplit/>
          <w:jc w:val="center"/>
        </w:trPr>
        <w:tc>
          <w:tcPr>
            <w:tcW w:w="1918" w:type="dxa"/>
          </w:tcPr>
          <w:p w14:paraId="790D048F" w14:textId="77777777" w:rsidR="00D57C09" w:rsidRPr="00090C64" w:rsidRDefault="00D57C09" w:rsidP="00D12993">
            <w:pPr>
              <w:pStyle w:val="TAL"/>
            </w:pPr>
            <w:r w:rsidRPr="00090C64">
              <w:t>NR band n92</w:t>
            </w:r>
          </w:p>
        </w:tc>
        <w:tc>
          <w:tcPr>
            <w:tcW w:w="1657" w:type="dxa"/>
          </w:tcPr>
          <w:p w14:paraId="0374DA83" w14:textId="77777777" w:rsidR="00D57C09" w:rsidRPr="00090C64" w:rsidRDefault="00D57C09" w:rsidP="00D12993">
            <w:pPr>
              <w:pStyle w:val="TAC"/>
            </w:pPr>
            <w:r w:rsidRPr="00090C64">
              <w:t>1432 - 1517</w:t>
            </w:r>
          </w:p>
        </w:tc>
        <w:tc>
          <w:tcPr>
            <w:tcW w:w="1082" w:type="dxa"/>
          </w:tcPr>
          <w:p w14:paraId="34EF911B" w14:textId="77777777" w:rsidR="00D57C09" w:rsidRPr="00090C64" w:rsidRDefault="00D57C09" w:rsidP="00D12993">
            <w:pPr>
              <w:pStyle w:val="TAC"/>
            </w:pPr>
            <w:r w:rsidRPr="00090C64">
              <w:t>+46</w:t>
            </w:r>
          </w:p>
        </w:tc>
        <w:tc>
          <w:tcPr>
            <w:tcW w:w="1134" w:type="dxa"/>
          </w:tcPr>
          <w:p w14:paraId="659E9784" w14:textId="77777777" w:rsidR="00D57C09" w:rsidRPr="00090C64" w:rsidRDefault="00D57C09" w:rsidP="00D12993">
            <w:pPr>
              <w:pStyle w:val="TAC"/>
            </w:pPr>
            <w:r w:rsidRPr="00090C64">
              <w:t>+38</w:t>
            </w:r>
          </w:p>
        </w:tc>
        <w:tc>
          <w:tcPr>
            <w:tcW w:w="1134" w:type="dxa"/>
          </w:tcPr>
          <w:p w14:paraId="10279393" w14:textId="77777777" w:rsidR="00D57C09" w:rsidRPr="00090C64" w:rsidRDefault="00D57C09" w:rsidP="00D12993">
            <w:pPr>
              <w:pStyle w:val="TAC"/>
            </w:pPr>
            <w:r w:rsidRPr="00090C64">
              <w:t>+24</w:t>
            </w:r>
          </w:p>
        </w:tc>
        <w:tc>
          <w:tcPr>
            <w:tcW w:w="1701" w:type="dxa"/>
          </w:tcPr>
          <w:p w14:paraId="5955221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D12993">
            <w:pPr>
              <w:pStyle w:val="TAC"/>
            </w:pPr>
            <w:r w:rsidRPr="00090C64">
              <w:t>CW carrier</w:t>
            </w:r>
          </w:p>
        </w:tc>
      </w:tr>
      <w:tr w:rsidR="00D57C09" w:rsidRPr="00090C64" w14:paraId="39E8CE24" w14:textId="77777777" w:rsidTr="004945FE">
        <w:trPr>
          <w:cantSplit/>
          <w:jc w:val="center"/>
        </w:trPr>
        <w:tc>
          <w:tcPr>
            <w:tcW w:w="1918" w:type="dxa"/>
          </w:tcPr>
          <w:p w14:paraId="19A69D9B" w14:textId="77777777" w:rsidR="00D57C09" w:rsidRPr="00090C64" w:rsidRDefault="00D57C09" w:rsidP="00D12993">
            <w:pPr>
              <w:pStyle w:val="TAL"/>
            </w:pPr>
            <w:r w:rsidRPr="00090C64">
              <w:t>NR band n93</w:t>
            </w:r>
          </w:p>
        </w:tc>
        <w:tc>
          <w:tcPr>
            <w:tcW w:w="1657" w:type="dxa"/>
          </w:tcPr>
          <w:p w14:paraId="27F9047F" w14:textId="77777777" w:rsidR="00D57C09" w:rsidRPr="00090C64" w:rsidRDefault="00D57C09" w:rsidP="00D12993">
            <w:pPr>
              <w:pStyle w:val="TAC"/>
            </w:pPr>
            <w:r w:rsidRPr="00090C64">
              <w:t>1427 - 1432</w:t>
            </w:r>
          </w:p>
        </w:tc>
        <w:tc>
          <w:tcPr>
            <w:tcW w:w="1082" w:type="dxa"/>
          </w:tcPr>
          <w:p w14:paraId="172E5707" w14:textId="77777777" w:rsidR="00D57C09" w:rsidRPr="00090C64" w:rsidRDefault="00D57C09" w:rsidP="00D12993">
            <w:pPr>
              <w:pStyle w:val="TAC"/>
            </w:pPr>
            <w:r w:rsidRPr="00090C64">
              <w:t>N/A</w:t>
            </w:r>
          </w:p>
        </w:tc>
        <w:tc>
          <w:tcPr>
            <w:tcW w:w="1134" w:type="dxa"/>
          </w:tcPr>
          <w:p w14:paraId="67CD67AE" w14:textId="77777777" w:rsidR="00D57C09" w:rsidRPr="00090C64" w:rsidRDefault="00D57C09" w:rsidP="00D12993">
            <w:pPr>
              <w:pStyle w:val="TAC"/>
            </w:pPr>
            <w:r w:rsidRPr="00090C64">
              <w:t>N/A</w:t>
            </w:r>
          </w:p>
        </w:tc>
        <w:tc>
          <w:tcPr>
            <w:tcW w:w="1134" w:type="dxa"/>
          </w:tcPr>
          <w:p w14:paraId="4E0F6AA2" w14:textId="77777777" w:rsidR="00D57C09" w:rsidRPr="00090C64" w:rsidRDefault="00D57C09" w:rsidP="00D12993">
            <w:pPr>
              <w:pStyle w:val="TAC"/>
            </w:pPr>
            <w:r w:rsidRPr="00090C64">
              <w:t>+24</w:t>
            </w:r>
          </w:p>
        </w:tc>
        <w:tc>
          <w:tcPr>
            <w:tcW w:w="1701" w:type="dxa"/>
          </w:tcPr>
          <w:p w14:paraId="407A9C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D12993">
            <w:pPr>
              <w:pStyle w:val="TAC"/>
            </w:pPr>
            <w:r w:rsidRPr="00090C64">
              <w:t>CW carrier</w:t>
            </w:r>
          </w:p>
        </w:tc>
      </w:tr>
      <w:tr w:rsidR="00D57C09" w:rsidRPr="00090C64" w14:paraId="53697AE9" w14:textId="77777777" w:rsidTr="004945FE">
        <w:trPr>
          <w:cantSplit/>
          <w:jc w:val="center"/>
        </w:trPr>
        <w:tc>
          <w:tcPr>
            <w:tcW w:w="1918" w:type="dxa"/>
          </w:tcPr>
          <w:p w14:paraId="33390FD3" w14:textId="77777777" w:rsidR="00D57C09" w:rsidRPr="00090C64" w:rsidRDefault="00D57C09" w:rsidP="00D12993">
            <w:pPr>
              <w:pStyle w:val="TAL"/>
            </w:pPr>
            <w:r w:rsidRPr="00090C64">
              <w:t>NR band n94</w:t>
            </w:r>
          </w:p>
        </w:tc>
        <w:tc>
          <w:tcPr>
            <w:tcW w:w="1657" w:type="dxa"/>
          </w:tcPr>
          <w:p w14:paraId="2F20D5D7" w14:textId="77777777" w:rsidR="00D57C09" w:rsidRPr="00090C64" w:rsidRDefault="00D57C09" w:rsidP="00D12993">
            <w:pPr>
              <w:pStyle w:val="TAC"/>
            </w:pPr>
            <w:r w:rsidRPr="00090C64">
              <w:t>1432 - 1517</w:t>
            </w:r>
          </w:p>
        </w:tc>
        <w:tc>
          <w:tcPr>
            <w:tcW w:w="1082" w:type="dxa"/>
          </w:tcPr>
          <w:p w14:paraId="19B857D3" w14:textId="77777777" w:rsidR="00D57C09" w:rsidRPr="00090C64" w:rsidRDefault="00D57C09" w:rsidP="00D12993">
            <w:pPr>
              <w:pStyle w:val="TAC"/>
            </w:pPr>
            <w:r w:rsidRPr="00090C64">
              <w:t>+46</w:t>
            </w:r>
          </w:p>
        </w:tc>
        <w:tc>
          <w:tcPr>
            <w:tcW w:w="1134" w:type="dxa"/>
          </w:tcPr>
          <w:p w14:paraId="500DEE67" w14:textId="77777777" w:rsidR="00D57C09" w:rsidRPr="00090C64" w:rsidRDefault="00D57C09" w:rsidP="00D12993">
            <w:pPr>
              <w:pStyle w:val="TAC"/>
            </w:pPr>
            <w:r w:rsidRPr="00090C64">
              <w:t>+38</w:t>
            </w:r>
          </w:p>
        </w:tc>
        <w:tc>
          <w:tcPr>
            <w:tcW w:w="1134" w:type="dxa"/>
          </w:tcPr>
          <w:p w14:paraId="417FBA76" w14:textId="77777777" w:rsidR="00D57C09" w:rsidRPr="00090C64" w:rsidRDefault="00D57C09" w:rsidP="00D12993">
            <w:pPr>
              <w:pStyle w:val="TAC"/>
            </w:pPr>
            <w:r w:rsidRPr="00090C64">
              <w:t>+24</w:t>
            </w:r>
          </w:p>
        </w:tc>
        <w:tc>
          <w:tcPr>
            <w:tcW w:w="1701" w:type="dxa"/>
          </w:tcPr>
          <w:p w14:paraId="5C2120E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D12993">
            <w:pPr>
              <w:pStyle w:val="TAC"/>
            </w:pPr>
            <w:r w:rsidRPr="00090C64">
              <w:t>CW carrier</w:t>
            </w:r>
          </w:p>
        </w:tc>
      </w:tr>
      <w:tr w:rsidR="00BB3A5A" w:rsidRPr="00090C64" w14:paraId="2F10F617" w14:textId="77777777" w:rsidTr="004945FE">
        <w:trPr>
          <w:cantSplit/>
          <w:jc w:val="center"/>
        </w:trPr>
        <w:tc>
          <w:tcPr>
            <w:tcW w:w="1918" w:type="dxa"/>
          </w:tcPr>
          <w:p w14:paraId="731094D7" w14:textId="794CF2C4" w:rsidR="00BB3A5A" w:rsidRPr="00090C64" w:rsidRDefault="00BB3A5A" w:rsidP="00D12993">
            <w:pPr>
              <w:pStyle w:val="TAL"/>
            </w:pPr>
            <w:r w:rsidRPr="009202AA">
              <w:rPr>
                <w:lang w:eastAsia="zh-CN"/>
              </w:rPr>
              <w:t>NR band n96</w:t>
            </w:r>
          </w:p>
        </w:tc>
        <w:tc>
          <w:tcPr>
            <w:tcW w:w="1657" w:type="dxa"/>
          </w:tcPr>
          <w:p w14:paraId="5E2AE886" w14:textId="180A4FB4" w:rsidR="00BB3A5A" w:rsidRPr="00090C64" w:rsidRDefault="00BB3A5A" w:rsidP="00D12993">
            <w:pPr>
              <w:pStyle w:val="TAC"/>
            </w:pPr>
            <w:r w:rsidRPr="009202AA">
              <w:t>5925 - 7125</w:t>
            </w:r>
          </w:p>
        </w:tc>
        <w:tc>
          <w:tcPr>
            <w:tcW w:w="1082" w:type="dxa"/>
          </w:tcPr>
          <w:p w14:paraId="2F275697" w14:textId="5EA061AA" w:rsidR="00BB3A5A" w:rsidRPr="00090C64" w:rsidRDefault="00BB3A5A" w:rsidP="00D12993">
            <w:pPr>
              <w:pStyle w:val="TAC"/>
            </w:pPr>
            <w:r w:rsidRPr="009202AA">
              <w:t>N/A</w:t>
            </w:r>
          </w:p>
        </w:tc>
        <w:tc>
          <w:tcPr>
            <w:tcW w:w="1134" w:type="dxa"/>
          </w:tcPr>
          <w:p w14:paraId="1331A6A4" w14:textId="49CF9637" w:rsidR="00BB3A5A" w:rsidRPr="00090C64" w:rsidRDefault="00BB3A5A" w:rsidP="00D12993">
            <w:pPr>
              <w:pStyle w:val="TAC"/>
            </w:pPr>
            <w:r>
              <w:t>+38</w:t>
            </w:r>
          </w:p>
        </w:tc>
        <w:tc>
          <w:tcPr>
            <w:tcW w:w="1134" w:type="dxa"/>
          </w:tcPr>
          <w:p w14:paraId="72D29580" w14:textId="3BC2A58E" w:rsidR="00BB3A5A" w:rsidRPr="00090C64" w:rsidRDefault="00BB3A5A" w:rsidP="00D12993">
            <w:pPr>
              <w:pStyle w:val="TAC"/>
            </w:pPr>
            <w:r w:rsidRPr="009202AA">
              <w:t>+24</w:t>
            </w:r>
          </w:p>
        </w:tc>
        <w:tc>
          <w:tcPr>
            <w:tcW w:w="1701" w:type="dxa"/>
          </w:tcPr>
          <w:p w14:paraId="13BE4AFC" w14:textId="35560FCE" w:rsidR="00BB3A5A" w:rsidRPr="00090C64" w:rsidRDefault="00BB3A5A" w:rsidP="00D12993">
            <w:pPr>
              <w:pStyle w:val="TAC"/>
            </w:pPr>
            <w:r w:rsidRPr="009202AA">
              <w:t>EIS</w:t>
            </w:r>
            <w:r w:rsidRPr="009202AA">
              <w:rPr>
                <w:vertAlign w:val="subscript"/>
              </w:rPr>
              <w:t>minSENS</w:t>
            </w:r>
            <w:r w:rsidRPr="009202AA">
              <w:t xml:space="preserve"> + x dB (NOTE 1)</w:t>
            </w:r>
          </w:p>
        </w:tc>
        <w:tc>
          <w:tcPr>
            <w:tcW w:w="1177" w:type="dxa"/>
          </w:tcPr>
          <w:p w14:paraId="064F6637" w14:textId="41A915CC" w:rsidR="00BB3A5A" w:rsidRPr="00090C64" w:rsidRDefault="00BB3A5A" w:rsidP="00D12993">
            <w:pPr>
              <w:pStyle w:val="TAC"/>
            </w:pPr>
            <w:r w:rsidRPr="009202AA">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D1299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12993"/>
    <w:p w14:paraId="0D4FC0F5" w14:textId="77777777" w:rsidR="00D57C09" w:rsidRPr="00090C64" w:rsidRDefault="00D57C09" w:rsidP="005D2715">
      <w:pPr>
        <w:pStyle w:val="Heading5"/>
        <w:rPr>
          <w:lang w:eastAsia="sv-SE"/>
        </w:rPr>
      </w:pPr>
      <w:bookmarkStart w:id="9349" w:name="_Toc61117599"/>
      <w:bookmarkStart w:id="9350" w:name="_Toc67076688"/>
      <w:bookmarkStart w:id="9351" w:name="_Toc67077226"/>
      <w:bookmarkStart w:id="9352" w:name="_Toc74753108"/>
      <w:bookmarkStart w:id="9353" w:name="_Toc74753647"/>
      <w:bookmarkStart w:id="9354" w:name="_Toc74754185"/>
      <w:bookmarkStart w:id="9355" w:name="_Toc76507508"/>
      <w:bookmarkStart w:id="9356" w:name="_Toc83111659"/>
      <w:bookmarkStart w:id="9357" w:name="_Toc89877311"/>
      <w:bookmarkStart w:id="9358" w:name="_Toc98710846"/>
      <w:bookmarkStart w:id="9359" w:name="_Toc130920182"/>
      <w:bookmarkStart w:id="9360" w:name="_Toc137300728"/>
      <w:bookmarkStart w:id="9361" w:name="_Toc138889061"/>
      <w:bookmarkStart w:id="9362" w:name="_Toc145109070"/>
      <w:bookmarkStart w:id="9363" w:name="_Toc155260212"/>
      <w:bookmarkStart w:id="9364" w:name="_Toc219557709"/>
      <w:r w:rsidRPr="00090C64">
        <w:rPr>
          <w:lang w:eastAsia="sv-SE"/>
        </w:rPr>
        <w:t>7.6.3.5.2</w:t>
      </w:r>
      <w:r w:rsidRPr="00090C64">
        <w:rPr>
          <w:lang w:eastAsia="sv-SE"/>
        </w:rPr>
        <w:tab/>
        <w:t>Single RAT UTRA FDD operation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7AA2ED3"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12993">
      <w:r w:rsidRPr="00090C64">
        <w:t>The requirement is a co-location requirement, the interferer power levels specified at the CLTA conducted input(s).</w:t>
      </w:r>
    </w:p>
    <w:p w14:paraId="5085B41B" w14:textId="77777777" w:rsidR="00D57C09" w:rsidRPr="00090C64" w:rsidRDefault="00D57C09" w:rsidP="00D12993">
      <w:r w:rsidRPr="00090C64">
        <w:t xml:space="preserve">The requirement is valid over </w:t>
      </w:r>
      <w:r w:rsidRPr="00090C64">
        <w:rPr>
          <w:i/>
        </w:rPr>
        <w:t>minSENS RoAoA</w:t>
      </w:r>
      <w:r w:rsidRPr="00090C64">
        <w:t>.</w:t>
      </w:r>
    </w:p>
    <w:p w14:paraId="345B53C4" w14:textId="77777777" w:rsidR="00D57C09" w:rsidRPr="00090C64" w:rsidRDefault="00D57C09" w:rsidP="00D12993">
      <w:r w:rsidRPr="00090C64">
        <w:t>Interfering signal shall be applied to the CLTA. The interfering power is specified per polarization.</w:t>
      </w:r>
    </w:p>
    <w:p w14:paraId="2EA94585" w14:textId="77777777" w:rsidR="00D57C09" w:rsidRPr="00090C64" w:rsidRDefault="00D57C09" w:rsidP="00D1299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1299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4945FE">
        <w:trPr>
          <w:cantSplit/>
          <w:tblHeader/>
          <w:jc w:val="center"/>
        </w:trPr>
        <w:tc>
          <w:tcPr>
            <w:tcW w:w="1918" w:type="dxa"/>
          </w:tcPr>
          <w:p w14:paraId="300ECC09" w14:textId="77777777" w:rsidR="00D57C09" w:rsidRPr="00090C64" w:rsidRDefault="00D57C09" w:rsidP="00D12993">
            <w:pPr>
              <w:pStyle w:val="TAH"/>
            </w:pPr>
            <w:r w:rsidRPr="00090C64">
              <w:t>Type of co-located BS</w:t>
            </w:r>
          </w:p>
        </w:tc>
        <w:tc>
          <w:tcPr>
            <w:tcW w:w="1657" w:type="dxa"/>
          </w:tcPr>
          <w:p w14:paraId="42B6540E" w14:textId="26B97276"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D12993">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D12993">
            <w:pPr>
              <w:pStyle w:val="TAH"/>
            </w:pPr>
            <w:r w:rsidRPr="00090C64">
              <w:t>Type of Interfering Signal</w:t>
            </w:r>
          </w:p>
        </w:tc>
      </w:tr>
      <w:tr w:rsidR="00D57C09" w:rsidRPr="00090C64" w14:paraId="5BFF49F8" w14:textId="77777777" w:rsidTr="004945FE">
        <w:trPr>
          <w:cantSplit/>
          <w:jc w:val="center"/>
        </w:trPr>
        <w:tc>
          <w:tcPr>
            <w:tcW w:w="1918" w:type="dxa"/>
          </w:tcPr>
          <w:p w14:paraId="679F4D84" w14:textId="77777777" w:rsidR="00D57C09" w:rsidRPr="00090C64" w:rsidRDefault="00D57C09" w:rsidP="00D12993">
            <w:pPr>
              <w:pStyle w:val="TAL"/>
            </w:pPr>
            <w:r w:rsidRPr="00090C64">
              <w:t>GSM850 or CDMA850</w:t>
            </w:r>
          </w:p>
        </w:tc>
        <w:tc>
          <w:tcPr>
            <w:tcW w:w="1657" w:type="dxa"/>
          </w:tcPr>
          <w:p w14:paraId="656DB3F7" w14:textId="77777777" w:rsidR="00D57C09" w:rsidRPr="00090C64" w:rsidRDefault="00D57C09" w:rsidP="00D12993">
            <w:pPr>
              <w:pStyle w:val="TAC"/>
            </w:pPr>
            <w:r w:rsidRPr="00090C64">
              <w:t>869 – 894</w:t>
            </w:r>
          </w:p>
        </w:tc>
        <w:tc>
          <w:tcPr>
            <w:tcW w:w="1082" w:type="dxa"/>
          </w:tcPr>
          <w:p w14:paraId="3C9E03F7" w14:textId="77777777" w:rsidR="00D57C09" w:rsidRPr="00090C64" w:rsidRDefault="00D57C09" w:rsidP="00D12993">
            <w:pPr>
              <w:pStyle w:val="TAC"/>
            </w:pPr>
            <w:r w:rsidRPr="00090C64">
              <w:t>+46</w:t>
            </w:r>
          </w:p>
        </w:tc>
        <w:tc>
          <w:tcPr>
            <w:tcW w:w="1134" w:type="dxa"/>
          </w:tcPr>
          <w:p w14:paraId="150AF087" w14:textId="77777777" w:rsidR="00D57C09" w:rsidRPr="00090C64" w:rsidRDefault="00D57C09" w:rsidP="00D12993">
            <w:pPr>
              <w:pStyle w:val="TAC"/>
            </w:pPr>
            <w:r w:rsidRPr="00090C64">
              <w:t>+38</w:t>
            </w:r>
          </w:p>
        </w:tc>
        <w:tc>
          <w:tcPr>
            <w:tcW w:w="1134" w:type="dxa"/>
          </w:tcPr>
          <w:p w14:paraId="5FBA1DB1" w14:textId="77777777" w:rsidR="00D57C09" w:rsidRPr="00090C64" w:rsidRDefault="00D57C09" w:rsidP="00D12993">
            <w:pPr>
              <w:pStyle w:val="TAC"/>
            </w:pPr>
            <w:r w:rsidRPr="00090C64">
              <w:t>+24</w:t>
            </w:r>
          </w:p>
        </w:tc>
        <w:tc>
          <w:tcPr>
            <w:tcW w:w="1701" w:type="dxa"/>
          </w:tcPr>
          <w:p w14:paraId="0212076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D12993">
            <w:pPr>
              <w:pStyle w:val="TAC"/>
            </w:pPr>
            <w:r w:rsidRPr="00090C64">
              <w:t>CW carrier</w:t>
            </w:r>
          </w:p>
        </w:tc>
      </w:tr>
      <w:tr w:rsidR="00D57C09" w:rsidRPr="00090C64" w14:paraId="5E9FBEE9" w14:textId="77777777" w:rsidTr="004945FE">
        <w:trPr>
          <w:cantSplit/>
          <w:jc w:val="center"/>
        </w:trPr>
        <w:tc>
          <w:tcPr>
            <w:tcW w:w="1918" w:type="dxa"/>
          </w:tcPr>
          <w:p w14:paraId="6BC59236" w14:textId="77777777" w:rsidR="00D57C09" w:rsidRPr="00090C64" w:rsidRDefault="00D57C09" w:rsidP="00D12993">
            <w:pPr>
              <w:pStyle w:val="TAL"/>
            </w:pPr>
            <w:r w:rsidRPr="00090C64">
              <w:t>GSM900</w:t>
            </w:r>
          </w:p>
        </w:tc>
        <w:tc>
          <w:tcPr>
            <w:tcW w:w="1657" w:type="dxa"/>
          </w:tcPr>
          <w:p w14:paraId="15871E73" w14:textId="77777777" w:rsidR="00D57C09" w:rsidRPr="00090C64" w:rsidRDefault="00D57C09" w:rsidP="00D12993">
            <w:pPr>
              <w:pStyle w:val="TAC"/>
            </w:pPr>
            <w:r w:rsidRPr="00090C64">
              <w:t>921 – 960</w:t>
            </w:r>
          </w:p>
        </w:tc>
        <w:tc>
          <w:tcPr>
            <w:tcW w:w="1082" w:type="dxa"/>
          </w:tcPr>
          <w:p w14:paraId="7BA7ECED" w14:textId="77777777" w:rsidR="00D57C09" w:rsidRPr="00090C64" w:rsidRDefault="00D57C09" w:rsidP="00D12993">
            <w:pPr>
              <w:pStyle w:val="TAC"/>
            </w:pPr>
            <w:r w:rsidRPr="00090C64">
              <w:t>+46</w:t>
            </w:r>
          </w:p>
        </w:tc>
        <w:tc>
          <w:tcPr>
            <w:tcW w:w="1134" w:type="dxa"/>
          </w:tcPr>
          <w:p w14:paraId="7439476A" w14:textId="77777777" w:rsidR="00D57C09" w:rsidRPr="00090C64" w:rsidRDefault="00D57C09" w:rsidP="00D12993">
            <w:pPr>
              <w:pStyle w:val="TAC"/>
            </w:pPr>
            <w:r w:rsidRPr="00090C64">
              <w:t>+38</w:t>
            </w:r>
          </w:p>
        </w:tc>
        <w:tc>
          <w:tcPr>
            <w:tcW w:w="1134" w:type="dxa"/>
          </w:tcPr>
          <w:p w14:paraId="5475AF82" w14:textId="77777777" w:rsidR="00D57C09" w:rsidRPr="00090C64" w:rsidRDefault="00D57C09" w:rsidP="00D12993">
            <w:pPr>
              <w:pStyle w:val="TAC"/>
            </w:pPr>
            <w:r w:rsidRPr="00090C64">
              <w:t>+24</w:t>
            </w:r>
          </w:p>
        </w:tc>
        <w:tc>
          <w:tcPr>
            <w:tcW w:w="1701" w:type="dxa"/>
          </w:tcPr>
          <w:p w14:paraId="41DAEDC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D12993">
            <w:pPr>
              <w:pStyle w:val="TAC"/>
            </w:pPr>
            <w:r w:rsidRPr="00090C64">
              <w:t>CW carrier</w:t>
            </w:r>
          </w:p>
        </w:tc>
      </w:tr>
      <w:tr w:rsidR="00D57C09" w:rsidRPr="00090C64" w14:paraId="486FB4EC" w14:textId="77777777" w:rsidTr="004945FE">
        <w:trPr>
          <w:cantSplit/>
          <w:jc w:val="center"/>
        </w:trPr>
        <w:tc>
          <w:tcPr>
            <w:tcW w:w="1918" w:type="dxa"/>
          </w:tcPr>
          <w:p w14:paraId="316BDB58" w14:textId="77777777" w:rsidR="00D57C09" w:rsidRPr="00090C64" w:rsidRDefault="00D57C09" w:rsidP="00D12993">
            <w:pPr>
              <w:pStyle w:val="TAL"/>
            </w:pPr>
            <w:r w:rsidRPr="00090C64">
              <w:t>DCS1800</w:t>
            </w:r>
          </w:p>
        </w:tc>
        <w:tc>
          <w:tcPr>
            <w:tcW w:w="1657" w:type="dxa"/>
          </w:tcPr>
          <w:p w14:paraId="11CA8BA0" w14:textId="77777777" w:rsidR="00D57C09" w:rsidRPr="00090C64" w:rsidRDefault="00D57C09" w:rsidP="00D12993">
            <w:pPr>
              <w:pStyle w:val="TAC"/>
            </w:pPr>
            <w:r w:rsidRPr="00090C64">
              <w:t>1805 - 1880</w:t>
            </w:r>
          </w:p>
          <w:p w14:paraId="225B25A2" w14:textId="77777777" w:rsidR="00D57C09" w:rsidRPr="00090C64" w:rsidRDefault="00D57C09" w:rsidP="00D12993">
            <w:pPr>
              <w:pStyle w:val="TAC"/>
            </w:pPr>
            <w:r w:rsidRPr="00090C64">
              <w:t>(NOTE 4)</w:t>
            </w:r>
          </w:p>
        </w:tc>
        <w:tc>
          <w:tcPr>
            <w:tcW w:w="1082" w:type="dxa"/>
          </w:tcPr>
          <w:p w14:paraId="1DBF8DA6" w14:textId="77777777" w:rsidR="00D57C09" w:rsidRPr="00090C64" w:rsidRDefault="00D57C09" w:rsidP="00D12993">
            <w:pPr>
              <w:pStyle w:val="TAC"/>
            </w:pPr>
            <w:r w:rsidRPr="00090C64">
              <w:t>+46</w:t>
            </w:r>
          </w:p>
        </w:tc>
        <w:tc>
          <w:tcPr>
            <w:tcW w:w="1134" w:type="dxa"/>
          </w:tcPr>
          <w:p w14:paraId="58A9CBF4" w14:textId="77777777" w:rsidR="00D57C09" w:rsidRPr="00090C64" w:rsidRDefault="00D57C09" w:rsidP="00D12993">
            <w:pPr>
              <w:pStyle w:val="TAC"/>
            </w:pPr>
            <w:r w:rsidRPr="00090C64">
              <w:t>+38</w:t>
            </w:r>
          </w:p>
        </w:tc>
        <w:tc>
          <w:tcPr>
            <w:tcW w:w="1134" w:type="dxa"/>
          </w:tcPr>
          <w:p w14:paraId="050247C1" w14:textId="77777777" w:rsidR="00D57C09" w:rsidRPr="00090C64" w:rsidRDefault="00D57C09" w:rsidP="00D12993">
            <w:pPr>
              <w:pStyle w:val="TAC"/>
            </w:pPr>
            <w:r w:rsidRPr="00090C64">
              <w:t>+24</w:t>
            </w:r>
          </w:p>
        </w:tc>
        <w:tc>
          <w:tcPr>
            <w:tcW w:w="1701" w:type="dxa"/>
          </w:tcPr>
          <w:p w14:paraId="4387711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D12993">
            <w:pPr>
              <w:pStyle w:val="TAC"/>
            </w:pPr>
            <w:r w:rsidRPr="00090C64">
              <w:t>CW carrier</w:t>
            </w:r>
          </w:p>
        </w:tc>
      </w:tr>
      <w:tr w:rsidR="00D57C09" w:rsidRPr="00090C64" w14:paraId="1C974EC3" w14:textId="77777777" w:rsidTr="004945FE">
        <w:trPr>
          <w:cantSplit/>
          <w:jc w:val="center"/>
        </w:trPr>
        <w:tc>
          <w:tcPr>
            <w:tcW w:w="1918" w:type="dxa"/>
          </w:tcPr>
          <w:p w14:paraId="007C8A32" w14:textId="77777777" w:rsidR="00D57C09" w:rsidRPr="00090C64" w:rsidRDefault="00D57C09" w:rsidP="00D12993">
            <w:pPr>
              <w:pStyle w:val="TAL"/>
            </w:pPr>
            <w:r w:rsidRPr="00090C64">
              <w:t>PCS1900</w:t>
            </w:r>
          </w:p>
        </w:tc>
        <w:tc>
          <w:tcPr>
            <w:tcW w:w="1657" w:type="dxa"/>
          </w:tcPr>
          <w:p w14:paraId="44CE4614" w14:textId="77777777" w:rsidR="00D57C09" w:rsidRPr="00090C64" w:rsidRDefault="00D57C09" w:rsidP="00D12993">
            <w:pPr>
              <w:pStyle w:val="TAC"/>
            </w:pPr>
            <w:r w:rsidRPr="00090C64">
              <w:t>1930 – 1990</w:t>
            </w:r>
          </w:p>
        </w:tc>
        <w:tc>
          <w:tcPr>
            <w:tcW w:w="1082" w:type="dxa"/>
          </w:tcPr>
          <w:p w14:paraId="386343A9" w14:textId="77777777" w:rsidR="00D57C09" w:rsidRPr="00090C64" w:rsidRDefault="00D57C09" w:rsidP="00D12993">
            <w:pPr>
              <w:pStyle w:val="TAC"/>
            </w:pPr>
            <w:r w:rsidRPr="00090C64">
              <w:t>+46</w:t>
            </w:r>
          </w:p>
        </w:tc>
        <w:tc>
          <w:tcPr>
            <w:tcW w:w="1134" w:type="dxa"/>
          </w:tcPr>
          <w:p w14:paraId="532779E5" w14:textId="77777777" w:rsidR="00D57C09" w:rsidRPr="00090C64" w:rsidRDefault="00D57C09" w:rsidP="00D12993">
            <w:pPr>
              <w:pStyle w:val="TAC"/>
            </w:pPr>
            <w:r w:rsidRPr="00090C64">
              <w:t>+38</w:t>
            </w:r>
          </w:p>
        </w:tc>
        <w:tc>
          <w:tcPr>
            <w:tcW w:w="1134" w:type="dxa"/>
          </w:tcPr>
          <w:p w14:paraId="2C7C1551" w14:textId="77777777" w:rsidR="00D57C09" w:rsidRPr="00090C64" w:rsidRDefault="00D57C09" w:rsidP="00D12993">
            <w:pPr>
              <w:pStyle w:val="TAC"/>
            </w:pPr>
            <w:r w:rsidRPr="00090C64">
              <w:t>+24</w:t>
            </w:r>
          </w:p>
        </w:tc>
        <w:tc>
          <w:tcPr>
            <w:tcW w:w="1701" w:type="dxa"/>
          </w:tcPr>
          <w:p w14:paraId="2F4A971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D12993">
            <w:pPr>
              <w:pStyle w:val="TAC"/>
            </w:pPr>
            <w:r w:rsidRPr="00090C64">
              <w:t>CW carrier</w:t>
            </w:r>
          </w:p>
        </w:tc>
      </w:tr>
      <w:tr w:rsidR="00D57C09" w:rsidRPr="00090C64" w14:paraId="3FFDA30B" w14:textId="77777777" w:rsidTr="004945FE">
        <w:trPr>
          <w:cantSplit/>
          <w:jc w:val="center"/>
        </w:trPr>
        <w:tc>
          <w:tcPr>
            <w:tcW w:w="1918" w:type="dxa"/>
          </w:tcPr>
          <w:p w14:paraId="73B55F76" w14:textId="77777777" w:rsidR="00D57C09" w:rsidRPr="00090C64" w:rsidRDefault="00D57C09" w:rsidP="00D12993">
            <w:pPr>
              <w:pStyle w:val="TAL"/>
            </w:pPr>
            <w:r w:rsidRPr="00090C64">
              <w:t>UTRA FDD Band I or E-UTRA Band 1 or NR band n1</w:t>
            </w:r>
          </w:p>
        </w:tc>
        <w:tc>
          <w:tcPr>
            <w:tcW w:w="1657" w:type="dxa"/>
          </w:tcPr>
          <w:p w14:paraId="101C1CCB" w14:textId="77777777" w:rsidR="00D57C09" w:rsidRPr="00090C64" w:rsidRDefault="00D57C09" w:rsidP="00D12993">
            <w:pPr>
              <w:pStyle w:val="TAC"/>
            </w:pPr>
            <w:r w:rsidRPr="00090C64">
              <w:t>2110 – 2170</w:t>
            </w:r>
          </w:p>
        </w:tc>
        <w:tc>
          <w:tcPr>
            <w:tcW w:w="1082" w:type="dxa"/>
          </w:tcPr>
          <w:p w14:paraId="21895304" w14:textId="77777777" w:rsidR="00D57C09" w:rsidRPr="00090C64" w:rsidRDefault="00D57C09" w:rsidP="00D12993">
            <w:pPr>
              <w:pStyle w:val="TAC"/>
            </w:pPr>
            <w:r w:rsidRPr="00090C64">
              <w:t>+46</w:t>
            </w:r>
          </w:p>
        </w:tc>
        <w:tc>
          <w:tcPr>
            <w:tcW w:w="1134" w:type="dxa"/>
          </w:tcPr>
          <w:p w14:paraId="2C428DEE" w14:textId="77777777" w:rsidR="00D57C09" w:rsidRPr="00090C64" w:rsidRDefault="00D57C09" w:rsidP="00D12993">
            <w:pPr>
              <w:pStyle w:val="TAC"/>
            </w:pPr>
            <w:r w:rsidRPr="00090C64">
              <w:t>+38</w:t>
            </w:r>
          </w:p>
        </w:tc>
        <w:tc>
          <w:tcPr>
            <w:tcW w:w="1134" w:type="dxa"/>
          </w:tcPr>
          <w:p w14:paraId="104BB643" w14:textId="77777777" w:rsidR="00D57C09" w:rsidRPr="00090C64" w:rsidRDefault="00D57C09" w:rsidP="00D12993">
            <w:pPr>
              <w:pStyle w:val="TAC"/>
            </w:pPr>
            <w:r w:rsidRPr="00090C64">
              <w:t>+24</w:t>
            </w:r>
          </w:p>
        </w:tc>
        <w:tc>
          <w:tcPr>
            <w:tcW w:w="1701" w:type="dxa"/>
          </w:tcPr>
          <w:p w14:paraId="439BD0C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D12993">
            <w:pPr>
              <w:pStyle w:val="TAC"/>
            </w:pPr>
            <w:r w:rsidRPr="00090C64">
              <w:t>CW carrier</w:t>
            </w:r>
          </w:p>
        </w:tc>
      </w:tr>
      <w:tr w:rsidR="00D57C09" w:rsidRPr="00090C64" w14:paraId="58BBAB65" w14:textId="77777777" w:rsidTr="004945FE">
        <w:trPr>
          <w:cantSplit/>
          <w:jc w:val="center"/>
        </w:trPr>
        <w:tc>
          <w:tcPr>
            <w:tcW w:w="1918" w:type="dxa"/>
          </w:tcPr>
          <w:p w14:paraId="0064C0E1" w14:textId="77777777" w:rsidR="00D57C09" w:rsidRPr="00090C64" w:rsidRDefault="00D57C09" w:rsidP="00D12993">
            <w:pPr>
              <w:pStyle w:val="TAL"/>
            </w:pPr>
            <w:r w:rsidRPr="00090C64">
              <w:t>UTRA FDD Band II or E-UTRA Band 2 or NR band n2</w:t>
            </w:r>
          </w:p>
        </w:tc>
        <w:tc>
          <w:tcPr>
            <w:tcW w:w="1657" w:type="dxa"/>
          </w:tcPr>
          <w:p w14:paraId="34483016" w14:textId="77777777" w:rsidR="00D57C09" w:rsidRPr="00090C64" w:rsidRDefault="00D57C09" w:rsidP="00D12993">
            <w:pPr>
              <w:pStyle w:val="TAC"/>
            </w:pPr>
            <w:r w:rsidRPr="00090C64">
              <w:t>1930 – 1990</w:t>
            </w:r>
          </w:p>
        </w:tc>
        <w:tc>
          <w:tcPr>
            <w:tcW w:w="1082" w:type="dxa"/>
          </w:tcPr>
          <w:p w14:paraId="5069863F" w14:textId="77777777" w:rsidR="00D57C09" w:rsidRPr="00090C64" w:rsidRDefault="00D57C09" w:rsidP="00D12993">
            <w:pPr>
              <w:pStyle w:val="TAC"/>
            </w:pPr>
            <w:r w:rsidRPr="00090C64">
              <w:t>+46</w:t>
            </w:r>
          </w:p>
        </w:tc>
        <w:tc>
          <w:tcPr>
            <w:tcW w:w="1134" w:type="dxa"/>
          </w:tcPr>
          <w:p w14:paraId="7B500755" w14:textId="77777777" w:rsidR="00D57C09" w:rsidRPr="00090C64" w:rsidRDefault="00D57C09" w:rsidP="00D12993">
            <w:pPr>
              <w:pStyle w:val="TAC"/>
            </w:pPr>
            <w:r w:rsidRPr="00090C64">
              <w:t>+38</w:t>
            </w:r>
          </w:p>
        </w:tc>
        <w:tc>
          <w:tcPr>
            <w:tcW w:w="1134" w:type="dxa"/>
          </w:tcPr>
          <w:p w14:paraId="48365006" w14:textId="77777777" w:rsidR="00D57C09" w:rsidRPr="00090C64" w:rsidRDefault="00D57C09" w:rsidP="00D12993">
            <w:pPr>
              <w:pStyle w:val="TAC"/>
            </w:pPr>
            <w:r w:rsidRPr="00090C64">
              <w:t>+24</w:t>
            </w:r>
          </w:p>
        </w:tc>
        <w:tc>
          <w:tcPr>
            <w:tcW w:w="1701" w:type="dxa"/>
          </w:tcPr>
          <w:p w14:paraId="66A8D1A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D12993">
            <w:pPr>
              <w:pStyle w:val="TAC"/>
            </w:pPr>
            <w:r w:rsidRPr="00090C64">
              <w:t>CW carrier</w:t>
            </w:r>
          </w:p>
        </w:tc>
      </w:tr>
      <w:tr w:rsidR="00D57C09" w:rsidRPr="00090C64" w14:paraId="246C4401" w14:textId="77777777" w:rsidTr="004945FE">
        <w:trPr>
          <w:cantSplit/>
          <w:jc w:val="center"/>
        </w:trPr>
        <w:tc>
          <w:tcPr>
            <w:tcW w:w="1918" w:type="dxa"/>
          </w:tcPr>
          <w:p w14:paraId="32AB183C" w14:textId="77777777" w:rsidR="00D57C09" w:rsidRPr="00090C64" w:rsidRDefault="00D57C09" w:rsidP="00D12993">
            <w:pPr>
              <w:pStyle w:val="TAL"/>
            </w:pPr>
            <w:r w:rsidRPr="00090C64">
              <w:t>UTRA FDD Band III or E-UTRA Band 3 or NR band n3</w:t>
            </w:r>
          </w:p>
        </w:tc>
        <w:tc>
          <w:tcPr>
            <w:tcW w:w="1657" w:type="dxa"/>
          </w:tcPr>
          <w:p w14:paraId="68CD87C4" w14:textId="77777777" w:rsidR="00D57C09" w:rsidRPr="00090C64" w:rsidRDefault="00D57C09" w:rsidP="00D12993">
            <w:pPr>
              <w:pStyle w:val="TAC"/>
            </w:pPr>
            <w:r w:rsidRPr="00090C64">
              <w:t>1805 - 1880</w:t>
            </w:r>
          </w:p>
          <w:p w14:paraId="2FDE5F78" w14:textId="77777777" w:rsidR="00D57C09" w:rsidRPr="00090C64" w:rsidRDefault="00D57C09" w:rsidP="00D12993">
            <w:pPr>
              <w:pStyle w:val="TAC"/>
            </w:pPr>
            <w:r w:rsidRPr="00090C64">
              <w:t>(NOTE 4)</w:t>
            </w:r>
          </w:p>
        </w:tc>
        <w:tc>
          <w:tcPr>
            <w:tcW w:w="1082" w:type="dxa"/>
          </w:tcPr>
          <w:p w14:paraId="01013C57" w14:textId="77777777" w:rsidR="00D57C09" w:rsidRPr="00090C64" w:rsidRDefault="00D57C09" w:rsidP="00D12993">
            <w:pPr>
              <w:pStyle w:val="TAC"/>
            </w:pPr>
            <w:r w:rsidRPr="00090C64">
              <w:t>+46</w:t>
            </w:r>
          </w:p>
        </w:tc>
        <w:tc>
          <w:tcPr>
            <w:tcW w:w="1134" w:type="dxa"/>
          </w:tcPr>
          <w:p w14:paraId="27747C7F" w14:textId="77777777" w:rsidR="00D57C09" w:rsidRPr="00090C64" w:rsidRDefault="00D57C09" w:rsidP="00D12993">
            <w:pPr>
              <w:pStyle w:val="TAC"/>
            </w:pPr>
            <w:r w:rsidRPr="00090C64">
              <w:t>+38</w:t>
            </w:r>
          </w:p>
        </w:tc>
        <w:tc>
          <w:tcPr>
            <w:tcW w:w="1134" w:type="dxa"/>
          </w:tcPr>
          <w:p w14:paraId="3AD8D208" w14:textId="77777777" w:rsidR="00D57C09" w:rsidRPr="00090C64" w:rsidRDefault="00D57C09" w:rsidP="00D12993">
            <w:pPr>
              <w:pStyle w:val="TAC"/>
            </w:pPr>
            <w:r w:rsidRPr="00090C64">
              <w:t>+24</w:t>
            </w:r>
          </w:p>
        </w:tc>
        <w:tc>
          <w:tcPr>
            <w:tcW w:w="1701" w:type="dxa"/>
          </w:tcPr>
          <w:p w14:paraId="2AFE3D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67FEB21" w14:textId="77777777" w:rsidR="00D57C09" w:rsidRPr="00090C64" w:rsidRDefault="00D57C09" w:rsidP="00D12993">
            <w:pPr>
              <w:pStyle w:val="TAC"/>
            </w:pPr>
            <w:r w:rsidRPr="00090C64">
              <w:t>CW carrier</w:t>
            </w:r>
          </w:p>
        </w:tc>
      </w:tr>
      <w:tr w:rsidR="00D57C09" w:rsidRPr="00090C64" w14:paraId="6EE5F3BF" w14:textId="77777777" w:rsidTr="004945FE">
        <w:trPr>
          <w:cantSplit/>
          <w:jc w:val="center"/>
        </w:trPr>
        <w:tc>
          <w:tcPr>
            <w:tcW w:w="1918" w:type="dxa"/>
          </w:tcPr>
          <w:p w14:paraId="6879AD4F" w14:textId="77777777" w:rsidR="00D57C09" w:rsidRPr="00090C64" w:rsidRDefault="00D57C09" w:rsidP="00D12993">
            <w:pPr>
              <w:pStyle w:val="TAL"/>
            </w:pPr>
            <w:r w:rsidRPr="00090C64">
              <w:t>UTRA FDD Band IV or E-UTRA Band 4</w:t>
            </w:r>
          </w:p>
        </w:tc>
        <w:tc>
          <w:tcPr>
            <w:tcW w:w="1657" w:type="dxa"/>
          </w:tcPr>
          <w:p w14:paraId="1EFA8C76" w14:textId="77777777" w:rsidR="00D57C09" w:rsidRPr="00090C64" w:rsidRDefault="00D57C09" w:rsidP="00D12993">
            <w:pPr>
              <w:pStyle w:val="TAC"/>
            </w:pPr>
            <w:r w:rsidRPr="00090C64">
              <w:t>2110 – 2155</w:t>
            </w:r>
          </w:p>
        </w:tc>
        <w:tc>
          <w:tcPr>
            <w:tcW w:w="1082" w:type="dxa"/>
          </w:tcPr>
          <w:p w14:paraId="0CEB5FC4" w14:textId="77777777" w:rsidR="00D57C09" w:rsidRPr="00090C64" w:rsidRDefault="00D57C09" w:rsidP="00D12993">
            <w:pPr>
              <w:pStyle w:val="TAC"/>
            </w:pPr>
            <w:r w:rsidRPr="00090C64">
              <w:t>+46</w:t>
            </w:r>
          </w:p>
        </w:tc>
        <w:tc>
          <w:tcPr>
            <w:tcW w:w="1134" w:type="dxa"/>
          </w:tcPr>
          <w:p w14:paraId="3CC58DF6" w14:textId="77777777" w:rsidR="00D57C09" w:rsidRPr="00090C64" w:rsidRDefault="00D57C09" w:rsidP="00D12993">
            <w:pPr>
              <w:pStyle w:val="TAC"/>
            </w:pPr>
            <w:r w:rsidRPr="00090C64">
              <w:t>+38</w:t>
            </w:r>
          </w:p>
        </w:tc>
        <w:tc>
          <w:tcPr>
            <w:tcW w:w="1134" w:type="dxa"/>
          </w:tcPr>
          <w:p w14:paraId="01E3F335" w14:textId="77777777" w:rsidR="00D57C09" w:rsidRPr="00090C64" w:rsidRDefault="00D57C09" w:rsidP="00D12993">
            <w:pPr>
              <w:pStyle w:val="TAC"/>
            </w:pPr>
            <w:r w:rsidRPr="00090C64">
              <w:t>+24</w:t>
            </w:r>
          </w:p>
        </w:tc>
        <w:tc>
          <w:tcPr>
            <w:tcW w:w="1701" w:type="dxa"/>
          </w:tcPr>
          <w:p w14:paraId="20F5ED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AED31E" w14:textId="77777777" w:rsidR="00D57C09" w:rsidRPr="00090C64" w:rsidRDefault="00D57C09" w:rsidP="00D12993">
            <w:pPr>
              <w:pStyle w:val="TAC"/>
            </w:pPr>
            <w:r w:rsidRPr="00090C64">
              <w:t>CW carrier</w:t>
            </w:r>
          </w:p>
        </w:tc>
      </w:tr>
      <w:tr w:rsidR="00D57C09" w:rsidRPr="00090C64" w14:paraId="4446F318" w14:textId="77777777" w:rsidTr="004945FE">
        <w:trPr>
          <w:cantSplit/>
          <w:jc w:val="center"/>
        </w:trPr>
        <w:tc>
          <w:tcPr>
            <w:tcW w:w="1918" w:type="dxa"/>
          </w:tcPr>
          <w:p w14:paraId="06C4DC07" w14:textId="77777777" w:rsidR="00D57C09" w:rsidRPr="00090C64" w:rsidRDefault="00D57C09" w:rsidP="00D12993">
            <w:pPr>
              <w:pStyle w:val="TAL"/>
            </w:pPr>
            <w:r w:rsidRPr="00090C64">
              <w:t>UTRA FDD Band V or E-UTRA Band 5 or NR band n5</w:t>
            </w:r>
          </w:p>
        </w:tc>
        <w:tc>
          <w:tcPr>
            <w:tcW w:w="1657" w:type="dxa"/>
          </w:tcPr>
          <w:p w14:paraId="4939B2E9" w14:textId="77777777" w:rsidR="00D57C09" w:rsidRPr="00090C64" w:rsidRDefault="00D57C09" w:rsidP="00D12993">
            <w:pPr>
              <w:pStyle w:val="TAC"/>
            </w:pPr>
            <w:r w:rsidRPr="00090C64">
              <w:t>869 – 894</w:t>
            </w:r>
          </w:p>
        </w:tc>
        <w:tc>
          <w:tcPr>
            <w:tcW w:w="1082" w:type="dxa"/>
          </w:tcPr>
          <w:p w14:paraId="45918197" w14:textId="77777777" w:rsidR="00D57C09" w:rsidRPr="00090C64" w:rsidRDefault="00D57C09" w:rsidP="00D12993">
            <w:pPr>
              <w:pStyle w:val="TAC"/>
            </w:pPr>
            <w:r w:rsidRPr="00090C64">
              <w:t>+46</w:t>
            </w:r>
          </w:p>
        </w:tc>
        <w:tc>
          <w:tcPr>
            <w:tcW w:w="1134" w:type="dxa"/>
          </w:tcPr>
          <w:p w14:paraId="7A255BBD" w14:textId="77777777" w:rsidR="00D57C09" w:rsidRPr="00090C64" w:rsidRDefault="00D57C09" w:rsidP="00D12993">
            <w:pPr>
              <w:pStyle w:val="TAC"/>
            </w:pPr>
            <w:r w:rsidRPr="00090C64">
              <w:t>+38</w:t>
            </w:r>
          </w:p>
        </w:tc>
        <w:tc>
          <w:tcPr>
            <w:tcW w:w="1134" w:type="dxa"/>
          </w:tcPr>
          <w:p w14:paraId="063D525B" w14:textId="77777777" w:rsidR="00D57C09" w:rsidRPr="00090C64" w:rsidRDefault="00D57C09" w:rsidP="00D12993">
            <w:pPr>
              <w:pStyle w:val="TAC"/>
            </w:pPr>
            <w:r w:rsidRPr="00090C64">
              <w:t>+24</w:t>
            </w:r>
          </w:p>
        </w:tc>
        <w:tc>
          <w:tcPr>
            <w:tcW w:w="1701" w:type="dxa"/>
          </w:tcPr>
          <w:p w14:paraId="798D27B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739ED07" w14:textId="77777777" w:rsidR="00D57C09" w:rsidRPr="00090C64" w:rsidRDefault="00D57C09" w:rsidP="00D12993">
            <w:pPr>
              <w:pStyle w:val="TAC"/>
            </w:pPr>
            <w:r w:rsidRPr="00090C64">
              <w:t>CW carrier</w:t>
            </w:r>
          </w:p>
        </w:tc>
      </w:tr>
      <w:tr w:rsidR="00D57C09" w:rsidRPr="00090C64" w14:paraId="0867872A" w14:textId="77777777" w:rsidTr="004945FE">
        <w:trPr>
          <w:cantSplit/>
          <w:jc w:val="center"/>
        </w:trPr>
        <w:tc>
          <w:tcPr>
            <w:tcW w:w="1918" w:type="dxa"/>
          </w:tcPr>
          <w:p w14:paraId="70E8B97B" w14:textId="77777777" w:rsidR="00D57C09" w:rsidRPr="00090C64" w:rsidRDefault="00D57C09" w:rsidP="00D12993">
            <w:pPr>
              <w:pStyle w:val="TAL"/>
            </w:pPr>
            <w:r w:rsidRPr="00090C64">
              <w:t>UTRA FDD Band VI or E-UTRA Band 6</w:t>
            </w:r>
          </w:p>
        </w:tc>
        <w:tc>
          <w:tcPr>
            <w:tcW w:w="1657" w:type="dxa"/>
          </w:tcPr>
          <w:p w14:paraId="2B2094C1" w14:textId="77777777" w:rsidR="00D57C09" w:rsidRPr="00090C64" w:rsidRDefault="00D57C09" w:rsidP="00D12993">
            <w:pPr>
              <w:pStyle w:val="TAC"/>
            </w:pPr>
            <w:r w:rsidRPr="00090C64">
              <w:t>875 – 885</w:t>
            </w:r>
          </w:p>
        </w:tc>
        <w:tc>
          <w:tcPr>
            <w:tcW w:w="1082" w:type="dxa"/>
          </w:tcPr>
          <w:p w14:paraId="1BF76757" w14:textId="77777777" w:rsidR="00D57C09" w:rsidRPr="00090C64" w:rsidRDefault="00D57C09" w:rsidP="00D12993">
            <w:pPr>
              <w:pStyle w:val="TAC"/>
            </w:pPr>
            <w:r w:rsidRPr="00090C64">
              <w:t>+46</w:t>
            </w:r>
          </w:p>
        </w:tc>
        <w:tc>
          <w:tcPr>
            <w:tcW w:w="1134" w:type="dxa"/>
          </w:tcPr>
          <w:p w14:paraId="7D44230F" w14:textId="77777777" w:rsidR="00D57C09" w:rsidRPr="00090C64" w:rsidRDefault="00D57C09" w:rsidP="00D12993">
            <w:pPr>
              <w:pStyle w:val="TAC"/>
            </w:pPr>
            <w:r w:rsidRPr="00090C64">
              <w:t>+38</w:t>
            </w:r>
          </w:p>
        </w:tc>
        <w:tc>
          <w:tcPr>
            <w:tcW w:w="1134" w:type="dxa"/>
          </w:tcPr>
          <w:p w14:paraId="3A01E7F7" w14:textId="77777777" w:rsidR="00D57C09" w:rsidRPr="00090C64" w:rsidRDefault="00D57C09" w:rsidP="00D12993">
            <w:pPr>
              <w:pStyle w:val="TAC"/>
            </w:pPr>
            <w:r w:rsidRPr="00090C64">
              <w:t>+24</w:t>
            </w:r>
          </w:p>
        </w:tc>
        <w:tc>
          <w:tcPr>
            <w:tcW w:w="1701" w:type="dxa"/>
          </w:tcPr>
          <w:p w14:paraId="762CCF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02B4E4C" w14:textId="77777777" w:rsidR="00D57C09" w:rsidRPr="00090C64" w:rsidRDefault="00D57C09" w:rsidP="00D12993">
            <w:pPr>
              <w:pStyle w:val="TAC"/>
            </w:pPr>
            <w:r w:rsidRPr="00090C64">
              <w:t>CW carrier</w:t>
            </w:r>
          </w:p>
        </w:tc>
      </w:tr>
      <w:tr w:rsidR="00D57C09" w:rsidRPr="00090C64" w14:paraId="300F50E8" w14:textId="77777777" w:rsidTr="004945FE">
        <w:trPr>
          <w:cantSplit/>
          <w:jc w:val="center"/>
        </w:trPr>
        <w:tc>
          <w:tcPr>
            <w:tcW w:w="1918" w:type="dxa"/>
          </w:tcPr>
          <w:p w14:paraId="06B909AA" w14:textId="77777777" w:rsidR="00D57C09" w:rsidRPr="00090C64" w:rsidRDefault="00D57C09" w:rsidP="00D12993">
            <w:pPr>
              <w:pStyle w:val="TAL"/>
            </w:pPr>
            <w:r w:rsidRPr="00090C64">
              <w:t>UTRA FDD Band VII or E-UTRA Band 7 or NR band n7</w:t>
            </w:r>
          </w:p>
        </w:tc>
        <w:tc>
          <w:tcPr>
            <w:tcW w:w="1657" w:type="dxa"/>
          </w:tcPr>
          <w:p w14:paraId="03B4631A" w14:textId="77777777" w:rsidR="00D57C09" w:rsidRPr="00090C64" w:rsidRDefault="00D57C09" w:rsidP="00D12993">
            <w:pPr>
              <w:pStyle w:val="TAC"/>
            </w:pPr>
            <w:r w:rsidRPr="00090C64">
              <w:t>2620 – 2690</w:t>
            </w:r>
          </w:p>
        </w:tc>
        <w:tc>
          <w:tcPr>
            <w:tcW w:w="1082" w:type="dxa"/>
          </w:tcPr>
          <w:p w14:paraId="3A4A9398" w14:textId="77777777" w:rsidR="00D57C09" w:rsidRPr="00090C64" w:rsidRDefault="00D57C09" w:rsidP="00D12993">
            <w:pPr>
              <w:pStyle w:val="TAC"/>
            </w:pPr>
            <w:r w:rsidRPr="00090C64">
              <w:t>+46</w:t>
            </w:r>
          </w:p>
        </w:tc>
        <w:tc>
          <w:tcPr>
            <w:tcW w:w="1134" w:type="dxa"/>
          </w:tcPr>
          <w:p w14:paraId="5A0CFC11" w14:textId="77777777" w:rsidR="00D57C09" w:rsidRPr="00090C64" w:rsidRDefault="00D57C09" w:rsidP="00D12993">
            <w:pPr>
              <w:pStyle w:val="TAC"/>
            </w:pPr>
            <w:r w:rsidRPr="00090C64">
              <w:t>+38</w:t>
            </w:r>
          </w:p>
        </w:tc>
        <w:tc>
          <w:tcPr>
            <w:tcW w:w="1134" w:type="dxa"/>
          </w:tcPr>
          <w:p w14:paraId="3F2F0DD0" w14:textId="77777777" w:rsidR="00D57C09" w:rsidRPr="00090C64" w:rsidRDefault="00D57C09" w:rsidP="00D12993">
            <w:pPr>
              <w:pStyle w:val="TAC"/>
            </w:pPr>
            <w:r w:rsidRPr="00090C64">
              <w:t>+24</w:t>
            </w:r>
          </w:p>
        </w:tc>
        <w:tc>
          <w:tcPr>
            <w:tcW w:w="1701" w:type="dxa"/>
          </w:tcPr>
          <w:p w14:paraId="0B31C52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64FB74" w14:textId="77777777" w:rsidR="00D57C09" w:rsidRPr="00090C64" w:rsidRDefault="00D57C09" w:rsidP="00D12993">
            <w:pPr>
              <w:pStyle w:val="TAC"/>
            </w:pPr>
            <w:r w:rsidRPr="00090C64">
              <w:t>CW carrier</w:t>
            </w:r>
          </w:p>
        </w:tc>
      </w:tr>
      <w:tr w:rsidR="00D57C09" w:rsidRPr="00090C64" w14:paraId="7E88466A"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D12993">
            <w:pPr>
              <w:pStyle w:val="TAC"/>
            </w:pPr>
            <w:r w:rsidRPr="00090C64">
              <w:t>CW carrier</w:t>
            </w:r>
          </w:p>
        </w:tc>
      </w:tr>
      <w:tr w:rsidR="00D57C09" w:rsidRPr="00090C64" w14:paraId="7910D6E9" w14:textId="77777777" w:rsidTr="004945FE">
        <w:trPr>
          <w:cantSplit/>
          <w:jc w:val="center"/>
        </w:trPr>
        <w:tc>
          <w:tcPr>
            <w:tcW w:w="1918" w:type="dxa"/>
          </w:tcPr>
          <w:p w14:paraId="4D024432" w14:textId="77777777" w:rsidR="00D57C09" w:rsidRPr="00090C64" w:rsidRDefault="00D57C09" w:rsidP="00D12993">
            <w:pPr>
              <w:pStyle w:val="TAL"/>
            </w:pPr>
            <w:r w:rsidRPr="00090C64">
              <w:t>UTRA FDD Band IX or E-UTRA Band 9</w:t>
            </w:r>
          </w:p>
        </w:tc>
        <w:tc>
          <w:tcPr>
            <w:tcW w:w="1657" w:type="dxa"/>
          </w:tcPr>
          <w:p w14:paraId="6AFF1D62" w14:textId="77777777" w:rsidR="00D57C09" w:rsidRPr="00090C64" w:rsidRDefault="00D57C09" w:rsidP="00D12993">
            <w:pPr>
              <w:pStyle w:val="TAC"/>
            </w:pPr>
            <w:r w:rsidRPr="00090C64">
              <w:t>1844.9 - 1879.9</w:t>
            </w:r>
          </w:p>
        </w:tc>
        <w:tc>
          <w:tcPr>
            <w:tcW w:w="1082" w:type="dxa"/>
          </w:tcPr>
          <w:p w14:paraId="58173608" w14:textId="77777777" w:rsidR="00D57C09" w:rsidRPr="00090C64" w:rsidRDefault="00D57C09" w:rsidP="00D12993">
            <w:pPr>
              <w:pStyle w:val="TAC"/>
            </w:pPr>
            <w:r w:rsidRPr="00090C64">
              <w:t>+46</w:t>
            </w:r>
          </w:p>
        </w:tc>
        <w:tc>
          <w:tcPr>
            <w:tcW w:w="1134" w:type="dxa"/>
          </w:tcPr>
          <w:p w14:paraId="0D80AD72" w14:textId="77777777" w:rsidR="00D57C09" w:rsidRPr="00090C64" w:rsidRDefault="00D57C09" w:rsidP="00D12993">
            <w:pPr>
              <w:pStyle w:val="TAC"/>
            </w:pPr>
            <w:r w:rsidRPr="00090C64">
              <w:t>+38</w:t>
            </w:r>
          </w:p>
        </w:tc>
        <w:tc>
          <w:tcPr>
            <w:tcW w:w="1134" w:type="dxa"/>
          </w:tcPr>
          <w:p w14:paraId="1C8AAE68" w14:textId="77777777" w:rsidR="00D57C09" w:rsidRPr="00090C64" w:rsidRDefault="00D57C09" w:rsidP="00D12993">
            <w:pPr>
              <w:pStyle w:val="TAC"/>
            </w:pPr>
            <w:r w:rsidRPr="00090C64">
              <w:t>+24</w:t>
            </w:r>
          </w:p>
        </w:tc>
        <w:tc>
          <w:tcPr>
            <w:tcW w:w="1701" w:type="dxa"/>
          </w:tcPr>
          <w:p w14:paraId="0F5183E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53E10A1" w14:textId="77777777" w:rsidR="00D57C09" w:rsidRPr="00090C64" w:rsidRDefault="00D57C09" w:rsidP="00D12993">
            <w:pPr>
              <w:pStyle w:val="TAC"/>
            </w:pPr>
            <w:r w:rsidRPr="00090C64">
              <w:t>CW carrier</w:t>
            </w:r>
          </w:p>
        </w:tc>
      </w:tr>
      <w:tr w:rsidR="00D57C09" w:rsidRPr="00090C64" w14:paraId="32A53199" w14:textId="77777777" w:rsidTr="004945FE">
        <w:trPr>
          <w:cantSplit/>
          <w:jc w:val="center"/>
        </w:trPr>
        <w:tc>
          <w:tcPr>
            <w:tcW w:w="1918" w:type="dxa"/>
          </w:tcPr>
          <w:p w14:paraId="1611B477" w14:textId="77777777" w:rsidR="00D57C09" w:rsidRPr="00090C64" w:rsidRDefault="00D57C09" w:rsidP="00D12993">
            <w:pPr>
              <w:pStyle w:val="TAL"/>
            </w:pPr>
            <w:r w:rsidRPr="00090C64">
              <w:t>UTRA FDD Band X or E-UTRA Band 10</w:t>
            </w:r>
          </w:p>
        </w:tc>
        <w:tc>
          <w:tcPr>
            <w:tcW w:w="1657" w:type="dxa"/>
          </w:tcPr>
          <w:p w14:paraId="4044EA9C" w14:textId="77777777" w:rsidR="00D57C09" w:rsidRPr="00090C64" w:rsidRDefault="00D57C09" w:rsidP="00D12993">
            <w:pPr>
              <w:pStyle w:val="TAC"/>
            </w:pPr>
            <w:r w:rsidRPr="00090C64">
              <w:t>2110 – 2170</w:t>
            </w:r>
          </w:p>
        </w:tc>
        <w:tc>
          <w:tcPr>
            <w:tcW w:w="1082" w:type="dxa"/>
          </w:tcPr>
          <w:p w14:paraId="2EE9310C" w14:textId="77777777" w:rsidR="00D57C09" w:rsidRPr="00090C64" w:rsidRDefault="00D57C09" w:rsidP="00D12993">
            <w:pPr>
              <w:pStyle w:val="TAC"/>
            </w:pPr>
            <w:r w:rsidRPr="00090C64">
              <w:t>+46</w:t>
            </w:r>
          </w:p>
        </w:tc>
        <w:tc>
          <w:tcPr>
            <w:tcW w:w="1134" w:type="dxa"/>
          </w:tcPr>
          <w:p w14:paraId="430B730C" w14:textId="77777777" w:rsidR="00D57C09" w:rsidRPr="00090C64" w:rsidRDefault="00D57C09" w:rsidP="00D12993">
            <w:pPr>
              <w:pStyle w:val="TAC"/>
            </w:pPr>
            <w:r w:rsidRPr="00090C64">
              <w:t>+38</w:t>
            </w:r>
          </w:p>
        </w:tc>
        <w:tc>
          <w:tcPr>
            <w:tcW w:w="1134" w:type="dxa"/>
          </w:tcPr>
          <w:p w14:paraId="29497D76" w14:textId="77777777" w:rsidR="00D57C09" w:rsidRPr="00090C64" w:rsidRDefault="00D57C09" w:rsidP="00D12993">
            <w:pPr>
              <w:pStyle w:val="TAC"/>
            </w:pPr>
            <w:r w:rsidRPr="00090C64">
              <w:t>+24</w:t>
            </w:r>
          </w:p>
        </w:tc>
        <w:tc>
          <w:tcPr>
            <w:tcW w:w="1701" w:type="dxa"/>
          </w:tcPr>
          <w:p w14:paraId="035ED324"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D6B330" w14:textId="77777777" w:rsidR="00D57C09" w:rsidRPr="00090C64" w:rsidRDefault="00D57C09" w:rsidP="00D12993">
            <w:pPr>
              <w:pStyle w:val="TAC"/>
            </w:pPr>
            <w:r w:rsidRPr="00090C64">
              <w:t>CW carrier</w:t>
            </w:r>
          </w:p>
        </w:tc>
      </w:tr>
      <w:tr w:rsidR="00D57C09" w:rsidRPr="00090C64" w14:paraId="4AA56292" w14:textId="77777777" w:rsidTr="004945FE">
        <w:trPr>
          <w:cantSplit/>
          <w:jc w:val="center"/>
        </w:trPr>
        <w:tc>
          <w:tcPr>
            <w:tcW w:w="1918" w:type="dxa"/>
          </w:tcPr>
          <w:p w14:paraId="066C8969" w14:textId="77777777" w:rsidR="00D57C09" w:rsidRPr="00090C64" w:rsidRDefault="00D57C09" w:rsidP="00D12993">
            <w:pPr>
              <w:pStyle w:val="TAL"/>
            </w:pPr>
            <w:r w:rsidRPr="00090C64">
              <w:t>UTRA FDD Band XI or E-UTRA Band 11</w:t>
            </w:r>
          </w:p>
        </w:tc>
        <w:tc>
          <w:tcPr>
            <w:tcW w:w="1657" w:type="dxa"/>
          </w:tcPr>
          <w:p w14:paraId="0CE037EC" w14:textId="77777777" w:rsidR="00D57C09" w:rsidRPr="00090C64" w:rsidRDefault="00D57C09" w:rsidP="00D12993">
            <w:pPr>
              <w:pStyle w:val="TAC"/>
            </w:pPr>
            <w:r w:rsidRPr="00090C64">
              <w:t>1475.9 - 1495.9</w:t>
            </w:r>
          </w:p>
        </w:tc>
        <w:tc>
          <w:tcPr>
            <w:tcW w:w="1082" w:type="dxa"/>
          </w:tcPr>
          <w:p w14:paraId="10CE03BF" w14:textId="77777777" w:rsidR="00D57C09" w:rsidRPr="00090C64" w:rsidRDefault="00D57C09" w:rsidP="00D12993">
            <w:pPr>
              <w:pStyle w:val="TAC"/>
            </w:pPr>
            <w:r w:rsidRPr="00090C64">
              <w:t>+46</w:t>
            </w:r>
          </w:p>
        </w:tc>
        <w:tc>
          <w:tcPr>
            <w:tcW w:w="1134" w:type="dxa"/>
          </w:tcPr>
          <w:p w14:paraId="4A7273E7" w14:textId="77777777" w:rsidR="00D57C09" w:rsidRPr="00090C64" w:rsidRDefault="00D57C09" w:rsidP="00D12993">
            <w:pPr>
              <w:pStyle w:val="TAC"/>
            </w:pPr>
            <w:r w:rsidRPr="00090C64">
              <w:t>+38</w:t>
            </w:r>
          </w:p>
        </w:tc>
        <w:tc>
          <w:tcPr>
            <w:tcW w:w="1134" w:type="dxa"/>
          </w:tcPr>
          <w:p w14:paraId="23D543A1" w14:textId="77777777" w:rsidR="00D57C09" w:rsidRPr="00090C64" w:rsidRDefault="00D57C09" w:rsidP="00D12993">
            <w:pPr>
              <w:pStyle w:val="TAC"/>
            </w:pPr>
            <w:r w:rsidRPr="00090C64">
              <w:t>+24</w:t>
            </w:r>
          </w:p>
        </w:tc>
        <w:tc>
          <w:tcPr>
            <w:tcW w:w="1701" w:type="dxa"/>
          </w:tcPr>
          <w:p w14:paraId="479041B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436F017" w14:textId="77777777" w:rsidR="00D57C09" w:rsidRPr="00090C64" w:rsidRDefault="00D57C09" w:rsidP="00D12993">
            <w:pPr>
              <w:pStyle w:val="TAC"/>
            </w:pPr>
            <w:r w:rsidRPr="00090C64">
              <w:t>CW carrier</w:t>
            </w:r>
          </w:p>
        </w:tc>
      </w:tr>
      <w:tr w:rsidR="00D57C09" w:rsidRPr="00090C64" w14:paraId="3D70BFC0" w14:textId="77777777" w:rsidTr="004945FE">
        <w:trPr>
          <w:cantSplit/>
          <w:jc w:val="center"/>
        </w:trPr>
        <w:tc>
          <w:tcPr>
            <w:tcW w:w="1918" w:type="dxa"/>
          </w:tcPr>
          <w:p w14:paraId="45C34811" w14:textId="77777777" w:rsidR="00D57C09" w:rsidRPr="00090C64" w:rsidRDefault="00D57C09" w:rsidP="00D12993">
            <w:pPr>
              <w:pStyle w:val="TAL"/>
            </w:pPr>
            <w:r w:rsidRPr="00090C64">
              <w:t>UTRA FDD Band XII or E-UTRA Band 12 or NR band n12</w:t>
            </w:r>
          </w:p>
        </w:tc>
        <w:tc>
          <w:tcPr>
            <w:tcW w:w="1657" w:type="dxa"/>
          </w:tcPr>
          <w:p w14:paraId="6FB08386" w14:textId="77777777" w:rsidR="00D57C09" w:rsidRPr="00090C64" w:rsidRDefault="00D57C09" w:rsidP="00D12993">
            <w:pPr>
              <w:pStyle w:val="TAC"/>
            </w:pPr>
            <w:r w:rsidRPr="00090C64">
              <w:t>729 – 746</w:t>
            </w:r>
          </w:p>
        </w:tc>
        <w:tc>
          <w:tcPr>
            <w:tcW w:w="1082" w:type="dxa"/>
          </w:tcPr>
          <w:p w14:paraId="61B2933B" w14:textId="77777777" w:rsidR="00D57C09" w:rsidRPr="00090C64" w:rsidRDefault="00D57C09" w:rsidP="00D12993">
            <w:pPr>
              <w:pStyle w:val="TAC"/>
            </w:pPr>
            <w:r w:rsidRPr="00090C64">
              <w:t>+46</w:t>
            </w:r>
          </w:p>
        </w:tc>
        <w:tc>
          <w:tcPr>
            <w:tcW w:w="1134" w:type="dxa"/>
          </w:tcPr>
          <w:p w14:paraId="1AC71979" w14:textId="77777777" w:rsidR="00D57C09" w:rsidRPr="00090C64" w:rsidRDefault="00D57C09" w:rsidP="00D12993">
            <w:pPr>
              <w:pStyle w:val="TAC"/>
            </w:pPr>
            <w:r w:rsidRPr="00090C64">
              <w:t>+38</w:t>
            </w:r>
          </w:p>
        </w:tc>
        <w:tc>
          <w:tcPr>
            <w:tcW w:w="1134" w:type="dxa"/>
          </w:tcPr>
          <w:p w14:paraId="63290508" w14:textId="77777777" w:rsidR="00D57C09" w:rsidRPr="00090C64" w:rsidRDefault="00D57C09" w:rsidP="00D12993">
            <w:pPr>
              <w:pStyle w:val="TAC"/>
            </w:pPr>
            <w:r w:rsidRPr="00090C64">
              <w:t>+24</w:t>
            </w:r>
          </w:p>
        </w:tc>
        <w:tc>
          <w:tcPr>
            <w:tcW w:w="1701" w:type="dxa"/>
          </w:tcPr>
          <w:p w14:paraId="37B2E81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57E6836" w14:textId="77777777" w:rsidR="00D57C09" w:rsidRPr="00090C64" w:rsidRDefault="00D57C09" w:rsidP="00D12993">
            <w:pPr>
              <w:pStyle w:val="TAC"/>
            </w:pPr>
            <w:r w:rsidRPr="00090C64">
              <w:t>CW carrier</w:t>
            </w:r>
          </w:p>
        </w:tc>
      </w:tr>
      <w:tr w:rsidR="00D57C09" w:rsidRPr="00090C64" w14:paraId="51928606" w14:textId="77777777" w:rsidTr="004945FE">
        <w:trPr>
          <w:cantSplit/>
          <w:jc w:val="center"/>
        </w:trPr>
        <w:tc>
          <w:tcPr>
            <w:tcW w:w="1918" w:type="dxa"/>
          </w:tcPr>
          <w:p w14:paraId="29790450" w14:textId="77777777" w:rsidR="00D57C09" w:rsidRPr="00090C64" w:rsidRDefault="00D57C09" w:rsidP="00D12993">
            <w:pPr>
              <w:pStyle w:val="TAL"/>
            </w:pPr>
            <w:r w:rsidRPr="00090C64">
              <w:t>UTRA FDD Band XIIII or E-UTRA Band 13</w:t>
            </w:r>
          </w:p>
        </w:tc>
        <w:tc>
          <w:tcPr>
            <w:tcW w:w="1657" w:type="dxa"/>
          </w:tcPr>
          <w:p w14:paraId="22A7498E" w14:textId="77777777" w:rsidR="00D57C09" w:rsidRPr="00090C64" w:rsidRDefault="00D57C09" w:rsidP="00D12993">
            <w:pPr>
              <w:pStyle w:val="TAC"/>
            </w:pPr>
            <w:r w:rsidRPr="00090C64">
              <w:t>746 – 756</w:t>
            </w:r>
          </w:p>
        </w:tc>
        <w:tc>
          <w:tcPr>
            <w:tcW w:w="1082" w:type="dxa"/>
          </w:tcPr>
          <w:p w14:paraId="06BD93EC" w14:textId="77777777" w:rsidR="00D57C09" w:rsidRPr="00090C64" w:rsidRDefault="00D57C09" w:rsidP="00D12993">
            <w:pPr>
              <w:pStyle w:val="TAC"/>
            </w:pPr>
            <w:r w:rsidRPr="00090C64">
              <w:t>+46</w:t>
            </w:r>
          </w:p>
        </w:tc>
        <w:tc>
          <w:tcPr>
            <w:tcW w:w="1134" w:type="dxa"/>
          </w:tcPr>
          <w:p w14:paraId="31E07537" w14:textId="77777777" w:rsidR="00D57C09" w:rsidRPr="00090C64" w:rsidRDefault="00D57C09" w:rsidP="00D12993">
            <w:pPr>
              <w:pStyle w:val="TAC"/>
            </w:pPr>
            <w:r w:rsidRPr="00090C64">
              <w:t>+38</w:t>
            </w:r>
          </w:p>
        </w:tc>
        <w:tc>
          <w:tcPr>
            <w:tcW w:w="1134" w:type="dxa"/>
          </w:tcPr>
          <w:p w14:paraId="0AFD8677" w14:textId="77777777" w:rsidR="00D57C09" w:rsidRPr="00090C64" w:rsidRDefault="00D57C09" w:rsidP="00D12993">
            <w:pPr>
              <w:pStyle w:val="TAC"/>
            </w:pPr>
            <w:r w:rsidRPr="00090C64">
              <w:t>+24</w:t>
            </w:r>
          </w:p>
        </w:tc>
        <w:tc>
          <w:tcPr>
            <w:tcW w:w="1701" w:type="dxa"/>
          </w:tcPr>
          <w:p w14:paraId="3B1C41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D12993">
            <w:pPr>
              <w:pStyle w:val="TAC"/>
            </w:pPr>
            <w:r w:rsidRPr="00090C64">
              <w:t>CW carrier</w:t>
            </w:r>
          </w:p>
        </w:tc>
      </w:tr>
      <w:tr w:rsidR="00D57C09" w:rsidRPr="00090C64" w14:paraId="65504F9E" w14:textId="77777777" w:rsidTr="004945FE">
        <w:trPr>
          <w:cantSplit/>
          <w:jc w:val="center"/>
        </w:trPr>
        <w:tc>
          <w:tcPr>
            <w:tcW w:w="1918" w:type="dxa"/>
          </w:tcPr>
          <w:p w14:paraId="7D2C72BC" w14:textId="77777777" w:rsidR="00D57C09" w:rsidRPr="00090C64" w:rsidRDefault="00D57C09" w:rsidP="00D12993">
            <w:pPr>
              <w:pStyle w:val="TAL"/>
            </w:pPr>
            <w:r w:rsidRPr="00090C64">
              <w:t>UTRA FDD Band XIV or E-UTRA Band 14 or NR band n14</w:t>
            </w:r>
          </w:p>
        </w:tc>
        <w:tc>
          <w:tcPr>
            <w:tcW w:w="1657" w:type="dxa"/>
          </w:tcPr>
          <w:p w14:paraId="2D3A9F58" w14:textId="77777777" w:rsidR="00D57C09" w:rsidRPr="00090C64" w:rsidRDefault="00D57C09" w:rsidP="00D12993">
            <w:pPr>
              <w:pStyle w:val="TAC"/>
            </w:pPr>
            <w:r w:rsidRPr="00090C64">
              <w:t>758 – 768</w:t>
            </w:r>
          </w:p>
        </w:tc>
        <w:tc>
          <w:tcPr>
            <w:tcW w:w="1082" w:type="dxa"/>
          </w:tcPr>
          <w:p w14:paraId="3CFFAEFD" w14:textId="77777777" w:rsidR="00D57C09" w:rsidRPr="00090C64" w:rsidRDefault="00D57C09" w:rsidP="00D12993">
            <w:pPr>
              <w:pStyle w:val="TAC"/>
            </w:pPr>
            <w:r w:rsidRPr="00090C64">
              <w:t>+46</w:t>
            </w:r>
          </w:p>
        </w:tc>
        <w:tc>
          <w:tcPr>
            <w:tcW w:w="1134" w:type="dxa"/>
          </w:tcPr>
          <w:p w14:paraId="37E8E658" w14:textId="77777777" w:rsidR="00D57C09" w:rsidRPr="00090C64" w:rsidRDefault="00D57C09" w:rsidP="00D12993">
            <w:pPr>
              <w:pStyle w:val="TAC"/>
            </w:pPr>
            <w:r w:rsidRPr="00090C64">
              <w:t>+38</w:t>
            </w:r>
          </w:p>
        </w:tc>
        <w:tc>
          <w:tcPr>
            <w:tcW w:w="1134" w:type="dxa"/>
          </w:tcPr>
          <w:p w14:paraId="7CD98DEA" w14:textId="77777777" w:rsidR="00D57C09" w:rsidRPr="00090C64" w:rsidRDefault="00D57C09" w:rsidP="00D12993">
            <w:pPr>
              <w:pStyle w:val="TAC"/>
            </w:pPr>
            <w:r w:rsidRPr="00090C64">
              <w:t>+24</w:t>
            </w:r>
          </w:p>
        </w:tc>
        <w:tc>
          <w:tcPr>
            <w:tcW w:w="1701" w:type="dxa"/>
          </w:tcPr>
          <w:p w14:paraId="412642F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D12993">
            <w:pPr>
              <w:pStyle w:val="TAC"/>
            </w:pPr>
            <w:r w:rsidRPr="00090C64">
              <w:t>CW carrier</w:t>
            </w:r>
          </w:p>
        </w:tc>
      </w:tr>
      <w:tr w:rsidR="00D57C09" w:rsidRPr="00090C64" w14:paraId="1B3B3644" w14:textId="77777777" w:rsidTr="004945FE">
        <w:trPr>
          <w:cantSplit/>
          <w:jc w:val="center"/>
        </w:trPr>
        <w:tc>
          <w:tcPr>
            <w:tcW w:w="1918" w:type="dxa"/>
          </w:tcPr>
          <w:p w14:paraId="550B4EEB" w14:textId="77777777" w:rsidR="00D57C09" w:rsidRPr="00090C64" w:rsidRDefault="00D57C09" w:rsidP="00D12993">
            <w:pPr>
              <w:pStyle w:val="TAL"/>
            </w:pPr>
            <w:r w:rsidRPr="00090C64">
              <w:t>E-UTRA Band 17</w:t>
            </w:r>
          </w:p>
        </w:tc>
        <w:tc>
          <w:tcPr>
            <w:tcW w:w="1657" w:type="dxa"/>
          </w:tcPr>
          <w:p w14:paraId="2DDF6424" w14:textId="77777777" w:rsidR="00D57C09" w:rsidRPr="00090C64" w:rsidRDefault="00D57C09" w:rsidP="00D12993">
            <w:pPr>
              <w:pStyle w:val="TAC"/>
            </w:pPr>
            <w:r w:rsidRPr="00090C64">
              <w:t>734 – 746</w:t>
            </w:r>
          </w:p>
        </w:tc>
        <w:tc>
          <w:tcPr>
            <w:tcW w:w="1082" w:type="dxa"/>
          </w:tcPr>
          <w:p w14:paraId="6E117997" w14:textId="77777777" w:rsidR="00D57C09" w:rsidRPr="00090C64" w:rsidRDefault="00D57C09" w:rsidP="00D12993">
            <w:pPr>
              <w:pStyle w:val="TAC"/>
            </w:pPr>
            <w:r w:rsidRPr="00090C64">
              <w:t>+46</w:t>
            </w:r>
          </w:p>
        </w:tc>
        <w:tc>
          <w:tcPr>
            <w:tcW w:w="1134" w:type="dxa"/>
          </w:tcPr>
          <w:p w14:paraId="2F727EC2" w14:textId="77777777" w:rsidR="00D57C09" w:rsidRPr="00090C64" w:rsidRDefault="00D57C09" w:rsidP="00D12993">
            <w:pPr>
              <w:pStyle w:val="TAC"/>
            </w:pPr>
            <w:r w:rsidRPr="00090C64">
              <w:t>+38</w:t>
            </w:r>
          </w:p>
        </w:tc>
        <w:tc>
          <w:tcPr>
            <w:tcW w:w="1134" w:type="dxa"/>
          </w:tcPr>
          <w:p w14:paraId="56759757" w14:textId="77777777" w:rsidR="00D57C09" w:rsidRPr="00090C64" w:rsidRDefault="00D57C09" w:rsidP="00D12993">
            <w:pPr>
              <w:pStyle w:val="TAC"/>
            </w:pPr>
            <w:r w:rsidRPr="00090C64">
              <w:t>+24</w:t>
            </w:r>
          </w:p>
        </w:tc>
        <w:tc>
          <w:tcPr>
            <w:tcW w:w="1701" w:type="dxa"/>
          </w:tcPr>
          <w:p w14:paraId="783BCDA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D12993">
            <w:pPr>
              <w:pStyle w:val="TAC"/>
            </w:pPr>
            <w:r w:rsidRPr="00090C64">
              <w:t>CW carrier</w:t>
            </w:r>
          </w:p>
        </w:tc>
      </w:tr>
      <w:tr w:rsidR="00D57C09" w:rsidRPr="00090C64" w14:paraId="22B1F783" w14:textId="77777777" w:rsidTr="004945FE">
        <w:trPr>
          <w:cantSplit/>
          <w:jc w:val="center"/>
        </w:trPr>
        <w:tc>
          <w:tcPr>
            <w:tcW w:w="1918" w:type="dxa"/>
          </w:tcPr>
          <w:p w14:paraId="499D7CDC"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D12993">
            <w:pPr>
              <w:pStyle w:val="TAC"/>
            </w:pPr>
            <w:r w:rsidRPr="00090C64">
              <w:t>860 – 875</w:t>
            </w:r>
          </w:p>
        </w:tc>
        <w:tc>
          <w:tcPr>
            <w:tcW w:w="1082" w:type="dxa"/>
          </w:tcPr>
          <w:p w14:paraId="5C665AC1" w14:textId="77777777" w:rsidR="00D57C09" w:rsidRPr="00090C64" w:rsidRDefault="00D57C09" w:rsidP="00D12993">
            <w:pPr>
              <w:pStyle w:val="TAC"/>
            </w:pPr>
            <w:r w:rsidRPr="00090C64">
              <w:t>+46</w:t>
            </w:r>
          </w:p>
        </w:tc>
        <w:tc>
          <w:tcPr>
            <w:tcW w:w="1134" w:type="dxa"/>
          </w:tcPr>
          <w:p w14:paraId="5DB4781A" w14:textId="77777777" w:rsidR="00D57C09" w:rsidRPr="00090C64" w:rsidRDefault="00D57C09" w:rsidP="00D12993">
            <w:pPr>
              <w:pStyle w:val="TAC"/>
            </w:pPr>
            <w:r w:rsidRPr="00090C64">
              <w:t>+38</w:t>
            </w:r>
          </w:p>
        </w:tc>
        <w:tc>
          <w:tcPr>
            <w:tcW w:w="1134" w:type="dxa"/>
          </w:tcPr>
          <w:p w14:paraId="6F705D0D" w14:textId="77777777" w:rsidR="00D57C09" w:rsidRPr="00090C64" w:rsidRDefault="00D57C09" w:rsidP="00D12993">
            <w:pPr>
              <w:pStyle w:val="TAC"/>
            </w:pPr>
            <w:r w:rsidRPr="00090C64">
              <w:t>+24</w:t>
            </w:r>
          </w:p>
        </w:tc>
        <w:tc>
          <w:tcPr>
            <w:tcW w:w="1701" w:type="dxa"/>
          </w:tcPr>
          <w:p w14:paraId="44AEB3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D1ED3D8" w14:textId="77777777" w:rsidR="00D57C09" w:rsidRPr="00090C64" w:rsidRDefault="00D57C09" w:rsidP="00D12993">
            <w:pPr>
              <w:pStyle w:val="TAC"/>
            </w:pPr>
            <w:r w:rsidRPr="00090C64">
              <w:t>CW carrier</w:t>
            </w:r>
          </w:p>
        </w:tc>
      </w:tr>
      <w:tr w:rsidR="00D57C09" w:rsidRPr="00090C64" w14:paraId="5B1F27A7" w14:textId="77777777" w:rsidTr="004945FE">
        <w:trPr>
          <w:cantSplit/>
          <w:jc w:val="center"/>
        </w:trPr>
        <w:tc>
          <w:tcPr>
            <w:tcW w:w="1918" w:type="dxa"/>
          </w:tcPr>
          <w:p w14:paraId="207121C0" w14:textId="77777777" w:rsidR="00D57C09" w:rsidRPr="00090C64" w:rsidRDefault="00D57C09" w:rsidP="00D12993">
            <w:pPr>
              <w:pStyle w:val="TAL"/>
            </w:pPr>
            <w:r w:rsidRPr="00090C64">
              <w:t>UTRA FDD Band XIX or E-UTRA Band 19</w:t>
            </w:r>
          </w:p>
        </w:tc>
        <w:tc>
          <w:tcPr>
            <w:tcW w:w="1657" w:type="dxa"/>
          </w:tcPr>
          <w:p w14:paraId="2F288F54" w14:textId="77777777" w:rsidR="00D57C09" w:rsidRPr="00090C64" w:rsidRDefault="00D57C09" w:rsidP="00D12993">
            <w:pPr>
              <w:pStyle w:val="TAC"/>
            </w:pPr>
            <w:r w:rsidRPr="00090C64">
              <w:t>875 – 890</w:t>
            </w:r>
          </w:p>
        </w:tc>
        <w:tc>
          <w:tcPr>
            <w:tcW w:w="1082" w:type="dxa"/>
          </w:tcPr>
          <w:p w14:paraId="420F556B" w14:textId="77777777" w:rsidR="00D57C09" w:rsidRPr="00090C64" w:rsidRDefault="00D57C09" w:rsidP="00D12993">
            <w:pPr>
              <w:pStyle w:val="TAC"/>
            </w:pPr>
            <w:r w:rsidRPr="00090C64">
              <w:t>+46</w:t>
            </w:r>
          </w:p>
        </w:tc>
        <w:tc>
          <w:tcPr>
            <w:tcW w:w="1134" w:type="dxa"/>
          </w:tcPr>
          <w:p w14:paraId="614CC3C9" w14:textId="77777777" w:rsidR="00D57C09" w:rsidRPr="00090C64" w:rsidRDefault="00D57C09" w:rsidP="00D12993">
            <w:pPr>
              <w:pStyle w:val="TAC"/>
            </w:pPr>
            <w:r w:rsidRPr="00090C64">
              <w:t>+38</w:t>
            </w:r>
          </w:p>
        </w:tc>
        <w:tc>
          <w:tcPr>
            <w:tcW w:w="1134" w:type="dxa"/>
          </w:tcPr>
          <w:p w14:paraId="58FFCEA9" w14:textId="77777777" w:rsidR="00D57C09" w:rsidRPr="00090C64" w:rsidRDefault="00D57C09" w:rsidP="00D12993">
            <w:pPr>
              <w:pStyle w:val="TAC"/>
            </w:pPr>
            <w:r w:rsidRPr="00090C64">
              <w:t>+24</w:t>
            </w:r>
          </w:p>
        </w:tc>
        <w:tc>
          <w:tcPr>
            <w:tcW w:w="1701" w:type="dxa"/>
          </w:tcPr>
          <w:p w14:paraId="68A7FEA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E18E5C" w14:textId="77777777" w:rsidR="00D57C09" w:rsidRPr="00090C64" w:rsidRDefault="00D57C09" w:rsidP="00D12993">
            <w:pPr>
              <w:pStyle w:val="TAC"/>
            </w:pPr>
            <w:r w:rsidRPr="00090C64">
              <w:t>CW carrier</w:t>
            </w:r>
          </w:p>
        </w:tc>
      </w:tr>
      <w:tr w:rsidR="00D57C09" w:rsidRPr="00090C64" w14:paraId="3D025D12" w14:textId="77777777" w:rsidTr="004945FE">
        <w:trPr>
          <w:cantSplit/>
          <w:jc w:val="center"/>
        </w:trPr>
        <w:tc>
          <w:tcPr>
            <w:tcW w:w="1918" w:type="dxa"/>
          </w:tcPr>
          <w:p w14:paraId="55410F67" w14:textId="77777777" w:rsidR="00D57C09" w:rsidRPr="00090C64" w:rsidRDefault="00D57C09" w:rsidP="00D12993">
            <w:pPr>
              <w:pStyle w:val="TAL"/>
            </w:pPr>
            <w:r w:rsidRPr="00090C64">
              <w:t>UTRA FDD Band XX or E-UTRA Band 20 or NR band n20</w:t>
            </w:r>
          </w:p>
        </w:tc>
        <w:tc>
          <w:tcPr>
            <w:tcW w:w="1657" w:type="dxa"/>
          </w:tcPr>
          <w:p w14:paraId="3BF8C52D" w14:textId="77777777" w:rsidR="00D57C09" w:rsidRPr="00090C64" w:rsidRDefault="00D57C09" w:rsidP="00D12993">
            <w:pPr>
              <w:pStyle w:val="TAC"/>
            </w:pPr>
            <w:r w:rsidRPr="00090C64">
              <w:t>791 – 821</w:t>
            </w:r>
          </w:p>
        </w:tc>
        <w:tc>
          <w:tcPr>
            <w:tcW w:w="1082" w:type="dxa"/>
          </w:tcPr>
          <w:p w14:paraId="51B11242" w14:textId="77777777" w:rsidR="00D57C09" w:rsidRPr="00090C64" w:rsidRDefault="00D57C09" w:rsidP="00D12993">
            <w:pPr>
              <w:pStyle w:val="TAC"/>
            </w:pPr>
            <w:r w:rsidRPr="00090C64">
              <w:t>+46</w:t>
            </w:r>
          </w:p>
        </w:tc>
        <w:tc>
          <w:tcPr>
            <w:tcW w:w="1134" w:type="dxa"/>
          </w:tcPr>
          <w:p w14:paraId="11164FB0" w14:textId="77777777" w:rsidR="00D57C09" w:rsidRPr="00090C64" w:rsidRDefault="00D57C09" w:rsidP="00D12993">
            <w:pPr>
              <w:pStyle w:val="TAC"/>
            </w:pPr>
            <w:r w:rsidRPr="00090C64">
              <w:t>+38</w:t>
            </w:r>
          </w:p>
        </w:tc>
        <w:tc>
          <w:tcPr>
            <w:tcW w:w="1134" w:type="dxa"/>
          </w:tcPr>
          <w:p w14:paraId="1FFBC105" w14:textId="77777777" w:rsidR="00D57C09" w:rsidRPr="00090C64" w:rsidRDefault="00D57C09" w:rsidP="00D12993">
            <w:pPr>
              <w:pStyle w:val="TAC"/>
            </w:pPr>
            <w:r w:rsidRPr="00090C64">
              <w:t>+24</w:t>
            </w:r>
          </w:p>
        </w:tc>
        <w:tc>
          <w:tcPr>
            <w:tcW w:w="1701" w:type="dxa"/>
          </w:tcPr>
          <w:p w14:paraId="1828AB7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B47CFF8" w14:textId="77777777" w:rsidR="00D57C09" w:rsidRPr="00090C64" w:rsidRDefault="00D57C09" w:rsidP="00D12993">
            <w:pPr>
              <w:pStyle w:val="TAC"/>
            </w:pPr>
            <w:r w:rsidRPr="00090C64">
              <w:t>CW carrier</w:t>
            </w:r>
          </w:p>
        </w:tc>
      </w:tr>
      <w:tr w:rsidR="00D57C09" w:rsidRPr="00090C64" w14:paraId="259A9F92" w14:textId="77777777" w:rsidTr="004945FE">
        <w:trPr>
          <w:cantSplit/>
          <w:jc w:val="center"/>
        </w:trPr>
        <w:tc>
          <w:tcPr>
            <w:tcW w:w="1918" w:type="dxa"/>
          </w:tcPr>
          <w:p w14:paraId="1EB95EAC" w14:textId="77777777" w:rsidR="00D57C09" w:rsidRPr="00090C64" w:rsidRDefault="00D57C09" w:rsidP="00D12993">
            <w:pPr>
              <w:pStyle w:val="TAL"/>
            </w:pPr>
            <w:r w:rsidRPr="00090C64">
              <w:t>UTRA FDD Band XXI or E-UTRA Band 21</w:t>
            </w:r>
          </w:p>
        </w:tc>
        <w:tc>
          <w:tcPr>
            <w:tcW w:w="1657" w:type="dxa"/>
          </w:tcPr>
          <w:p w14:paraId="4871ABE0" w14:textId="77777777" w:rsidR="00D57C09" w:rsidRPr="00090C64" w:rsidRDefault="00D57C09" w:rsidP="00D12993">
            <w:pPr>
              <w:pStyle w:val="TAC"/>
            </w:pPr>
            <w:r w:rsidRPr="00090C64">
              <w:t>1495.9 - 1510.9</w:t>
            </w:r>
          </w:p>
        </w:tc>
        <w:tc>
          <w:tcPr>
            <w:tcW w:w="1082" w:type="dxa"/>
          </w:tcPr>
          <w:p w14:paraId="4BDB7D7A" w14:textId="77777777" w:rsidR="00D57C09" w:rsidRPr="00090C64" w:rsidRDefault="00D57C09" w:rsidP="00D12993">
            <w:pPr>
              <w:pStyle w:val="TAC"/>
            </w:pPr>
            <w:r w:rsidRPr="00090C64">
              <w:t>+46</w:t>
            </w:r>
          </w:p>
        </w:tc>
        <w:tc>
          <w:tcPr>
            <w:tcW w:w="1134" w:type="dxa"/>
          </w:tcPr>
          <w:p w14:paraId="3E6987A3" w14:textId="77777777" w:rsidR="00D57C09" w:rsidRPr="00090C64" w:rsidRDefault="00D57C09" w:rsidP="00D12993">
            <w:pPr>
              <w:pStyle w:val="TAC"/>
            </w:pPr>
            <w:r w:rsidRPr="00090C64">
              <w:t>+38</w:t>
            </w:r>
          </w:p>
        </w:tc>
        <w:tc>
          <w:tcPr>
            <w:tcW w:w="1134" w:type="dxa"/>
          </w:tcPr>
          <w:p w14:paraId="71855BA4" w14:textId="77777777" w:rsidR="00D57C09" w:rsidRPr="00090C64" w:rsidRDefault="00D57C09" w:rsidP="00D12993">
            <w:pPr>
              <w:pStyle w:val="TAC"/>
            </w:pPr>
            <w:r w:rsidRPr="00090C64">
              <w:t>+24</w:t>
            </w:r>
          </w:p>
        </w:tc>
        <w:tc>
          <w:tcPr>
            <w:tcW w:w="1701" w:type="dxa"/>
          </w:tcPr>
          <w:p w14:paraId="2419A43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BD4206" w14:textId="77777777" w:rsidR="00D57C09" w:rsidRPr="00090C64" w:rsidRDefault="00D57C09" w:rsidP="00D12993">
            <w:pPr>
              <w:pStyle w:val="TAC"/>
            </w:pPr>
            <w:r w:rsidRPr="00090C64">
              <w:t>CW carrier</w:t>
            </w:r>
          </w:p>
        </w:tc>
      </w:tr>
      <w:tr w:rsidR="00D57C09" w:rsidRPr="00090C64" w14:paraId="59DF4281" w14:textId="77777777" w:rsidTr="004945FE">
        <w:trPr>
          <w:cantSplit/>
          <w:jc w:val="center"/>
        </w:trPr>
        <w:tc>
          <w:tcPr>
            <w:tcW w:w="1918" w:type="dxa"/>
          </w:tcPr>
          <w:p w14:paraId="37E87124" w14:textId="77777777" w:rsidR="00D57C09" w:rsidRPr="00090C64" w:rsidRDefault="00D57C09" w:rsidP="00D12993">
            <w:pPr>
              <w:pStyle w:val="TAL"/>
            </w:pPr>
            <w:r w:rsidRPr="00090C64">
              <w:t>UTRA FDD Band XXII or E-UTRA Band 22</w:t>
            </w:r>
          </w:p>
        </w:tc>
        <w:tc>
          <w:tcPr>
            <w:tcW w:w="1657" w:type="dxa"/>
          </w:tcPr>
          <w:p w14:paraId="6B494865" w14:textId="77777777" w:rsidR="00D57C09" w:rsidRPr="00090C64" w:rsidRDefault="00D57C09" w:rsidP="00D12993">
            <w:pPr>
              <w:pStyle w:val="TAC"/>
            </w:pPr>
            <w:r w:rsidRPr="00090C64">
              <w:t>3510 - 3 590</w:t>
            </w:r>
          </w:p>
        </w:tc>
        <w:tc>
          <w:tcPr>
            <w:tcW w:w="1082" w:type="dxa"/>
          </w:tcPr>
          <w:p w14:paraId="756B2E1E" w14:textId="77777777" w:rsidR="00D57C09" w:rsidRPr="00090C64" w:rsidRDefault="00D57C09" w:rsidP="00D12993">
            <w:pPr>
              <w:pStyle w:val="TAC"/>
            </w:pPr>
            <w:r w:rsidRPr="00090C64">
              <w:t>+46</w:t>
            </w:r>
          </w:p>
        </w:tc>
        <w:tc>
          <w:tcPr>
            <w:tcW w:w="1134" w:type="dxa"/>
          </w:tcPr>
          <w:p w14:paraId="2BD5369A" w14:textId="77777777" w:rsidR="00D57C09" w:rsidRPr="00090C64" w:rsidRDefault="00D57C09" w:rsidP="00D12993">
            <w:pPr>
              <w:pStyle w:val="TAC"/>
            </w:pPr>
            <w:r w:rsidRPr="00090C64">
              <w:t>+38</w:t>
            </w:r>
          </w:p>
        </w:tc>
        <w:tc>
          <w:tcPr>
            <w:tcW w:w="1134" w:type="dxa"/>
          </w:tcPr>
          <w:p w14:paraId="2D9C759B" w14:textId="77777777" w:rsidR="00D57C09" w:rsidRPr="00090C64" w:rsidRDefault="00D57C09" w:rsidP="00D12993">
            <w:pPr>
              <w:pStyle w:val="TAC"/>
            </w:pPr>
            <w:r w:rsidRPr="00090C64">
              <w:t>+24</w:t>
            </w:r>
          </w:p>
        </w:tc>
        <w:tc>
          <w:tcPr>
            <w:tcW w:w="1701" w:type="dxa"/>
          </w:tcPr>
          <w:p w14:paraId="665895F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F7E430D" w14:textId="77777777" w:rsidR="00D57C09" w:rsidRPr="00090C64" w:rsidRDefault="00D57C09" w:rsidP="00D12993">
            <w:pPr>
              <w:pStyle w:val="TAC"/>
            </w:pPr>
            <w:r w:rsidRPr="00090C64">
              <w:t>CW carrier</w:t>
            </w:r>
          </w:p>
        </w:tc>
      </w:tr>
      <w:tr w:rsidR="00D57C09" w:rsidRPr="00090C64" w14:paraId="246DA314" w14:textId="77777777" w:rsidTr="004945FE">
        <w:trPr>
          <w:cantSplit/>
          <w:jc w:val="center"/>
        </w:trPr>
        <w:tc>
          <w:tcPr>
            <w:tcW w:w="1918" w:type="dxa"/>
          </w:tcPr>
          <w:p w14:paraId="0685E61E" w14:textId="77777777" w:rsidR="00D57C09" w:rsidRPr="00090C64" w:rsidRDefault="00D57C09" w:rsidP="00D12993">
            <w:pPr>
              <w:pStyle w:val="TAL"/>
            </w:pPr>
            <w:r w:rsidRPr="00090C64">
              <w:t>E-UTRA Band 24</w:t>
            </w:r>
          </w:p>
        </w:tc>
        <w:tc>
          <w:tcPr>
            <w:tcW w:w="1657" w:type="dxa"/>
          </w:tcPr>
          <w:p w14:paraId="59D9C8D7" w14:textId="77777777" w:rsidR="00D57C09" w:rsidRPr="00090C64" w:rsidRDefault="00D57C09" w:rsidP="00D12993">
            <w:pPr>
              <w:pStyle w:val="TAC"/>
            </w:pPr>
            <w:r w:rsidRPr="00090C64">
              <w:t>1525 – 1559</w:t>
            </w:r>
          </w:p>
        </w:tc>
        <w:tc>
          <w:tcPr>
            <w:tcW w:w="1082" w:type="dxa"/>
          </w:tcPr>
          <w:p w14:paraId="12FAC5F0" w14:textId="77777777" w:rsidR="00D57C09" w:rsidRPr="00090C64" w:rsidRDefault="00D57C09" w:rsidP="00D12993">
            <w:pPr>
              <w:pStyle w:val="TAC"/>
            </w:pPr>
            <w:r w:rsidRPr="00090C64">
              <w:t>+46</w:t>
            </w:r>
          </w:p>
        </w:tc>
        <w:tc>
          <w:tcPr>
            <w:tcW w:w="1134" w:type="dxa"/>
          </w:tcPr>
          <w:p w14:paraId="398835E5" w14:textId="77777777" w:rsidR="00D57C09" w:rsidRPr="00090C64" w:rsidRDefault="00D57C09" w:rsidP="00D12993">
            <w:pPr>
              <w:pStyle w:val="TAC"/>
            </w:pPr>
            <w:r w:rsidRPr="00090C64">
              <w:t>+38</w:t>
            </w:r>
          </w:p>
        </w:tc>
        <w:tc>
          <w:tcPr>
            <w:tcW w:w="1134" w:type="dxa"/>
          </w:tcPr>
          <w:p w14:paraId="39886463" w14:textId="77777777" w:rsidR="00D57C09" w:rsidRPr="00090C64" w:rsidRDefault="00D57C09" w:rsidP="00D12993">
            <w:pPr>
              <w:pStyle w:val="TAC"/>
            </w:pPr>
            <w:r w:rsidRPr="00090C64">
              <w:t>+24</w:t>
            </w:r>
          </w:p>
        </w:tc>
        <w:tc>
          <w:tcPr>
            <w:tcW w:w="1701" w:type="dxa"/>
          </w:tcPr>
          <w:p w14:paraId="40800DC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D12993">
            <w:pPr>
              <w:pStyle w:val="TAC"/>
            </w:pPr>
            <w:r w:rsidRPr="00090C64">
              <w:t>CW carrier</w:t>
            </w:r>
          </w:p>
        </w:tc>
      </w:tr>
      <w:tr w:rsidR="00D57C09" w:rsidRPr="00090C64" w14:paraId="3D5F7984" w14:textId="77777777" w:rsidTr="004945FE">
        <w:trPr>
          <w:cantSplit/>
          <w:jc w:val="center"/>
        </w:trPr>
        <w:tc>
          <w:tcPr>
            <w:tcW w:w="1918" w:type="dxa"/>
          </w:tcPr>
          <w:p w14:paraId="1D15E998" w14:textId="77777777" w:rsidR="00D57C09" w:rsidRPr="00090C64" w:rsidRDefault="00D57C09" w:rsidP="00D12993">
            <w:pPr>
              <w:pStyle w:val="TAL"/>
            </w:pPr>
            <w:r w:rsidRPr="00090C64">
              <w:t>UTRA FDD Band XXV or E-UTRA Band 25 or NR band n25</w:t>
            </w:r>
          </w:p>
        </w:tc>
        <w:tc>
          <w:tcPr>
            <w:tcW w:w="1657" w:type="dxa"/>
          </w:tcPr>
          <w:p w14:paraId="6CAF2FF4" w14:textId="77777777" w:rsidR="00D57C09" w:rsidRPr="00090C64" w:rsidRDefault="00D57C09" w:rsidP="00D12993">
            <w:pPr>
              <w:pStyle w:val="TAC"/>
            </w:pPr>
            <w:r w:rsidRPr="00090C64">
              <w:t>1930 – 1995</w:t>
            </w:r>
          </w:p>
        </w:tc>
        <w:tc>
          <w:tcPr>
            <w:tcW w:w="1082" w:type="dxa"/>
          </w:tcPr>
          <w:p w14:paraId="17CF8546" w14:textId="77777777" w:rsidR="00D57C09" w:rsidRPr="00090C64" w:rsidRDefault="00D57C09" w:rsidP="00D12993">
            <w:pPr>
              <w:pStyle w:val="TAC"/>
              <w:rPr>
                <w:rFonts w:cs="v5.0.0"/>
              </w:rPr>
            </w:pPr>
            <w:r w:rsidRPr="00090C64">
              <w:t>+46</w:t>
            </w:r>
          </w:p>
        </w:tc>
        <w:tc>
          <w:tcPr>
            <w:tcW w:w="1134" w:type="dxa"/>
          </w:tcPr>
          <w:p w14:paraId="0F389BFC" w14:textId="77777777" w:rsidR="00D57C09" w:rsidRPr="00090C64" w:rsidRDefault="00D57C09" w:rsidP="00D12993">
            <w:pPr>
              <w:pStyle w:val="TAC"/>
            </w:pPr>
            <w:r w:rsidRPr="00090C64">
              <w:t>+38</w:t>
            </w:r>
          </w:p>
        </w:tc>
        <w:tc>
          <w:tcPr>
            <w:tcW w:w="1134" w:type="dxa"/>
          </w:tcPr>
          <w:p w14:paraId="09C4C5F4" w14:textId="77777777" w:rsidR="00D57C09" w:rsidRPr="00090C64" w:rsidRDefault="00D57C09" w:rsidP="00D12993">
            <w:pPr>
              <w:pStyle w:val="TAC"/>
            </w:pPr>
            <w:r w:rsidRPr="00090C64">
              <w:t>+24</w:t>
            </w:r>
          </w:p>
        </w:tc>
        <w:tc>
          <w:tcPr>
            <w:tcW w:w="1701" w:type="dxa"/>
          </w:tcPr>
          <w:p w14:paraId="5CEAC5F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D12993">
            <w:pPr>
              <w:pStyle w:val="TAC"/>
              <w:rPr>
                <w:rFonts w:cs="v5.0.0"/>
              </w:rPr>
            </w:pPr>
            <w:r w:rsidRPr="00090C64">
              <w:t>CW carrier</w:t>
            </w:r>
          </w:p>
        </w:tc>
      </w:tr>
      <w:tr w:rsidR="00D57C09" w:rsidRPr="00090C64" w14:paraId="6E8BF2E7" w14:textId="77777777" w:rsidTr="004945FE">
        <w:trPr>
          <w:cantSplit/>
          <w:jc w:val="center"/>
        </w:trPr>
        <w:tc>
          <w:tcPr>
            <w:tcW w:w="1918" w:type="dxa"/>
          </w:tcPr>
          <w:p w14:paraId="12C58C3B"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D12993">
            <w:pPr>
              <w:pStyle w:val="TAC"/>
            </w:pPr>
            <w:r w:rsidRPr="00090C64">
              <w:t>859 – 894</w:t>
            </w:r>
          </w:p>
        </w:tc>
        <w:tc>
          <w:tcPr>
            <w:tcW w:w="1082" w:type="dxa"/>
          </w:tcPr>
          <w:p w14:paraId="2EF87EAE" w14:textId="77777777" w:rsidR="00D57C09" w:rsidRPr="00090C64" w:rsidRDefault="00D57C09" w:rsidP="00D12993">
            <w:pPr>
              <w:pStyle w:val="TAC"/>
              <w:rPr>
                <w:rFonts w:cs="v5.0.0"/>
              </w:rPr>
            </w:pPr>
            <w:r w:rsidRPr="00090C64">
              <w:t>+46</w:t>
            </w:r>
          </w:p>
        </w:tc>
        <w:tc>
          <w:tcPr>
            <w:tcW w:w="1134" w:type="dxa"/>
          </w:tcPr>
          <w:p w14:paraId="0E2098FA" w14:textId="77777777" w:rsidR="00D57C09" w:rsidRPr="00090C64" w:rsidRDefault="00D57C09" w:rsidP="00D12993">
            <w:pPr>
              <w:pStyle w:val="TAC"/>
            </w:pPr>
            <w:r w:rsidRPr="00090C64">
              <w:t>+38</w:t>
            </w:r>
          </w:p>
        </w:tc>
        <w:tc>
          <w:tcPr>
            <w:tcW w:w="1134" w:type="dxa"/>
          </w:tcPr>
          <w:p w14:paraId="13997867" w14:textId="77777777" w:rsidR="00D57C09" w:rsidRPr="00090C64" w:rsidRDefault="00D57C09" w:rsidP="00D12993">
            <w:pPr>
              <w:pStyle w:val="TAC"/>
            </w:pPr>
            <w:r w:rsidRPr="00090C64">
              <w:t>+24</w:t>
            </w:r>
          </w:p>
        </w:tc>
        <w:tc>
          <w:tcPr>
            <w:tcW w:w="1701" w:type="dxa"/>
          </w:tcPr>
          <w:p w14:paraId="01ACC92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D12993">
            <w:pPr>
              <w:pStyle w:val="TAC"/>
              <w:rPr>
                <w:rFonts w:cs="v5.0.0"/>
              </w:rPr>
            </w:pPr>
            <w:r w:rsidRPr="00090C64">
              <w:t>CW carrier</w:t>
            </w:r>
          </w:p>
        </w:tc>
      </w:tr>
      <w:tr w:rsidR="00D57C09" w:rsidRPr="00090C64" w14:paraId="20655443" w14:textId="77777777" w:rsidTr="004945FE">
        <w:trPr>
          <w:cantSplit/>
          <w:jc w:val="center"/>
        </w:trPr>
        <w:tc>
          <w:tcPr>
            <w:tcW w:w="1918" w:type="dxa"/>
          </w:tcPr>
          <w:p w14:paraId="09F2679B" w14:textId="77777777" w:rsidR="00D57C09" w:rsidRPr="00090C64" w:rsidRDefault="00D57C09" w:rsidP="00D12993">
            <w:pPr>
              <w:pStyle w:val="TAL"/>
            </w:pPr>
            <w:r w:rsidRPr="00090C64">
              <w:t>E-UTRA Band 27</w:t>
            </w:r>
          </w:p>
        </w:tc>
        <w:tc>
          <w:tcPr>
            <w:tcW w:w="1657" w:type="dxa"/>
          </w:tcPr>
          <w:p w14:paraId="337D5723" w14:textId="77777777" w:rsidR="00D57C09" w:rsidRPr="00090C64" w:rsidRDefault="00D57C09" w:rsidP="00D12993">
            <w:pPr>
              <w:pStyle w:val="TAC"/>
            </w:pPr>
            <w:r w:rsidRPr="00090C64">
              <w:t>852 – 869</w:t>
            </w:r>
          </w:p>
        </w:tc>
        <w:tc>
          <w:tcPr>
            <w:tcW w:w="1082" w:type="dxa"/>
          </w:tcPr>
          <w:p w14:paraId="6A84AB89" w14:textId="77777777" w:rsidR="00D57C09" w:rsidRPr="00090C64" w:rsidRDefault="00D57C09" w:rsidP="00D12993">
            <w:pPr>
              <w:pStyle w:val="TAC"/>
            </w:pPr>
            <w:r w:rsidRPr="00090C64">
              <w:t>+46</w:t>
            </w:r>
          </w:p>
        </w:tc>
        <w:tc>
          <w:tcPr>
            <w:tcW w:w="1134" w:type="dxa"/>
          </w:tcPr>
          <w:p w14:paraId="7EB58E18" w14:textId="77777777" w:rsidR="00D57C09" w:rsidRPr="00090C64" w:rsidRDefault="00D57C09" w:rsidP="00D12993">
            <w:pPr>
              <w:pStyle w:val="TAC"/>
            </w:pPr>
            <w:r w:rsidRPr="00090C64">
              <w:t>+38</w:t>
            </w:r>
          </w:p>
        </w:tc>
        <w:tc>
          <w:tcPr>
            <w:tcW w:w="1134" w:type="dxa"/>
          </w:tcPr>
          <w:p w14:paraId="16191B11" w14:textId="77777777" w:rsidR="00D57C09" w:rsidRPr="00090C64" w:rsidRDefault="00D57C09" w:rsidP="00D12993">
            <w:pPr>
              <w:pStyle w:val="TAC"/>
            </w:pPr>
            <w:r w:rsidRPr="00090C64">
              <w:t>+24</w:t>
            </w:r>
          </w:p>
        </w:tc>
        <w:tc>
          <w:tcPr>
            <w:tcW w:w="1701" w:type="dxa"/>
          </w:tcPr>
          <w:p w14:paraId="5C3027D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D12993">
            <w:pPr>
              <w:pStyle w:val="TAC"/>
            </w:pPr>
            <w:r w:rsidRPr="00090C64">
              <w:t>CW carrier</w:t>
            </w:r>
          </w:p>
        </w:tc>
      </w:tr>
      <w:tr w:rsidR="00D57C09" w:rsidRPr="00090C64" w14:paraId="51CEA465" w14:textId="77777777" w:rsidTr="004945FE">
        <w:trPr>
          <w:cantSplit/>
          <w:jc w:val="center"/>
        </w:trPr>
        <w:tc>
          <w:tcPr>
            <w:tcW w:w="1918" w:type="dxa"/>
          </w:tcPr>
          <w:p w14:paraId="6A5E40FD" w14:textId="77777777" w:rsidR="00D57C09" w:rsidRPr="00090C64" w:rsidRDefault="00D57C09" w:rsidP="00D12993">
            <w:pPr>
              <w:pStyle w:val="TAL"/>
            </w:pPr>
            <w:r w:rsidRPr="00090C64">
              <w:t>E-UTRA Band 28 or NR band n28</w:t>
            </w:r>
          </w:p>
        </w:tc>
        <w:tc>
          <w:tcPr>
            <w:tcW w:w="1657" w:type="dxa"/>
          </w:tcPr>
          <w:p w14:paraId="3CF02205" w14:textId="77777777" w:rsidR="00D57C09" w:rsidRPr="00090C64" w:rsidRDefault="00D57C09" w:rsidP="00D12993">
            <w:pPr>
              <w:pStyle w:val="TAC"/>
            </w:pPr>
            <w:r w:rsidRPr="00090C64">
              <w:t>758 – 803</w:t>
            </w:r>
          </w:p>
        </w:tc>
        <w:tc>
          <w:tcPr>
            <w:tcW w:w="1082" w:type="dxa"/>
          </w:tcPr>
          <w:p w14:paraId="6355FA2C" w14:textId="77777777" w:rsidR="00D57C09" w:rsidRPr="00090C64" w:rsidRDefault="00D57C09" w:rsidP="00D12993">
            <w:pPr>
              <w:pStyle w:val="TAC"/>
            </w:pPr>
            <w:r w:rsidRPr="00090C64">
              <w:t>+46</w:t>
            </w:r>
          </w:p>
        </w:tc>
        <w:tc>
          <w:tcPr>
            <w:tcW w:w="1134" w:type="dxa"/>
          </w:tcPr>
          <w:p w14:paraId="746B5A73" w14:textId="77777777" w:rsidR="00D57C09" w:rsidRPr="00090C64" w:rsidRDefault="00D57C09" w:rsidP="00D12993">
            <w:pPr>
              <w:pStyle w:val="TAC"/>
            </w:pPr>
            <w:r w:rsidRPr="00090C64">
              <w:t>+38</w:t>
            </w:r>
          </w:p>
        </w:tc>
        <w:tc>
          <w:tcPr>
            <w:tcW w:w="1134" w:type="dxa"/>
          </w:tcPr>
          <w:p w14:paraId="5579E044" w14:textId="77777777" w:rsidR="00D57C09" w:rsidRPr="00090C64" w:rsidRDefault="00D57C09" w:rsidP="00D12993">
            <w:pPr>
              <w:pStyle w:val="TAC"/>
            </w:pPr>
            <w:r w:rsidRPr="00090C64">
              <w:t>+24</w:t>
            </w:r>
          </w:p>
        </w:tc>
        <w:tc>
          <w:tcPr>
            <w:tcW w:w="1701" w:type="dxa"/>
          </w:tcPr>
          <w:p w14:paraId="3F9D7F8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D12993">
            <w:pPr>
              <w:pStyle w:val="TAC"/>
            </w:pPr>
            <w:r w:rsidRPr="00090C64">
              <w:t>CW carrier</w:t>
            </w:r>
          </w:p>
        </w:tc>
      </w:tr>
      <w:tr w:rsidR="00D57C09" w:rsidRPr="00090C64" w14:paraId="286D8B7A" w14:textId="77777777" w:rsidTr="004945FE">
        <w:trPr>
          <w:cantSplit/>
          <w:jc w:val="center"/>
        </w:trPr>
        <w:tc>
          <w:tcPr>
            <w:tcW w:w="1918" w:type="dxa"/>
          </w:tcPr>
          <w:p w14:paraId="7F85A116" w14:textId="77777777" w:rsidR="00D57C09" w:rsidRPr="00090C64" w:rsidRDefault="00D57C09" w:rsidP="00D12993">
            <w:pPr>
              <w:pStyle w:val="TAL"/>
            </w:pPr>
            <w:r w:rsidRPr="00090C64">
              <w:t>E-UTRA Band 29 or NR band n29</w:t>
            </w:r>
          </w:p>
        </w:tc>
        <w:tc>
          <w:tcPr>
            <w:tcW w:w="1657" w:type="dxa"/>
          </w:tcPr>
          <w:p w14:paraId="4481C67F" w14:textId="77777777" w:rsidR="00D57C09" w:rsidRPr="00090C64" w:rsidRDefault="00D57C09" w:rsidP="00D12993">
            <w:pPr>
              <w:pStyle w:val="TAC"/>
            </w:pPr>
            <w:r w:rsidRPr="00090C64">
              <w:t>717 – 728</w:t>
            </w:r>
          </w:p>
        </w:tc>
        <w:tc>
          <w:tcPr>
            <w:tcW w:w="1082" w:type="dxa"/>
          </w:tcPr>
          <w:p w14:paraId="41A8D991" w14:textId="77777777" w:rsidR="00D57C09" w:rsidRPr="00090C64" w:rsidRDefault="00D57C09" w:rsidP="00D12993">
            <w:pPr>
              <w:pStyle w:val="TAC"/>
            </w:pPr>
            <w:r w:rsidRPr="00090C64">
              <w:t>+46</w:t>
            </w:r>
          </w:p>
        </w:tc>
        <w:tc>
          <w:tcPr>
            <w:tcW w:w="1134" w:type="dxa"/>
          </w:tcPr>
          <w:p w14:paraId="05AF6AF1" w14:textId="77777777" w:rsidR="00D57C09" w:rsidRPr="00090C64" w:rsidRDefault="00D57C09" w:rsidP="00D12993">
            <w:pPr>
              <w:pStyle w:val="TAC"/>
            </w:pPr>
            <w:r w:rsidRPr="00090C64">
              <w:t>+38</w:t>
            </w:r>
          </w:p>
        </w:tc>
        <w:tc>
          <w:tcPr>
            <w:tcW w:w="1134" w:type="dxa"/>
          </w:tcPr>
          <w:p w14:paraId="35A65C2B" w14:textId="77777777" w:rsidR="00D57C09" w:rsidRPr="00090C64" w:rsidRDefault="00D57C09" w:rsidP="00D12993">
            <w:pPr>
              <w:pStyle w:val="TAC"/>
            </w:pPr>
            <w:r w:rsidRPr="00090C64">
              <w:t>+24</w:t>
            </w:r>
          </w:p>
        </w:tc>
        <w:tc>
          <w:tcPr>
            <w:tcW w:w="1701" w:type="dxa"/>
          </w:tcPr>
          <w:p w14:paraId="4A2AB57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D12993">
            <w:pPr>
              <w:pStyle w:val="TAC"/>
            </w:pPr>
            <w:r w:rsidRPr="00090C64">
              <w:t>CW carrier</w:t>
            </w:r>
          </w:p>
        </w:tc>
      </w:tr>
      <w:tr w:rsidR="00D57C09" w:rsidRPr="00090C64" w14:paraId="6ED2335D" w14:textId="77777777" w:rsidTr="004945FE">
        <w:trPr>
          <w:cantSplit/>
          <w:jc w:val="center"/>
        </w:trPr>
        <w:tc>
          <w:tcPr>
            <w:tcW w:w="1918" w:type="dxa"/>
          </w:tcPr>
          <w:p w14:paraId="0D8C8B6F" w14:textId="77777777" w:rsidR="00D57C09" w:rsidRPr="00090C64" w:rsidRDefault="00D57C09" w:rsidP="00D12993">
            <w:pPr>
              <w:pStyle w:val="TAL"/>
            </w:pPr>
            <w:r w:rsidRPr="00090C64">
              <w:t>E-UTRA Band 30 or NR band n30</w:t>
            </w:r>
          </w:p>
        </w:tc>
        <w:tc>
          <w:tcPr>
            <w:tcW w:w="1657" w:type="dxa"/>
          </w:tcPr>
          <w:p w14:paraId="63CDD912" w14:textId="77777777" w:rsidR="00D57C09" w:rsidRPr="00090C64" w:rsidRDefault="00D57C09" w:rsidP="00D12993">
            <w:pPr>
              <w:pStyle w:val="TAC"/>
            </w:pPr>
            <w:r w:rsidRPr="00090C64">
              <w:t>2350 – 2360</w:t>
            </w:r>
          </w:p>
        </w:tc>
        <w:tc>
          <w:tcPr>
            <w:tcW w:w="1082" w:type="dxa"/>
          </w:tcPr>
          <w:p w14:paraId="6B0D66C5" w14:textId="77777777" w:rsidR="00D57C09" w:rsidRPr="00090C64" w:rsidRDefault="00D57C09" w:rsidP="00D12993">
            <w:pPr>
              <w:pStyle w:val="TAC"/>
            </w:pPr>
            <w:r w:rsidRPr="00090C64">
              <w:t>+46</w:t>
            </w:r>
          </w:p>
        </w:tc>
        <w:tc>
          <w:tcPr>
            <w:tcW w:w="1134" w:type="dxa"/>
          </w:tcPr>
          <w:p w14:paraId="7C2C8E98" w14:textId="77777777" w:rsidR="00D57C09" w:rsidRPr="00090C64" w:rsidRDefault="00D57C09" w:rsidP="00D12993">
            <w:pPr>
              <w:pStyle w:val="TAC"/>
            </w:pPr>
            <w:r w:rsidRPr="00090C64">
              <w:t>+38</w:t>
            </w:r>
          </w:p>
        </w:tc>
        <w:tc>
          <w:tcPr>
            <w:tcW w:w="1134" w:type="dxa"/>
          </w:tcPr>
          <w:p w14:paraId="54676750" w14:textId="77777777" w:rsidR="00D57C09" w:rsidRPr="00090C64" w:rsidRDefault="00D57C09" w:rsidP="00D12993">
            <w:pPr>
              <w:pStyle w:val="TAC"/>
            </w:pPr>
            <w:r w:rsidRPr="00090C64">
              <w:t>+24</w:t>
            </w:r>
          </w:p>
        </w:tc>
        <w:tc>
          <w:tcPr>
            <w:tcW w:w="1701" w:type="dxa"/>
          </w:tcPr>
          <w:p w14:paraId="1DF338E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D12993">
            <w:pPr>
              <w:pStyle w:val="TAC"/>
            </w:pPr>
            <w:r w:rsidRPr="00090C64">
              <w:t>CW carrier</w:t>
            </w:r>
          </w:p>
        </w:tc>
      </w:tr>
      <w:tr w:rsidR="00D57C09" w:rsidRPr="00090C64" w14:paraId="6F0DDEFE" w14:textId="77777777" w:rsidTr="004945FE">
        <w:trPr>
          <w:cantSplit/>
          <w:jc w:val="center"/>
        </w:trPr>
        <w:tc>
          <w:tcPr>
            <w:tcW w:w="1918" w:type="dxa"/>
          </w:tcPr>
          <w:p w14:paraId="110964C8" w14:textId="77777777" w:rsidR="00D57C09" w:rsidRPr="00090C64" w:rsidRDefault="00D57C09" w:rsidP="00D12993">
            <w:pPr>
              <w:pStyle w:val="TAL"/>
            </w:pPr>
            <w:r w:rsidRPr="00090C64">
              <w:t>E-UTRA Band 31</w:t>
            </w:r>
          </w:p>
        </w:tc>
        <w:tc>
          <w:tcPr>
            <w:tcW w:w="1657" w:type="dxa"/>
          </w:tcPr>
          <w:p w14:paraId="306C1902" w14:textId="77777777" w:rsidR="00D57C09" w:rsidRPr="00090C64" w:rsidRDefault="00D57C09" w:rsidP="00D12993">
            <w:pPr>
              <w:pStyle w:val="TAC"/>
            </w:pPr>
            <w:r w:rsidRPr="00090C64">
              <w:t>462.5 - 467.5</w:t>
            </w:r>
          </w:p>
        </w:tc>
        <w:tc>
          <w:tcPr>
            <w:tcW w:w="1082" w:type="dxa"/>
          </w:tcPr>
          <w:p w14:paraId="3E083F16" w14:textId="77777777" w:rsidR="00D57C09" w:rsidRPr="00090C64" w:rsidRDefault="00D57C09" w:rsidP="00D12993">
            <w:pPr>
              <w:pStyle w:val="TAC"/>
            </w:pPr>
            <w:r w:rsidRPr="00090C64">
              <w:t>+46</w:t>
            </w:r>
          </w:p>
        </w:tc>
        <w:tc>
          <w:tcPr>
            <w:tcW w:w="1134" w:type="dxa"/>
          </w:tcPr>
          <w:p w14:paraId="5D691545" w14:textId="77777777" w:rsidR="00D57C09" w:rsidRPr="00090C64" w:rsidRDefault="00D57C09" w:rsidP="00D12993">
            <w:pPr>
              <w:pStyle w:val="TAC"/>
            </w:pPr>
            <w:r w:rsidRPr="00090C64">
              <w:t>+38</w:t>
            </w:r>
          </w:p>
        </w:tc>
        <w:tc>
          <w:tcPr>
            <w:tcW w:w="1134" w:type="dxa"/>
          </w:tcPr>
          <w:p w14:paraId="2361CF96" w14:textId="77777777" w:rsidR="00D57C09" w:rsidRPr="00090C64" w:rsidRDefault="00D57C09" w:rsidP="00D12993">
            <w:pPr>
              <w:pStyle w:val="TAC"/>
            </w:pPr>
            <w:r w:rsidRPr="00090C64">
              <w:t>+24</w:t>
            </w:r>
          </w:p>
        </w:tc>
        <w:tc>
          <w:tcPr>
            <w:tcW w:w="1701" w:type="dxa"/>
          </w:tcPr>
          <w:p w14:paraId="7A6566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F2BD16C" w14:textId="77777777" w:rsidR="00D57C09" w:rsidRPr="00090C64" w:rsidRDefault="00D57C09" w:rsidP="00D12993">
            <w:pPr>
              <w:pStyle w:val="TAC"/>
            </w:pPr>
            <w:r w:rsidRPr="00090C64">
              <w:t>CW carrier</w:t>
            </w:r>
          </w:p>
        </w:tc>
      </w:tr>
      <w:tr w:rsidR="00D57C09" w:rsidRPr="00090C64" w14:paraId="2EF82B6F" w14:textId="77777777" w:rsidTr="004945FE">
        <w:trPr>
          <w:cantSplit/>
          <w:jc w:val="center"/>
        </w:trPr>
        <w:tc>
          <w:tcPr>
            <w:tcW w:w="1918" w:type="dxa"/>
          </w:tcPr>
          <w:p w14:paraId="0230B069" w14:textId="77777777" w:rsidR="00D57C09" w:rsidRPr="00090C64" w:rsidRDefault="00D57C09" w:rsidP="00D12993">
            <w:pPr>
              <w:pStyle w:val="TAL"/>
            </w:pPr>
            <w:r w:rsidRPr="00090C64">
              <w:t>UTRA FDD Band XXXII or E-UTRA Band 32</w:t>
            </w:r>
          </w:p>
        </w:tc>
        <w:tc>
          <w:tcPr>
            <w:tcW w:w="1657" w:type="dxa"/>
          </w:tcPr>
          <w:p w14:paraId="20EC629F" w14:textId="77777777" w:rsidR="00D57C09" w:rsidRPr="00090C64" w:rsidRDefault="00D57C09" w:rsidP="00D12993">
            <w:pPr>
              <w:pStyle w:val="TAC"/>
            </w:pPr>
            <w:r w:rsidRPr="00090C64">
              <w:t>1452 - 1496</w:t>
            </w:r>
          </w:p>
          <w:p w14:paraId="27902344" w14:textId="77777777" w:rsidR="00D57C09" w:rsidRPr="00090C64" w:rsidRDefault="00D57C09" w:rsidP="00D12993">
            <w:pPr>
              <w:pStyle w:val="TAC"/>
            </w:pPr>
            <w:r w:rsidRPr="00090C64">
              <w:t>(NOTE-5)</w:t>
            </w:r>
          </w:p>
        </w:tc>
        <w:tc>
          <w:tcPr>
            <w:tcW w:w="1082" w:type="dxa"/>
          </w:tcPr>
          <w:p w14:paraId="5FA5A657" w14:textId="77777777" w:rsidR="00D57C09" w:rsidRPr="00090C64" w:rsidRDefault="00D57C09" w:rsidP="00D12993">
            <w:pPr>
              <w:pStyle w:val="TAC"/>
            </w:pPr>
            <w:r w:rsidRPr="00090C64">
              <w:t>+46</w:t>
            </w:r>
          </w:p>
        </w:tc>
        <w:tc>
          <w:tcPr>
            <w:tcW w:w="1134" w:type="dxa"/>
          </w:tcPr>
          <w:p w14:paraId="70EB521C" w14:textId="77777777" w:rsidR="00D57C09" w:rsidRPr="00090C64" w:rsidRDefault="00D57C09" w:rsidP="00D12993">
            <w:pPr>
              <w:pStyle w:val="TAC"/>
            </w:pPr>
            <w:r w:rsidRPr="00090C64">
              <w:t>+38</w:t>
            </w:r>
          </w:p>
        </w:tc>
        <w:tc>
          <w:tcPr>
            <w:tcW w:w="1134" w:type="dxa"/>
          </w:tcPr>
          <w:p w14:paraId="0EB9FBB4" w14:textId="77777777" w:rsidR="00D57C09" w:rsidRPr="00090C64" w:rsidRDefault="00D57C09" w:rsidP="00D12993">
            <w:pPr>
              <w:pStyle w:val="TAC"/>
            </w:pPr>
            <w:r w:rsidRPr="00090C64">
              <w:t>+24</w:t>
            </w:r>
          </w:p>
        </w:tc>
        <w:tc>
          <w:tcPr>
            <w:tcW w:w="1701" w:type="dxa"/>
          </w:tcPr>
          <w:p w14:paraId="0FF9E1D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05A9AFA" w14:textId="77777777" w:rsidR="00D57C09" w:rsidRPr="00090C64" w:rsidRDefault="00D57C09" w:rsidP="00D12993">
            <w:pPr>
              <w:pStyle w:val="TAC"/>
            </w:pPr>
            <w:r w:rsidRPr="00090C64">
              <w:t>CW carrier</w:t>
            </w:r>
          </w:p>
        </w:tc>
      </w:tr>
      <w:tr w:rsidR="00D57C09" w:rsidRPr="00090C64" w14:paraId="5FFFAFDD" w14:textId="77777777" w:rsidTr="004945FE">
        <w:trPr>
          <w:cantSplit/>
          <w:jc w:val="center"/>
        </w:trPr>
        <w:tc>
          <w:tcPr>
            <w:tcW w:w="1918" w:type="dxa"/>
          </w:tcPr>
          <w:p w14:paraId="01A7072A" w14:textId="77777777" w:rsidR="00D57C09" w:rsidRPr="00090C64" w:rsidRDefault="00D57C09" w:rsidP="00D12993">
            <w:pPr>
              <w:pStyle w:val="TAL"/>
            </w:pPr>
            <w:r w:rsidRPr="00090C64">
              <w:t>UTRA TDD Band a) or E-UTRA TDD Band 33</w:t>
            </w:r>
          </w:p>
        </w:tc>
        <w:tc>
          <w:tcPr>
            <w:tcW w:w="1657" w:type="dxa"/>
          </w:tcPr>
          <w:p w14:paraId="7FCA7CD8" w14:textId="77777777" w:rsidR="00D57C09" w:rsidRPr="00090C64" w:rsidRDefault="00D57C09" w:rsidP="00D12993">
            <w:pPr>
              <w:pStyle w:val="TAC"/>
            </w:pPr>
            <w:r w:rsidRPr="00090C64">
              <w:t>1900 – 1920</w:t>
            </w:r>
          </w:p>
        </w:tc>
        <w:tc>
          <w:tcPr>
            <w:tcW w:w="1082" w:type="dxa"/>
          </w:tcPr>
          <w:p w14:paraId="16245938" w14:textId="77777777" w:rsidR="00D57C09" w:rsidRPr="00090C64" w:rsidRDefault="00D57C09" w:rsidP="00D12993">
            <w:pPr>
              <w:pStyle w:val="TAC"/>
            </w:pPr>
            <w:r w:rsidRPr="00090C64">
              <w:t>+46</w:t>
            </w:r>
          </w:p>
        </w:tc>
        <w:tc>
          <w:tcPr>
            <w:tcW w:w="1134" w:type="dxa"/>
          </w:tcPr>
          <w:p w14:paraId="0B7F63D5" w14:textId="77777777" w:rsidR="00D57C09" w:rsidRPr="00090C64" w:rsidRDefault="00D57C09" w:rsidP="00D12993">
            <w:pPr>
              <w:pStyle w:val="TAC"/>
            </w:pPr>
            <w:r w:rsidRPr="00090C64">
              <w:t>+38</w:t>
            </w:r>
          </w:p>
        </w:tc>
        <w:tc>
          <w:tcPr>
            <w:tcW w:w="1134" w:type="dxa"/>
          </w:tcPr>
          <w:p w14:paraId="3125957B" w14:textId="77777777" w:rsidR="00D57C09" w:rsidRPr="00090C64" w:rsidRDefault="00D57C09" w:rsidP="00D12993">
            <w:pPr>
              <w:pStyle w:val="TAC"/>
            </w:pPr>
            <w:r w:rsidRPr="00090C64">
              <w:t>+24</w:t>
            </w:r>
          </w:p>
        </w:tc>
        <w:tc>
          <w:tcPr>
            <w:tcW w:w="1701" w:type="dxa"/>
          </w:tcPr>
          <w:p w14:paraId="09E464E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9FED35F" w14:textId="77777777" w:rsidR="00D57C09" w:rsidRPr="00090C64" w:rsidRDefault="00D57C09" w:rsidP="00D12993">
            <w:pPr>
              <w:pStyle w:val="TAC"/>
            </w:pPr>
            <w:r w:rsidRPr="00090C64">
              <w:t>CW carrier</w:t>
            </w:r>
          </w:p>
        </w:tc>
      </w:tr>
      <w:tr w:rsidR="00D57C09" w:rsidRPr="00090C64" w14:paraId="6ED3F7C6" w14:textId="77777777" w:rsidTr="004945FE">
        <w:trPr>
          <w:cantSplit/>
          <w:jc w:val="center"/>
        </w:trPr>
        <w:tc>
          <w:tcPr>
            <w:tcW w:w="1918" w:type="dxa"/>
          </w:tcPr>
          <w:p w14:paraId="6F0A8EA5" w14:textId="77777777" w:rsidR="00D57C09" w:rsidRPr="00090C64" w:rsidRDefault="00D57C09" w:rsidP="00D12993">
            <w:pPr>
              <w:pStyle w:val="TAL"/>
            </w:pPr>
            <w:r w:rsidRPr="00090C64">
              <w:t>UTRA TDD Band a) or E-UTRA TDD Band 34 or NR band n34</w:t>
            </w:r>
          </w:p>
        </w:tc>
        <w:tc>
          <w:tcPr>
            <w:tcW w:w="1657" w:type="dxa"/>
          </w:tcPr>
          <w:p w14:paraId="030F3639" w14:textId="77777777" w:rsidR="00D57C09" w:rsidRPr="00090C64" w:rsidRDefault="00D57C09" w:rsidP="00D12993">
            <w:pPr>
              <w:pStyle w:val="TAC"/>
            </w:pPr>
            <w:r w:rsidRPr="00090C64">
              <w:t>2010 – 2025</w:t>
            </w:r>
          </w:p>
        </w:tc>
        <w:tc>
          <w:tcPr>
            <w:tcW w:w="1082" w:type="dxa"/>
          </w:tcPr>
          <w:p w14:paraId="799FD9EF" w14:textId="77777777" w:rsidR="00D57C09" w:rsidRPr="00090C64" w:rsidRDefault="00D57C09" w:rsidP="00D12993">
            <w:pPr>
              <w:pStyle w:val="TAC"/>
            </w:pPr>
            <w:r w:rsidRPr="00090C64">
              <w:t>+46</w:t>
            </w:r>
          </w:p>
        </w:tc>
        <w:tc>
          <w:tcPr>
            <w:tcW w:w="1134" w:type="dxa"/>
          </w:tcPr>
          <w:p w14:paraId="04788CA2" w14:textId="77777777" w:rsidR="00D57C09" w:rsidRPr="00090C64" w:rsidRDefault="00D57C09" w:rsidP="00D12993">
            <w:pPr>
              <w:pStyle w:val="TAC"/>
            </w:pPr>
            <w:r w:rsidRPr="00090C64">
              <w:t>+38</w:t>
            </w:r>
          </w:p>
        </w:tc>
        <w:tc>
          <w:tcPr>
            <w:tcW w:w="1134" w:type="dxa"/>
          </w:tcPr>
          <w:p w14:paraId="1FB7CF23" w14:textId="77777777" w:rsidR="00D57C09" w:rsidRPr="00090C64" w:rsidRDefault="00D57C09" w:rsidP="00D12993">
            <w:pPr>
              <w:pStyle w:val="TAC"/>
            </w:pPr>
            <w:r w:rsidRPr="00090C64">
              <w:t>+24</w:t>
            </w:r>
          </w:p>
        </w:tc>
        <w:tc>
          <w:tcPr>
            <w:tcW w:w="1701" w:type="dxa"/>
          </w:tcPr>
          <w:p w14:paraId="6992329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8AC2353" w14:textId="77777777" w:rsidR="00D57C09" w:rsidRPr="00090C64" w:rsidRDefault="00D57C09" w:rsidP="00D12993">
            <w:pPr>
              <w:pStyle w:val="TAC"/>
            </w:pPr>
            <w:r w:rsidRPr="00090C64">
              <w:t>CW carrier</w:t>
            </w:r>
          </w:p>
        </w:tc>
      </w:tr>
      <w:tr w:rsidR="00D57C09" w:rsidRPr="00090C64" w14:paraId="62F60B30" w14:textId="77777777" w:rsidTr="004945FE">
        <w:trPr>
          <w:cantSplit/>
          <w:jc w:val="center"/>
        </w:trPr>
        <w:tc>
          <w:tcPr>
            <w:tcW w:w="1918" w:type="dxa"/>
          </w:tcPr>
          <w:p w14:paraId="54D551DA" w14:textId="77777777" w:rsidR="00D57C09" w:rsidRPr="00090C64" w:rsidRDefault="00D57C09" w:rsidP="00D12993">
            <w:pPr>
              <w:pStyle w:val="TAL"/>
            </w:pPr>
            <w:r w:rsidRPr="00090C64">
              <w:t>UTRA TDD Band b) or E-UTRA TDD Band 35</w:t>
            </w:r>
          </w:p>
        </w:tc>
        <w:tc>
          <w:tcPr>
            <w:tcW w:w="1657" w:type="dxa"/>
          </w:tcPr>
          <w:p w14:paraId="16B1F9D4" w14:textId="77777777" w:rsidR="00D57C09" w:rsidRPr="00090C64" w:rsidRDefault="00D57C09" w:rsidP="00D12993">
            <w:pPr>
              <w:pStyle w:val="TAC"/>
            </w:pPr>
            <w:r w:rsidRPr="00090C64">
              <w:t>1850 – 1910</w:t>
            </w:r>
          </w:p>
        </w:tc>
        <w:tc>
          <w:tcPr>
            <w:tcW w:w="1082" w:type="dxa"/>
          </w:tcPr>
          <w:p w14:paraId="44CA077E" w14:textId="77777777" w:rsidR="00D57C09" w:rsidRPr="00090C64" w:rsidRDefault="00D57C09" w:rsidP="00D12993">
            <w:pPr>
              <w:pStyle w:val="TAC"/>
            </w:pPr>
            <w:r w:rsidRPr="00090C64">
              <w:t>+46</w:t>
            </w:r>
          </w:p>
        </w:tc>
        <w:tc>
          <w:tcPr>
            <w:tcW w:w="1134" w:type="dxa"/>
          </w:tcPr>
          <w:p w14:paraId="158E3F92" w14:textId="77777777" w:rsidR="00D57C09" w:rsidRPr="00090C64" w:rsidRDefault="00D57C09" w:rsidP="00D12993">
            <w:pPr>
              <w:pStyle w:val="TAC"/>
            </w:pPr>
            <w:r w:rsidRPr="00090C64">
              <w:t>+38</w:t>
            </w:r>
          </w:p>
        </w:tc>
        <w:tc>
          <w:tcPr>
            <w:tcW w:w="1134" w:type="dxa"/>
          </w:tcPr>
          <w:p w14:paraId="0D2992DE" w14:textId="77777777" w:rsidR="00D57C09" w:rsidRPr="00090C64" w:rsidRDefault="00D57C09" w:rsidP="00D12993">
            <w:pPr>
              <w:pStyle w:val="TAC"/>
            </w:pPr>
            <w:r w:rsidRPr="00090C64">
              <w:t>+24</w:t>
            </w:r>
          </w:p>
        </w:tc>
        <w:tc>
          <w:tcPr>
            <w:tcW w:w="1701" w:type="dxa"/>
          </w:tcPr>
          <w:p w14:paraId="0EF4056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280D19B" w14:textId="77777777" w:rsidR="00D57C09" w:rsidRPr="00090C64" w:rsidRDefault="00D57C09" w:rsidP="00D12993">
            <w:pPr>
              <w:pStyle w:val="TAC"/>
            </w:pPr>
            <w:r w:rsidRPr="00090C64">
              <w:t>CW carrier</w:t>
            </w:r>
          </w:p>
        </w:tc>
      </w:tr>
      <w:tr w:rsidR="00D57C09" w:rsidRPr="00090C64" w14:paraId="09D464D8" w14:textId="77777777" w:rsidTr="004945FE">
        <w:trPr>
          <w:cantSplit/>
          <w:jc w:val="center"/>
        </w:trPr>
        <w:tc>
          <w:tcPr>
            <w:tcW w:w="1918" w:type="dxa"/>
          </w:tcPr>
          <w:p w14:paraId="14180F26" w14:textId="77777777" w:rsidR="00D57C09" w:rsidRPr="00090C64" w:rsidRDefault="00D57C09" w:rsidP="00D12993">
            <w:pPr>
              <w:pStyle w:val="TAL"/>
            </w:pPr>
            <w:r w:rsidRPr="00090C64">
              <w:t>UTRA TDD Band b) or E-UTRA TDD Band 36</w:t>
            </w:r>
          </w:p>
        </w:tc>
        <w:tc>
          <w:tcPr>
            <w:tcW w:w="1657" w:type="dxa"/>
          </w:tcPr>
          <w:p w14:paraId="7A09EF0E" w14:textId="77777777" w:rsidR="00D57C09" w:rsidRPr="00090C64" w:rsidRDefault="00D57C09" w:rsidP="00D12993">
            <w:pPr>
              <w:pStyle w:val="TAC"/>
            </w:pPr>
            <w:r w:rsidRPr="00090C64">
              <w:t>1930 – 1990</w:t>
            </w:r>
          </w:p>
        </w:tc>
        <w:tc>
          <w:tcPr>
            <w:tcW w:w="1082" w:type="dxa"/>
          </w:tcPr>
          <w:p w14:paraId="6A24EC83" w14:textId="77777777" w:rsidR="00D57C09" w:rsidRPr="00090C64" w:rsidRDefault="00D57C09" w:rsidP="00D12993">
            <w:pPr>
              <w:pStyle w:val="TAC"/>
            </w:pPr>
            <w:r w:rsidRPr="00090C64">
              <w:t>+46</w:t>
            </w:r>
          </w:p>
        </w:tc>
        <w:tc>
          <w:tcPr>
            <w:tcW w:w="1134" w:type="dxa"/>
          </w:tcPr>
          <w:p w14:paraId="25924452" w14:textId="77777777" w:rsidR="00D57C09" w:rsidRPr="00090C64" w:rsidRDefault="00D57C09" w:rsidP="00D12993">
            <w:pPr>
              <w:pStyle w:val="TAC"/>
            </w:pPr>
            <w:r w:rsidRPr="00090C64">
              <w:t>+38</w:t>
            </w:r>
          </w:p>
        </w:tc>
        <w:tc>
          <w:tcPr>
            <w:tcW w:w="1134" w:type="dxa"/>
          </w:tcPr>
          <w:p w14:paraId="7753B263" w14:textId="77777777" w:rsidR="00D57C09" w:rsidRPr="00090C64" w:rsidRDefault="00D57C09" w:rsidP="00D12993">
            <w:pPr>
              <w:pStyle w:val="TAC"/>
            </w:pPr>
            <w:r w:rsidRPr="00090C64">
              <w:t>+24</w:t>
            </w:r>
          </w:p>
        </w:tc>
        <w:tc>
          <w:tcPr>
            <w:tcW w:w="1701" w:type="dxa"/>
          </w:tcPr>
          <w:p w14:paraId="60EF6D6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4623B3" w14:textId="77777777" w:rsidR="00D57C09" w:rsidRPr="00090C64" w:rsidRDefault="00D57C09" w:rsidP="00D12993">
            <w:pPr>
              <w:pStyle w:val="TAC"/>
            </w:pPr>
            <w:r w:rsidRPr="00090C64">
              <w:t>CW carrier</w:t>
            </w:r>
          </w:p>
        </w:tc>
      </w:tr>
      <w:tr w:rsidR="00D57C09" w:rsidRPr="00090C64" w14:paraId="27C68E6A" w14:textId="77777777" w:rsidTr="004945FE">
        <w:trPr>
          <w:cantSplit/>
          <w:jc w:val="center"/>
        </w:trPr>
        <w:tc>
          <w:tcPr>
            <w:tcW w:w="1918" w:type="dxa"/>
          </w:tcPr>
          <w:p w14:paraId="342D6BA4" w14:textId="77777777" w:rsidR="00D57C09" w:rsidRPr="00090C64" w:rsidRDefault="00D57C09" w:rsidP="00D12993">
            <w:pPr>
              <w:pStyle w:val="TAL"/>
            </w:pPr>
            <w:r w:rsidRPr="00090C64">
              <w:t>UTRA TDD Band c) or E-UTRA TDD Band 37</w:t>
            </w:r>
          </w:p>
        </w:tc>
        <w:tc>
          <w:tcPr>
            <w:tcW w:w="1657" w:type="dxa"/>
          </w:tcPr>
          <w:p w14:paraId="4D873CC2" w14:textId="77777777" w:rsidR="00D57C09" w:rsidRPr="00090C64" w:rsidRDefault="00D57C09" w:rsidP="00D12993">
            <w:pPr>
              <w:pStyle w:val="TAC"/>
            </w:pPr>
            <w:r w:rsidRPr="00090C64">
              <w:t>1910 – 1930</w:t>
            </w:r>
          </w:p>
        </w:tc>
        <w:tc>
          <w:tcPr>
            <w:tcW w:w="1082" w:type="dxa"/>
          </w:tcPr>
          <w:p w14:paraId="5832B192" w14:textId="77777777" w:rsidR="00D57C09" w:rsidRPr="00090C64" w:rsidRDefault="00D57C09" w:rsidP="00D12993">
            <w:pPr>
              <w:pStyle w:val="TAC"/>
            </w:pPr>
            <w:r w:rsidRPr="00090C64">
              <w:t>+46</w:t>
            </w:r>
          </w:p>
        </w:tc>
        <w:tc>
          <w:tcPr>
            <w:tcW w:w="1134" w:type="dxa"/>
          </w:tcPr>
          <w:p w14:paraId="2BD318BD" w14:textId="77777777" w:rsidR="00D57C09" w:rsidRPr="00090C64" w:rsidRDefault="00D57C09" w:rsidP="00D12993">
            <w:pPr>
              <w:pStyle w:val="TAC"/>
            </w:pPr>
            <w:r w:rsidRPr="00090C64">
              <w:t>+38</w:t>
            </w:r>
          </w:p>
        </w:tc>
        <w:tc>
          <w:tcPr>
            <w:tcW w:w="1134" w:type="dxa"/>
          </w:tcPr>
          <w:p w14:paraId="5C68D74F" w14:textId="77777777" w:rsidR="00D57C09" w:rsidRPr="00090C64" w:rsidRDefault="00D57C09" w:rsidP="00D12993">
            <w:pPr>
              <w:pStyle w:val="TAC"/>
            </w:pPr>
            <w:r w:rsidRPr="00090C64">
              <w:t>+24</w:t>
            </w:r>
          </w:p>
        </w:tc>
        <w:tc>
          <w:tcPr>
            <w:tcW w:w="1701" w:type="dxa"/>
          </w:tcPr>
          <w:p w14:paraId="3D18EAE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FF9A89D" w14:textId="77777777" w:rsidR="00D57C09" w:rsidRPr="00090C64" w:rsidRDefault="00D57C09" w:rsidP="00D12993">
            <w:pPr>
              <w:pStyle w:val="TAC"/>
            </w:pPr>
            <w:r w:rsidRPr="00090C64">
              <w:t>CW carrier</w:t>
            </w:r>
          </w:p>
        </w:tc>
      </w:tr>
      <w:tr w:rsidR="00D57C09" w:rsidRPr="00090C64" w14:paraId="249E4962" w14:textId="77777777" w:rsidTr="004945FE">
        <w:trPr>
          <w:cantSplit/>
          <w:jc w:val="center"/>
        </w:trPr>
        <w:tc>
          <w:tcPr>
            <w:tcW w:w="1918" w:type="dxa"/>
          </w:tcPr>
          <w:p w14:paraId="07524A42" w14:textId="77777777" w:rsidR="00D57C09" w:rsidRPr="00090C64" w:rsidRDefault="00D57C09" w:rsidP="00D12993">
            <w:pPr>
              <w:pStyle w:val="TAL"/>
            </w:pPr>
            <w:r w:rsidRPr="00090C64">
              <w:t>UTRA TDD Band d) or E-UTRA Band 38 or NR band n38</w:t>
            </w:r>
          </w:p>
        </w:tc>
        <w:tc>
          <w:tcPr>
            <w:tcW w:w="1657" w:type="dxa"/>
          </w:tcPr>
          <w:p w14:paraId="7AF77FF8" w14:textId="77777777" w:rsidR="00D57C09" w:rsidRPr="00090C64" w:rsidRDefault="00D57C09" w:rsidP="00D12993">
            <w:pPr>
              <w:pStyle w:val="TAC"/>
            </w:pPr>
            <w:r w:rsidRPr="00090C64">
              <w:t>2570 – 2620</w:t>
            </w:r>
          </w:p>
        </w:tc>
        <w:tc>
          <w:tcPr>
            <w:tcW w:w="1082" w:type="dxa"/>
          </w:tcPr>
          <w:p w14:paraId="03F53D91" w14:textId="77777777" w:rsidR="00D57C09" w:rsidRPr="00090C64" w:rsidRDefault="00D57C09" w:rsidP="00D12993">
            <w:pPr>
              <w:pStyle w:val="TAC"/>
            </w:pPr>
            <w:r w:rsidRPr="00090C64">
              <w:t>+46</w:t>
            </w:r>
          </w:p>
        </w:tc>
        <w:tc>
          <w:tcPr>
            <w:tcW w:w="1134" w:type="dxa"/>
          </w:tcPr>
          <w:p w14:paraId="72478983" w14:textId="77777777" w:rsidR="00D57C09" w:rsidRPr="00090C64" w:rsidRDefault="00D57C09" w:rsidP="00D12993">
            <w:pPr>
              <w:pStyle w:val="TAC"/>
            </w:pPr>
            <w:r w:rsidRPr="00090C64">
              <w:t>+38</w:t>
            </w:r>
          </w:p>
        </w:tc>
        <w:tc>
          <w:tcPr>
            <w:tcW w:w="1134" w:type="dxa"/>
          </w:tcPr>
          <w:p w14:paraId="3D735C61" w14:textId="77777777" w:rsidR="00D57C09" w:rsidRPr="00090C64" w:rsidRDefault="00D57C09" w:rsidP="00D12993">
            <w:pPr>
              <w:pStyle w:val="TAC"/>
            </w:pPr>
            <w:r w:rsidRPr="00090C64">
              <w:t>+24</w:t>
            </w:r>
          </w:p>
        </w:tc>
        <w:tc>
          <w:tcPr>
            <w:tcW w:w="1701" w:type="dxa"/>
          </w:tcPr>
          <w:p w14:paraId="0DABBD6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D12993">
            <w:pPr>
              <w:pStyle w:val="TAC"/>
            </w:pPr>
            <w:r w:rsidRPr="00090C64">
              <w:t>CW carrier</w:t>
            </w:r>
          </w:p>
        </w:tc>
      </w:tr>
      <w:tr w:rsidR="00D57C09" w:rsidRPr="00090C64" w14:paraId="2A3528BE" w14:textId="77777777" w:rsidTr="004945FE">
        <w:trPr>
          <w:cantSplit/>
          <w:jc w:val="center"/>
        </w:trPr>
        <w:tc>
          <w:tcPr>
            <w:tcW w:w="1918" w:type="dxa"/>
          </w:tcPr>
          <w:p w14:paraId="6771F723" w14:textId="77777777" w:rsidR="00D57C09" w:rsidRPr="00090C64" w:rsidRDefault="00D57C09" w:rsidP="00D12993">
            <w:pPr>
              <w:pStyle w:val="TAL"/>
            </w:pPr>
            <w:r w:rsidRPr="00090C64">
              <w:t>UTRA TDD Band f) or E-UTRA Band 39 or NR band n39</w:t>
            </w:r>
          </w:p>
        </w:tc>
        <w:tc>
          <w:tcPr>
            <w:tcW w:w="1657" w:type="dxa"/>
          </w:tcPr>
          <w:p w14:paraId="1A22DEF2" w14:textId="77777777" w:rsidR="00D57C09" w:rsidRPr="00090C64" w:rsidRDefault="00D57C09" w:rsidP="00D12993">
            <w:pPr>
              <w:pStyle w:val="TAC"/>
            </w:pPr>
            <w:r w:rsidRPr="00090C64">
              <w:t>1880 – 1920</w:t>
            </w:r>
          </w:p>
        </w:tc>
        <w:tc>
          <w:tcPr>
            <w:tcW w:w="1082" w:type="dxa"/>
          </w:tcPr>
          <w:p w14:paraId="46CFAC9A" w14:textId="77777777" w:rsidR="00D57C09" w:rsidRPr="00090C64" w:rsidRDefault="00D57C09" w:rsidP="00D12993">
            <w:pPr>
              <w:pStyle w:val="TAC"/>
            </w:pPr>
            <w:r w:rsidRPr="00090C64">
              <w:t>+46</w:t>
            </w:r>
          </w:p>
        </w:tc>
        <w:tc>
          <w:tcPr>
            <w:tcW w:w="1134" w:type="dxa"/>
          </w:tcPr>
          <w:p w14:paraId="281D5CC0" w14:textId="77777777" w:rsidR="00D57C09" w:rsidRPr="00090C64" w:rsidRDefault="00D57C09" w:rsidP="00D12993">
            <w:pPr>
              <w:pStyle w:val="TAC"/>
            </w:pPr>
            <w:r w:rsidRPr="00090C64">
              <w:t>+38</w:t>
            </w:r>
          </w:p>
        </w:tc>
        <w:tc>
          <w:tcPr>
            <w:tcW w:w="1134" w:type="dxa"/>
          </w:tcPr>
          <w:p w14:paraId="097BEC33" w14:textId="77777777" w:rsidR="00D57C09" w:rsidRPr="00090C64" w:rsidRDefault="00D57C09" w:rsidP="00D12993">
            <w:pPr>
              <w:pStyle w:val="TAC"/>
            </w:pPr>
            <w:r w:rsidRPr="00090C64">
              <w:t>+24</w:t>
            </w:r>
          </w:p>
        </w:tc>
        <w:tc>
          <w:tcPr>
            <w:tcW w:w="1701" w:type="dxa"/>
          </w:tcPr>
          <w:p w14:paraId="722107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D12993">
            <w:pPr>
              <w:pStyle w:val="TAC"/>
            </w:pPr>
            <w:r w:rsidRPr="00090C64">
              <w:t>CW carrier</w:t>
            </w:r>
          </w:p>
        </w:tc>
      </w:tr>
      <w:tr w:rsidR="00D57C09" w:rsidRPr="00090C64" w14:paraId="08ADE5C3" w14:textId="77777777" w:rsidTr="004945FE">
        <w:trPr>
          <w:cantSplit/>
          <w:jc w:val="center"/>
        </w:trPr>
        <w:tc>
          <w:tcPr>
            <w:tcW w:w="1918" w:type="dxa"/>
          </w:tcPr>
          <w:p w14:paraId="5468C62E" w14:textId="77777777" w:rsidR="00D57C09" w:rsidRPr="00090C64" w:rsidRDefault="00D57C09" w:rsidP="00D12993">
            <w:pPr>
              <w:pStyle w:val="TAL"/>
            </w:pPr>
            <w:r w:rsidRPr="00090C64">
              <w:t>UTRA TDD Band e) or E-UTRA Band 40 or NR band n40</w:t>
            </w:r>
          </w:p>
        </w:tc>
        <w:tc>
          <w:tcPr>
            <w:tcW w:w="1657" w:type="dxa"/>
          </w:tcPr>
          <w:p w14:paraId="5287C5A6" w14:textId="77777777" w:rsidR="00D57C09" w:rsidRPr="00090C64" w:rsidRDefault="00D57C09" w:rsidP="00D12993">
            <w:pPr>
              <w:pStyle w:val="TAC"/>
            </w:pPr>
            <w:r w:rsidRPr="00090C64">
              <w:t>2300 – 2400</w:t>
            </w:r>
          </w:p>
        </w:tc>
        <w:tc>
          <w:tcPr>
            <w:tcW w:w="1082" w:type="dxa"/>
          </w:tcPr>
          <w:p w14:paraId="3DB66392" w14:textId="77777777" w:rsidR="00D57C09" w:rsidRPr="00090C64" w:rsidRDefault="00D57C09" w:rsidP="00D12993">
            <w:pPr>
              <w:pStyle w:val="TAC"/>
            </w:pPr>
            <w:r w:rsidRPr="00090C64">
              <w:t>+46</w:t>
            </w:r>
          </w:p>
        </w:tc>
        <w:tc>
          <w:tcPr>
            <w:tcW w:w="1134" w:type="dxa"/>
          </w:tcPr>
          <w:p w14:paraId="1916B1F5" w14:textId="77777777" w:rsidR="00D57C09" w:rsidRPr="00090C64" w:rsidRDefault="00D57C09" w:rsidP="00D12993">
            <w:pPr>
              <w:pStyle w:val="TAC"/>
            </w:pPr>
            <w:r w:rsidRPr="00090C64">
              <w:t>+38</w:t>
            </w:r>
          </w:p>
        </w:tc>
        <w:tc>
          <w:tcPr>
            <w:tcW w:w="1134" w:type="dxa"/>
          </w:tcPr>
          <w:p w14:paraId="16B5B649" w14:textId="77777777" w:rsidR="00D57C09" w:rsidRPr="00090C64" w:rsidRDefault="00D57C09" w:rsidP="00D12993">
            <w:pPr>
              <w:pStyle w:val="TAC"/>
            </w:pPr>
            <w:r w:rsidRPr="00090C64">
              <w:t>+24</w:t>
            </w:r>
          </w:p>
        </w:tc>
        <w:tc>
          <w:tcPr>
            <w:tcW w:w="1701" w:type="dxa"/>
          </w:tcPr>
          <w:p w14:paraId="541EBD6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D12993">
            <w:pPr>
              <w:pStyle w:val="TAC"/>
            </w:pPr>
            <w:r w:rsidRPr="00090C64">
              <w:t>CW carrier</w:t>
            </w:r>
          </w:p>
        </w:tc>
      </w:tr>
      <w:tr w:rsidR="00D57C09" w:rsidRPr="00090C64" w14:paraId="3091B40E" w14:textId="77777777" w:rsidTr="004945FE">
        <w:trPr>
          <w:cantSplit/>
          <w:jc w:val="center"/>
        </w:trPr>
        <w:tc>
          <w:tcPr>
            <w:tcW w:w="1918" w:type="dxa"/>
          </w:tcPr>
          <w:p w14:paraId="12542137" w14:textId="77777777" w:rsidR="00D57C09" w:rsidRPr="00090C64" w:rsidRDefault="00D57C09" w:rsidP="00D12993">
            <w:pPr>
              <w:pStyle w:val="TAL"/>
            </w:pPr>
            <w:r w:rsidRPr="00090C64">
              <w:t>E-UTRA Band 41 or NR band n41</w:t>
            </w:r>
          </w:p>
        </w:tc>
        <w:tc>
          <w:tcPr>
            <w:tcW w:w="1657" w:type="dxa"/>
          </w:tcPr>
          <w:p w14:paraId="408AF75F" w14:textId="77777777" w:rsidR="00D57C09" w:rsidRPr="00090C64" w:rsidRDefault="00D57C09" w:rsidP="00D12993">
            <w:pPr>
              <w:pStyle w:val="TAC"/>
            </w:pPr>
            <w:r w:rsidRPr="00090C64">
              <w:t>2496 – 2690</w:t>
            </w:r>
          </w:p>
        </w:tc>
        <w:tc>
          <w:tcPr>
            <w:tcW w:w="1082" w:type="dxa"/>
          </w:tcPr>
          <w:p w14:paraId="2E40E0CA" w14:textId="77777777" w:rsidR="00D57C09" w:rsidRPr="00090C64" w:rsidRDefault="00D57C09" w:rsidP="00D12993">
            <w:pPr>
              <w:pStyle w:val="TAC"/>
            </w:pPr>
            <w:r w:rsidRPr="00090C64">
              <w:t>+46</w:t>
            </w:r>
          </w:p>
        </w:tc>
        <w:tc>
          <w:tcPr>
            <w:tcW w:w="1134" w:type="dxa"/>
          </w:tcPr>
          <w:p w14:paraId="09FC60BB" w14:textId="77777777" w:rsidR="00D57C09" w:rsidRPr="00090C64" w:rsidRDefault="00D57C09" w:rsidP="00D12993">
            <w:pPr>
              <w:pStyle w:val="TAC"/>
            </w:pPr>
            <w:r w:rsidRPr="00090C64">
              <w:t>+38</w:t>
            </w:r>
          </w:p>
        </w:tc>
        <w:tc>
          <w:tcPr>
            <w:tcW w:w="1134" w:type="dxa"/>
          </w:tcPr>
          <w:p w14:paraId="32179404" w14:textId="77777777" w:rsidR="00D57C09" w:rsidRPr="00090C64" w:rsidRDefault="00D57C09" w:rsidP="00D12993">
            <w:pPr>
              <w:pStyle w:val="TAC"/>
            </w:pPr>
            <w:r w:rsidRPr="00090C64">
              <w:t>+24</w:t>
            </w:r>
          </w:p>
        </w:tc>
        <w:tc>
          <w:tcPr>
            <w:tcW w:w="1701" w:type="dxa"/>
          </w:tcPr>
          <w:p w14:paraId="4D962C2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D12993">
            <w:pPr>
              <w:pStyle w:val="TAC"/>
            </w:pPr>
            <w:r w:rsidRPr="00090C64">
              <w:t>CW carrier</w:t>
            </w:r>
          </w:p>
        </w:tc>
      </w:tr>
      <w:tr w:rsidR="00D57C09" w:rsidRPr="00090C64" w14:paraId="66615BAE" w14:textId="77777777" w:rsidTr="004945FE">
        <w:trPr>
          <w:cantSplit/>
          <w:jc w:val="center"/>
        </w:trPr>
        <w:tc>
          <w:tcPr>
            <w:tcW w:w="1918" w:type="dxa"/>
          </w:tcPr>
          <w:p w14:paraId="60B539DA" w14:textId="77777777" w:rsidR="00D57C09" w:rsidRPr="00090C64" w:rsidRDefault="00D57C09" w:rsidP="00D12993">
            <w:pPr>
              <w:pStyle w:val="TAL"/>
            </w:pPr>
            <w:r w:rsidRPr="00090C64">
              <w:t>E-UTRA Band 42</w:t>
            </w:r>
          </w:p>
        </w:tc>
        <w:tc>
          <w:tcPr>
            <w:tcW w:w="1657" w:type="dxa"/>
          </w:tcPr>
          <w:p w14:paraId="237945F3" w14:textId="77777777" w:rsidR="00D57C09" w:rsidRPr="00090C64" w:rsidRDefault="00D57C09" w:rsidP="00D12993">
            <w:pPr>
              <w:pStyle w:val="TAC"/>
            </w:pPr>
            <w:r w:rsidRPr="00090C64">
              <w:t>3400 – 3600</w:t>
            </w:r>
          </w:p>
        </w:tc>
        <w:tc>
          <w:tcPr>
            <w:tcW w:w="1082" w:type="dxa"/>
          </w:tcPr>
          <w:p w14:paraId="7E7D4860" w14:textId="77777777" w:rsidR="00D57C09" w:rsidRPr="00090C64" w:rsidRDefault="00D57C09" w:rsidP="00D12993">
            <w:pPr>
              <w:pStyle w:val="TAC"/>
            </w:pPr>
            <w:r w:rsidRPr="00090C64">
              <w:t>+46</w:t>
            </w:r>
          </w:p>
        </w:tc>
        <w:tc>
          <w:tcPr>
            <w:tcW w:w="1134" w:type="dxa"/>
          </w:tcPr>
          <w:p w14:paraId="274E878F" w14:textId="77777777" w:rsidR="00D57C09" w:rsidRPr="00090C64" w:rsidRDefault="00D57C09" w:rsidP="00D12993">
            <w:pPr>
              <w:pStyle w:val="TAC"/>
            </w:pPr>
            <w:r w:rsidRPr="00090C64">
              <w:t>+38</w:t>
            </w:r>
          </w:p>
        </w:tc>
        <w:tc>
          <w:tcPr>
            <w:tcW w:w="1134" w:type="dxa"/>
          </w:tcPr>
          <w:p w14:paraId="0AB33605" w14:textId="77777777" w:rsidR="00D57C09" w:rsidRPr="00090C64" w:rsidRDefault="00D57C09" w:rsidP="00D12993">
            <w:pPr>
              <w:pStyle w:val="TAC"/>
            </w:pPr>
            <w:r w:rsidRPr="00090C64">
              <w:t>+24</w:t>
            </w:r>
          </w:p>
        </w:tc>
        <w:tc>
          <w:tcPr>
            <w:tcW w:w="1701" w:type="dxa"/>
          </w:tcPr>
          <w:p w14:paraId="182C12B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D12993">
            <w:pPr>
              <w:pStyle w:val="TAC"/>
            </w:pPr>
            <w:r w:rsidRPr="00090C64">
              <w:t>CW carrier</w:t>
            </w:r>
          </w:p>
        </w:tc>
      </w:tr>
      <w:tr w:rsidR="00D57C09" w:rsidRPr="00090C64" w14:paraId="6C190615" w14:textId="77777777" w:rsidTr="004945FE">
        <w:trPr>
          <w:cantSplit/>
          <w:jc w:val="center"/>
        </w:trPr>
        <w:tc>
          <w:tcPr>
            <w:tcW w:w="1918" w:type="dxa"/>
          </w:tcPr>
          <w:p w14:paraId="40071DEB" w14:textId="77777777" w:rsidR="00D57C09" w:rsidRPr="00090C64" w:rsidRDefault="00D57C09" w:rsidP="00D12993">
            <w:pPr>
              <w:pStyle w:val="TAL"/>
            </w:pPr>
            <w:r w:rsidRPr="00090C64">
              <w:t>E-UTRA Band 43</w:t>
            </w:r>
          </w:p>
        </w:tc>
        <w:tc>
          <w:tcPr>
            <w:tcW w:w="1657" w:type="dxa"/>
          </w:tcPr>
          <w:p w14:paraId="6C1395F0" w14:textId="77777777" w:rsidR="00D57C09" w:rsidRPr="00090C64" w:rsidRDefault="00D57C09" w:rsidP="00D12993">
            <w:pPr>
              <w:pStyle w:val="TAC"/>
            </w:pPr>
            <w:r w:rsidRPr="00090C64">
              <w:t>3600 – 3800</w:t>
            </w:r>
          </w:p>
        </w:tc>
        <w:tc>
          <w:tcPr>
            <w:tcW w:w="1082" w:type="dxa"/>
          </w:tcPr>
          <w:p w14:paraId="466C02A9" w14:textId="77777777" w:rsidR="00D57C09" w:rsidRPr="00090C64" w:rsidRDefault="00D57C09" w:rsidP="00D12993">
            <w:pPr>
              <w:pStyle w:val="TAC"/>
            </w:pPr>
            <w:r w:rsidRPr="00090C64">
              <w:t>+46</w:t>
            </w:r>
          </w:p>
        </w:tc>
        <w:tc>
          <w:tcPr>
            <w:tcW w:w="1134" w:type="dxa"/>
          </w:tcPr>
          <w:p w14:paraId="38AEEB95" w14:textId="77777777" w:rsidR="00D57C09" w:rsidRPr="00090C64" w:rsidRDefault="00D57C09" w:rsidP="00D12993">
            <w:pPr>
              <w:pStyle w:val="TAC"/>
            </w:pPr>
            <w:r w:rsidRPr="00090C64">
              <w:t>+38</w:t>
            </w:r>
          </w:p>
        </w:tc>
        <w:tc>
          <w:tcPr>
            <w:tcW w:w="1134" w:type="dxa"/>
          </w:tcPr>
          <w:p w14:paraId="299072F8" w14:textId="77777777" w:rsidR="00D57C09" w:rsidRPr="00090C64" w:rsidRDefault="00D57C09" w:rsidP="00D12993">
            <w:pPr>
              <w:pStyle w:val="TAC"/>
            </w:pPr>
            <w:r w:rsidRPr="00090C64">
              <w:t>+24</w:t>
            </w:r>
          </w:p>
        </w:tc>
        <w:tc>
          <w:tcPr>
            <w:tcW w:w="1701" w:type="dxa"/>
          </w:tcPr>
          <w:p w14:paraId="259764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D12993">
            <w:pPr>
              <w:pStyle w:val="TAC"/>
            </w:pPr>
            <w:r w:rsidRPr="00090C64">
              <w:t>CW carrier</w:t>
            </w:r>
          </w:p>
        </w:tc>
      </w:tr>
      <w:tr w:rsidR="00D57C09" w:rsidRPr="00090C64" w14:paraId="2722221B" w14:textId="77777777" w:rsidTr="004945FE">
        <w:trPr>
          <w:cantSplit/>
          <w:jc w:val="center"/>
        </w:trPr>
        <w:tc>
          <w:tcPr>
            <w:tcW w:w="1918" w:type="dxa"/>
          </w:tcPr>
          <w:p w14:paraId="170B4021" w14:textId="77777777" w:rsidR="00D57C09" w:rsidRPr="00090C64" w:rsidRDefault="00D57C09" w:rsidP="00D12993">
            <w:pPr>
              <w:pStyle w:val="TAL"/>
            </w:pPr>
            <w:r w:rsidRPr="00090C64">
              <w:t>E-UTRA Band 44</w:t>
            </w:r>
          </w:p>
        </w:tc>
        <w:tc>
          <w:tcPr>
            <w:tcW w:w="1657" w:type="dxa"/>
          </w:tcPr>
          <w:p w14:paraId="25A7E611" w14:textId="77777777" w:rsidR="00D57C09" w:rsidRPr="00090C64" w:rsidRDefault="00D57C09" w:rsidP="00D12993">
            <w:pPr>
              <w:pStyle w:val="TAC"/>
            </w:pPr>
            <w:r w:rsidRPr="00090C64">
              <w:t>703 – 803</w:t>
            </w:r>
          </w:p>
        </w:tc>
        <w:tc>
          <w:tcPr>
            <w:tcW w:w="1082" w:type="dxa"/>
          </w:tcPr>
          <w:p w14:paraId="3531D6DE" w14:textId="77777777" w:rsidR="00D57C09" w:rsidRPr="00090C64" w:rsidRDefault="00D57C09" w:rsidP="00D12993">
            <w:pPr>
              <w:pStyle w:val="TAC"/>
            </w:pPr>
            <w:r w:rsidRPr="00090C64">
              <w:t>+46</w:t>
            </w:r>
          </w:p>
        </w:tc>
        <w:tc>
          <w:tcPr>
            <w:tcW w:w="1134" w:type="dxa"/>
          </w:tcPr>
          <w:p w14:paraId="540CE16F" w14:textId="77777777" w:rsidR="00D57C09" w:rsidRPr="00090C64" w:rsidRDefault="00D57C09" w:rsidP="00D12993">
            <w:pPr>
              <w:pStyle w:val="TAC"/>
            </w:pPr>
            <w:r w:rsidRPr="00090C64">
              <w:t>+38</w:t>
            </w:r>
          </w:p>
        </w:tc>
        <w:tc>
          <w:tcPr>
            <w:tcW w:w="1134" w:type="dxa"/>
          </w:tcPr>
          <w:p w14:paraId="0D31308D" w14:textId="77777777" w:rsidR="00D57C09" w:rsidRPr="00090C64" w:rsidRDefault="00D57C09" w:rsidP="00D12993">
            <w:pPr>
              <w:pStyle w:val="TAC"/>
            </w:pPr>
            <w:r w:rsidRPr="00090C64">
              <w:t>+24</w:t>
            </w:r>
          </w:p>
        </w:tc>
        <w:tc>
          <w:tcPr>
            <w:tcW w:w="1701" w:type="dxa"/>
          </w:tcPr>
          <w:p w14:paraId="332040C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D12993">
            <w:pPr>
              <w:pStyle w:val="TAC"/>
            </w:pPr>
            <w:r w:rsidRPr="00090C64">
              <w:t>CW carrier</w:t>
            </w:r>
          </w:p>
        </w:tc>
      </w:tr>
      <w:tr w:rsidR="00D57C09" w:rsidRPr="00090C64" w14:paraId="09FEF9DD" w14:textId="77777777" w:rsidTr="004945FE">
        <w:trPr>
          <w:cantSplit/>
          <w:jc w:val="center"/>
        </w:trPr>
        <w:tc>
          <w:tcPr>
            <w:tcW w:w="1918" w:type="dxa"/>
          </w:tcPr>
          <w:p w14:paraId="638320A0" w14:textId="77777777" w:rsidR="00D57C09" w:rsidRPr="00090C64" w:rsidRDefault="00D57C09" w:rsidP="00D12993">
            <w:pPr>
              <w:pStyle w:val="TAL"/>
            </w:pPr>
            <w:r w:rsidRPr="00090C64">
              <w:t>E-UTRA Band 45</w:t>
            </w:r>
          </w:p>
        </w:tc>
        <w:tc>
          <w:tcPr>
            <w:tcW w:w="1657" w:type="dxa"/>
          </w:tcPr>
          <w:p w14:paraId="38878A85" w14:textId="77777777" w:rsidR="00D57C09" w:rsidRPr="00090C64" w:rsidRDefault="00D57C09" w:rsidP="00D12993">
            <w:pPr>
              <w:pStyle w:val="TAC"/>
            </w:pPr>
            <w:r w:rsidRPr="00090C64">
              <w:t>1447 - 1467</w:t>
            </w:r>
          </w:p>
        </w:tc>
        <w:tc>
          <w:tcPr>
            <w:tcW w:w="1082" w:type="dxa"/>
          </w:tcPr>
          <w:p w14:paraId="42D9D57A" w14:textId="77777777" w:rsidR="00D57C09" w:rsidRPr="00090C64" w:rsidRDefault="00D57C09" w:rsidP="00D12993">
            <w:pPr>
              <w:pStyle w:val="TAC"/>
            </w:pPr>
            <w:r w:rsidRPr="00090C64">
              <w:t>+46</w:t>
            </w:r>
          </w:p>
        </w:tc>
        <w:tc>
          <w:tcPr>
            <w:tcW w:w="1134" w:type="dxa"/>
          </w:tcPr>
          <w:p w14:paraId="39DF75E6" w14:textId="77777777" w:rsidR="00D57C09" w:rsidRPr="00090C64" w:rsidRDefault="00D57C09" w:rsidP="00D12993">
            <w:pPr>
              <w:pStyle w:val="TAC"/>
            </w:pPr>
            <w:r w:rsidRPr="00090C64">
              <w:t>+38</w:t>
            </w:r>
          </w:p>
        </w:tc>
        <w:tc>
          <w:tcPr>
            <w:tcW w:w="1134" w:type="dxa"/>
          </w:tcPr>
          <w:p w14:paraId="4CBAC475" w14:textId="77777777" w:rsidR="00D57C09" w:rsidRPr="00090C64" w:rsidRDefault="00D57C09" w:rsidP="00D12993">
            <w:pPr>
              <w:pStyle w:val="TAC"/>
            </w:pPr>
            <w:r w:rsidRPr="00090C64">
              <w:t>+24</w:t>
            </w:r>
          </w:p>
        </w:tc>
        <w:tc>
          <w:tcPr>
            <w:tcW w:w="1701" w:type="dxa"/>
          </w:tcPr>
          <w:p w14:paraId="340F96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D12993">
            <w:pPr>
              <w:pStyle w:val="TAC"/>
            </w:pPr>
            <w:r w:rsidRPr="00090C64">
              <w:t>CW carrier</w:t>
            </w:r>
          </w:p>
        </w:tc>
      </w:tr>
      <w:tr w:rsidR="00AB0272" w:rsidRPr="00090C64" w14:paraId="5630D5EF" w14:textId="77777777" w:rsidTr="004945FE">
        <w:trPr>
          <w:cantSplit/>
          <w:jc w:val="center"/>
        </w:trPr>
        <w:tc>
          <w:tcPr>
            <w:tcW w:w="1918" w:type="dxa"/>
          </w:tcPr>
          <w:p w14:paraId="15C43B86" w14:textId="1BE5872F" w:rsidR="00AB0272" w:rsidRPr="00090C64" w:rsidRDefault="00AB0272" w:rsidP="00D12993">
            <w:pPr>
              <w:pStyle w:val="TAL"/>
            </w:pPr>
            <w:r w:rsidRPr="00090C64">
              <w:t>E-UTRA Band 46</w:t>
            </w:r>
            <w:r>
              <w:t xml:space="preserve"> or NR Band n46</w:t>
            </w:r>
          </w:p>
        </w:tc>
        <w:tc>
          <w:tcPr>
            <w:tcW w:w="1657" w:type="dxa"/>
          </w:tcPr>
          <w:p w14:paraId="242C4BEA" w14:textId="7688FF31" w:rsidR="00AB0272" w:rsidRPr="00090C64" w:rsidRDefault="00AB0272" w:rsidP="00D12993">
            <w:pPr>
              <w:pStyle w:val="TAC"/>
            </w:pPr>
            <w:r w:rsidRPr="00090C64">
              <w:t>5150 - 5925</w:t>
            </w:r>
          </w:p>
        </w:tc>
        <w:tc>
          <w:tcPr>
            <w:tcW w:w="1082" w:type="dxa"/>
          </w:tcPr>
          <w:p w14:paraId="52690761" w14:textId="6A492A15" w:rsidR="00AB0272" w:rsidRPr="00090C64" w:rsidRDefault="00AB0272" w:rsidP="00D12993">
            <w:pPr>
              <w:pStyle w:val="TAC"/>
            </w:pPr>
            <w:r w:rsidRPr="00090C64">
              <w:t>N/A</w:t>
            </w:r>
          </w:p>
        </w:tc>
        <w:tc>
          <w:tcPr>
            <w:tcW w:w="1134" w:type="dxa"/>
          </w:tcPr>
          <w:p w14:paraId="224CF6FF" w14:textId="1DCF0F23" w:rsidR="00AB0272" w:rsidRPr="00090C64" w:rsidRDefault="00AB0272" w:rsidP="00D12993">
            <w:pPr>
              <w:pStyle w:val="TAC"/>
            </w:pPr>
            <w:r w:rsidRPr="00090C64">
              <w:t>+38</w:t>
            </w:r>
          </w:p>
        </w:tc>
        <w:tc>
          <w:tcPr>
            <w:tcW w:w="1134" w:type="dxa"/>
          </w:tcPr>
          <w:p w14:paraId="7DAC578B" w14:textId="12E5868F" w:rsidR="00AB0272" w:rsidRPr="00090C64" w:rsidRDefault="00AB0272" w:rsidP="00D12993">
            <w:pPr>
              <w:pStyle w:val="TAC"/>
            </w:pPr>
            <w:r w:rsidRPr="00090C64">
              <w:t>+24</w:t>
            </w:r>
          </w:p>
        </w:tc>
        <w:tc>
          <w:tcPr>
            <w:tcW w:w="1701" w:type="dxa"/>
          </w:tcPr>
          <w:p w14:paraId="57A77791" w14:textId="4E1CBCC8"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270FDEF6" w:rsidR="00AB0272" w:rsidRPr="00090C64" w:rsidRDefault="00AB0272" w:rsidP="00D12993">
            <w:pPr>
              <w:pStyle w:val="TAC"/>
            </w:pPr>
            <w:r w:rsidRPr="00090C64">
              <w:t>CW carrier</w:t>
            </w:r>
          </w:p>
        </w:tc>
      </w:tr>
      <w:tr w:rsidR="00D57C09" w:rsidRPr="00090C64" w14:paraId="08F4EFCB" w14:textId="77777777" w:rsidTr="004945FE">
        <w:trPr>
          <w:cantSplit/>
          <w:jc w:val="center"/>
        </w:trPr>
        <w:tc>
          <w:tcPr>
            <w:tcW w:w="1918" w:type="dxa"/>
          </w:tcPr>
          <w:p w14:paraId="2A8C2763" w14:textId="77777777" w:rsidR="00D57C09" w:rsidRPr="00090C64" w:rsidRDefault="00D57C09" w:rsidP="00D12993">
            <w:pPr>
              <w:pStyle w:val="TAL"/>
            </w:pPr>
            <w:r w:rsidRPr="00090C64">
              <w:t>E-UTRA Band 48 or NR Band n48</w:t>
            </w:r>
          </w:p>
        </w:tc>
        <w:tc>
          <w:tcPr>
            <w:tcW w:w="1657" w:type="dxa"/>
          </w:tcPr>
          <w:p w14:paraId="5DCFDA94" w14:textId="77777777" w:rsidR="00D57C09" w:rsidRPr="00090C64" w:rsidRDefault="00D57C09" w:rsidP="00D12993">
            <w:pPr>
              <w:pStyle w:val="TAC"/>
            </w:pPr>
            <w:r w:rsidRPr="00090C64">
              <w:t>3550 – 3700</w:t>
            </w:r>
          </w:p>
        </w:tc>
        <w:tc>
          <w:tcPr>
            <w:tcW w:w="1082" w:type="dxa"/>
          </w:tcPr>
          <w:p w14:paraId="0A0142E6" w14:textId="77777777" w:rsidR="00D57C09" w:rsidRPr="00090C64" w:rsidRDefault="00D57C09" w:rsidP="00D12993">
            <w:pPr>
              <w:pStyle w:val="TAC"/>
            </w:pPr>
            <w:r w:rsidRPr="00090C64">
              <w:t>+46</w:t>
            </w:r>
          </w:p>
        </w:tc>
        <w:tc>
          <w:tcPr>
            <w:tcW w:w="1134" w:type="dxa"/>
          </w:tcPr>
          <w:p w14:paraId="6D7030F1" w14:textId="77777777" w:rsidR="00D57C09" w:rsidRPr="00090C64" w:rsidRDefault="00D57C09" w:rsidP="00D12993">
            <w:pPr>
              <w:pStyle w:val="TAC"/>
            </w:pPr>
            <w:r w:rsidRPr="00090C64">
              <w:t>+38</w:t>
            </w:r>
          </w:p>
        </w:tc>
        <w:tc>
          <w:tcPr>
            <w:tcW w:w="1134" w:type="dxa"/>
          </w:tcPr>
          <w:p w14:paraId="04128105" w14:textId="77777777" w:rsidR="00D57C09" w:rsidRPr="00090C64" w:rsidRDefault="00D57C09" w:rsidP="00D12993">
            <w:pPr>
              <w:pStyle w:val="TAC"/>
            </w:pPr>
            <w:r w:rsidRPr="00090C64">
              <w:t>+24</w:t>
            </w:r>
          </w:p>
        </w:tc>
        <w:tc>
          <w:tcPr>
            <w:tcW w:w="1701" w:type="dxa"/>
          </w:tcPr>
          <w:p w14:paraId="54EC4C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D12993">
            <w:pPr>
              <w:pStyle w:val="TAC"/>
            </w:pPr>
            <w:r w:rsidRPr="00090C64">
              <w:t>CW carrier</w:t>
            </w:r>
          </w:p>
        </w:tc>
      </w:tr>
      <w:tr w:rsidR="00D57C09" w:rsidRPr="00090C64" w14:paraId="40156C51" w14:textId="77777777" w:rsidTr="004945FE">
        <w:trPr>
          <w:cantSplit/>
          <w:jc w:val="center"/>
        </w:trPr>
        <w:tc>
          <w:tcPr>
            <w:tcW w:w="1918" w:type="dxa"/>
          </w:tcPr>
          <w:p w14:paraId="379FFBBD" w14:textId="77777777" w:rsidR="00D57C09" w:rsidRPr="00090C64" w:rsidRDefault="00D57C09" w:rsidP="00D12993">
            <w:pPr>
              <w:pStyle w:val="TAL"/>
            </w:pPr>
            <w:r w:rsidRPr="00090C64">
              <w:t>E-UTRA Band 49</w:t>
            </w:r>
          </w:p>
        </w:tc>
        <w:tc>
          <w:tcPr>
            <w:tcW w:w="1657" w:type="dxa"/>
          </w:tcPr>
          <w:p w14:paraId="0F8955F5" w14:textId="77777777" w:rsidR="00D57C09" w:rsidRPr="00090C64" w:rsidRDefault="00D57C09" w:rsidP="00D12993">
            <w:pPr>
              <w:pStyle w:val="TAC"/>
            </w:pPr>
            <w:r w:rsidRPr="00090C64">
              <w:t>3550 – 3700</w:t>
            </w:r>
          </w:p>
        </w:tc>
        <w:tc>
          <w:tcPr>
            <w:tcW w:w="1082" w:type="dxa"/>
          </w:tcPr>
          <w:p w14:paraId="22B358BE" w14:textId="77777777" w:rsidR="00D57C09" w:rsidRPr="00090C64" w:rsidRDefault="00D57C09" w:rsidP="00D12993">
            <w:pPr>
              <w:pStyle w:val="TAC"/>
            </w:pPr>
            <w:r w:rsidRPr="00090C64">
              <w:t>N/A</w:t>
            </w:r>
          </w:p>
        </w:tc>
        <w:tc>
          <w:tcPr>
            <w:tcW w:w="1134" w:type="dxa"/>
          </w:tcPr>
          <w:p w14:paraId="55604877" w14:textId="77777777" w:rsidR="00D57C09" w:rsidRPr="00090C64" w:rsidRDefault="00D57C09" w:rsidP="00D12993">
            <w:pPr>
              <w:pStyle w:val="TAC"/>
            </w:pPr>
            <w:r w:rsidRPr="00090C64">
              <w:t>N/A</w:t>
            </w:r>
          </w:p>
        </w:tc>
        <w:tc>
          <w:tcPr>
            <w:tcW w:w="1134" w:type="dxa"/>
          </w:tcPr>
          <w:p w14:paraId="69C8D618" w14:textId="77777777" w:rsidR="00D57C09" w:rsidRPr="00090C64" w:rsidRDefault="00D57C09" w:rsidP="00D12993">
            <w:pPr>
              <w:pStyle w:val="TAC"/>
            </w:pPr>
            <w:r w:rsidRPr="00090C64">
              <w:t>+24</w:t>
            </w:r>
          </w:p>
        </w:tc>
        <w:tc>
          <w:tcPr>
            <w:tcW w:w="1701" w:type="dxa"/>
          </w:tcPr>
          <w:p w14:paraId="58CA40E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D12993">
            <w:pPr>
              <w:pStyle w:val="TAC"/>
            </w:pPr>
            <w:r w:rsidRPr="00090C64">
              <w:t>CW carrier</w:t>
            </w:r>
          </w:p>
        </w:tc>
      </w:tr>
      <w:tr w:rsidR="00D57C09" w:rsidRPr="00090C64" w14:paraId="234ABDD4" w14:textId="77777777" w:rsidTr="004945FE">
        <w:trPr>
          <w:cantSplit/>
          <w:jc w:val="center"/>
        </w:trPr>
        <w:tc>
          <w:tcPr>
            <w:tcW w:w="1918" w:type="dxa"/>
          </w:tcPr>
          <w:p w14:paraId="10E93299" w14:textId="77777777" w:rsidR="00D57C09" w:rsidRPr="00090C64" w:rsidRDefault="00D57C09" w:rsidP="00D12993">
            <w:pPr>
              <w:pStyle w:val="TAL"/>
            </w:pPr>
            <w:r w:rsidRPr="00090C64">
              <w:t>E-UTRA Band 50 or NR band n50</w:t>
            </w:r>
          </w:p>
        </w:tc>
        <w:tc>
          <w:tcPr>
            <w:tcW w:w="1657" w:type="dxa"/>
          </w:tcPr>
          <w:p w14:paraId="5D46E2E2"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D12993">
            <w:pPr>
              <w:pStyle w:val="TAC"/>
            </w:pPr>
            <w:r w:rsidRPr="00090C64">
              <w:t>+46</w:t>
            </w:r>
          </w:p>
        </w:tc>
        <w:tc>
          <w:tcPr>
            <w:tcW w:w="1134" w:type="dxa"/>
          </w:tcPr>
          <w:p w14:paraId="1CFC97E2" w14:textId="77777777" w:rsidR="00D57C09" w:rsidRPr="00090C64" w:rsidRDefault="00D57C09" w:rsidP="00D12993">
            <w:pPr>
              <w:pStyle w:val="TAC"/>
            </w:pPr>
            <w:r w:rsidRPr="00090C64">
              <w:t>+38</w:t>
            </w:r>
          </w:p>
        </w:tc>
        <w:tc>
          <w:tcPr>
            <w:tcW w:w="1134" w:type="dxa"/>
          </w:tcPr>
          <w:p w14:paraId="215B8B60" w14:textId="77777777" w:rsidR="00D57C09" w:rsidRPr="00090C64" w:rsidRDefault="00D57C09" w:rsidP="00D12993">
            <w:pPr>
              <w:pStyle w:val="TAC"/>
            </w:pPr>
            <w:r w:rsidRPr="00090C64">
              <w:t>+24</w:t>
            </w:r>
          </w:p>
        </w:tc>
        <w:tc>
          <w:tcPr>
            <w:tcW w:w="1701" w:type="dxa"/>
          </w:tcPr>
          <w:p w14:paraId="4FFEA64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D12993">
            <w:pPr>
              <w:pStyle w:val="TAC"/>
            </w:pPr>
            <w:r w:rsidRPr="00090C64">
              <w:t>CW carrier</w:t>
            </w:r>
          </w:p>
        </w:tc>
      </w:tr>
      <w:tr w:rsidR="00D57C09" w:rsidRPr="00090C64" w14:paraId="4448126E" w14:textId="77777777" w:rsidTr="004945FE">
        <w:trPr>
          <w:cantSplit/>
          <w:jc w:val="center"/>
        </w:trPr>
        <w:tc>
          <w:tcPr>
            <w:tcW w:w="1918" w:type="dxa"/>
          </w:tcPr>
          <w:p w14:paraId="05614443" w14:textId="68F689F1" w:rsidR="00D57C09" w:rsidRPr="00090C64" w:rsidRDefault="004945FE" w:rsidP="00D12993">
            <w:pPr>
              <w:pStyle w:val="TAL"/>
            </w:pPr>
            <w:r>
              <w:t>E-UTRA Band 51 or NR band n51</w:t>
            </w:r>
          </w:p>
        </w:tc>
        <w:tc>
          <w:tcPr>
            <w:tcW w:w="1657" w:type="dxa"/>
          </w:tcPr>
          <w:p w14:paraId="7F84746F"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D12993">
            <w:pPr>
              <w:pStyle w:val="TAC"/>
            </w:pPr>
            <w:r w:rsidRPr="00090C64">
              <w:t>N/A</w:t>
            </w:r>
          </w:p>
        </w:tc>
        <w:tc>
          <w:tcPr>
            <w:tcW w:w="1134" w:type="dxa"/>
          </w:tcPr>
          <w:p w14:paraId="5068B138" w14:textId="77777777" w:rsidR="00D57C09" w:rsidRPr="00090C64" w:rsidRDefault="00D57C09" w:rsidP="00D12993">
            <w:pPr>
              <w:pStyle w:val="TAC"/>
            </w:pPr>
            <w:r w:rsidRPr="00090C64">
              <w:t>N/A</w:t>
            </w:r>
          </w:p>
        </w:tc>
        <w:tc>
          <w:tcPr>
            <w:tcW w:w="1134" w:type="dxa"/>
          </w:tcPr>
          <w:p w14:paraId="5B6393A6" w14:textId="77777777" w:rsidR="00D57C09" w:rsidRPr="00090C64" w:rsidRDefault="00D57C09" w:rsidP="00D12993">
            <w:pPr>
              <w:pStyle w:val="TAC"/>
            </w:pPr>
            <w:r w:rsidRPr="00090C64">
              <w:t>+24</w:t>
            </w:r>
          </w:p>
        </w:tc>
        <w:tc>
          <w:tcPr>
            <w:tcW w:w="1701" w:type="dxa"/>
          </w:tcPr>
          <w:p w14:paraId="16242D2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D12993">
            <w:pPr>
              <w:pStyle w:val="TAC"/>
            </w:pPr>
            <w:r w:rsidRPr="00090C64">
              <w:t>CW carrier</w:t>
            </w:r>
          </w:p>
        </w:tc>
      </w:tr>
      <w:tr w:rsidR="00D57C09" w:rsidRPr="00090C64" w14:paraId="5DFAA2FE" w14:textId="77777777" w:rsidTr="004945FE">
        <w:trPr>
          <w:cantSplit/>
          <w:jc w:val="center"/>
        </w:trPr>
        <w:tc>
          <w:tcPr>
            <w:tcW w:w="1918" w:type="dxa"/>
          </w:tcPr>
          <w:p w14:paraId="1BF7E9C5" w14:textId="77777777" w:rsidR="00D57C09" w:rsidRPr="00090C64" w:rsidRDefault="00D57C09" w:rsidP="00D12993">
            <w:pPr>
              <w:pStyle w:val="TAL"/>
            </w:pPr>
            <w:r w:rsidRPr="00090C64">
              <w:t>E-UTRA Band 52</w:t>
            </w:r>
          </w:p>
        </w:tc>
        <w:tc>
          <w:tcPr>
            <w:tcW w:w="1657" w:type="dxa"/>
          </w:tcPr>
          <w:p w14:paraId="10CFDBF3" w14:textId="77777777" w:rsidR="00D57C09" w:rsidRPr="00090C64" w:rsidRDefault="00D57C09" w:rsidP="00D1299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D12993">
            <w:pPr>
              <w:pStyle w:val="TAC"/>
            </w:pPr>
            <w:r w:rsidRPr="00090C64">
              <w:t>+46</w:t>
            </w:r>
          </w:p>
        </w:tc>
        <w:tc>
          <w:tcPr>
            <w:tcW w:w="1134" w:type="dxa"/>
          </w:tcPr>
          <w:p w14:paraId="51796D92" w14:textId="77777777" w:rsidR="00D57C09" w:rsidRPr="00090C64" w:rsidRDefault="00D57C09" w:rsidP="00D12993">
            <w:pPr>
              <w:pStyle w:val="TAC"/>
            </w:pPr>
            <w:r w:rsidRPr="00090C64">
              <w:t>+38</w:t>
            </w:r>
          </w:p>
        </w:tc>
        <w:tc>
          <w:tcPr>
            <w:tcW w:w="1134" w:type="dxa"/>
          </w:tcPr>
          <w:p w14:paraId="3A6D6423" w14:textId="77777777" w:rsidR="00D57C09" w:rsidRPr="00090C64" w:rsidRDefault="00D57C09" w:rsidP="00D12993">
            <w:pPr>
              <w:pStyle w:val="TAC"/>
            </w:pPr>
            <w:r w:rsidRPr="00090C64">
              <w:t>+24</w:t>
            </w:r>
          </w:p>
        </w:tc>
        <w:tc>
          <w:tcPr>
            <w:tcW w:w="1701" w:type="dxa"/>
          </w:tcPr>
          <w:p w14:paraId="11A7745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D12993">
            <w:pPr>
              <w:pStyle w:val="TAC"/>
            </w:pPr>
            <w:r w:rsidRPr="00090C64">
              <w:t>CW carrier</w:t>
            </w:r>
          </w:p>
        </w:tc>
      </w:tr>
      <w:tr w:rsidR="0005038B" w:rsidRPr="00090C64" w14:paraId="20327084" w14:textId="77777777" w:rsidTr="004945FE">
        <w:trPr>
          <w:cantSplit/>
          <w:jc w:val="center"/>
        </w:trPr>
        <w:tc>
          <w:tcPr>
            <w:tcW w:w="1918" w:type="dxa"/>
          </w:tcPr>
          <w:p w14:paraId="734BDF75" w14:textId="77777777" w:rsidR="0005038B" w:rsidRPr="00090C64" w:rsidRDefault="0005038B" w:rsidP="00D12993">
            <w:pPr>
              <w:pStyle w:val="TAL"/>
            </w:pPr>
            <w:r w:rsidRPr="00090C64">
              <w:t>E-UTRA Band 53 or NR Band n53</w:t>
            </w:r>
          </w:p>
        </w:tc>
        <w:tc>
          <w:tcPr>
            <w:tcW w:w="1657" w:type="dxa"/>
          </w:tcPr>
          <w:p w14:paraId="40C88F01" w14:textId="77777777" w:rsidR="0005038B" w:rsidRPr="00090C64" w:rsidRDefault="0005038B" w:rsidP="00D12993">
            <w:pPr>
              <w:pStyle w:val="TAC"/>
              <w:rPr>
                <w:rFonts w:cs="v5.0.0"/>
              </w:rPr>
            </w:pPr>
            <w:r w:rsidRPr="00090C64">
              <w:t>2483.5 - 2495</w:t>
            </w:r>
          </w:p>
        </w:tc>
        <w:tc>
          <w:tcPr>
            <w:tcW w:w="1082" w:type="dxa"/>
          </w:tcPr>
          <w:p w14:paraId="6922EACF" w14:textId="77777777" w:rsidR="0005038B" w:rsidRPr="00090C64" w:rsidRDefault="0005038B" w:rsidP="00D12993">
            <w:pPr>
              <w:pStyle w:val="TAC"/>
            </w:pPr>
            <w:r w:rsidRPr="00090C64">
              <w:t>N/A</w:t>
            </w:r>
          </w:p>
        </w:tc>
        <w:tc>
          <w:tcPr>
            <w:tcW w:w="1134" w:type="dxa"/>
          </w:tcPr>
          <w:p w14:paraId="7B96F20B" w14:textId="77777777" w:rsidR="0005038B" w:rsidRPr="00090C64" w:rsidRDefault="0005038B" w:rsidP="00D12993">
            <w:pPr>
              <w:pStyle w:val="TAC"/>
            </w:pPr>
            <w:r w:rsidRPr="00090C64">
              <w:t>+38</w:t>
            </w:r>
          </w:p>
        </w:tc>
        <w:tc>
          <w:tcPr>
            <w:tcW w:w="1134" w:type="dxa"/>
          </w:tcPr>
          <w:p w14:paraId="68D090F2" w14:textId="77777777" w:rsidR="0005038B" w:rsidRPr="00090C64" w:rsidRDefault="0005038B" w:rsidP="00D12993">
            <w:pPr>
              <w:pStyle w:val="TAC"/>
            </w:pPr>
            <w:r w:rsidRPr="00090C64">
              <w:t>+24</w:t>
            </w:r>
          </w:p>
        </w:tc>
        <w:tc>
          <w:tcPr>
            <w:tcW w:w="1701" w:type="dxa"/>
          </w:tcPr>
          <w:p w14:paraId="245584FC"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D12993">
            <w:pPr>
              <w:pStyle w:val="TAC"/>
            </w:pPr>
            <w:r w:rsidRPr="00090C64">
              <w:t>CW carrier</w:t>
            </w:r>
          </w:p>
        </w:tc>
      </w:tr>
      <w:tr w:rsidR="00D57C09" w:rsidRPr="00090C64" w14:paraId="4168C309" w14:textId="77777777" w:rsidTr="004945FE">
        <w:trPr>
          <w:cantSplit/>
          <w:jc w:val="center"/>
        </w:trPr>
        <w:tc>
          <w:tcPr>
            <w:tcW w:w="1918" w:type="dxa"/>
          </w:tcPr>
          <w:p w14:paraId="4A13474D"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D12993">
            <w:pPr>
              <w:pStyle w:val="TAC"/>
            </w:pPr>
            <w:r w:rsidRPr="00090C64">
              <w:t>2110 – 2200</w:t>
            </w:r>
          </w:p>
        </w:tc>
        <w:tc>
          <w:tcPr>
            <w:tcW w:w="1082" w:type="dxa"/>
          </w:tcPr>
          <w:p w14:paraId="7155BB91" w14:textId="77777777" w:rsidR="00D57C09" w:rsidRPr="00090C64" w:rsidRDefault="00D57C09" w:rsidP="00D12993">
            <w:pPr>
              <w:pStyle w:val="TAC"/>
            </w:pPr>
            <w:r w:rsidRPr="00090C64">
              <w:t>+46</w:t>
            </w:r>
          </w:p>
        </w:tc>
        <w:tc>
          <w:tcPr>
            <w:tcW w:w="1134" w:type="dxa"/>
          </w:tcPr>
          <w:p w14:paraId="0109902F" w14:textId="77777777" w:rsidR="00D57C09" w:rsidRPr="00090C64" w:rsidRDefault="00D57C09" w:rsidP="00D12993">
            <w:pPr>
              <w:pStyle w:val="TAC"/>
            </w:pPr>
            <w:r w:rsidRPr="00090C64">
              <w:t>+38</w:t>
            </w:r>
          </w:p>
        </w:tc>
        <w:tc>
          <w:tcPr>
            <w:tcW w:w="1134" w:type="dxa"/>
          </w:tcPr>
          <w:p w14:paraId="66ECFAC4" w14:textId="77777777" w:rsidR="00D57C09" w:rsidRPr="00090C64" w:rsidRDefault="00D57C09" w:rsidP="00D12993">
            <w:pPr>
              <w:pStyle w:val="TAC"/>
            </w:pPr>
            <w:r w:rsidRPr="00090C64">
              <w:t>+24</w:t>
            </w:r>
          </w:p>
        </w:tc>
        <w:tc>
          <w:tcPr>
            <w:tcW w:w="1701" w:type="dxa"/>
          </w:tcPr>
          <w:p w14:paraId="2C5D2B0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D12993">
            <w:pPr>
              <w:pStyle w:val="TAC"/>
            </w:pPr>
            <w:r w:rsidRPr="00090C64">
              <w:t>CW carrier</w:t>
            </w:r>
          </w:p>
        </w:tc>
      </w:tr>
      <w:tr w:rsidR="00D57C09" w:rsidRPr="00090C64" w14:paraId="6539309D" w14:textId="77777777" w:rsidTr="004945FE">
        <w:trPr>
          <w:cantSplit/>
          <w:jc w:val="center"/>
        </w:trPr>
        <w:tc>
          <w:tcPr>
            <w:tcW w:w="1918" w:type="dxa"/>
          </w:tcPr>
          <w:p w14:paraId="6B0F1AAA" w14:textId="5516E3E0" w:rsidR="00D57C09" w:rsidRPr="00090C64" w:rsidRDefault="004945FE" w:rsidP="00D12993">
            <w:pPr>
              <w:pStyle w:val="TAL"/>
            </w:pPr>
            <w:r>
              <w:t>E-UTRA Band 66 or NR band n66</w:t>
            </w:r>
          </w:p>
        </w:tc>
        <w:tc>
          <w:tcPr>
            <w:tcW w:w="1657" w:type="dxa"/>
          </w:tcPr>
          <w:p w14:paraId="3D7EE943" w14:textId="77777777" w:rsidR="00D57C09" w:rsidRPr="00090C64" w:rsidRDefault="00D57C09" w:rsidP="00D12993">
            <w:pPr>
              <w:pStyle w:val="TAC"/>
            </w:pPr>
            <w:r w:rsidRPr="00090C64">
              <w:t>2110 – 2200</w:t>
            </w:r>
          </w:p>
        </w:tc>
        <w:tc>
          <w:tcPr>
            <w:tcW w:w="1082" w:type="dxa"/>
          </w:tcPr>
          <w:p w14:paraId="48C792C5" w14:textId="77777777" w:rsidR="00D57C09" w:rsidRPr="00090C64" w:rsidRDefault="00D57C09" w:rsidP="00D12993">
            <w:pPr>
              <w:pStyle w:val="TAC"/>
            </w:pPr>
            <w:r w:rsidRPr="00090C64">
              <w:t>+46</w:t>
            </w:r>
          </w:p>
        </w:tc>
        <w:tc>
          <w:tcPr>
            <w:tcW w:w="1134" w:type="dxa"/>
          </w:tcPr>
          <w:p w14:paraId="2B566AD5" w14:textId="77777777" w:rsidR="00D57C09" w:rsidRPr="00090C64" w:rsidRDefault="00D57C09" w:rsidP="00D12993">
            <w:pPr>
              <w:pStyle w:val="TAC"/>
            </w:pPr>
            <w:r w:rsidRPr="00090C64">
              <w:t>+38</w:t>
            </w:r>
          </w:p>
        </w:tc>
        <w:tc>
          <w:tcPr>
            <w:tcW w:w="1134" w:type="dxa"/>
          </w:tcPr>
          <w:p w14:paraId="2D4D29FF" w14:textId="77777777" w:rsidR="00D57C09" w:rsidRPr="00090C64" w:rsidRDefault="00D57C09" w:rsidP="00D12993">
            <w:pPr>
              <w:pStyle w:val="TAC"/>
            </w:pPr>
            <w:r w:rsidRPr="00090C64">
              <w:t>+24</w:t>
            </w:r>
          </w:p>
        </w:tc>
        <w:tc>
          <w:tcPr>
            <w:tcW w:w="1701" w:type="dxa"/>
          </w:tcPr>
          <w:p w14:paraId="0450F37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D12993">
            <w:pPr>
              <w:pStyle w:val="TAC"/>
            </w:pPr>
            <w:r w:rsidRPr="00090C64">
              <w:t>CW carrier</w:t>
            </w:r>
          </w:p>
        </w:tc>
      </w:tr>
      <w:tr w:rsidR="00D57C09" w:rsidRPr="00090C64" w14:paraId="6E18E309" w14:textId="77777777" w:rsidTr="004945FE">
        <w:trPr>
          <w:cantSplit/>
          <w:jc w:val="center"/>
        </w:trPr>
        <w:tc>
          <w:tcPr>
            <w:tcW w:w="1918" w:type="dxa"/>
          </w:tcPr>
          <w:p w14:paraId="5E0AE182" w14:textId="77777777" w:rsidR="00D57C09" w:rsidRPr="00090C64" w:rsidRDefault="00D57C09" w:rsidP="00D12993">
            <w:pPr>
              <w:pStyle w:val="TAL"/>
            </w:pPr>
            <w:r w:rsidRPr="00090C64">
              <w:t>E-UTRA Band 67</w:t>
            </w:r>
          </w:p>
        </w:tc>
        <w:tc>
          <w:tcPr>
            <w:tcW w:w="1657" w:type="dxa"/>
          </w:tcPr>
          <w:p w14:paraId="627A1656" w14:textId="77777777" w:rsidR="00D57C09" w:rsidRPr="00090C64" w:rsidRDefault="00D57C09" w:rsidP="00D12993">
            <w:pPr>
              <w:pStyle w:val="TAC"/>
            </w:pPr>
            <w:r w:rsidRPr="00090C64">
              <w:t>738 - 758</w:t>
            </w:r>
          </w:p>
        </w:tc>
        <w:tc>
          <w:tcPr>
            <w:tcW w:w="1082" w:type="dxa"/>
          </w:tcPr>
          <w:p w14:paraId="00B7C07B" w14:textId="77777777" w:rsidR="00D57C09" w:rsidRPr="00090C64" w:rsidRDefault="00D57C09" w:rsidP="00D12993">
            <w:pPr>
              <w:pStyle w:val="TAC"/>
            </w:pPr>
            <w:r w:rsidRPr="00090C64">
              <w:t>+46</w:t>
            </w:r>
          </w:p>
        </w:tc>
        <w:tc>
          <w:tcPr>
            <w:tcW w:w="1134" w:type="dxa"/>
          </w:tcPr>
          <w:p w14:paraId="245FDCFE" w14:textId="77777777" w:rsidR="00D57C09" w:rsidRPr="00090C64" w:rsidRDefault="00D57C09" w:rsidP="00D12993">
            <w:pPr>
              <w:pStyle w:val="TAC"/>
            </w:pPr>
            <w:r w:rsidRPr="00090C64">
              <w:t>+38</w:t>
            </w:r>
          </w:p>
        </w:tc>
        <w:tc>
          <w:tcPr>
            <w:tcW w:w="1134" w:type="dxa"/>
          </w:tcPr>
          <w:p w14:paraId="0CADB97F" w14:textId="77777777" w:rsidR="00D57C09" w:rsidRPr="00090C64" w:rsidRDefault="00D57C09" w:rsidP="00D12993">
            <w:pPr>
              <w:pStyle w:val="TAC"/>
            </w:pPr>
            <w:r w:rsidRPr="00090C64">
              <w:t>+24</w:t>
            </w:r>
          </w:p>
        </w:tc>
        <w:tc>
          <w:tcPr>
            <w:tcW w:w="1701" w:type="dxa"/>
          </w:tcPr>
          <w:p w14:paraId="7FB1E5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D12993">
            <w:pPr>
              <w:pStyle w:val="TAC"/>
            </w:pPr>
            <w:r w:rsidRPr="00090C64">
              <w:t>CW carrier</w:t>
            </w:r>
          </w:p>
        </w:tc>
      </w:tr>
      <w:tr w:rsidR="00D57C09" w:rsidRPr="00090C64" w14:paraId="5F7D7C7C" w14:textId="77777777" w:rsidTr="004945FE">
        <w:trPr>
          <w:cantSplit/>
          <w:jc w:val="center"/>
        </w:trPr>
        <w:tc>
          <w:tcPr>
            <w:tcW w:w="1918" w:type="dxa"/>
          </w:tcPr>
          <w:p w14:paraId="4BCACF59" w14:textId="77777777" w:rsidR="00D57C09" w:rsidRPr="00090C64" w:rsidRDefault="00D57C09" w:rsidP="00D12993">
            <w:pPr>
              <w:pStyle w:val="TAL"/>
            </w:pPr>
            <w:r w:rsidRPr="00090C64">
              <w:t>E-UTRA Band 68</w:t>
            </w:r>
          </w:p>
        </w:tc>
        <w:tc>
          <w:tcPr>
            <w:tcW w:w="1657" w:type="dxa"/>
          </w:tcPr>
          <w:p w14:paraId="3E816592" w14:textId="77777777" w:rsidR="00D57C09" w:rsidRPr="00090C64" w:rsidRDefault="00D57C09" w:rsidP="00D12993">
            <w:pPr>
              <w:pStyle w:val="TAC"/>
            </w:pPr>
            <w:r w:rsidRPr="00090C64">
              <w:t>753 - 783</w:t>
            </w:r>
          </w:p>
        </w:tc>
        <w:tc>
          <w:tcPr>
            <w:tcW w:w="1082" w:type="dxa"/>
          </w:tcPr>
          <w:p w14:paraId="05225C86" w14:textId="77777777" w:rsidR="00D57C09" w:rsidRPr="00090C64" w:rsidRDefault="00D57C09" w:rsidP="00D12993">
            <w:pPr>
              <w:pStyle w:val="TAC"/>
            </w:pPr>
            <w:r w:rsidRPr="00090C64">
              <w:t>+46</w:t>
            </w:r>
          </w:p>
        </w:tc>
        <w:tc>
          <w:tcPr>
            <w:tcW w:w="1134" w:type="dxa"/>
          </w:tcPr>
          <w:p w14:paraId="124422ED" w14:textId="77777777" w:rsidR="00D57C09" w:rsidRPr="00090C64" w:rsidRDefault="00D57C09" w:rsidP="00D12993">
            <w:pPr>
              <w:pStyle w:val="TAC"/>
            </w:pPr>
            <w:r w:rsidRPr="00090C64">
              <w:t>+38</w:t>
            </w:r>
          </w:p>
        </w:tc>
        <w:tc>
          <w:tcPr>
            <w:tcW w:w="1134" w:type="dxa"/>
          </w:tcPr>
          <w:p w14:paraId="5AFC91F2" w14:textId="77777777" w:rsidR="00D57C09" w:rsidRPr="00090C64" w:rsidRDefault="00D57C09" w:rsidP="00D12993">
            <w:pPr>
              <w:pStyle w:val="TAC"/>
            </w:pPr>
            <w:r w:rsidRPr="00090C64">
              <w:t>+24</w:t>
            </w:r>
          </w:p>
        </w:tc>
        <w:tc>
          <w:tcPr>
            <w:tcW w:w="1701" w:type="dxa"/>
          </w:tcPr>
          <w:p w14:paraId="2677E56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D12993">
            <w:pPr>
              <w:pStyle w:val="TAC"/>
            </w:pPr>
            <w:r w:rsidRPr="00090C64">
              <w:t>CW carrier</w:t>
            </w:r>
          </w:p>
        </w:tc>
      </w:tr>
      <w:tr w:rsidR="00D57C09" w:rsidRPr="00090C64" w14:paraId="05395093" w14:textId="77777777" w:rsidTr="004945FE">
        <w:trPr>
          <w:cantSplit/>
          <w:jc w:val="center"/>
        </w:trPr>
        <w:tc>
          <w:tcPr>
            <w:tcW w:w="1918" w:type="dxa"/>
          </w:tcPr>
          <w:p w14:paraId="6C1D818D" w14:textId="77777777" w:rsidR="00D57C09" w:rsidRPr="00090C64" w:rsidRDefault="00D57C09" w:rsidP="00D12993">
            <w:pPr>
              <w:pStyle w:val="TAL"/>
            </w:pPr>
            <w:r w:rsidRPr="00090C64">
              <w:t xml:space="preserve">E-UTRA Band 69 </w:t>
            </w:r>
          </w:p>
        </w:tc>
        <w:tc>
          <w:tcPr>
            <w:tcW w:w="1657" w:type="dxa"/>
          </w:tcPr>
          <w:p w14:paraId="42FFFCA0" w14:textId="77777777" w:rsidR="00D57C09" w:rsidRPr="00090C64" w:rsidRDefault="00D57C09" w:rsidP="00D12993">
            <w:pPr>
              <w:pStyle w:val="TAC"/>
            </w:pPr>
            <w:r w:rsidRPr="00090C64">
              <w:t>2570-2620</w:t>
            </w:r>
          </w:p>
        </w:tc>
        <w:tc>
          <w:tcPr>
            <w:tcW w:w="1082" w:type="dxa"/>
          </w:tcPr>
          <w:p w14:paraId="718B7072" w14:textId="77777777" w:rsidR="00D57C09" w:rsidRPr="00090C64" w:rsidRDefault="00D57C09" w:rsidP="00D12993">
            <w:pPr>
              <w:pStyle w:val="TAC"/>
            </w:pPr>
            <w:r w:rsidRPr="00090C64">
              <w:t>+46</w:t>
            </w:r>
          </w:p>
        </w:tc>
        <w:tc>
          <w:tcPr>
            <w:tcW w:w="1134" w:type="dxa"/>
          </w:tcPr>
          <w:p w14:paraId="0D65BBF4" w14:textId="77777777" w:rsidR="00D57C09" w:rsidRPr="00090C64" w:rsidRDefault="00D57C09" w:rsidP="00D12993">
            <w:pPr>
              <w:pStyle w:val="TAC"/>
            </w:pPr>
            <w:r w:rsidRPr="00090C64">
              <w:t>+38</w:t>
            </w:r>
          </w:p>
        </w:tc>
        <w:tc>
          <w:tcPr>
            <w:tcW w:w="1134" w:type="dxa"/>
          </w:tcPr>
          <w:p w14:paraId="12E840E8" w14:textId="77777777" w:rsidR="00D57C09" w:rsidRPr="00090C64" w:rsidRDefault="00D57C09" w:rsidP="00D12993">
            <w:pPr>
              <w:pStyle w:val="TAC"/>
            </w:pPr>
            <w:r w:rsidRPr="00090C64">
              <w:t>+24</w:t>
            </w:r>
          </w:p>
        </w:tc>
        <w:tc>
          <w:tcPr>
            <w:tcW w:w="1701" w:type="dxa"/>
          </w:tcPr>
          <w:p w14:paraId="730EBFC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D12993">
            <w:pPr>
              <w:pStyle w:val="TAC"/>
            </w:pPr>
            <w:r w:rsidRPr="00090C64">
              <w:t>CW carrier</w:t>
            </w:r>
          </w:p>
        </w:tc>
      </w:tr>
      <w:tr w:rsidR="004945FE" w:rsidRPr="00090C64" w14:paraId="3D04EEF6" w14:textId="77777777" w:rsidTr="004945FE">
        <w:trPr>
          <w:cantSplit/>
          <w:jc w:val="center"/>
        </w:trPr>
        <w:tc>
          <w:tcPr>
            <w:tcW w:w="1918" w:type="dxa"/>
          </w:tcPr>
          <w:p w14:paraId="02D4C7F6" w14:textId="6A30F5D8" w:rsidR="004945FE" w:rsidRPr="00090C64" w:rsidRDefault="004945FE" w:rsidP="00D12993">
            <w:pPr>
              <w:pStyle w:val="TAL"/>
            </w:pPr>
            <w:r>
              <w:t>E-UTRA Band 70 or NR band n70</w:t>
            </w:r>
          </w:p>
        </w:tc>
        <w:tc>
          <w:tcPr>
            <w:tcW w:w="1657" w:type="dxa"/>
          </w:tcPr>
          <w:p w14:paraId="3807D074" w14:textId="77777777" w:rsidR="004945FE" w:rsidRPr="00090C64" w:rsidRDefault="004945FE" w:rsidP="00D12993">
            <w:pPr>
              <w:pStyle w:val="TAC"/>
            </w:pPr>
            <w:r w:rsidRPr="00090C64">
              <w:t>1995 - 2020</w:t>
            </w:r>
          </w:p>
        </w:tc>
        <w:tc>
          <w:tcPr>
            <w:tcW w:w="1082" w:type="dxa"/>
          </w:tcPr>
          <w:p w14:paraId="1ED4D2CE" w14:textId="77777777" w:rsidR="004945FE" w:rsidRPr="00090C64" w:rsidRDefault="004945FE" w:rsidP="00D12993">
            <w:pPr>
              <w:pStyle w:val="TAC"/>
            </w:pPr>
            <w:r w:rsidRPr="00090C64">
              <w:t>+46</w:t>
            </w:r>
          </w:p>
        </w:tc>
        <w:tc>
          <w:tcPr>
            <w:tcW w:w="1134" w:type="dxa"/>
          </w:tcPr>
          <w:p w14:paraId="65A7D916" w14:textId="77777777" w:rsidR="004945FE" w:rsidRPr="00090C64" w:rsidRDefault="004945FE" w:rsidP="00D12993">
            <w:pPr>
              <w:pStyle w:val="TAC"/>
            </w:pPr>
            <w:r w:rsidRPr="00090C64">
              <w:t>+38</w:t>
            </w:r>
          </w:p>
        </w:tc>
        <w:tc>
          <w:tcPr>
            <w:tcW w:w="1134" w:type="dxa"/>
          </w:tcPr>
          <w:p w14:paraId="7340204B" w14:textId="77777777" w:rsidR="004945FE" w:rsidRPr="00090C64" w:rsidRDefault="004945FE" w:rsidP="00D12993">
            <w:pPr>
              <w:pStyle w:val="TAC"/>
            </w:pPr>
            <w:r w:rsidRPr="00090C64">
              <w:t>+24</w:t>
            </w:r>
          </w:p>
        </w:tc>
        <w:tc>
          <w:tcPr>
            <w:tcW w:w="1701" w:type="dxa"/>
          </w:tcPr>
          <w:p w14:paraId="7E23CE62"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4945FE" w:rsidRPr="00090C64" w:rsidRDefault="004945FE" w:rsidP="00D12993">
            <w:pPr>
              <w:pStyle w:val="TAC"/>
            </w:pPr>
            <w:r w:rsidRPr="00090C64">
              <w:t>CW carrier</w:t>
            </w:r>
          </w:p>
        </w:tc>
      </w:tr>
      <w:tr w:rsidR="004945FE" w:rsidRPr="00090C64" w14:paraId="6B5A7357" w14:textId="77777777" w:rsidTr="004945FE">
        <w:trPr>
          <w:cantSplit/>
          <w:jc w:val="center"/>
        </w:trPr>
        <w:tc>
          <w:tcPr>
            <w:tcW w:w="1918" w:type="dxa"/>
          </w:tcPr>
          <w:p w14:paraId="015021BF" w14:textId="735447C4" w:rsidR="004945FE" w:rsidRPr="00090C64" w:rsidRDefault="004945FE" w:rsidP="00D12993">
            <w:pPr>
              <w:pStyle w:val="TAL"/>
            </w:pPr>
            <w:r>
              <w:t>E-UTRA Band 71 or NR band n71</w:t>
            </w:r>
          </w:p>
        </w:tc>
        <w:tc>
          <w:tcPr>
            <w:tcW w:w="1657" w:type="dxa"/>
          </w:tcPr>
          <w:p w14:paraId="7A2B4FB6" w14:textId="77777777" w:rsidR="004945FE" w:rsidRPr="00090C64" w:rsidRDefault="004945FE" w:rsidP="00D12993">
            <w:pPr>
              <w:pStyle w:val="TAC"/>
            </w:pPr>
            <w:r w:rsidRPr="00090C64">
              <w:t>617 - 652</w:t>
            </w:r>
          </w:p>
        </w:tc>
        <w:tc>
          <w:tcPr>
            <w:tcW w:w="1082" w:type="dxa"/>
          </w:tcPr>
          <w:p w14:paraId="6A9DE337" w14:textId="77777777" w:rsidR="004945FE" w:rsidRPr="00090C64" w:rsidRDefault="004945FE" w:rsidP="00D12993">
            <w:pPr>
              <w:pStyle w:val="TAC"/>
            </w:pPr>
            <w:r w:rsidRPr="00090C64">
              <w:t>+46</w:t>
            </w:r>
          </w:p>
        </w:tc>
        <w:tc>
          <w:tcPr>
            <w:tcW w:w="1134" w:type="dxa"/>
          </w:tcPr>
          <w:p w14:paraId="4622A227" w14:textId="77777777" w:rsidR="004945FE" w:rsidRPr="00090C64" w:rsidRDefault="004945FE" w:rsidP="00D12993">
            <w:pPr>
              <w:pStyle w:val="TAC"/>
            </w:pPr>
            <w:r w:rsidRPr="00090C64">
              <w:t>+38</w:t>
            </w:r>
          </w:p>
        </w:tc>
        <w:tc>
          <w:tcPr>
            <w:tcW w:w="1134" w:type="dxa"/>
          </w:tcPr>
          <w:p w14:paraId="39B37E98" w14:textId="77777777" w:rsidR="004945FE" w:rsidRPr="00090C64" w:rsidRDefault="004945FE" w:rsidP="00D12993">
            <w:pPr>
              <w:pStyle w:val="TAC"/>
            </w:pPr>
            <w:r w:rsidRPr="00090C64">
              <w:t>+24</w:t>
            </w:r>
          </w:p>
        </w:tc>
        <w:tc>
          <w:tcPr>
            <w:tcW w:w="1701" w:type="dxa"/>
          </w:tcPr>
          <w:p w14:paraId="360C718C"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4945FE" w:rsidRPr="00090C64" w:rsidRDefault="004945FE" w:rsidP="00D12993">
            <w:pPr>
              <w:pStyle w:val="TAC"/>
            </w:pPr>
            <w:r w:rsidRPr="00090C64">
              <w:t>CW carrier</w:t>
            </w:r>
          </w:p>
        </w:tc>
      </w:tr>
      <w:tr w:rsidR="00D57C09" w:rsidRPr="00090C64" w14:paraId="2AD5CA0E" w14:textId="77777777" w:rsidTr="004945FE">
        <w:trPr>
          <w:cantSplit/>
          <w:jc w:val="center"/>
        </w:trPr>
        <w:tc>
          <w:tcPr>
            <w:tcW w:w="1918" w:type="dxa"/>
          </w:tcPr>
          <w:p w14:paraId="0807D349" w14:textId="77777777" w:rsidR="00D57C09" w:rsidRPr="00090C64" w:rsidRDefault="00D57C09" w:rsidP="00D12993">
            <w:pPr>
              <w:pStyle w:val="TAL"/>
            </w:pPr>
            <w:r w:rsidRPr="00090C64">
              <w:t>E-UTRA Band 72</w:t>
            </w:r>
          </w:p>
        </w:tc>
        <w:tc>
          <w:tcPr>
            <w:tcW w:w="1657" w:type="dxa"/>
          </w:tcPr>
          <w:p w14:paraId="2F41429B" w14:textId="77777777" w:rsidR="00D57C09" w:rsidRPr="00090C64" w:rsidRDefault="00D57C09" w:rsidP="00D12993">
            <w:pPr>
              <w:pStyle w:val="TAC"/>
            </w:pPr>
            <w:r w:rsidRPr="00090C64">
              <w:t>461 - 466</w:t>
            </w:r>
          </w:p>
        </w:tc>
        <w:tc>
          <w:tcPr>
            <w:tcW w:w="1082" w:type="dxa"/>
          </w:tcPr>
          <w:p w14:paraId="75A4F8CA" w14:textId="77777777" w:rsidR="00D57C09" w:rsidRPr="00090C64" w:rsidRDefault="00D57C09" w:rsidP="00D12993">
            <w:pPr>
              <w:pStyle w:val="TAC"/>
            </w:pPr>
            <w:r w:rsidRPr="00090C64">
              <w:t>+46</w:t>
            </w:r>
          </w:p>
        </w:tc>
        <w:tc>
          <w:tcPr>
            <w:tcW w:w="1134" w:type="dxa"/>
          </w:tcPr>
          <w:p w14:paraId="54E95E55" w14:textId="77777777" w:rsidR="00D57C09" w:rsidRPr="00090C64" w:rsidRDefault="00D57C09" w:rsidP="00D12993">
            <w:pPr>
              <w:pStyle w:val="TAC"/>
            </w:pPr>
            <w:r w:rsidRPr="00090C64">
              <w:t>+38</w:t>
            </w:r>
          </w:p>
        </w:tc>
        <w:tc>
          <w:tcPr>
            <w:tcW w:w="1134" w:type="dxa"/>
          </w:tcPr>
          <w:p w14:paraId="17D4D3F3" w14:textId="77777777" w:rsidR="00D57C09" w:rsidRPr="00090C64" w:rsidRDefault="00D57C09" w:rsidP="00D12993">
            <w:pPr>
              <w:pStyle w:val="TAC"/>
            </w:pPr>
            <w:r w:rsidRPr="00090C64">
              <w:t>+24</w:t>
            </w:r>
          </w:p>
        </w:tc>
        <w:tc>
          <w:tcPr>
            <w:tcW w:w="1701" w:type="dxa"/>
          </w:tcPr>
          <w:p w14:paraId="5AD3C86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D12993">
            <w:pPr>
              <w:pStyle w:val="TAC"/>
            </w:pPr>
            <w:r w:rsidRPr="00090C64">
              <w:t>CW carrier</w:t>
            </w:r>
          </w:p>
        </w:tc>
      </w:tr>
      <w:tr w:rsidR="00D57C09" w:rsidRPr="00090C64" w14:paraId="6BAE3A4C" w14:textId="77777777" w:rsidTr="004945FE">
        <w:trPr>
          <w:cantSplit/>
          <w:jc w:val="center"/>
        </w:trPr>
        <w:tc>
          <w:tcPr>
            <w:tcW w:w="1918" w:type="dxa"/>
          </w:tcPr>
          <w:p w14:paraId="66B5354E" w14:textId="77777777" w:rsidR="00D57C09" w:rsidRPr="00090C64" w:rsidRDefault="00D57C09" w:rsidP="00D12993">
            <w:pPr>
              <w:pStyle w:val="TAL"/>
            </w:pPr>
            <w:r w:rsidRPr="00090C64">
              <w:t>E-UTRA Band 73</w:t>
            </w:r>
          </w:p>
        </w:tc>
        <w:tc>
          <w:tcPr>
            <w:tcW w:w="1657" w:type="dxa"/>
          </w:tcPr>
          <w:p w14:paraId="50CAD058" w14:textId="77777777" w:rsidR="00D57C09" w:rsidRPr="00090C64" w:rsidRDefault="00D57C09" w:rsidP="00D12993">
            <w:pPr>
              <w:pStyle w:val="TAC"/>
            </w:pPr>
            <w:r w:rsidRPr="00090C64">
              <w:t>460 - 465</w:t>
            </w:r>
          </w:p>
        </w:tc>
        <w:tc>
          <w:tcPr>
            <w:tcW w:w="1082" w:type="dxa"/>
          </w:tcPr>
          <w:p w14:paraId="0FA7A619" w14:textId="77777777" w:rsidR="00D57C09" w:rsidRPr="00090C64" w:rsidRDefault="00D57C09" w:rsidP="00D12993">
            <w:pPr>
              <w:pStyle w:val="TAC"/>
            </w:pPr>
            <w:r w:rsidRPr="00090C64">
              <w:t>+46</w:t>
            </w:r>
          </w:p>
        </w:tc>
        <w:tc>
          <w:tcPr>
            <w:tcW w:w="1134" w:type="dxa"/>
          </w:tcPr>
          <w:p w14:paraId="2D9BD6AA" w14:textId="77777777" w:rsidR="00D57C09" w:rsidRPr="00090C64" w:rsidRDefault="00D57C09" w:rsidP="00D12993">
            <w:pPr>
              <w:pStyle w:val="TAC"/>
            </w:pPr>
            <w:r w:rsidRPr="00090C64">
              <w:t>+38</w:t>
            </w:r>
          </w:p>
        </w:tc>
        <w:tc>
          <w:tcPr>
            <w:tcW w:w="1134" w:type="dxa"/>
          </w:tcPr>
          <w:p w14:paraId="4E86F978" w14:textId="77777777" w:rsidR="00D57C09" w:rsidRPr="00090C64" w:rsidRDefault="00D57C09" w:rsidP="00D12993">
            <w:pPr>
              <w:pStyle w:val="TAC"/>
            </w:pPr>
            <w:r w:rsidRPr="00090C64">
              <w:t>+24</w:t>
            </w:r>
          </w:p>
        </w:tc>
        <w:tc>
          <w:tcPr>
            <w:tcW w:w="1701" w:type="dxa"/>
          </w:tcPr>
          <w:p w14:paraId="2B1D55E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D12993">
            <w:pPr>
              <w:pStyle w:val="TAC"/>
            </w:pPr>
            <w:r w:rsidRPr="00090C64">
              <w:t>CW carrier</w:t>
            </w:r>
          </w:p>
        </w:tc>
      </w:tr>
      <w:tr w:rsidR="00D57C09" w:rsidRPr="00090C64" w14:paraId="4CFB2175" w14:textId="77777777" w:rsidTr="004945FE">
        <w:trPr>
          <w:cantSplit/>
          <w:jc w:val="center"/>
        </w:trPr>
        <w:tc>
          <w:tcPr>
            <w:tcW w:w="1918" w:type="dxa"/>
          </w:tcPr>
          <w:p w14:paraId="15FF56CB" w14:textId="77777777" w:rsidR="00D57C09" w:rsidRPr="00090C64" w:rsidRDefault="00D57C09" w:rsidP="00D12993">
            <w:pPr>
              <w:pStyle w:val="TAL"/>
            </w:pPr>
            <w:r w:rsidRPr="00090C64">
              <w:t>E-UTRA Band 74 or NR band n74</w:t>
            </w:r>
          </w:p>
        </w:tc>
        <w:tc>
          <w:tcPr>
            <w:tcW w:w="1657" w:type="dxa"/>
          </w:tcPr>
          <w:p w14:paraId="7FB173D9" w14:textId="77777777" w:rsidR="00D57C09" w:rsidRPr="00090C64" w:rsidRDefault="00D57C09" w:rsidP="00D12993">
            <w:pPr>
              <w:pStyle w:val="TAC"/>
            </w:pPr>
            <w:r w:rsidRPr="00090C64">
              <w:t>1475 - 1518</w:t>
            </w:r>
          </w:p>
        </w:tc>
        <w:tc>
          <w:tcPr>
            <w:tcW w:w="1082" w:type="dxa"/>
          </w:tcPr>
          <w:p w14:paraId="55B63E52" w14:textId="77777777" w:rsidR="00D57C09" w:rsidRPr="00090C64" w:rsidRDefault="00D57C09" w:rsidP="00D12993">
            <w:pPr>
              <w:pStyle w:val="TAC"/>
            </w:pPr>
            <w:r w:rsidRPr="00090C64">
              <w:t>+46</w:t>
            </w:r>
          </w:p>
        </w:tc>
        <w:tc>
          <w:tcPr>
            <w:tcW w:w="1134" w:type="dxa"/>
          </w:tcPr>
          <w:p w14:paraId="4B81BE9C" w14:textId="77777777" w:rsidR="00D57C09" w:rsidRPr="00090C64" w:rsidRDefault="00D57C09" w:rsidP="00D12993">
            <w:pPr>
              <w:pStyle w:val="TAC"/>
            </w:pPr>
            <w:r w:rsidRPr="00090C64">
              <w:t>+38</w:t>
            </w:r>
          </w:p>
        </w:tc>
        <w:tc>
          <w:tcPr>
            <w:tcW w:w="1134" w:type="dxa"/>
          </w:tcPr>
          <w:p w14:paraId="4B7A32F3" w14:textId="77777777" w:rsidR="00D57C09" w:rsidRPr="00090C64" w:rsidRDefault="00D57C09" w:rsidP="00D12993">
            <w:pPr>
              <w:pStyle w:val="TAC"/>
            </w:pPr>
            <w:r w:rsidRPr="00090C64">
              <w:t>+24</w:t>
            </w:r>
          </w:p>
        </w:tc>
        <w:tc>
          <w:tcPr>
            <w:tcW w:w="1701" w:type="dxa"/>
          </w:tcPr>
          <w:p w14:paraId="2A016A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D12993">
            <w:pPr>
              <w:pStyle w:val="TAC"/>
            </w:pPr>
            <w:r w:rsidRPr="00090C64">
              <w:t>CW carrier</w:t>
            </w:r>
          </w:p>
        </w:tc>
      </w:tr>
      <w:tr w:rsidR="004945FE" w:rsidRPr="00090C64" w14:paraId="17E2C4A5" w14:textId="77777777" w:rsidTr="004945FE">
        <w:trPr>
          <w:cantSplit/>
          <w:jc w:val="center"/>
        </w:trPr>
        <w:tc>
          <w:tcPr>
            <w:tcW w:w="1918" w:type="dxa"/>
          </w:tcPr>
          <w:p w14:paraId="593F68DC" w14:textId="0352246A" w:rsidR="004945FE" w:rsidRPr="00090C64" w:rsidRDefault="004945FE" w:rsidP="00D12993">
            <w:pPr>
              <w:pStyle w:val="TAL"/>
            </w:pPr>
            <w:r>
              <w:t>E-UTRA Band 75 or NR band n75</w:t>
            </w:r>
          </w:p>
        </w:tc>
        <w:tc>
          <w:tcPr>
            <w:tcW w:w="1657" w:type="dxa"/>
          </w:tcPr>
          <w:p w14:paraId="70A69437" w14:textId="77777777" w:rsidR="004945FE" w:rsidRPr="00090C64" w:rsidRDefault="004945FE" w:rsidP="00D12993">
            <w:pPr>
              <w:pStyle w:val="TAC"/>
            </w:pPr>
            <w:r w:rsidRPr="00090C64">
              <w:t>1432 - 1517</w:t>
            </w:r>
          </w:p>
        </w:tc>
        <w:tc>
          <w:tcPr>
            <w:tcW w:w="1082" w:type="dxa"/>
          </w:tcPr>
          <w:p w14:paraId="4190E915" w14:textId="77777777" w:rsidR="004945FE" w:rsidRPr="00090C64" w:rsidRDefault="004945FE" w:rsidP="00D12993">
            <w:pPr>
              <w:pStyle w:val="TAC"/>
            </w:pPr>
            <w:r w:rsidRPr="00090C64">
              <w:t>+46</w:t>
            </w:r>
          </w:p>
        </w:tc>
        <w:tc>
          <w:tcPr>
            <w:tcW w:w="1134" w:type="dxa"/>
          </w:tcPr>
          <w:p w14:paraId="6F4AA211" w14:textId="77777777" w:rsidR="004945FE" w:rsidRPr="00090C64" w:rsidRDefault="004945FE" w:rsidP="00D12993">
            <w:pPr>
              <w:pStyle w:val="TAC"/>
            </w:pPr>
            <w:r w:rsidRPr="00090C64">
              <w:t>+38</w:t>
            </w:r>
          </w:p>
        </w:tc>
        <w:tc>
          <w:tcPr>
            <w:tcW w:w="1134" w:type="dxa"/>
          </w:tcPr>
          <w:p w14:paraId="1D386568" w14:textId="77777777" w:rsidR="004945FE" w:rsidRPr="00090C64" w:rsidRDefault="004945FE" w:rsidP="00D12993">
            <w:pPr>
              <w:pStyle w:val="TAC"/>
            </w:pPr>
            <w:r w:rsidRPr="00090C64">
              <w:t>+24</w:t>
            </w:r>
          </w:p>
        </w:tc>
        <w:tc>
          <w:tcPr>
            <w:tcW w:w="1701" w:type="dxa"/>
          </w:tcPr>
          <w:p w14:paraId="17970ABE"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4945FE" w:rsidRPr="00090C64" w:rsidRDefault="004945FE" w:rsidP="00D12993">
            <w:pPr>
              <w:pStyle w:val="TAC"/>
            </w:pPr>
            <w:r w:rsidRPr="00090C64">
              <w:t>CW carrier</w:t>
            </w:r>
          </w:p>
        </w:tc>
      </w:tr>
      <w:tr w:rsidR="004945FE" w:rsidRPr="00090C64" w14:paraId="1D744488" w14:textId="77777777" w:rsidTr="004945FE">
        <w:trPr>
          <w:cantSplit/>
          <w:jc w:val="center"/>
        </w:trPr>
        <w:tc>
          <w:tcPr>
            <w:tcW w:w="1918" w:type="dxa"/>
          </w:tcPr>
          <w:p w14:paraId="719E9B7F" w14:textId="014BB3E1" w:rsidR="004945FE" w:rsidRPr="00090C64" w:rsidRDefault="004945FE" w:rsidP="00D12993">
            <w:pPr>
              <w:pStyle w:val="TAL"/>
            </w:pPr>
            <w:r>
              <w:t>E-UTRA Band 76 or NR band n76</w:t>
            </w:r>
          </w:p>
        </w:tc>
        <w:tc>
          <w:tcPr>
            <w:tcW w:w="1657" w:type="dxa"/>
          </w:tcPr>
          <w:p w14:paraId="6CC041C2" w14:textId="77777777" w:rsidR="004945FE" w:rsidRPr="00090C64" w:rsidRDefault="004945FE" w:rsidP="00D12993">
            <w:pPr>
              <w:pStyle w:val="TAC"/>
            </w:pPr>
            <w:r w:rsidRPr="00090C64">
              <w:t>1427 - 1432</w:t>
            </w:r>
          </w:p>
        </w:tc>
        <w:tc>
          <w:tcPr>
            <w:tcW w:w="1082" w:type="dxa"/>
          </w:tcPr>
          <w:p w14:paraId="26A79B9A" w14:textId="77777777" w:rsidR="004945FE" w:rsidRPr="00090C64" w:rsidRDefault="004945FE" w:rsidP="00D12993">
            <w:pPr>
              <w:pStyle w:val="TAC"/>
            </w:pPr>
            <w:r w:rsidRPr="00090C64">
              <w:t>N/A</w:t>
            </w:r>
          </w:p>
        </w:tc>
        <w:tc>
          <w:tcPr>
            <w:tcW w:w="1134" w:type="dxa"/>
          </w:tcPr>
          <w:p w14:paraId="07091A9F" w14:textId="77777777" w:rsidR="004945FE" w:rsidRPr="00090C64" w:rsidRDefault="004945FE" w:rsidP="00D12993">
            <w:pPr>
              <w:pStyle w:val="TAC"/>
            </w:pPr>
            <w:r w:rsidRPr="00090C64">
              <w:t>N/A</w:t>
            </w:r>
          </w:p>
        </w:tc>
        <w:tc>
          <w:tcPr>
            <w:tcW w:w="1134" w:type="dxa"/>
          </w:tcPr>
          <w:p w14:paraId="034EF7AB" w14:textId="77777777" w:rsidR="004945FE" w:rsidRPr="00090C64" w:rsidRDefault="004945FE" w:rsidP="00D12993">
            <w:pPr>
              <w:pStyle w:val="TAC"/>
            </w:pPr>
            <w:r w:rsidRPr="00090C64">
              <w:t>+24</w:t>
            </w:r>
          </w:p>
        </w:tc>
        <w:tc>
          <w:tcPr>
            <w:tcW w:w="1701" w:type="dxa"/>
          </w:tcPr>
          <w:p w14:paraId="07800D8D"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4945FE" w:rsidRPr="00090C64" w:rsidRDefault="004945FE" w:rsidP="00D12993">
            <w:pPr>
              <w:pStyle w:val="TAC"/>
            </w:pPr>
            <w:r w:rsidRPr="00090C64">
              <w:t>CW carrier</w:t>
            </w:r>
          </w:p>
        </w:tc>
      </w:tr>
      <w:tr w:rsidR="00D57C09" w:rsidRPr="00090C64" w14:paraId="0B43BADF" w14:textId="77777777" w:rsidTr="004945FE">
        <w:trPr>
          <w:cantSplit/>
          <w:jc w:val="center"/>
        </w:trPr>
        <w:tc>
          <w:tcPr>
            <w:tcW w:w="1918" w:type="dxa"/>
          </w:tcPr>
          <w:p w14:paraId="1075C60A" w14:textId="77777777" w:rsidR="00D57C09" w:rsidRPr="00090C64" w:rsidRDefault="00D57C09" w:rsidP="00D12993">
            <w:pPr>
              <w:pStyle w:val="TAL"/>
            </w:pPr>
            <w:r w:rsidRPr="00090C64">
              <w:t>NR band n77</w:t>
            </w:r>
          </w:p>
        </w:tc>
        <w:tc>
          <w:tcPr>
            <w:tcW w:w="1657" w:type="dxa"/>
          </w:tcPr>
          <w:p w14:paraId="113B1CB1" w14:textId="77777777" w:rsidR="00D57C09" w:rsidRPr="00090C64" w:rsidRDefault="00D57C09" w:rsidP="00D12993">
            <w:pPr>
              <w:pStyle w:val="TAC"/>
            </w:pPr>
            <w:r w:rsidRPr="00090C64">
              <w:t>3300 - 4200</w:t>
            </w:r>
          </w:p>
        </w:tc>
        <w:tc>
          <w:tcPr>
            <w:tcW w:w="1082" w:type="dxa"/>
          </w:tcPr>
          <w:p w14:paraId="23C8687A" w14:textId="77777777" w:rsidR="00D57C09" w:rsidRPr="00090C64" w:rsidRDefault="00D57C09" w:rsidP="00D12993">
            <w:pPr>
              <w:pStyle w:val="TAC"/>
            </w:pPr>
            <w:r w:rsidRPr="00090C64">
              <w:t>+46</w:t>
            </w:r>
          </w:p>
        </w:tc>
        <w:tc>
          <w:tcPr>
            <w:tcW w:w="1134" w:type="dxa"/>
          </w:tcPr>
          <w:p w14:paraId="5A5CD04F" w14:textId="77777777" w:rsidR="00D57C09" w:rsidRPr="00090C64" w:rsidRDefault="00D57C09" w:rsidP="00D12993">
            <w:pPr>
              <w:pStyle w:val="TAC"/>
            </w:pPr>
            <w:r w:rsidRPr="00090C64">
              <w:t>+38</w:t>
            </w:r>
          </w:p>
        </w:tc>
        <w:tc>
          <w:tcPr>
            <w:tcW w:w="1134" w:type="dxa"/>
          </w:tcPr>
          <w:p w14:paraId="35B0452F" w14:textId="77777777" w:rsidR="00D57C09" w:rsidRPr="00090C64" w:rsidRDefault="00D57C09" w:rsidP="00D12993">
            <w:pPr>
              <w:pStyle w:val="TAC"/>
            </w:pPr>
            <w:r w:rsidRPr="00090C64">
              <w:t>+24</w:t>
            </w:r>
          </w:p>
        </w:tc>
        <w:tc>
          <w:tcPr>
            <w:tcW w:w="1701" w:type="dxa"/>
          </w:tcPr>
          <w:p w14:paraId="465AF7C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D12993">
            <w:pPr>
              <w:pStyle w:val="TAC"/>
            </w:pPr>
            <w:r w:rsidRPr="00090C64">
              <w:t>CW carrier</w:t>
            </w:r>
          </w:p>
        </w:tc>
      </w:tr>
      <w:tr w:rsidR="00D57C09" w:rsidRPr="00090C64" w14:paraId="3645DE48" w14:textId="77777777" w:rsidTr="004945FE">
        <w:trPr>
          <w:cantSplit/>
          <w:jc w:val="center"/>
        </w:trPr>
        <w:tc>
          <w:tcPr>
            <w:tcW w:w="1918" w:type="dxa"/>
          </w:tcPr>
          <w:p w14:paraId="4064AE3D" w14:textId="77777777" w:rsidR="00D57C09" w:rsidRPr="00090C64" w:rsidRDefault="00D57C09" w:rsidP="00D12993">
            <w:pPr>
              <w:pStyle w:val="TAL"/>
            </w:pPr>
            <w:r w:rsidRPr="00090C64">
              <w:t>NR band n78</w:t>
            </w:r>
          </w:p>
        </w:tc>
        <w:tc>
          <w:tcPr>
            <w:tcW w:w="1657" w:type="dxa"/>
          </w:tcPr>
          <w:p w14:paraId="717D40F6" w14:textId="77777777" w:rsidR="00D57C09" w:rsidRPr="00090C64" w:rsidRDefault="00D57C09" w:rsidP="00D12993">
            <w:pPr>
              <w:pStyle w:val="TAC"/>
            </w:pPr>
            <w:r w:rsidRPr="00090C64">
              <w:t>3300 - 3800</w:t>
            </w:r>
          </w:p>
        </w:tc>
        <w:tc>
          <w:tcPr>
            <w:tcW w:w="1082" w:type="dxa"/>
          </w:tcPr>
          <w:p w14:paraId="6D31FF4C" w14:textId="77777777" w:rsidR="00D57C09" w:rsidRPr="00090C64" w:rsidRDefault="00D57C09" w:rsidP="00D12993">
            <w:pPr>
              <w:pStyle w:val="TAC"/>
            </w:pPr>
            <w:r w:rsidRPr="00090C64">
              <w:t>+46</w:t>
            </w:r>
          </w:p>
        </w:tc>
        <w:tc>
          <w:tcPr>
            <w:tcW w:w="1134" w:type="dxa"/>
          </w:tcPr>
          <w:p w14:paraId="321BF009" w14:textId="77777777" w:rsidR="00D57C09" w:rsidRPr="00090C64" w:rsidRDefault="00D57C09" w:rsidP="00D12993">
            <w:pPr>
              <w:pStyle w:val="TAC"/>
            </w:pPr>
            <w:r w:rsidRPr="00090C64">
              <w:t>+38</w:t>
            </w:r>
          </w:p>
        </w:tc>
        <w:tc>
          <w:tcPr>
            <w:tcW w:w="1134" w:type="dxa"/>
          </w:tcPr>
          <w:p w14:paraId="74D4529F" w14:textId="77777777" w:rsidR="00D57C09" w:rsidRPr="00090C64" w:rsidRDefault="00D57C09" w:rsidP="00D12993">
            <w:pPr>
              <w:pStyle w:val="TAC"/>
            </w:pPr>
            <w:r w:rsidRPr="00090C64">
              <w:t>+24</w:t>
            </w:r>
          </w:p>
        </w:tc>
        <w:tc>
          <w:tcPr>
            <w:tcW w:w="1701" w:type="dxa"/>
          </w:tcPr>
          <w:p w14:paraId="107297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D12993">
            <w:pPr>
              <w:pStyle w:val="TAC"/>
            </w:pPr>
            <w:r w:rsidRPr="00090C64">
              <w:t>CW carrier</w:t>
            </w:r>
          </w:p>
        </w:tc>
      </w:tr>
      <w:tr w:rsidR="00D57C09" w:rsidRPr="00090C64" w14:paraId="6A1D319F" w14:textId="77777777" w:rsidTr="004945FE">
        <w:trPr>
          <w:cantSplit/>
          <w:jc w:val="center"/>
        </w:trPr>
        <w:tc>
          <w:tcPr>
            <w:tcW w:w="1918" w:type="dxa"/>
          </w:tcPr>
          <w:p w14:paraId="316D3B29" w14:textId="77777777" w:rsidR="00D57C09" w:rsidRPr="00090C64" w:rsidRDefault="00D57C09" w:rsidP="00D12993">
            <w:pPr>
              <w:pStyle w:val="TAL"/>
            </w:pPr>
            <w:r w:rsidRPr="00090C64">
              <w:t>NR band n79</w:t>
            </w:r>
          </w:p>
        </w:tc>
        <w:tc>
          <w:tcPr>
            <w:tcW w:w="1657" w:type="dxa"/>
          </w:tcPr>
          <w:p w14:paraId="468366EA" w14:textId="77777777" w:rsidR="00D57C09" w:rsidRPr="00090C64" w:rsidRDefault="00D57C09" w:rsidP="00D12993">
            <w:pPr>
              <w:pStyle w:val="TAC"/>
            </w:pPr>
            <w:r w:rsidRPr="00090C64">
              <w:t>4400 - 5000</w:t>
            </w:r>
          </w:p>
        </w:tc>
        <w:tc>
          <w:tcPr>
            <w:tcW w:w="1082" w:type="dxa"/>
          </w:tcPr>
          <w:p w14:paraId="3A1002BD" w14:textId="77777777" w:rsidR="00D57C09" w:rsidRPr="00090C64" w:rsidRDefault="00D57C09" w:rsidP="00D12993">
            <w:pPr>
              <w:pStyle w:val="TAC"/>
            </w:pPr>
            <w:r w:rsidRPr="00090C64">
              <w:t>+46</w:t>
            </w:r>
          </w:p>
        </w:tc>
        <w:tc>
          <w:tcPr>
            <w:tcW w:w="1134" w:type="dxa"/>
          </w:tcPr>
          <w:p w14:paraId="1345DD70" w14:textId="77777777" w:rsidR="00D57C09" w:rsidRPr="00090C64" w:rsidRDefault="00D57C09" w:rsidP="00D12993">
            <w:pPr>
              <w:pStyle w:val="TAC"/>
            </w:pPr>
            <w:r w:rsidRPr="00090C64">
              <w:t>+38</w:t>
            </w:r>
          </w:p>
        </w:tc>
        <w:tc>
          <w:tcPr>
            <w:tcW w:w="1134" w:type="dxa"/>
          </w:tcPr>
          <w:p w14:paraId="7A4CBDD1" w14:textId="77777777" w:rsidR="00D57C09" w:rsidRPr="00090C64" w:rsidRDefault="00D57C09" w:rsidP="00D12993">
            <w:pPr>
              <w:pStyle w:val="TAC"/>
            </w:pPr>
            <w:r w:rsidRPr="00090C64">
              <w:t>+24</w:t>
            </w:r>
          </w:p>
        </w:tc>
        <w:tc>
          <w:tcPr>
            <w:tcW w:w="1701" w:type="dxa"/>
          </w:tcPr>
          <w:p w14:paraId="6D1AFA9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D12993">
            <w:pPr>
              <w:pStyle w:val="TAC"/>
            </w:pPr>
            <w:r w:rsidRPr="00090C64">
              <w:t>CW carrier</w:t>
            </w:r>
          </w:p>
        </w:tc>
      </w:tr>
      <w:tr w:rsidR="00D57C09" w:rsidRPr="00090C64" w14:paraId="3A08581C" w14:textId="77777777" w:rsidTr="004945FE">
        <w:trPr>
          <w:cantSplit/>
          <w:jc w:val="center"/>
        </w:trPr>
        <w:tc>
          <w:tcPr>
            <w:tcW w:w="1918" w:type="dxa"/>
          </w:tcPr>
          <w:p w14:paraId="7D0599B1" w14:textId="77777777" w:rsidR="00D57C09" w:rsidRPr="00090C64" w:rsidRDefault="00D57C09" w:rsidP="00D12993">
            <w:pPr>
              <w:pStyle w:val="TAL"/>
            </w:pPr>
            <w:r w:rsidRPr="00090C64">
              <w:t>E-UTRA Band 85</w:t>
            </w:r>
          </w:p>
        </w:tc>
        <w:tc>
          <w:tcPr>
            <w:tcW w:w="1657" w:type="dxa"/>
          </w:tcPr>
          <w:p w14:paraId="5AE621F2" w14:textId="77777777" w:rsidR="00D57C09" w:rsidRPr="00090C64" w:rsidRDefault="00D57C09" w:rsidP="00D12993">
            <w:pPr>
              <w:pStyle w:val="TAC"/>
            </w:pPr>
            <w:r w:rsidRPr="00090C64">
              <w:t>728 – 746</w:t>
            </w:r>
          </w:p>
        </w:tc>
        <w:tc>
          <w:tcPr>
            <w:tcW w:w="1082" w:type="dxa"/>
          </w:tcPr>
          <w:p w14:paraId="49B12A7D" w14:textId="77777777" w:rsidR="00D57C09" w:rsidRPr="00090C64" w:rsidRDefault="00D57C09" w:rsidP="00D12993">
            <w:pPr>
              <w:pStyle w:val="TAC"/>
            </w:pPr>
            <w:r w:rsidRPr="00090C64">
              <w:t>+46</w:t>
            </w:r>
          </w:p>
        </w:tc>
        <w:tc>
          <w:tcPr>
            <w:tcW w:w="1134" w:type="dxa"/>
          </w:tcPr>
          <w:p w14:paraId="2CB7D4A1" w14:textId="77777777" w:rsidR="00D57C09" w:rsidRPr="00090C64" w:rsidRDefault="00D57C09" w:rsidP="00D12993">
            <w:pPr>
              <w:pStyle w:val="TAC"/>
            </w:pPr>
            <w:r w:rsidRPr="00090C64">
              <w:t>+38</w:t>
            </w:r>
          </w:p>
        </w:tc>
        <w:tc>
          <w:tcPr>
            <w:tcW w:w="1134" w:type="dxa"/>
          </w:tcPr>
          <w:p w14:paraId="2364E873" w14:textId="77777777" w:rsidR="00D57C09" w:rsidRPr="00090C64" w:rsidRDefault="00D57C09" w:rsidP="00D12993">
            <w:pPr>
              <w:pStyle w:val="TAC"/>
            </w:pPr>
            <w:r w:rsidRPr="00090C64">
              <w:t>+24</w:t>
            </w:r>
          </w:p>
        </w:tc>
        <w:tc>
          <w:tcPr>
            <w:tcW w:w="1701" w:type="dxa"/>
          </w:tcPr>
          <w:p w14:paraId="713653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D12993">
            <w:pPr>
              <w:pStyle w:val="TAC"/>
            </w:pPr>
            <w:r w:rsidRPr="00090C64">
              <w:t>CW carrier</w:t>
            </w:r>
          </w:p>
        </w:tc>
      </w:tr>
      <w:tr w:rsidR="00D57C09" w:rsidRPr="00090C64" w14:paraId="7CC94350" w14:textId="77777777" w:rsidTr="004945FE">
        <w:trPr>
          <w:cantSplit/>
          <w:jc w:val="center"/>
        </w:trPr>
        <w:tc>
          <w:tcPr>
            <w:tcW w:w="1918" w:type="dxa"/>
          </w:tcPr>
          <w:p w14:paraId="6D28F566" w14:textId="77777777" w:rsidR="00D57C09" w:rsidRPr="00090C64" w:rsidRDefault="00D57C09" w:rsidP="00D12993">
            <w:pPr>
              <w:pStyle w:val="TAL"/>
              <w:rPr>
                <w:rFonts w:cs="Arial"/>
                <w:szCs w:val="18"/>
              </w:rPr>
            </w:pPr>
            <w:r w:rsidRPr="00090C64">
              <w:t>E-UTRA Band 87</w:t>
            </w:r>
          </w:p>
        </w:tc>
        <w:tc>
          <w:tcPr>
            <w:tcW w:w="1657" w:type="dxa"/>
          </w:tcPr>
          <w:p w14:paraId="575B31FB" w14:textId="77777777" w:rsidR="00D57C09" w:rsidRPr="00090C64" w:rsidRDefault="00D57C09" w:rsidP="00D12993">
            <w:pPr>
              <w:pStyle w:val="TAC"/>
              <w:rPr>
                <w:szCs w:val="18"/>
              </w:rPr>
            </w:pPr>
            <w:r w:rsidRPr="00090C64">
              <w:t>420 – 425</w:t>
            </w:r>
          </w:p>
        </w:tc>
        <w:tc>
          <w:tcPr>
            <w:tcW w:w="1082" w:type="dxa"/>
          </w:tcPr>
          <w:p w14:paraId="609941A0" w14:textId="77777777" w:rsidR="00D57C09" w:rsidRPr="00090C64" w:rsidRDefault="00D57C09" w:rsidP="00D12993">
            <w:pPr>
              <w:pStyle w:val="TAC"/>
            </w:pPr>
            <w:r w:rsidRPr="00090C64">
              <w:t>+46</w:t>
            </w:r>
          </w:p>
        </w:tc>
        <w:tc>
          <w:tcPr>
            <w:tcW w:w="1134" w:type="dxa"/>
          </w:tcPr>
          <w:p w14:paraId="72776FFD" w14:textId="77777777" w:rsidR="00D57C09" w:rsidRPr="00090C64" w:rsidRDefault="00D57C09" w:rsidP="00D12993">
            <w:pPr>
              <w:pStyle w:val="TAC"/>
            </w:pPr>
            <w:r w:rsidRPr="00090C64">
              <w:t>+38</w:t>
            </w:r>
          </w:p>
        </w:tc>
        <w:tc>
          <w:tcPr>
            <w:tcW w:w="1134" w:type="dxa"/>
          </w:tcPr>
          <w:p w14:paraId="6B102715" w14:textId="77777777" w:rsidR="00D57C09" w:rsidRPr="00090C64" w:rsidRDefault="00D57C09" w:rsidP="00D12993">
            <w:pPr>
              <w:pStyle w:val="TAC"/>
            </w:pPr>
            <w:r w:rsidRPr="00090C64">
              <w:t>+24</w:t>
            </w:r>
          </w:p>
        </w:tc>
        <w:tc>
          <w:tcPr>
            <w:tcW w:w="1701" w:type="dxa"/>
          </w:tcPr>
          <w:p w14:paraId="65B8394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D12993">
            <w:pPr>
              <w:pStyle w:val="TAC"/>
            </w:pPr>
            <w:r w:rsidRPr="00090C64">
              <w:t>CW carrier</w:t>
            </w:r>
          </w:p>
        </w:tc>
      </w:tr>
      <w:tr w:rsidR="00D57C09" w:rsidRPr="00090C64" w14:paraId="556401E6" w14:textId="77777777" w:rsidTr="004945FE">
        <w:trPr>
          <w:cantSplit/>
          <w:jc w:val="center"/>
        </w:trPr>
        <w:tc>
          <w:tcPr>
            <w:tcW w:w="1918" w:type="dxa"/>
          </w:tcPr>
          <w:p w14:paraId="502841FB" w14:textId="77777777" w:rsidR="00D57C09" w:rsidRPr="00090C64" w:rsidRDefault="00D57C09" w:rsidP="00D12993">
            <w:pPr>
              <w:pStyle w:val="TAL"/>
              <w:rPr>
                <w:rFonts w:cs="Arial"/>
                <w:szCs w:val="18"/>
              </w:rPr>
            </w:pPr>
            <w:r w:rsidRPr="00090C64">
              <w:t>E-UTRA Band 88</w:t>
            </w:r>
          </w:p>
        </w:tc>
        <w:tc>
          <w:tcPr>
            <w:tcW w:w="1657" w:type="dxa"/>
          </w:tcPr>
          <w:p w14:paraId="33782602" w14:textId="77777777" w:rsidR="00D57C09" w:rsidRPr="00090C64" w:rsidRDefault="00D57C09" w:rsidP="00D12993">
            <w:pPr>
              <w:pStyle w:val="TAC"/>
              <w:rPr>
                <w:szCs w:val="18"/>
              </w:rPr>
            </w:pPr>
            <w:r w:rsidRPr="00090C64">
              <w:t>422 – 427</w:t>
            </w:r>
          </w:p>
        </w:tc>
        <w:tc>
          <w:tcPr>
            <w:tcW w:w="1082" w:type="dxa"/>
          </w:tcPr>
          <w:p w14:paraId="2356DCD1" w14:textId="77777777" w:rsidR="00D57C09" w:rsidRPr="00090C64" w:rsidRDefault="00D57C09" w:rsidP="00D12993">
            <w:pPr>
              <w:pStyle w:val="TAC"/>
            </w:pPr>
            <w:r w:rsidRPr="00090C64">
              <w:t>+46</w:t>
            </w:r>
          </w:p>
        </w:tc>
        <w:tc>
          <w:tcPr>
            <w:tcW w:w="1134" w:type="dxa"/>
          </w:tcPr>
          <w:p w14:paraId="5661F958" w14:textId="77777777" w:rsidR="00D57C09" w:rsidRPr="00090C64" w:rsidRDefault="00D57C09" w:rsidP="00D12993">
            <w:pPr>
              <w:pStyle w:val="TAC"/>
            </w:pPr>
            <w:r w:rsidRPr="00090C64">
              <w:t>+38</w:t>
            </w:r>
          </w:p>
        </w:tc>
        <w:tc>
          <w:tcPr>
            <w:tcW w:w="1134" w:type="dxa"/>
          </w:tcPr>
          <w:p w14:paraId="07A78063" w14:textId="77777777" w:rsidR="00D57C09" w:rsidRPr="00090C64" w:rsidRDefault="00D57C09" w:rsidP="00D12993">
            <w:pPr>
              <w:pStyle w:val="TAC"/>
            </w:pPr>
            <w:r w:rsidRPr="00090C64">
              <w:t>+24</w:t>
            </w:r>
          </w:p>
        </w:tc>
        <w:tc>
          <w:tcPr>
            <w:tcW w:w="1701" w:type="dxa"/>
          </w:tcPr>
          <w:p w14:paraId="3FF4FA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D12993">
            <w:pPr>
              <w:pStyle w:val="TAC"/>
            </w:pPr>
            <w:r w:rsidRPr="00090C64">
              <w:t>CW carrier</w:t>
            </w:r>
          </w:p>
        </w:tc>
      </w:tr>
      <w:tr w:rsidR="00D57C09" w:rsidRPr="00090C64" w14:paraId="24466352" w14:textId="77777777" w:rsidTr="004945FE">
        <w:trPr>
          <w:cantSplit/>
          <w:jc w:val="center"/>
        </w:trPr>
        <w:tc>
          <w:tcPr>
            <w:tcW w:w="1918" w:type="dxa"/>
          </w:tcPr>
          <w:p w14:paraId="78A9C971" w14:textId="77777777" w:rsidR="00D57C09" w:rsidRPr="00090C64" w:rsidRDefault="00D57C09" w:rsidP="00D12993">
            <w:pPr>
              <w:pStyle w:val="TAL"/>
            </w:pPr>
            <w:r w:rsidRPr="00090C64">
              <w:rPr>
                <w:lang w:eastAsia="zh-CN"/>
              </w:rPr>
              <w:t>NR band n91</w:t>
            </w:r>
          </w:p>
        </w:tc>
        <w:tc>
          <w:tcPr>
            <w:tcW w:w="1657" w:type="dxa"/>
          </w:tcPr>
          <w:p w14:paraId="24A1DBAE" w14:textId="77777777" w:rsidR="00D57C09" w:rsidRPr="00090C64" w:rsidRDefault="00D57C09" w:rsidP="00D12993">
            <w:pPr>
              <w:pStyle w:val="TAC"/>
            </w:pPr>
            <w:r w:rsidRPr="00090C64">
              <w:t>1427 - 1432</w:t>
            </w:r>
          </w:p>
        </w:tc>
        <w:tc>
          <w:tcPr>
            <w:tcW w:w="1082" w:type="dxa"/>
          </w:tcPr>
          <w:p w14:paraId="70755DC7" w14:textId="77777777" w:rsidR="00D57C09" w:rsidRPr="00090C64" w:rsidRDefault="00D57C09" w:rsidP="00D12993">
            <w:pPr>
              <w:pStyle w:val="TAC"/>
            </w:pPr>
            <w:r w:rsidRPr="00090C64">
              <w:t>N/A</w:t>
            </w:r>
          </w:p>
        </w:tc>
        <w:tc>
          <w:tcPr>
            <w:tcW w:w="1134" w:type="dxa"/>
          </w:tcPr>
          <w:p w14:paraId="619B84A4" w14:textId="77777777" w:rsidR="00D57C09" w:rsidRPr="00090C64" w:rsidRDefault="00D57C09" w:rsidP="00D12993">
            <w:pPr>
              <w:pStyle w:val="TAC"/>
            </w:pPr>
            <w:r w:rsidRPr="00090C64">
              <w:t>N/A</w:t>
            </w:r>
          </w:p>
        </w:tc>
        <w:tc>
          <w:tcPr>
            <w:tcW w:w="1134" w:type="dxa"/>
          </w:tcPr>
          <w:p w14:paraId="263C7068" w14:textId="77777777" w:rsidR="00D57C09" w:rsidRPr="00090C64" w:rsidRDefault="00D57C09" w:rsidP="00D12993">
            <w:pPr>
              <w:pStyle w:val="TAC"/>
            </w:pPr>
            <w:r w:rsidRPr="00090C64">
              <w:t>+24</w:t>
            </w:r>
          </w:p>
        </w:tc>
        <w:tc>
          <w:tcPr>
            <w:tcW w:w="1701" w:type="dxa"/>
          </w:tcPr>
          <w:p w14:paraId="77B0FDA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D12993">
            <w:pPr>
              <w:pStyle w:val="TAC"/>
            </w:pPr>
            <w:r w:rsidRPr="00090C64">
              <w:t>CW carrier</w:t>
            </w:r>
          </w:p>
        </w:tc>
      </w:tr>
      <w:tr w:rsidR="00D57C09" w:rsidRPr="00090C64" w14:paraId="0AE8413E" w14:textId="77777777" w:rsidTr="004945FE">
        <w:trPr>
          <w:cantSplit/>
          <w:jc w:val="center"/>
        </w:trPr>
        <w:tc>
          <w:tcPr>
            <w:tcW w:w="1918" w:type="dxa"/>
          </w:tcPr>
          <w:p w14:paraId="3B5D05B9" w14:textId="77777777" w:rsidR="00D57C09" w:rsidRPr="00090C64" w:rsidRDefault="00D57C09" w:rsidP="00D12993">
            <w:pPr>
              <w:pStyle w:val="TAL"/>
            </w:pPr>
            <w:r w:rsidRPr="00090C64">
              <w:rPr>
                <w:lang w:eastAsia="zh-CN"/>
              </w:rPr>
              <w:t>NR band n92</w:t>
            </w:r>
          </w:p>
        </w:tc>
        <w:tc>
          <w:tcPr>
            <w:tcW w:w="1657" w:type="dxa"/>
          </w:tcPr>
          <w:p w14:paraId="7AB1683D" w14:textId="77777777" w:rsidR="00D57C09" w:rsidRPr="00090C64" w:rsidRDefault="00D57C09" w:rsidP="00D12993">
            <w:pPr>
              <w:pStyle w:val="TAC"/>
            </w:pPr>
            <w:r w:rsidRPr="00090C64">
              <w:t>1432 - 1517</w:t>
            </w:r>
          </w:p>
        </w:tc>
        <w:tc>
          <w:tcPr>
            <w:tcW w:w="1082" w:type="dxa"/>
          </w:tcPr>
          <w:p w14:paraId="02F8EACB" w14:textId="77777777" w:rsidR="00D57C09" w:rsidRPr="00090C64" w:rsidRDefault="00D57C09" w:rsidP="00D12993">
            <w:pPr>
              <w:pStyle w:val="TAC"/>
            </w:pPr>
            <w:r w:rsidRPr="00090C64">
              <w:t>+46</w:t>
            </w:r>
          </w:p>
        </w:tc>
        <w:tc>
          <w:tcPr>
            <w:tcW w:w="1134" w:type="dxa"/>
          </w:tcPr>
          <w:p w14:paraId="22542053" w14:textId="77777777" w:rsidR="00D57C09" w:rsidRPr="00090C64" w:rsidRDefault="00D57C09" w:rsidP="00D12993">
            <w:pPr>
              <w:pStyle w:val="TAC"/>
            </w:pPr>
            <w:r w:rsidRPr="00090C64">
              <w:t>+38</w:t>
            </w:r>
          </w:p>
        </w:tc>
        <w:tc>
          <w:tcPr>
            <w:tcW w:w="1134" w:type="dxa"/>
          </w:tcPr>
          <w:p w14:paraId="1068DAF0" w14:textId="77777777" w:rsidR="00D57C09" w:rsidRPr="00090C64" w:rsidRDefault="00D57C09" w:rsidP="00D12993">
            <w:pPr>
              <w:pStyle w:val="TAC"/>
            </w:pPr>
            <w:r w:rsidRPr="00090C64">
              <w:t>+24</w:t>
            </w:r>
          </w:p>
        </w:tc>
        <w:tc>
          <w:tcPr>
            <w:tcW w:w="1701" w:type="dxa"/>
          </w:tcPr>
          <w:p w14:paraId="21A3D7F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D12993">
            <w:pPr>
              <w:pStyle w:val="TAC"/>
            </w:pPr>
            <w:r w:rsidRPr="00090C64">
              <w:t>CW carrier</w:t>
            </w:r>
          </w:p>
        </w:tc>
      </w:tr>
      <w:tr w:rsidR="00D57C09" w:rsidRPr="00090C64" w14:paraId="189B432E" w14:textId="77777777" w:rsidTr="004945FE">
        <w:trPr>
          <w:cantSplit/>
          <w:jc w:val="center"/>
        </w:trPr>
        <w:tc>
          <w:tcPr>
            <w:tcW w:w="1918" w:type="dxa"/>
          </w:tcPr>
          <w:p w14:paraId="0B1B9E26" w14:textId="77777777" w:rsidR="00D57C09" w:rsidRPr="00090C64" w:rsidRDefault="00D57C09" w:rsidP="00D12993">
            <w:pPr>
              <w:pStyle w:val="TAL"/>
            </w:pPr>
            <w:r w:rsidRPr="00090C64">
              <w:rPr>
                <w:lang w:eastAsia="zh-CN"/>
              </w:rPr>
              <w:t>NR band n93</w:t>
            </w:r>
          </w:p>
        </w:tc>
        <w:tc>
          <w:tcPr>
            <w:tcW w:w="1657" w:type="dxa"/>
          </w:tcPr>
          <w:p w14:paraId="3D8EDB3E" w14:textId="77777777" w:rsidR="00D57C09" w:rsidRPr="00090C64" w:rsidRDefault="00D57C09" w:rsidP="00D12993">
            <w:pPr>
              <w:pStyle w:val="TAC"/>
            </w:pPr>
            <w:r w:rsidRPr="00090C64">
              <w:t>1427 - 1432</w:t>
            </w:r>
          </w:p>
        </w:tc>
        <w:tc>
          <w:tcPr>
            <w:tcW w:w="1082" w:type="dxa"/>
          </w:tcPr>
          <w:p w14:paraId="2C7D9F48" w14:textId="77777777" w:rsidR="00D57C09" w:rsidRPr="00090C64" w:rsidRDefault="00D57C09" w:rsidP="00D12993">
            <w:pPr>
              <w:pStyle w:val="TAC"/>
            </w:pPr>
            <w:r w:rsidRPr="00090C64">
              <w:t>N/A</w:t>
            </w:r>
          </w:p>
        </w:tc>
        <w:tc>
          <w:tcPr>
            <w:tcW w:w="1134" w:type="dxa"/>
          </w:tcPr>
          <w:p w14:paraId="6A546B1D" w14:textId="77777777" w:rsidR="00D57C09" w:rsidRPr="00090C64" w:rsidRDefault="00D57C09" w:rsidP="00D12993">
            <w:pPr>
              <w:pStyle w:val="TAC"/>
            </w:pPr>
            <w:r w:rsidRPr="00090C64">
              <w:t>N/A</w:t>
            </w:r>
          </w:p>
        </w:tc>
        <w:tc>
          <w:tcPr>
            <w:tcW w:w="1134" w:type="dxa"/>
          </w:tcPr>
          <w:p w14:paraId="439E2F32" w14:textId="77777777" w:rsidR="00D57C09" w:rsidRPr="00090C64" w:rsidRDefault="00D57C09" w:rsidP="00D12993">
            <w:pPr>
              <w:pStyle w:val="TAC"/>
            </w:pPr>
            <w:r w:rsidRPr="00090C64">
              <w:t>+24</w:t>
            </w:r>
          </w:p>
        </w:tc>
        <w:tc>
          <w:tcPr>
            <w:tcW w:w="1701" w:type="dxa"/>
          </w:tcPr>
          <w:p w14:paraId="26856E1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D12993">
            <w:pPr>
              <w:pStyle w:val="TAC"/>
            </w:pPr>
            <w:r w:rsidRPr="00090C64">
              <w:t>CW carrier</w:t>
            </w:r>
          </w:p>
        </w:tc>
      </w:tr>
      <w:tr w:rsidR="00D57C09" w:rsidRPr="00090C64" w14:paraId="4305CC64" w14:textId="77777777" w:rsidTr="004945FE">
        <w:trPr>
          <w:cantSplit/>
          <w:jc w:val="center"/>
        </w:trPr>
        <w:tc>
          <w:tcPr>
            <w:tcW w:w="1918" w:type="dxa"/>
          </w:tcPr>
          <w:p w14:paraId="176CF2F0" w14:textId="77777777" w:rsidR="00D57C09" w:rsidRPr="00090C64" w:rsidRDefault="00D57C09" w:rsidP="00D12993">
            <w:pPr>
              <w:pStyle w:val="TAL"/>
            </w:pPr>
            <w:r w:rsidRPr="00090C64">
              <w:rPr>
                <w:lang w:eastAsia="zh-CN"/>
              </w:rPr>
              <w:t>NR band n94</w:t>
            </w:r>
          </w:p>
        </w:tc>
        <w:tc>
          <w:tcPr>
            <w:tcW w:w="1657" w:type="dxa"/>
          </w:tcPr>
          <w:p w14:paraId="49B08FA5" w14:textId="77777777" w:rsidR="00D57C09" w:rsidRPr="00090C64" w:rsidRDefault="00D57C09" w:rsidP="00D12993">
            <w:pPr>
              <w:pStyle w:val="TAC"/>
            </w:pPr>
            <w:r w:rsidRPr="00090C64">
              <w:t>1432 - 1517</w:t>
            </w:r>
          </w:p>
        </w:tc>
        <w:tc>
          <w:tcPr>
            <w:tcW w:w="1082" w:type="dxa"/>
          </w:tcPr>
          <w:p w14:paraId="15837819" w14:textId="77777777" w:rsidR="00D57C09" w:rsidRPr="00090C64" w:rsidRDefault="00D57C09" w:rsidP="00D12993">
            <w:pPr>
              <w:pStyle w:val="TAC"/>
            </w:pPr>
            <w:r w:rsidRPr="00090C64">
              <w:t>+46</w:t>
            </w:r>
          </w:p>
        </w:tc>
        <w:tc>
          <w:tcPr>
            <w:tcW w:w="1134" w:type="dxa"/>
          </w:tcPr>
          <w:p w14:paraId="6FA311AC" w14:textId="77777777" w:rsidR="00D57C09" w:rsidRPr="00090C64" w:rsidRDefault="00D57C09" w:rsidP="00D12993">
            <w:pPr>
              <w:pStyle w:val="TAC"/>
            </w:pPr>
            <w:r w:rsidRPr="00090C64">
              <w:t>+38</w:t>
            </w:r>
          </w:p>
        </w:tc>
        <w:tc>
          <w:tcPr>
            <w:tcW w:w="1134" w:type="dxa"/>
          </w:tcPr>
          <w:p w14:paraId="5DE9F555" w14:textId="77777777" w:rsidR="00D57C09" w:rsidRPr="00090C64" w:rsidRDefault="00D57C09" w:rsidP="00D12993">
            <w:pPr>
              <w:pStyle w:val="TAC"/>
            </w:pPr>
            <w:r w:rsidRPr="00090C64">
              <w:t>+24</w:t>
            </w:r>
          </w:p>
        </w:tc>
        <w:tc>
          <w:tcPr>
            <w:tcW w:w="1701" w:type="dxa"/>
          </w:tcPr>
          <w:p w14:paraId="7375B5D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D12993">
            <w:pPr>
              <w:pStyle w:val="TAC"/>
            </w:pPr>
            <w:r w:rsidRPr="00090C64">
              <w:t>CW carrier</w:t>
            </w:r>
          </w:p>
        </w:tc>
      </w:tr>
      <w:tr w:rsidR="00AB0272" w:rsidRPr="00090C64" w14:paraId="586EDD00" w14:textId="77777777" w:rsidTr="004945FE">
        <w:trPr>
          <w:cantSplit/>
          <w:jc w:val="center"/>
        </w:trPr>
        <w:tc>
          <w:tcPr>
            <w:tcW w:w="1918" w:type="dxa"/>
          </w:tcPr>
          <w:p w14:paraId="3541DA79" w14:textId="7BA86261" w:rsidR="00AB0272" w:rsidRPr="00090C64" w:rsidRDefault="00AB0272" w:rsidP="00D12993">
            <w:pPr>
              <w:pStyle w:val="TAL"/>
              <w:rPr>
                <w:lang w:eastAsia="zh-CN"/>
              </w:rPr>
            </w:pPr>
            <w:r w:rsidRPr="009202AA">
              <w:rPr>
                <w:lang w:eastAsia="zh-CN"/>
              </w:rPr>
              <w:t>NR band n96</w:t>
            </w:r>
          </w:p>
        </w:tc>
        <w:tc>
          <w:tcPr>
            <w:tcW w:w="1657" w:type="dxa"/>
          </w:tcPr>
          <w:p w14:paraId="3A6721EC" w14:textId="05D32EC2" w:rsidR="00AB0272" w:rsidRPr="00090C64" w:rsidRDefault="00AB0272" w:rsidP="00D12993">
            <w:pPr>
              <w:pStyle w:val="TAC"/>
            </w:pPr>
            <w:r w:rsidRPr="009202AA">
              <w:t>5925 - 7125</w:t>
            </w:r>
          </w:p>
        </w:tc>
        <w:tc>
          <w:tcPr>
            <w:tcW w:w="1082" w:type="dxa"/>
          </w:tcPr>
          <w:p w14:paraId="218D2148" w14:textId="11B58459" w:rsidR="00AB0272" w:rsidRPr="00090C64" w:rsidRDefault="00AB0272" w:rsidP="00D12993">
            <w:pPr>
              <w:pStyle w:val="TAC"/>
            </w:pPr>
            <w:r w:rsidRPr="009202AA">
              <w:t>N/A</w:t>
            </w:r>
          </w:p>
        </w:tc>
        <w:tc>
          <w:tcPr>
            <w:tcW w:w="1134" w:type="dxa"/>
          </w:tcPr>
          <w:p w14:paraId="3E428E57" w14:textId="7BA302D3" w:rsidR="00AB0272" w:rsidRPr="00090C64" w:rsidRDefault="00AB0272" w:rsidP="00D12993">
            <w:pPr>
              <w:pStyle w:val="TAC"/>
            </w:pPr>
            <w:r>
              <w:t>+38</w:t>
            </w:r>
          </w:p>
        </w:tc>
        <w:tc>
          <w:tcPr>
            <w:tcW w:w="1134" w:type="dxa"/>
          </w:tcPr>
          <w:p w14:paraId="1A5B6883" w14:textId="37B05735" w:rsidR="00AB0272" w:rsidRPr="00090C64" w:rsidRDefault="00AB0272" w:rsidP="00D12993">
            <w:pPr>
              <w:pStyle w:val="TAC"/>
            </w:pPr>
            <w:r w:rsidRPr="009202AA">
              <w:t>+24</w:t>
            </w:r>
          </w:p>
        </w:tc>
        <w:tc>
          <w:tcPr>
            <w:tcW w:w="1701" w:type="dxa"/>
          </w:tcPr>
          <w:p w14:paraId="3FC53950" w14:textId="030E5E28"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77" w:type="dxa"/>
          </w:tcPr>
          <w:p w14:paraId="0C349618" w14:textId="593EC619" w:rsidR="00AB0272" w:rsidRPr="00090C64" w:rsidRDefault="00AB0272" w:rsidP="00D12993">
            <w:pPr>
              <w:pStyle w:val="TAC"/>
            </w:pPr>
            <w:r w:rsidRPr="009202AA">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D1299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D1299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12993"/>
    <w:p w14:paraId="02C3F1C7" w14:textId="77777777" w:rsidR="00D57C09" w:rsidRPr="00090C64" w:rsidRDefault="00D57C09" w:rsidP="005D2715">
      <w:pPr>
        <w:pStyle w:val="Heading5"/>
        <w:rPr>
          <w:lang w:eastAsia="sv-SE"/>
        </w:rPr>
      </w:pPr>
      <w:bookmarkStart w:id="9365" w:name="_Toc61117600"/>
      <w:bookmarkStart w:id="9366" w:name="_Toc67076689"/>
      <w:bookmarkStart w:id="9367" w:name="_Toc67077227"/>
      <w:bookmarkStart w:id="9368" w:name="_Toc74753109"/>
      <w:bookmarkStart w:id="9369" w:name="_Toc74753648"/>
      <w:bookmarkStart w:id="9370" w:name="_Toc74754186"/>
      <w:bookmarkStart w:id="9371" w:name="_Toc76507509"/>
      <w:bookmarkStart w:id="9372" w:name="_Toc83111660"/>
      <w:bookmarkStart w:id="9373" w:name="_Toc89877312"/>
      <w:bookmarkStart w:id="9374" w:name="_Toc98710847"/>
      <w:bookmarkStart w:id="9375" w:name="_Toc130920183"/>
      <w:bookmarkStart w:id="9376" w:name="_Toc137300729"/>
      <w:bookmarkStart w:id="9377" w:name="_Toc138889062"/>
      <w:bookmarkStart w:id="9378" w:name="_Toc145109071"/>
      <w:bookmarkStart w:id="9379" w:name="_Toc155260213"/>
      <w:bookmarkStart w:id="9380" w:name="_Toc219557710"/>
      <w:r w:rsidRPr="00090C64">
        <w:rPr>
          <w:lang w:eastAsia="sv-SE"/>
        </w:rPr>
        <w:t>7.6.3.5.3</w:t>
      </w:r>
      <w:r w:rsidRPr="00090C64">
        <w:rPr>
          <w:lang w:eastAsia="sv-SE"/>
        </w:rPr>
        <w:tab/>
        <w:t>Single RAT E-UTRA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21F1A90"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12993">
      <w:r w:rsidRPr="00090C64">
        <w:t>The requirement is a co-location requirement, the interferer power levels specified at the CLTA conducted input(s).</w:t>
      </w:r>
    </w:p>
    <w:p w14:paraId="47ABD62E" w14:textId="77777777" w:rsidR="00D57C09" w:rsidRPr="00090C64" w:rsidRDefault="00D57C09" w:rsidP="00D12993">
      <w:r w:rsidRPr="00090C64">
        <w:t xml:space="preserve">The requirement is valid over </w:t>
      </w:r>
      <w:r w:rsidRPr="00090C64">
        <w:rPr>
          <w:i/>
        </w:rPr>
        <w:t>minSENS RoAoA</w:t>
      </w:r>
      <w:r w:rsidRPr="00090C64">
        <w:t>.</w:t>
      </w:r>
    </w:p>
    <w:p w14:paraId="26448ED6" w14:textId="77777777" w:rsidR="00D57C09" w:rsidRPr="00090C64" w:rsidRDefault="00D57C09" w:rsidP="00D12993">
      <w:r w:rsidRPr="00090C64">
        <w:t>Interfering signal shall be applied to the CLTA. The interfering power is specified per polarization.</w:t>
      </w:r>
    </w:p>
    <w:p w14:paraId="2F285F57" w14:textId="77777777" w:rsidR="00D57C09" w:rsidRPr="00090C64" w:rsidRDefault="00D57C09" w:rsidP="00D1299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1299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D12993">
            <w:pPr>
              <w:pStyle w:val="TAH"/>
            </w:pPr>
            <w:r w:rsidRPr="00090C64">
              <w:t>Type of co-located BS</w:t>
            </w:r>
          </w:p>
        </w:tc>
        <w:tc>
          <w:tcPr>
            <w:tcW w:w="1657" w:type="dxa"/>
          </w:tcPr>
          <w:p w14:paraId="0C8894CA" w14:textId="11E4044E"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D1299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D12993">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D12993">
            <w:pPr>
              <w:pStyle w:val="TAL"/>
            </w:pPr>
            <w:r w:rsidRPr="00090C64">
              <w:t>GSM850 or CDMA850</w:t>
            </w:r>
          </w:p>
        </w:tc>
        <w:tc>
          <w:tcPr>
            <w:tcW w:w="1657" w:type="dxa"/>
          </w:tcPr>
          <w:p w14:paraId="50D041BB" w14:textId="77777777" w:rsidR="00D57C09" w:rsidRPr="00090C64" w:rsidRDefault="00D57C09" w:rsidP="00D12993">
            <w:pPr>
              <w:pStyle w:val="TAC"/>
            </w:pPr>
            <w:r w:rsidRPr="00090C64">
              <w:t>869 – 894</w:t>
            </w:r>
          </w:p>
        </w:tc>
        <w:tc>
          <w:tcPr>
            <w:tcW w:w="1082" w:type="dxa"/>
          </w:tcPr>
          <w:p w14:paraId="60768AEF" w14:textId="77777777" w:rsidR="00D57C09" w:rsidRPr="00090C64" w:rsidRDefault="00D57C09" w:rsidP="00D12993">
            <w:pPr>
              <w:pStyle w:val="TAC"/>
            </w:pPr>
            <w:r w:rsidRPr="00090C64">
              <w:t>+46</w:t>
            </w:r>
          </w:p>
        </w:tc>
        <w:tc>
          <w:tcPr>
            <w:tcW w:w="1134" w:type="dxa"/>
          </w:tcPr>
          <w:p w14:paraId="3EBCD129" w14:textId="77777777" w:rsidR="00D57C09" w:rsidRPr="00090C64" w:rsidRDefault="00D57C09" w:rsidP="00D12993">
            <w:pPr>
              <w:pStyle w:val="TAC"/>
            </w:pPr>
            <w:r w:rsidRPr="00090C64">
              <w:t>+38</w:t>
            </w:r>
          </w:p>
        </w:tc>
        <w:tc>
          <w:tcPr>
            <w:tcW w:w="1134" w:type="dxa"/>
          </w:tcPr>
          <w:p w14:paraId="6CB0DFAB" w14:textId="77777777" w:rsidR="00D57C09" w:rsidRPr="00090C64" w:rsidRDefault="00D57C09" w:rsidP="00D12993">
            <w:pPr>
              <w:pStyle w:val="TAC"/>
            </w:pPr>
            <w:r w:rsidRPr="00090C64">
              <w:t>+24</w:t>
            </w:r>
          </w:p>
        </w:tc>
        <w:tc>
          <w:tcPr>
            <w:tcW w:w="1701" w:type="dxa"/>
          </w:tcPr>
          <w:p w14:paraId="588191C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D12993">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D12993">
            <w:pPr>
              <w:pStyle w:val="TAL"/>
            </w:pPr>
            <w:r w:rsidRPr="00090C64">
              <w:t>GSM900</w:t>
            </w:r>
          </w:p>
        </w:tc>
        <w:tc>
          <w:tcPr>
            <w:tcW w:w="1657" w:type="dxa"/>
          </w:tcPr>
          <w:p w14:paraId="5B087E51" w14:textId="77777777" w:rsidR="00D57C09" w:rsidRPr="00090C64" w:rsidRDefault="00D57C09" w:rsidP="00D12993">
            <w:pPr>
              <w:pStyle w:val="TAC"/>
            </w:pPr>
            <w:r w:rsidRPr="00090C64">
              <w:t>921 – 960</w:t>
            </w:r>
          </w:p>
        </w:tc>
        <w:tc>
          <w:tcPr>
            <w:tcW w:w="1082" w:type="dxa"/>
          </w:tcPr>
          <w:p w14:paraId="6FE2CC1B" w14:textId="77777777" w:rsidR="00D57C09" w:rsidRPr="00090C64" w:rsidRDefault="00D57C09" w:rsidP="00D12993">
            <w:pPr>
              <w:pStyle w:val="TAC"/>
            </w:pPr>
            <w:r w:rsidRPr="00090C64">
              <w:t>+46</w:t>
            </w:r>
          </w:p>
        </w:tc>
        <w:tc>
          <w:tcPr>
            <w:tcW w:w="1134" w:type="dxa"/>
          </w:tcPr>
          <w:p w14:paraId="6ABD0A1D" w14:textId="77777777" w:rsidR="00D57C09" w:rsidRPr="00090C64" w:rsidRDefault="00D57C09" w:rsidP="00D12993">
            <w:pPr>
              <w:pStyle w:val="TAC"/>
            </w:pPr>
            <w:r w:rsidRPr="00090C64">
              <w:t>+38</w:t>
            </w:r>
          </w:p>
        </w:tc>
        <w:tc>
          <w:tcPr>
            <w:tcW w:w="1134" w:type="dxa"/>
          </w:tcPr>
          <w:p w14:paraId="7139E05C" w14:textId="77777777" w:rsidR="00D57C09" w:rsidRPr="00090C64" w:rsidRDefault="00D57C09" w:rsidP="00D12993">
            <w:pPr>
              <w:pStyle w:val="TAC"/>
            </w:pPr>
            <w:r w:rsidRPr="00090C64">
              <w:t>+24</w:t>
            </w:r>
          </w:p>
        </w:tc>
        <w:tc>
          <w:tcPr>
            <w:tcW w:w="1701" w:type="dxa"/>
          </w:tcPr>
          <w:p w14:paraId="546123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D12993">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D12993">
            <w:pPr>
              <w:pStyle w:val="TAL"/>
            </w:pPr>
            <w:r w:rsidRPr="00090C64">
              <w:t>DCS1800</w:t>
            </w:r>
          </w:p>
        </w:tc>
        <w:tc>
          <w:tcPr>
            <w:tcW w:w="1657" w:type="dxa"/>
          </w:tcPr>
          <w:p w14:paraId="279E8351" w14:textId="77777777" w:rsidR="00D57C09" w:rsidRPr="00090C64" w:rsidRDefault="00D57C09" w:rsidP="00D12993">
            <w:pPr>
              <w:pStyle w:val="TAC"/>
            </w:pPr>
            <w:r w:rsidRPr="00090C64">
              <w:t>1805 - 1880</w:t>
            </w:r>
          </w:p>
          <w:p w14:paraId="07208D13" w14:textId="77777777" w:rsidR="00D57C09" w:rsidRPr="00090C64" w:rsidRDefault="00D57C09" w:rsidP="00D12993">
            <w:pPr>
              <w:pStyle w:val="TAC"/>
            </w:pPr>
            <w:r w:rsidRPr="00090C64">
              <w:t>(NOTE 4)</w:t>
            </w:r>
          </w:p>
        </w:tc>
        <w:tc>
          <w:tcPr>
            <w:tcW w:w="1082" w:type="dxa"/>
          </w:tcPr>
          <w:p w14:paraId="06D0D2CB" w14:textId="77777777" w:rsidR="00D57C09" w:rsidRPr="00090C64" w:rsidRDefault="00D57C09" w:rsidP="00D12993">
            <w:pPr>
              <w:pStyle w:val="TAC"/>
            </w:pPr>
            <w:r w:rsidRPr="00090C64">
              <w:t>+46</w:t>
            </w:r>
          </w:p>
        </w:tc>
        <w:tc>
          <w:tcPr>
            <w:tcW w:w="1134" w:type="dxa"/>
          </w:tcPr>
          <w:p w14:paraId="143374C4" w14:textId="77777777" w:rsidR="00D57C09" w:rsidRPr="00090C64" w:rsidRDefault="00D57C09" w:rsidP="00D12993">
            <w:pPr>
              <w:pStyle w:val="TAC"/>
            </w:pPr>
            <w:r w:rsidRPr="00090C64">
              <w:t>+38</w:t>
            </w:r>
          </w:p>
        </w:tc>
        <w:tc>
          <w:tcPr>
            <w:tcW w:w="1134" w:type="dxa"/>
          </w:tcPr>
          <w:p w14:paraId="15132D77" w14:textId="77777777" w:rsidR="00D57C09" w:rsidRPr="00090C64" w:rsidRDefault="00D57C09" w:rsidP="00D12993">
            <w:pPr>
              <w:pStyle w:val="TAC"/>
            </w:pPr>
            <w:r w:rsidRPr="00090C64">
              <w:t>+24</w:t>
            </w:r>
          </w:p>
        </w:tc>
        <w:tc>
          <w:tcPr>
            <w:tcW w:w="1701" w:type="dxa"/>
          </w:tcPr>
          <w:p w14:paraId="1BC3F2C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D12993">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D12993">
            <w:pPr>
              <w:pStyle w:val="TAL"/>
            </w:pPr>
            <w:r w:rsidRPr="00090C64">
              <w:t>PCS1900</w:t>
            </w:r>
          </w:p>
        </w:tc>
        <w:tc>
          <w:tcPr>
            <w:tcW w:w="1657" w:type="dxa"/>
          </w:tcPr>
          <w:p w14:paraId="0B6F369A" w14:textId="77777777" w:rsidR="00D57C09" w:rsidRPr="00090C64" w:rsidRDefault="00D57C09" w:rsidP="00D12993">
            <w:pPr>
              <w:pStyle w:val="TAC"/>
            </w:pPr>
            <w:r w:rsidRPr="00090C64">
              <w:t>1930 – 1990</w:t>
            </w:r>
          </w:p>
        </w:tc>
        <w:tc>
          <w:tcPr>
            <w:tcW w:w="1082" w:type="dxa"/>
          </w:tcPr>
          <w:p w14:paraId="448E6C3D" w14:textId="77777777" w:rsidR="00D57C09" w:rsidRPr="00090C64" w:rsidRDefault="00D57C09" w:rsidP="00D12993">
            <w:pPr>
              <w:pStyle w:val="TAC"/>
            </w:pPr>
            <w:r w:rsidRPr="00090C64">
              <w:t>+46</w:t>
            </w:r>
          </w:p>
        </w:tc>
        <w:tc>
          <w:tcPr>
            <w:tcW w:w="1134" w:type="dxa"/>
          </w:tcPr>
          <w:p w14:paraId="26DB4624" w14:textId="77777777" w:rsidR="00D57C09" w:rsidRPr="00090C64" w:rsidRDefault="00D57C09" w:rsidP="00D12993">
            <w:pPr>
              <w:pStyle w:val="TAC"/>
            </w:pPr>
            <w:r w:rsidRPr="00090C64">
              <w:t>+38</w:t>
            </w:r>
          </w:p>
        </w:tc>
        <w:tc>
          <w:tcPr>
            <w:tcW w:w="1134" w:type="dxa"/>
          </w:tcPr>
          <w:p w14:paraId="451E8EB9" w14:textId="77777777" w:rsidR="00D57C09" w:rsidRPr="00090C64" w:rsidRDefault="00D57C09" w:rsidP="00D12993">
            <w:pPr>
              <w:pStyle w:val="TAC"/>
            </w:pPr>
            <w:r w:rsidRPr="00090C64">
              <w:t>+24</w:t>
            </w:r>
          </w:p>
        </w:tc>
        <w:tc>
          <w:tcPr>
            <w:tcW w:w="1701" w:type="dxa"/>
          </w:tcPr>
          <w:p w14:paraId="4056192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D12993">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D12993">
            <w:pPr>
              <w:pStyle w:val="TAL"/>
            </w:pPr>
            <w:r w:rsidRPr="00090C64">
              <w:t>UTRA FDD Band I or E-UTRA Band 1 or NR band n1</w:t>
            </w:r>
          </w:p>
        </w:tc>
        <w:tc>
          <w:tcPr>
            <w:tcW w:w="1657" w:type="dxa"/>
          </w:tcPr>
          <w:p w14:paraId="1B7D4B45" w14:textId="77777777" w:rsidR="00D57C09" w:rsidRPr="00090C64" w:rsidRDefault="00D57C09" w:rsidP="00D12993">
            <w:pPr>
              <w:pStyle w:val="TAC"/>
            </w:pPr>
            <w:r w:rsidRPr="00090C64">
              <w:t>2110 – 2170</w:t>
            </w:r>
          </w:p>
        </w:tc>
        <w:tc>
          <w:tcPr>
            <w:tcW w:w="1082" w:type="dxa"/>
          </w:tcPr>
          <w:p w14:paraId="30BD5CF3" w14:textId="77777777" w:rsidR="00D57C09" w:rsidRPr="00090C64" w:rsidRDefault="00D57C09" w:rsidP="00D12993">
            <w:pPr>
              <w:pStyle w:val="TAC"/>
            </w:pPr>
            <w:r w:rsidRPr="00090C64">
              <w:t>+46</w:t>
            </w:r>
          </w:p>
        </w:tc>
        <w:tc>
          <w:tcPr>
            <w:tcW w:w="1134" w:type="dxa"/>
          </w:tcPr>
          <w:p w14:paraId="6BA3A9AC" w14:textId="77777777" w:rsidR="00D57C09" w:rsidRPr="00090C64" w:rsidRDefault="00D57C09" w:rsidP="00D12993">
            <w:pPr>
              <w:pStyle w:val="TAC"/>
            </w:pPr>
            <w:r w:rsidRPr="00090C64">
              <w:t>+38</w:t>
            </w:r>
          </w:p>
        </w:tc>
        <w:tc>
          <w:tcPr>
            <w:tcW w:w="1134" w:type="dxa"/>
          </w:tcPr>
          <w:p w14:paraId="00B10BB2" w14:textId="77777777" w:rsidR="00D57C09" w:rsidRPr="00090C64" w:rsidRDefault="00D57C09" w:rsidP="00D12993">
            <w:pPr>
              <w:pStyle w:val="TAC"/>
            </w:pPr>
            <w:r w:rsidRPr="00090C64">
              <w:t>+24</w:t>
            </w:r>
          </w:p>
        </w:tc>
        <w:tc>
          <w:tcPr>
            <w:tcW w:w="1701" w:type="dxa"/>
          </w:tcPr>
          <w:p w14:paraId="231A67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D12993">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D12993">
            <w:pPr>
              <w:pStyle w:val="TAL"/>
            </w:pPr>
            <w:r w:rsidRPr="00090C64">
              <w:t>UTRA FDD Band II or E-UTRA Band 2 or NR band n2</w:t>
            </w:r>
          </w:p>
        </w:tc>
        <w:tc>
          <w:tcPr>
            <w:tcW w:w="1657" w:type="dxa"/>
          </w:tcPr>
          <w:p w14:paraId="5BBEFC0B" w14:textId="77777777" w:rsidR="00D57C09" w:rsidRPr="00090C64" w:rsidRDefault="00D57C09" w:rsidP="00D12993">
            <w:pPr>
              <w:pStyle w:val="TAC"/>
            </w:pPr>
            <w:r w:rsidRPr="00090C64">
              <w:t>1930 – 1990</w:t>
            </w:r>
          </w:p>
        </w:tc>
        <w:tc>
          <w:tcPr>
            <w:tcW w:w="1082" w:type="dxa"/>
          </w:tcPr>
          <w:p w14:paraId="48D8168D" w14:textId="77777777" w:rsidR="00D57C09" w:rsidRPr="00090C64" w:rsidRDefault="00D57C09" w:rsidP="00D12993">
            <w:pPr>
              <w:pStyle w:val="TAC"/>
            </w:pPr>
            <w:r w:rsidRPr="00090C64">
              <w:t>+46</w:t>
            </w:r>
          </w:p>
        </w:tc>
        <w:tc>
          <w:tcPr>
            <w:tcW w:w="1134" w:type="dxa"/>
          </w:tcPr>
          <w:p w14:paraId="24E5EFEC" w14:textId="77777777" w:rsidR="00D57C09" w:rsidRPr="00090C64" w:rsidRDefault="00D57C09" w:rsidP="00D12993">
            <w:pPr>
              <w:pStyle w:val="TAC"/>
            </w:pPr>
            <w:r w:rsidRPr="00090C64">
              <w:t>+38</w:t>
            </w:r>
          </w:p>
        </w:tc>
        <w:tc>
          <w:tcPr>
            <w:tcW w:w="1134" w:type="dxa"/>
          </w:tcPr>
          <w:p w14:paraId="2431FC44" w14:textId="77777777" w:rsidR="00D57C09" w:rsidRPr="00090C64" w:rsidRDefault="00D57C09" w:rsidP="00D12993">
            <w:pPr>
              <w:pStyle w:val="TAC"/>
            </w:pPr>
            <w:r w:rsidRPr="00090C64">
              <w:t>+24</w:t>
            </w:r>
          </w:p>
        </w:tc>
        <w:tc>
          <w:tcPr>
            <w:tcW w:w="1701" w:type="dxa"/>
          </w:tcPr>
          <w:p w14:paraId="2CA773C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D12993">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D12993">
            <w:pPr>
              <w:pStyle w:val="TAL"/>
            </w:pPr>
            <w:r w:rsidRPr="00090C64">
              <w:t>UTRA FDD Band III or E-UTRA Band 3 or NR band n3</w:t>
            </w:r>
          </w:p>
        </w:tc>
        <w:tc>
          <w:tcPr>
            <w:tcW w:w="1657" w:type="dxa"/>
          </w:tcPr>
          <w:p w14:paraId="1E11C7F7" w14:textId="77777777" w:rsidR="00D57C09" w:rsidRPr="00090C64" w:rsidRDefault="00D57C09" w:rsidP="00D12993">
            <w:pPr>
              <w:pStyle w:val="TAC"/>
            </w:pPr>
            <w:r w:rsidRPr="00090C64">
              <w:t>1805 - 1880</w:t>
            </w:r>
          </w:p>
          <w:p w14:paraId="2B31231A" w14:textId="77777777" w:rsidR="00D57C09" w:rsidRPr="00090C64" w:rsidRDefault="00D57C09" w:rsidP="00D12993">
            <w:pPr>
              <w:pStyle w:val="TAC"/>
            </w:pPr>
            <w:r w:rsidRPr="00090C64">
              <w:t>(NOTE 4)</w:t>
            </w:r>
          </w:p>
        </w:tc>
        <w:tc>
          <w:tcPr>
            <w:tcW w:w="1082" w:type="dxa"/>
          </w:tcPr>
          <w:p w14:paraId="171C6428" w14:textId="77777777" w:rsidR="00D57C09" w:rsidRPr="00090C64" w:rsidRDefault="00D57C09" w:rsidP="00D12993">
            <w:pPr>
              <w:pStyle w:val="TAC"/>
            </w:pPr>
            <w:r w:rsidRPr="00090C64">
              <w:t>+46</w:t>
            </w:r>
          </w:p>
        </w:tc>
        <w:tc>
          <w:tcPr>
            <w:tcW w:w="1134" w:type="dxa"/>
          </w:tcPr>
          <w:p w14:paraId="373AFF7D" w14:textId="77777777" w:rsidR="00D57C09" w:rsidRPr="00090C64" w:rsidRDefault="00D57C09" w:rsidP="00D12993">
            <w:pPr>
              <w:pStyle w:val="TAC"/>
            </w:pPr>
            <w:r w:rsidRPr="00090C64">
              <w:t>+38</w:t>
            </w:r>
          </w:p>
        </w:tc>
        <w:tc>
          <w:tcPr>
            <w:tcW w:w="1134" w:type="dxa"/>
          </w:tcPr>
          <w:p w14:paraId="6D6837A6" w14:textId="77777777" w:rsidR="00D57C09" w:rsidRPr="00090C64" w:rsidRDefault="00D57C09" w:rsidP="00D12993">
            <w:pPr>
              <w:pStyle w:val="TAC"/>
            </w:pPr>
            <w:r w:rsidRPr="00090C64">
              <w:t>+24</w:t>
            </w:r>
          </w:p>
        </w:tc>
        <w:tc>
          <w:tcPr>
            <w:tcW w:w="1701" w:type="dxa"/>
          </w:tcPr>
          <w:p w14:paraId="522BC1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D12993">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D12993">
            <w:pPr>
              <w:pStyle w:val="TAL"/>
            </w:pPr>
            <w:r w:rsidRPr="00090C64">
              <w:t>UTRA FDD Band IV or E-UTRA Band 4</w:t>
            </w:r>
          </w:p>
        </w:tc>
        <w:tc>
          <w:tcPr>
            <w:tcW w:w="1657" w:type="dxa"/>
          </w:tcPr>
          <w:p w14:paraId="6F135126" w14:textId="77777777" w:rsidR="00D57C09" w:rsidRPr="00090C64" w:rsidRDefault="00D57C09" w:rsidP="00D12993">
            <w:pPr>
              <w:pStyle w:val="TAC"/>
            </w:pPr>
            <w:r w:rsidRPr="00090C64">
              <w:t>2110 – 2155</w:t>
            </w:r>
          </w:p>
        </w:tc>
        <w:tc>
          <w:tcPr>
            <w:tcW w:w="1082" w:type="dxa"/>
          </w:tcPr>
          <w:p w14:paraId="531D07C7" w14:textId="77777777" w:rsidR="00D57C09" w:rsidRPr="00090C64" w:rsidRDefault="00D57C09" w:rsidP="00D12993">
            <w:pPr>
              <w:pStyle w:val="TAC"/>
            </w:pPr>
            <w:r w:rsidRPr="00090C64">
              <w:t>+46</w:t>
            </w:r>
          </w:p>
        </w:tc>
        <w:tc>
          <w:tcPr>
            <w:tcW w:w="1134" w:type="dxa"/>
          </w:tcPr>
          <w:p w14:paraId="1BC04991" w14:textId="77777777" w:rsidR="00D57C09" w:rsidRPr="00090C64" w:rsidRDefault="00D57C09" w:rsidP="00D12993">
            <w:pPr>
              <w:pStyle w:val="TAC"/>
            </w:pPr>
            <w:r w:rsidRPr="00090C64">
              <w:t>+38</w:t>
            </w:r>
          </w:p>
        </w:tc>
        <w:tc>
          <w:tcPr>
            <w:tcW w:w="1134" w:type="dxa"/>
          </w:tcPr>
          <w:p w14:paraId="3AD30536" w14:textId="77777777" w:rsidR="00D57C09" w:rsidRPr="00090C64" w:rsidRDefault="00D57C09" w:rsidP="00D12993">
            <w:pPr>
              <w:pStyle w:val="TAC"/>
            </w:pPr>
            <w:r w:rsidRPr="00090C64">
              <w:t>+24</w:t>
            </w:r>
          </w:p>
        </w:tc>
        <w:tc>
          <w:tcPr>
            <w:tcW w:w="1701" w:type="dxa"/>
          </w:tcPr>
          <w:p w14:paraId="4C7BB1A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D12993">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D12993">
            <w:pPr>
              <w:pStyle w:val="TAL"/>
            </w:pPr>
            <w:r w:rsidRPr="00090C64">
              <w:t>UTRA FDD Band V or E-UTRA Band 5 or NR band n5</w:t>
            </w:r>
          </w:p>
        </w:tc>
        <w:tc>
          <w:tcPr>
            <w:tcW w:w="1657" w:type="dxa"/>
          </w:tcPr>
          <w:p w14:paraId="10FEB091" w14:textId="77777777" w:rsidR="00D57C09" w:rsidRPr="00090C64" w:rsidRDefault="00D57C09" w:rsidP="00D12993">
            <w:pPr>
              <w:pStyle w:val="TAC"/>
            </w:pPr>
            <w:r w:rsidRPr="00090C64">
              <w:t>869 – 894</w:t>
            </w:r>
          </w:p>
        </w:tc>
        <w:tc>
          <w:tcPr>
            <w:tcW w:w="1082" w:type="dxa"/>
          </w:tcPr>
          <w:p w14:paraId="15C85C48" w14:textId="77777777" w:rsidR="00D57C09" w:rsidRPr="00090C64" w:rsidRDefault="00D57C09" w:rsidP="00D12993">
            <w:pPr>
              <w:pStyle w:val="TAC"/>
            </w:pPr>
            <w:r w:rsidRPr="00090C64">
              <w:t>+46</w:t>
            </w:r>
          </w:p>
        </w:tc>
        <w:tc>
          <w:tcPr>
            <w:tcW w:w="1134" w:type="dxa"/>
          </w:tcPr>
          <w:p w14:paraId="4288F313" w14:textId="77777777" w:rsidR="00D57C09" w:rsidRPr="00090C64" w:rsidRDefault="00D57C09" w:rsidP="00D12993">
            <w:pPr>
              <w:pStyle w:val="TAC"/>
            </w:pPr>
            <w:r w:rsidRPr="00090C64">
              <w:t>+38</w:t>
            </w:r>
          </w:p>
        </w:tc>
        <w:tc>
          <w:tcPr>
            <w:tcW w:w="1134" w:type="dxa"/>
          </w:tcPr>
          <w:p w14:paraId="1AE1ED3B" w14:textId="77777777" w:rsidR="00D57C09" w:rsidRPr="00090C64" w:rsidRDefault="00D57C09" w:rsidP="00D12993">
            <w:pPr>
              <w:pStyle w:val="TAC"/>
            </w:pPr>
            <w:r w:rsidRPr="00090C64">
              <w:t>+24</w:t>
            </w:r>
          </w:p>
        </w:tc>
        <w:tc>
          <w:tcPr>
            <w:tcW w:w="1701" w:type="dxa"/>
          </w:tcPr>
          <w:p w14:paraId="6856B54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D12993">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D12993">
            <w:pPr>
              <w:pStyle w:val="TAL"/>
            </w:pPr>
            <w:r w:rsidRPr="00090C64">
              <w:t>UTRA FDD Band VI or E-UTRA Band 6</w:t>
            </w:r>
          </w:p>
        </w:tc>
        <w:tc>
          <w:tcPr>
            <w:tcW w:w="1657" w:type="dxa"/>
          </w:tcPr>
          <w:p w14:paraId="76660C87" w14:textId="77777777" w:rsidR="00D57C09" w:rsidRPr="00090C64" w:rsidRDefault="00D57C09" w:rsidP="00D12993">
            <w:pPr>
              <w:pStyle w:val="TAC"/>
            </w:pPr>
            <w:r w:rsidRPr="00090C64">
              <w:t>875 – 885</w:t>
            </w:r>
          </w:p>
        </w:tc>
        <w:tc>
          <w:tcPr>
            <w:tcW w:w="1082" w:type="dxa"/>
          </w:tcPr>
          <w:p w14:paraId="43FB7D82" w14:textId="77777777" w:rsidR="00D57C09" w:rsidRPr="00090C64" w:rsidRDefault="00D57C09" w:rsidP="00D12993">
            <w:pPr>
              <w:pStyle w:val="TAC"/>
            </w:pPr>
            <w:r w:rsidRPr="00090C64">
              <w:t>+46</w:t>
            </w:r>
          </w:p>
        </w:tc>
        <w:tc>
          <w:tcPr>
            <w:tcW w:w="1134" w:type="dxa"/>
          </w:tcPr>
          <w:p w14:paraId="220ABA06" w14:textId="77777777" w:rsidR="00D57C09" w:rsidRPr="00090C64" w:rsidRDefault="00D57C09" w:rsidP="00D12993">
            <w:pPr>
              <w:pStyle w:val="TAC"/>
            </w:pPr>
            <w:r w:rsidRPr="00090C64">
              <w:t>+38</w:t>
            </w:r>
          </w:p>
        </w:tc>
        <w:tc>
          <w:tcPr>
            <w:tcW w:w="1134" w:type="dxa"/>
          </w:tcPr>
          <w:p w14:paraId="108F2AD6" w14:textId="77777777" w:rsidR="00D57C09" w:rsidRPr="00090C64" w:rsidRDefault="00D57C09" w:rsidP="00D12993">
            <w:pPr>
              <w:pStyle w:val="TAC"/>
            </w:pPr>
            <w:r w:rsidRPr="00090C64">
              <w:t>+24</w:t>
            </w:r>
          </w:p>
        </w:tc>
        <w:tc>
          <w:tcPr>
            <w:tcW w:w="1701" w:type="dxa"/>
          </w:tcPr>
          <w:p w14:paraId="5F6AFF2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D12993">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D12993">
            <w:pPr>
              <w:pStyle w:val="TAL"/>
            </w:pPr>
            <w:r w:rsidRPr="00090C64">
              <w:t>UTRA FDD Band VII or E-UTRA Band 7 or NR band n7</w:t>
            </w:r>
          </w:p>
        </w:tc>
        <w:tc>
          <w:tcPr>
            <w:tcW w:w="1657" w:type="dxa"/>
          </w:tcPr>
          <w:p w14:paraId="0DC1DF92" w14:textId="77777777" w:rsidR="00D57C09" w:rsidRPr="00090C64" w:rsidRDefault="00D57C09" w:rsidP="00D12993">
            <w:pPr>
              <w:pStyle w:val="TAC"/>
            </w:pPr>
            <w:r w:rsidRPr="00090C64">
              <w:t>2620 – 2690</w:t>
            </w:r>
          </w:p>
        </w:tc>
        <w:tc>
          <w:tcPr>
            <w:tcW w:w="1082" w:type="dxa"/>
          </w:tcPr>
          <w:p w14:paraId="61AA8A07" w14:textId="77777777" w:rsidR="00D57C09" w:rsidRPr="00090C64" w:rsidRDefault="00D57C09" w:rsidP="00D12993">
            <w:pPr>
              <w:pStyle w:val="TAC"/>
            </w:pPr>
            <w:r w:rsidRPr="00090C64">
              <w:t>+46</w:t>
            </w:r>
          </w:p>
        </w:tc>
        <w:tc>
          <w:tcPr>
            <w:tcW w:w="1134" w:type="dxa"/>
          </w:tcPr>
          <w:p w14:paraId="667E0BE7" w14:textId="77777777" w:rsidR="00D57C09" w:rsidRPr="00090C64" w:rsidRDefault="00D57C09" w:rsidP="00D12993">
            <w:pPr>
              <w:pStyle w:val="TAC"/>
            </w:pPr>
            <w:r w:rsidRPr="00090C64">
              <w:t>+38</w:t>
            </w:r>
          </w:p>
        </w:tc>
        <w:tc>
          <w:tcPr>
            <w:tcW w:w="1134" w:type="dxa"/>
          </w:tcPr>
          <w:p w14:paraId="0C9B8333" w14:textId="77777777" w:rsidR="00D57C09" w:rsidRPr="00090C64" w:rsidRDefault="00D57C09" w:rsidP="00D12993">
            <w:pPr>
              <w:pStyle w:val="TAC"/>
            </w:pPr>
            <w:r w:rsidRPr="00090C64">
              <w:t>+24</w:t>
            </w:r>
          </w:p>
        </w:tc>
        <w:tc>
          <w:tcPr>
            <w:tcW w:w="1701" w:type="dxa"/>
          </w:tcPr>
          <w:p w14:paraId="4504ECA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D12993">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D12993">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D12993">
            <w:pPr>
              <w:pStyle w:val="TAL"/>
            </w:pPr>
            <w:r w:rsidRPr="00090C64">
              <w:t>UTRA FDD Band IX or E-UTRA Band 9</w:t>
            </w:r>
          </w:p>
        </w:tc>
        <w:tc>
          <w:tcPr>
            <w:tcW w:w="1657" w:type="dxa"/>
          </w:tcPr>
          <w:p w14:paraId="5A4EA9FB" w14:textId="77777777" w:rsidR="00D57C09" w:rsidRPr="00090C64" w:rsidRDefault="00D57C09" w:rsidP="00D12993">
            <w:pPr>
              <w:pStyle w:val="TAC"/>
            </w:pPr>
            <w:r w:rsidRPr="00090C64">
              <w:t>1844.9 - 1879.9</w:t>
            </w:r>
          </w:p>
        </w:tc>
        <w:tc>
          <w:tcPr>
            <w:tcW w:w="1082" w:type="dxa"/>
          </w:tcPr>
          <w:p w14:paraId="16DBD7E8" w14:textId="77777777" w:rsidR="00D57C09" w:rsidRPr="00090C64" w:rsidRDefault="00D57C09" w:rsidP="00D12993">
            <w:pPr>
              <w:pStyle w:val="TAC"/>
            </w:pPr>
            <w:r w:rsidRPr="00090C64">
              <w:t>+46</w:t>
            </w:r>
          </w:p>
        </w:tc>
        <w:tc>
          <w:tcPr>
            <w:tcW w:w="1134" w:type="dxa"/>
          </w:tcPr>
          <w:p w14:paraId="0AF68AF8" w14:textId="77777777" w:rsidR="00D57C09" w:rsidRPr="00090C64" w:rsidRDefault="00D57C09" w:rsidP="00D12993">
            <w:pPr>
              <w:pStyle w:val="TAC"/>
            </w:pPr>
            <w:r w:rsidRPr="00090C64">
              <w:t>+38</w:t>
            </w:r>
          </w:p>
        </w:tc>
        <w:tc>
          <w:tcPr>
            <w:tcW w:w="1134" w:type="dxa"/>
          </w:tcPr>
          <w:p w14:paraId="2F3DFB9A" w14:textId="77777777" w:rsidR="00D57C09" w:rsidRPr="00090C64" w:rsidRDefault="00D57C09" w:rsidP="00D12993">
            <w:pPr>
              <w:pStyle w:val="TAC"/>
            </w:pPr>
            <w:r w:rsidRPr="00090C64">
              <w:t>+24</w:t>
            </w:r>
          </w:p>
        </w:tc>
        <w:tc>
          <w:tcPr>
            <w:tcW w:w="1701" w:type="dxa"/>
          </w:tcPr>
          <w:p w14:paraId="77E9FC9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D12993">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D12993">
            <w:pPr>
              <w:pStyle w:val="TAL"/>
            </w:pPr>
            <w:r w:rsidRPr="00090C64">
              <w:t>UTRA FDD Band X or E-UTRA Band 10</w:t>
            </w:r>
          </w:p>
        </w:tc>
        <w:tc>
          <w:tcPr>
            <w:tcW w:w="1657" w:type="dxa"/>
          </w:tcPr>
          <w:p w14:paraId="6B80ED20" w14:textId="77777777" w:rsidR="00D57C09" w:rsidRPr="00090C64" w:rsidRDefault="00D57C09" w:rsidP="00D12993">
            <w:pPr>
              <w:pStyle w:val="TAC"/>
            </w:pPr>
            <w:r w:rsidRPr="00090C64">
              <w:t>2110 – 2170</w:t>
            </w:r>
          </w:p>
        </w:tc>
        <w:tc>
          <w:tcPr>
            <w:tcW w:w="1082" w:type="dxa"/>
          </w:tcPr>
          <w:p w14:paraId="4C15E0D1" w14:textId="77777777" w:rsidR="00D57C09" w:rsidRPr="00090C64" w:rsidRDefault="00D57C09" w:rsidP="00D12993">
            <w:pPr>
              <w:pStyle w:val="TAC"/>
            </w:pPr>
            <w:r w:rsidRPr="00090C64">
              <w:t>+46</w:t>
            </w:r>
          </w:p>
        </w:tc>
        <w:tc>
          <w:tcPr>
            <w:tcW w:w="1134" w:type="dxa"/>
          </w:tcPr>
          <w:p w14:paraId="7E5EA1A4" w14:textId="77777777" w:rsidR="00D57C09" w:rsidRPr="00090C64" w:rsidRDefault="00D57C09" w:rsidP="00D12993">
            <w:pPr>
              <w:pStyle w:val="TAC"/>
            </w:pPr>
            <w:r w:rsidRPr="00090C64">
              <w:t>+38</w:t>
            </w:r>
          </w:p>
        </w:tc>
        <w:tc>
          <w:tcPr>
            <w:tcW w:w="1134" w:type="dxa"/>
          </w:tcPr>
          <w:p w14:paraId="0F6C0A1D" w14:textId="77777777" w:rsidR="00D57C09" w:rsidRPr="00090C64" w:rsidRDefault="00D57C09" w:rsidP="00D12993">
            <w:pPr>
              <w:pStyle w:val="TAC"/>
            </w:pPr>
            <w:r w:rsidRPr="00090C64">
              <w:t>+24</w:t>
            </w:r>
          </w:p>
        </w:tc>
        <w:tc>
          <w:tcPr>
            <w:tcW w:w="1701" w:type="dxa"/>
          </w:tcPr>
          <w:p w14:paraId="3ECCC5F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D12993">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D12993">
            <w:pPr>
              <w:pStyle w:val="TAL"/>
            </w:pPr>
            <w:r w:rsidRPr="00090C64">
              <w:t>UTRA FDD Band XI or E-UTRA Band 11</w:t>
            </w:r>
          </w:p>
        </w:tc>
        <w:tc>
          <w:tcPr>
            <w:tcW w:w="1657" w:type="dxa"/>
          </w:tcPr>
          <w:p w14:paraId="125ECA3B" w14:textId="77777777" w:rsidR="00D57C09" w:rsidRPr="00090C64" w:rsidRDefault="00D57C09" w:rsidP="00D12993">
            <w:pPr>
              <w:pStyle w:val="TAC"/>
            </w:pPr>
            <w:r w:rsidRPr="00090C64">
              <w:t>1475.9 - 1495.9</w:t>
            </w:r>
          </w:p>
        </w:tc>
        <w:tc>
          <w:tcPr>
            <w:tcW w:w="1082" w:type="dxa"/>
          </w:tcPr>
          <w:p w14:paraId="5980E3D7" w14:textId="77777777" w:rsidR="00D57C09" w:rsidRPr="00090C64" w:rsidRDefault="00D57C09" w:rsidP="00D12993">
            <w:pPr>
              <w:pStyle w:val="TAC"/>
            </w:pPr>
            <w:r w:rsidRPr="00090C64">
              <w:t>+46</w:t>
            </w:r>
          </w:p>
        </w:tc>
        <w:tc>
          <w:tcPr>
            <w:tcW w:w="1134" w:type="dxa"/>
          </w:tcPr>
          <w:p w14:paraId="40B1A7F7" w14:textId="77777777" w:rsidR="00D57C09" w:rsidRPr="00090C64" w:rsidRDefault="00D57C09" w:rsidP="00D12993">
            <w:pPr>
              <w:pStyle w:val="TAC"/>
            </w:pPr>
            <w:r w:rsidRPr="00090C64">
              <w:t>+38</w:t>
            </w:r>
          </w:p>
        </w:tc>
        <w:tc>
          <w:tcPr>
            <w:tcW w:w="1134" w:type="dxa"/>
          </w:tcPr>
          <w:p w14:paraId="7A85880B" w14:textId="77777777" w:rsidR="00D57C09" w:rsidRPr="00090C64" w:rsidRDefault="00D57C09" w:rsidP="00D12993">
            <w:pPr>
              <w:pStyle w:val="TAC"/>
            </w:pPr>
            <w:r w:rsidRPr="00090C64">
              <w:t>+24</w:t>
            </w:r>
          </w:p>
        </w:tc>
        <w:tc>
          <w:tcPr>
            <w:tcW w:w="1701" w:type="dxa"/>
          </w:tcPr>
          <w:p w14:paraId="6FC0FB9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D12993">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D12993">
            <w:pPr>
              <w:pStyle w:val="TAL"/>
            </w:pPr>
            <w:r w:rsidRPr="00090C64">
              <w:t>UTRA FDD Band XII or E-UTRA Band 12 or NR band n12</w:t>
            </w:r>
          </w:p>
        </w:tc>
        <w:tc>
          <w:tcPr>
            <w:tcW w:w="1657" w:type="dxa"/>
          </w:tcPr>
          <w:p w14:paraId="374981EB" w14:textId="77777777" w:rsidR="00D57C09" w:rsidRPr="00090C64" w:rsidRDefault="00D57C09" w:rsidP="00D12993">
            <w:pPr>
              <w:pStyle w:val="TAC"/>
            </w:pPr>
            <w:r w:rsidRPr="00090C64">
              <w:t>729 – 746</w:t>
            </w:r>
          </w:p>
        </w:tc>
        <w:tc>
          <w:tcPr>
            <w:tcW w:w="1082" w:type="dxa"/>
          </w:tcPr>
          <w:p w14:paraId="1A09E4FF" w14:textId="77777777" w:rsidR="00D57C09" w:rsidRPr="00090C64" w:rsidRDefault="00D57C09" w:rsidP="00D12993">
            <w:pPr>
              <w:pStyle w:val="TAC"/>
            </w:pPr>
            <w:r w:rsidRPr="00090C64">
              <w:t>+46</w:t>
            </w:r>
          </w:p>
        </w:tc>
        <w:tc>
          <w:tcPr>
            <w:tcW w:w="1134" w:type="dxa"/>
          </w:tcPr>
          <w:p w14:paraId="08A2CF33" w14:textId="77777777" w:rsidR="00D57C09" w:rsidRPr="00090C64" w:rsidRDefault="00D57C09" w:rsidP="00D12993">
            <w:pPr>
              <w:pStyle w:val="TAC"/>
            </w:pPr>
            <w:r w:rsidRPr="00090C64">
              <w:t>+38</w:t>
            </w:r>
          </w:p>
        </w:tc>
        <w:tc>
          <w:tcPr>
            <w:tcW w:w="1134" w:type="dxa"/>
          </w:tcPr>
          <w:p w14:paraId="68F392B8" w14:textId="77777777" w:rsidR="00D57C09" w:rsidRPr="00090C64" w:rsidRDefault="00D57C09" w:rsidP="00D12993">
            <w:pPr>
              <w:pStyle w:val="TAC"/>
            </w:pPr>
            <w:r w:rsidRPr="00090C64">
              <w:t>+24</w:t>
            </w:r>
          </w:p>
        </w:tc>
        <w:tc>
          <w:tcPr>
            <w:tcW w:w="1701" w:type="dxa"/>
          </w:tcPr>
          <w:p w14:paraId="635089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D12993">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D12993">
            <w:pPr>
              <w:pStyle w:val="TAL"/>
            </w:pPr>
            <w:r w:rsidRPr="00090C64">
              <w:t>UTRA FDD Band XIIII or E-UTRA Band 13</w:t>
            </w:r>
          </w:p>
        </w:tc>
        <w:tc>
          <w:tcPr>
            <w:tcW w:w="1657" w:type="dxa"/>
          </w:tcPr>
          <w:p w14:paraId="3DBB4C4B" w14:textId="77777777" w:rsidR="00D57C09" w:rsidRPr="00090C64" w:rsidRDefault="00D57C09" w:rsidP="00D12993">
            <w:pPr>
              <w:pStyle w:val="TAC"/>
            </w:pPr>
            <w:r w:rsidRPr="00090C64">
              <w:t>746 – 756</w:t>
            </w:r>
          </w:p>
        </w:tc>
        <w:tc>
          <w:tcPr>
            <w:tcW w:w="1082" w:type="dxa"/>
          </w:tcPr>
          <w:p w14:paraId="556ABB54" w14:textId="77777777" w:rsidR="00D57C09" w:rsidRPr="00090C64" w:rsidRDefault="00D57C09" w:rsidP="00D12993">
            <w:pPr>
              <w:pStyle w:val="TAC"/>
            </w:pPr>
            <w:r w:rsidRPr="00090C64">
              <w:t>+46</w:t>
            </w:r>
          </w:p>
        </w:tc>
        <w:tc>
          <w:tcPr>
            <w:tcW w:w="1134" w:type="dxa"/>
          </w:tcPr>
          <w:p w14:paraId="7AA1566F" w14:textId="77777777" w:rsidR="00D57C09" w:rsidRPr="00090C64" w:rsidRDefault="00D57C09" w:rsidP="00D12993">
            <w:pPr>
              <w:pStyle w:val="TAC"/>
            </w:pPr>
            <w:r w:rsidRPr="00090C64">
              <w:t>+38</w:t>
            </w:r>
          </w:p>
        </w:tc>
        <w:tc>
          <w:tcPr>
            <w:tcW w:w="1134" w:type="dxa"/>
          </w:tcPr>
          <w:p w14:paraId="1A7DE71F" w14:textId="77777777" w:rsidR="00D57C09" w:rsidRPr="00090C64" w:rsidRDefault="00D57C09" w:rsidP="00D12993">
            <w:pPr>
              <w:pStyle w:val="TAC"/>
            </w:pPr>
            <w:r w:rsidRPr="00090C64">
              <w:t>+24</w:t>
            </w:r>
          </w:p>
        </w:tc>
        <w:tc>
          <w:tcPr>
            <w:tcW w:w="1701" w:type="dxa"/>
          </w:tcPr>
          <w:p w14:paraId="6B18616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D12993">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D12993">
            <w:pPr>
              <w:pStyle w:val="TAL"/>
            </w:pPr>
            <w:r w:rsidRPr="00090C64">
              <w:t>UTRA FDD Band XIV or E-UTRA Band 14 or NR band n14</w:t>
            </w:r>
          </w:p>
        </w:tc>
        <w:tc>
          <w:tcPr>
            <w:tcW w:w="1657" w:type="dxa"/>
          </w:tcPr>
          <w:p w14:paraId="7DDEA0E6" w14:textId="77777777" w:rsidR="00D57C09" w:rsidRPr="00090C64" w:rsidRDefault="00D57C09" w:rsidP="00D12993">
            <w:pPr>
              <w:pStyle w:val="TAC"/>
            </w:pPr>
            <w:r w:rsidRPr="00090C64">
              <w:t>758 – 768</w:t>
            </w:r>
          </w:p>
        </w:tc>
        <w:tc>
          <w:tcPr>
            <w:tcW w:w="1082" w:type="dxa"/>
          </w:tcPr>
          <w:p w14:paraId="60CF9655" w14:textId="77777777" w:rsidR="00D57C09" w:rsidRPr="00090C64" w:rsidRDefault="00D57C09" w:rsidP="00D12993">
            <w:pPr>
              <w:pStyle w:val="TAC"/>
            </w:pPr>
            <w:r w:rsidRPr="00090C64">
              <w:t>+46</w:t>
            </w:r>
          </w:p>
        </w:tc>
        <w:tc>
          <w:tcPr>
            <w:tcW w:w="1134" w:type="dxa"/>
          </w:tcPr>
          <w:p w14:paraId="16C7219C" w14:textId="77777777" w:rsidR="00D57C09" w:rsidRPr="00090C64" w:rsidRDefault="00D57C09" w:rsidP="00D12993">
            <w:pPr>
              <w:pStyle w:val="TAC"/>
            </w:pPr>
            <w:r w:rsidRPr="00090C64">
              <w:t>+38</w:t>
            </w:r>
          </w:p>
        </w:tc>
        <w:tc>
          <w:tcPr>
            <w:tcW w:w="1134" w:type="dxa"/>
          </w:tcPr>
          <w:p w14:paraId="70611245" w14:textId="77777777" w:rsidR="00D57C09" w:rsidRPr="00090C64" w:rsidRDefault="00D57C09" w:rsidP="00D12993">
            <w:pPr>
              <w:pStyle w:val="TAC"/>
            </w:pPr>
            <w:r w:rsidRPr="00090C64">
              <w:t>+24</w:t>
            </w:r>
          </w:p>
        </w:tc>
        <w:tc>
          <w:tcPr>
            <w:tcW w:w="1701" w:type="dxa"/>
          </w:tcPr>
          <w:p w14:paraId="5706CE8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D12993">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D12993">
            <w:pPr>
              <w:pStyle w:val="TAL"/>
            </w:pPr>
            <w:r w:rsidRPr="00090C64">
              <w:t>E-UTRA Band 17</w:t>
            </w:r>
          </w:p>
        </w:tc>
        <w:tc>
          <w:tcPr>
            <w:tcW w:w="1657" w:type="dxa"/>
          </w:tcPr>
          <w:p w14:paraId="3EEEF90F" w14:textId="77777777" w:rsidR="00D57C09" w:rsidRPr="00090C64" w:rsidRDefault="00D57C09" w:rsidP="00D12993">
            <w:pPr>
              <w:pStyle w:val="TAC"/>
            </w:pPr>
            <w:r w:rsidRPr="00090C64">
              <w:t>734 – 746</w:t>
            </w:r>
          </w:p>
        </w:tc>
        <w:tc>
          <w:tcPr>
            <w:tcW w:w="1082" w:type="dxa"/>
          </w:tcPr>
          <w:p w14:paraId="70D58E83" w14:textId="77777777" w:rsidR="00D57C09" w:rsidRPr="00090C64" w:rsidRDefault="00D57C09" w:rsidP="00D12993">
            <w:pPr>
              <w:pStyle w:val="TAC"/>
            </w:pPr>
            <w:r w:rsidRPr="00090C64">
              <w:t>+46</w:t>
            </w:r>
          </w:p>
        </w:tc>
        <w:tc>
          <w:tcPr>
            <w:tcW w:w="1134" w:type="dxa"/>
          </w:tcPr>
          <w:p w14:paraId="4BC91E2B" w14:textId="77777777" w:rsidR="00D57C09" w:rsidRPr="00090C64" w:rsidRDefault="00D57C09" w:rsidP="00D12993">
            <w:pPr>
              <w:pStyle w:val="TAC"/>
            </w:pPr>
            <w:r w:rsidRPr="00090C64">
              <w:t>+38</w:t>
            </w:r>
          </w:p>
        </w:tc>
        <w:tc>
          <w:tcPr>
            <w:tcW w:w="1134" w:type="dxa"/>
          </w:tcPr>
          <w:p w14:paraId="7D9724B8" w14:textId="77777777" w:rsidR="00D57C09" w:rsidRPr="00090C64" w:rsidRDefault="00D57C09" w:rsidP="00D12993">
            <w:pPr>
              <w:pStyle w:val="TAC"/>
            </w:pPr>
            <w:r w:rsidRPr="00090C64">
              <w:t>+24</w:t>
            </w:r>
          </w:p>
        </w:tc>
        <w:tc>
          <w:tcPr>
            <w:tcW w:w="1701" w:type="dxa"/>
          </w:tcPr>
          <w:p w14:paraId="2A68A38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D12993">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D12993">
            <w:pPr>
              <w:pStyle w:val="TAC"/>
            </w:pPr>
            <w:r w:rsidRPr="00090C64">
              <w:t>860 – 875</w:t>
            </w:r>
          </w:p>
        </w:tc>
        <w:tc>
          <w:tcPr>
            <w:tcW w:w="1082" w:type="dxa"/>
          </w:tcPr>
          <w:p w14:paraId="464D2283" w14:textId="77777777" w:rsidR="00D57C09" w:rsidRPr="00090C64" w:rsidRDefault="00D57C09" w:rsidP="00D12993">
            <w:pPr>
              <w:pStyle w:val="TAC"/>
            </w:pPr>
            <w:r w:rsidRPr="00090C64">
              <w:t>+46</w:t>
            </w:r>
          </w:p>
        </w:tc>
        <w:tc>
          <w:tcPr>
            <w:tcW w:w="1134" w:type="dxa"/>
          </w:tcPr>
          <w:p w14:paraId="1831D129" w14:textId="77777777" w:rsidR="00D57C09" w:rsidRPr="00090C64" w:rsidRDefault="00D57C09" w:rsidP="00D12993">
            <w:pPr>
              <w:pStyle w:val="TAC"/>
            </w:pPr>
            <w:r w:rsidRPr="00090C64">
              <w:t>+38</w:t>
            </w:r>
          </w:p>
        </w:tc>
        <w:tc>
          <w:tcPr>
            <w:tcW w:w="1134" w:type="dxa"/>
          </w:tcPr>
          <w:p w14:paraId="4A31D601" w14:textId="77777777" w:rsidR="00D57C09" w:rsidRPr="00090C64" w:rsidRDefault="00D57C09" w:rsidP="00D12993">
            <w:pPr>
              <w:pStyle w:val="TAC"/>
            </w:pPr>
            <w:r w:rsidRPr="00090C64">
              <w:t>+24</w:t>
            </w:r>
          </w:p>
        </w:tc>
        <w:tc>
          <w:tcPr>
            <w:tcW w:w="1701" w:type="dxa"/>
          </w:tcPr>
          <w:p w14:paraId="74EBC2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D12993">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D12993">
            <w:pPr>
              <w:pStyle w:val="TAL"/>
            </w:pPr>
            <w:r w:rsidRPr="00090C64">
              <w:t>UTRA FDD Band XIX or E-UTRA Band 19</w:t>
            </w:r>
          </w:p>
        </w:tc>
        <w:tc>
          <w:tcPr>
            <w:tcW w:w="1657" w:type="dxa"/>
          </w:tcPr>
          <w:p w14:paraId="16E7E114" w14:textId="77777777" w:rsidR="00D57C09" w:rsidRPr="00090C64" w:rsidRDefault="00D57C09" w:rsidP="00D12993">
            <w:pPr>
              <w:pStyle w:val="TAC"/>
            </w:pPr>
            <w:r w:rsidRPr="00090C64">
              <w:t>875 – 890</w:t>
            </w:r>
          </w:p>
        </w:tc>
        <w:tc>
          <w:tcPr>
            <w:tcW w:w="1082" w:type="dxa"/>
          </w:tcPr>
          <w:p w14:paraId="58B27104" w14:textId="77777777" w:rsidR="00D57C09" w:rsidRPr="00090C64" w:rsidRDefault="00D57C09" w:rsidP="00D12993">
            <w:pPr>
              <w:pStyle w:val="TAC"/>
            </w:pPr>
            <w:r w:rsidRPr="00090C64">
              <w:t>+46</w:t>
            </w:r>
          </w:p>
        </w:tc>
        <w:tc>
          <w:tcPr>
            <w:tcW w:w="1134" w:type="dxa"/>
          </w:tcPr>
          <w:p w14:paraId="50A67B7F" w14:textId="77777777" w:rsidR="00D57C09" w:rsidRPr="00090C64" w:rsidRDefault="00D57C09" w:rsidP="00D12993">
            <w:pPr>
              <w:pStyle w:val="TAC"/>
            </w:pPr>
            <w:r w:rsidRPr="00090C64">
              <w:t>+38</w:t>
            </w:r>
          </w:p>
        </w:tc>
        <w:tc>
          <w:tcPr>
            <w:tcW w:w="1134" w:type="dxa"/>
          </w:tcPr>
          <w:p w14:paraId="1DDC9732" w14:textId="77777777" w:rsidR="00D57C09" w:rsidRPr="00090C64" w:rsidRDefault="00D57C09" w:rsidP="00D12993">
            <w:pPr>
              <w:pStyle w:val="TAC"/>
            </w:pPr>
            <w:r w:rsidRPr="00090C64">
              <w:t>+24</w:t>
            </w:r>
          </w:p>
        </w:tc>
        <w:tc>
          <w:tcPr>
            <w:tcW w:w="1701" w:type="dxa"/>
          </w:tcPr>
          <w:p w14:paraId="32A12D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D12993">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D12993">
            <w:pPr>
              <w:pStyle w:val="TAL"/>
            </w:pPr>
            <w:r w:rsidRPr="00090C64">
              <w:t>UTRA FDD Band XX or E-UTRA Band 20 or NR band n20</w:t>
            </w:r>
          </w:p>
        </w:tc>
        <w:tc>
          <w:tcPr>
            <w:tcW w:w="1657" w:type="dxa"/>
          </w:tcPr>
          <w:p w14:paraId="7A1C558D" w14:textId="77777777" w:rsidR="00D57C09" w:rsidRPr="00090C64" w:rsidRDefault="00D57C09" w:rsidP="00D12993">
            <w:pPr>
              <w:pStyle w:val="TAC"/>
            </w:pPr>
            <w:r w:rsidRPr="00090C64">
              <w:t>791 – 821</w:t>
            </w:r>
          </w:p>
        </w:tc>
        <w:tc>
          <w:tcPr>
            <w:tcW w:w="1082" w:type="dxa"/>
          </w:tcPr>
          <w:p w14:paraId="2C0B0786" w14:textId="77777777" w:rsidR="00D57C09" w:rsidRPr="00090C64" w:rsidRDefault="00D57C09" w:rsidP="00D12993">
            <w:pPr>
              <w:pStyle w:val="TAC"/>
            </w:pPr>
            <w:r w:rsidRPr="00090C64">
              <w:t>+46</w:t>
            </w:r>
          </w:p>
        </w:tc>
        <w:tc>
          <w:tcPr>
            <w:tcW w:w="1134" w:type="dxa"/>
          </w:tcPr>
          <w:p w14:paraId="3E2C588D" w14:textId="77777777" w:rsidR="00D57C09" w:rsidRPr="00090C64" w:rsidRDefault="00D57C09" w:rsidP="00D12993">
            <w:pPr>
              <w:pStyle w:val="TAC"/>
            </w:pPr>
            <w:r w:rsidRPr="00090C64">
              <w:t>+38</w:t>
            </w:r>
          </w:p>
        </w:tc>
        <w:tc>
          <w:tcPr>
            <w:tcW w:w="1134" w:type="dxa"/>
          </w:tcPr>
          <w:p w14:paraId="464DEDE4" w14:textId="77777777" w:rsidR="00D57C09" w:rsidRPr="00090C64" w:rsidRDefault="00D57C09" w:rsidP="00D12993">
            <w:pPr>
              <w:pStyle w:val="TAC"/>
            </w:pPr>
            <w:r w:rsidRPr="00090C64">
              <w:t>+24</w:t>
            </w:r>
          </w:p>
        </w:tc>
        <w:tc>
          <w:tcPr>
            <w:tcW w:w="1701" w:type="dxa"/>
          </w:tcPr>
          <w:p w14:paraId="36AC276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D12993">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D12993">
            <w:pPr>
              <w:pStyle w:val="TAL"/>
            </w:pPr>
            <w:r w:rsidRPr="00090C64">
              <w:t>UTRA FDD Band XXI or E-UTRA Band 21</w:t>
            </w:r>
          </w:p>
        </w:tc>
        <w:tc>
          <w:tcPr>
            <w:tcW w:w="1657" w:type="dxa"/>
          </w:tcPr>
          <w:p w14:paraId="7355B245" w14:textId="77777777" w:rsidR="00D57C09" w:rsidRPr="00090C64" w:rsidRDefault="00D57C09" w:rsidP="00D12993">
            <w:pPr>
              <w:pStyle w:val="TAC"/>
            </w:pPr>
            <w:r w:rsidRPr="00090C64">
              <w:t>1495.9 - 1510.9</w:t>
            </w:r>
          </w:p>
        </w:tc>
        <w:tc>
          <w:tcPr>
            <w:tcW w:w="1082" w:type="dxa"/>
          </w:tcPr>
          <w:p w14:paraId="39A4FA27" w14:textId="77777777" w:rsidR="00D57C09" w:rsidRPr="00090C64" w:rsidRDefault="00D57C09" w:rsidP="00D12993">
            <w:pPr>
              <w:pStyle w:val="TAC"/>
            </w:pPr>
            <w:r w:rsidRPr="00090C64">
              <w:t>+46</w:t>
            </w:r>
          </w:p>
        </w:tc>
        <w:tc>
          <w:tcPr>
            <w:tcW w:w="1134" w:type="dxa"/>
          </w:tcPr>
          <w:p w14:paraId="091D7207" w14:textId="77777777" w:rsidR="00D57C09" w:rsidRPr="00090C64" w:rsidRDefault="00D57C09" w:rsidP="00D12993">
            <w:pPr>
              <w:pStyle w:val="TAC"/>
            </w:pPr>
            <w:r w:rsidRPr="00090C64">
              <w:t>+38</w:t>
            </w:r>
          </w:p>
        </w:tc>
        <w:tc>
          <w:tcPr>
            <w:tcW w:w="1134" w:type="dxa"/>
          </w:tcPr>
          <w:p w14:paraId="49AC3170" w14:textId="77777777" w:rsidR="00D57C09" w:rsidRPr="00090C64" w:rsidRDefault="00D57C09" w:rsidP="00D12993">
            <w:pPr>
              <w:pStyle w:val="TAC"/>
            </w:pPr>
            <w:r w:rsidRPr="00090C64">
              <w:t>+24</w:t>
            </w:r>
          </w:p>
        </w:tc>
        <w:tc>
          <w:tcPr>
            <w:tcW w:w="1701" w:type="dxa"/>
          </w:tcPr>
          <w:p w14:paraId="6DF166A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D12993">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D12993">
            <w:pPr>
              <w:pStyle w:val="TAL"/>
            </w:pPr>
            <w:r w:rsidRPr="00090C64">
              <w:t>UTRA FDD Band XXII or E-UTRA Band 22</w:t>
            </w:r>
          </w:p>
        </w:tc>
        <w:tc>
          <w:tcPr>
            <w:tcW w:w="1657" w:type="dxa"/>
          </w:tcPr>
          <w:p w14:paraId="548C6785" w14:textId="77777777" w:rsidR="00D57C09" w:rsidRPr="00090C64" w:rsidRDefault="00D57C09" w:rsidP="00D12993">
            <w:pPr>
              <w:pStyle w:val="TAC"/>
            </w:pPr>
            <w:r w:rsidRPr="00090C64">
              <w:t>3510 - 3 590</w:t>
            </w:r>
          </w:p>
        </w:tc>
        <w:tc>
          <w:tcPr>
            <w:tcW w:w="1082" w:type="dxa"/>
          </w:tcPr>
          <w:p w14:paraId="296C41C5" w14:textId="77777777" w:rsidR="00D57C09" w:rsidRPr="00090C64" w:rsidRDefault="00D57C09" w:rsidP="00D12993">
            <w:pPr>
              <w:pStyle w:val="TAC"/>
            </w:pPr>
            <w:r w:rsidRPr="00090C64">
              <w:t>+46</w:t>
            </w:r>
          </w:p>
        </w:tc>
        <w:tc>
          <w:tcPr>
            <w:tcW w:w="1134" w:type="dxa"/>
          </w:tcPr>
          <w:p w14:paraId="3923DDFC" w14:textId="77777777" w:rsidR="00D57C09" w:rsidRPr="00090C64" w:rsidRDefault="00D57C09" w:rsidP="00D12993">
            <w:pPr>
              <w:pStyle w:val="TAC"/>
            </w:pPr>
            <w:r w:rsidRPr="00090C64">
              <w:t>+38</w:t>
            </w:r>
          </w:p>
        </w:tc>
        <w:tc>
          <w:tcPr>
            <w:tcW w:w="1134" w:type="dxa"/>
          </w:tcPr>
          <w:p w14:paraId="3007E7F6" w14:textId="77777777" w:rsidR="00D57C09" w:rsidRPr="00090C64" w:rsidRDefault="00D57C09" w:rsidP="00D12993">
            <w:pPr>
              <w:pStyle w:val="TAC"/>
            </w:pPr>
            <w:r w:rsidRPr="00090C64">
              <w:t>+24</w:t>
            </w:r>
          </w:p>
        </w:tc>
        <w:tc>
          <w:tcPr>
            <w:tcW w:w="1701" w:type="dxa"/>
          </w:tcPr>
          <w:p w14:paraId="3A5A92E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D12993">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D12993">
            <w:pPr>
              <w:pStyle w:val="TAL"/>
            </w:pPr>
            <w:r w:rsidRPr="00090C64">
              <w:t>E-UTRA Band 24</w:t>
            </w:r>
          </w:p>
        </w:tc>
        <w:tc>
          <w:tcPr>
            <w:tcW w:w="1657" w:type="dxa"/>
          </w:tcPr>
          <w:p w14:paraId="47225C68" w14:textId="77777777" w:rsidR="00D57C09" w:rsidRPr="00090C64" w:rsidRDefault="00D57C09" w:rsidP="00D12993">
            <w:pPr>
              <w:pStyle w:val="TAC"/>
            </w:pPr>
            <w:r w:rsidRPr="00090C64">
              <w:t>1525 – 1559</w:t>
            </w:r>
          </w:p>
        </w:tc>
        <w:tc>
          <w:tcPr>
            <w:tcW w:w="1082" w:type="dxa"/>
          </w:tcPr>
          <w:p w14:paraId="0C3FDD92" w14:textId="77777777" w:rsidR="00D57C09" w:rsidRPr="00090C64" w:rsidRDefault="00D57C09" w:rsidP="00D12993">
            <w:pPr>
              <w:pStyle w:val="TAC"/>
            </w:pPr>
            <w:r w:rsidRPr="00090C64">
              <w:t>+46</w:t>
            </w:r>
          </w:p>
        </w:tc>
        <w:tc>
          <w:tcPr>
            <w:tcW w:w="1134" w:type="dxa"/>
          </w:tcPr>
          <w:p w14:paraId="0923F113" w14:textId="77777777" w:rsidR="00D57C09" w:rsidRPr="00090C64" w:rsidRDefault="00D57C09" w:rsidP="00D12993">
            <w:pPr>
              <w:pStyle w:val="TAC"/>
            </w:pPr>
            <w:r w:rsidRPr="00090C64">
              <w:t>+38</w:t>
            </w:r>
          </w:p>
        </w:tc>
        <w:tc>
          <w:tcPr>
            <w:tcW w:w="1134" w:type="dxa"/>
          </w:tcPr>
          <w:p w14:paraId="42E420DF" w14:textId="77777777" w:rsidR="00D57C09" w:rsidRPr="00090C64" w:rsidRDefault="00D57C09" w:rsidP="00D12993">
            <w:pPr>
              <w:pStyle w:val="TAC"/>
            </w:pPr>
            <w:r w:rsidRPr="00090C64">
              <w:t>+24</w:t>
            </w:r>
          </w:p>
        </w:tc>
        <w:tc>
          <w:tcPr>
            <w:tcW w:w="1701" w:type="dxa"/>
          </w:tcPr>
          <w:p w14:paraId="44CDE2F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D12993">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D12993">
            <w:pPr>
              <w:pStyle w:val="TAL"/>
            </w:pPr>
            <w:r w:rsidRPr="00090C64">
              <w:t>UTRA FDD Band XXV or E-UTRA Band 25 or NR band n25</w:t>
            </w:r>
          </w:p>
        </w:tc>
        <w:tc>
          <w:tcPr>
            <w:tcW w:w="1657" w:type="dxa"/>
          </w:tcPr>
          <w:p w14:paraId="760AD272" w14:textId="77777777" w:rsidR="00D57C09" w:rsidRPr="00090C64" w:rsidRDefault="00D57C09" w:rsidP="00D12993">
            <w:pPr>
              <w:pStyle w:val="TAC"/>
            </w:pPr>
            <w:r w:rsidRPr="00090C64">
              <w:t>1930 – 1995</w:t>
            </w:r>
          </w:p>
        </w:tc>
        <w:tc>
          <w:tcPr>
            <w:tcW w:w="1082" w:type="dxa"/>
          </w:tcPr>
          <w:p w14:paraId="1838622B" w14:textId="77777777" w:rsidR="00D57C09" w:rsidRPr="00090C64" w:rsidRDefault="00D57C09" w:rsidP="00D12993">
            <w:pPr>
              <w:pStyle w:val="TAC"/>
              <w:rPr>
                <w:rFonts w:cs="v5.0.0"/>
              </w:rPr>
            </w:pPr>
            <w:r w:rsidRPr="00090C64">
              <w:t>+46</w:t>
            </w:r>
          </w:p>
        </w:tc>
        <w:tc>
          <w:tcPr>
            <w:tcW w:w="1134" w:type="dxa"/>
          </w:tcPr>
          <w:p w14:paraId="461ABDC0" w14:textId="77777777" w:rsidR="00D57C09" w:rsidRPr="00090C64" w:rsidRDefault="00D57C09" w:rsidP="00D12993">
            <w:pPr>
              <w:pStyle w:val="TAC"/>
            </w:pPr>
            <w:r w:rsidRPr="00090C64">
              <w:t>+38</w:t>
            </w:r>
          </w:p>
        </w:tc>
        <w:tc>
          <w:tcPr>
            <w:tcW w:w="1134" w:type="dxa"/>
          </w:tcPr>
          <w:p w14:paraId="0AEE3616" w14:textId="77777777" w:rsidR="00D57C09" w:rsidRPr="00090C64" w:rsidRDefault="00D57C09" w:rsidP="00D12993">
            <w:pPr>
              <w:pStyle w:val="TAC"/>
            </w:pPr>
            <w:r w:rsidRPr="00090C64">
              <w:t>+24</w:t>
            </w:r>
          </w:p>
        </w:tc>
        <w:tc>
          <w:tcPr>
            <w:tcW w:w="1701" w:type="dxa"/>
          </w:tcPr>
          <w:p w14:paraId="6F9D9A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D12993">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D12993">
            <w:pPr>
              <w:pStyle w:val="TAC"/>
            </w:pPr>
            <w:r w:rsidRPr="00090C64">
              <w:t>859 – 894</w:t>
            </w:r>
          </w:p>
        </w:tc>
        <w:tc>
          <w:tcPr>
            <w:tcW w:w="1082" w:type="dxa"/>
          </w:tcPr>
          <w:p w14:paraId="281EC8FD" w14:textId="77777777" w:rsidR="00D57C09" w:rsidRPr="00090C64" w:rsidRDefault="00D57C09" w:rsidP="00D12993">
            <w:pPr>
              <w:pStyle w:val="TAC"/>
              <w:rPr>
                <w:rFonts w:cs="v5.0.0"/>
              </w:rPr>
            </w:pPr>
            <w:r w:rsidRPr="00090C64">
              <w:t>+46</w:t>
            </w:r>
          </w:p>
        </w:tc>
        <w:tc>
          <w:tcPr>
            <w:tcW w:w="1134" w:type="dxa"/>
          </w:tcPr>
          <w:p w14:paraId="4011654E" w14:textId="77777777" w:rsidR="00D57C09" w:rsidRPr="00090C64" w:rsidRDefault="00D57C09" w:rsidP="00D12993">
            <w:pPr>
              <w:pStyle w:val="TAC"/>
            </w:pPr>
            <w:r w:rsidRPr="00090C64">
              <w:t>+38</w:t>
            </w:r>
          </w:p>
        </w:tc>
        <w:tc>
          <w:tcPr>
            <w:tcW w:w="1134" w:type="dxa"/>
          </w:tcPr>
          <w:p w14:paraId="7668418A" w14:textId="77777777" w:rsidR="00D57C09" w:rsidRPr="00090C64" w:rsidRDefault="00D57C09" w:rsidP="00D12993">
            <w:pPr>
              <w:pStyle w:val="TAC"/>
            </w:pPr>
            <w:r w:rsidRPr="00090C64">
              <w:t>+24</w:t>
            </w:r>
          </w:p>
        </w:tc>
        <w:tc>
          <w:tcPr>
            <w:tcW w:w="1701" w:type="dxa"/>
          </w:tcPr>
          <w:p w14:paraId="18A7540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D12993">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D12993">
            <w:pPr>
              <w:pStyle w:val="TAL"/>
            </w:pPr>
            <w:r w:rsidRPr="00090C64">
              <w:t>E-UTRA Band 27</w:t>
            </w:r>
          </w:p>
        </w:tc>
        <w:tc>
          <w:tcPr>
            <w:tcW w:w="1657" w:type="dxa"/>
          </w:tcPr>
          <w:p w14:paraId="3A2650EA" w14:textId="77777777" w:rsidR="00D57C09" w:rsidRPr="00090C64" w:rsidRDefault="00D57C09" w:rsidP="00D12993">
            <w:pPr>
              <w:pStyle w:val="TAC"/>
            </w:pPr>
            <w:r w:rsidRPr="00090C64">
              <w:t>852 – 869</w:t>
            </w:r>
          </w:p>
        </w:tc>
        <w:tc>
          <w:tcPr>
            <w:tcW w:w="1082" w:type="dxa"/>
          </w:tcPr>
          <w:p w14:paraId="6AFB0423" w14:textId="77777777" w:rsidR="00D57C09" w:rsidRPr="00090C64" w:rsidRDefault="00D57C09" w:rsidP="00D12993">
            <w:pPr>
              <w:pStyle w:val="TAC"/>
            </w:pPr>
            <w:r w:rsidRPr="00090C64">
              <w:t>+46</w:t>
            </w:r>
          </w:p>
        </w:tc>
        <w:tc>
          <w:tcPr>
            <w:tcW w:w="1134" w:type="dxa"/>
          </w:tcPr>
          <w:p w14:paraId="3ADA9878" w14:textId="77777777" w:rsidR="00D57C09" w:rsidRPr="00090C64" w:rsidRDefault="00D57C09" w:rsidP="00D12993">
            <w:pPr>
              <w:pStyle w:val="TAC"/>
            </w:pPr>
            <w:r w:rsidRPr="00090C64">
              <w:t>+38</w:t>
            </w:r>
          </w:p>
        </w:tc>
        <w:tc>
          <w:tcPr>
            <w:tcW w:w="1134" w:type="dxa"/>
          </w:tcPr>
          <w:p w14:paraId="6F1800D8" w14:textId="77777777" w:rsidR="00D57C09" w:rsidRPr="00090C64" w:rsidRDefault="00D57C09" w:rsidP="00D12993">
            <w:pPr>
              <w:pStyle w:val="TAC"/>
            </w:pPr>
            <w:r w:rsidRPr="00090C64">
              <w:t>+24</w:t>
            </w:r>
          </w:p>
        </w:tc>
        <w:tc>
          <w:tcPr>
            <w:tcW w:w="1701" w:type="dxa"/>
          </w:tcPr>
          <w:p w14:paraId="06E542B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D12993">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D12993">
            <w:pPr>
              <w:pStyle w:val="TAL"/>
            </w:pPr>
            <w:r w:rsidRPr="00090C64">
              <w:t>E-UTRA Band 28 or NR band n28</w:t>
            </w:r>
          </w:p>
        </w:tc>
        <w:tc>
          <w:tcPr>
            <w:tcW w:w="1657" w:type="dxa"/>
          </w:tcPr>
          <w:p w14:paraId="346CA0E4" w14:textId="77777777" w:rsidR="00D57C09" w:rsidRPr="00090C64" w:rsidRDefault="00D57C09" w:rsidP="00D12993">
            <w:pPr>
              <w:pStyle w:val="TAC"/>
            </w:pPr>
            <w:r w:rsidRPr="00090C64">
              <w:t>758 – 803</w:t>
            </w:r>
          </w:p>
        </w:tc>
        <w:tc>
          <w:tcPr>
            <w:tcW w:w="1082" w:type="dxa"/>
          </w:tcPr>
          <w:p w14:paraId="46651CE0" w14:textId="77777777" w:rsidR="00D57C09" w:rsidRPr="00090C64" w:rsidRDefault="00D57C09" w:rsidP="00D12993">
            <w:pPr>
              <w:pStyle w:val="TAC"/>
            </w:pPr>
            <w:r w:rsidRPr="00090C64">
              <w:t>+46</w:t>
            </w:r>
          </w:p>
        </w:tc>
        <w:tc>
          <w:tcPr>
            <w:tcW w:w="1134" w:type="dxa"/>
          </w:tcPr>
          <w:p w14:paraId="3011933E" w14:textId="77777777" w:rsidR="00D57C09" w:rsidRPr="00090C64" w:rsidRDefault="00D57C09" w:rsidP="00D12993">
            <w:pPr>
              <w:pStyle w:val="TAC"/>
            </w:pPr>
            <w:r w:rsidRPr="00090C64">
              <w:t>+38</w:t>
            </w:r>
          </w:p>
        </w:tc>
        <w:tc>
          <w:tcPr>
            <w:tcW w:w="1134" w:type="dxa"/>
          </w:tcPr>
          <w:p w14:paraId="2D4A9182" w14:textId="77777777" w:rsidR="00D57C09" w:rsidRPr="00090C64" w:rsidRDefault="00D57C09" w:rsidP="00D12993">
            <w:pPr>
              <w:pStyle w:val="TAC"/>
            </w:pPr>
            <w:r w:rsidRPr="00090C64">
              <w:t>+24</w:t>
            </w:r>
          </w:p>
        </w:tc>
        <w:tc>
          <w:tcPr>
            <w:tcW w:w="1701" w:type="dxa"/>
          </w:tcPr>
          <w:p w14:paraId="20BCF5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D12993">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D12993">
            <w:pPr>
              <w:pStyle w:val="TAL"/>
            </w:pPr>
            <w:r w:rsidRPr="00090C64">
              <w:t>E-UTRA Band 29 or NR band n29</w:t>
            </w:r>
          </w:p>
        </w:tc>
        <w:tc>
          <w:tcPr>
            <w:tcW w:w="1657" w:type="dxa"/>
          </w:tcPr>
          <w:p w14:paraId="10AEB46F" w14:textId="77777777" w:rsidR="00D57C09" w:rsidRPr="00090C64" w:rsidRDefault="00D57C09" w:rsidP="00D12993">
            <w:pPr>
              <w:pStyle w:val="TAC"/>
            </w:pPr>
            <w:r w:rsidRPr="00090C64">
              <w:t>717 – 728</w:t>
            </w:r>
          </w:p>
        </w:tc>
        <w:tc>
          <w:tcPr>
            <w:tcW w:w="1082" w:type="dxa"/>
          </w:tcPr>
          <w:p w14:paraId="194CC0FF" w14:textId="77777777" w:rsidR="00D57C09" w:rsidRPr="00090C64" w:rsidRDefault="00D57C09" w:rsidP="00D12993">
            <w:pPr>
              <w:pStyle w:val="TAC"/>
            </w:pPr>
            <w:r w:rsidRPr="00090C64">
              <w:t>+46</w:t>
            </w:r>
          </w:p>
        </w:tc>
        <w:tc>
          <w:tcPr>
            <w:tcW w:w="1134" w:type="dxa"/>
          </w:tcPr>
          <w:p w14:paraId="3094B2BB" w14:textId="77777777" w:rsidR="00D57C09" w:rsidRPr="00090C64" w:rsidRDefault="00D57C09" w:rsidP="00D12993">
            <w:pPr>
              <w:pStyle w:val="TAC"/>
            </w:pPr>
            <w:r w:rsidRPr="00090C64">
              <w:t>+38</w:t>
            </w:r>
          </w:p>
        </w:tc>
        <w:tc>
          <w:tcPr>
            <w:tcW w:w="1134" w:type="dxa"/>
          </w:tcPr>
          <w:p w14:paraId="53997D55" w14:textId="77777777" w:rsidR="00D57C09" w:rsidRPr="00090C64" w:rsidRDefault="00D57C09" w:rsidP="00D12993">
            <w:pPr>
              <w:pStyle w:val="TAC"/>
            </w:pPr>
            <w:r w:rsidRPr="00090C64">
              <w:t>+24</w:t>
            </w:r>
          </w:p>
        </w:tc>
        <w:tc>
          <w:tcPr>
            <w:tcW w:w="1701" w:type="dxa"/>
          </w:tcPr>
          <w:p w14:paraId="426A181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D12993">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D12993">
            <w:pPr>
              <w:pStyle w:val="TAL"/>
            </w:pPr>
            <w:r w:rsidRPr="00090C64">
              <w:t>E-UTRA Band 30 or NR band n30</w:t>
            </w:r>
          </w:p>
        </w:tc>
        <w:tc>
          <w:tcPr>
            <w:tcW w:w="1657" w:type="dxa"/>
          </w:tcPr>
          <w:p w14:paraId="7BF84694" w14:textId="77777777" w:rsidR="00D57C09" w:rsidRPr="00090C64" w:rsidRDefault="00D57C09" w:rsidP="00D12993">
            <w:pPr>
              <w:pStyle w:val="TAC"/>
            </w:pPr>
            <w:r w:rsidRPr="00090C64">
              <w:t>2350 – 2360</w:t>
            </w:r>
          </w:p>
        </w:tc>
        <w:tc>
          <w:tcPr>
            <w:tcW w:w="1082" w:type="dxa"/>
          </w:tcPr>
          <w:p w14:paraId="7EB896B8" w14:textId="77777777" w:rsidR="00D57C09" w:rsidRPr="00090C64" w:rsidRDefault="00D57C09" w:rsidP="00D12993">
            <w:pPr>
              <w:pStyle w:val="TAC"/>
            </w:pPr>
            <w:r w:rsidRPr="00090C64">
              <w:t>+46</w:t>
            </w:r>
          </w:p>
        </w:tc>
        <w:tc>
          <w:tcPr>
            <w:tcW w:w="1134" w:type="dxa"/>
          </w:tcPr>
          <w:p w14:paraId="0A7B13E6" w14:textId="77777777" w:rsidR="00D57C09" w:rsidRPr="00090C64" w:rsidRDefault="00D57C09" w:rsidP="00D12993">
            <w:pPr>
              <w:pStyle w:val="TAC"/>
            </w:pPr>
            <w:r w:rsidRPr="00090C64">
              <w:t>+38</w:t>
            </w:r>
          </w:p>
        </w:tc>
        <w:tc>
          <w:tcPr>
            <w:tcW w:w="1134" w:type="dxa"/>
          </w:tcPr>
          <w:p w14:paraId="2EB70631" w14:textId="77777777" w:rsidR="00D57C09" w:rsidRPr="00090C64" w:rsidRDefault="00D57C09" w:rsidP="00D12993">
            <w:pPr>
              <w:pStyle w:val="TAC"/>
            </w:pPr>
            <w:r w:rsidRPr="00090C64">
              <w:t>+24</w:t>
            </w:r>
          </w:p>
        </w:tc>
        <w:tc>
          <w:tcPr>
            <w:tcW w:w="1701" w:type="dxa"/>
          </w:tcPr>
          <w:p w14:paraId="3E75630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D12993">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D12993">
            <w:pPr>
              <w:pStyle w:val="TAL"/>
            </w:pPr>
            <w:r w:rsidRPr="00090C64">
              <w:t>E-UTRA Band 31</w:t>
            </w:r>
          </w:p>
        </w:tc>
        <w:tc>
          <w:tcPr>
            <w:tcW w:w="1657" w:type="dxa"/>
          </w:tcPr>
          <w:p w14:paraId="28683B45" w14:textId="77777777" w:rsidR="00D57C09" w:rsidRPr="00090C64" w:rsidRDefault="00D57C09" w:rsidP="00D12993">
            <w:pPr>
              <w:pStyle w:val="TAC"/>
            </w:pPr>
            <w:r w:rsidRPr="00090C64">
              <w:t>462.5 - 467.5</w:t>
            </w:r>
          </w:p>
        </w:tc>
        <w:tc>
          <w:tcPr>
            <w:tcW w:w="1082" w:type="dxa"/>
          </w:tcPr>
          <w:p w14:paraId="41B6927E" w14:textId="77777777" w:rsidR="00D57C09" w:rsidRPr="00090C64" w:rsidRDefault="00D57C09" w:rsidP="00D12993">
            <w:pPr>
              <w:pStyle w:val="TAC"/>
            </w:pPr>
            <w:r w:rsidRPr="00090C64">
              <w:t>+46</w:t>
            </w:r>
          </w:p>
        </w:tc>
        <w:tc>
          <w:tcPr>
            <w:tcW w:w="1134" w:type="dxa"/>
          </w:tcPr>
          <w:p w14:paraId="141ED01B" w14:textId="77777777" w:rsidR="00D57C09" w:rsidRPr="00090C64" w:rsidRDefault="00D57C09" w:rsidP="00D12993">
            <w:pPr>
              <w:pStyle w:val="TAC"/>
            </w:pPr>
            <w:r w:rsidRPr="00090C64">
              <w:t>+38</w:t>
            </w:r>
          </w:p>
        </w:tc>
        <w:tc>
          <w:tcPr>
            <w:tcW w:w="1134" w:type="dxa"/>
          </w:tcPr>
          <w:p w14:paraId="7D225799" w14:textId="77777777" w:rsidR="00D57C09" w:rsidRPr="00090C64" w:rsidRDefault="00D57C09" w:rsidP="00D12993">
            <w:pPr>
              <w:pStyle w:val="TAC"/>
            </w:pPr>
            <w:r w:rsidRPr="00090C64">
              <w:t>+24</w:t>
            </w:r>
          </w:p>
        </w:tc>
        <w:tc>
          <w:tcPr>
            <w:tcW w:w="1701" w:type="dxa"/>
          </w:tcPr>
          <w:p w14:paraId="298786D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D12993">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D12993">
            <w:pPr>
              <w:pStyle w:val="TAL"/>
            </w:pPr>
            <w:r w:rsidRPr="00090C64">
              <w:t>UTRA FDD Band XXXII or E-UTRA Band 32</w:t>
            </w:r>
          </w:p>
        </w:tc>
        <w:tc>
          <w:tcPr>
            <w:tcW w:w="1657" w:type="dxa"/>
          </w:tcPr>
          <w:p w14:paraId="3C9A4A68" w14:textId="77777777" w:rsidR="00D57C09" w:rsidRPr="00090C64" w:rsidRDefault="00D57C09" w:rsidP="00D12993">
            <w:pPr>
              <w:pStyle w:val="TAC"/>
            </w:pPr>
            <w:r w:rsidRPr="00090C64">
              <w:t>1452 - 1496</w:t>
            </w:r>
          </w:p>
          <w:p w14:paraId="06253EE4" w14:textId="77777777" w:rsidR="00D57C09" w:rsidRPr="00090C64" w:rsidRDefault="00D57C09" w:rsidP="00D12993">
            <w:pPr>
              <w:pStyle w:val="TAC"/>
            </w:pPr>
            <w:r w:rsidRPr="00090C64">
              <w:t>(NOTE-5)</w:t>
            </w:r>
          </w:p>
        </w:tc>
        <w:tc>
          <w:tcPr>
            <w:tcW w:w="1082" w:type="dxa"/>
          </w:tcPr>
          <w:p w14:paraId="5DEA72C3" w14:textId="77777777" w:rsidR="00D57C09" w:rsidRPr="00090C64" w:rsidRDefault="00D57C09" w:rsidP="00D12993">
            <w:pPr>
              <w:pStyle w:val="TAC"/>
            </w:pPr>
            <w:r w:rsidRPr="00090C64">
              <w:t>+46</w:t>
            </w:r>
          </w:p>
        </w:tc>
        <w:tc>
          <w:tcPr>
            <w:tcW w:w="1134" w:type="dxa"/>
          </w:tcPr>
          <w:p w14:paraId="06419D0D" w14:textId="77777777" w:rsidR="00D57C09" w:rsidRPr="00090C64" w:rsidRDefault="00D57C09" w:rsidP="00D12993">
            <w:pPr>
              <w:pStyle w:val="TAC"/>
            </w:pPr>
            <w:r w:rsidRPr="00090C64">
              <w:t>+38</w:t>
            </w:r>
          </w:p>
        </w:tc>
        <w:tc>
          <w:tcPr>
            <w:tcW w:w="1134" w:type="dxa"/>
          </w:tcPr>
          <w:p w14:paraId="1E32B904" w14:textId="77777777" w:rsidR="00D57C09" w:rsidRPr="00090C64" w:rsidRDefault="00D57C09" w:rsidP="00D12993">
            <w:pPr>
              <w:pStyle w:val="TAC"/>
            </w:pPr>
            <w:r w:rsidRPr="00090C64">
              <w:t>+24</w:t>
            </w:r>
          </w:p>
        </w:tc>
        <w:tc>
          <w:tcPr>
            <w:tcW w:w="1701" w:type="dxa"/>
          </w:tcPr>
          <w:p w14:paraId="1AF0984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D12993">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D12993">
            <w:pPr>
              <w:pStyle w:val="TAL"/>
            </w:pPr>
            <w:r w:rsidRPr="00090C64">
              <w:t>UTRA TDD Band a) or E-UTRA TDD Band 33</w:t>
            </w:r>
          </w:p>
        </w:tc>
        <w:tc>
          <w:tcPr>
            <w:tcW w:w="1657" w:type="dxa"/>
          </w:tcPr>
          <w:p w14:paraId="1EEFD7F7" w14:textId="77777777" w:rsidR="00D57C09" w:rsidRPr="00090C64" w:rsidRDefault="00D57C09" w:rsidP="00D12993">
            <w:pPr>
              <w:pStyle w:val="TAC"/>
            </w:pPr>
            <w:r w:rsidRPr="00090C64">
              <w:t>1900 – 1920</w:t>
            </w:r>
          </w:p>
        </w:tc>
        <w:tc>
          <w:tcPr>
            <w:tcW w:w="1082" w:type="dxa"/>
          </w:tcPr>
          <w:p w14:paraId="723CF3EC" w14:textId="77777777" w:rsidR="00D57C09" w:rsidRPr="00090C64" w:rsidRDefault="00D57C09" w:rsidP="00D12993">
            <w:pPr>
              <w:pStyle w:val="TAC"/>
            </w:pPr>
            <w:r w:rsidRPr="00090C64">
              <w:t>+46</w:t>
            </w:r>
          </w:p>
        </w:tc>
        <w:tc>
          <w:tcPr>
            <w:tcW w:w="1134" w:type="dxa"/>
          </w:tcPr>
          <w:p w14:paraId="276692BB" w14:textId="77777777" w:rsidR="00D57C09" w:rsidRPr="00090C64" w:rsidRDefault="00D57C09" w:rsidP="00D12993">
            <w:pPr>
              <w:pStyle w:val="TAC"/>
            </w:pPr>
            <w:r w:rsidRPr="00090C64">
              <w:t>+38</w:t>
            </w:r>
          </w:p>
        </w:tc>
        <w:tc>
          <w:tcPr>
            <w:tcW w:w="1134" w:type="dxa"/>
          </w:tcPr>
          <w:p w14:paraId="2517DC4A" w14:textId="77777777" w:rsidR="00D57C09" w:rsidRPr="00090C64" w:rsidRDefault="00D57C09" w:rsidP="00D12993">
            <w:pPr>
              <w:pStyle w:val="TAC"/>
            </w:pPr>
            <w:r w:rsidRPr="00090C64">
              <w:t>+24</w:t>
            </w:r>
          </w:p>
        </w:tc>
        <w:tc>
          <w:tcPr>
            <w:tcW w:w="1701" w:type="dxa"/>
          </w:tcPr>
          <w:p w14:paraId="1F6AB9E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D12993">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D12993">
            <w:pPr>
              <w:pStyle w:val="TAL"/>
            </w:pPr>
            <w:r w:rsidRPr="00090C64">
              <w:t>UTRA TDD Band a) or E-UTRA TDD Band 34 or NR band n34</w:t>
            </w:r>
          </w:p>
        </w:tc>
        <w:tc>
          <w:tcPr>
            <w:tcW w:w="1657" w:type="dxa"/>
          </w:tcPr>
          <w:p w14:paraId="06D9BE27" w14:textId="77777777" w:rsidR="00D57C09" w:rsidRPr="00090C64" w:rsidRDefault="00D57C09" w:rsidP="00D12993">
            <w:pPr>
              <w:pStyle w:val="TAC"/>
            </w:pPr>
            <w:r w:rsidRPr="00090C64">
              <w:t>2010 – 2025</w:t>
            </w:r>
          </w:p>
        </w:tc>
        <w:tc>
          <w:tcPr>
            <w:tcW w:w="1082" w:type="dxa"/>
          </w:tcPr>
          <w:p w14:paraId="6A60A0C7" w14:textId="77777777" w:rsidR="00D57C09" w:rsidRPr="00090C64" w:rsidRDefault="00D57C09" w:rsidP="00D12993">
            <w:pPr>
              <w:pStyle w:val="TAC"/>
            </w:pPr>
            <w:r w:rsidRPr="00090C64">
              <w:t>+46</w:t>
            </w:r>
          </w:p>
        </w:tc>
        <w:tc>
          <w:tcPr>
            <w:tcW w:w="1134" w:type="dxa"/>
          </w:tcPr>
          <w:p w14:paraId="1804DE7E" w14:textId="77777777" w:rsidR="00D57C09" w:rsidRPr="00090C64" w:rsidRDefault="00D57C09" w:rsidP="00D12993">
            <w:pPr>
              <w:pStyle w:val="TAC"/>
            </w:pPr>
            <w:r w:rsidRPr="00090C64">
              <w:t>+38</w:t>
            </w:r>
          </w:p>
        </w:tc>
        <w:tc>
          <w:tcPr>
            <w:tcW w:w="1134" w:type="dxa"/>
          </w:tcPr>
          <w:p w14:paraId="0DD84658" w14:textId="77777777" w:rsidR="00D57C09" w:rsidRPr="00090C64" w:rsidRDefault="00D57C09" w:rsidP="00D12993">
            <w:pPr>
              <w:pStyle w:val="TAC"/>
            </w:pPr>
            <w:r w:rsidRPr="00090C64">
              <w:t>+24</w:t>
            </w:r>
          </w:p>
        </w:tc>
        <w:tc>
          <w:tcPr>
            <w:tcW w:w="1701" w:type="dxa"/>
          </w:tcPr>
          <w:p w14:paraId="3D0F44C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D12993">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D12993">
            <w:pPr>
              <w:pStyle w:val="TAL"/>
            </w:pPr>
            <w:r w:rsidRPr="00090C64">
              <w:t>UTRA TDD Band b) or E-UTRA TDD Band 35</w:t>
            </w:r>
          </w:p>
        </w:tc>
        <w:tc>
          <w:tcPr>
            <w:tcW w:w="1657" w:type="dxa"/>
          </w:tcPr>
          <w:p w14:paraId="5AAC7D68" w14:textId="77777777" w:rsidR="00D57C09" w:rsidRPr="00090C64" w:rsidRDefault="00D57C09" w:rsidP="00D12993">
            <w:pPr>
              <w:pStyle w:val="TAC"/>
            </w:pPr>
            <w:r w:rsidRPr="00090C64">
              <w:t>1850 – 1910</w:t>
            </w:r>
          </w:p>
        </w:tc>
        <w:tc>
          <w:tcPr>
            <w:tcW w:w="1082" w:type="dxa"/>
          </w:tcPr>
          <w:p w14:paraId="2653E85B" w14:textId="77777777" w:rsidR="00D57C09" w:rsidRPr="00090C64" w:rsidRDefault="00D57C09" w:rsidP="00D12993">
            <w:pPr>
              <w:pStyle w:val="TAC"/>
            </w:pPr>
            <w:r w:rsidRPr="00090C64">
              <w:t>+46</w:t>
            </w:r>
          </w:p>
        </w:tc>
        <w:tc>
          <w:tcPr>
            <w:tcW w:w="1134" w:type="dxa"/>
          </w:tcPr>
          <w:p w14:paraId="7C05C246" w14:textId="77777777" w:rsidR="00D57C09" w:rsidRPr="00090C64" w:rsidRDefault="00D57C09" w:rsidP="00D12993">
            <w:pPr>
              <w:pStyle w:val="TAC"/>
            </w:pPr>
            <w:r w:rsidRPr="00090C64">
              <w:t>+38</w:t>
            </w:r>
          </w:p>
        </w:tc>
        <w:tc>
          <w:tcPr>
            <w:tcW w:w="1134" w:type="dxa"/>
          </w:tcPr>
          <w:p w14:paraId="03FAE1C2" w14:textId="77777777" w:rsidR="00D57C09" w:rsidRPr="00090C64" w:rsidRDefault="00D57C09" w:rsidP="00D12993">
            <w:pPr>
              <w:pStyle w:val="TAC"/>
            </w:pPr>
            <w:r w:rsidRPr="00090C64">
              <w:t>+24</w:t>
            </w:r>
          </w:p>
        </w:tc>
        <w:tc>
          <w:tcPr>
            <w:tcW w:w="1701" w:type="dxa"/>
          </w:tcPr>
          <w:p w14:paraId="4AB379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D12993">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D12993">
            <w:pPr>
              <w:pStyle w:val="TAL"/>
            </w:pPr>
            <w:r w:rsidRPr="00090C64">
              <w:t>UTRA TDD Band b) or E-UTRA TDD Band 36</w:t>
            </w:r>
          </w:p>
        </w:tc>
        <w:tc>
          <w:tcPr>
            <w:tcW w:w="1657" w:type="dxa"/>
          </w:tcPr>
          <w:p w14:paraId="3EA6B4AB" w14:textId="77777777" w:rsidR="00D57C09" w:rsidRPr="00090C64" w:rsidRDefault="00D57C09" w:rsidP="00D12993">
            <w:pPr>
              <w:pStyle w:val="TAC"/>
            </w:pPr>
            <w:r w:rsidRPr="00090C64">
              <w:t>1930 – 1990</w:t>
            </w:r>
          </w:p>
        </w:tc>
        <w:tc>
          <w:tcPr>
            <w:tcW w:w="1082" w:type="dxa"/>
          </w:tcPr>
          <w:p w14:paraId="1C6DECE0" w14:textId="77777777" w:rsidR="00D57C09" w:rsidRPr="00090C64" w:rsidRDefault="00D57C09" w:rsidP="00D12993">
            <w:pPr>
              <w:pStyle w:val="TAC"/>
            </w:pPr>
            <w:r w:rsidRPr="00090C64">
              <w:t>+46</w:t>
            </w:r>
          </w:p>
        </w:tc>
        <w:tc>
          <w:tcPr>
            <w:tcW w:w="1134" w:type="dxa"/>
          </w:tcPr>
          <w:p w14:paraId="4024FE4E" w14:textId="77777777" w:rsidR="00D57C09" w:rsidRPr="00090C64" w:rsidRDefault="00D57C09" w:rsidP="00D12993">
            <w:pPr>
              <w:pStyle w:val="TAC"/>
            </w:pPr>
            <w:r w:rsidRPr="00090C64">
              <w:t>+38</w:t>
            </w:r>
          </w:p>
        </w:tc>
        <w:tc>
          <w:tcPr>
            <w:tcW w:w="1134" w:type="dxa"/>
          </w:tcPr>
          <w:p w14:paraId="663CC143" w14:textId="77777777" w:rsidR="00D57C09" w:rsidRPr="00090C64" w:rsidRDefault="00D57C09" w:rsidP="00D12993">
            <w:pPr>
              <w:pStyle w:val="TAC"/>
            </w:pPr>
            <w:r w:rsidRPr="00090C64">
              <w:t>+24</w:t>
            </w:r>
          </w:p>
        </w:tc>
        <w:tc>
          <w:tcPr>
            <w:tcW w:w="1701" w:type="dxa"/>
          </w:tcPr>
          <w:p w14:paraId="43CF19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D12993">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D12993">
            <w:pPr>
              <w:pStyle w:val="TAL"/>
            </w:pPr>
            <w:r w:rsidRPr="00090C64">
              <w:t>UTRA TDD Band c) or E-UTRA TDD Band 37</w:t>
            </w:r>
          </w:p>
        </w:tc>
        <w:tc>
          <w:tcPr>
            <w:tcW w:w="1657" w:type="dxa"/>
          </w:tcPr>
          <w:p w14:paraId="50A4983A" w14:textId="77777777" w:rsidR="00D57C09" w:rsidRPr="00090C64" w:rsidRDefault="00D57C09" w:rsidP="00D12993">
            <w:pPr>
              <w:pStyle w:val="TAC"/>
            </w:pPr>
            <w:r w:rsidRPr="00090C64">
              <w:t>1910 – 1930</w:t>
            </w:r>
          </w:p>
        </w:tc>
        <w:tc>
          <w:tcPr>
            <w:tcW w:w="1082" w:type="dxa"/>
          </w:tcPr>
          <w:p w14:paraId="5570D7AA" w14:textId="77777777" w:rsidR="00D57C09" w:rsidRPr="00090C64" w:rsidRDefault="00D57C09" w:rsidP="00D12993">
            <w:pPr>
              <w:pStyle w:val="TAC"/>
            </w:pPr>
            <w:r w:rsidRPr="00090C64">
              <w:t>+46</w:t>
            </w:r>
          </w:p>
        </w:tc>
        <w:tc>
          <w:tcPr>
            <w:tcW w:w="1134" w:type="dxa"/>
          </w:tcPr>
          <w:p w14:paraId="650E727E" w14:textId="77777777" w:rsidR="00D57C09" w:rsidRPr="00090C64" w:rsidRDefault="00D57C09" w:rsidP="00D12993">
            <w:pPr>
              <w:pStyle w:val="TAC"/>
            </w:pPr>
            <w:r w:rsidRPr="00090C64">
              <w:t>+38</w:t>
            </w:r>
          </w:p>
        </w:tc>
        <w:tc>
          <w:tcPr>
            <w:tcW w:w="1134" w:type="dxa"/>
          </w:tcPr>
          <w:p w14:paraId="764B2E87" w14:textId="77777777" w:rsidR="00D57C09" w:rsidRPr="00090C64" w:rsidRDefault="00D57C09" w:rsidP="00D12993">
            <w:pPr>
              <w:pStyle w:val="TAC"/>
            </w:pPr>
            <w:r w:rsidRPr="00090C64">
              <w:t>+24</w:t>
            </w:r>
          </w:p>
        </w:tc>
        <w:tc>
          <w:tcPr>
            <w:tcW w:w="1701" w:type="dxa"/>
          </w:tcPr>
          <w:p w14:paraId="3D44DA5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D12993">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D12993">
            <w:pPr>
              <w:pStyle w:val="TAL"/>
            </w:pPr>
            <w:r w:rsidRPr="00090C64">
              <w:t>UTRA TDD Band d) or E-UTRA Band 38 or NR band n38</w:t>
            </w:r>
          </w:p>
        </w:tc>
        <w:tc>
          <w:tcPr>
            <w:tcW w:w="1657" w:type="dxa"/>
          </w:tcPr>
          <w:p w14:paraId="29187D6C" w14:textId="77777777" w:rsidR="00D57C09" w:rsidRPr="00090C64" w:rsidRDefault="00D57C09" w:rsidP="00D12993">
            <w:pPr>
              <w:pStyle w:val="TAC"/>
            </w:pPr>
            <w:r w:rsidRPr="00090C64">
              <w:t>2570 – 2620</w:t>
            </w:r>
          </w:p>
        </w:tc>
        <w:tc>
          <w:tcPr>
            <w:tcW w:w="1082" w:type="dxa"/>
          </w:tcPr>
          <w:p w14:paraId="2B906E54" w14:textId="77777777" w:rsidR="00D57C09" w:rsidRPr="00090C64" w:rsidRDefault="00D57C09" w:rsidP="00D12993">
            <w:pPr>
              <w:pStyle w:val="TAC"/>
            </w:pPr>
            <w:r w:rsidRPr="00090C64">
              <w:t>+46</w:t>
            </w:r>
          </w:p>
        </w:tc>
        <w:tc>
          <w:tcPr>
            <w:tcW w:w="1134" w:type="dxa"/>
          </w:tcPr>
          <w:p w14:paraId="5EE55B0A" w14:textId="77777777" w:rsidR="00D57C09" w:rsidRPr="00090C64" w:rsidRDefault="00D57C09" w:rsidP="00D12993">
            <w:pPr>
              <w:pStyle w:val="TAC"/>
            </w:pPr>
            <w:r w:rsidRPr="00090C64">
              <w:t>+38</w:t>
            </w:r>
          </w:p>
        </w:tc>
        <w:tc>
          <w:tcPr>
            <w:tcW w:w="1134" w:type="dxa"/>
          </w:tcPr>
          <w:p w14:paraId="1FE27643" w14:textId="77777777" w:rsidR="00D57C09" w:rsidRPr="00090C64" w:rsidRDefault="00D57C09" w:rsidP="00D12993">
            <w:pPr>
              <w:pStyle w:val="TAC"/>
            </w:pPr>
            <w:r w:rsidRPr="00090C64">
              <w:t>+24</w:t>
            </w:r>
          </w:p>
        </w:tc>
        <w:tc>
          <w:tcPr>
            <w:tcW w:w="1701" w:type="dxa"/>
          </w:tcPr>
          <w:p w14:paraId="4DDFA3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D12993">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D12993">
            <w:pPr>
              <w:pStyle w:val="TAL"/>
            </w:pPr>
            <w:r w:rsidRPr="00090C64">
              <w:t>UTRA TDD Band f) or E-UTRA Band 39 or NR band n39</w:t>
            </w:r>
          </w:p>
        </w:tc>
        <w:tc>
          <w:tcPr>
            <w:tcW w:w="1657" w:type="dxa"/>
          </w:tcPr>
          <w:p w14:paraId="6B6D9FE2" w14:textId="77777777" w:rsidR="00D57C09" w:rsidRPr="00090C64" w:rsidRDefault="00D57C09" w:rsidP="00D12993">
            <w:pPr>
              <w:pStyle w:val="TAC"/>
            </w:pPr>
            <w:r w:rsidRPr="00090C64">
              <w:t>1880 – 1920</w:t>
            </w:r>
          </w:p>
        </w:tc>
        <w:tc>
          <w:tcPr>
            <w:tcW w:w="1082" w:type="dxa"/>
          </w:tcPr>
          <w:p w14:paraId="679B885A" w14:textId="77777777" w:rsidR="00D57C09" w:rsidRPr="00090C64" w:rsidRDefault="00D57C09" w:rsidP="00D12993">
            <w:pPr>
              <w:pStyle w:val="TAC"/>
            </w:pPr>
            <w:r w:rsidRPr="00090C64">
              <w:t>+46</w:t>
            </w:r>
          </w:p>
        </w:tc>
        <w:tc>
          <w:tcPr>
            <w:tcW w:w="1134" w:type="dxa"/>
          </w:tcPr>
          <w:p w14:paraId="54CACA39" w14:textId="77777777" w:rsidR="00D57C09" w:rsidRPr="00090C64" w:rsidRDefault="00D57C09" w:rsidP="00D12993">
            <w:pPr>
              <w:pStyle w:val="TAC"/>
            </w:pPr>
            <w:r w:rsidRPr="00090C64">
              <w:t>+38</w:t>
            </w:r>
          </w:p>
        </w:tc>
        <w:tc>
          <w:tcPr>
            <w:tcW w:w="1134" w:type="dxa"/>
          </w:tcPr>
          <w:p w14:paraId="02BCCB45" w14:textId="77777777" w:rsidR="00D57C09" w:rsidRPr="00090C64" w:rsidRDefault="00D57C09" w:rsidP="00D12993">
            <w:pPr>
              <w:pStyle w:val="TAC"/>
            </w:pPr>
            <w:r w:rsidRPr="00090C64">
              <w:t>+24</w:t>
            </w:r>
          </w:p>
        </w:tc>
        <w:tc>
          <w:tcPr>
            <w:tcW w:w="1701" w:type="dxa"/>
          </w:tcPr>
          <w:p w14:paraId="1FCED26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D12993">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D12993">
            <w:pPr>
              <w:pStyle w:val="TAL"/>
            </w:pPr>
            <w:r w:rsidRPr="00090C64">
              <w:t>UTRA TDD Band e) or E-UTRA Band 40 or NR band n40</w:t>
            </w:r>
          </w:p>
        </w:tc>
        <w:tc>
          <w:tcPr>
            <w:tcW w:w="1657" w:type="dxa"/>
          </w:tcPr>
          <w:p w14:paraId="16B20828" w14:textId="77777777" w:rsidR="00D57C09" w:rsidRPr="00090C64" w:rsidRDefault="00D57C09" w:rsidP="00D12993">
            <w:pPr>
              <w:pStyle w:val="TAC"/>
            </w:pPr>
            <w:r w:rsidRPr="00090C64">
              <w:t>2300 – 2400</w:t>
            </w:r>
          </w:p>
        </w:tc>
        <w:tc>
          <w:tcPr>
            <w:tcW w:w="1082" w:type="dxa"/>
          </w:tcPr>
          <w:p w14:paraId="46EFA3E6" w14:textId="77777777" w:rsidR="00D57C09" w:rsidRPr="00090C64" w:rsidRDefault="00D57C09" w:rsidP="00D12993">
            <w:pPr>
              <w:pStyle w:val="TAC"/>
            </w:pPr>
            <w:r w:rsidRPr="00090C64">
              <w:t>+46</w:t>
            </w:r>
          </w:p>
        </w:tc>
        <w:tc>
          <w:tcPr>
            <w:tcW w:w="1134" w:type="dxa"/>
          </w:tcPr>
          <w:p w14:paraId="726F7F53" w14:textId="77777777" w:rsidR="00D57C09" w:rsidRPr="00090C64" w:rsidRDefault="00D57C09" w:rsidP="00D12993">
            <w:pPr>
              <w:pStyle w:val="TAC"/>
            </w:pPr>
            <w:r w:rsidRPr="00090C64">
              <w:t>+38</w:t>
            </w:r>
          </w:p>
        </w:tc>
        <w:tc>
          <w:tcPr>
            <w:tcW w:w="1134" w:type="dxa"/>
          </w:tcPr>
          <w:p w14:paraId="3A748C03" w14:textId="77777777" w:rsidR="00D57C09" w:rsidRPr="00090C64" w:rsidRDefault="00D57C09" w:rsidP="00D12993">
            <w:pPr>
              <w:pStyle w:val="TAC"/>
            </w:pPr>
            <w:r w:rsidRPr="00090C64">
              <w:t>+24</w:t>
            </w:r>
          </w:p>
        </w:tc>
        <w:tc>
          <w:tcPr>
            <w:tcW w:w="1701" w:type="dxa"/>
          </w:tcPr>
          <w:p w14:paraId="242C287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D12993">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D12993">
            <w:pPr>
              <w:pStyle w:val="TAL"/>
            </w:pPr>
            <w:r w:rsidRPr="00090C64">
              <w:t>E-UTRA Band 41 or NR band n41</w:t>
            </w:r>
          </w:p>
        </w:tc>
        <w:tc>
          <w:tcPr>
            <w:tcW w:w="1657" w:type="dxa"/>
          </w:tcPr>
          <w:p w14:paraId="29D46EF1" w14:textId="77777777" w:rsidR="00D57C09" w:rsidRPr="00090C64" w:rsidRDefault="00D57C09" w:rsidP="00D12993">
            <w:pPr>
              <w:pStyle w:val="TAC"/>
            </w:pPr>
            <w:r w:rsidRPr="00090C64">
              <w:t>2496 – 2690</w:t>
            </w:r>
          </w:p>
        </w:tc>
        <w:tc>
          <w:tcPr>
            <w:tcW w:w="1082" w:type="dxa"/>
          </w:tcPr>
          <w:p w14:paraId="55B0CFA4" w14:textId="77777777" w:rsidR="00D57C09" w:rsidRPr="00090C64" w:rsidRDefault="00D57C09" w:rsidP="00D12993">
            <w:pPr>
              <w:pStyle w:val="TAC"/>
            </w:pPr>
            <w:r w:rsidRPr="00090C64">
              <w:t>+46</w:t>
            </w:r>
          </w:p>
        </w:tc>
        <w:tc>
          <w:tcPr>
            <w:tcW w:w="1134" w:type="dxa"/>
          </w:tcPr>
          <w:p w14:paraId="7B1ABA57" w14:textId="77777777" w:rsidR="00D57C09" w:rsidRPr="00090C64" w:rsidRDefault="00D57C09" w:rsidP="00D12993">
            <w:pPr>
              <w:pStyle w:val="TAC"/>
            </w:pPr>
            <w:r w:rsidRPr="00090C64">
              <w:t>+38</w:t>
            </w:r>
          </w:p>
        </w:tc>
        <w:tc>
          <w:tcPr>
            <w:tcW w:w="1134" w:type="dxa"/>
          </w:tcPr>
          <w:p w14:paraId="4B6B8DCC" w14:textId="77777777" w:rsidR="00D57C09" w:rsidRPr="00090C64" w:rsidRDefault="00D57C09" w:rsidP="00D12993">
            <w:pPr>
              <w:pStyle w:val="TAC"/>
            </w:pPr>
            <w:r w:rsidRPr="00090C64">
              <w:t>+24</w:t>
            </w:r>
          </w:p>
        </w:tc>
        <w:tc>
          <w:tcPr>
            <w:tcW w:w="1701" w:type="dxa"/>
          </w:tcPr>
          <w:p w14:paraId="782B9E0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D12993">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D12993">
            <w:pPr>
              <w:pStyle w:val="TAL"/>
            </w:pPr>
            <w:r w:rsidRPr="00090C64">
              <w:t>E-UTRA Band 42</w:t>
            </w:r>
          </w:p>
        </w:tc>
        <w:tc>
          <w:tcPr>
            <w:tcW w:w="1657" w:type="dxa"/>
          </w:tcPr>
          <w:p w14:paraId="25F32BEC" w14:textId="77777777" w:rsidR="00D57C09" w:rsidRPr="00090C64" w:rsidRDefault="00D57C09" w:rsidP="00D12993">
            <w:pPr>
              <w:pStyle w:val="TAC"/>
            </w:pPr>
            <w:r w:rsidRPr="00090C64">
              <w:t>3400 – 3600</w:t>
            </w:r>
          </w:p>
        </w:tc>
        <w:tc>
          <w:tcPr>
            <w:tcW w:w="1082" w:type="dxa"/>
          </w:tcPr>
          <w:p w14:paraId="7CE8B30E" w14:textId="77777777" w:rsidR="00D57C09" w:rsidRPr="00090C64" w:rsidRDefault="00D57C09" w:rsidP="00D12993">
            <w:pPr>
              <w:pStyle w:val="TAC"/>
            </w:pPr>
            <w:r w:rsidRPr="00090C64">
              <w:t>+46</w:t>
            </w:r>
          </w:p>
        </w:tc>
        <w:tc>
          <w:tcPr>
            <w:tcW w:w="1134" w:type="dxa"/>
          </w:tcPr>
          <w:p w14:paraId="062A1461" w14:textId="77777777" w:rsidR="00D57C09" w:rsidRPr="00090C64" w:rsidRDefault="00D57C09" w:rsidP="00D12993">
            <w:pPr>
              <w:pStyle w:val="TAC"/>
            </w:pPr>
            <w:r w:rsidRPr="00090C64">
              <w:t>+38</w:t>
            </w:r>
          </w:p>
        </w:tc>
        <w:tc>
          <w:tcPr>
            <w:tcW w:w="1134" w:type="dxa"/>
          </w:tcPr>
          <w:p w14:paraId="175C7D1F" w14:textId="77777777" w:rsidR="00D57C09" w:rsidRPr="00090C64" w:rsidRDefault="00D57C09" w:rsidP="00D12993">
            <w:pPr>
              <w:pStyle w:val="TAC"/>
            </w:pPr>
            <w:r w:rsidRPr="00090C64">
              <w:t>+24</w:t>
            </w:r>
          </w:p>
        </w:tc>
        <w:tc>
          <w:tcPr>
            <w:tcW w:w="1701" w:type="dxa"/>
          </w:tcPr>
          <w:p w14:paraId="5238C4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D12993">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D12993">
            <w:pPr>
              <w:pStyle w:val="TAL"/>
            </w:pPr>
            <w:r w:rsidRPr="00090C64">
              <w:t>E-UTRA Band 43</w:t>
            </w:r>
          </w:p>
        </w:tc>
        <w:tc>
          <w:tcPr>
            <w:tcW w:w="1657" w:type="dxa"/>
          </w:tcPr>
          <w:p w14:paraId="4CBAF6EA" w14:textId="77777777" w:rsidR="00D57C09" w:rsidRPr="00090C64" w:rsidRDefault="00D57C09" w:rsidP="00D12993">
            <w:pPr>
              <w:pStyle w:val="TAC"/>
            </w:pPr>
            <w:r w:rsidRPr="00090C64">
              <w:t>3600 – 3800</w:t>
            </w:r>
          </w:p>
        </w:tc>
        <w:tc>
          <w:tcPr>
            <w:tcW w:w="1082" w:type="dxa"/>
          </w:tcPr>
          <w:p w14:paraId="3B9F42B4" w14:textId="77777777" w:rsidR="00D57C09" w:rsidRPr="00090C64" w:rsidRDefault="00D57C09" w:rsidP="00D12993">
            <w:pPr>
              <w:pStyle w:val="TAC"/>
            </w:pPr>
            <w:r w:rsidRPr="00090C64">
              <w:t>+46</w:t>
            </w:r>
          </w:p>
        </w:tc>
        <w:tc>
          <w:tcPr>
            <w:tcW w:w="1134" w:type="dxa"/>
          </w:tcPr>
          <w:p w14:paraId="67CEC91B" w14:textId="77777777" w:rsidR="00D57C09" w:rsidRPr="00090C64" w:rsidRDefault="00D57C09" w:rsidP="00D12993">
            <w:pPr>
              <w:pStyle w:val="TAC"/>
            </w:pPr>
            <w:r w:rsidRPr="00090C64">
              <w:t>+38</w:t>
            </w:r>
          </w:p>
        </w:tc>
        <w:tc>
          <w:tcPr>
            <w:tcW w:w="1134" w:type="dxa"/>
          </w:tcPr>
          <w:p w14:paraId="03060939" w14:textId="77777777" w:rsidR="00D57C09" w:rsidRPr="00090C64" w:rsidRDefault="00D57C09" w:rsidP="00D12993">
            <w:pPr>
              <w:pStyle w:val="TAC"/>
            </w:pPr>
            <w:r w:rsidRPr="00090C64">
              <w:t>+24</w:t>
            </w:r>
          </w:p>
        </w:tc>
        <w:tc>
          <w:tcPr>
            <w:tcW w:w="1701" w:type="dxa"/>
          </w:tcPr>
          <w:p w14:paraId="199C7F3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D12993">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D12993">
            <w:pPr>
              <w:pStyle w:val="TAL"/>
            </w:pPr>
            <w:r w:rsidRPr="00090C64">
              <w:t>E-UTRA Band 44</w:t>
            </w:r>
          </w:p>
        </w:tc>
        <w:tc>
          <w:tcPr>
            <w:tcW w:w="1657" w:type="dxa"/>
          </w:tcPr>
          <w:p w14:paraId="4667B718" w14:textId="77777777" w:rsidR="00D57C09" w:rsidRPr="00090C64" w:rsidRDefault="00D57C09" w:rsidP="00D12993">
            <w:pPr>
              <w:pStyle w:val="TAC"/>
            </w:pPr>
            <w:r w:rsidRPr="00090C64">
              <w:t>703 – 803</w:t>
            </w:r>
          </w:p>
        </w:tc>
        <w:tc>
          <w:tcPr>
            <w:tcW w:w="1082" w:type="dxa"/>
          </w:tcPr>
          <w:p w14:paraId="13E7FF78" w14:textId="77777777" w:rsidR="00D57C09" w:rsidRPr="00090C64" w:rsidRDefault="00D57C09" w:rsidP="00D12993">
            <w:pPr>
              <w:pStyle w:val="TAC"/>
            </w:pPr>
            <w:r w:rsidRPr="00090C64">
              <w:t>+46</w:t>
            </w:r>
          </w:p>
        </w:tc>
        <w:tc>
          <w:tcPr>
            <w:tcW w:w="1134" w:type="dxa"/>
          </w:tcPr>
          <w:p w14:paraId="464059B6" w14:textId="77777777" w:rsidR="00D57C09" w:rsidRPr="00090C64" w:rsidRDefault="00D57C09" w:rsidP="00D12993">
            <w:pPr>
              <w:pStyle w:val="TAC"/>
            </w:pPr>
            <w:r w:rsidRPr="00090C64">
              <w:t>+38</w:t>
            </w:r>
          </w:p>
        </w:tc>
        <w:tc>
          <w:tcPr>
            <w:tcW w:w="1134" w:type="dxa"/>
          </w:tcPr>
          <w:p w14:paraId="2DBE8105" w14:textId="77777777" w:rsidR="00D57C09" w:rsidRPr="00090C64" w:rsidRDefault="00D57C09" w:rsidP="00D12993">
            <w:pPr>
              <w:pStyle w:val="TAC"/>
            </w:pPr>
            <w:r w:rsidRPr="00090C64">
              <w:t>+24</w:t>
            </w:r>
          </w:p>
        </w:tc>
        <w:tc>
          <w:tcPr>
            <w:tcW w:w="1701" w:type="dxa"/>
          </w:tcPr>
          <w:p w14:paraId="006877D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D12993">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D12993">
            <w:pPr>
              <w:pStyle w:val="TAL"/>
            </w:pPr>
            <w:r w:rsidRPr="00090C64">
              <w:t>E-UTRA Band 45</w:t>
            </w:r>
          </w:p>
        </w:tc>
        <w:tc>
          <w:tcPr>
            <w:tcW w:w="1657" w:type="dxa"/>
          </w:tcPr>
          <w:p w14:paraId="529022ED" w14:textId="77777777" w:rsidR="00D57C09" w:rsidRPr="00090C64" w:rsidRDefault="00D57C09" w:rsidP="00D12993">
            <w:pPr>
              <w:pStyle w:val="TAC"/>
            </w:pPr>
            <w:r w:rsidRPr="00090C64">
              <w:t>1447 - 1467</w:t>
            </w:r>
          </w:p>
        </w:tc>
        <w:tc>
          <w:tcPr>
            <w:tcW w:w="1082" w:type="dxa"/>
          </w:tcPr>
          <w:p w14:paraId="7E98C80B" w14:textId="77777777" w:rsidR="00D57C09" w:rsidRPr="00090C64" w:rsidRDefault="00D57C09" w:rsidP="00D12993">
            <w:pPr>
              <w:pStyle w:val="TAC"/>
            </w:pPr>
            <w:r w:rsidRPr="00090C64">
              <w:t>+46</w:t>
            </w:r>
          </w:p>
        </w:tc>
        <w:tc>
          <w:tcPr>
            <w:tcW w:w="1134" w:type="dxa"/>
          </w:tcPr>
          <w:p w14:paraId="463F480E" w14:textId="77777777" w:rsidR="00D57C09" w:rsidRPr="00090C64" w:rsidRDefault="00D57C09" w:rsidP="00D12993">
            <w:pPr>
              <w:pStyle w:val="TAC"/>
            </w:pPr>
            <w:r w:rsidRPr="00090C64">
              <w:t>+38</w:t>
            </w:r>
          </w:p>
        </w:tc>
        <w:tc>
          <w:tcPr>
            <w:tcW w:w="1134" w:type="dxa"/>
          </w:tcPr>
          <w:p w14:paraId="04BC16E2" w14:textId="77777777" w:rsidR="00D57C09" w:rsidRPr="00090C64" w:rsidRDefault="00D57C09" w:rsidP="00D12993">
            <w:pPr>
              <w:pStyle w:val="TAC"/>
            </w:pPr>
            <w:r w:rsidRPr="00090C64">
              <w:t>+24</w:t>
            </w:r>
          </w:p>
        </w:tc>
        <w:tc>
          <w:tcPr>
            <w:tcW w:w="1701" w:type="dxa"/>
          </w:tcPr>
          <w:p w14:paraId="3EC68E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D12993">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D12993">
            <w:pPr>
              <w:pStyle w:val="TAL"/>
            </w:pPr>
            <w:r w:rsidRPr="00090C64">
              <w:t>E-UTRA Band 46</w:t>
            </w:r>
            <w:r>
              <w:t xml:space="preserve"> or NR Band n46</w:t>
            </w:r>
          </w:p>
        </w:tc>
        <w:tc>
          <w:tcPr>
            <w:tcW w:w="1657" w:type="dxa"/>
          </w:tcPr>
          <w:p w14:paraId="17CAD18B" w14:textId="6DC12581" w:rsidR="00AB0272" w:rsidRPr="00090C64" w:rsidRDefault="00AB0272" w:rsidP="00D12993">
            <w:pPr>
              <w:pStyle w:val="TAC"/>
            </w:pPr>
            <w:r w:rsidRPr="00090C64">
              <w:t>5150 - 5925</w:t>
            </w:r>
          </w:p>
        </w:tc>
        <w:tc>
          <w:tcPr>
            <w:tcW w:w="1082" w:type="dxa"/>
          </w:tcPr>
          <w:p w14:paraId="5AD590EB" w14:textId="202A2588" w:rsidR="00AB0272" w:rsidRPr="00090C64" w:rsidRDefault="00AB0272" w:rsidP="00D12993">
            <w:pPr>
              <w:pStyle w:val="TAC"/>
            </w:pPr>
            <w:r w:rsidRPr="00090C64">
              <w:t>N/A</w:t>
            </w:r>
          </w:p>
        </w:tc>
        <w:tc>
          <w:tcPr>
            <w:tcW w:w="1134" w:type="dxa"/>
          </w:tcPr>
          <w:p w14:paraId="4E2575E4" w14:textId="5B19C3AC" w:rsidR="00AB0272" w:rsidRPr="00090C64" w:rsidRDefault="00AB0272" w:rsidP="00D12993">
            <w:pPr>
              <w:pStyle w:val="TAC"/>
            </w:pPr>
            <w:r w:rsidRPr="00090C64">
              <w:t>+38</w:t>
            </w:r>
          </w:p>
        </w:tc>
        <w:tc>
          <w:tcPr>
            <w:tcW w:w="1134" w:type="dxa"/>
          </w:tcPr>
          <w:p w14:paraId="0E288299" w14:textId="41C6E6A3" w:rsidR="00AB0272" w:rsidRPr="00090C64" w:rsidRDefault="00AB0272" w:rsidP="00D12993">
            <w:pPr>
              <w:pStyle w:val="TAC"/>
            </w:pPr>
            <w:r w:rsidRPr="00090C64">
              <w:t>+24</w:t>
            </w:r>
          </w:p>
        </w:tc>
        <w:tc>
          <w:tcPr>
            <w:tcW w:w="1701" w:type="dxa"/>
          </w:tcPr>
          <w:p w14:paraId="4326E818" w14:textId="16FCAD2F"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D12993">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D12993">
            <w:pPr>
              <w:pStyle w:val="TAL"/>
            </w:pPr>
            <w:r w:rsidRPr="00090C64">
              <w:t>E-UTRA Band 48 or NR Band n48</w:t>
            </w:r>
          </w:p>
        </w:tc>
        <w:tc>
          <w:tcPr>
            <w:tcW w:w="1657" w:type="dxa"/>
          </w:tcPr>
          <w:p w14:paraId="67E2914C" w14:textId="77777777" w:rsidR="00D57C09" w:rsidRPr="00090C64" w:rsidRDefault="00D57C09" w:rsidP="00D12993">
            <w:pPr>
              <w:pStyle w:val="TAC"/>
            </w:pPr>
            <w:r w:rsidRPr="00090C64">
              <w:t>3550 – 3700</w:t>
            </w:r>
          </w:p>
        </w:tc>
        <w:tc>
          <w:tcPr>
            <w:tcW w:w="1082" w:type="dxa"/>
          </w:tcPr>
          <w:p w14:paraId="79ECFF5A" w14:textId="77777777" w:rsidR="00D57C09" w:rsidRPr="00090C64" w:rsidRDefault="00D57C09" w:rsidP="00D12993">
            <w:pPr>
              <w:pStyle w:val="TAC"/>
            </w:pPr>
            <w:r w:rsidRPr="00090C64">
              <w:t>+46</w:t>
            </w:r>
          </w:p>
        </w:tc>
        <w:tc>
          <w:tcPr>
            <w:tcW w:w="1134" w:type="dxa"/>
          </w:tcPr>
          <w:p w14:paraId="140D19C2" w14:textId="77777777" w:rsidR="00D57C09" w:rsidRPr="00090C64" w:rsidRDefault="00D57C09" w:rsidP="00D12993">
            <w:pPr>
              <w:pStyle w:val="TAC"/>
            </w:pPr>
            <w:r w:rsidRPr="00090C64">
              <w:t>+38</w:t>
            </w:r>
          </w:p>
        </w:tc>
        <w:tc>
          <w:tcPr>
            <w:tcW w:w="1134" w:type="dxa"/>
          </w:tcPr>
          <w:p w14:paraId="55A1D6E8" w14:textId="77777777" w:rsidR="00D57C09" w:rsidRPr="00090C64" w:rsidRDefault="00D57C09" w:rsidP="00D12993">
            <w:pPr>
              <w:pStyle w:val="TAC"/>
            </w:pPr>
            <w:r w:rsidRPr="00090C64">
              <w:t>+24</w:t>
            </w:r>
          </w:p>
        </w:tc>
        <w:tc>
          <w:tcPr>
            <w:tcW w:w="1701" w:type="dxa"/>
          </w:tcPr>
          <w:p w14:paraId="3CBE5B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D12993">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D12993">
            <w:pPr>
              <w:pStyle w:val="TAL"/>
            </w:pPr>
            <w:r w:rsidRPr="00090C64">
              <w:t>E-UTRA Band 49</w:t>
            </w:r>
          </w:p>
        </w:tc>
        <w:tc>
          <w:tcPr>
            <w:tcW w:w="1657" w:type="dxa"/>
          </w:tcPr>
          <w:p w14:paraId="014A7BB1" w14:textId="77777777" w:rsidR="00D57C09" w:rsidRPr="00090C64" w:rsidRDefault="00D57C09" w:rsidP="00D12993">
            <w:pPr>
              <w:pStyle w:val="TAC"/>
            </w:pPr>
            <w:r w:rsidRPr="00090C64">
              <w:t>3550 – 3700</w:t>
            </w:r>
          </w:p>
        </w:tc>
        <w:tc>
          <w:tcPr>
            <w:tcW w:w="1082" w:type="dxa"/>
          </w:tcPr>
          <w:p w14:paraId="2177F5AB" w14:textId="77777777" w:rsidR="00D57C09" w:rsidRPr="00090C64" w:rsidRDefault="00D57C09" w:rsidP="00D12993">
            <w:pPr>
              <w:pStyle w:val="TAC"/>
            </w:pPr>
            <w:r w:rsidRPr="00090C64">
              <w:t>N/A</w:t>
            </w:r>
          </w:p>
        </w:tc>
        <w:tc>
          <w:tcPr>
            <w:tcW w:w="1134" w:type="dxa"/>
          </w:tcPr>
          <w:p w14:paraId="121855BA" w14:textId="77777777" w:rsidR="00D57C09" w:rsidRPr="00090C64" w:rsidRDefault="00D57C09" w:rsidP="00D12993">
            <w:pPr>
              <w:pStyle w:val="TAC"/>
            </w:pPr>
            <w:r w:rsidRPr="00090C64">
              <w:t>N/A</w:t>
            </w:r>
          </w:p>
        </w:tc>
        <w:tc>
          <w:tcPr>
            <w:tcW w:w="1134" w:type="dxa"/>
          </w:tcPr>
          <w:p w14:paraId="4A9D6CD1" w14:textId="77777777" w:rsidR="00D57C09" w:rsidRPr="00090C64" w:rsidRDefault="00D57C09" w:rsidP="00D12993">
            <w:pPr>
              <w:pStyle w:val="TAC"/>
            </w:pPr>
            <w:r w:rsidRPr="00090C64">
              <w:t>+24</w:t>
            </w:r>
          </w:p>
        </w:tc>
        <w:tc>
          <w:tcPr>
            <w:tcW w:w="1701" w:type="dxa"/>
          </w:tcPr>
          <w:p w14:paraId="14645E8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D12993">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D12993">
            <w:pPr>
              <w:pStyle w:val="TAL"/>
            </w:pPr>
            <w:r w:rsidRPr="00090C64">
              <w:t>E-UTRA Band 50 or NR band n50</w:t>
            </w:r>
          </w:p>
        </w:tc>
        <w:tc>
          <w:tcPr>
            <w:tcW w:w="1657" w:type="dxa"/>
          </w:tcPr>
          <w:p w14:paraId="724ED38A"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D12993">
            <w:pPr>
              <w:pStyle w:val="TAC"/>
            </w:pPr>
            <w:r w:rsidRPr="00090C64">
              <w:t>+46</w:t>
            </w:r>
          </w:p>
        </w:tc>
        <w:tc>
          <w:tcPr>
            <w:tcW w:w="1134" w:type="dxa"/>
          </w:tcPr>
          <w:p w14:paraId="520E95DB" w14:textId="77777777" w:rsidR="00D57C09" w:rsidRPr="00090C64" w:rsidRDefault="00D57C09" w:rsidP="00D12993">
            <w:pPr>
              <w:pStyle w:val="TAC"/>
            </w:pPr>
            <w:r w:rsidRPr="00090C64">
              <w:t>+38</w:t>
            </w:r>
          </w:p>
        </w:tc>
        <w:tc>
          <w:tcPr>
            <w:tcW w:w="1134" w:type="dxa"/>
          </w:tcPr>
          <w:p w14:paraId="1497E068" w14:textId="77777777" w:rsidR="00D57C09" w:rsidRPr="00090C64" w:rsidRDefault="00D57C09" w:rsidP="00D12993">
            <w:pPr>
              <w:pStyle w:val="TAC"/>
            </w:pPr>
            <w:r w:rsidRPr="00090C64">
              <w:t>+24</w:t>
            </w:r>
          </w:p>
        </w:tc>
        <w:tc>
          <w:tcPr>
            <w:tcW w:w="1701" w:type="dxa"/>
          </w:tcPr>
          <w:p w14:paraId="2188B43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D12993">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D12993">
            <w:pPr>
              <w:pStyle w:val="TAL"/>
            </w:pPr>
            <w:r w:rsidRPr="00090C64">
              <w:t>E-UTRA Band 51 or NR band n51</w:t>
            </w:r>
          </w:p>
        </w:tc>
        <w:tc>
          <w:tcPr>
            <w:tcW w:w="1657" w:type="dxa"/>
          </w:tcPr>
          <w:p w14:paraId="3DFADF74"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D12993">
            <w:pPr>
              <w:pStyle w:val="TAC"/>
            </w:pPr>
            <w:r w:rsidRPr="00090C64">
              <w:t>N/A</w:t>
            </w:r>
          </w:p>
        </w:tc>
        <w:tc>
          <w:tcPr>
            <w:tcW w:w="1134" w:type="dxa"/>
          </w:tcPr>
          <w:p w14:paraId="34D0C63E" w14:textId="77777777" w:rsidR="00D57C09" w:rsidRPr="00090C64" w:rsidRDefault="00D57C09" w:rsidP="00D12993">
            <w:pPr>
              <w:pStyle w:val="TAC"/>
            </w:pPr>
            <w:r w:rsidRPr="00090C64">
              <w:t>N/A</w:t>
            </w:r>
          </w:p>
        </w:tc>
        <w:tc>
          <w:tcPr>
            <w:tcW w:w="1134" w:type="dxa"/>
          </w:tcPr>
          <w:p w14:paraId="48520C98" w14:textId="77777777" w:rsidR="00D57C09" w:rsidRPr="00090C64" w:rsidRDefault="00D57C09" w:rsidP="00D12993">
            <w:pPr>
              <w:pStyle w:val="TAC"/>
            </w:pPr>
            <w:r w:rsidRPr="00090C64">
              <w:t>+24</w:t>
            </w:r>
          </w:p>
        </w:tc>
        <w:tc>
          <w:tcPr>
            <w:tcW w:w="1701" w:type="dxa"/>
          </w:tcPr>
          <w:p w14:paraId="0EB9F5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D12993">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D12993">
            <w:pPr>
              <w:pStyle w:val="TAL"/>
            </w:pPr>
            <w:r w:rsidRPr="00090C64">
              <w:t>E-UTRA Band 52</w:t>
            </w:r>
          </w:p>
        </w:tc>
        <w:tc>
          <w:tcPr>
            <w:tcW w:w="1657" w:type="dxa"/>
          </w:tcPr>
          <w:p w14:paraId="6847214E" w14:textId="77777777" w:rsidR="00D57C09" w:rsidRPr="00090C64" w:rsidRDefault="00D57C09" w:rsidP="00D1299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D12993">
            <w:pPr>
              <w:pStyle w:val="TAC"/>
            </w:pPr>
            <w:r w:rsidRPr="00090C64">
              <w:t>+46</w:t>
            </w:r>
          </w:p>
        </w:tc>
        <w:tc>
          <w:tcPr>
            <w:tcW w:w="1134" w:type="dxa"/>
          </w:tcPr>
          <w:p w14:paraId="1C1F5EF5" w14:textId="77777777" w:rsidR="00D57C09" w:rsidRPr="00090C64" w:rsidRDefault="00D57C09" w:rsidP="00D12993">
            <w:pPr>
              <w:pStyle w:val="TAC"/>
            </w:pPr>
            <w:r w:rsidRPr="00090C64">
              <w:t>+38</w:t>
            </w:r>
          </w:p>
        </w:tc>
        <w:tc>
          <w:tcPr>
            <w:tcW w:w="1134" w:type="dxa"/>
          </w:tcPr>
          <w:p w14:paraId="7A8AAA7A" w14:textId="77777777" w:rsidR="00D57C09" w:rsidRPr="00090C64" w:rsidRDefault="00D57C09" w:rsidP="00D12993">
            <w:pPr>
              <w:pStyle w:val="TAC"/>
            </w:pPr>
            <w:r w:rsidRPr="00090C64">
              <w:t>+24</w:t>
            </w:r>
          </w:p>
        </w:tc>
        <w:tc>
          <w:tcPr>
            <w:tcW w:w="1701" w:type="dxa"/>
          </w:tcPr>
          <w:p w14:paraId="34BB03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D12993">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D12993">
            <w:pPr>
              <w:pStyle w:val="TAL"/>
            </w:pPr>
            <w:r w:rsidRPr="00090C64">
              <w:t>E-UTRA Band 53 or NR Band n53</w:t>
            </w:r>
          </w:p>
        </w:tc>
        <w:tc>
          <w:tcPr>
            <w:tcW w:w="1657" w:type="dxa"/>
          </w:tcPr>
          <w:p w14:paraId="26410B9E" w14:textId="77777777" w:rsidR="0005038B" w:rsidRPr="00090C64" w:rsidRDefault="0005038B" w:rsidP="00D12993">
            <w:pPr>
              <w:pStyle w:val="TAC"/>
              <w:rPr>
                <w:lang w:eastAsia="zh-CN"/>
              </w:rPr>
            </w:pPr>
            <w:r w:rsidRPr="00090C64">
              <w:t>2483.5 - 2495</w:t>
            </w:r>
          </w:p>
        </w:tc>
        <w:tc>
          <w:tcPr>
            <w:tcW w:w="1082" w:type="dxa"/>
          </w:tcPr>
          <w:p w14:paraId="2867613A" w14:textId="77777777" w:rsidR="0005038B" w:rsidRPr="00090C64" w:rsidRDefault="0005038B" w:rsidP="00D12993">
            <w:pPr>
              <w:pStyle w:val="TAC"/>
            </w:pPr>
            <w:r w:rsidRPr="00090C64">
              <w:t>N/A</w:t>
            </w:r>
          </w:p>
        </w:tc>
        <w:tc>
          <w:tcPr>
            <w:tcW w:w="1134" w:type="dxa"/>
          </w:tcPr>
          <w:p w14:paraId="2109A3B9" w14:textId="77777777" w:rsidR="0005038B" w:rsidRPr="00090C64" w:rsidRDefault="0005038B" w:rsidP="00D12993">
            <w:pPr>
              <w:pStyle w:val="TAC"/>
            </w:pPr>
            <w:r w:rsidRPr="00090C64">
              <w:t>+38</w:t>
            </w:r>
          </w:p>
        </w:tc>
        <w:tc>
          <w:tcPr>
            <w:tcW w:w="1134" w:type="dxa"/>
          </w:tcPr>
          <w:p w14:paraId="09DAA5C9" w14:textId="77777777" w:rsidR="0005038B" w:rsidRPr="00090C64" w:rsidRDefault="0005038B" w:rsidP="00D12993">
            <w:pPr>
              <w:pStyle w:val="TAC"/>
            </w:pPr>
            <w:r w:rsidRPr="00090C64">
              <w:t>+24</w:t>
            </w:r>
          </w:p>
        </w:tc>
        <w:tc>
          <w:tcPr>
            <w:tcW w:w="1701" w:type="dxa"/>
          </w:tcPr>
          <w:p w14:paraId="2416BEA1"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D12993">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D12993">
            <w:pPr>
              <w:pStyle w:val="TAC"/>
            </w:pPr>
            <w:r w:rsidRPr="00090C64">
              <w:t>2110 – 2200</w:t>
            </w:r>
          </w:p>
        </w:tc>
        <w:tc>
          <w:tcPr>
            <w:tcW w:w="1082" w:type="dxa"/>
          </w:tcPr>
          <w:p w14:paraId="3B5B38A9" w14:textId="77777777" w:rsidR="00D57C09" w:rsidRPr="00090C64" w:rsidRDefault="00D57C09" w:rsidP="00D12993">
            <w:pPr>
              <w:pStyle w:val="TAC"/>
            </w:pPr>
            <w:r w:rsidRPr="00090C64">
              <w:t>+46</w:t>
            </w:r>
          </w:p>
        </w:tc>
        <w:tc>
          <w:tcPr>
            <w:tcW w:w="1134" w:type="dxa"/>
          </w:tcPr>
          <w:p w14:paraId="3599859C" w14:textId="77777777" w:rsidR="00D57C09" w:rsidRPr="00090C64" w:rsidRDefault="00D57C09" w:rsidP="00D12993">
            <w:pPr>
              <w:pStyle w:val="TAC"/>
            </w:pPr>
            <w:r w:rsidRPr="00090C64">
              <w:t>+38</w:t>
            </w:r>
          </w:p>
        </w:tc>
        <w:tc>
          <w:tcPr>
            <w:tcW w:w="1134" w:type="dxa"/>
          </w:tcPr>
          <w:p w14:paraId="5DA77FD2" w14:textId="77777777" w:rsidR="00D57C09" w:rsidRPr="00090C64" w:rsidRDefault="00D57C09" w:rsidP="00D12993">
            <w:pPr>
              <w:pStyle w:val="TAC"/>
            </w:pPr>
            <w:r w:rsidRPr="00090C64">
              <w:t>+24</w:t>
            </w:r>
          </w:p>
        </w:tc>
        <w:tc>
          <w:tcPr>
            <w:tcW w:w="1701" w:type="dxa"/>
          </w:tcPr>
          <w:p w14:paraId="7DDF866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D12993">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D12993">
            <w:pPr>
              <w:pStyle w:val="TAL"/>
            </w:pPr>
            <w:r w:rsidRPr="00090C64">
              <w:t>E-UTRA Band 66 or NR band n66</w:t>
            </w:r>
          </w:p>
        </w:tc>
        <w:tc>
          <w:tcPr>
            <w:tcW w:w="1657" w:type="dxa"/>
          </w:tcPr>
          <w:p w14:paraId="01EC0CC6" w14:textId="77777777" w:rsidR="00D57C09" w:rsidRPr="00090C64" w:rsidRDefault="00D57C09" w:rsidP="00D12993">
            <w:pPr>
              <w:pStyle w:val="TAC"/>
            </w:pPr>
            <w:r w:rsidRPr="00090C64">
              <w:t>2110 – 2200</w:t>
            </w:r>
          </w:p>
        </w:tc>
        <w:tc>
          <w:tcPr>
            <w:tcW w:w="1082" w:type="dxa"/>
          </w:tcPr>
          <w:p w14:paraId="57B2C897" w14:textId="77777777" w:rsidR="00D57C09" w:rsidRPr="00090C64" w:rsidRDefault="00D57C09" w:rsidP="00D12993">
            <w:pPr>
              <w:pStyle w:val="TAC"/>
            </w:pPr>
            <w:r w:rsidRPr="00090C64">
              <w:t>+46</w:t>
            </w:r>
          </w:p>
        </w:tc>
        <w:tc>
          <w:tcPr>
            <w:tcW w:w="1134" w:type="dxa"/>
          </w:tcPr>
          <w:p w14:paraId="00C63FB3" w14:textId="77777777" w:rsidR="00D57C09" w:rsidRPr="00090C64" w:rsidRDefault="00D57C09" w:rsidP="00D12993">
            <w:pPr>
              <w:pStyle w:val="TAC"/>
            </w:pPr>
            <w:r w:rsidRPr="00090C64">
              <w:t>+38</w:t>
            </w:r>
          </w:p>
        </w:tc>
        <w:tc>
          <w:tcPr>
            <w:tcW w:w="1134" w:type="dxa"/>
          </w:tcPr>
          <w:p w14:paraId="50865D4A" w14:textId="77777777" w:rsidR="00D57C09" w:rsidRPr="00090C64" w:rsidRDefault="00D57C09" w:rsidP="00D12993">
            <w:pPr>
              <w:pStyle w:val="TAC"/>
            </w:pPr>
            <w:r w:rsidRPr="00090C64">
              <w:t>+24</w:t>
            </w:r>
          </w:p>
        </w:tc>
        <w:tc>
          <w:tcPr>
            <w:tcW w:w="1701" w:type="dxa"/>
          </w:tcPr>
          <w:p w14:paraId="4DB5C09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D12993">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D12993">
            <w:pPr>
              <w:pStyle w:val="TAL"/>
            </w:pPr>
            <w:r w:rsidRPr="00090C64">
              <w:t>E-UTRA Band 67</w:t>
            </w:r>
          </w:p>
        </w:tc>
        <w:tc>
          <w:tcPr>
            <w:tcW w:w="1657" w:type="dxa"/>
          </w:tcPr>
          <w:p w14:paraId="7573B2B3" w14:textId="77777777" w:rsidR="00D57C09" w:rsidRPr="00090C64" w:rsidRDefault="00D57C09" w:rsidP="00D12993">
            <w:pPr>
              <w:pStyle w:val="TAC"/>
            </w:pPr>
            <w:r w:rsidRPr="00090C64">
              <w:t>738 - 758</w:t>
            </w:r>
          </w:p>
        </w:tc>
        <w:tc>
          <w:tcPr>
            <w:tcW w:w="1082" w:type="dxa"/>
          </w:tcPr>
          <w:p w14:paraId="729B841F" w14:textId="77777777" w:rsidR="00D57C09" w:rsidRPr="00090C64" w:rsidRDefault="00D57C09" w:rsidP="00D12993">
            <w:pPr>
              <w:pStyle w:val="TAC"/>
            </w:pPr>
            <w:r w:rsidRPr="00090C64">
              <w:t>+46</w:t>
            </w:r>
          </w:p>
        </w:tc>
        <w:tc>
          <w:tcPr>
            <w:tcW w:w="1134" w:type="dxa"/>
          </w:tcPr>
          <w:p w14:paraId="53288648" w14:textId="77777777" w:rsidR="00D57C09" w:rsidRPr="00090C64" w:rsidRDefault="00D57C09" w:rsidP="00D12993">
            <w:pPr>
              <w:pStyle w:val="TAC"/>
            </w:pPr>
            <w:r w:rsidRPr="00090C64">
              <w:t>+38</w:t>
            </w:r>
          </w:p>
        </w:tc>
        <w:tc>
          <w:tcPr>
            <w:tcW w:w="1134" w:type="dxa"/>
          </w:tcPr>
          <w:p w14:paraId="54B45D15" w14:textId="77777777" w:rsidR="00D57C09" w:rsidRPr="00090C64" w:rsidRDefault="00D57C09" w:rsidP="00D12993">
            <w:pPr>
              <w:pStyle w:val="TAC"/>
            </w:pPr>
            <w:r w:rsidRPr="00090C64">
              <w:t>+24</w:t>
            </w:r>
          </w:p>
        </w:tc>
        <w:tc>
          <w:tcPr>
            <w:tcW w:w="1701" w:type="dxa"/>
          </w:tcPr>
          <w:p w14:paraId="2663E22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D12993">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D12993">
            <w:pPr>
              <w:pStyle w:val="TAL"/>
            </w:pPr>
            <w:r w:rsidRPr="00090C64">
              <w:t>E-UTRA Band 68</w:t>
            </w:r>
          </w:p>
        </w:tc>
        <w:tc>
          <w:tcPr>
            <w:tcW w:w="1657" w:type="dxa"/>
          </w:tcPr>
          <w:p w14:paraId="09F3D03C" w14:textId="77777777" w:rsidR="00D57C09" w:rsidRPr="00090C64" w:rsidRDefault="00D57C09" w:rsidP="00D12993">
            <w:pPr>
              <w:pStyle w:val="TAC"/>
            </w:pPr>
            <w:r w:rsidRPr="00090C64">
              <w:t>753 - 783</w:t>
            </w:r>
          </w:p>
        </w:tc>
        <w:tc>
          <w:tcPr>
            <w:tcW w:w="1082" w:type="dxa"/>
          </w:tcPr>
          <w:p w14:paraId="69885101" w14:textId="77777777" w:rsidR="00D57C09" w:rsidRPr="00090C64" w:rsidRDefault="00D57C09" w:rsidP="00D12993">
            <w:pPr>
              <w:pStyle w:val="TAC"/>
            </w:pPr>
            <w:r w:rsidRPr="00090C64">
              <w:t>+46</w:t>
            </w:r>
          </w:p>
        </w:tc>
        <w:tc>
          <w:tcPr>
            <w:tcW w:w="1134" w:type="dxa"/>
          </w:tcPr>
          <w:p w14:paraId="2D9890F2" w14:textId="77777777" w:rsidR="00D57C09" w:rsidRPr="00090C64" w:rsidRDefault="00D57C09" w:rsidP="00D12993">
            <w:pPr>
              <w:pStyle w:val="TAC"/>
            </w:pPr>
            <w:r w:rsidRPr="00090C64">
              <w:t>+38</w:t>
            </w:r>
          </w:p>
        </w:tc>
        <w:tc>
          <w:tcPr>
            <w:tcW w:w="1134" w:type="dxa"/>
          </w:tcPr>
          <w:p w14:paraId="50FD57E0" w14:textId="77777777" w:rsidR="00D57C09" w:rsidRPr="00090C64" w:rsidRDefault="00D57C09" w:rsidP="00D12993">
            <w:pPr>
              <w:pStyle w:val="TAC"/>
            </w:pPr>
            <w:r w:rsidRPr="00090C64">
              <w:t>+24</w:t>
            </w:r>
          </w:p>
        </w:tc>
        <w:tc>
          <w:tcPr>
            <w:tcW w:w="1701" w:type="dxa"/>
          </w:tcPr>
          <w:p w14:paraId="2220FC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D12993">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D12993">
            <w:pPr>
              <w:pStyle w:val="TAL"/>
            </w:pPr>
            <w:r w:rsidRPr="00090C64">
              <w:t xml:space="preserve">E-UTRA Band 69 </w:t>
            </w:r>
          </w:p>
        </w:tc>
        <w:tc>
          <w:tcPr>
            <w:tcW w:w="1657" w:type="dxa"/>
          </w:tcPr>
          <w:p w14:paraId="7A1DFBFF" w14:textId="77777777" w:rsidR="00D57C09" w:rsidRPr="00090C64" w:rsidRDefault="00D57C09" w:rsidP="00D12993">
            <w:pPr>
              <w:pStyle w:val="TAC"/>
            </w:pPr>
            <w:r w:rsidRPr="00090C64">
              <w:t>2570-2620</w:t>
            </w:r>
          </w:p>
        </w:tc>
        <w:tc>
          <w:tcPr>
            <w:tcW w:w="1082" w:type="dxa"/>
          </w:tcPr>
          <w:p w14:paraId="6B5962FD" w14:textId="77777777" w:rsidR="00D57C09" w:rsidRPr="00090C64" w:rsidRDefault="00D57C09" w:rsidP="00D12993">
            <w:pPr>
              <w:pStyle w:val="TAC"/>
            </w:pPr>
            <w:r w:rsidRPr="00090C64">
              <w:t>+46</w:t>
            </w:r>
          </w:p>
        </w:tc>
        <w:tc>
          <w:tcPr>
            <w:tcW w:w="1134" w:type="dxa"/>
          </w:tcPr>
          <w:p w14:paraId="5F377FC4" w14:textId="77777777" w:rsidR="00D57C09" w:rsidRPr="00090C64" w:rsidRDefault="00D57C09" w:rsidP="00D12993">
            <w:pPr>
              <w:pStyle w:val="TAC"/>
            </w:pPr>
            <w:r w:rsidRPr="00090C64">
              <w:t>+38</w:t>
            </w:r>
          </w:p>
        </w:tc>
        <w:tc>
          <w:tcPr>
            <w:tcW w:w="1134" w:type="dxa"/>
          </w:tcPr>
          <w:p w14:paraId="6F2D65C8" w14:textId="77777777" w:rsidR="00D57C09" w:rsidRPr="00090C64" w:rsidRDefault="00D57C09" w:rsidP="00D12993">
            <w:pPr>
              <w:pStyle w:val="TAC"/>
            </w:pPr>
            <w:r w:rsidRPr="00090C64">
              <w:t>+24</w:t>
            </w:r>
          </w:p>
        </w:tc>
        <w:tc>
          <w:tcPr>
            <w:tcW w:w="1701" w:type="dxa"/>
          </w:tcPr>
          <w:p w14:paraId="3BA692D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D12993">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D12993">
            <w:pPr>
              <w:pStyle w:val="TAL"/>
            </w:pPr>
            <w:r w:rsidRPr="00090C64">
              <w:t>E-UTRA Band 70 or NR band n70</w:t>
            </w:r>
          </w:p>
        </w:tc>
        <w:tc>
          <w:tcPr>
            <w:tcW w:w="1657" w:type="dxa"/>
          </w:tcPr>
          <w:p w14:paraId="385A477D" w14:textId="77777777" w:rsidR="00D57C09" w:rsidRPr="00090C64" w:rsidRDefault="00D57C09" w:rsidP="00D12993">
            <w:pPr>
              <w:pStyle w:val="TAC"/>
            </w:pPr>
            <w:r w:rsidRPr="00090C64">
              <w:t>1995 - 2020</w:t>
            </w:r>
          </w:p>
        </w:tc>
        <w:tc>
          <w:tcPr>
            <w:tcW w:w="1082" w:type="dxa"/>
          </w:tcPr>
          <w:p w14:paraId="7A755070" w14:textId="77777777" w:rsidR="00D57C09" w:rsidRPr="00090C64" w:rsidRDefault="00D57C09" w:rsidP="00D12993">
            <w:pPr>
              <w:pStyle w:val="TAC"/>
            </w:pPr>
            <w:r w:rsidRPr="00090C64">
              <w:t>+46</w:t>
            </w:r>
          </w:p>
        </w:tc>
        <w:tc>
          <w:tcPr>
            <w:tcW w:w="1134" w:type="dxa"/>
          </w:tcPr>
          <w:p w14:paraId="019BC437" w14:textId="77777777" w:rsidR="00D57C09" w:rsidRPr="00090C64" w:rsidRDefault="00D57C09" w:rsidP="00D12993">
            <w:pPr>
              <w:pStyle w:val="TAC"/>
            </w:pPr>
            <w:r w:rsidRPr="00090C64">
              <w:t>+38</w:t>
            </w:r>
          </w:p>
        </w:tc>
        <w:tc>
          <w:tcPr>
            <w:tcW w:w="1134" w:type="dxa"/>
          </w:tcPr>
          <w:p w14:paraId="4FC31845" w14:textId="77777777" w:rsidR="00D57C09" w:rsidRPr="00090C64" w:rsidRDefault="00D57C09" w:rsidP="00D12993">
            <w:pPr>
              <w:pStyle w:val="TAC"/>
            </w:pPr>
            <w:r w:rsidRPr="00090C64">
              <w:t>+24</w:t>
            </w:r>
          </w:p>
        </w:tc>
        <w:tc>
          <w:tcPr>
            <w:tcW w:w="1701" w:type="dxa"/>
          </w:tcPr>
          <w:p w14:paraId="0A86E1F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D12993">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D12993">
            <w:pPr>
              <w:pStyle w:val="TAL"/>
            </w:pPr>
            <w:r w:rsidRPr="00090C64">
              <w:t>E-UTRA Band 71 or NR band n71</w:t>
            </w:r>
          </w:p>
        </w:tc>
        <w:tc>
          <w:tcPr>
            <w:tcW w:w="1657" w:type="dxa"/>
          </w:tcPr>
          <w:p w14:paraId="615E5DC1" w14:textId="77777777" w:rsidR="00D57C09" w:rsidRPr="00090C64" w:rsidRDefault="00D57C09" w:rsidP="00D12993">
            <w:pPr>
              <w:pStyle w:val="TAC"/>
            </w:pPr>
            <w:r w:rsidRPr="00090C64">
              <w:t>617 - 652</w:t>
            </w:r>
          </w:p>
        </w:tc>
        <w:tc>
          <w:tcPr>
            <w:tcW w:w="1082" w:type="dxa"/>
          </w:tcPr>
          <w:p w14:paraId="7C3FA6C7" w14:textId="77777777" w:rsidR="00D57C09" w:rsidRPr="00090C64" w:rsidRDefault="00D57C09" w:rsidP="00D12993">
            <w:pPr>
              <w:pStyle w:val="TAC"/>
            </w:pPr>
            <w:r w:rsidRPr="00090C64">
              <w:t>+46</w:t>
            </w:r>
          </w:p>
        </w:tc>
        <w:tc>
          <w:tcPr>
            <w:tcW w:w="1134" w:type="dxa"/>
          </w:tcPr>
          <w:p w14:paraId="30EE0F30" w14:textId="77777777" w:rsidR="00D57C09" w:rsidRPr="00090C64" w:rsidRDefault="00D57C09" w:rsidP="00D12993">
            <w:pPr>
              <w:pStyle w:val="TAC"/>
            </w:pPr>
            <w:r w:rsidRPr="00090C64">
              <w:t>+38</w:t>
            </w:r>
          </w:p>
        </w:tc>
        <w:tc>
          <w:tcPr>
            <w:tcW w:w="1134" w:type="dxa"/>
          </w:tcPr>
          <w:p w14:paraId="37C977AF" w14:textId="77777777" w:rsidR="00D57C09" w:rsidRPr="00090C64" w:rsidRDefault="00D57C09" w:rsidP="00D12993">
            <w:pPr>
              <w:pStyle w:val="TAC"/>
            </w:pPr>
            <w:r w:rsidRPr="00090C64">
              <w:t>+24</w:t>
            </w:r>
          </w:p>
        </w:tc>
        <w:tc>
          <w:tcPr>
            <w:tcW w:w="1701" w:type="dxa"/>
          </w:tcPr>
          <w:p w14:paraId="470146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D12993">
            <w:pPr>
              <w:pStyle w:val="TAC"/>
            </w:pPr>
            <w:r w:rsidRPr="00090C64">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D12993">
            <w:pPr>
              <w:pStyle w:val="TAL"/>
            </w:pPr>
            <w:r w:rsidRPr="00090C64">
              <w:t>E-UTRA Band 72</w:t>
            </w:r>
          </w:p>
        </w:tc>
        <w:tc>
          <w:tcPr>
            <w:tcW w:w="1657" w:type="dxa"/>
          </w:tcPr>
          <w:p w14:paraId="73BD00F7" w14:textId="77777777" w:rsidR="00D57C09" w:rsidRPr="00090C64" w:rsidRDefault="00D57C09" w:rsidP="00D12993">
            <w:pPr>
              <w:pStyle w:val="TAC"/>
            </w:pPr>
            <w:r w:rsidRPr="00090C64">
              <w:t>461 - 466</w:t>
            </w:r>
          </w:p>
        </w:tc>
        <w:tc>
          <w:tcPr>
            <w:tcW w:w="1082" w:type="dxa"/>
          </w:tcPr>
          <w:p w14:paraId="34DAFF97" w14:textId="77777777" w:rsidR="00D57C09" w:rsidRPr="00090C64" w:rsidRDefault="00D57C09" w:rsidP="00D12993">
            <w:pPr>
              <w:pStyle w:val="TAC"/>
            </w:pPr>
            <w:r w:rsidRPr="00090C64">
              <w:t>+46</w:t>
            </w:r>
          </w:p>
        </w:tc>
        <w:tc>
          <w:tcPr>
            <w:tcW w:w="1134" w:type="dxa"/>
          </w:tcPr>
          <w:p w14:paraId="508C0112" w14:textId="77777777" w:rsidR="00D57C09" w:rsidRPr="00090C64" w:rsidRDefault="00D57C09" w:rsidP="00D12993">
            <w:pPr>
              <w:pStyle w:val="TAC"/>
            </w:pPr>
            <w:r w:rsidRPr="00090C64">
              <w:t>+38</w:t>
            </w:r>
          </w:p>
        </w:tc>
        <w:tc>
          <w:tcPr>
            <w:tcW w:w="1134" w:type="dxa"/>
          </w:tcPr>
          <w:p w14:paraId="2611F8BE" w14:textId="77777777" w:rsidR="00D57C09" w:rsidRPr="00090C64" w:rsidRDefault="00D57C09" w:rsidP="00D12993">
            <w:pPr>
              <w:pStyle w:val="TAC"/>
            </w:pPr>
            <w:r w:rsidRPr="00090C64">
              <w:t>+24</w:t>
            </w:r>
          </w:p>
        </w:tc>
        <w:tc>
          <w:tcPr>
            <w:tcW w:w="1701" w:type="dxa"/>
          </w:tcPr>
          <w:p w14:paraId="1A80456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D12993">
            <w:pPr>
              <w:pStyle w:val="TAC"/>
            </w:pPr>
            <w:r w:rsidRPr="00090C64">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D12993">
            <w:pPr>
              <w:pStyle w:val="TAL"/>
            </w:pPr>
            <w:r w:rsidRPr="00090C64">
              <w:t>E-UTRA Band 73</w:t>
            </w:r>
          </w:p>
        </w:tc>
        <w:tc>
          <w:tcPr>
            <w:tcW w:w="1657" w:type="dxa"/>
          </w:tcPr>
          <w:p w14:paraId="7E25D39F" w14:textId="77777777" w:rsidR="00D57C09" w:rsidRPr="00090C64" w:rsidRDefault="00D57C09" w:rsidP="00D12993">
            <w:pPr>
              <w:pStyle w:val="TAC"/>
            </w:pPr>
            <w:r w:rsidRPr="00090C64">
              <w:t>460 - 465</w:t>
            </w:r>
          </w:p>
        </w:tc>
        <w:tc>
          <w:tcPr>
            <w:tcW w:w="1082" w:type="dxa"/>
          </w:tcPr>
          <w:p w14:paraId="0C348263" w14:textId="77777777" w:rsidR="00D57C09" w:rsidRPr="00090C64" w:rsidRDefault="00D57C09" w:rsidP="00D12993">
            <w:pPr>
              <w:pStyle w:val="TAC"/>
            </w:pPr>
            <w:r w:rsidRPr="00090C64">
              <w:t>+46</w:t>
            </w:r>
          </w:p>
        </w:tc>
        <w:tc>
          <w:tcPr>
            <w:tcW w:w="1134" w:type="dxa"/>
          </w:tcPr>
          <w:p w14:paraId="557ABABF" w14:textId="77777777" w:rsidR="00D57C09" w:rsidRPr="00090C64" w:rsidRDefault="00D57C09" w:rsidP="00D12993">
            <w:pPr>
              <w:pStyle w:val="TAC"/>
            </w:pPr>
            <w:r w:rsidRPr="00090C64">
              <w:t>+38</w:t>
            </w:r>
          </w:p>
        </w:tc>
        <w:tc>
          <w:tcPr>
            <w:tcW w:w="1134" w:type="dxa"/>
          </w:tcPr>
          <w:p w14:paraId="605B26B9" w14:textId="77777777" w:rsidR="00D57C09" w:rsidRPr="00090C64" w:rsidRDefault="00D57C09" w:rsidP="00D12993">
            <w:pPr>
              <w:pStyle w:val="TAC"/>
            </w:pPr>
            <w:r w:rsidRPr="00090C64">
              <w:t>+24</w:t>
            </w:r>
          </w:p>
        </w:tc>
        <w:tc>
          <w:tcPr>
            <w:tcW w:w="1701" w:type="dxa"/>
          </w:tcPr>
          <w:p w14:paraId="23E97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D12993">
            <w:pPr>
              <w:pStyle w:val="TAC"/>
            </w:pPr>
            <w:r w:rsidRPr="00090C64">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D12993">
            <w:pPr>
              <w:pStyle w:val="TAL"/>
            </w:pPr>
            <w:r w:rsidRPr="00090C64">
              <w:t>E-UTRA Band 74 or NR band n74</w:t>
            </w:r>
          </w:p>
        </w:tc>
        <w:tc>
          <w:tcPr>
            <w:tcW w:w="1657" w:type="dxa"/>
          </w:tcPr>
          <w:p w14:paraId="13E9DC5E" w14:textId="77777777" w:rsidR="00D57C09" w:rsidRPr="00090C64" w:rsidRDefault="00D57C09" w:rsidP="00D12993">
            <w:pPr>
              <w:pStyle w:val="TAC"/>
            </w:pPr>
            <w:r w:rsidRPr="00090C64">
              <w:t>1475 - 1518</w:t>
            </w:r>
          </w:p>
        </w:tc>
        <w:tc>
          <w:tcPr>
            <w:tcW w:w="1082" w:type="dxa"/>
          </w:tcPr>
          <w:p w14:paraId="0DB7B999" w14:textId="77777777" w:rsidR="00D57C09" w:rsidRPr="00090C64" w:rsidRDefault="00D57C09" w:rsidP="00D12993">
            <w:pPr>
              <w:pStyle w:val="TAC"/>
            </w:pPr>
            <w:r w:rsidRPr="00090C64">
              <w:t>+46</w:t>
            </w:r>
          </w:p>
        </w:tc>
        <w:tc>
          <w:tcPr>
            <w:tcW w:w="1134" w:type="dxa"/>
          </w:tcPr>
          <w:p w14:paraId="5C57E5F1" w14:textId="77777777" w:rsidR="00D57C09" w:rsidRPr="00090C64" w:rsidRDefault="00D57C09" w:rsidP="00D12993">
            <w:pPr>
              <w:pStyle w:val="TAC"/>
            </w:pPr>
            <w:r w:rsidRPr="00090C64">
              <w:t>+38</w:t>
            </w:r>
          </w:p>
        </w:tc>
        <w:tc>
          <w:tcPr>
            <w:tcW w:w="1134" w:type="dxa"/>
          </w:tcPr>
          <w:p w14:paraId="331D33B5" w14:textId="77777777" w:rsidR="00D57C09" w:rsidRPr="00090C64" w:rsidRDefault="00D57C09" w:rsidP="00D12993">
            <w:pPr>
              <w:pStyle w:val="TAC"/>
            </w:pPr>
            <w:r w:rsidRPr="00090C64">
              <w:t>+24</w:t>
            </w:r>
          </w:p>
        </w:tc>
        <w:tc>
          <w:tcPr>
            <w:tcW w:w="1701" w:type="dxa"/>
          </w:tcPr>
          <w:p w14:paraId="0255627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D12993">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D12993">
            <w:pPr>
              <w:pStyle w:val="TAL"/>
            </w:pPr>
            <w:r w:rsidRPr="00090C64">
              <w:t>E-UTRA Band 75 or NR band n75</w:t>
            </w:r>
          </w:p>
        </w:tc>
        <w:tc>
          <w:tcPr>
            <w:tcW w:w="1657" w:type="dxa"/>
          </w:tcPr>
          <w:p w14:paraId="28BFB8C1" w14:textId="77777777" w:rsidR="00D57C09" w:rsidRPr="00090C64" w:rsidRDefault="00D57C09" w:rsidP="00D12993">
            <w:pPr>
              <w:pStyle w:val="TAC"/>
            </w:pPr>
            <w:r w:rsidRPr="00090C64">
              <w:t>1432 - 1517</w:t>
            </w:r>
          </w:p>
        </w:tc>
        <w:tc>
          <w:tcPr>
            <w:tcW w:w="1082" w:type="dxa"/>
          </w:tcPr>
          <w:p w14:paraId="5E1F8DC4" w14:textId="77777777" w:rsidR="00D57C09" w:rsidRPr="00090C64" w:rsidRDefault="00D57C09" w:rsidP="00D12993">
            <w:pPr>
              <w:pStyle w:val="TAC"/>
            </w:pPr>
            <w:r w:rsidRPr="00090C64">
              <w:t>+46</w:t>
            </w:r>
          </w:p>
        </w:tc>
        <w:tc>
          <w:tcPr>
            <w:tcW w:w="1134" w:type="dxa"/>
          </w:tcPr>
          <w:p w14:paraId="7B8E873E" w14:textId="77777777" w:rsidR="00D57C09" w:rsidRPr="00090C64" w:rsidRDefault="00D57C09" w:rsidP="00D12993">
            <w:pPr>
              <w:pStyle w:val="TAC"/>
            </w:pPr>
            <w:r w:rsidRPr="00090C64">
              <w:t>+38</w:t>
            </w:r>
          </w:p>
        </w:tc>
        <w:tc>
          <w:tcPr>
            <w:tcW w:w="1134" w:type="dxa"/>
          </w:tcPr>
          <w:p w14:paraId="25E75D12" w14:textId="77777777" w:rsidR="00D57C09" w:rsidRPr="00090C64" w:rsidRDefault="00D57C09" w:rsidP="00D12993">
            <w:pPr>
              <w:pStyle w:val="TAC"/>
            </w:pPr>
            <w:r w:rsidRPr="00090C64">
              <w:t>+24</w:t>
            </w:r>
          </w:p>
        </w:tc>
        <w:tc>
          <w:tcPr>
            <w:tcW w:w="1701" w:type="dxa"/>
          </w:tcPr>
          <w:p w14:paraId="37EA45A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D12993">
            <w:pPr>
              <w:pStyle w:val="TAC"/>
            </w:pPr>
            <w:r w:rsidRPr="00090C64">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D12993">
            <w:pPr>
              <w:pStyle w:val="TAL"/>
            </w:pPr>
            <w:r w:rsidRPr="00090C64">
              <w:t>E-UTRA Band 76 or NR band n76</w:t>
            </w:r>
          </w:p>
        </w:tc>
        <w:tc>
          <w:tcPr>
            <w:tcW w:w="1657" w:type="dxa"/>
          </w:tcPr>
          <w:p w14:paraId="13AD5E67" w14:textId="77777777" w:rsidR="00D57C09" w:rsidRPr="00090C64" w:rsidRDefault="00D57C09" w:rsidP="00D12993">
            <w:pPr>
              <w:pStyle w:val="TAC"/>
            </w:pPr>
            <w:r w:rsidRPr="00090C64">
              <w:t>1427 - 1432</w:t>
            </w:r>
          </w:p>
        </w:tc>
        <w:tc>
          <w:tcPr>
            <w:tcW w:w="1082" w:type="dxa"/>
          </w:tcPr>
          <w:p w14:paraId="7D0B5973" w14:textId="77777777" w:rsidR="00D57C09" w:rsidRPr="00090C64" w:rsidRDefault="00D57C09" w:rsidP="00D12993">
            <w:pPr>
              <w:pStyle w:val="TAC"/>
            </w:pPr>
            <w:r w:rsidRPr="00090C64">
              <w:t>N/A</w:t>
            </w:r>
          </w:p>
        </w:tc>
        <w:tc>
          <w:tcPr>
            <w:tcW w:w="1134" w:type="dxa"/>
          </w:tcPr>
          <w:p w14:paraId="37738E48" w14:textId="77777777" w:rsidR="00D57C09" w:rsidRPr="00090C64" w:rsidRDefault="00D57C09" w:rsidP="00D12993">
            <w:pPr>
              <w:pStyle w:val="TAC"/>
            </w:pPr>
            <w:r w:rsidRPr="00090C64">
              <w:t>N/A</w:t>
            </w:r>
          </w:p>
        </w:tc>
        <w:tc>
          <w:tcPr>
            <w:tcW w:w="1134" w:type="dxa"/>
          </w:tcPr>
          <w:p w14:paraId="67264396" w14:textId="77777777" w:rsidR="00D57C09" w:rsidRPr="00090C64" w:rsidRDefault="00D57C09" w:rsidP="00D12993">
            <w:pPr>
              <w:pStyle w:val="TAC"/>
            </w:pPr>
            <w:r w:rsidRPr="00090C64">
              <w:t>+24</w:t>
            </w:r>
          </w:p>
        </w:tc>
        <w:tc>
          <w:tcPr>
            <w:tcW w:w="1701" w:type="dxa"/>
          </w:tcPr>
          <w:p w14:paraId="41FBAC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D12993">
            <w:pPr>
              <w:pStyle w:val="TAC"/>
            </w:pPr>
            <w:r w:rsidRPr="00090C64">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D12993">
            <w:pPr>
              <w:pStyle w:val="TAL"/>
            </w:pPr>
            <w:r w:rsidRPr="00090C64">
              <w:t>NR band n77</w:t>
            </w:r>
          </w:p>
        </w:tc>
        <w:tc>
          <w:tcPr>
            <w:tcW w:w="1657" w:type="dxa"/>
          </w:tcPr>
          <w:p w14:paraId="4BCA5E1A" w14:textId="77777777" w:rsidR="00D57C09" w:rsidRPr="00090C64" w:rsidRDefault="00D57C09" w:rsidP="00D12993">
            <w:pPr>
              <w:pStyle w:val="TAC"/>
            </w:pPr>
            <w:r w:rsidRPr="00090C64">
              <w:t>3300 - 4200</w:t>
            </w:r>
          </w:p>
        </w:tc>
        <w:tc>
          <w:tcPr>
            <w:tcW w:w="1082" w:type="dxa"/>
          </w:tcPr>
          <w:p w14:paraId="2D88F5EB" w14:textId="77777777" w:rsidR="00D57C09" w:rsidRPr="00090C64" w:rsidRDefault="00D57C09" w:rsidP="00D12993">
            <w:pPr>
              <w:pStyle w:val="TAC"/>
            </w:pPr>
            <w:r w:rsidRPr="00090C64">
              <w:t>+46</w:t>
            </w:r>
          </w:p>
        </w:tc>
        <w:tc>
          <w:tcPr>
            <w:tcW w:w="1134" w:type="dxa"/>
          </w:tcPr>
          <w:p w14:paraId="7A4F167A" w14:textId="77777777" w:rsidR="00D57C09" w:rsidRPr="00090C64" w:rsidRDefault="00D57C09" w:rsidP="00D12993">
            <w:pPr>
              <w:pStyle w:val="TAC"/>
            </w:pPr>
            <w:r w:rsidRPr="00090C64">
              <w:t>+38</w:t>
            </w:r>
          </w:p>
        </w:tc>
        <w:tc>
          <w:tcPr>
            <w:tcW w:w="1134" w:type="dxa"/>
          </w:tcPr>
          <w:p w14:paraId="471E4BEB" w14:textId="77777777" w:rsidR="00D57C09" w:rsidRPr="00090C64" w:rsidRDefault="00D57C09" w:rsidP="00D12993">
            <w:pPr>
              <w:pStyle w:val="TAC"/>
            </w:pPr>
            <w:r w:rsidRPr="00090C64">
              <w:t>+24</w:t>
            </w:r>
          </w:p>
        </w:tc>
        <w:tc>
          <w:tcPr>
            <w:tcW w:w="1701" w:type="dxa"/>
          </w:tcPr>
          <w:p w14:paraId="70534B1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D12993">
            <w:pPr>
              <w:pStyle w:val="TAC"/>
            </w:pPr>
            <w:r w:rsidRPr="00090C64">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D12993">
            <w:pPr>
              <w:pStyle w:val="TAL"/>
            </w:pPr>
            <w:r w:rsidRPr="00090C64">
              <w:t>NR band n78</w:t>
            </w:r>
          </w:p>
        </w:tc>
        <w:tc>
          <w:tcPr>
            <w:tcW w:w="1657" w:type="dxa"/>
          </w:tcPr>
          <w:p w14:paraId="2532237A" w14:textId="77777777" w:rsidR="00D57C09" w:rsidRPr="00090C64" w:rsidRDefault="00D57C09" w:rsidP="00D12993">
            <w:pPr>
              <w:pStyle w:val="TAC"/>
            </w:pPr>
            <w:r w:rsidRPr="00090C64">
              <w:t>3300 - 3800</w:t>
            </w:r>
          </w:p>
        </w:tc>
        <w:tc>
          <w:tcPr>
            <w:tcW w:w="1082" w:type="dxa"/>
          </w:tcPr>
          <w:p w14:paraId="0F87B9C5" w14:textId="77777777" w:rsidR="00D57C09" w:rsidRPr="00090C64" w:rsidRDefault="00D57C09" w:rsidP="00D12993">
            <w:pPr>
              <w:pStyle w:val="TAC"/>
            </w:pPr>
            <w:r w:rsidRPr="00090C64">
              <w:t>+46</w:t>
            </w:r>
          </w:p>
        </w:tc>
        <w:tc>
          <w:tcPr>
            <w:tcW w:w="1134" w:type="dxa"/>
          </w:tcPr>
          <w:p w14:paraId="64EE61C1" w14:textId="77777777" w:rsidR="00D57C09" w:rsidRPr="00090C64" w:rsidRDefault="00D57C09" w:rsidP="00D12993">
            <w:pPr>
              <w:pStyle w:val="TAC"/>
            </w:pPr>
            <w:r w:rsidRPr="00090C64">
              <w:t>+38</w:t>
            </w:r>
          </w:p>
        </w:tc>
        <w:tc>
          <w:tcPr>
            <w:tcW w:w="1134" w:type="dxa"/>
          </w:tcPr>
          <w:p w14:paraId="282902E1" w14:textId="77777777" w:rsidR="00D57C09" w:rsidRPr="00090C64" w:rsidRDefault="00D57C09" w:rsidP="00D12993">
            <w:pPr>
              <w:pStyle w:val="TAC"/>
            </w:pPr>
            <w:r w:rsidRPr="00090C64">
              <w:t>+24</w:t>
            </w:r>
          </w:p>
        </w:tc>
        <w:tc>
          <w:tcPr>
            <w:tcW w:w="1701" w:type="dxa"/>
          </w:tcPr>
          <w:p w14:paraId="48603C7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D12993">
            <w:pPr>
              <w:pStyle w:val="TAC"/>
            </w:pPr>
            <w:r w:rsidRPr="00090C64">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D12993">
            <w:pPr>
              <w:pStyle w:val="TAL"/>
            </w:pPr>
            <w:r w:rsidRPr="00090C64">
              <w:t>NR band n79</w:t>
            </w:r>
          </w:p>
        </w:tc>
        <w:tc>
          <w:tcPr>
            <w:tcW w:w="1657" w:type="dxa"/>
          </w:tcPr>
          <w:p w14:paraId="56F09DFD" w14:textId="77777777" w:rsidR="00D57C09" w:rsidRPr="00090C64" w:rsidRDefault="00D57C09" w:rsidP="00D12993">
            <w:pPr>
              <w:pStyle w:val="TAC"/>
            </w:pPr>
            <w:r w:rsidRPr="00090C64">
              <w:t>4400 - 5000</w:t>
            </w:r>
          </w:p>
        </w:tc>
        <w:tc>
          <w:tcPr>
            <w:tcW w:w="1082" w:type="dxa"/>
          </w:tcPr>
          <w:p w14:paraId="67E9D1EB" w14:textId="77777777" w:rsidR="00D57C09" w:rsidRPr="00090C64" w:rsidRDefault="00D57C09" w:rsidP="00D12993">
            <w:pPr>
              <w:pStyle w:val="TAC"/>
            </w:pPr>
            <w:r w:rsidRPr="00090C64">
              <w:t>+46</w:t>
            </w:r>
          </w:p>
        </w:tc>
        <w:tc>
          <w:tcPr>
            <w:tcW w:w="1134" w:type="dxa"/>
          </w:tcPr>
          <w:p w14:paraId="10270A80" w14:textId="77777777" w:rsidR="00D57C09" w:rsidRPr="00090C64" w:rsidRDefault="00D57C09" w:rsidP="00D12993">
            <w:pPr>
              <w:pStyle w:val="TAC"/>
            </w:pPr>
            <w:r w:rsidRPr="00090C64">
              <w:t>+38</w:t>
            </w:r>
          </w:p>
        </w:tc>
        <w:tc>
          <w:tcPr>
            <w:tcW w:w="1134" w:type="dxa"/>
          </w:tcPr>
          <w:p w14:paraId="44CA9A14" w14:textId="77777777" w:rsidR="00D57C09" w:rsidRPr="00090C64" w:rsidRDefault="00D57C09" w:rsidP="00D12993">
            <w:pPr>
              <w:pStyle w:val="TAC"/>
            </w:pPr>
            <w:r w:rsidRPr="00090C64">
              <w:t>+24</w:t>
            </w:r>
          </w:p>
        </w:tc>
        <w:tc>
          <w:tcPr>
            <w:tcW w:w="1701" w:type="dxa"/>
          </w:tcPr>
          <w:p w14:paraId="2B85D95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D12993">
            <w:pPr>
              <w:pStyle w:val="TAC"/>
            </w:pPr>
            <w:r w:rsidRPr="00090C64">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D12993">
            <w:pPr>
              <w:pStyle w:val="TAL"/>
            </w:pPr>
            <w:r w:rsidRPr="00090C64">
              <w:t>E-UTRA Band 85</w:t>
            </w:r>
          </w:p>
        </w:tc>
        <w:tc>
          <w:tcPr>
            <w:tcW w:w="1657" w:type="dxa"/>
          </w:tcPr>
          <w:p w14:paraId="6186D4D9" w14:textId="77777777" w:rsidR="00D57C09" w:rsidRPr="00090C64" w:rsidRDefault="00D57C09" w:rsidP="00D12993">
            <w:pPr>
              <w:pStyle w:val="TAC"/>
            </w:pPr>
            <w:r w:rsidRPr="00090C64">
              <w:t>728 – 746</w:t>
            </w:r>
          </w:p>
        </w:tc>
        <w:tc>
          <w:tcPr>
            <w:tcW w:w="1082" w:type="dxa"/>
          </w:tcPr>
          <w:p w14:paraId="0CA0793A" w14:textId="77777777" w:rsidR="00D57C09" w:rsidRPr="00090C64" w:rsidRDefault="00D57C09" w:rsidP="00D12993">
            <w:pPr>
              <w:pStyle w:val="TAC"/>
            </w:pPr>
            <w:r w:rsidRPr="00090C64">
              <w:t>+46</w:t>
            </w:r>
          </w:p>
        </w:tc>
        <w:tc>
          <w:tcPr>
            <w:tcW w:w="1134" w:type="dxa"/>
          </w:tcPr>
          <w:p w14:paraId="03576B3C" w14:textId="77777777" w:rsidR="00D57C09" w:rsidRPr="00090C64" w:rsidRDefault="00D57C09" w:rsidP="00D12993">
            <w:pPr>
              <w:pStyle w:val="TAC"/>
            </w:pPr>
            <w:r w:rsidRPr="00090C64">
              <w:t>+38</w:t>
            </w:r>
          </w:p>
        </w:tc>
        <w:tc>
          <w:tcPr>
            <w:tcW w:w="1134" w:type="dxa"/>
          </w:tcPr>
          <w:p w14:paraId="4BB98303" w14:textId="77777777" w:rsidR="00D57C09" w:rsidRPr="00090C64" w:rsidRDefault="00D57C09" w:rsidP="00D12993">
            <w:pPr>
              <w:pStyle w:val="TAC"/>
            </w:pPr>
            <w:r w:rsidRPr="00090C64">
              <w:t>+24</w:t>
            </w:r>
          </w:p>
        </w:tc>
        <w:tc>
          <w:tcPr>
            <w:tcW w:w="1701" w:type="dxa"/>
          </w:tcPr>
          <w:p w14:paraId="26E3D5F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D12993">
            <w:pPr>
              <w:pStyle w:val="TAC"/>
            </w:pPr>
            <w:r w:rsidRPr="00090C64">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D12993">
            <w:pPr>
              <w:pStyle w:val="TAL"/>
              <w:rPr>
                <w:rFonts w:cs="Arial"/>
              </w:rPr>
            </w:pPr>
            <w:r w:rsidRPr="00090C64">
              <w:t>E-UTRA Band 87</w:t>
            </w:r>
          </w:p>
        </w:tc>
        <w:tc>
          <w:tcPr>
            <w:tcW w:w="1657" w:type="dxa"/>
          </w:tcPr>
          <w:p w14:paraId="04F9AB60" w14:textId="77777777" w:rsidR="00D57C09" w:rsidRPr="00090C64" w:rsidRDefault="00D57C09" w:rsidP="00D12993">
            <w:pPr>
              <w:pStyle w:val="TAC"/>
            </w:pPr>
            <w:r w:rsidRPr="00090C64">
              <w:t>420 – 425</w:t>
            </w:r>
          </w:p>
        </w:tc>
        <w:tc>
          <w:tcPr>
            <w:tcW w:w="1082" w:type="dxa"/>
          </w:tcPr>
          <w:p w14:paraId="793023BD" w14:textId="77777777" w:rsidR="00D57C09" w:rsidRPr="00090C64" w:rsidRDefault="00D57C09" w:rsidP="00D12993">
            <w:pPr>
              <w:pStyle w:val="TAC"/>
            </w:pPr>
            <w:r w:rsidRPr="00090C64">
              <w:t>+46</w:t>
            </w:r>
          </w:p>
        </w:tc>
        <w:tc>
          <w:tcPr>
            <w:tcW w:w="1134" w:type="dxa"/>
          </w:tcPr>
          <w:p w14:paraId="46D80DC2" w14:textId="77777777" w:rsidR="00D57C09" w:rsidRPr="00090C64" w:rsidRDefault="00D57C09" w:rsidP="00D12993">
            <w:pPr>
              <w:pStyle w:val="TAC"/>
            </w:pPr>
            <w:r w:rsidRPr="00090C64">
              <w:t>+38</w:t>
            </w:r>
          </w:p>
        </w:tc>
        <w:tc>
          <w:tcPr>
            <w:tcW w:w="1134" w:type="dxa"/>
          </w:tcPr>
          <w:p w14:paraId="6994AE4E" w14:textId="77777777" w:rsidR="00D57C09" w:rsidRPr="00090C64" w:rsidRDefault="00D57C09" w:rsidP="00D12993">
            <w:pPr>
              <w:pStyle w:val="TAC"/>
            </w:pPr>
            <w:r w:rsidRPr="00090C64">
              <w:t>+24</w:t>
            </w:r>
          </w:p>
        </w:tc>
        <w:tc>
          <w:tcPr>
            <w:tcW w:w="1701" w:type="dxa"/>
          </w:tcPr>
          <w:p w14:paraId="07EFD69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D12993">
            <w:pPr>
              <w:pStyle w:val="TAC"/>
            </w:pPr>
            <w:r w:rsidRPr="00090C64">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D12993">
            <w:pPr>
              <w:pStyle w:val="TAL"/>
              <w:rPr>
                <w:rFonts w:cs="Arial"/>
              </w:rPr>
            </w:pPr>
            <w:r w:rsidRPr="00090C64">
              <w:t>E-UTRA Band 88</w:t>
            </w:r>
          </w:p>
        </w:tc>
        <w:tc>
          <w:tcPr>
            <w:tcW w:w="1657" w:type="dxa"/>
          </w:tcPr>
          <w:p w14:paraId="235DD9C5" w14:textId="77777777" w:rsidR="00D57C09" w:rsidRPr="00090C64" w:rsidRDefault="00D57C09" w:rsidP="00D12993">
            <w:pPr>
              <w:pStyle w:val="TAC"/>
            </w:pPr>
            <w:r w:rsidRPr="00090C64">
              <w:t>422 – 427</w:t>
            </w:r>
          </w:p>
        </w:tc>
        <w:tc>
          <w:tcPr>
            <w:tcW w:w="1082" w:type="dxa"/>
          </w:tcPr>
          <w:p w14:paraId="62780FB0" w14:textId="77777777" w:rsidR="00D57C09" w:rsidRPr="00090C64" w:rsidRDefault="00D57C09" w:rsidP="00D12993">
            <w:pPr>
              <w:pStyle w:val="TAC"/>
            </w:pPr>
            <w:r w:rsidRPr="00090C64">
              <w:t>+46</w:t>
            </w:r>
          </w:p>
        </w:tc>
        <w:tc>
          <w:tcPr>
            <w:tcW w:w="1134" w:type="dxa"/>
          </w:tcPr>
          <w:p w14:paraId="32FECAD3" w14:textId="77777777" w:rsidR="00D57C09" w:rsidRPr="00090C64" w:rsidRDefault="00D57C09" w:rsidP="00D12993">
            <w:pPr>
              <w:pStyle w:val="TAC"/>
            </w:pPr>
            <w:r w:rsidRPr="00090C64">
              <w:t>+38</w:t>
            </w:r>
          </w:p>
        </w:tc>
        <w:tc>
          <w:tcPr>
            <w:tcW w:w="1134" w:type="dxa"/>
          </w:tcPr>
          <w:p w14:paraId="73B7CC1A" w14:textId="77777777" w:rsidR="00D57C09" w:rsidRPr="00090C64" w:rsidRDefault="00D57C09" w:rsidP="00D12993">
            <w:pPr>
              <w:pStyle w:val="TAC"/>
            </w:pPr>
            <w:r w:rsidRPr="00090C64">
              <w:t>+24</w:t>
            </w:r>
          </w:p>
        </w:tc>
        <w:tc>
          <w:tcPr>
            <w:tcW w:w="1701" w:type="dxa"/>
          </w:tcPr>
          <w:p w14:paraId="6D1DFE4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D12993">
            <w:pPr>
              <w:pStyle w:val="TAC"/>
            </w:pPr>
            <w:r w:rsidRPr="00090C64">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D12993">
            <w:pPr>
              <w:pStyle w:val="TAL"/>
            </w:pPr>
            <w:r w:rsidRPr="00090C64">
              <w:rPr>
                <w:lang w:eastAsia="zh-CN"/>
              </w:rPr>
              <w:t>NR band n91</w:t>
            </w:r>
          </w:p>
        </w:tc>
        <w:tc>
          <w:tcPr>
            <w:tcW w:w="1657" w:type="dxa"/>
          </w:tcPr>
          <w:p w14:paraId="2AD69FEA" w14:textId="77777777" w:rsidR="00D57C09" w:rsidRPr="00090C64" w:rsidRDefault="00D57C09" w:rsidP="00D12993">
            <w:pPr>
              <w:pStyle w:val="TAC"/>
            </w:pPr>
            <w:r w:rsidRPr="00090C64">
              <w:t>1427 - 1432</w:t>
            </w:r>
          </w:p>
        </w:tc>
        <w:tc>
          <w:tcPr>
            <w:tcW w:w="1082" w:type="dxa"/>
          </w:tcPr>
          <w:p w14:paraId="06C19FD7" w14:textId="77777777" w:rsidR="00D57C09" w:rsidRPr="00090C64" w:rsidRDefault="00D57C09" w:rsidP="00D12993">
            <w:pPr>
              <w:pStyle w:val="TAC"/>
            </w:pPr>
            <w:r w:rsidRPr="00090C64">
              <w:t>N/A</w:t>
            </w:r>
          </w:p>
        </w:tc>
        <w:tc>
          <w:tcPr>
            <w:tcW w:w="1134" w:type="dxa"/>
          </w:tcPr>
          <w:p w14:paraId="4D1DA7B0" w14:textId="77777777" w:rsidR="00D57C09" w:rsidRPr="00090C64" w:rsidRDefault="00D57C09" w:rsidP="00D12993">
            <w:pPr>
              <w:pStyle w:val="TAC"/>
            </w:pPr>
            <w:r w:rsidRPr="00090C64">
              <w:t>N/A</w:t>
            </w:r>
          </w:p>
        </w:tc>
        <w:tc>
          <w:tcPr>
            <w:tcW w:w="1134" w:type="dxa"/>
          </w:tcPr>
          <w:p w14:paraId="05B6E7B4" w14:textId="77777777" w:rsidR="00D57C09" w:rsidRPr="00090C64" w:rsidRDefault="00D57C09" w:rsidP="00D12993">
            <w:pPr>
              <w:pStyle w:val="TAC"/>
            </w:pPr>
            <w:r w:rsidRPr="00090C64">
              <w:t>+24</w:t>
            </w:r>
          </w:p>
        </w:tc>
        <w:tc>
          <w:tcPr>
            <w:tcW w:w="1701" w:type="dxa"/>
          </w:tcPr>
          <w:p w14:paraId="54E392E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D12993">
            <w:pPr>
              <w:pStyle w:val="TAC"/>
            </w:pPr>
            <w:r w:rsidRPr="00090C64">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D12993">
            <w:pPr>
              <w:pStyle w:val="TAL"/>
            </w:pPr>
            <w:r w:rsidRPr="00090C64">
              <w:rPr>
                <w:lang w:eastAsia="zh-CN"/>
              </w:rPr>
              <w:t>NR band n92</w:t>
            </w:r>
          </w:p>
        </w:tc>
        <w:tc>
          <w:tcPr>
            <w:tcW w:w="1657" w:type="dxa"/>
          </w:tcPr>
          <w:p w14:paraId="05861697" w14:textId="77777777" w:rsidR="00D57C09" w:rsidRPr="00090C64" w:rsidRDefault="00D57C09" w:rsidP="00D12993">
            <w:pPr>
              <w:pStyle w:val="TAC"/>
            </w:pPr>
            <w:r w:rsidRPr="00090C64">
              <w:t>1432 - 1517</w:t>
            </w:r>
          </w:p>
        </w:tc>
        <w:tc>
          <w:tcPr>
            <w:tcW w:w="1082" w:type="dxa"/>
          </w:tcPr>
          <w:p w14:paraId="041D55B5" w14:textId="77777777" w:rsidR="00D57C09" w:rsidRPr="00090C64" w:rsidRDefault="00D57C09" w:rsidP="00D12993">
            <w:pPr>
              <w:pStyle w:val="TAC"/>
            </w:pPr>
            <w:r w:rsidRPr="00090C64">
              <w:t>+46</w:t>
            </w:r>
          </w:p>
        </w:tc>
        <w:tc>
          <w:tcPr>
            <w:tcW w:w="1134" w:type="dxa"/>
          </w:tcPr>
          <w:p w14:paraId="746DB2BA" w14:textId="77777777" w:rsidR="00D57C09" w:rsidRPr="00090C64" w:rsidRDefault="00D57C09" w:rsidP="00D12993">
            <w:pPr>
              <w:pStyle w:val="TAC"/>
            </w:pPr>
            <w:r w:rsidRPr="00090C64">
              <w:t>+38</w:t>
            </w:r>
          </w:p>
        </w:tc>
        <w:tc>
          <w:tcPr>
            <w:tcW w:w="1134" w:type="dxa"/>
          </w:tcPr>
          <w:p w14:paraId="2F6E8FB1" w14:textId="77777777" w:rsidR="00D57C09" w:rsidRPr="00090C64" w:rsidRDefault="00D57C09" w:rsidP="00D12993">
            <w:pPr>
              <w:pStyle w:val="TAC"/>
            </w:pPr>
            <w:r w:rsidRPr="00090C64">
              <w:t>+24</w:t>
            </w:r>
          </w:p>
        </w:tc>
        <w:tc>
          <w:tcPr>
            <w:tcW w:w="1701" w:type="dxa"/>
          </w:tcPr>
          <w:p w14:paraId="3F8B588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D12993">
            <w:pPr>
              <w:pStyle w:val="TAC"/>
            </w:pPr>
            <w:r w:rsidRPr="00090C64">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D12993">
            <w:pPr>
              <w:pStyle w:val="TAL"/>
            </w:pPr>
            <w:r w:rsidRPr="00090C64">
              <w:rPr>
                <w:lang w:eastAsia="zh-CN"/>
              </w:rPr>
              <w:t>NR band n93</w:t>
            </w:r>
          </w:p>
        </w:tc>
        <w:tc>
          <w:tcPr>
            <w:tcW w:w="1657" w:type="dxa"/>
          </w:tcPr>
          <w:p w14:paraId="43433DA8" w14:textId="77777777" w:rsidR="00D57C09" w:rsidRPr="00090C64" w:rsidRDefault="00D57C09" w:rsidP="00D12993">
            <w:pPr>
              <w:pStyle w:val="TAC"/>
            </w:pPr>
            <w:r w:rsidRPr="00090C64">
              <w:t>1427 - 1432</w:t>
            </w:r>
          </w:p>
        </w:tc>
        <w:tc>
          <w:tcPr>
            <w:tcW w:w="1082" w:type="dxa"/>
          </w:tcPr>
          <w:p w14:paraId="05A12E9A" w14:textId="77777777" w:rsidR="00D57C09" w:rsidRPr="00090C64" w:rsidRDefault="00D57C09" w:rsidP="00D12993">
            <w:pPr>
              <w:pStyle w:val="TAC"/>
            </w:pPr>
            <w:r w:rsidRPr="00090C64">
              <w:t>N/A</w:t>
            </w:r>
          </w:p>
        </w:tc>
        <w:tc>
          <w:tcPr>
            <w:tcW w:w="1134" w:type="dxa"/>
          </w:tcPr>
          <w:p w14:paraId="138571E3" w14:textId="77777777" w:rsidR="00D57C09" w:rsidRPr="00090C64" w:rsidRDefault="00D57C09" w:rsidP="00D12993">
            <w:pPr>
              <w:pStyle w:val="TAC"/>
            </w:pPr>
            <w:r w:rsidRPr="00090C64">
              <w:t>N/A</w:t>
            </w:r>
          </w:p>
        </w:tc>
        <w:tc>
          <w:tcPr>
            <w:tcW w:w="1134" w:type="dxa"/>
          </w:tcPr>
          <w:p w14:paraId="016EBDD4" w14:textId="77777777" w:rsidR="00D57C09" w:rsidRPr="00090C64" w:rsidRDefault="00D57C09" w:rsidP="00D12993">
            <w:pPr>
              <w:pStyle w:val="TAC"/>
            </w:pPr>
            <w:r w:rsidRPr="00090C64">
              <w:t>+24</w:t>
            </w:r>
          </w:p>
        </w:tc>
        <w:tc>
          <w:tcPr>
            <w:tcW w:w="1701" w:type="dxa"/>
          </w:tcPr>
          <w:p w14:paraId="10750F8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D12993">
            <w:pPr>
              <w:pStyle w:val="TAC"/>
            </w:pPr>
            <w:r w:rsidRPr="00090C64">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D12993">
            <w:pPr>
              <w:pStyle w:val="TAL"/>
            </w:pPr>
            <w:r w:rsidRPr="00090C64">
              <w:rPr>
                <w:lang w:eastAsia="zh-CN"/>
              </w:rPr>
              <w:t>NR band n94</w:t>
            </w:r>
          </w:p>
        </w:tc>
        <w:tc>
          <w:tcPr>
            <w:tcW w:w="1657" w:type="dxa"/>
          </w:tcPr>
          <w:p w14:paraId="57A13E07" w14:textId="77777777" w:rsidR="00D57C09" w:rsidRPr="00090C64" w:rsidRDefault="00D57C09" w:rsidP="00D12993">
            <w:pPr>
              <w:pStyle w:val="TAC"/>
            </w:pPr>
            <w:r w:rsidRPr="00090C64">
              <w:t>1432 - 1517</w:t>
            </w:r>
          </w:p>
        </w:tc>
        <w:tc>
          <w:tcPr>
            <w:tcW w:w="1082" w:type="dxa"/>
          </w:tcPr>
          <w:p w14:paraId="5FD57B11" w14:textId="77777777" w:rsidR="00D57C09" w:rsidRPr="00090C64" w:rsidRDefault="00D57C09" w:rsidP="00D12993">
            <w:pPr>
              <w:pStyle w:val="TAC"/>
            </w:pPr>
            <w:r w:rsidRPr="00090C64">
              <w:t>+46</w:t>
            </w:r>
          </w:p>
        </w:tc>
        <w:tc>
          <w:tcPr>
            <w:tcW w:w="1134" w:type="dxa"/>
          </w:tcPr>
          <w:p w14:paraId="1BDF23EE" w14:textId="77777777" w:rsidR="00D57C09" w:rsidRPr="00090C64" w:rsidRDefault="00D57C09" w:rsidP="00D12993">
            <w:pPr>
              <w:pStyle w:val="TAC"/>
            </w:pPr>
            <w:r w:rsidRPr="00090C64">
              <w:t>+38</w:t>
            </w:r>
          </w:p>
        </w:tc>
        <w:tc>
          <w:tcPr>
            <w:tcW w:w="1134" w:type="dxa"/>
          </w:tcPr>
          <w:p w14:paraId="5A721263" w14:textId="77777777" w:rsidR="00D57C09" w:rsidRPr="00090C64" w:rsidRDefault="00D57C09" w:rsidP="00D12993">
            <w:pPr>
              <w:pStyle w:val="TAC"/>
            </w:pPr>
            <w:r w:rsidRPr="00090C64">
              <w:t>+24</w:t>
            </w:r>
          </w:p>
        </w:tc>
        <w:tc>
          <w:tcPr>
            <w:tcW w:w="1701" w:type="dxa"/>
          </w:tcPr>
          <w:p w14:paraId="6538514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D12993">
            <w:pPr>
              <w:pStyle w:val="TAC"/>
            </w:pPr>
            <w:r w:rsidRPr="00090C64">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D12993">
            <w:pPr>
              <w:pStyle w:val="TAL"/>
              <w:rPr>
                <w:lang w:eastAsia="zh-CN"/>
              </w:rPr>
            </w:pPr>
            <w:r w:rsidRPr="009202AA">
              <w:rPr>
                <w:lang w:eastAsia="zh-CN"/>
              </w:rPr>
              <w:t>NR band n96</w:t>
            </w:r>
          </w:p>
        </w:tc>
        <w:tc>
          <w:tcPr>
            <w:tcW w:w="1657" w:type="dxa"/>
          </w:tcPr>
          <w:p w14:paraId="7F34F715" w14:textId="0E0BC4B5" w:rsidR="00AB0272" w:rsidRPr="00090C64" w:rsidRDefault="00AB0272" w:rsidP="00D12993">
            <w:pPr>
              <w:pStyle w:val="TAC"/>
            </w:pPr>
            <w:r w:rsidRPr="009202AA">
              <w:t>5925 - 7125</w:t>
            </w:r>
          </w:p>
        </w:tc>
        <w:tc>
          <w:tcPr>
            <w:tcW w:w="1082" w:type="dxa"/>
          </w:tcPr>
          <w:p w14:paraId="2DF7CE07" w14:textId="74861517" w:rsidR="00AB0272" w:rsidRPr="00090C64" w:rsidRDefault="00AB0272" w:rsidP="00D12993">
            <w:pPr>
              <w:pStyle w:val="TAC"/>
            </w:pPr>
            <w:r w:rsidRPr="009202AA">
              <w:t>N/A</w:t>
            </w:r>
          </w:p>
        </w:tc>
        <w:tc>
          <w:tcPr>
            <w:tcW w:w="1134" w:type="dxa"/>
          </w:tcPr>
          <w:p w14:paraId="16A79D84" w14:textId="56E3FC2E" w:rsidR="00AB0272" w:rsidRPr="00090C64" w:rsidRDefault="00AB0272" w:rsidP="00D12993">
            <w:pPr>
              <w:pStyle w:val="TAC"/>
            </w:pPr>
            <w:r>
              <w:t>+38</w:t>
            </w:r>
          </w:p>
        </w:tc>
        <w:tc>
          <w:tcPr>
            <w:tcW w:w="1134" w:type="dxa"/>
          </w:tcPr>
          <w:p w14:paraId="3752828E" w14:textId="034E4F0D" w:rsidR="00AB0272" w:rsidRPr="00090C64" w:rsidRDefault="00AB0272" w:rsidP="00D12993">
            <w:pPr>
              <w:pStyle w:val="TAC"/>
            </w:pPr>
            <w:r w:rsidRPr="009202AA">
              <w:t>+24</w:t>
            </w:r>
          </w:p>
        </w:tc>
        <w:tc>
          <w:tcPr>
            <w:tcW w:w="1701" w:type="dxa"/>
          </w:tcPr>
          <w:p w14:paraId="736764DD" w14:textId="6E3B4D22"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D12993">
            <w:pPr>
              <w:pStyle w:val="TAC"/>
            </w:pPr>
            <w:r w:rsidRPr="009202AA">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D1299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12993"/>
    <w:p w14:paraId="4B9684D3" w14:textId="77777777" w:rsidR="00D57C09" w:rsidRPr="00090C64" w:rsidRDefault="00D57C09" w:rsidP="00D57C09">
      <w:pPr>
        <w:pStyle w:val="Heading2"/>
      </w:pPr>
      <w:bookmarkStart w:id="9381" w:name="_Toc21125281"/>
      <w:bookmarkStart w:id="9382" w:name="_Toc29768271"/>
      <w:bookmarkStart w:id="9383" w:name="_Toc36044713"/>
      <w:bookmarkStart w:id="9384" w:name="_Toc37230618"/>
      <w:bookmarkStart w:id="9385" w:name="_Toc45907761"/>
      <w:bookmarkStart w:id="9386" w:name="_Toc53181866"/>
      <w:bookmarkStart w:id="9387" w:name="_Toc61117601"/>
      <w:bookmarkStart w:id="9388" w:name="_Toc67076690"/>
      <w:bookmarkStart w:id="9389" w:name="_Toc67077228"/>
      <w:bookmarkStart w:id="9390" w:name="_Toc74753110"/>
      <w:bookmarkStart w:id="9391" w:name="_Toc74753649"/>
      <w:bookmarkStart w:id="9392" w:name="_Toc74754187"/>
      <w:bookmarkStart w:id="9393" w:name="_Toc76507510"/>
      <w:bookmarkStart w:id="9394" w:name="_Toc83111661"/>
      <w:bookmarkStart w:id="9395" w:name="_Toc89877313"/>
      <w:bookmarkStart w:id="9396" w:name="_Toc98710848"/>
      <w:bookmarkStart w:id="9397" w:name="_Toc130920184"/>
      <w:bookmarkStart w:id="9398" w:name="_Toc137300730"/>
      <w:bookmarkStart w:id="9399" w:name="_Toc138889063"/>
      <w:bookmarkStart w:id="9400" w:name="_Toc145109072"/>
      <w:bookmarkStart w:id="9401" w:name="_Toc155260214"/>
      <w:bookmarkStart w:id="9402" w:name="_Toc219557711"/>
      <w:r w:rsidRPr="00090C64">
        <w:t>7.7</w:t>
      </w:r>
      <w:r w:rsidRPr="00090C64">
        <w:tab/>
        <w:t>OTA Receiver spurious emissions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8725EB4" w14:textId="77777777" w:rsidR="00D57C09" w:rsidRPr="00090C64" w:rsidRDefault="00D57C09" w:rsidP="00D57C09">
      <w:pPr>
        <w:pStyle w:val="Heading3"/>
        <w:rPr>
          <w:lang w:eastAsia="sv-SE"/>
        </w:rPr>
      </w:pPr>
      <w:bookmarkStart w:id="9403" w:name="_Toc21125282"/>
      <w:bookmarkStart w:id="9404" w:name="_Toc29768272"/>
      <w:bookmarkStart w:id="9405" w:name="_Toc36044714"/>
      <w:bookmarkStart w:id="9406" w:name="_Toc37230619"/>
      <w:bookmarkStart w:id="9407" w:name="_Toc45907762"/>
      <w:bookmarkStart w:id="9408" w:name="_Toc53181867"/>
      <w:bookmarkStart w:id="9409" w:name="_Toc61117602"/>
      <w:bookmarkStart w:id="9410" w:name="_Toc67076691"/>
      <w:bookmarkStart w:id="9411" w:name="_Toc67077229"/>
      <w:bookmarkStart w:id="9412" w:name="_Toc74753111"/>
      <w:bookmarkStart w:id="9413" w:name="_Toc74753650"/>
      <w:bookmarkStart w:id="9414" w:name="_Toc74754188"/>
      <w:bookmarkStart w:id="9415" w:name="_Toc76507511"/>
      <w:bookmarkStart w:id="9416" w:name="_Toc83111662"/>
      <w:bookmarkStart w:id="9417" w:name="_Toc89877314"/>
      <w:bookmarkStart w:id="9418" w:name="_Toc98710849"/>
      <w:bookmarkStart w:id="9419" w:name="_Toc130920185"/>
      <w:bookmarkStart w:id="9420" w:name="_Toc137300731"/>
      <w:bookmarkStart w:id="9421" w:name="_Toc138889064"/>
      <w:bookmarkStart w:id="9422" w:name="_Toc145109073"/>
      <w:bookmarkStart w:id="9423" w:name="_Toc155260215"/>
      <w:bookmarkStart w:id="9424" w:name="_Toc219557712"/>
      <w:r w:rsidRPr="00090C64">
        <w:rPr>
          <w:lang w:eastAsia="sv-SE"/>
        </w:rPr>
        <w:t>7.7.1</w:t>
      </w:r>
      <w:r w:rsidRPr="00090C64">
        <w:rPr>
          <w:lang w:eastAsia="sv-SE"/>
        </w:rPr>
        <w:tab/>
        <w:t>Definition and applicability</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6A8073F" w14:textId="77777777" w:rsidR="00D57C09" w:rsidRPr="00090C64" w:rsidRDefault="00D57C09" w:rsidP="00D1299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5ECCECA4" w:rsidR="00D57C09" w:rsidRPr="00090C64" w:rsidRDefault="00D57C09" w:rsidP="00D12993">
      <w:pPr>
        <w:pStyle w:val="NO"/>
        <w:rPr>
          <w:lang w:eastAsia="zh-CN"/>
        </w:rPr>
      </w:pPr>
      <w:r w:rsidRPr="00090C64">
        <w:rPr>
          <w:lang w:eastAsia="zh-CN"/>
        </w:rPr>
        <w:t>NOTE:</w:t>
      </w:r>
      <w:r w:rsidRPr="00090C64">
        <w:rPr>
          <w:lang w:eastAsia="zh-CN"/>
        </w:rPr>
        <w:tab/>
      </w:r>
      <w:r w:rsidR="005602A9" w:rsidRPr="00B20AE8">
        <w:rPr>
          <w:lang w:eastAsia="zh-CN"/>
        </w:rPr>
        <w:t xml:space="preserve">The OTA receiver spurious emission requirement applicability for the AAS BS with the RX-only capabilities </w:t>
      </w:r>
      <w:r w:rsidR="005602A9" w:rsidRPr="00F95B02">
        <w:t>are not covered by the present release of this specification.</w:t>
      </w:r>
      <w:r w:rsidR="005602A9" w:rsidRPr="00B20AE8">
        <w:rPr>
          <w:lang w:eastAsia="zh-CN"/>
        </w:rPr>
        <w:t>.</w:t>
      </w:r>
    </w:p>
    <w:p w14:paraId="3A2C24C1" w14:textId="77777777" w:rsidR="00D57C09" w:rsidRPr="00090C64" w:rsidRDefault="00D57C09" w:rsidP="00D1299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1299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25" w:name="_Toc21125283"/>
      <w:bookmarkStart w:id="9426" w:name="_Toc29768273"/>
      <w:bookmarkStart w:id="9427" w:name="_Toc36044715"/>
      <w:bookmarkStart w:id="9428" w:name="_Toc37230620"/>
      <w:bookmarkStart w:id="9429" w:name="_Toc45907763"/>
      <w:bookmarkStart w:id="9430" w:name="_Toc53181868"/>
      <w:bookmarkStart w:id="9431" w:name="_Toc61117603"/>
      <w:bookmarkStart w:id="9432" w:name="_Toc67076692"/>
      <w:bookmarkStart w:id="9433" w:name="_Toc67077230"/>
      <w:bookmarkStart w:id="9434" w:name="_Toc74753112"/>
      <w:bookmarkStart w:id="9435" w:name="_Toc74753651"/>
      <w:bookmarkStart w:id="9436" w:name="_Toc74754189"/>
      <w:bookmarkStart w:id="9437" w:name="_Toc76507512"/>
      <w:bookmarkStart w:id="9438" w:name="_Toc83111663"/>
      <w:bookmarkStart w:id="9439" w:name="_Toc89877315"/>
      <w:bookmarkStart w:id="9440" w:name="_Toc98710850"/>
      <w:bookmarkStart w:id="9441" w:name="_Toc130920186"/>
      <w:bookmarkStart w:id="9442" w:name="_Toc137300732"/>
      <w:bookmarkStart w:id="9443" w:name="_Toc138889065"/>
      <w:bookmarkStart w:id="9444" w:name="_Toc145109074"/>
      <w:bookmarkStart w:id="9445" w:name="_Toc155260216"/>
      <w:bookmarkStart w:id="9446" w:name="_Toc219557713"/>
      <w:r w:rsidRPr="00090C64">
        <w:rPr>
          <w:lang w:eastAsia="sv-SE"/>
        </w:rPr>
        <w:t>7.7.2</w:t>
      </w:r>
      <w:r w:rsidRPr="00090C64">
        <w:rPr>
          <w:lang w:eastAsia="sv-SE"/>
        </w:rPr>
        <w:tab/>
        <w:t>Minimum Requirement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5B1E422" w14:textId="296052E8" w:rsidR="00D57C09" w:rsidRPr="00090C64" w:rsidRDefault="00D57C09" w:rsidP="00D1299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D1299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D1299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47" w:name="_Toc21125284"/>
      <w:bookmarkStart w:id="9448" w:name="_Toc29768274"/>
      <w:bookmarkStart w:id="9449" w:name="_Toc36044716"/>
      <w:bookmarkStart w:id="9450" w:name="_Toc37230621"/>
      <w:bookmarkStart w:id="9451" w:name="_Toc45907764"/>
      <w:bookmarkStart w:id="9452" w:name="_Toc53181869"/>
      <w:bookmarkStart w:id="9453" w:name="_Toc61117604"/>
      <w:bookmarkStart w:id="9454" w:name="_Toc67076693"/>
      <w:bookmarkStart w:id="9455" w:name="_Toc67077231"/>
      <w:bookmarkStart w:id="9456" w:name="_Toc74753113"/>
      <w:bookmarkStart w:id="9457" w:name="_Toc74753652"/>
      <w:bookmarkStart w:id="9458" w:name="_Toc74754190"/>
      <w:bookmarkStart w:id="9459" w:name="_Toc76507513"/>
      <w:bookmarkStart w:id="9460" w:name="_Toc83111664"/>
      <w:bookmarkStart w:id="9461" w:name="_Toc89877316"/>
      <w:bookmarkStart w:id="9462" w:name="_Toc98710851"/>
      <w:bookmarkStart w:id="9463" w:name="_Toc130920187"/>
      <w:bookmarkStart w:id="9464" w:name="_Toc137300733"/>
      <w:bookmarkStart w:id="9465" w:name="_Toc138889066"/>
      <w:bookmarkStart w:id="9466" w:name="_Toc145109075"/>
      <w:bookmarkStart w:id="9467" w:name="_Toc155260217"/>
      <w:bookmarkStart w:id="9468" w:name="_Toc219557714"/>
      <w:r w:rsidRPr="00090C64">
        <w:rPr>
          <w:lang w:eastAsia="sv-SE"/>
        </w:rPr>
        <w:t>7.7.3</w:t>
      </w:r>
      <w:r w:rsidRPr="00090C64">
        <w:rPr>
          <w:lang w:eastAsia="sv-SE"/>
        </w:rPr>
        <w:tab/>
        <w:t>Test purpose</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0756B63" w14:textId="77777777" w:rsidR="00D57C09" w:rsidRPr="00090C64" w:rsidRDefault="00D57C09" w:rsidP="00D1299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69" w:name="_Toc21125285"/>
      <w:bookmarkStart w:id="9470" w:name="_Toc29768275"/>
      <w:bookmarkStart w:id="9471" w:name="_Toc36044717"/>
      <w:bookmarkStart w:id="9472" w:name="_Toc37230622"/>
      <w:bookmarkStart w:id="9473" w:name="_Toc45907765"/>
      <w:bookmarkStart w:id="9474" w:name="_Toc53181870"/>
      <w:bookmarkStart w:id="9475" w:name="_Toc61117605"/>
      <w:bookmarkStart w:id="9476" w:name="_Toc67076694"/>
      <w:bookmarkStart w:id="9477" w:name="_Toc67077232"/>
      <w:bookmarkStart w:id="9478" w:name="_Toc74753114"/>
      <w:bookmarkStart w:id="9479" w:name="_Toc74753653"/>
      <w:bookmarkStart w:id="9480" w:name="_Toc74754191"/>
      <w:bookmarkStart w:id="9481" w:name="_Toc76507514"/>
      <w:bookmarkStart w:id="9482" w:name="_Toc83111665"/>
      <w:bookmarkStart w:id="9483" w:name="_Toc89877317"/>
      <w:bookmarkStart w:id="9484" w:name="_Toc98710852"/>
      <w:bookmarkStart w:id="9485" w:name="_Toc130920188"/>
      <w:bookmarkStart w:id="9486" w:name="_Toc137300734"/>
      <w:bookmarkStart w:id="9487" w:name="_Toc138889067"/>
      <w:bookmarkStart w:id="9488" w:name="_Toc145109076"/>
      <w:bookmarkStart w:id="9489" w:name="_Toc155260218"/>
      <w:bookmarkStart w:id="9490" w:name="_Toc219557715"/>
      <w:r w:rsidRPr="00090C64">
        <w:rPr>
          <w:lang w:eastAsia="sv-SE"/>
        </w:rPr>
        <w:t>7.7</w:t>
      </w:r>
      <w:r w:rsidRPr="00090C64">
        <w:rPr>
          <w:lang w:eastAsia="zh-CN"/>
        </w:rPr>
        <w:t>.</w:t>
      </w:r>
      <w:r w:rsidRPr="00090C64">
        <w:rPr>
          <w:lang w:eastAsia="sv-SE"/>
        </w:rPr>
        <w:t>4</w:t>
      </w:r>
      <w:r w:rsidRPr="00090C64">
        <w:rPr>
          <w:lang w:eastAsia="sv-SE"/>
        </w:rPr>
        <w:tab/>
        <w:t>Method of test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08F9015" w14:textId="77777777" w:rsidR="00D57C09" w:rsidRPr="00090C64" w:rsidRDefault="00D57C09" w:rsidP="00D57C09">
      <w:pPr>
        <w:pStyle w:val="Heading4"/>
        <w:rPr>
          <w:lang w:eastAsia="sv-SE"/>
        </w:rPr>
      </w:pPr>
      <w:bookmarkStart w:id="9491" w:name="_Toc21125286"/>
      <w:bookmarkStart w:id="9492" w:name="_Toc29768276"/>
      <w:bookmarkStart w:id="9493" w:name="_Toc36044718"/>
      <w:bookmarkStart w:id="9494" w:name="_Toc37230623"/>
      <w:bookmarkStart w:id="9495" w:name="_Toc45907766"/>
      <w:bookmarkStart w:id="9496" w:name="_Toc53181871"/>
      <w:bookmarkStart w:id="9497" w:name="_Toc61117606"/>
      <w:bookmarkStart w:id="9498" w:name="_Toc67076695"/>
      <w:bookmarkStart w:id="9499" w:name="_Toc67077233"/>
      <w:bookmarkStart w:id="9500" w:name="_Toc74753115"/>
      <w:bookmarkStart w:id="9501" w:name="_Toc74753654"/>
      <w:bookmarkStart w:id="9502" w:name="_Toc74754192"/>
      <w:bookmarkStart w:id="9503" w:name="_Toc76507515"/>
      <w:bookmarkStart w:id="9504" w:name="_Toc83111666"/>
      <w:bookmarkStart w:id="9505" w:name="_Toc89877318"/>
      <w:bookmarkStart w:id="9506" w:name="_Toc98710853"/>
      <w:bookmarkStart w:id="9507" w:name="_Toc130920189"/>
      <w:bookmarkStart w:id="9508" w:name="_Toc137300735"/>
      <w:bookmarkStart w:id="9509" w:name="_Toc138889068"/>
      <w:bookmarkStart w:id="9510" w:name="_Toc145109077"/>
      <w:bookmarkStart w:id="9511" w:name="_Toc155260219"/>
      <w:bookmarkStart w:id="9512" w:name="_Toc219557716"/>
      <w:r w:rsidRPr="00090C64">
        <w:rPr>
          <w:lang w:eastAsia="sv-SE"/>
        </w:rPr>
        <w:t>7.7.4.1</w:t>
      </w:r>
      <w:r w:rsidRPr="00090C64">
        <w:rPr>
          <w:lang w:eastAsia="sv-SE"/>
        </w:rPr>
        <w:tab/>
        <w:t>Initial conditions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6E9726B4" w14:textId="77777777" w:rsidR="00D57C09" w:rsidRPr="00090C64" w:rsidRDefault="00D57C09" w:rsidP="00D12993">
      <w:r w:rsidRPr="00090C64">
        <w:t>Test environment: normal; see annex G.2.</w:t>
      </w:r>
    </w:p>
    <w:p w14:paraId="37B4C69F" w14:textId="6A200FAA" w:rsidR="00D57C09" w:rsidRPr="00090C64" w:rsidRDefault="00D57C09" w:rsidP="00D1299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1299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1299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1299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1299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1299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1299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3" w:name="_Toc21125287"/>
      <w:bookmarkStart w:id="9514" w:name="_Toc29768277"/>
      <w:bookmarkStart w:id="9515" w:name="_Toc36044719"/>
      <w:bookmarkStart w:id="9516" w:name="_Toc37230624"/>
      <w:bookmarkStart w:id="9517" w:name="_Toc45907767"/>
      <w:bookmarkStart w:id="9518" w:name="_Toc53181872"/>
      <w:bookmarkStart w:id="9519" w:name="_Toc61117607"/>
      <w:bookmarkStart w:id="9520" w:name="_Toc67076696"/>
      <w:bookmarkStart w:id="9521" w:name="_Toc67077234"/>
      <w:bookmarkStart w:id="9522" w:name="_Toc74753116"/>
      <w:bookmarkStart w:id="9523" w:name="_Toc74753655"/>
      <w:bookmarkStart w:id="9524" w:name="_Toc74754193"/>
      <w:bookmarkStart w:id="9525" w:name="_Toc76507516"/>
      <w:bookmarkStart w:id="9526" w:name="_Toc83111667"/>
      <w:bookmarkStart w:id="9527" w:name="_Toc89877319"/>
      <w:bookmarkStart w:id="9528" w:name="_Toc98710854"/>
      <w:bookmarkStart w:id="9529" w:name="_Toc130920190"/>
      <w:bookmarkStart w:id="9530" w:name="_Toc137300736"/>
      <w:bookmarkStart w:id="9531" w:name="_Toc138889069"/>
      <w:bookmarkStart w:id="9532" w:name="_Toc145109078"/>
      <w:bookmarkStart w:id="9533" w:name="_Toc155260220"/>
      <w:bookmarkStart w:id="9534" w:name="_Toc219557717"/>
      <w:r w:rsidRPr="00090C64">
        <w:rPr>
          <w:lang w:eastAsia="sv-SE"/>
        </w:rPr>
        <w:t>7.7.4.2</w:t>
      </w:r>
      <w:r w:rsidRPr="00090C64">
        <w:rPr>
          <w:lang w:eastAsia="sv-SE"/>
        </w:rPr>
        <w:tab/>
        <w:t>Procedure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2464397F" w14:textId="494F838E" w:rsidR="00D57C09" w:rsidRPr="00090C64" w:rsidRDefault="00260783" w:rsidP="00D1299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12993">
      <w:pPr>
        <w:pStyle w:val="B10"/>
      </w:pPr>
      <w:r w:rsidRPr="00090C64">
        <w:t>1)</w:t>
      </w:r>
      <w:r w:rsidRPr="00090C64">
        <w:tab/>
        <w:t>Place the AAS BS at the positioner.</w:t>
      </w:r>
    </w:p>
    <w:p w14:paraId="439A840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12993">
      <w:pPr>
        <w:pStyle w:val="B10"/>
      </w:pPr>
      <w:r w:rsidRPr="00090C64">
        <w:t>4)</w:t>
      </w:r>
      <w:r w:rsidRPr="00090C64">
        <w:tab/>
        <w:t>The measurement device characteristics shall be:</w:t>
      </w:r>
    </w:p>
    <w:p w14:paraId="7B1BB327" w14:textId="77777777" w:rsidR="00D57C09" w:rsidRPr="00090C64" w:rsidRDefault="00D57C09" w:rsidP="00D12993">
      <w:pPr>
        <w:pStyle w:val="B2"/>
        <w:rPr>
          <w:lang w:eastAsia="zh-CN"/>
        </w:rPr>
      </w:pPr>
      <w:r w:rsidRPr="00090C64">
        <w:t>-</w:t>
      </w:r>
      <w:r w:rsidRPr="00090C64">
        <w:tab/>
        <w:t>Detection mode: True RMS.</w:t>
      </w:r>
    </w:p>
    <w:p w14:paraId="5A9297B3" w14:textId="77777777" w:rsidR="00DB1930" w:rsidRDefault="00DB1930" w:rsidP="00D1299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12993">
      <w:pPr>
        <w:pStyle w:val="B10"/>
      </w:pPr>
      <w:r w:rsidRPr="00090C64">
        <w:t>5)</w:t>
      </w:r>
      <w:r w:rsidRPr="00090C64">
        <w:tab/>
        <w:t>Set the TDD AAS BS to receive only</w:t>
      </w:r>
    </w:p>
    <w:p w14:paraId="67A79D49"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1299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12993">
      <w:pPr>
        <w:pStyle w:val="B10"/>
      </w:pPr>
      <w:r w:rsidRPr="00090C64">
        <w:t>9)</w:t>
      </w:r>
      <w:r w:rsidRPr="00090C64">
        <w:tab/>
        <w:t>Calculate TRP at each specified frequency using the directional measurements.</w:t>
      </w:r>
    </w:p>
    <w:p w14:paraId="0142478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35" w:name="_Toc21125288"/>
      <w:bookmarkStart w:id="9536" w:name="_Toc29768278"/>
      <w:bookmarkStart w:id="9537" w:name="_Toc36044720"/>
      <w:bookmarkStart w:id="9538" w:name="_Toc37230625"/>
      <w:bookmarkStart w:id="9539" w:name="_Toc45907768"/>
      <w:bookmarkStart w:id="9540" w:name="_Toc53181873"/>
      <w:bookmarkStart w:id="9541" w:name="_Toc61117608"/>
      <w:bookmarkStart w:id="9542" w:name="_Toc67076697"/>
      <w:bookmarkStart w:id="9543" w:name="_Toc67077235"/>
      <w:bookmarkStart w:id="9544" w:name="_Toc74753117"/>
      <w:bookmarkStart w:id="9545" w:name="_Toc74753656"/>
      <w:bookmarkStart w:id="9546" w:name="_Toc74754194"/>
      <w:bookmarkStart w:id="9547" w:name="_Toc76507517"/>
      <w:bookmarkStart w:id="9548" w:name="_Toc83111668"/>
      <w:bookmarkStart w:id="9549" w:name="_Toc89877320"/>
      <w:bookmarkStart w:id="9550" w:name="_Toc98710855"/>
      <w:bookmarkStart w:id="9551" w:name="_Toc130920191"/>
      <w:bookmarkStart w:id="9552" w:name="_Toc137300737"/>
      <w:bookmarkStart w:id="9553" w:name="_Toc138889070"/>
      <w:bookmarkStart w:id="9554" w:name="_Toc145109079"/>
      <w:bookmarkStart w:id="9555" w:name="_Toc155260221"/>
      <w:bookmarkStart w:id="9556" w:name="_Toc219557718"/>
      <w:r w:rsidRPr="00090C64">
        <w:rPr>
          <w:lang w:eastAsia="sv-SE"/>
        </w:rPr>
        <w:t>7.7</w:t>
      </w:r>
      <w:r w:rsidRPr="00090C64">
        <w:rPr>
          <w:lang w:eastAsia="zh-CN"/>
        </w:rPr>
        <w:t>.</w:t>
      </w:r>
      <w:r w:rsidRPr="00090C64">
        <w:rPr>
          <w:lang w:eastAsia="sv-SE"/>
        </w:rPr>
        <w:t>5</w:t>
      </w:r>
      <w:r w:rsidRPr="00090C64">
        <w:rPr>
          <w:lang w:eastAsia="sv-SE"/>
        </w:rPr>
        <w:tab/>
        <w:t>Test Requirement</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E94E131" w14:textId="77777777" w:rsidR="00D57C09" w:rsidRPr="00090C64" w:rsidRDefault="00D57C09" w:rsidP="00D12993">
      <w:pPr>
        <w:rPr>
          <w:rFonts w:eastAsia="??"/>
        </w:rPr>
      </w:pPr>
      <w:r w:rsidRPr="00090C64">
        <w:t>The TRP of any spurious emission shall not exceed the limits in table 7.7.5-1:</w:t>
      </w:r>
    </w:p>
    <w:p w14:paraId="608FF90E" w14:textId="77777777" w:rsidR="00D57C09" w:rsidRPr="00C330E2" w:rsidRDefault="00D57C09" w:rsidP="00D1299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D12993">
            <w:pPr>
              <w:pStyle w:val="TAH"/>
            </w:pPr>
            <w:r w:rsidRPr="00090C64">
              <w:t>Frequency range</w:t>
            </w:r>
          </w:p>
        </w:tc>
        <w:tc>
          <w:tcPr>
            <w:tcW w:w="1843" w:type="dxa"/>
          </w:tcPr>
          <w:p w14:paraId="0AA33E30" w14:textId="77777777" w:rsidR="00D57C09" w:rsidRPr="00090C64" w:rsidRDefault="00D57C09" w:rsidP="00D12993">
            <w:pPr>
              <w:pStyle w:val="TAH"/>
            </w:pPr>
            <w:r w:rsidRPr="00090C64">
              <w:t>Maximum level</w:t>
            </w:r>
            <w:r w:rsidRPr="00090C64">
              <w:br/>
              <w:t>(Note 2, Note 3)</w:t>
            </w:r>
          </w:p>
        </w:tc>
        <w:tc>
          <w:tcPr>
            <w:tcW w:w="1701" w:type="dxa"/>
          </w:tcPr>
          <w:p w14:paraId="339564C5" w14:textId="77777777" w:rsidR="00D57C09" w:rsidRPr="00090C64" w:rsidRDefault="00D57C09" w:rsidP="00D12993">
            <w:pPr>
              <w:pStyle w:val="TAH"/>
            </w:pPr>
            <w:r w:rsidRPr="00090C64">
              <w:t>Measurement bandwidth</w:t>
            </w:r>
          </w:p>
        </w:tc>
        <w:tc>
          <w:tcPr>
            <w:tcW w:w="2110" w:type="dxa"/>
          </w:tcPr>
          <w:p w14:paraId="0547AF4A" w14:textId="77777777" w:rsidR="00D57C09" w:rsidRPr="00090C64" w:rsidRDefault="00D57C09" w:rsidP="00D1299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D1299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D12993">
            <w:pPr>
              <w:pStyle w:val="TAC"/>
            </w:pPr>
            <w:r w:rsidRPr="00090C64">
              <w:t>-36 + X dBm</w:t>
            </w:r>
          </w:p>
        </w:tc>
        <w:tc>
          <w:tcPr>
            <w:tcW w:w="1701" w:type="dxa"/>
          </w:tcPr>
          <w:p w14:paraId="3D7E594F" w14:textId="77777777" w:rsidR="00D57C09" w:rsidRPr="00090C64" w:rsidRDefault="00D57C09" w:rsidP="00D12993">
            <w:pPr>
              <w:pStyle w:val="TAC"/>
            </w:pPr>
            <w:r w:rsidRPr="00090C64">
              <w:t xml:space="preserve">100 kHz </w:t>
            </w:r>
          </w:p>
        </w:tc>
        <w:tc>
          <w:tcPr>
            <w:tcW w:w="2110" w:type="dxa"/>
          </w:tcPr>
          <w:p w14:paraId="33350C6F" w14:textId="77777777" w:rsidR="00D57C09" w:rsidRPr="00090C64" w:rsidRDefault="00D57C09" w:rsidP="00D1299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D12993">
            <w:pPr>
              <w:pStyle w:val="TAL"/>
            </w:pPr>
            <w:r w:rsidRPr="00090C64">
              <w:t>1 GHz - 12.75 GHz</w:t>
            </w:r>
          </w:p>
        </w:tc>
        <w:tc>
          <w:tcPr>
            <w:tcW w:w="1843" w:type="dxa"/>
          </w:tcPr>
          <w:p w14:paraId="7AB4F9F2" w14:textId="77777777" w:rsidR="00D57C09" w:rsidRPr="00090C64" w:rsidRDefault="00D57C09" w:rsidP="00D12993">
            <w:pPr>
              <w:pStyle w:val="TAC"/>
            </w:pPr>
            <w:r w:rsidRPr="00090C64">
              <w:t>-30 + X dBm</w:t>
            </w:r>
          </w:p>
        </w:tc>
        <w:tc>
          <w:tcPr>
            <w:tcW w:w="1701" w:type="dxa"/>
          </w:tcPr>
          <w:p w14:paraId="0BE5C050" w14:textId="77777777" w:rsidR="00D57C09" w:rsidRPr="00090C64" w:rsidRDefault="00D57C09" w:rsidP="00D12993">
            <w:pPr>
              <w:pStyle w:val="TAC"/>
            </w:pPr>
            <w:r w:rsidRPr="00090C64">
              <w:t>1 MHz</w:t>
            </w:r>
          </w:p>
        </w:tc>
        <w:tc>
          <w:tcPr>
            <w:tcW w:w="2110" w:type="dxa"/>
          </w:tcPr>
          <w:p w14:paraId="080F793C" w14:textId="77777777" w:rsidR="00D57C09" w:rsidRPr="00090C64" w:rsidRDefault="00D57C09" w:rsidP="00D1299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D1299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D12993">
            <w:pPr>
              <w:pStyle w:val="TAC"/>
            </w:pPr>
            <w:r w:rsidRPr="00090C64">
              <w:t>-30 + X dBm</w:t>
            </w:r>
          </w:p>
        </w:tc>
        <w:tc>
          <w:tcPr>
            <w:tcW w:w="1701" w:type="dxa"/>
          </w:tcPr>
          <w:p w14:paraId="32584C2B" w14:textId="77777777" w:rsidR="00D57C09" w:rsidRPr="00090C64" w:rsidRDefault="00D57C09" w:rsidP="00D12993">
            <w:pPr>
              <w:pStyle w:val="TAC"/>
            </w:pPr>
            <w:r w:rsidRPr="00090C64">
              <w:t>1 MHz</w:t>
            </w:r>
          </w:p>
        </w:tc>
        <w:tc>
          <w:tcPr>
            <w:tcW w:w="2110" w:type="dxa"/>
          </w:tcPr>
          <w:p w14:paraId="006ECDEA" w14:textId="77777777" w:rsidR="00D57C09" w:rsidRPr="00090C64" w:rsidRDefault="00D57C09" w:rsidP="00D1299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D1299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D1299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D12993">
            <w:pPr>
              <w:pStyle w:val="TAN"/>
              <w:rPr>
                <w:rFonts w:eastAsia="??"/>
              </w:rPr>
            </w:pPr>
            <w:r w:rsidRPr="00090C64">
              <w:t>NOTE 3:</w:t>
            </w:r>
            <w:r w:rsidRPr="00090C64">
              <w:tab/>
              <w:t>Additional limits may apply regionally.</w:t>
            </w:r>
          </w:p>
        </w:tc>
      </w:tr>
    </w:tbl>
    <w:p w14:paraId="20FD7D20" w14:textId="77777777" w:rsidR="00D57C09" w:rsidRPr="00090C64" w:rsidRDefault="00D57C09" w:rsidP="00D12993"/>
    <w:p w14:paraId="37B60061" w14:textId="305AB636" w:rsidR="00D57C09" w:rsidRPr="00090C64" w:rsidRDefault="00D57C09" w:rsidP="00D1299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57" w:name="_Toc21125289"/>
      <w:bookmarkStart w:id="9558" w:name="_Toc29768279"/>
      <w:bookmarkStart w:id="9559" w:name="_Toc36044721"/>
      <w:bookmarkStart w:id="9560" w:name="_Toc37230626"/>
      <w:bookmarkStart w:id="9561" w:name="_Toc45907769"/>
      <w:bookmarkStart w:id="9562" w:name="_Toc53181874"/>
      <w:bookmarkStart w:id="9563" w:name="_Toc61117609"/>
      <w:bookmarkStart w:id="9564" w:name="_Toc67076698"/>
      <w:bookmarkStart w:id="9565" w:name="_Toc67077236"/>
      <w:bookmarkStart w:id="9566" w:name="_Toc74753118"/>
      <w:bookmarkStart w:id="9567" w:name="_Toc74753657"/>
      <w:bookmarkStart w:id="9568" w:name="_Toc74754195"/>
      <w:bookmarkStart w:id="9569" w:name="_Toc76507518"/>
      <w:bookmarkStart w:id="9570" w:name="_Toc83111669"/>
      <w:bookmarkStart w:id="9571" w:name="_Toc89877321"/>
      <w:bookmarkStart w:id="9572" w:name="_Toc98710856"/>
      <w:bookmarkStart w:id="9573" w:name="_Toc130920192"/>
      <w:bookmarkStart w:id="9574" w:name="_Toc137300738"/>
      <w:bookmarkStart w:id="9575" w:name="_Toc138889071"/>
      <w:bookmarkStart w:id="9576" w:name="_Toc145109080"/>
      <w:bookmarkStart w:id="9577" w:name="_Toc155260222"/>
      <w:bookmarkStart w:id="9578" w:name="_Toc219557719"/>
      <w:r w:rsidRPr="00090C64">
        <w:t>7.8</w:t>
      </w:r>
      <w:r w:rsidRPr="00090C64">
        <w:tab/>
        <w:t>OTA Receiver intermodulation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E86FFDD" w14:textId="77777777" w:rsidR="00D57C09" w:rsidRPr="00090C64" w:rsidRDefault="00D57C09" w:rsidP="00D57C09">
      <w:pPr>
        <w:pStyle w:val="Heading3"/>
        <w:rPr>
          <w:lang w:eastAsia="sv-SE"/>
        </w:rPr>
      </w:pPr>
      <w:bookmarkStart w:id="9579" w:name="_Toc21125290"/>
      <w:bookmarkStart w:id="9580" w:name="_Toc29768280"/>
      <w:bookmarkStart w:id="9581" w:name="_Toc36044722"/>
      <w:bookmarkStart w:id="9582" w:name="_Toc37230627"/>
      <w:bookmarkStart w:id="9583" w:name="_Toc45907770"/>
      <w:bookmarkStart w:id="9584" w:name="_Toc53181875"/>
      <w:bookmarkStart w:id="9585" w:name="_Toc61117610"/>
      <w:bookmarkStart w:id="9586" w:name="_Toc67076699"/>
      <w:bookmarkStart w:id="9587" w:name="_Toc67077237"/>
      <w:bookmarkStart w:id="9588" w:name="_Toc74753119"/>
      <w:bookmarkStart w:id="9589" w:name="_Toc74753658"/>
      <w:bookmarkStart w:id="9590" w:name="_Toc74754196"/>
      <w:bookmarkStart w:id="9591" w:name="_Toc76507519"/>
      <w:bookmarkStart w:id="9592" w:name="_Toc83111670"/>
      <w:bookmarkStart w:id="9593" w:name="_Toc89877322"/>
      <w:bookmarkStart w:id="9594" w:name="_Toc98710857"/>
      <w:bookmarkStart w:id="9595" w:name="_Toc130920193"/>
      <w:bookmarkStart w:id="9596" w:name="_Toc137300739"/>
      <w:bookmarkStart w:id="9597" w:name="_Toc138889072"/>
      <w:bookmarkStart w:id="9598" w:name="_Toc145109081"/>
      <w:bookmarkStart w:id="9599" w:name="_Toc155260223"/>
      <w:bookmarkStart w:id="9600" w:name="_Toc219557720"/>
      <w:r w:rsidRPr="00090C64">
        <w:rPr>
          <w:lang w:eastAsia="sv-SE"/>
        </w:rPr>
        <w:t>7.8.1</w:t>
      </w:r>
      <w:r w:rsidRPr="00090C64">
        <w:rPr>
          <w:lang w:eastAsia="sv-SE"/>
        </w:rPr>
        <w:tab/>
        <w:t>Definition and applicability</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3C1295CE" w14:textId="77777777" w:rsidR="00D57C09" w:rsidRPr="00090C64" w:rsidRDefault="00D57C09" w:rsidP="00D1299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1299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1" w:name="_Toc21125291"/>
      <w:bookmarkStart w:id="9602" w:name="_Toc29768281"/>
      <w:bookmarkStart w:id="9603" w:name="_Toc36044723"/>
      <w:bookmarkStart w:id="9604" w:name="_Toc37230628"/>
      <w:bookmarkStart w:id="9605" w:name="_Toc45907771"/>
      <w:bookmarkStart w:id="9606" w:name="_Toc53181876"/>
      <w:bookmarkStart w:id="9607" w:name="_Toc61117611"/>
      <w:bookmarkStart w:id="9608" w:name="_Toc67076700"/>
      <w:bookmarkStart w:id="9609" w:name="_Toc67077238"/>
      <w:bookmarkStart w:id="9610" w:name="_Toc74753120"/>
      <w:bookmarkStart w:id="9611" w:name="_Toc74753659"/>
      <w:bookmarkStart w:id="9612" w:name="_Toc74754197"/>
      <w:bookmarkStart w:id="9613" w:name="_Toc76507520"/>
      <w:bookmarkStart w:id="9614" w:name="_Toc83111671"/>
      <w:bookmarkStart w:id="9615" w:name="_Toc89877323"/>
      <w:bookmarkStart w:id="9616" w:name="_Toc98710858"/>
      <w:bookmarkStart w:id="9617" w:name="_Toc130920194"/>
      <w:bookmarkStart w:id="9618" w:name="_Toc137300740"/>
      <w:bookmarkStart w:id="9619" w:name="_Toc138889073"/>
      <w:bookmarkStart w:id="9620" w:name="_Toc145109082"/>
      <w:bookmarkStart w:id="9621" w:name="_Toc155260224"/>
      <w:bookmarkStart w:id="9622" w:name="_Toc219557721"/>
      <w:r w:rsidRPr="00090C64">
        <w:rPr>
          <w:lang w:eastAsia="sv-SE"/>
        </w:rPr>
        <w:t>7.8.2</w:t>
      </w:r>
      <w:r w:rsidRPr="00090C64">
        <w:rPr>
          <w:lang w:eastAsia="sv-SE"/>
        </w:rPr>
        <w:tab/>
        <w:t>Minimum Requirement</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C8CE368" w14:textId="07227C0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23" w:name="_Toc21125292"/>
      <w:bookmarkStart w:id="9624" w:name="_Toc29768282"/>
      <w:bookmarkStart w:id="9625" w:name="_Toc36044724"/>
      <w:bookmarkStart w:id="9626" w:name="_Toc37230629"/>
      <w:bookmarkStart w:id="9627" w:name="_Toc45907772"/>
      <w:bookmarkStart w:id="9628" w:name="_Toc53181877"/>
      <w:bookmarkStart w:id="9629" w:name="_Toc61117612"/>
      <w:bookmarkStart w:id="9630" w:name="_Toc67076701"/>
      <w:bookmarkStart w:id="9631" w:name="_Toc67077239"/>
      <w:bookmarkStart w:id="9632" w:name="_Toc74753121"/>
      <w:bookmarkStart w:id="9633" w:name="_Toc74753660"/>
      <w:bookmarkStart w:id="9634" w:name="_Toc74754198"/>
      <w:bookmarkStart w:id="9635" w:name="_Toc76507521"/>
      <w:bookmarkStart w:id="9636" w:name="_Toc83111672"/>
      <w:bookmarkStart w:id="9637" w:name="_Toc89877324"/>
      <w:bookmarkStart w:id="9638" w:name="_Toc98710859"/>
      <w:bookmarkStart w:id="9639" w:name="_Toc130920195"/>
      <w:bookmarkStart w:id="9640" w:name="_Toc137300741"/>
      <w:bookmarkStart w:id="9641" w:name="_Toc138889074"/>
      <w:bookmarkStart w:id="9642" w:name="_Toc145109083"/>
      <w:bookmarkStart w:id="9643" w:name="_Toc155260225"/>
      <w:bookmarkStart w:id="9644" w:name="_Toc219557722"/>
      <w:r w:rsidRPr="00090C64">
        <w:rPr>
          <w:lang w:eastAsia="sv-SE"/>
        </w:rPr>
        <w:t>7.8.3</w:t>
      </w:r>
      <w:r w:rsidRPr="00090C64">
        <w:rPr>
          <w:lang w:eastAsia="sv-SE"/>
        </w:rPr>
        <w:tab/>
        <w:t>Test purpose</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469B9A" w14:textId="77777777" w:rsidR="00D57C09" w:rsidRPr="00090C64" w:rsidRDefault="00D57C09" w:rsidP="00D1299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45" w:name="_Toc21125293"/>
      <w:bookmarkStart w:id="9646" w:name="_Toc29768283"/>
      <w:bookmarkStart w:id="9647" w:name="_Toc36044725"/>
      <w:bookmarkStart w:id="9648" w:name="_Toc37230630"/>
      <w:bookmarkStart w:id="9649" w:name="_Toc45907773"/>
      <w:bookmarkStart w:id="9650" w:name="_Toc53181878"/>
      <w:bookmarkStart w:id="9651" w:name="_Toc61117613"/>
      <w:bookmarkStart w:id="9652" w:name="_Toc67076702"/>
      <w:bookmarkStart w:id="9653" w:name="_Toc67077240"/>
      <w:bookmarkStart w:id="9654" w:name="_Toc74753122"/>
      <w:bookmarkStart w:id="9655" w:name="_Toc74753661"/>
      <w:bookmarkStart w:id="9656" w:name="_Toc74754199"/>
      <w:bookmarkStart w:id="9657" w:name="_Toc76507522"/>
      <w:bookmarkStart w:id="9658" w:name="_Toc83111673"/>
      <w:bookmarkStart w:id="9659" w:name="_Toc89877325"/>
      <w:bookmarkStart w:id="9660" w:name="_Toc98710860"/>
      <w:bookmarkStart w:id="9661" w:name="_Toc130920196"/>
      <w:bookmarkStart w:id="9662" w:name="_Toc137300742"/>
      <w:bookmarkStart w:id="9663" w:name="_Toc138889075"/>
      <w:bookmarkStart w:id="9664" w:name="_Toc145109084"/>
      <w:bookmarkStart w:id="9665" w:name="_Toc155260226"/>
      <w:bookmarkStart w:id="9666" w:name="_Toc219557723"/>
      <w:r w:rsidRPr="00090C64">
        <w:rPr>
          <w:lang w:eastAsia="sv-SE"/>
        </w:rPr>
        <w:t>7.8</w:t>
      </w:r>
      <w:r w:rsidRPr="00090C64">
        <w:rPr>
          <w:lang w:eastAsia="zh-CN"/>
        </w:rPr>
        <w:t>.</w:t>
      </w:r>
      <w:r w:rsidRPr="00090C64">
        <w:rPr>
          <w:lang w:eastAsia="sv-SE"/>
        </w:rPr>
        <w:t>4</w:t>
      </w:r>
      <w:r w:rsidRPr="00090C64">
        <w:rPr>
          <w:lang w:eastAsia="sv-SE"/>
        </w:rPr>
        <w:tab/>
        <w:t>Method of test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48CF07A" w14:textId="77777777" w:rsidR="00D57C09" w:rsidRPr="00090C64" w:rsidRDefault="00D57C09" w:rsidP="00D57C09">
      <w:pPr>
        <w:pStyle w:val="Heading4"/>
        <w:tabs>
          <w:tab w:val="left" w:pos="6237"/>
        </w:tabs>
        <w:rPr>
          <w:lang w:eastAsia="sv-SE"/>
        </w:rPr>
      </w:pPr>
      <w:bookmarkStart w:id="9667" w:name="_Toc21125294"/>
      <w:bookmarkStart w:id="9668" w:name="_Toc29768284"/>
      <w:bookmarkStart w:id="9669" w:name="_Toc36044726"/>
      <w:bookmarkStart w:id="9670" w:name="_Toc37230631"/>
      <w:bookmarkStart w:id="9671" w:name="_Toc45907774"/>
      <w:bookmarkStart w:id="9672" w:name="_Toc53181879"/>
      <w:bookmarkStart w:id="9673" w:name="_Toc61117614"/>
      <w:bookmarkStart w:id="9674" w:name="_Toc67076703"/>
      <w:bookmarkStart w:id="9675" w:name="_Toc67077241"/>
      <w:bookmarkStart w:id="9676" w:name="_Toc74753123"/>
      <w:bookmarkStart w:id="9677" w:name="_Toc74753662"/>
      <w:bookmarkStart w:id="9678" w:name="_Toc74754200"/>
      <w:bookmarkStart w:id="9679" w:name="_Toc76507523"/>
      <w:bookmarkStart w:id="9680" w:name="_Toc83111674"/>
      <w:bookmarkStart w:id="9681" w:name="_Toc89877326"/>
      <w:bookmarkStart w:id="9682" w:name="_Toc98710861"/>
      <w:bookmarkStart w:id="9683" w:name="_Toc130920197"/>
      <w:bookmarkStart w:id="9684" w:name="_Toc137300743"/>
      <w:bookmarkStart w:id="9685" w:name="_Toc138889076"/>
      <w:bookmarkStart w:id="9686" w:name="_Toc145109085"/>
      <w:bookmarkStart w:id="9687" w:name="_Toc155260227"/>
      <w:bookmarkStart w:id="9688" w:name="_Toc219557724"/>
      <w:r w:rsidRPr="00090C64">
        <w:rPr>
          <w:lang w:eastAsia="sv-SE"/>
        </w:rPr>
        <w:t>7.8.4.1</w:t>
      </w:r>
      <w:r w:rsidRPr="00090C64">
        <w:rPr>
          <w:lang w:eastAsia="sv-SE"/>
        </w:rPr>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DF2626B" w14:textId="77777777" w:rsidR="00D57C09" w:rsidRPr="00090C64" w:rsidRDefault="00D57C09" w:rsidP="00D12993">
      <w:r w:rsidRPr="00090C64">
        <w:t>Test environment: normal; see annex G.2.</w:t>
      </w:r>
    </w:p>
    <w:p w14:paraId="36B68481" w14:textId="4C7DB069" w:rsidR="00D57C09" w:rsidRPr="00090C64" w:rsidRDefault="00D57C09" w:rsidP="00D1299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1299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89" w:name="_Toc21125295"/>
      <w:bookmarkStart w:id="9690" w:name="_Toc29768285"/>
      <w:bookmarkStart w:id="9691" w:name="_Toc36044727"/>
      <w:bookmarkStart w:id="9692" w:name="_Toc37230632"/>
      <w:bookmarkStart w:id="9693" w:name="_Toc45907775"/>
      <w:bookmarkStart w:id="9694" w:name="_Toc53181880"/>
      <w:bookmarkStart w:id="9695" w:name="_Toc61117615"/>
      <w:bookmarkStart w:id="9696" w:name="_Toc67076704"/>
      <w:bookmarkStart w:id="9697" w:name="_Toc67077242"/>
      <w:bookmarkStart w:id="9698" w:name="_Toc74753124"/>
      <w:bookmarkStart w:id="9699" w:name="_Toc74753663"/>
      <w:bookmarkStart w:id="9700" w:name="_Toc74754201"/>
      <w:bookmarkStart w:id="9701" w:name="_Toc76507524"/>
      <w:bookmarkStart w:id="9702" w:name="_Toc83111675"/>
      <w:bookmarkStart w:id="9703" w:name="_Toc89877327"/>
      <w:bookmarkStart w:id="9704" w:name="_Toc98710862"/>
      <w:bookmarkStart w:id="9705" w:name="_Toc130920198"/>
      <w:bookmarkStart w:id="9706" w:name="_Toc137300744"/>
      <w:bookmarkStart w:id="9707" w:name="_Toc138889077"/>
      <w:bookmarkStart w:id="9708" w:name="_Toc145109086"/>
      <w:bookmarkStart w:id="9709" w:name="_Toc155260228"/>
      <w:bookmarkStart w:id="9710" w:name="_Toc219557725"/>
      <w:r w:rsidRPr="00090C64">
        <w:rPr>
          <w:lang w:eastAsia="sv-SE"/>
        </w:rPr>
        <w:t>7.8.4.2</w:t>
      </w:r>
      <w:r w:rsidRPr="00090C64">
        <w:rPr>
          <w:lang w:eastAsia="sv-SE"/>
        </w:rPr>
        <w:tab/>
        <w:t>Procedure</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A94D7A8" w14:textId="77777777" w:rsidR="00D57C09" w:rsidRPr="00090C64" w:rsidRDefault="00D57C09" w:rsidP="00D57C09">
      <w:pPr>
        <w:pStyle w:val="Heading5"/>
        <w:tabs>
          <w:tab w:val="left" w:pos="6237"/>
        </w:tabs>
      </w:pPr>
      <w:bookmarkStart w:id="9711" w:name="_Toc21125296"/>
      <w:bookmarkStart w:id="9712" w:name="_Toc29768286"/>
      <w:bookmarkStart w:id="9713" w:name="_Toc36044728"/>
      <w:bookmarkStart w:id="9714" w:name="_Toc37230633"/>
      <w:bookmarkStart w:id="9715" w:name="_Toc45907776"/>
      <w:bookmarkStart w:id="9716" w:name="_Toc53181881"/>
      <w:bookmarkStart w:id="9717" w:name="_Toc61117616"/>
      <w:bookmarkStart w:id="9718" w:name="_Toc67076705"/>
      <w:bookmarkStart w:id="9719" w:name="_Toc67077243"/>
      <w:bookmarkStart w:id="9720" w:name="_Toc74753125"/>
      <w:bookmarkStart w:id="9721" w:name="_Toc74753664"/>
      <w:bookmarkStart w:id="9722" w:name="_Toc74754202"/>
      <w:bookmarkStart w:id="9723" w:name="_Toc76507525"/>
      <w:bookmarkStart w:id="9724" w:name="_Toc83111676"/>
      <w:bookmarkStart w:id="9725" w:name="_Toc89877328"/>
      <w:bookmarkStart w:id="9726" w:name="_Toc98710863"/>
      <w:bookmarkStart w:id="9727" w:name="_Toc130920199"/>
      <w:bookmarkStart w:id="9728" w:name="_Toc137300745"/>
      <w:bookmarkStart w:id="9729" w:name="_Toc138889078"/>
      <w:bookmarkStart w:id="9730" w:name="_Toc145109087"/>
      <w:bookmarkStart w:id="9731" w:name="_Toc155260229"/>
      <w:bookmarkStart w:id="9732" w:name="_Toc219557726"/>
      <w:r w:rsidRPr="00090C64">
        <w:t>7.8.4.2.1</w:t>
      </w:r>
      <w:r w:rsidRPr="00090C64">
        <w:tab/>
        <w:t>General procedure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6B223FC4" w14:textId="77777777" w:rsidR="00D57C09" w:rsidRPr="00090C64" w:rsidRDefault="00D57C09" w:rsidP="00D12993">
      <w:pPr>
        <w:rPr>
          <w:lang w:eastAsia="zh-CN"/>
        </w:rPr>
      </w:pPr>
      <w:r w:rsidRPr="00090C64">
        <w:rPr>
          <w:lang w:eastAsia="zh-CN"/>
        </w:rPr>
        <w:t>The general procedure steps apply to the procedures for all the RATs.</w:t>
      </w:r>
    </w:p>
    <w:p w14:paraId="1BF5261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1299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1299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1299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3" w:name="_Toc21125297"/>
      <w:bookmarkStart w:id="9734" w:name="_Toc29768287"/>
      <w:bookmarkStart w:id="9735" w:name="_Toc36044729"/>
      <w:bookmarkStart w:id="9736" w:name="_Toc37230634"/>
      <w:bookmarkStart w:id="9737" w:name="_Toc45907777"/>
      <w:bookmarkStart w:id="9738" w:name="_Toc53181882"/>
      <w:bookmarkStart w:id="9739" w:name="_Toc61117617"/>
      <w:bookmarkStart w:id="9740" w:name="_Toc67076706"/>
      <w:bookmarkStart w:id="9741" w:name="_Toc67077244"/>
      <w:bookmarkStart w:id="9742" w:name="_Toc74753126"/>
      <w:bookmarkStart w:id="9743" w:name="_Toc74753665"/>
      <w:bookmarkStart w:id="9744" w:name="_Toc74754203"/>
      <w:bookmarkStart w:id="9745" w:name="_Toc76507526"/>
      <w:bookmarkStart w:id="9746" w:name="_Toc83111677"/>
      <w:bookmarkStart w:id="9747" w:name="_Toc89877329"/>
      <w:bookmarkStart w:id="9748" w:name="_Toc98710864"/>
      <w:bookmarkStart w:id="9749" w:name="_Toc130920200"/>
      <w:bookmarkStart w:id="9750" w:name="_Toc137300746"/>
      <w:bookmarkStart w:id="9751" w:name="_Toc138889079"/>
      <w:bookmarkStart w:id="9752" w:name="_Toc145109088"/>
      <w:bookmarkStart w:id="9753" w:name="_Toc155260230"/>
      <w:bookmarkStart w:id="9754" w:name="_Toc219557727"/>
      <w:r w:rsidRPr="00090C64">
        <w:t>7.8.4.2.2</w:t>
      </w:r>
      <w:r w:rsidRPr="00090C64">
        <w:tab/>
        <w:t>MSR operation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1299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1299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12993">
      <w:pPr>
        <w:pStyle w:val="B10"/>
      </w:pPr>
      <w:r w:rsidRPr="00090C64">
        <w:t>3)</w:t>
      </w:r>
      <w:r w:rsidRPr="00090C64">
        <w:tab/>
        <w:t>Repeat for all supported polarizations.</w:t>
      </w:r>
    </w:p>
    <w:p w14:paraId="4F1BE24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55" w:name="_Toc21125298"/>
      <w:bookmarkStart w:id="9756" w:name="_Toc29768288"/>
      <w:bookmarkStart w:id="9757" w:name="_Toc36044730"/>
      <w:bookmarkStart w:id="9758" w:name="_Toc37230635"/>
      <w:bookmarkStart w:id="9759" w:name="_Toc45907778"/>
      <w:bookmarkStart w:id="9760" w:name="_Toc53181883"/>
      <w:bookmarkStart w:id="9761" w:name="_Toc61117618"/>
      <w:bookmarkStart w:id="9762" w:name="_Toc67076707"/>
      <w:bookmarkStart w:id="9763" w:name="_Toc67077245"/>
      <w:bookmarkStart w:id="9764" w:name="_Toc74753127"/>
      <w:bookmarkStart w:id="9765" w:name="_Toc74753666"/>
      <w:bookmarkStart w:id="9766" w:name="_Toc74754204"/>
      <w:bookmarkStart w:id="9767" w:name="_Toc76507527"/>
      <w:bookmarkStart w:id="9768" w:name="_Toc83111678"/>
      <w:bookmarkStart w:id="9769" w:name="_Toc89877330"/>
      <w:bookmarkStart w:id="9770" w:name="_Toc98710865"/>
      <w:bookmarkStart w:id="9771" w:name="_Toc130920201"/>
      <w:bookmarkStart w:id="9772" w:name="_Toc137300747"/>
      <w:bookmarkStart w:id="9773" w:name="_Toc138889080"/>
      <w:bookmarkStart w:id="9774" w:name="_Toc145109089"/>
      <w:bookmarkStart w:id="9775" w:name="_Toc155260231"/>
      <w:bookmarkStart w:id="9776" w:name="_Toc219557728"/>
      <w:r w:rsidRPr="00090C64">
        <w:t>7.8.4.2.3</w:t>
      </w:r>
      <w:r w:rsidRPr="00090C64">
        <w:tab/>
        <w:t>Single RAT UTRA FDD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3412AC6" w14:textId="377FA700"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1299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1299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1299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12993">
      <w:pPr>
        <w:pStyle w:val="B10"/>
      </w:pPr>
      <w:r w:rsidRPr="00090C64">
        <w:t>5)</w:t>
      </w:r>
      <w:r w:rsidRPr="00090C64">
        <w:tab/>
        <w:t>Repeat for all supported polarizations.</w:t>
      </w:r>
    </w:p>
    <w:p w14:paraId="39D35A4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77" w:name="_Toc21125299"/>
      <w:bookmarkStart w:id="9778" w:name="_Toc29768289"/>
      <w:bookmarkStart w:id="9779" w:name="_Toc36044731"/>
      <w:bookmarkStart w:id="9780" w:name="_Toc37230636"/>
      <w:bookmarkStart w:id="9781" w:name="_Toc45907779"/>
      <w:bookmarkStart w:id="9782" w:name="_Toc53181884"/>
      <w:bookmarkStart w:id="9783" w:name="_Toc61117619"/>
      <w:bookmarkStart w:id="9784" w:name="_Toc67076708"/>
      <w:bookmarkStart w:id="9785" w:name="_Toc67077246"/>
      <w:bookmarkStart w:id="9786" w:name="_Toc74753128"/>
      <w:bookmarkStart w:id="9787" w:name="_Toc74753667"/>
      <w:bookmarkStart w:id="9788" w:name="_Toc74754205"/>
      <w:bookmarkStart w:id="9789" w:name="_Toc76507528"/>
      <w:bookmarkStart w:id="9790" w:name="_Toc83111679"/>
      <w:bookmarkStart w:id="9791" w:name="_Toc89877331"/>
      <w:bookmarkStart w:id="9792" w:name="_Toc98710866"/>
      <w:bookmarkStart w:id="9793" w:name="_Toc130920202"/>
      <w:bookmarkStart w:id="9794" w:name="_Toc137300748"/>
      <w:bookmarkStart w:id="9795" w:name="_Toc138889081"/>
      <w:bookmarkStart w:id="9796" w:name="_Toc145109090"/>
      <w:bookmarkStart w:id="9797" w:name="_Toc155260232"/>
      <w:bookmarkStart w:id="9798" w:name="_Toc219557729"/>
      <w:r w:rsidRPr="00090C64">
        <w:t>7.8.4.2.4</w:t>
      </w:r>
      <w:r w:rsidRPr="00090C64">
        <w:tab/>
        <w:t>Single RAT E-UTRA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B96EA2" w14:textId="7A5582AA"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1299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1299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1299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12993">
      <w:pPr>
        <w:pStyle w:val="B10"/>
        <w:rPr>
          <w:snapToGrid w:val="0"/>
        </w:rPr>
      </w:pPr>
      <w:r w:rsidRPr="00090C64">
        <w:t>5)</w:t>
      </w:r>
      <w:r w:rsidRPr="00090C64">
        <w:tab/>
        <w:t>Repeat for all supported polarizations.</w:t>
      </w:r>
    </w:p>
    <w:p w14:paraId="25A963B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799" w:name="_Toc21125300"/>
      <w:bookmarkStart w:id="9800" w:name="_Toc29768290"/>
      <w:bookmarkStart w:id="9801" w:name="_Toc36044732"/>
      <w:bookmarkStart w:id="9802" w:name="_Toc37230637"/>
      <w:bookmarkStart w:id="9803" w:name="_Toc45907780"/>
      <w:bookmarkStart w:id="9804" w:name="_Toc53181885"/>
      <w:bookmarkStart w:id="9805" w:name="_Toc61117620"/>
      <w:bookmarkStart w:id="9806" w:name="_Toc67076709"/>
      <w:bookmarkStart w:id="9807" w:name="_Toc67077247"/>
      <w:bookmarkStart w:id="9808" w:name="_Toc74753129"/>
      <w:bookmarkStart w:id="9809" w:name="_Toc74753668"/>
      <w:bookmarkStart w:id="9810" w:name="_Toc74754206"/>
      <w:bookmarkStart w:id="9811" w:name="_Toc76507529"/>
      <w:bookmarkStart w:id="9812" w:name="_Toc83111680"/>
      <w:bookmarkStart w:id="9813" w:name="_Toc89877332"/>
      <w:bookmarkStart w:id="9814" w:name="_Toc98710867"/>
      <w:bookmarkStart w:id="9815" w:name="_Toc130920203"/>
      <w:bookmarkStart w:id="9816" w:name="_Toc137300749"/>
      <w:bookmarkStart w:id="9817" w:name="_Toc138889082"/>
      <w:bookmarkStart w:id="9818" w:name="_Toc145109091"/>
      <w:bookmarkStart w:id="9819" w:name="_Toc155260233"/>
      <w:bookmarkStart w:id="9820" w:name="_Toc219557730"/>
      <w:r w:rsidRPr="00090C64">
        <w:rPr>
          <w:lang w:eastAsia="sv-SE"/>
        </w:rPr>
        <w:t>7.8</w:t>
      </w:r>
      <w:r w:rsidRPr="00090C64">
        <w:rPr>
          <w:lang w:eastAsia="zh-CN"/>
        </w:rPr>
        <w:t>.</w:t>
      </w:r>
      <w:r w:rsidRPr="00090C64">
        <w:rPr>
          <w:lang w:eastAsia="sv-SE"/>
        </w:rPr>
        <w:t>5</w:t>
      </w:r>
      <w:r w:rsidRPr="00090C64">
        <w:rPr>
          <w:lang w:eastAsia="sv-SE"/>
        </w:rPr>
        <w:tab/>
        <w:t>Test Requirement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0A8CC0EB" w14:textId="77777777" w:rsidR="00D57C09" w:rsidRPr="00090C64" w:rsidRDefault="00D57C09" w:rsidP="00D57C09">
      <w:pPr>
        <w:pStyle w:val="Heading4"/>
      </w:pPr>
      <w:bookmarkStart w:id="9821" w:name="_Toc21125301"/>
      <w:bookmarkStart w:id="9822" w:name="_Toc29768291"/>
      <w:bookmarkStart w:id="9823" w:name="_Toc36044733"/>
      <w:bookmarkStart w:id="9824" w:name="_Toc37230638"/>
      <w:bookmarkStart w:id="9825" w:name="_Toc45907781"/>
      <w:bookmarkStart w:id="9826" w:name="_Toc53181886"/>
      <w:bookmarkStart w:id="9827" w:name="_Toc61117621"/>
      <w:bookmarkStart w:id="9828" w:name="_Toc67076710"/>
      <w:bookmarkStart w:id="9829" w:name="_Toc67077248"/>
      <w:bookmarkStart w:id="9830" w:name="_Toc74753130"/>
      <w:bookmarkStart w:id="9831" w:name="_Toc74753669"/>
      <w:bookmarkStart w:id="9832" w:name="_Toc74754207"/>
      <w:bookmarkStart w:id="9833" w:name="_Toc76507530"/>
      <w:bookmarkStart w:id="9834" w:name="_Toc83111681"/>
      <w:bookmarkStart w:id="9835" w:name="_Toc89877333"/>
      <w:bookmarkStart w:id="9836" w:name="_Toc98710868"/>
      <w:bookmarkStart w:id="9837" w:name="_Toc130920204"/>
      <w:bookmarkStart w:id="9838" w:name="_Toc137300750"/>
      <w:bookmarkStart w:id="9839" w:name="_Toc138889083"/>
      <w:bookmarkStart w:id="9840" w:name="_Toc145109092"/>
      <w:bookmarkStart w:id="9841" w:name="_Toc155260234"/>
      <w:bookmarkStart w:id="9842" w:name="_Toc219557731"/>
      <w:r w:rsidRPr="00090C64">
        <w:t>7.8.5.1</w:t>
      </w:r>
      <w:r w:rsidRPr="00090C64">
        <w:tab/>
        <w:t>MSR operation</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4D19D0F" w14:textId="77777777" w:rsidR="00D57C09" w:rsidRPr="00090C64" w:rsidRDefault="00D57C09" w:rsidP="00D57C09">
      <w:pPr>
        <w:pStyle w:val="Heading5"/>
      </w:pPr>
      <w:bookmarkStart w:id="9843" w:name="_Toc21125302"/>
      <w:bookmarkStart w:id="9844" w:name="_Toc29768292"/>
      <w:bookmarkStart w:id="9845" w:name="_Toc36044734"/>
      <w:bookmarkStart w:id="9846" w:name="_Toc37230639"/>
      <w:bookmarkStart w:id="9847" w:name="_Toc45907782"/>
      <w:bookmarkStart w:id="9848" w:name="_Toc53181887"/>
      <w:bookmarkStart w:id="9849" w:name="_Toc61117622"/>
      <w:bookmarkStart w:id="9850" w:name="_Toc67076711"/>
      <w:bookmarkStart w:id="9851" w:name="_Toc67077249"/>
      <w:bookmarkStart w:id="9852" w:name="_Toc74753131"/>
      <w:bookmarkStart w:id="9853" w:name="_Toc74753670"/>
      <w:bookmarkStart w:id="9854" w:name="_Toc74754208"/>
      <w:bookmarkStart w:id="9855" w:name="_Toc76507531"/>
      <w:bookmarkStart w:id="9856" w:name="_Toc83111682"/>
      <w:bookmarkStart w:id="9857" w:name="_Toc89877334"/>
      <w:bookmarkStart w:id="9858" w:name="_Toc98710869"/>
      <w:bookmarkStart w:id="9859" w:name="_Toc130920205"/>
      <w:bookmarkStart w:id="9860" w:name="_Toc137300751"/>
      <w:bookmarkStart w:id="9861" w:name="_Toc138889084"/>
      <w:bookmarkStart w:id="9862" w:name="_Toc145109093"/>
      <w:bookmarkStart w:id="9863" w:name="_Toc155260235"/>
      <w:bookmarkStart w:id="9864" w:name="_Toc219557732"/>
      <w:r w:rsidRPr="00090C64">
        <w:t>7.8.5.1.1</w:t>
      </w:r>
      <w:r w:rsidRPr="00090C64">
        <w:tab/>
        <w:t>General intermodulation test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883304E" w14:textId="6260F59A" w:rsidR="00D57C09" w:rsidRPr="00090C64" w:rsidRDefault="00D57C09" w:rsidP="00D1299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1299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12993">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1299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D1299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D1299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D12993">
            <w:pPr>
              <w:pStyle w:val="TAH"/>
            </w:pPr>
            <w:r w:rsidRPr="00090C64">
              <w:t>Wanted Signal mean power</w:t>
            </w:r>
            <w:r w:rsidR="00554118" w:rsidRPr="00090C64">
              <w:t> [</w:t>
            </w:r>
            <w:r w:rsidRPr="00090C64">
              <w:t>dBm]</w:t>
            </w:r>
          </w:p>
          <w:p w14:paraId="6B075A6F" w14:textId="77777777" w:rsidR="00D57C09" w:rsidRPr="00090C64" w:rsidRDefault="00D57C09" w:rsidP="00D1299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D1299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D12993">
            <w:pPr>
              <w:pStyle w:val="TAC"/>
            </w:pPr>
            <w:r w:rsidRPr="00090C64">
              <w:t>Wide Area BS</w:t>
            </w:r>
          </w:p>
        </w:tc>
        <w:tc>
          <w:tcPr>
            <w:tcW w:w="2358" w:type="dxa"/>
            <w:shd w:val="clear" w:color="auto" w:fill="auto"/>
          </w:tcPr>
          <w:p w14:paraId="1DB7C109" w14:textId="77777777" w:rsidR="00554118" w:rsidRPr="00090C64" w:rsidRDefault="00554118" w:rsidP="00D1299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D1299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D12993">
            <w:pPr>
              <w:pStyle w:val="TAC"/>
            </w:pPr>
          </w:p>
        </w:tc>
        <w:tc>
          <w:tcPr>
            <w:tcW w:w="2358" w:type="dxa"/>
            <w:shd w:val="clear" w:color="auto" w:fill="auto"/>
          </w:tcPr>
          <w:p w14:paraId="2AD3AB4D" w14:textId="77777777" w:rsidR="00554118" w:rsidRPr="00090C64" w:rsidRDefault="00554118" w:rsidP="00D1299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D1299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D1299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D12993">
            <w:pPr>
              <w:pStyle w:val="TAC"/>
            </w:pPr>
            <w:r w:rsidRPr="00090C64">
              <w:t>Medium Range BS</w:t>
            </w:r>
          </w:p>
        </w:tc>
        <w:tc>
          <w:tcPr>
            <w:tcW w:w="2358" w:type="dxa"/>
            <w:shd w:val="clear" w:color="auto" w:fill="auto"/>
          </w:tcPr>
          <w:p w14:paraId="1C35369D" w14:textId="77777777" w:rsidR="00554118" w:rsidRPr="00090C64" w:rsidRDefault="00554118" w:rsidP="00D1299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D1299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D12993">
            <w:pPr>
              <w:pStyle w:val="TAC"/>
            </w:pPr>
          </w:p>
        </w:tc>
        <w:tc>
          <w:tcPr>
            <w:tcW w:w="2358" w:type="dxa"/>
            <w:shd w:val="clear" w:color="auto" w:fill="auto"/>
          </w:tcPr>
          <w:p w14:paraId="66CBCC1D" w14:textId="77777777" w:rsidR="00554118" w:rsidRPr="00090C64" w:rsidRDefault="00554118" w:rsidP="00D1299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D1299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D1299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D12993">
            <w:pPr>
              <w:pStyle w:val="TAC"/>
            </w:pPr>
            <w:r w:rsidRPr="00090C64">
              <w:t>Local Area BS</w:t>
            </w:r>
          </w:p>
        </w:tc>
        <w:tc>
          <w:tcPr>
            <w:tcW w:w="2358" w:type="dxa"/>
            <w:shd w:val="clear" w:color="auto" w:fill="auto"/>
          </w:tcPr>
          <w:p w14:paraId="6FBE934F" w14:textId="77777777" w:rsidR="00554118" w:rsidRPr="00090C64" w:rsidRDefault="00554118" w:rsidP="00D1299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D1299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D12993">
            <w:pPr>
              <w:pStyle w:val="TAC"/>
            </w:pPr>
          </w:p>
        </w:tc>
        <w:tc>
          <w:tcPr>
            <w:tcW w:w="2358" w:type="dxa"/>
            <w:shd w:val="clear" w:color="auto" w:fill="auto"/>
          </w:tcPr>
          <w:p w14:paraId="24F1E22A" w14:textId="77777777" w:rsidR="00554118" w:rsidRPr="00090C64" w:rsidRDefault="00554118" w:rsidP="00D1299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D1299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D12993">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1299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12993">
            <w:pPr>
              <w:pStyle w:val="TAN"/>
            </w:pPr>
            <w:r w:rsidRPr="00E84EF6">
              <w:t>NOTE 2:</w:t>
            </w:r>
            <w:r w:rsidRPr="00E84EF6">
              <w:tab/>
              <w:t>For WA BS supporting UTRA, "x" is equal to 6.</w:t>
            </w:r>
          </w:p>
          <w:p w14:paraId="59DBDDE5" w14:textId="165F13BB" w:rsidR="00DF394A" w:rsidRPr="00E84EF6" w:rsidRDefault="00DF394A" w:rsidP="00D12993">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D1299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D1299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12993"/>
    <w:p w14:paraId="0B3A4D69" w14:textId="77777777" w:rsidR="00D57C09" w:rsidRPr="00C330E2" w:rsidRDefault="00D57C09" w:rsidP="00D1299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D1299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D1299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D12993">
            <w:pPr>
              <w:pStyle w:val="TAC"/>
            </w:pPr>
            <w:r w:rsidRPr="00090C64">
              <w:t>E-UTRA 1.4 MHz</w:t>
            </w:r>
          </w:p>
        </w:tc>
        <w:tc>
          <w:tcPr>
            <w:tcW w:w="3148" w:type="dxa"/>
            <w:shd w:val="clear" w:color="auto" w:fill="auto"/>
          </w:tcPr>
          <w:p w14:paraId="1733E8AB" w14:textId="77777777" w:rsidR="00554118" w:rsidRPr="00090C64" w:rsidRDefault="00554118" w:rsidP="00D1299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D1299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D12993">
            <w:pPr>
              <w:pStyle w:val="TAC"/>
            </w:pPr>
          </w:p>
        </w:tc>
        <w:tc>
          <w:tcPr>
            <w:tcW w:w="3148" w:type="dxa"/>
            <w:shd w:val="clear" w:color="auto" w:fill="auto"/>
          </w:tcPr>
          <w:p w14:paraId="35E494ED" w14:textId="77777777" w:rsidR="00554118" w:rsidRPr="00090C64" w:rsidRDefault="00554118" w:rsidP="00D12993">
            <w:pPr>
              <w:pStyle w:val="TAC"/>
            </w:pPr>
            <w:r w:rsidRPr="00090C64">
              <w:t>±4,9</w:t>
            </w:r>
          </w:p>
        </w:tc>
        <w:tc>
          <w:tcPr>
            <w:tcW w:w="2685" w:type="dxa"/>
            <w:shd w:val="clear" w:color="auto" w:fill="auto"/>
          </w:tcPr>
          <w:p w14:paraId="1D321B32" w14:textId="77777777" w:rsidR="00554118" w:rsidRPr="00090C64" w:rsidRDefault="00554118" w:rsidP="00D1299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D12993">
            <w:pPr>
              <w:pStyle w:val="TAC"/>
            </w:pPr>
            <w:r w:rsidRPr="00090C64">
              <w:t>E-UTRA 3 MHz</w:t>
            </w:r>
          </w:p>
        </w:tc>
        <w:tc>
          <w:tcPr>
            <w:tcW w:w="3148" w:type="dxa"/>
            <w:shd w:val="clear" w:color="auto" w:fill="auto"/>
          </w:tcPr>
          <w:p w14:paraId="22A7330A" w14:textId="77777777" w:rsidR="00554118" w:rsidRPr="00090C64" w:rsidRDefault="00554118" w:rsidP="00D1299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D1299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D12993">
            <w:pPr>
              <w:pStyle w:val="TAC"/>
            </w:pPr>
          </w:p>
        </w:tc>
        <w:tc>
          <w:tcPr>
            <w:tcW w:w="3148" w:type="dxa"/>
            <w:shd w:val="clear" w:color="auto" w:fill="auto"/>
          </w:tcPr>
          <w:p w14:paraId="7A743772" w14:textId="77777777" w:rsidR="00554118" w:rsidRPr="00090C64" w:rsidRDefault="00554118" w:rsidP="00D12993">
            <w:pPr>
              <w:pStyle w:val="TAC"/>
            </w:pPr>
            <w:r w:rsidRPr="00090C64">
              <w:t>±10,5</w:t>
            </w:r>
          </w:p>
        </w:tc>
        <w:tc>
          <w:tcPr>
            <w:tcW w:w="2685" w:type="dxa"/>
            <w:shd w:val="clear" w:color="auto" w:fill="auto"/>
          </w:tcPr>
          <w:p w14:paraId="578000CE" w14:textId="77777777" w:rsidR="00554118" w:rsidRPr="00090C64" w:rsidRDefault="00554118" w:rsidP="00D1299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D12993">
            <w:pPr>
              <w:pStyle w:val="TAC"/>
            </w:pPr>
            <w:r w:rsidRPr="00090C64">
              <w:t>UTRA FDD and</w:t>
            </w:r>
          </w:p>
        </w:tc>
        <w:tc>
          <w:tcPr>
            <w:tcW w:w="3148" w:type="dxa"/>
            <w:shd w:val="clear" w:color="auto" w:fill="auto"/>
          </w:tcPr>
          <w:p w14:paraId="7AFCE3E6" w14:textId="77777777" w:rsidR="00554118" w:rsidRPr="00090C64" w:rsidRDefault="00554118" w:rsidP="00D12993">
            <w:pPr>
              <w:pStyle w:val="TAC"/>
            </w:pPr>
            <w:r w:rsidRPr="00090C64">
              <w:t>±7,5</w:t>
            </w:r>
          </w:p>
        </w:tc>
        <w:tc>
          <w:tcPr>
            <w:tcW w:w="2685" w:type="dxa"/>
            <w:shd w:val="clear" w:color="auto" w:fill="auto"/>
          </w:tcPr>
          <w:p w14:paraId="52BFEED5" w14:textId="77777777" w:rsidR="00554118" w:rsidRPr="00090C64" w:rsidRDefault="00554118" w:rsidP="00D1299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D12993">
            <w:pPr>
              <w:pStyle w:val="TAC"/>
            </w:pPr>
            <w:r w:rsidRPr="00090C64">
              <w:t>E-UTRA 5 MHz</w:t>
            </w:r>
          </w:p>
        </w:tc>
        <w:tc>
          <w:tcPr>
            <w:tcW w:w="3148" w:type="dxa"/>
            <w:shd w:val="clear" w:color="auto" w:fill="auto"/>
          </w:tcPr>
          <w:p w14:paraId="4BA6C597" w14:textId="77777777" w:rsidR="00554118" w:rsidRPr="00090C64" w:rsidRDefault="00554118" w:rsidP="00D12993">
            <w:pPr>
              <w:pStyle w:val="TAC"/>
            </w:pPr>
            <w:r w:rsidRPr="00090C64">
              <w:t>±17,5</w:t>
            </w:r>
          </w:p>
        </w:tc>
        <w:tc>
          <w:tcPr>
            <w:tcW w:w="2685" w:type="dxa"/>
            <w:shd w:val="clear" w:color="auto" w:fill="auto"/>
          </w:tcPr>
          <w:p w14:paraId="57F72073" w14:textId="77777777" w:rsidR="00554118" w:rsidRPr="00090C64" w:rsidRDefault="00554118" w:rsidP="00D1299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D12993">
            <w:pPr>
              <w:pStyle w:val="TAC"/>
            </w:pPr>
            <w:r w:rsidRPr="00090C64">
              <w:t>E-UTRA 10 MHz</w:t>
            </w:r>
          </w:p>
        </w:tc>
        <w:tc>
          <w:tcPr>
            <w:tcW w:w="3148" w:type="dxa"/>
            <w:shd w:val="clear" w:color="auto" w:fill="auto"/>
          </w:tcPr>
          <w:p w14:paraId="1C6C4E3F" w14:textId="77777777" w:rsidR="00554118" w:rsidRPr="00090C64" w:rsidRDefault="00554118" w:rsidP="00D12993">
            <w:pPr>
              <w:pStyle w:val="TAC"/>
            </w:pPr>
            <w:r w:rsidRPr="00090C64">
              <w:t>±7,375</w:t>
            </w:r>
          </w:p>
        </w:tc>
        <w:tc>
          <w:tcPr>
            <w:tcW w:w="2685" w:type="dxa"/>
            <w:shd w:val="clear" w:color="auto" w:fill="auto"/>
          </w:tcPr>
          <w:p w14:paraId="0202823C" w14:textId="77777777" w:rsidR="00554118" w:rsidRPr="00090C64" w:rsidRDefault="00554118" w:rsidP="00D1299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D12993">
            <w:pPr>
              <w:pStyle w:val="TAC"/>
            </w:pPr>
          </w:p>
        </w:tc>
        <w:tc>
          <w:tcPr>
            <w:tcW w:w="3148" w:type="dxa"/>
            <w:shd w:val="clear" w:color="auto" w:fill="auto"/>
          </w:tcPr>
          <w:p w14:paraId="60C643B5" w14:textId="77777777" w:rsidR="00554118" w:rsidRPr="00090C64" w:rsidRDefault="00554118" w:rsidP="00D12993">
            <w:pPr>
              <w:pStyle w:val="TAC"/>
            </w:pPr>
            <w:r w:rsidRPr="00090C64">
              <w:t>±17,5</w:t>
            </w:r>
          </w:p>
        </w:tc>
        <w:tc>
          <w:tcPr>
            <w:tcW w:w="2685" w:type="dxa"/>
            <w:shd w:val="clear" w:color="auto" w:fill="auto"/>
          </w:tcPr>
          <w:p w14:paraId="31206DAB" w14:textId="77777777" w:rsidR="00554118" w:rsidRPr="00090C64" w:rsidRDefault="00554118" w:rsidP="00D1299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D12993">
            <w:pPr>
              <w:pStyle w:val="TAC"/>
            </w:pPr>
            <w:r w:rsidRPr="00090C64">
              <w:t>E-UTRA 15 MHz</w:t>
            </w:r>
          </w:p>
        </w:tc>
        <w:tc>
          <w:tcPr>
            <w:tcW w:w="3148" w:type="dxa"/>
            <w:shd w:val="clear" w:color="auto" w:fill="auto"/>
          </w:tcPr>
          <w:p w14:paraId="17B71D3F" w14:textId="77777777" w:rsidR="00554118" w:rsidRPr="00090C64" w:rsidRDefault="00554118" w:rsidP="00D12993">
            <w:pPr>
              <w:pStyle w:val="TAC"/>
            </w:pPr>
            <w:r w:rsidRPr="00090C64">
              <w:t>±7,25</w:t>
            </w:r>
          </w:p>
        </w:tc>
        <w:tc>
          <w:tcPr>
            <w:tcW w:w="2685" w:type="dxa"/>
            <w:shd w:val="clear" w:color="auto" w:fill="auto"/>
          </w:tcPr>
          <w:p w14:paraId="66E9ADF6" w14:textId="77777777" w:rsidR="00554118" w:rsidRPr="00090C64" w:rsidRDefault="00554118" w:rsidP="00D1299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D12993">
            <w:pPr>
              <w:pStyle w:val="TAC"/>
            </w:pPr>
          </w:p>
        </w:tc>
        <w:tc>
          <w:tcPr>
            <w:tcW w:w="3148" w:type="dxa"/>
            <w:shd w:val="clear" w:color="auto" w:fill="auto"/>
          </w:tcPr>
          <w:p w14:paraId="4237C80A" w14:textId="77777777" w:rsidR="00554118" w:rsidRPr="00090C64" w:rsidRDefault="00554118" w:rsidP="00D12993">
            <w:pPr>
              <w:pStyle w:val="TAC"/>
            </w:pPr>
            <w:r w:rsidRPr="00090C64">
              <w:t>±17,5</w:t>
            </w:r>
          </w:p>
        </w:tc>
        <w:tc>
          <w:tcPr>
            <w:tcW w:w="2685" w:type="dxa"/>
            <w:shd w:val="clear" w:color="auto" w:fill="auto"/>
          </w:tcPr>
          <w:p w14:paraId="7101FD93" w14:textId="77777777" w:rsidR="00554118" w:rsidRPr="00090C64" w:rsidRDefault="00554118" w:rsidP="00D1299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D12993">
            <w:pPr>
              <w:pStyle w:val="TAC"/>
            </w:pPr>
            <w:r w:rsidRPr="00090C64">
              <w:t>E-UTRA 20 MHz</w:t>
            </w:r>
          </w:p>
        </w:tc>
        <w:tc>
          <w:tcPr>
            <w:tcW w:w="3148" w:type="dxa"/>
            <w:shd w:val="clear" w:color="auto" w:fill="auto"/>
          </w:tcPr>
          <w:p w14:paraId="539E403C" w14:textId="77777777" w:rsidR="00554118" w:rsidRPr="00090C64" w:rsidRDefault="00554118" w:rsidP="00D12993">
            <w:pPr>
              <w:pStyle w:val="TAC"/>
            </w:pPr>
            <w:r w:rsidRPr="00090C64">
              <w:t>±7,125</w:t>
            </w:r>
          </w:p>
        </w:tc>
        <w:tc>
          <w:tcPr>
            <w:tcW w:w="2685" w:type="dxa"/>
            <w:shd w:val="clear" w:color="auto" w:fill="auto"/>
          </w:tcPr>
          <w:p w14:paraId="791325F2" w14:textId="77777777" w:rsidR="00554118" w:rsidRPr="00090C64" w:rsidRDefault="00554118" w:rsidP="00D1299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D12993">
            <w:pPr>
              <w:pStyle w:val="TAC"/>
            </w:pPr>
          </w:p>
        </w:tc>
        <w:tc>
          <w:tcPr>
            <w:tcW w:w="3148" w:type="dxa"/>
            <w:shd w:val="clear" w:color="auto" w:fill="auto"/>
          </w:tcPr>
          <w:p w14:paraId="334FC075" w14:textId="77777777" w:rsidR="00554118" w:rsidRPr="00090C64" w:rsidRDefault="00554118" w:rsidP="00D12993">
            <w:pPr>
              <w:pStyle w:val="TAC"/>
            </w:pPr>
            <w:r w:rsidRPr="00090C64">
              <w:t>±17,5</w:t>
            </w:r>
          </w:p>
        </w:tc>
        <w:tc>
          <w:tcPr>
            <w:tcW w:w="2685" w:type="dxa"/>
            <w:shd w:val="clear" w:color="auto" w:fill="auto"/>
          </w:tcPr>
          <w:p w14:paraId="15972904" w14:textId="77777777" w:rsidR="00554118" w:rsidRPr="00090C64" w:rsidRDefault="00554118" w:rsidP="00D1299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D12993">
            <w:pPr>
              <w:pStyle w:val="TAC"/>
            </w:pPr>
            <w:r w:rsidRPr="00090C64">
              <w:t>GSM/EDGE</w:t>
            </w:r>
          </w:p>
        </w:tc>
        <w:tc>
          <w:tcPr>
            <w:tcW w:w="3148" w:type="dxa"/>
            <w:shd w:val="clear" w:color="auto" w:fill="auto"/>
          </w:tcPr>
          <w:p w14:paraId="6905895D" w14:textId="77777777" w:rsidR="00554118" w:rsidRPr="00090C64" w:rsidRDefault="00554118" w:rsidP="00D12993">
            <w:pPr>
              <w:pStyle w:val="TAC"/>
            </w:pPr>
            <w:r w:rsidRPr="00090C64">
              <w:t>±7,575</w:t>
            </w:r>
          </w:p>
        </w:tc>
        <w:tc>
          <w:tcPr>
            <w:tcW w:w="2685" w:type="dxa"/>
            <w:shd w:val="clear" w:color="auto" w:fill="auto"/>
          </w:tcPr>
          <w:p w14:paraId="1473A063" w14:textId="77777777" w:rsidR="00554118" w:rsidRPr="00090C64" w:rsidRDefault="00554118" w:rsidP="00D1299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D12993">
            <w:pPr>
              <w:pStyle w:val="TAC"/>
            </w:pPr>
          </w:p>
        </w:tc>
        <w:tc>
          <w:tcPr>
            <w:tcW w:w="3148" w:type="dxa"/>
            <w:shd w:val="clear" w:color="auto" w:fill="auto"/>
          </w:tcPr>
          <w:p w14:paraId="1F6244C8" w14:textId="77777777" w:rsidR="00554118" w:rsidRPr="00090C64" w:rsidRDefault="00554118" w:rsidP="00D12993">
            <w:pPr>
              <w:pStyle w:val="TAC"/>
            </w:pPr>
            <w:r w:rsidRPr="00090C64">
              <w:t>±17,5</w:t>
            </w:r>
          </w:p>
        </w:tc>
        <w:tc>
          <w:tcPr>
            <w:tcW w:w="2685" w:type="dxa"/>
            <w:shd w:val="clear" w:color="auto" w:fill="auto"/>
          </w:tcPr>
          <w:p w14:paraId="17F581C7" w14:textId="77777777" w:rsidR="00554118" w:rsidRPr="00090C64" w:rsidRDefault="00554118" w:rsidP="00D1299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D12993">
            <w:pPr>
              <w:pStyle w:val="TAC"/>
            </w:pPr>
            <w:r w:rsidRPr="00090C64">
              <w:t>1,28 Mcps UTRA</w:t>
            </w:r>
          </w:p>
        </w:tc>
        <w:tc>
          <w:tcPr>
            <w:tcW w:w="3148" w:type="dxa"/>
            <w:shd w:val="clear" w:color="auto" w:fill="auto"/>
          </w:tcPr>
          <w:p w14:paraId="1DF1574F" w14:textId="77777777" w:rsidR="00554118" w:rsidRPr="00090C64" w:rsidRDefault="00554118" w:rsidP="00D12993">
            <w:pPr>
              <w:pStyle w:val="TAC"/>
            </w:pPr>
            <w:r w:rsidRPr="00090C64">
              <w:t>±2,3 (BC3)</w:t>
            </w:r>
          </w:p>
        </w:tc>
        <w:tc>
          <w:tcPr>
            <w:tcW w:w="2685" w:type="dxa"/>
            <w:shd w:val="clear" w:color="auto" w:fill="auto"/>
          </w:tcPr>
          <w:p w14:paraId="4EAF3522" w14:textId="77777777" w:rsidR="00554118" w:rsidRPr="00090C64" w:rsidRDefault="00554118" w:rsidP="00D1299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D12993">
            <w:pPr>
              <w:pStyle w:val="TAC"/>
            </w:pPr>
            <w:r w:rsidRPr="00090C64">
              <w:t>TDD</w:t>
            </w:r>
          </w:p>
        </w:tc>
        <w:tc>
          <w:tcPr>
            <w:tcW w:w="3148" w:type="dxa"/>
            <w:shd w:val="clear" w:color="auto" w:fill="auto"/>
          </w:tcPr>
          <w:p w14:paraId="3339D8AB" w14:textId="77777777" w:rsidR="00554118" w:rsidRPr="00090C64" w:rsidRDefault="00554118" w:rsidP="00D12993">
            <w:pPr>
              <w:pStyle w:val="TAC"/>
            </w:pPr>
            <w:r w:rsidRPr="00090C64">
              <w:t>±5,6 (BC3)</w:t>
            </w:r>
          </w:p>
        </w:tc>
        <w:tc>
          <w:tcPr>
            <w:tcW w:w="2685" w:type="dxa"/>
            <w:shd w:val="clear" w:color="auto" w:fill="auto"/>
          </w:tcPr>
          <w:p w14:paraId="4D39F508" w14:textId="77777777" w:rsidR="00554118" w:rsidRPr="00090C64" w:rsidRDefault="00554118" w:rsidP="00D1299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D12993">
            <w:pPr>
              <w:pStyle w:val="TAC"/>
            </w:pPr>
            <w:r w:rsidRPr="00090C64">
              <w:t>NR 5 MHz</w:t>
            </w:r>
          </w:p>
        </w:tc>
        <w:tc>
          <w:tcPr>
            <w:tcW w:w="3148" w:type="dxa"/>
            <w:shd w:val="clear" w:color="auto" w:fill="auto"/>
          </w:tcPr>
          <w:p w14:paraId="1A51FDB9" w14:textId="77777777" w:rsidR="00554118" w:rsidRPr="00090C64" w:rsidRDefault="00554118" w:rsidP="00D12993">
            <w:pPr>
              <w:pStyle w:val="TAC"/>
            </w:pPr>
            <w:r w:rsidRPr="00090C64">
              <w:t>±7.5</w:t>
            </w:r>
          </w:p>
        </w:tc>
        <w:tc>
          <w:tcPr>
            <w:tcW w:w="2685" w:type="dxa"/>
            <w:shd w:val="clear" w:color="auto" w:fill="auto"/>
          </w:tcPr>
          <w:p w14:paraId="567F50A9" w14:textId="77777777" w:rsidR="00554118" w:rsidRPr="00090C64" w:rsidRDefault="00554118" w:rsidP="00D1299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D12993">
            <w:pPr>
              <w:pStyle w:val="TAC"/>
            </w:pPr>
          </w:p>
        </w:tc>
        <w:tc>
          <w:tcPr>
            <w:tcW w:w="3148" w:type="dxa"/>
            <w:shd w:val="clear" w:color="auto" w:fill="auto"/>
          </w:tcPr>
          <w:p w14:paraId="77DEA294" w14:textId="77777777" w:rsidR="00554118" w:rsidRPr="00090C64" w:rsidRDefault="00554118" w:rsidP="00D12993">
            <w:pPr>
              <w:pStyle w:val="TAC"/>
            </w:pPr>
            <w:r w:rsidRPr="00090C64">
              <w:t>±17.5</w:t>
            </w:r>
          </w:p>
        </w:tc>
        <w:tc>
          <w:tcPr>
            <w:tcW w:w="2685" w:type="dxa"/>
            <w:shd w:val="clear" w:color="auto" w:fill="auto"/>
          </w:tcPr>
          <w:p w14:paraId="33100D97" w14:textId="322FAB6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D12993">
            <w:pPr>
              <w:pStyle w:val="TAC"/>
            </w:pPr>
            <w:r w:rsidRPr="00090C64">
              <w:t>NR 10 MHz</w:t>
            </w:r>
          </w:p>
        </w:tc>
        <w:tc>
          <w:tcPr>
            <w:tcW w:w="3148" w:type="dxa"/>
            <w:shd w:val="clear" w:color="auto" w:fill="auto"/>
          </w:tcPr>
          <w:p w14:paraId="6107766E" w14:textId="77777777" w:rsidR="00554118" w:rsidRPr="00090C64" w:rsidRDefault="00554118" w:rsidP="00D12993">
            <w:pPr>
              <w:pStyle w:val="TAC"/>
            </w:pPr>
            <w:r w:rsidRPr="00090C64">
              <w:t>±7.465</w:t>
            </w:r>
          </w:p>
        </w:tc>
        <w:tc>
          <w:tcPr>
            <w:tcW w:w="2685" w:type="dxa"/>
            <w:shd w:val="clear" w:color="auto" w:fill="auto"/>
          </w:tcPr>
          <w:p w14:paraId="7657513E" w14:textId="77777777" w:rsidR="00554118" w:rsidRPr="00090C64" w:rsidRDefault="00554118" w:rsidP="00D1299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D12993">
            <w:pPr>
              <w:pStyle w:val="TAC"/>
            </w:pPr>
          </w:p>
        </w:tc>
        <w:tc>
          <w:tcPr>
            <w:tcW w:w="3148" w:type="dxa"/>
            <w:shd w:val="clear" w:color="auto" w:fill="auto"/>
          </w:tcPr>
          <w:p w14:paraId="247A662A" w14:textId="77777777" w:rsidR="00554118" w:rsidRPr="00090C64" w:rsidRDefault="00554118" w:rsidP="00D12993">
            <w:pPr>
              <w:pStyle w:val="TAC"/>
            </w:pPr>
            <w:r w:rsidRPr="00090C64">
              <w:t>±17.5</w:t>
            </w:r>
          </w:p>
        </w:tc>
        <w:tc>
          <w:tcPr>
            <w:tcW w:w="2685" w:type="dxa"/>
            <w:shd w:val="clear" w:color="auto" w:fill="auto"/>
          </w:tcPr>
          <w:p w14:paraId="06AE1DF9" w14:textId="4111BFC3"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D12993">
            <w:pPr>
              <w:pStyle w:val="TAC"/>
            </w:pPr>
            <w:r w:rsidRPr="00090C64">
              <w:t>NR 15 MHz</w:t>
            </w:r>
          </w:p>
        </w:tc>
        <w:tc>
          <w:tcPr>
            <w:tcW w:w="3148" w:type="dxa"/>
            <w:shd w:val="clear" w:color="auto" w:fill="auto"/>
          </w:tcPr>
          <w:p w14:paraId="370A69E9" w14:textId="77777777" w:rsidR="00554118" w:rsidRPr="00090C64" w:rsidRDefault="00554118" w:rsidP="00D12993">
            <w:pPr>
              <w:pStyle w:val="TAC"/>
            </w:pPr>
            <w:r w:rsidRPr="00090C64">
              <w:t>±7.43</w:t>
            </w:r>
          </w:p>
        </w:tc>
        <w:tc>
          <w:tcPr>
            <w:tcW w:w="2685" w:type="dxa"/>
            <w:shd w:val="clear" w:color="auto" w:fill="auto"/>
          </w:tcPr>
          <w:p w14:paraId="258DD70E" w14:textId="77777777" w:rsidR="00554118" w:rsidRPr="00090C64" w:rsidRDefault="00554118" w:rsidP="00D1299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D12993">
            <w:pPr>
              <w:pStyle w:val="TAC"/>
            </w:pPr>
          </w:p>
        </w:tc>
        <w:tc>
          <w:tcPr>
            <w:tcW w:w="3148" w:type="dxa"/>
            <w:shd w:val="clear" w:color="auto" w:fill="auto"/>
          </w:tcPr>
          <w:p w14:paraId="063A9925" w14:textId="77777777" w:rsidR="00554118" w:rsidRPr="00090C64" w:rsidRDefault="00554118" w:rsidP="00D12993">
            <w:pPr>
              <w:pStyle w:val="TAC"/>
            </w:pPr>
            <w:r w:rsidRPr="00090C64">
              <w:t>±17.5</w:t>
            </w:r>
          </w:p>
        </w:tc>
        <w:tc>
          <w:tcPr>
            <w:tcW w:w="2685" w:type="dxa"/>
            <w:shd w:val="clear" w:color="auto" w:fill="auto"/>
          </w:tcPr>
          <w:p w14:paraId="1111DC2A" w14:textId="6B9E8D0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D12993">
            <w:pPr>
              <w:pStyle w:val="TAC"/>
            </w:pPr>
            <w:r w:rsidRPr="00090C64">
              <w:t>NR 20 MHz</w:t>
            </w:r>
          </w:p>
        </w:tc>
        <w:tc>
          <w:tcPr>
            <w:tcW w:w="3148" w:type="dxa"/>
            <w:shd w:val="clear" w:color="auto" w:fill="auto"/>
          </w:tcPr>
          <w:p w14:paraId="32916D92" w14:textId="77777777" w:rsidR="00554118" w:rsidRPr="00090C64" w:rsidRDefault="00554118" w:rsidP="00D12993">
            <w:pPr>
              <w:pStyle w:val="TAC"/>
            </w:pPr>
            <w:r w:rsidRPr="00090C64">
              <w:t>±7.395</w:t>
            </w:r>
          </w:p>
        </w:tc>
        <w:tc>
          <w:tcPr>
            <w:tcW w:w="2685" w:type="dxa"/>
            <w:shd w:val="clear" w:color="auto" w:fill="auto"/>
          </w:tcPr>
          <w:p w14:paraId="10254917" w14:textId="77777777" w:rsidR="00554118" w:rsidRPr="00090C64" w:rsidRDefault="00554118" w:rsidP="00D1299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D12993">
            <w:pPr>
              <w:pStyle w:val="TAC"/>
            </w:pPr>
          </w:p>
        </w:tc>
        <w:tc>
          <w:tcPr>
            <w:tcW w:w="3148" w:type="dxa"/>
            <w:shd w:val="clear" w:color="auto" w:fill="auto"/>
          </w:tcPr>
          <w:p w14:paraId="23F589CD" w14:textId="77777777" w:rsidR="00554118" w:rsidRPr="00090C64" w:rsidRDefault="00554118" w:rsidP="00D12993">
            <w:pPr>
              <w:pStyle w:val="TAC"/>
            </w:pPr>
            <w:r w:rsidRPr="00090C64">
              <w:t>±17.5</w:t>
            </w:r>
          </w:p>
        </w:tc>
        <w:tc>
          <w:tcPr>
            <w:tcW w:w="2685" w:type="dxa"/>
            <w:shd w:val="clear" w:color="auto" w:fill="auto"/>
          </w:tcPr>
          <w:p w14:paraId="1DB436C1" w14:textId="21DE1CA6"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D12993">
            <w:pPr>
              <w:pStyle w:val="TAC"/>
            </w:pPr>
            <w:r w:rsidRPr="00090C64">
              <w:t>NR 25 MHz</w:t>
            </w:r>
          </w:p>
        </w:tc>
        <w:tc>
          <w:tcPr>
            <w:tcW w:w="3148" w:type="dxa"/>
            <w:shd w:val="clear" w:color="auto" w:fill="auto"/>
          </w:tcPr>
          <w:p w14:paraId="2FF15732" w14:textId="77777777" w:rsidR="00554118" w:rsidRPr="00090C64" w:rsidRDefault="00554118" w:rsidP="00D12993">
            <w:pPr>
              <w:pStyle w:val="TAC"/>
            </w:pPr>
            <w:r w:rsidRPr="00090C64">
              <w:t>±7.465</w:t>
            </w:r>
          </w:p>
        </w:tc>
        <w:tc>
          <w:tcPr>
            <w:tcW w:w="2685" w:type="dxa"/>
            <w:shd w:val="clear" w:color="auto" w:fill="auto"/>
          </w:tcPr>
          <w:p w14:paraId="58AAE0A5" w14:textId="77777777" w:rsidR="00554118" w:rsidRPr="00090C64" w:rsidRDefault="00554118" w:rsidP="00D1299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D12993">
            <w:pPr>
              <w:pStyle w:val="TAC"/>
            </w:pPr>
          </w:p>
        </w:tc>
        <w:tc>
          <w:tcPr>
            <w:tcW w:w="3148" w:type="dxa"/>
            <w:shd w:val="clear" w:color="auto" w:fill="auto"/>
          </w:tcPr>
          <w:p w14:paraId="4D2700F1" w14:textId="77777777" w:rsidR="00554118" w:rsidRPr="00090C64" w:rsidRDefault="00554118" w:rsidP="00D12993">
            <w:pPr>
              <w:pStyle w:val="TAC"/>
            </w:pPr>
            <w:r w:rsidRPr="00090C64">
              <w:t>±25</w:t>
            </w:r>
          </w:p>
        </w:tc>
        <w:tc>
          <w:tcPr>
            <w:tcW w:w="2685" w:type="dxa"/>
            <w:shd w:val="clear" w:color="auto" w:fill="auto"/>
          </w:tcPr>
          <w:p w14:paraId="6C5BFC2F" w14:textId="260BB933"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D12993">
            <w:pPr>
              <w:pStyle w:val="TAC"/>
            </w:pPr>
            <w:r w:rsidRPr="00090C64">
              <w:t>NR 30 MHz</w:t>
            </w:r>
          </w:p>
        </w:tc>
        <w:tc>
          <w:tcPr>
            <w:tcW w:w="3148" w:type="dxa"/>
            <w:shd w:val="clear" w:color="auto" w:fill="auto"/>
          </w:tcPr>
          <w:p w14:paraId="37C4FD46" w14:textId="77777777" w:rsidR="00554118" w:rsidRPr="00090C64" w:rsidRDefault="00554118" w:rsidP="00D12993">
            <w:pPr>
              <w:pStyle w:val="TAC"/>
            </w:pPr>
            <w:r w:rsidRPr="00090C64">
              <w:t>±7.43</w:t>
            </w:r>
          </w:p>
        </w:tc>
        <w:tc>
          <w:tcPr>
            <w:tcW w:w="2685" w:type="dxa"/>
            <w:shd w:val="clear" w:color="auto" w:fill="auto"/>
          </w:tcPr>
          <w:p w14:paraId="1B352EBD" w14:textId="77777777" w:rsidR="00554118" w:rsidRPr="00090C64" w:rsidRDefault="00554118" w:rsidP="00D1299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D12993">
            <w:pPr>
              <w:pStyle w:val="TAC"/>
            </w:pPr>
          </w:p>
        </w:tc>
        <w:tc>
          <w:tcPr>
            <w:tcW w:w="3148" w:type="dxa"/>
            <w:shd w:val="clear" w:color="auto" w:fill="auto"/>
          </w:tcPr>
          <w:p w14:paraId="298B1581" w14:textId="77777777" w:rsidR="00554118" w:rsidRPr="00090C64" w:rsidRDefault="00554118" w:rsidP="00D12993">
            <w:pPr>
              <w:pStyle w:val="TAC"/>
            </w:pPr>
            <w:r w:rsidRPr="00090C64">
              <w:t>±25</w:t>
            </w:r>
          </w:p>
        </w:tc>
        <w:tc>
          <w:tcPr>
            <w:tcW w:w="2685" w:type="dxa"/>
            <w:shd w:val="clear" w:color="auto" w:fill="auto"/>
          </w:tcPr>
          <w:p w14:paraId="57C4ADB0" w14:textId="73F2750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D12993">
            <w:pPr>
              <w:pStyle w:val="TAC"/>
            </w:pPr>
            <w:r w:rsidRPr="00090C64">
              <w:t>NR 40 MHz</w:t>
            </w:r>
          </w:p>
        </w:tc>
        <w:tc>
          <w:tcPr>
            <w:tcW w:w="3148" w:type="dxa"/>
            <w:shd w:val="clear" w:color="auto" w:fill="auto"/>
          </w:tcPr>
          <w:p w14:paraId="55C0AA7E" w14:textId="77777777" w:rsidR="00554118" w:rsidRPr="00090C64" w:rsidRDefault="00554118" w:rsidP="00D12993">
            <w:pPr>
              <w:pStyle w:val="TAC"/>
            </w:pPr>
            <w:r w:rsidRPr="00090C64">
              <w:t>±7.45</w:t>
            </w:r>
          </w:p>
        </w:tc>
        <w:tc>
          <w:tcPr>
            <w:tcW w:w="2685" w:type="dxa"/>
            <w:shd w:val="clear" w:color="auto" w:fill="auto"/>
          </w:tcPr>
          <w:p w14:paraId="5B598973" w14:textId="77777777" w:rsidR="00554118" w:rsidRPr="00090C64" w:rsidRDefault="00554118" w:rsidP="00D12993">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D12993">
            <w:pPr>
              <w:pStyle w:val="TAC"/>
            </w:pPr>
          </w:p>
        </w:tc>
        <w:tc>
          <w:tcPr>
            <w:tcW w:w="3148" w:type="dxa"/>
            <w:shd w:val="clear" w:color="auto" w:fill="auto"/>
          </w:tcPr>
          <w:p w14:paraId="768FD7B3" w14:textId="77777777" w:rsidR="00554118" w:rsidRPr="00090C64" w:rsidRDefault="00554118" w:rsidP="00D12993">
            <w:pPr>
              <w:pStyle w:val="TAC"/>
            </w:pPr>
            <w:r w:rsidRPr="00090C64">
              <w:t>±25</w:t>
            </w:r>
          </w:p>
        </w:tc>
        <w:tc>
          <w:tcPr>
            <w:tcW w:w="2685" w:type="dxa"/>
            <w:shd w:val="clear" w:color="auto" w:fill="auto"/>
          </w:tcPr>
          <w:p w14:paraId="0752F354" w14:textId="1A069740"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D12993">
            <w:pPr>
              <w:pStyle w:val="TAC"/>
            </w:pPr>
            <w:r w:rsidRPr="00090C64">
              <w:t>NR 50 MHz</w:t>
            </w:r>
          </w:p>
        </w:tc>
        <w:tc>
          <w:tcPr>
            <w:tcW w:w="3148" w:type="dxa"/>
            <w:shd w:val="clear" w:color="auto" w:fill="auto"/>
          </w:tcPr>
          <w:p w14:paraId="3216B26F" w14:textId="77777777" w:rsidR="00554118" w:rsidRPr="00090C64" w:rsidRDefault="00554118" w:rsidP="00D12993">
            <w:pPr>
              <w:pStyle w:val="TAC"/>
            </w:pPr>
            <w:r w:rsidRPr="00090C64">
              <w:t>±7.35</w:t>
            </w:r>
          </w:p>
        </w:tc>
        <w:tc>
          <w:tcPr>
            <w:tcW w:w="2685" w:type="dxa"/>
            <w:shd w:val="clear" w:color="auto" w:fill="auto"/>
          </w:tcPr>
          <w:p w14:paraId="2BC80F3D" w14:textId="77777777" w:rsidR="00554118" w:rsidRPr="00090C64" w:rsidRDefault="00554118" w:rsidP="00D1299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D12993">
            <w:pPr>
              <w:pStyle w:val="TAC"/>
            </w:pPr>
          </w:p>
        </w:tc>
        <w:tc>
          <w:tcPr>
            <w:tcW w:w="3148" w:type="dxa"/>
            <w:shd w:val="clear" w:color="auto" w:fill="auto"/>
          </w:tcPr>
          <w:p w14:paraId="0A4CEC61" w14:textId="77777777" w:rsidR="00554118" w:rsidRPr="00090C64" w:rsidRDefault="00554118" w:rsidP="00D12993">
            <w:pPr>
              <w:pStyle w:val="TAC"/>
            </w:pPr>
            <w:r w:rsidRPr="00090C64">
              <w:t>±25</w:t>
            </w:r>
          </w:p>
        </w:tc>
        <w:tc>
          <w:tcPr>
            <w:tcW w:w="2685" w:type="dxa"/>
            <w:shd w:val="clear" w:color="auto" w:fill="auto"/>
          </w:tcPr>
          <w:p w14:paraId="4414EE39" w14:textId="59D1DFF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D12993">
            <w:pPr>
              <w:pStyle w:val="TAC"/>
            </w:pPr>
            <w:r w:rsidRPr="00090C64">
              <w:t>NR 60 MHz</w:t>
            </w:r>
          </w:p>
        </w:tc>
        <w:tc>
          <w:tcPr>
            <w:tcW w:w="3148" w:type="dxa"/>
            <w:shd w:val="clear" w:color="auto" w:fill="auto"/>
          </w:tcPr>
          <w:p w14:paraId="51FE32DC" w14:textId="77777777" w:rsidR="00554118" w:rsidRPr="00090C64" w:rsidRDefault="00554118" w:rsidP="00D12993">
            <w:pPr>
              <w:pStyle w:val="TAC"/>
            </w:pPr>
            <w:r w:rsidRPr="00090C64">
              <w:t>±7.49</w:t>
            </w:r>
          </w:p>
        </w:tc>
        <w:tc>
          <w:tcPr>
            <w:tcW w:w="2685" w:type="dxa"/>
            <w:shd w:val="clear" w:color="auto" w:fill="auto"/>
          </w:tcPr>
          <w:p w14:paraId="1FF21550" w14:textId="77777777" w:rsidR="00554118" w:rsidRPr="00090C64" w:rsidRDefault="00554118" w:rsidP="00D1299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D12993">
            <w:pPr>
              <w:pStyle w:val="TAC"/>
            </w:pPr>
          </w:p>
        </w:tc>
        <w:tc>
          <w:tcPr>
            <w:tcW w:w="3148" w:type="dxa"/>
            <w:shd w:val="clear" w:color="auto" w:fill="auto"/>
          </w:tcPr>
          <w:p w14:paraId="0CF7538E" w14:textId="77777777" w:rsidR="00554118" w:rsidRPr="00090C64" w:rsidRDefault="00554118" w:rsidP="00D12993">
            <w:pPr>
              <w:pStyle w:val="TAC"/>
            </w:pPr>
            <w:r w:rsidRPr="00090C64">
              <w:t>±25</w:t>
            </w:r>
          </w:p>
        </w:tc>
        <w:tc>
          <w:tcPr>
            <w:tcW w:w="2685" w:type="dxa"/>
            <w:shd w:val="clear" w:color="auto" w:fill="auto"/>
          </w:tcPr>
          <w:p w14:paraId="074D2EBA" w14:textId="2B9ED65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D12993">
            <w:pPr>
              <w:pStyle w:val="TAC"/>
            </w:pPr>
            <w:r w:rsidRPr="00090C64">
              <w:t>NR 70 MHz</w:t>
            </w:r>
          </w:p>
        </w:tc>
        <w:tc>
          <w:tcPr>
            <w:tcW w:w="3148" w:type="dxa"/>
            <w:shd w:val="clear" w:color="auto" w:fill="auto"/>
          </w:tcPr>
          <w:p w14:paraId="3DDC582E" w14:textId="77777777" w:rsidR="00554118" w:rsidRPr="00090C64" w:rsidRDefault="00554118" w:rsidP="00D12993">
            <w:pPr>
              <w:pStyle w:val="TAC"/>
            </w:pPr>
            <w:r w:rsidRPr="00090C64">
              <w:t>±7.42</w:t>
            </w:r>
          </w:p>
        </w:tc>
        <w:tc>
          <w:tcPr>
            <w:tcW w:w="2685" w:type="dxa"/>
            <w:shd w:val="clear" w:color="auto" w:fill="auto"/>
          </w:tcPr>
          <w:p w14:paraId="492FBB1F" w14:textId="77777777" w:rsidR="00554118" w:rsidRPr="00090C64" w:rsidRDefault="00554118" w:rsidP="00D1299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D12993">
            <w:pPr>
              <w:pStyle w:val="TAC"/>
            </w:pPr>
          </w:p>
        </w:tc>
        <w:tc>
          <w:tcPr>
            <w:tcW w:w="3148" w:type="dxa"/>
            <w:shd w:val="clear" w:color="auto" w:fill="auto"/>
          </w:tcPr>
          <w:p w14:paraId="662010B9" w14:textId="77777777" w:rsidR="00554118" w:rsidRPr="00090C64" w:rsidRDefault="00554118" w:rsidP="00D12993">
            <w:pPr>
              <w:pStyle w:val="TAC"/>
            </w:pPr>
            <w:r w:rsidRPr="00090C64">
              <w:t>±25</w:t>
            </w:r>
          </w:p>
        </w:tc>
        <w:tc>
          <w:tcPr>
            <w:tcW w:w="2685" w:type="dxa"/>
            <w:shd w:val="clear" w:color="auto" w:fill="auto"/>
          </w:tcPr>
          <w:p w14:paraId="772E6451" w14:textId="3CBD6027"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D12993">
            <w:pPr>
              <w:pStyle w:val="TAC"/>
            </w:pPr>
            <w:r w:rsidRPr="00090C64">
              <w:t>NR 80 MHz</w:t>
            </w:r>
          </w:p>
        </w:tc>
        <w:tc>
          <w:tcPr>
            <w:tcW w:w="3148" w:type="dxa"/>
            <w:shd w:val="clear" w:color="auto" w:fill="auto"/>
          </w:tcPr>
          <w:p w14:paraId="526EBE27" w14:textId="77777777" w:rsidR="00554118" w:rsidRPr="00090C64" w:rsidRDefault="00554118" w:rsidP="00D12993">
            <w:pPr>
              <w:pStyle w:val="TAC"/>
            </w:pPr>
            <w:r w:rsidRPr="00090C64">
              <w:t>±7.44</w:t>
            </w:r>
          </w:p>
        </w:tc>
        <w:tc>
          <w:tcPr>
            <w:tcW w:w="2685" w:type="dxa"/>
            <w:shd w:val="clear" w:color="auto" w:fill="auto"/>
          </w:tcPr>
          <w:p w14:paraId="7D81B6A8" w14:textId="77777777" w:rsidR="00554118" w:rsidRPr="00090C64" w:rsidRDefault="00554118" w:rsidP="00D1299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D12993">
            <w:pPr>
              <w:pStyle w:val="TAC"/>
            </w:pPr>
          </w:p>
        </w:tc>
        <w:tc>
          <w:tcPr>
            <w:tcW w:w="3148" w:type="dxa"/>
            <w:shd w:val="clear" w:color="auto" w:fill="auto"/>
          </w:tcPr>
          <w:p w14:paraId="27BFC011" w14:textId="77777777" w:rsidR="00554118" w:rsidRPr="00090C64" w:rsidRDefault="00554118" w:rsidP="00D12993">
            <w:pPr>
              <w:pStyle w:val="TAC"/>
            </w:pPr>
            <w:r w:rsidRPr="00090C64">
              <w:t>±25</w:t>
            </w:r>
          </w:p>
        </w:tc>
        <w:tc>
          <w:tcPr>
            <w:tcW w:w="2685" w:type="dxa"/>
            <w:shd w:val="clear" w:color="auto" w:fill="auto"/>
          </w:tcPr>
          <w:p w14:paraId="02381190" w14:textId="3EF9C9F9"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D12993">
            <w:pPr>
              <w:pStyle w:val="TAC"/>
            </w:pPr>
            <w:r w:rsidRPr="00090C64">
              <w:t>NR 90 MHz</w:t>
            </w:r>
          </w:p>
        </w:tc>
        <w:tc>
          <w:tcPr>
            <w:tcW w:w="3148" w:type="dxa"/>
            <w:shd w:val="clear" w:color="auto" w:fill="auto"/>
          </w:tcPr>
          <w:p w14:paraId="3FE3A954" w14:textId="77777777" w:rsidR="00554118" w:rsidRPr="00090C64" w:rsidRDefault="00554118" w:rsidP="00D12993">
            <w:pPr>
              <w:pStyle w:val="TAC"/>
            </w:pPr>
            <w:r w:rsidRPr="00090C64">
              <w:t>±7.46</w:t>
            </w:r>
          </w:p>
        </w:tc>
        <w:tc>
          <w:tcPr>
            <w:tcW w:w="2685" w:type="dxa"/>
            <w:shd w:val="clear" w:color="auto" w:fill="auto"/>
          </w:tcPr>
          <w:p w14:paraId="1BE3C087" w14:textId="77777777" w:rsidR="00554118" w:rsidRPr="00090C64" w:rsidRDefault="00554118" w:rsidP="00D1299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D12993">
            <w:pPr>
              <w:pStyle w:val="TAC"/>
            </w:pPr>
          </w:p>
        </w:tc>
        <w:tc>
          <w:tcPr>
            <w:tcW w:w="3148" w:type="dxa"/>
            <w:shd w:val="clear" w:color="auto" w:fill="auto"/>
          </w:tcPr>
          <w:p w14:paraId="69716602" w14:textId="77777777" w:rsidR="00554118" w:rsidRPr="00090C64" w:rsidRDefault="00554118" w:rsidP="00D12993">
            <w:pPr>
              <w:pStyle w:val="TAC"/>
            </w:pPr>
            <w:r w:rsidRPr="00090C64">
              <w:t>±25</w:t>
            </w:r>
          </w:p>
        </w:tc>
        <w:tc>
          <w:tcPr>
            <w:tcW w:w="2685" w:type="dxa"/>
            <w:shd w:val="clear" w:color="auto" w:fill="auto"/>
          </w:tcPr>
          <w:p w14:paraId="3E633A69" w14:textId="2AEB0AE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D12993">
            <w:pPr>
              <w:pStyle w:val="TAC"/>
            </w:pPr>
            <w:r w:rsidRPr="00090C64">
              <w:t>NR 100 MHz</w:t>
            </w:r>
          </w:p>
        </w:tc>
        <w:tc>
          <w:tcPr>
            <w:tcW w:w="3148" w:type="dxa"/>
            <w:shd w:val="clear" w:color="auto" w:fill="auto"/>
          </w:tcPr>
          <w:p w14:paraId="2FF1FA53" w14:textId="77777777" w:rsidR="00554118" w:rsidRPr="00090C64" w:rsidRDefault="00554118" w:rsidP="00D12993">
            <w:pPr>
              <w:pStyle w:val="TAC"/>
            </w:pPr>
            <w:r w:rsidRPr="00090C64">
              <w:t>±7.48</w:t>
            </w:r>
          </w:p>
        </w:tc>
        <w:tc>
          <w:tcPr>
            <w:tcW w:w="2685" w:type="dxa"/>
            <w:shd w:val="clear" w:color="auto" w:fill="auto"/>
          </w:tcPr>
          <w:p w14:paraId="711D0EBA" w14:textId="77777777" w:rsidR="00554118" w:rsidRPr="00090C64" w:rsidRDefault="00554118" w:rsidP="00D1299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D12993">
            <w:pPr>
              <w:pStyle w:val="TAC"/>
            </w:pPr>
          </w:p>
        </w:tc>
        <w:tc>
          <w:tcPr>
            <w:tcW w:w="3148" w:type="dxa"/>
            <w:shd w:val="clear" w:color="auto" w:fill="auto"/>
          </w:tcPr>
          <w:p w14:paraId="7C36A38B" w14:textId="77777777" w:rsidR="00554118" w:rsidRPr="00090C64" w:rsidRDefault="00554118" w:rsidP="00D12993">
            <w:pPr>
              <w:pStyle w:val="TAC"/>
            </w:pPr>
            <w:r w:rsidRPr="00090C64">
              <w:t>±25</w:t>
            </w:r>
          </w:p>
        </w:tc>
        <w:tc>
          <w:tcPr>
            <w:tcW w:w="2685" w:type="dxa"/>
            <w:shd w:val="clear" w:color="auto" w:fill="auto"/>
          </w:tcPr>
          <w:p w14:paraId="572CF3A5" w14:textId="3B0940B5"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12993"/>
    <w:p w14:paraId="7D9790F0" w14:textId="77777777" w:rsidR="00D57C09" w:rsidRPr="00090C64" w:rsidRDefault="00D57C09" w:rsidP="00D57C09">
      <w:pPr>
        <w:pStyle w:val="Heading5"/>
      </w:pPr>
      <w:bookmarkStart w:id="9865" w:name="_Toc21125303"/>
      <w:bookmarkStart w:id="9866" w:name="_Toc29768293"/>
      <w:bookmarkStart w:id="9867" w:name="_Toc36044735"/>
      <w:bookmarkStart w:id="9868" w:name="_Toc37230640"/>
      <w:bookmarkStart w:id="9869" w:name="_Toc45907783"/>
      <w:bookmarkStart w:id="9870" w:name="_Toc53181888"/>
      <w:bookmarkStart w:id="9871" w:name="_Toc61117623"/>
      <w:bookmarkStart w:id="9872" w:name="_Toc67076712"/>
      <w:bookmarkStart w:id="9873" w:name="_Toc67077250"/>
      <w:bookmarkStart w:id="9874" w:name="_Toc74753132"/>
      <w:bookmarkStart w:id="9875" w:name="_Toc74753671"/>
      <w:bookmarkStart w:id="9876" w:name="_Toc74754209"/>
      <w:bookmarkStart w:id="9877" w:name="_Toc76507532"/>
      <w:bookmarkStart w:id="9878" w:name="_Toc83111683"/>
      <w:bookmarkStart w:id="9879" w:name="_Toc89877335"/>
      <w:bookmarkStart w:id="9880" w:name="_Toc98710870"/>
      <w:bookmarkStart w:id="9881" w:name="_Toc130920206"/>
      <w:bookmarkStart w:id="9882" w:name="_Toc137300752"/>
      <w:bookmarkStart w:id="9883" w:name="_Toc138889085"/>
      <w:bookmarkStart w:id="9884" w:name="_Toc145109094"/>
      <w:bookmarkStart w:id="9885" w:name="_Toc155260236"/>
      <w:bookmarkStart w:id="9886" w:name="_Toc219557733"/>
      <w:r w:rsidRPr="00090C64">
        <w:t>7.8.5.1.2</w:t>
      </w:r>
      <w:r w:rsidRPr="00090C64">
        <w:tab/>
        <w:t>General narrowband intermodulation 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A0339C" w14:textId="0BB14A25" w:rsidR="00D57C09" w:rsidRPr="00090C64" w:rsidRDefault="00D57C09" w:rsidP="00D1299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1299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1299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D12993">
            <w:pPr>
              <w:pStyle w:val="TAH"/>
            </w:pPr>
            <w:r w:rsidRPr="00090C64">
              <w:t>Base Station Type</w:t>
            </w:r>
          </w:p>
        </w:tc>
        <w:tc>
          <w:tcPr>
            <w:tcW w:w="2376" w:type="dxa"/>
            <w:shd w:val="clear" w:color="auto" w:fill="auto"/>
          </w:tcPr>
          <w:p w14:paraId="37B8CE34" w14:textId="7256A4F9" w:rsidR="00D57C09" w:rsidRPr="00090C64" w:rsidRDefault="00D57C09" w:rsidP="00D1299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D12993">
            <w:pPr>
              <w:pStyle w:val="TAH"/>
            </w:pPr>
            <w:r w:rsidRPr="00090C64">
              <w:t>Wanted Signal mean power</w:t>
            </w:r>
            <w:r w:rsidR="00554118" w:rsidRPr="00090C64">
              <w:t> [</w:t>
            </w:r>
            <w:r w:rsidRPr="00090C64">
              <w:t>dBm]</w:t>
            </w:r>
          </w:p>
          <w:p w14:paraId="60FCEE76" w14:textId="77777777" w:rsidR="00D57C09" w:rsidRPr="00090C64" w:rsidRDefault="00D57C09" w:rsidP="00D1299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D1299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D12993">
            <w:pPr>
              <w:pStyle w:val="TAC"/>
            </w:pPr>
            <w:r w:rsidRPr="00090C64">
              <w:t>Wide Area BS</w:t>
            </w:r>
          </w:p>
        </w:tc>
        <w:tc>
          <w:tcPr>
            <w:tcW w:w="2376" w:type="dxa"/>
            <w:shd w:val="clear" w:color="auto" w:fill="auto"/>
          </w:tcPr>
          <w:p w14:paraId="0F1F6BF1" w14:textId="77777777" w:rsidR="00554118" w:rsidRPr="00090C64" w:rsidRDefault="00554118" w:rsidP="00D1299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D1299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D12993">
            <w:pPr>
              <w:pStyle w:val="TAC"/>
            </w:pPr>
          </w:p>
        </w:tc>
        <w:tc>
          <w:tcPr>
            <w:tcW w:w="2376" w:type="dxa"/>
            <w:shd w:val="clear" w:color="auto" w:fill="auto"/>
          </w:tcPr>
          <w:p w14:paraId="73E368F7" w14:textId="77777777" w:rsidR="00554118" w:rsidRPr="00090C64" w:rsidRDefault="00554118" w:rsidP="00D1299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D1299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D12993">
            <w:pPr>
              <w:pStyle w:val="TAC"/>
            </w:pPr>
            <w:r w:rsidRPr="00090C64">
              <w:t>Medium Range BS</w:t>
            </w:r>
          </w:p>
        </w:tc>
        <w:tc>
          <w:tcPr>
            <w:tcW w:w="2376" w:type="dxa"/>
            <w:shd w:val="clear" w:color="auto" w:fill="auto"/>
          </w:tcPr>
          <w:p w14:paraId="261F4493" w14:textId="77777777" w:rsidR="00554118" w:rsidRPr="00090C64" w:rsidRDefault="00554118" w:rsidP="00D1299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D1299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D12993">
            <w:pPr>
              <w:pStyle w:val="TAC"/>
            </w:pPr>
          </w:p>
        </w:tc>
        <w:tc>
          <w:tcPr>
            <w:tcW w:w="2376" w:type="dxa"/>
            <w:shd w:val="clear" w:color="auto" w:fill="auto"/>
          </w:tcPr>
          <w:p w14:paraId="15D4750E" w14:textId="77777777" w:rsidR="00554118" w:rsidRPr="00090C64" w:rsidRDefault="00554118" w:rsidP="00D1299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D1299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D12993">
            <w:pPr>
              <w:pStyle w:val="TAC"/>
            </w:pPr>
            <w:r w:rsidRPr="00090C64">
              <w:t>Local Area BS</w:t>
            </w:r>
          </w:p>
        </w:tc>
        <w:tc>
          <w:tcPr>
            <w:tcW w:w="2376" w:type="dxa"/>
            <w:shd w:val="clear" w:color="auto" w:fill="auto"/>
          </w:tcPr>
          <w:p w14:paraId="61D9CE9B" w14:textId="77777777" w:rsidR="00554118" w:rsidRPr="00090C64" w:rsidRDefault="00554118" w:rsidP="00D1299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D1299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D12993">
            <w:pPr>
              <w:pStyle w:val="TAC"/>
            </w:pPr>
          </w:p>
        </w:tc>
        <w:tc>
          <w:tcPr>
            <w:tcW w:w="2376" w:type="dxa"/>
            <w:shd w:val="clear" w:color="auto" w:fill="auto"/>
          </w:tcPr>
          <w:p w14:paraId="7A1BC763" w14:textId="77777777" w:rsidR="00554118" w:rsidRPr="00090C64" w:rsidRDefault="00554118" w:rsidP="00D1299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D1299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D1299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12993"/>
    <w:p w14:paraId="245DA574" w14:textId="77777777" w:rsidR="00D57C09" w:rsidRPr="00C330E2" w:rsidRDefault="00D57C09" w:rsidP="00D1299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D1299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D1299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D12993">
            <w:pPr>
              <w:pStyle w:val="TAC"/>
            </w:pPr>
            <w:r w:rsidRPr="00090C64">
              <w:t>E-UTRA 1.4 MHz</w:t>
            </w:r>
          </w:p>
        </w:tc>
        <w:tc>
          <w:tcPr>
            <w:tcW w:w="2635" w:type="dxa"/>
            <w:shd w:val="clear" w:color="auto" w:fill="auto"/>
          </w:tcPr>
          <w:p w14:paraId="214E2702" w14:textId="65EBA122"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D1299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D12993">
            <w:pPr>
              <w:pStyle w:val="TAC"/>
            </w:pPr>
          </w:p>
        </w:tc>
        <w:tc>
          <w:tcPr>
            <w:tcW w:w="2635" w:type="dxa"/>
            <w:shd w:val="clear" w:color="auto" w:fill="auto"/>
          </w:tcPr>
          <w:p w14:paraId="03AC00A7" w14:textId="77777777" w:rsidR="00554118" w:rsidRPr="00090C64" w:rsidRDefault="00554118" w:rsidP="00D1299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D1299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D12993">
            <w:pPr>
              <w:pStyle w:val="TAC"/>
            </w:pPr>
            <w:r w:rsidRPr="00090C64">
              <w:t>E-UTRA 3 MHz</w:t>
            </w:r>
          </w:p>
        </w:tc>
        <w:tc>
          <w:tcPr>
            <w:tcW w:w="2635" w:type="dxa"/>
            <w:shd w:val="clear" w:color="auto" w:fill="auto"/>
          </w:tcPr>
          <w:p w14:paraId="724C4B1B" w14:textId="77777777"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D1299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D12993">
            <w:pPr>
              <w:pStyle w:val="TAC"/>
            </w:pPr>
          </w:p>
        </w:tc>
        <w:tc>
          <w:tcPr>
            <w:tcW w:w="2635" w:type="dxa"/>
            <w:shd w:val="clear" w:color="auto" w:fill="auto"/>
          </w:tcPr>
          <w:p w14:paraId="31B581A6" w14:textId="77777777" w:rsidR="00554118" w:rsidRPr="00090C64" w:rsidRDefault="00554118" w:rsidP="00D1299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D1299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D12993">
            <w:pPr>
              <w:pStyle w:val="TAC"/>
            </w:pPr>
            <w:r w:rsidRPr="00090C64">
              <w:t>E-UTRA 5 MHz</w:t>
            </w:r>
          </w:p>
        </w:tc>
        <w:tc>
          <w:tcPr>
            <w:tcW w:w="2635" w:type="dxa"/>
            <w:shd w:val="clear" w:color="auto" w:fill="auto"/>
          </w:tcPr>
          <w:p w14:paraId="45D007EE" w14:textId="77777777" w:rsidR="00554118" w:rsidRPr="00090C64" w:rsidRDefault="00554118" w:rsidP="00D12993">
            <w:pPr>
              <w:pStyle w:val="TAC"/>
            </w:pPr>
            <w:r w:rsidRPr="00090C64">
              <w:t>±360</w:t>
            </w:r>
          </w:p>
        </w:tc>
        <w:tc>
          <w:tcPr>
            <w:tcW w:w="3294" w:type="dxa"/>
            <w:shd w:val="clear" w:color="auto" w:fill="auto"/>
          </w:tcPr>
          <w:p w14:paraId="58CD1D16" w14:textId="77777777" w:rsidR="00554118" w:rsidRPr="00090C64" w:rsidRDefault="00554118" w:rsidP="00D1299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D12993">
            <w:pPr>
              <w:pStyle w:val="TAC"/>
            </w:pPr>
          </w:p>
        </w:tc>
        <w:tc>
          <w:tcPr>
            <w:tcW w:w="2635" w:type="dxa"/>
            <w:shd w:val="clear" w:color="auto" w:fill="auto"/>
          </w:tcPr>
          <w:p w14:paraId="5D735569" w14:textId="77777777" w:rsidR="00554118" w:rsidRPr="00090C64" w:rsidRDefault="00554118" w:rsidP="00D12993">
            <w:pPr>
              <w:pStyle w:val="TAC"/>
            </w:pPr>
            <w:r w:rsidRPr="00090C64">
              <w:t>±1 060</w:t>
            </w:r>
          </w:p>
        </w:tc>
        <w:tc>
          <w:tcPr>
            <w:tcW w:w="3294" w:type="dxa"/>
            <w:shd w:val="clear" w:color="auto" w:fill="auto"/>
          </w:tcPr>
          <w:p w14:paraId="2CA09375" w14:textId="77777777" w:rsidR="00554118" w:rsidRPr="00090C64" w:rsidRDefault="00554118" w:rsidP="00D1299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D12993">
            <w:pPr>
              <w:pStyle w:val="TAC"/>
            </w:pPr>
            <w:r w:rsidRPr="00090C64">
              <w:t>E-UTRA 10 MHz</w:t>
            </w:r>
          </w:p>
        </w:tc>
        <w:tc>
          <w:tcPr>
            <w:tcW w:w="2635" w:type="dxa"/>
            <w:shd w:val="clear" w:color="auto" w:fill="auto"/>
          </w:tcPr>
          <w:p w14:paraId="737486A6" w14:textId="77777777" w:rsidR="00554118" w:rsidRPr="00090C64" w:rsidRDefault="00554118" w:rsidP="00D12993">
            <w:pPr>
              <w:pStyle w:val="TAC"/>
            </w:pPr>
            <w:r w:rsidRPr="00090C64">
              <w:t>±325</w:t>
            </w:r>
          </w:p>
        </w:tc>
        <w:tc>
          <w:tcPr>
            <w:tcW w:w="3294" w:type="dxa"/>
            <w:shd w:val="clear" w:color="auto" w:fill="auto"/>
          </w:tcPr>
          <w:p w14:paraId="585E7CBF" w14:textId="77777777" w:rsidR="00554118" w:rsidRPr="00090C64" w:rsidRDefault="00554118" w:rsidP="00D1299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D12993">
            <w:pPr>
              <w:pStyle w:val="TAC"/>
            </w:pPr>
            <w:r w:rsidRPr="00090C64">
              <w:t>(NOTE 2)</w:t>
            </w:r>
          </w:p>
        </w:tc>
        <w:tc>
          <w:tcPr>
            <w:tcW w:w="2635" w:type="dxa"/>
            <w:shd w:val="clear" w:color="auto" w:fill="auto"/>
          </w:tcPr>
          <w:p w14:paraId="4B6827DD" w14:textId="77777777" w:rsidR="00554118" w:rsidRPr="00090C64" w:rsidRDefault="00554118" w:rsidP="00D12993">
            <w:pPr>
              <w:pStyle w:val="TAC"/>
            </w:pPr>
            <w:r w:rsidRPr="00090C64">
              <w:t>±1 240</w:t>
            </w:r>
          </w:p>
        </w:tc>
        <w:tc>
          <w:tcPr>
            <w:tcW w:w="3294" w:type="dxa"/>
            <w:shd w:val="clear" w:color="auto" w:fill="auto"/>
          </w:tcPr>
          <w:p w14:paraId="75CE32C8" w14:textId="77777777" w:rsidR="00554118" w:rsidRPr="00090C64" w:rsidRDefault="00554118" w:rsidP="00D1299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D12993">
            <w:pPr>
              <w:pStyle w:val="TAC"/>
            </w:pPr>
            <w:r w:rsidRPr="00090C64">
              <w:t>E-UTRA 15 MHz</w:t>
            </w:r>
          </w:p>
        </w:tc>
        <w:tc>
          <w:tcPr>
            <w:tcW w:w="2635" w:type="dxa"/>
            <w:shd w:val="clear" w:color="auto" w:fill="auto"/>
          </w:tcPr>
          <w:p w14:paraId="095730D7" w14:textId="77777777" w:rsidR="00554118" w:rsidRPr="00090C64" w:rsidRDefault="00554118" w:rsidP="00D12993">
            <w:pPr>
              <w:pStyle w:val="TAC"/>
            </w:pPr>
            <w:r w:rsidRPr="00090C64">
              <w:t>±380</w:t>
            </w:r>
          </w:p>
        </w:tc>
        <w:tc>
          <w:tcPr>
            <w:tcW w:w="3294" w:type="dxa"/>
            <w:shd w:val="clear" w:color="auto" w:fill="auto"/>
          </w:tcPr>
          <w:p w14:paraId="70F96193" w14:textId="77777777" w:rsidR="00554118" w:rsidRPr="00090C64" w:rsidRDefault="00554118" w:rsidP="00D1299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D12993">
            <w:pPr>
              <w:pStyle w:val="TAC"/>
            </w:pPr>
            <w:r w:rsidRPr="00090C64">
              <w:t>(NOTE 2)</w:t>
            </w:r>
          </w:p>
        </w:tc>
        <w:tc>
          <w:tcPr>
            <w:tcW w:w="2635" w:type="dxa"/>
            <w:shd w:val="clear" w:color="auto" w:fill="auto"/>
          </w:tcPr>
          <w:p w14:paraId="5A463D79" w14:textId="77777777" w:rsidR="00554118" w:rsidRPr="00090C64" w:rsidRDefault="00554118" w:rsidP="00D12993">
            <w:pPr>
              <w:pStyle w:val="TAC"/>
            </w:pPr>
            <w:r w:rsidRPr="00090C64">
              <w:t>±1 600</w:t>
            </w:r>
          </w:p>
        </w:tc>
        <w:tc>
          <w:tcPr>
            <w:tcW w:w="3294" w:type="dxa"/>
            <w:shd w:val="clear" w:color="auto" w:fill="auto"/>
          </w:tcPr>
          <w:p w14:paraId="53B127A4" w14:textId="0F703DCE"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D12993">
            <w:pPr>
              <w:pStyle w:val="TAC"/>
            </w:pPr>
            <w:r w:rsidRPr="00090C64">
              <w:t>E-UTRA 20 MHz</w:t>
            </w:r>
          </w:p>
        </w:tc>
        <w:tc>
          <w:tcPr>
            <w:tcW w:w="2635" w:type="dxa"/>
            <w:shd w:val="clear" w:color="auto" w:fill="auto"/>
          </w:tcPr>
          <w:p w14:paraId="55216544" w14:textId="77777777" w:rsidR="00554118" w:rsidRPr="00090C64" w:rsidRDefault="00554118" w:rsidP="00D12993">
            <w:pPr>
              <w:pStyle w:val="TAC"/>
            </w:pPr>
            <w:r w:rsidRPr="00090C64">
              <w:t>±345</w:t>
            </w:r>
          </w:p>
        </w:tc>
        <w:tc>
          <w:tcPr>
            <w:tcW w:w="3294" w:type="dxa"/>
            <w:shd w:val="clear" w:color="auto" w:fill="auto"/>
          </w:tcPr>
          <w:p w14:paraId="7D36C44E" w14:textId="77777777" w:rsidR="00554118" w:rsidRPr="00090C64" w:rsidRDefault="00554118" w:rsidP="00D1299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D12993">
            <w:pPr>
              <w:pStyle w:val="TAC"/>
            </w:pPr>
            <w:r w:rsidRPr="00090C64">
              <w:t>(NOTE 2)</w:t>
            </w:r>
          </w:p>
        </w:tc>
        <w:tc>
          <w:tcPr>
            <w:tcW w:w="2635" w:type="dxa"/>
            <w:shd w:val="clear" w:color="auto" w:fill="auto"/>
          </w:tcPr>
          <w:p w14:paraId="243804E9" w14:textId="77777777" w:rsidR="00554118" w:rsidRPr="00090C64" w:rsidRDefault="00554118" w:rsidP="00D12993">
            <w:pPr>
              <w:pStyle w:val="TAC"/>
            </w:pPr>
            <w:r w:rsidRPr="00090C64">
              <w:t>±1 780</w:t>
            </w:r>
          </w:p>
        </w:tc>
        <w:tc>
          <w:tcPr>
            <w:tcW w:w="3294" w:type="dxa"/>
            <w:shd w:val="clear" w:color="auto" w:fill="auto"/>
          </w:tcPr>
          <w:p w14:paraId="1421303F" w14:textId="2FC659B0"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D12993">
            <w:pPr>
              <w:pStyle w:val="TAC"/>
            </w:pPr>
            <w:r w:rsidRPr="00090C64">
              <w:t>UTRA FDD</w:t>
            </w:r>
          </w:p>
        </w:tc>
        <w:tc>
          <w:tcPr>
            <w:tcW w:w="2635" w:type="dxa"/>
            <w:shd w:val="clear" w:color="auto" w:fill="auto"/>
          </w:tcPr>
          <w:p w14:paraId="225DBFB8" w14:textId="77777777" w:rsidR="00554118" w:rsidRPr="00090C64" w:rsidRDefault="00554118" w:rsidP="00D12993">
            <w:pPr>
              <w:pStyle w:val="TAC"/>
            </w:pPr>
            <w:r w:rsidRPr="00090C64">
              <w:t>±345 (BC1 and BC2)</w:t>
            </w:r>
          </w:p>
        </w:tc>
        <w:tc>
          <w:tcPr>
            <w:tcW w:w="3294" w:type="dxa"/>
            <w:shd w:val="clear" w:color="auto" w:fill="auto"/>
          </w:tcPr>
          <w:p w14:paraId="0190C559" w14:textId="77777777" w:rsidR="00554118" w:rsidRPr="00090C64" w:rsidRDefault="00554118" w:rsidP="00D1299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D12993">
            <w:pPr>
              <w:pStyle w:val="TAC"/>
            </w:pPr>
          </w:p>
        </w:tc>
        <w:tc>
          <w:tcPr>
            <w:tcW w:w="2635" w:type="dxa"/>
            <w:shd w:val="clear" w:color="auto" w:fill="auto"/>
          </w:tcPr>
          <w:p w14:paraId="1A5BD18A" w14:textId="77777777" w:rsidR="00554118" w:rsidRPr="00090C64" w:rsidRDefault="00554118" w:rsidP="00D12993">
            <w:pPr>
              <w:pStyle w:val="TAC"/>
            </w:pPr>
            <w:r w:rsidRPr="00090C64">
              <w:t>±1 780 (BC1 and BC2)</w:t>
            </w:r>
          </w:p>
        </w:tc>
        <w:tc>
          <w:tcPr>
            <w:tcW w:w="3294" w:type="dxa"/>
            <w:shd w:val="clear" w:color="auto" w:fill="auto"/>
          </w:tcPr>
          <w:p w14:paraId="4F8268C2" w14:textId="5A9CB2B7"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D12993">
            <w:pPr>
              <w:pStyle w:val="TAC"/>
            </w:pPr>
            <w:r w:rsidRPr="00090C64">
              <w:t>GSM/EDGE</w:t>
            </w:r>
          </w:p>
        </w:tc>
        <w:tc>
          <w:tcPr>
            <w:tcW w:w="2635" w:type="dxa"/>
            <w:shd w:val="clear" w:color="auto" w:fill="auto"/>
          </w:tcPr>
          <w:p w14:paraId="4ABFFB6A" w14:textId="77777777" w:rsidR="00554118" w:rsidRPr="00090C64" w:rsidRDefault="00554118" w:rsidP="00D12993">
            <w:pPr>
              <w:pStyle w:val="TAC"/>
            </w:pPr>
            <w:r w:rsidRPr="00090C64">
              <w:t>±340</w:t>
            </w:r>
          </w:p>
        </w:tc>
        <w:tc>
          <w:tcPr>
            <w:tcW w:w="3294" w:type="dxa"/>
            <w:shd w:val="clear" w:color="auto" w:fill="auto"/>
          </w:tcPr>
          <w:p w14:paraId="421CDBE9" w14:textId="77777777" w:rsidR="00554118" w:rsidRPr="00090C64" w:rsidRDefault="00554118" w:rsidP="00D1299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D12993">
            <w:pPr>
              <w:pStyle w:val="TAC"/>
            </w:pPr>
          </w:p>
        </w:tc>
        <w:tc>
          <w:tcPr>
            <w:tcW w:w="2635" w:type="dxa"/>
            <w:shd w:val="clear" w:color="auto" w:fill="auto"/>
          </w:tcPr>
          <w:p w14:paraId="378DD292" w14:textId="77777777" w:rsidR="00554118" w:rsidRPr="00090C64" w:rsidRDefault="00554118" w:rsidP="00D12993">
            <w:pPr>
              <w:pStyle w:val="TAC"/>
            </w:pPr>
            <w:r w:rsidRPr="00090C64">
              <w:t>±880</w:t>
            </w:r>
          </w:p>
        </w:tc>
        <w:tc>
          <w:tcPr>
            <w:tcW w:w="3294" w:type="dxa"/>
            <w:shd w:val="clear" w:color="auto" w:fill="auto"/>
          </w:tcPr>
          <w:p w14:paraId="56D3F358" w14:textId="2C2148D5"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D12993">
            <w:pPr>
              <w:pStyle w:val="TAC"/>
            </w:pPr>
            <w:r w:rsidRPr="00090C64">
              <w:t>1,28 Mcps UTRA</w:t>
            </w:r>
          </w:p>
        </w:tc>
        <w:tc>
          <w:tcPr>
            <w:tcW w:w="2635" w:type="dxa"/>
            <w:shd w:val="clear" w:color="auto" w:fill="auto"/>
          </w:tcPr>
          <w:p w14:paraId="39D2CC8C" w14:textId="77777777" w:rsidR="00554118" w:rsidRPr="00090C64" w:rsidRDefault="00554118" w:rsidP="00D12993">
            <w:pPr>
              <w:pStyle w:val="TAC"/>
            </w:pPr>
            <w:r w:rsidRPr="00090C64">
              <w:t>±190 (BC3)</w:t>
            </w:r>
          </w:p>
        </w:tc>
        <w:tc>
          <w:tcPr>
            <w:tcW w:w="3294" w:type="dxa"/>
            <w:shd w:val="clear" w:color="auto" w:fill="auto"/>
          </w:tcPr>
          <w:p w14:paraId="66FDF50B" w14:textId="77777777" w:rsidR="00554118" w:rsidRPr="00090C64" w:rsidRDefault="00554118" w:rsidP="00D1299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D12993">
            <w:pPr>
              <w:pStyle w:val="TAC"/>
            </w:pPr>
            <w:r w:rsidRPr="00090C64">
              <w:t>TDD</w:t>
            </w:r>
          </w:p>
        </w:tc>
        <w:tc>
          <w:tcPr>
            <w:tcW w:w="2635" w:type="dxa"/>
            <w:shd w:val="clear" w:color="auto" w:fill="auto"/>
          </w:tcPr>
          <w:p w14:paraId="4401F2DB" w14:textId="77777777" w:rsidR="00554118" w:rsidRPr="00090C64" w:rsidRDefault="00554118" w:rsidP="00D12993">
            <w:pPr>
              <w:pStyle w:val="TAC"/>
            </w:pPr>
            <w:r w:rsidRPr="00090C64">
              <w:t>±970 (BC3)</w:t>
            </w:r>
          </w:p>
        </w:tc>
        <w:tc>
          <w:tcPr>
            <w:tcW w:w="3294" w:type="dxa"/>
            <w:shd w:val="clear" w:color="auto" w:fill="auto"/>
          </w:tcPr>
          <w:p w14:paraId="19CEA13D" w14:textId="77777777" w:rsidR="00554118" w:rsidRPr="00090C64" w:rsidRDefault="00554118" w:rsidP="00D1299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D12993">
            <w:pPr>
              <w:pStyle w:val="TAC"/>
            </w:pPr>
            <w:r w:rsidRPr="00090C64">
              <w:t>NR 5 MHz</w:t>
            </w:r>
          </w:p>
        </w:tc>
        <w:tc>
          <w:tcPr>
            <w:tcW w:w="2635" w:type="dxa"/>
            <w:shd w:val="clear" w:color="auto" w:fill="auto"/>
          </w:tcPr>
          <w:p w14:paraId="301956A1" w14:textId="77777777" w:rsidR="00554118" w:rsidRPr="00090C64" w:rsidRDefault="00554118" w:rsidP="00D12993">
            <w:pPr>
              <w:pStyle w:val="TAC"/>
            </w:pPr>
            <w:r w:rsidRPr="00090C64">
              <w:t>±360</w:t>
            </w:r>
          </w:p>
        </w:tc>
        <w:tc>
          <w:tcPr>
            <w:tcW w:w="3294" w:type="dxa"/>
            <w:shd w:val="clear" w:color="auto" w:fill="auto"/>
          </w:tcPr>
          <w:p w14:paraId="571D3D46" w14:textId="77777777" w:rsidR="00554118" w:rsidRPr="00090C64" w:rsidRDefault="00554118" w:rsidP="00D1299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D12993">
            <w:pPr>
              <w:pStyle w:val="TAC"/>
            </w:pPr>
          </w:p>
        </w:tc>
        <w:tc>
          <w:tcPr>
            <w:tcW w:w="2635" w:type="dxa"/>
            <w:shd w:val="clear" w:color="auto" w:fill="auto"/>
          </w:tcPr>
          <w:p w14:paraId="14A9A2A0" w14:textId="77777777" w:rsidR="00554118" w:rsidRPr="00090C64" w:rsidRDefault="00554118" w:rsidP="00D12993">
            <w:pPr>
              <w:pStyle w:val="TAC"/>
            </w:pPr>
            <w:r w:rsidRPr="00090C64">
              <w:t>±1420</w:t>
            </w:r>
          </w:p>
        </w:tc>
        <w:tc>
          <w:tcPr>
            <w:tcW w:w="3294" w:type="dxa"/>
            <w:shd w:val="clear" w:color="auto" w:fill="auto"/>
          </w:tcPr>
          <w:p w14:paraId="4AD09DA1" w14:textId="77777777" w:rsidR="00554118" w:rsidRPr="00090C64" w:rsidRDefault="00554118" w:rsidP="00D1299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D12993">
            <w:pPr>
              <w:pStyle w:val="TAC"/>
            </w:pPr>
            <w:r w:rsidRPr="00090C64">
              <w:t>NR 10 MHz</w:t>
            </w:r>
          </w:p>
        </w:tc>
        <w:tc>
          <w:tcPr>
            <w:tcW w:w="2635" w:type="dxa"/>
            <w:shd w:val="clear" w:color="auto" w:fill="auto"/>
          </w:tcPr>
          <w:p w14:paraId="7BC24D38" w14:textId="77777777" w:rsidR="00554118" w:rsidRPr="00090C64" w:rsidRDefault="00554118" w:rsidP="00D12993">
            <w:pPr>
              <w:pStyle w:val="TAC"/>
            </w:pPr>
            <w:r w:rsidRPr="00090C64">
              <w:t>±370</w:t>
            </w:r>
          </w:p>
        </w:tc>
        <w:tc>
          <w:tcPr>
            <w:tcW w:w="3294" w:type="dxa"/>
            <w:shd w:val="clear" w:color="auto" w:fill="auto"/>
          </w:tcPr>
          <w:p w14:paraId="68194FE8" w14:textId="77777777" w:rsidR="00554118" w:rsidRPr="00090C64" w:rsidRDefault="00554118" w:rsidP="00D1299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D12993">
            <w:pPr>
              <w:pStyle w:val="TAC"/>
            </w:pPr>
          </w:p>
        </w:tc>
        <w:tc>
          <w:tcPr>
            <w:tcW w:w="2635" w:type="dxa"/>
            <w:shd w:val="clear" w:color="auto" w:fill="auto"/>
          </w:tcPr>
          <w:p w14:paraId="702AD452" w14:textId="77777777" w:rsidR="00554118" w:rsidRPr="00090C64" w:rsidRDefault="00554118" w:rsidP="00D12993">
            <w:pPr>
              <w:pStyle w:val="TAC"/>
            </w:pPr>
            <w:r w:rsidRPr="00090C64">
              <w:t>±1960</w:t>
            </w:r>
          </w:p>
        </w:tc>
        <w:tc>
          <w:tcPr>
            <w:tcW w:w="3294" w:type="dxa"/>
            <w:shd w:val="clear" w:color="auto" w:fill="auto"/>
          </w:tcPr>
          <w:p w14:paraId="3620351E" w14:textId="77777777" w:rsidR="00554118" w:rsidRPr="00090C64" w:rsidRDefault="00554118" w:rsidP="00D1299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D12993">
            <w:pPr>
              <w:pStyle w:val="TAC"/>
            </w:pPr>
            <w:r w:rsidRPr="00090C64">
              <w:t>NR 15 MHz</w:t>
            </w:r>
          </w:p>
        </w:tc>
        <w:tc>
          <w:tcPr>
            <w:tcW w:w="2635" w:type="dxa"/>
            <w:shd w:val="clear" w:color="auto" w:fill="auto"/>
          </w:tcPr>
          <w:p w14:paraId="79659821" w14:textId="77777777" w:rsidR="00554118" w:rsidRPr="00090C64" w:rsidRDefault="00554118" w:rsidP="00D12993">
            <w:pPr>
              <w:pStyle w:val="TAC"/>
            </w:pPr>
            <w:r w:rsidRPr="00090C64">
              <w:t>±380</w:t>
            </w:r>
          </w:p>
        </w:tc>
        <w:tc>
          <w:tcPr>
            <w:tcW w:w="3294" w:type="dxa"/>
            <w:shd w:val="clear" w:color="auto" w:fill="auto"/>
          </w:tcPr>
          <w:p w14:paraId="498A2EC3" w14:textId="77777777" w:rsidR="00554118" w:rsidRPr="00090C64" w:rsidRDefault="00554118" w:rsidP="00D1299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D12993">
            <w:pPr>
              <w:pStyle w:val="TAC"/>
            </w:pPr>
            <w:r w:rsidRPr="00090C64">
              <w:t>(Note 2)</w:t>
            </w:r>
          </w:p>
        </w:tc>
        <w:tc>
          <w:tcPr>
            <w:tcW w:w="2635" w:type="dxa"/>
            <w:shd w:val="clear" w:color="auto" w:fill="auto"/>
          </w:tcPr>
          <w:p w14:paraId="126872EE" w14:textId="77777777" w:rsidR="00554118" w:rsidRPr="00090C64" w:rsidRDefault="00554118" w:rsidP="00D12993">
            <w:pPr>
              <w:pStyle w:val="TAC"/>
            </w:pPr>
            <w:r w:rsidRPr="00090C64">
              <w:t>±1960</w:t>
            </w:r>
          </w:p>
        </w:tc>
        <w:tc>
          <w:tcPr>
            <w:tcW w:w="3294" w:type="dxa"/>
            <w:shd w:val="clear" w:color="auto" w:fill="auto"/>
          </w:tcPr>
          <w:p w14:paraId="4C0DC936" w14:textId="77777777" w:rsidR="00554118" w:rsidRPr="00090C64" w:rsidRDefault="00554118" w:rsidP="00D1299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D12993">
            <w:pPr>
              <w:pStyle w:val="TAC"/>
            </w:pPr>
            <w:r w:rsidRPr="00090C64">
              <w:t>NR 20 MHz</w:t>
            </w:r>
          </w:p>
        </w:tc>
        <w:tc>
          <w:tcPr>
            <w:tcW w:w="2635" w:type="dxa"/>
            <w:shd w:val="clear" w:color="auto" w:fill="auto"/>
          </w:tcPr>
          <w:p w14:paraId="5986F6BC" w14:textId="77777777" w:rsidR="00554118" w:rsidRPr="00090C64" w:rsidRDefault="00554118" w:rsidP="00D12993">
            <w:pPr>
              <w:pStyle w:val="TAC"/>
            </w:pPr>
            <w:r w:rsidRPr="00090C64">
              <w:t>±390</w:t>
            </w:r>
          </w:p>
        </w:tc>
        <w:tc>
          <w:tcPr>
            <w:tcW w:w="3294" w:type="dxa"/>
            <w:shd w:val="clear" w:color="auto" w:fill="auto"/>
          </w:tcPr>
          <w:p w14:paraId="29B466E9" w14:textId="77777777" w:rsidR="00554118" w:rsidRPr="00090C64" w:rsidRDefault="00554118" w:rsidP="00D1299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D12993">
            <w:pPr>
              <w:pStyle w:val="TAC"/>
            </w:pPr>
            <w:r w:rsidRPr="00090C64">
              <w:t>(Note 2)</w:t>
            </w:r>
          </w:p>
        </w:tc>
        <w:tc>
          <w:tcPr>
            <w:tcW w:w="2635" w:type="dxa"/>
            <w:shd w:val="clear" w:color="auto" w:fill="auto"/>
          </w:tcPr>
          <w:p w14:paraId="3BCF1FC9" w14:textId="77777777" w:rsidR="00554118" w:rsidRPr="00090C64" w:rsidRDefault="00554118" w:rsidP="00D12993">
            <w:pPr>
              <w:pStyle w:val="TAC"/>
            </w:pPr>
            <w:r w:rsidRPr="00090C64">
              <w:t>±2320</w:t>
            </w:r>
          </w:p>
        </w:tc>
        <w:tc>
          <w:tcPr>
            <w:tcW w:w="3294" w:type="dxa"/>
            <w:shd w:val="clear" w:color="auto" w:fill="auto"/>
          </w:tcPr>
          <w:p w14:paraId="140344EE" w14:textId="77777777" w:rsidR="00554118" w:rsidRPr="00090C64" w:rsidRDefault="00554118" w:rsidP="00D1299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D12993">
            <w:pPr>
              <w:pStyle w:val="TAC"/>
            </w:pPr>
            <w:r w:rsidRPr="00090C64">
              <w:t>NR 25 MHz</w:t>
            </w:r>
          </w:p>
        </w:tc>
        <w:tc>
          <w:tcPr>
            <w:tcW w:w="2635" w:type="dxa"/>
            <w:shd w:val="clear" w:color="auto" w:fill="auto"/>
          </w:tcPr>
          <w:p w14:paraId="76672F6E" w14:textId="77777777" w:rsidR="00554118" w:rsidRPr="00090C64" w:rsidRDefault="00554118" w:rsidP="00D12993">
            <w:pPr>
              <w:pStyle w:val="TAC"/>
            </w:pPr>
            <w:r w:rsidRPr="00090C64">
              <w:t>±325</w:t>
            </w:r>
          </w:p>
        </w:tc>
        <w:tc>
          <w:tcPr>
            <w:tcW w:w="3294" w:type="dxa"/>
            <w:shd w:val="clear" w:color="auto" w:fill="auto"/>
          </w:tcPr>
          <w:p w14:paraId="6F937CF4" w14:textId="77777777" w:rsidR="00554118" w:rsidRPr="00090C64" w:rsidRDefault="00554118" w:rsidP="00D1299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D12993">
            <w:pPr>
              <w:pStyle w:val="TAC"/>
            </w:pPr>
            <w:r w:rsidRPr="00090C64">
              <w:t>(Note 2)</w:t>
            </w:r>
          </w:p>
        </w:tc>
        <w:tc>
          <w:tcPr>
            <w:tcW w:w="2635" w:type="dxa"/>
            <w:shd w:val="clear" w:color="auto" w:fill="auto"/>
          </w:tcPr>
          <w:p w14:paraId="22189605" w14:textId="77777777" w:rsidR="00554118" w:rsidRPr="00090C64" w:rsidRDefault="00554118" w:rsidP="00D12993">
            <w:pPr>
              <w:pStyle w:val="TAC"/>
            </w:pPr>
            <w:r w:rsidRPr="00090C64">
              <w:t>±2350</w:t>
            </w:r>
          </w:p>
        </w:tc>
        <w:tc>
          <w:tcPr>
            <w:tcW w:w="3294" w:type="dxa"/>
            <w:shd w:val="clear" w:color="auto" w:fill="auto"/>
          </w:tcPr>
          <w:p w14:paraId="24401137" w14:textId="77777777" w:rsidR="00554118" w:rsidRPr="00090C64" w:rsidRDefault="00554118" w:rsidP="00D1299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D12993">
            <w:pPr>
              <w:pStyle w:val="TAC"/>
            </w:pPr>
            <w:r w:rsidRPr="00090C64">
              <w:t>NR 30 MHz</w:t>
            </w:r>
          </w:p>
        </w:tc>
        <w:tc>
          <w:tcPr>
            <w:tcW w:w="2635" w:type="dxa"/>
            <w:shd w:val="clear" w:color="auto" w:fill="auto"/>
          </w:tcPr>
          <w:p w14:paraId="61BE0071" w14:textId="77777777" w:rsidR="00554118" w:rsidRPr="00090C64" w:rsidRDefault="00554118" w:rsidP="00D12993">
            <w:pPr>
              <w:pStyle w:val="TAC"/>
            </w:pPr>
            <w:r w:rsidRPr="00090C64">
              <w:t>±335</w:t>
            </w:r>
          </w:p>
        </w:tc>
        <w:tc>
          <w:tcPr>
            <w:tcW w:w="3294" w:type="dxa"/>
            <w:shd w:val="clear" w:color="auto" w:fill="auto"/>
          </w:tcPr>
          <w:p w14:paraId="5123DD1F" w14:textId="77777777" w:rsidR="00554118" w:rsidRPr="00090C64" w:rsidRDefault="00554118" w:rsidP="00D1299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D12993">
            <w:pPr>
              <w:pStyle w:val="TAC"/>
            </w:pPr>
            <w:r w:rsidRPr="00090C64">
              <w:t>(Note 2)</w:t>
            </w:r>
          </w:p>
        </w:tc>
        <w:tc>
          <w:tcPr>
            <w:tcW w:w="2635" w:type="dxa"/>
            <w:shd w:val="clear" w:color="auto" w:fill="auto"/>
          </w:tcPr>
          <w:p w14:paraId="540A49CE" w14:textId="77777777" w:rsidR="00554118" w:rsidRPr="00090C64" w:rsidRDefault="00554118" w:rsidP="00D12993">
            <w:pPr>
              <w:pStyle w:val="TAC"/>
            </w:pPr>
            <w:r w:rsidRPr="00090C64">
              <w:t>±2350</w:t>
            </w:r>
          </w:p>
        </w:tc>
        <w:tc>
          <w:tcPr>
            <w:tcW w:w="3294" w:type="dxa"/>
            <w:shd w:val="clear" w:color="auto" w:fill="auto"/>
          </w:tcPr>
          <w:p w14:paraId="29BE5966" w14:textId="77777777" w:rsidR="00554118" w:rsidRPr="00090C64" w:rsidRDefault="00554118" w:rsidP="00D12993">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D12993">
            <w:pPr>
              <w:pStyle w:val="TAC"/>
            </w:pPr>
            <w:r w:rsidRPr="00090C64">
              <w:t>NR 40 MHz</w:t>
            </w:r>
          </w:p>
        </w:tc>
        <w:tc>
          <w:tcPr>
            <w:tcW w:w="2635" w:type="dxa"/>
            <w:shd w:val="clear" w:color="auto" w:fill="auto"/>
          </w:tcPr>
          <w:p w14:paraId="7CF68300" w14:textId="77777777" w:rsidR="00554118" w:rsidRPr="00090C64" w:rsidRDefault="00554118" w:rsidP="00D12993">
            <w:pPr>
              <w:pStyle w:val="TAC"/>
            </w:pPr>
            <w:r w:rsidRPr="00090C64">
              <w:t>±355</w:t>
            </w:r>
          </w:p>
        </w:tc>
        <w:tc>
          <w:tcPr>
            <w:tcW w:w="3294" w:type="dxa"/>
            <w:shd w:val="clear" w:color="auto" w:fill="auto"/>
          </w:tcPr>
          <w:p w14:paraId="180C8A78" w14:textId="77777777" w:rsidR="00554118" w:rsidRPr="00090C64" w:rsidRDefault="00554118" w:rsidP="00D12993">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D12993">
            <w:pPr>
              <w:pStyle w:val="TAC"/>
            </w:pPr>
            <w:r w:rsidRPr="00090C64">
              <w:t>(Note 2)</w:t>
            </w:r>
          </w:p>
        </w:tc>
        <w:tc>
          <w:tcPr>
            <w:tcW w:w="2635" w:type="dxa"/>
            <w:shd w:val="clear" w:color="auto" w:fill="auto"/>
          </w:tcPr>
          <w:p w14:paraId="7201F709" w14:textId="77777777" w:rsidR="00554118" w:rsidRPr="00090C64" w:rsidRDefault="00554118" w:rsidP="00D12993">
            <w:pPr>
              <w:pStyle w:val="TAC"/>
            </w:pPr>
            <w:r w:rsidRPr="00090C64">
              <w:t>±2710</w:t>
            </w:r>
          </w:p>
        </w:tc>
        <w:tc>
          <w:tcPr>
            <w:tcW w:w="3294" w:type="dxa"/>
            <w:shd w:val="clear" w:color="auto" w:fill="auto"/>
          </w:tcPr>
          <w:p w14:paraId="506EF7A0" w14:textId="77777777" w:rsidR="00554118" w:rsidRPr="00090C64" w:rsidRDefault="00554118" w:rsidP="00D12993">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D12993">
            <w:pPr>
              <w:pStyle w:val="TAC"/>
            </w:pPr>
            <w:r w:rsidRPr="00090C64">
              <w:t>NR 50 MHz</w:t>
            </w:r>
          </w:p>
        </w:tc>
        <w:tc>
          <w:tcPr>
            <w:tcW w:w="2635" w:type="dxa"/>
            <w:shd w:val="clear" w:color="auto" w:fill="auto"/>
          </w:tcPr>
          <w:p w14:paraId="22DA5FAF" w14:textId="77777777" w:rsidR="00554118" w:rsidRPr="00090C64" w:rsidRDefault="00554118" w:rsidP="00D12993">
            <w:pPr>
              <w:pStyle w:val="TAC"/>
            </w:pPr>
            <w:r w:rsidRPr="00090C64">
              <w:t>±375</w:t>
            </w:r>
          </w:p>
        </w:tc>
        <w:tc>
          <w:tcPr>
            <w:tcW w:w="3294" w:type="dxa"/>
            <w:shd w:val="clear" w:color="auto" w:fill="auto"/>
          </w:tcPr>
          <w:p w14:paraId="2E956FD4" w14:textId="77777777" w:rsidR="00554118" w:rsidRPr="00090C64" w:rsidRDefault="00554118" w:rsidP="00D1299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D12993">
            <w:pPr>
              <w:pStyle w:val="TAC"/>
            </w:pPr>
            <w:r w:rsidRPr="00090C64">
              <w:t>(Note 2)</w:t>
            </w:r>
          </w:p>
        </w:tc>
        <w:tc>
          <w:tcPr>
            <w:tcW w:w="2635" w:type="dxa"/>
            <w:shd w:val="clear" w:color="auto" w:fill="auto"/>
          </w:tcPr>
          <w:p w14:paraId="6B74A33E" w14:textId="77777777" w:rsidR="00554118" w:rsidRPr="00090C64" w:rsidRDefault="00554118" w:rsidP="00D12993">
            <w:pPr>
              <w:pStyle w:val="TAC"/>
            </w:pPr>
            <w:r w:rsidRPr="00090C64">
              <w:t>±2710</w:t>
            </w:r>
          </w:p>
        </w:tc>
        <w:tc>
          <w:tcPr>
            <w:tcW w:w="3294" w:type="dxa"/>
            <w:shd w:val="clear" w:color="auto" w:fill="auto"/>
          </w:tcPr>
          <w:p w14:paraId="74A77E34" w14:textId="77777777" w:rsidR="00554118" w:rsidRPr="00090C64" w:rsidRDefault="00554118" w:rsidP="00D1299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D12993">
            <w:pPr>
              <w:pStyle w:val="TAC"/>
            </w:pPr>
            <w:r w:rsidRPr="00090C64">
              <w:t>NR 60 MHz</w:t>
            </w:r>
          </w:p>
        </w:tc>
        <w:tc>
          <w:tcPr>
            <w:tcW w:w="2635" w:type="dxa"/>
            <w:shd w:val="clear" w:color="auto" w:fill="auto"/>
          </w:tcPr>
          <w:p w14:paraId="041A3A94" w14:textId="77777777" w:rsidR="00554118" w:rsidRPr="00090C64" w:rsidRDefault="00554118" w:rsidP="00D12993">
            <w:pPr>
              <w:pStyle w:val="TAC"/>
            </w:pPr>
            <w:r w:rsidRPr="00090C64">
              <w:t>±395</w:t>
            </w:r>
          </w:p>
        </w:tc>
        <w:tc>
          <w:tcPr>
            <w:tcW w:w="3294" w:type="dxa"/>
            <w:shd w:val="clear" w:color="auto" w:fill="auto"/>
          </w:tcPr>
          <w:p w14:paraId="7D45ED18" w14:textId="77777777" w:rsidR="00554118" w:rsidRPr="00090C64" w:rsidRDefault="00554118" w:rsidP="00D1299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D12993">
            <w:pPr>
              <w:pStyle w:val="TAC"/>
            </w:pPr>
            <w:r w:rsidRPr="00090C64">
              <w:t>(Note 2)</w:t>
            </w:r>
          </w:p>
        </w:tc>
        <w:tc>
          <w:tcPr>
            <w:tcW w:w="2635" w:type="dxa"/>
            <w:shd w:val="clear" w:color="auto" w:fill="auto"/>
          </w:tcPr>
          <w:p w14:paraId="443BBB42" w14:textId="77777777" w:rsidR="00554118" w:rsidRPr="00090C64" w:rsidRDefault="00554118" w:rsidP="00D12993">
            <w:pPr>
              <w:pStyle w:val="TAC"/>
            </w:pPr>
            <w:r w:rsidRPr="00090C64">
              <w:t>±2710</w:t>
            </w:r>
          </w:p>
        </w:tc>
        <w:tc>
          <w:tcPr>
            <w:tcW w:w="3294" w:type="dxa"/>
            <w:shd w:val="clear" w:color="auto" w:fill="auto"/>
          </w:tcPr>
          <w:p w14:paraId="428BB9EE" w14:textId="77777777" w:rsidR="00554118" w:rsidRPr="00090C64" w:rsidRDefault="00554118" w:rsidP="00D1299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D12993">
            <w:pPr>
              <w:pStyle w:val="TAC"/>
            </w:pPr>
            <w:r w:rsidRPr="00090C64">
              <w:t>NR 70 MHz</w:t>
            </w:r>
          </w:p>
        </w:tc>
        <w:tc>
          <w:tcPr>
            <w:tcW w:w="2635" w:type="dxa"/>
            <w:shd w:val="clear" w:color="auto" w:fill="auto"/>
          </w:tcPr>
          <w:p w14:paraId="3F58B72B" w14:textId="77777777" w:rsidR="00554118" w:rsidRPr="00090C64" w:rsidRDefault="00554118" w:rsidP="00D12993">
            <w:pPr>
              <w:pStyle w:val="TAC"/>
            </w:pPr>
            <w:r w:rsidRPr="00090C64">
              <w:t>±415</w:t>
            </w:r>
          </w:p>
        </w:tc>
        <w:tc>
          <w:tcPr>
            <w:tcW w:w="3294" w:type="dxa"/>
            <w:shd w:val="clear" w:color="auto" w:fill="auto"/>
          </w:tcPr>
          <w:p w14:paraId="4977B5E7" w14:textId="77777777" w:rsidR="00554118" w:rsidRPr="00090C64" w:rsidRDefault="00554118" w:rsidP="00D1299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D12993">
            <w:pPr>
              <w:pStyle w:val="TAC"/>
            </w:pPr>
            <w:r w:rsidRPr="00090C64">
              <w:t>(Note 2)</w:t>
            </w:r>
          </w:p>
        </w:tc>
        <w:tc>
          <w:tcPr>
            <w:tcW w:w="2635" w:type="dxa"/>
            <w:shd w:val="clear" w:color="auto" w:fill="auto"/>
          </w:tcPr>
          <w:p w14:paraId="1AF10F19" w14:textId="77777777" w:rsidR="00554118" w:rsidRPr="00090C64" w:rsidRDefault="00554118" w:rsidP="00D12993">
            <w:pPr>
              <w:pStyle w:val="TAC"/>
            </w:pPr>
            <w:r w:rsidRPr="00090C64">
              <w:t>±2710</w:t>
            </w:r>
          </w:p>
        </w:tc>
        <w:tc>
          <w:tcPr>
            <w:tcW w:w="3294" w:type="dxa"/>
            <w:shd w:val="clear" w:color="auto" w:fill="auto"/>
          </w:tcPr>
          <w:p w14:paraId="2CDCE27D" w14:textId="77777777" w:rsidR="00554118" w:rsidRPr="00090C64" w:rsidRDefault="00554118" w:rsidP="00D1299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D12993">
            <w:pPr>
              <w:pStyle w:val="TAC"/>
            </w:pPr>
            <w:r w:rsidRPr="00090C64">
              <w:t>NR 80 MHz</w:t>
            </w:r>
          </w:p>
        </w:tc>
        <w:tc>
          <w:tcPr>
            <w:tcW w:w="2635" w:type="dxa"/>
            <w:shd w:val="clear" w:color="auto" w:fill="auto"/>
          </w:tcPr>
          <w:p w14:paraId="2B799715" w14:textId="77777777" w:rsidR="00554118" w:rsidRPr="00090C64" w:rsidRDefault="00554118" w:rsidP="00D12993">
            <w:pPr>
              <w:pStyle w:val="TAC"/>
            </w:pPr>
            <w:r w:rsidRPr="00090C64">
              <w:t>±435</w:t>
            </w:r>
          </w:p>
        </w:tc>
        <w:tc>
          <w:tcPr>
            <w:tcW w:w="3294" w:type="dxa"/>
            <w:shd w:val="clear" w:color="auto" w:fill="auto"/>
          </w:tcPr>
          <w:p w14:paraId="72A5C350" w14:textId="77777777" w:rsidR="00554118" w:rsidRPr="00090C64" w:rsidRDefault="00554118" w:rsidP="00D1299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D12993">
            <w:pPr>
              <w:pStyle w:val="TAC"/>
            </w:pPr>
            <w:r w:rsidRPr="00090C64">
              <w:t>(Note 2)</w:t>
            </w:r>
          </w:p>
        </w:tc>
        <w:tc>
          <w:tcPr>
            <w:tcW w:w="2635" w:type="dxa"/>
            <w:shd w:val="clear" w:color="auto" w:fill="auto"/>
          </w:tcPr>
          <w:p w14:paraId="5BE65129" w14:textId="77777777" w:rsidR="00554118" w:rsidRPr="00090C64" w:rsidRDefault="00554118" w:rsidP="00D12993">
            <w:pPr>
              <w:pStyle w:val="TAC"/>
            </w:pPr>
            <w:r w:rsidRPr="00090C64">
              <w:t>±2710</w:t>
            </w:r>
          </w:p>
        </w:tc>
        <w:tc>
          <w:tcPr>
            <w:tcW w:w="3294" w:type="dxa"/>
            <w:shd w:val="clear" w:color="auto" w:fill="auto"/>
          </w:tcPr>
          <w:p w14:paraId="2DC4678A" w14:textId="77777777" w:rsidR="00554118" w:rsidRPr="00090C64" w:rsidRDefault="00554118" w:rsidP="00D1299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D12993">
            <w:pPr>
              <w:pStyle w:val="TAC"/>
            </w:pPr>
            <w:r w:rsidRPr="00090C64">
              <w:t>NR 90 MHz</w:t>
            </w:r>
          </w:p>
        </w:tc>
        <w:tc>
          <w:tcPr>
            <w:tcW w:w="2635" w:type="dxa"/>
            <w:shd w:val="clear" w:color="auto" w:fill="auto"/>
          </w:tcPr>
          <w:p w14:paraId="1270AAEC" w14:textId="77777777" w:rsidR="00554118" w:rsidRPr="00090C64" w:rsidRDefault="00554118" w:rsidP="00D12993">
            <w:pPr>
              <w:pStyle w:val="TAC"/>
            </w:pPr>
            <w:r w:rsidRPr="00090C64">
              <w:t>±365</w:t>
            </w:r>
          </w:p>
        </w:tc>
        <w:tc>
          <w:tcPr>
            <w:tcW w:w="3294" w:type="dxa"/>
            <w:shd w:val="clear" w:color="auto" w:fill="auto"/>
          </w:tcPr>
          <w:p w14:paraId="0759CA86" w14:textId="77777777" w:rsidR="00554118" w:rsidRPr="00090C64" w:rsidRDefault="00554118" w:rsidP="00D1299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D12993">
            <w:pPr>
              <w:pStyle w:val="TAC"/>
            </w:pPr>
            <w:r w:rsidRPr="00090C64">
              <w:t>(Note 2)</w:t>
            </w:r>
          </w:p>
        </w:tc>
        <w:tc>
          <w:tcPr>
            <w:tcW w:w="2635" w:type="dxa"/>
            <w:shd w:val="clear" w:color="auto" w:fill="auto"/>
          </w:tcPr>
          <w:p w14:paraId="46DE3422" w14:textId="77777777" w:rsidR="00554118" w:rsidRPr="00090C64" w:rsidRDefault="00554118" w:rsidP="00D12993">
            <w:pPr>
              <w:pStyle w:val="TAC"/>
            </w:pPr>
            <w:r w:rsidRPr="00090C64">
              <w:t>±2530</w:t>
            </w:r>
          </w:p>
        </w:tc>
        <w:tc>
          <w:tcPr>
            <w:tcW w:w="3294" w:type="dxa"/>
            <w:shd w:val="clear" w:color="auto" w:fill="auto"/>
          </w:tcPr>
          <w:p w14:paraId="5582E0FB" w14:textId="77777777" w:rsidR="00554118" w:rsidRPr="00090C64" w:rsidRDefault="00554118" w:rsidP="00D1299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D12993">
            <w:pPr>
              <w:pStyle w:val="TAC"/>
            </w:pPr>
            <w:r w:rsidRPr="00090C64">
              <w:t>NR 100 MHz</w:t>
            </w:r>
          </w:p>
        </w:tc>
        <w:tc>
          <w:tcPr>
            <w:tcW w:w="2635" w:type="dxa"/>
            <w:shd w:val="clear" w:color="auto" w:fill="auto"/>
          </w:tcPr>
          <w:p w14:paraId="6A61CFC1" w14:textId="77777777" w:rsidR="00554118" w:rsidRPr="00090C64" w:rsidRDefault="00554118" w:rsidP="00D12993">
            <w:pPr>
              <w:pStyle w:val="TAC"/>
            </w:pPr>
            <w:r w:rsidRPr="00090C64">
              <w:t>±385</w:t>
            </w:r>
          </w:p>
        </w:tc>
        <w:tc>
          <w:tcPr>
            <w:tcW w:w="3294" w:type="dxa"/>
            <w:shd w:val="clear" w:color="auto" w:fill="auto"/>
          </w:tcPr>
          <w:p w14:paraId="456C08D6" w14:textId="77777777" w:rsidR="00554118" w:rsidRPr="00090C64" w:rsidRDefault="00554118" w:rsidP="00D1299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D12993">
            <w:pPr>
              <w:pStyle w:val="TAC"/>
            </w:pPr>
            <w:r w:rsidRPr="00090C64">
              <w:t>(Note 2)</w:t>
            </w:r>
          </w:p>
        </w:tc>
        <w:tc>
          <w:tcPr>
            <w:tcW w:w="2635" w:type="dxa"/>
            <w:shd w:val="clear" w:color="auto" w:fill="auto"/>
          </w:tcPr>
          <w:p w14:paraId="6816235A" w14:textId="77777777" w:rsidR="00554118" w:rsidRPr="00090C64" w:rsidRDefault="00554118" w:rsidP="00D12993">
            <w:pPr>
              <w:pStyle w:val="TAC"/>
            </w:pPr>
            <w:r w:rsidRPr="00090C64">
              <w:t>±2530</w:t>
            </w:r>
          </w:p>
        </w:tc>
        <w:tc>
          <w:tcPr>
            <w:tcW w:w="3294" w:type="dxa"/>
            <w:shd w:val="clear" w:color="auto" w:fill="auto"/>
          </w:tcPr>
          <w:p w14:paraId="34571421" w14:textId="77777777" w:rsidR="00554118" w:rsidRPr="00090C64" w:rsidRDefault="00554118" w:rsidP="00D1299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D1299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D1299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12993"/>
    <w:p w14:paraId="06A1B85F" w14:textId="77777777" w:rsidR="00D57C09" w:rsidRPr="00090C64" w:rsidRDefault="00D57C09" w:rsidP="00D57C09">
      <w:pPr>
        <w:pStyle w:val="Heading4"/>
      </w:pPr>
      <w:bookmarkStart w:id="9887" w:name="_Toc21125304"/>
      <w:bookmarkStart w:id="9888" w:name="_Toc29768294"/>
      <w:bookmarkStart w:id="9889" w:name="_Toc36044736"/>
      <w:bookmarkStart w:id="9890" w:name="_Toc37230641"/>
      <w:bookmarkStart w:id="9891" w:name="_Toc45907784"/>
      <w:bookmarkStart w:id="9892" w:name="_Toc53181889"/>
      <w:bookmarkStart w:id="9893" w:name="_Toc61117624"/>
      <w:bookmarkStart w:id="9894" w:name="_Toc67076713"/>
      <w:bookmarkStart w:id="9895" w:name="_Toc67077251"/>
      <w:bookmarkStart w:id="9896" w:name="_Toc74753133"/>
      <w:bookmarkStart w:id="9897" w:name="_Toc74753672"/>
      <w:bookmarkStart w:id="9898" w:name="_Toc74754210"/>
      <w:bookmarkStart w:id="9899" w:name="_Toc76507533"/>
      <w:bookmarkStart w:id="9900" w:name="_Toc83111684"/>
      <w:bookmarkStart w:id="9901" w:name="_Toc89877336"/>
      <w:bookmarkStart w:id="9902" w:name="_Toc98710871"/>
      <w:bookmarkStart w:id="9903" w:name="_Toc130920207"/>
      <w:bookmarkStart w:id="9904" w:name="_Toc137300753"/>
      <w:bookmarkStart w:id="9905" w:name="_Toc138889086"/>
      <w:bookmarkStart w:id="9906" w:name="_Toc145109095"/>
      <w:bookmarkStart w:id="9907" w:name="_Toc155260237"/>
      <w:bookmarkStart w:id="9908" w:name="_Toc219557734"/>
      <w:r w:rsidRPr="00090C64">
        <w:t>7.8.5.2</w:t>
      </w:r>
      <w:r w:rsidRPr="00090C64">
        <w:tab/>
        <w:t>Single RAT UTRA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52AC19F" w14:textId="276A73B3" w:rsidR="00D57C09" w:rsidRPr="00090C64" w:rsidRDefault="00D57C09" w:rsidP="00D1299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1299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1299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D12993">
            <w:pPr>
              <w:pStyle w:val="TAH"/>
            </w:pPr>
            <w:r w:rsidRPr="00090C64">
              <w:t>Operating band</w:t>
            </w:r>
          </w:p>
        </w:tc>
        <w:tc>
          <w:tcPr>
            <w:tcW w:w="2092" w:type="dxa"/>
          </w:tcPr>
          <w:p w14:paraId="60655620" w14:textId="00AB744B"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D12993">
            <w:pPr>
              <w:pStyle w:val="TAH"/>
            </w:pPr>
            <w:r w:rsidRPr="00090C64">
              <w:t>Wanted Signal mean power</w:t>
            </w:r>
            <w:r w:rsidR="00554118" w:rsidRPr="00090C64">
              <w:t> [</w:t>
            </w:r>
            <w:r w:rsidRPr="00090C64">
              <w:t>dBm]</w:t>
            </w:r>
          </w:p>
          <w:p w14:paraId="3CFC70E6" w14:textId="77777777" w:rsidR="00D57C09" w:rsidRPr="00090C64" w:rsidRDefault="00D57C09" w:rsidP="00D12993">
            <w:pPr>
              <w:pStyle w:val="TAH"/>
            </w:pPr>
            <w:r w:rsidRPr="00090C64">
              <w:t>(NOTE)</w:t>
            </w:r>
          </w:p>
        </w:tc>
        <w:tc>
          <w:tcPr>
            <w:tcW w:w="1004" w:type="dxa"/>
            <w:tcBorders>
              <w:bottom w:val="single" w:sz="4" w:space="0" w:color="auto"/>
            </w:tcBorders>
          </w:tcPr>
          <w:p w14:paraId="3B83F242" w14:textId="77777777" w:rsidR="00D57C09" w:rsidRPr="00090C64" w:rsidRDefault="00D57C09" w:rsidP="00D12993">
            <w:pPr>
              <w:pStyle w:val="TAH"/>
            </w:pPr>
            <w:r w:rsidRPr="00090C64">
              <w:t>Offset</w:t>
            </w:r>
          </w:p>
        </w:tc>
        <w:tc>
          <w:tcPr>
            <w:tcW w:w="2693" w:type="dxa"/>
            <w:tcBorders>
              <w:bottom w:val="single" w:sz="4" w:space="0" w:color="auto"/>
            </w:tcBorders>
          </w:tcPr>
          <w:p w14:paraId="4FF1AB7D" w14:textId="77777777" w:rsidR="00D57C09" w:rsidRPr="00090C64" w:rsidRDefault="00D57C09" w:rsidP="00D1299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D12993">
            <w:pPr>
              <w:pStyle w:val="TAC"/>
            </w:pPr>
            <w:r w:rsidRPr="00090C64">
              <w:t>All bands</w:t>
            </w:r>
          </w:p>
        </w:tc>
        <w:tc>
          <w:tcPr>
            <w:tcW w:w="2092" w:type="dxa"/>
          </w:tcPr>
          <w:p w14:paraId="6FDF249D"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D1299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D12993">
            <w:pPr>
              <w:pStyle w:val="TAC"/>
            </w:pPr>
          </w:p>
        </w:tc>
        <w:tc>
          <w:tcPr>
            <w:tcW w:w="2092" w:type="dxa"/>
          </w:tcPr>
          <w:p w14:paraId="2B8E8106"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D1299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D12993">
            <w:pPr>
              <w:pStyle w:val="TAC"/>
            </w:pPr>
          </w:p>
        </w:tc>
        <w:tc>
          <w:tcPr>
            <w:tcW w:w="2092" w:type="dxa"/>
          </w:tcPr>
          <w:p w14:paraId="5E2767F7"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D1299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D12993">
            <w:pPr>
              <w:pStyle w:val="TAC"/>
            </w:pPr>
          </w:p>
        </w:tc>
        <w:tc>
          <w:tcPr>
            <w:tcW w:w="2092" w:type="dxa"/>
          </w:tcPr>
          <w:p w14:paraId="7831AD8C"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D12993">
            <w:pPr>
              <w:pStyle w:val="TAC"/>
            </w:pPr>
          </w:p>
        </w:tc>
        <w:tc>
          <w:tcPr>
            <w:tcW w:w="2693" w:type="dxa"/>
            <w:tcBorders>
              <w:top w:val="nil"/>
            </w:tcBorders>
            <w:shd w:val="clear" w:color="auto" w:fill="auto"/>
          </w:tcPr>
          <w:p w14:paraId="06AD9A75" w14:textId="77777777" w:rsidR="00554118" w:rsidRPr="00090C64" w:rsidRDefault="00554118" w:rsidP="00D1299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12993"/>
    <w:p w14:paraId="5968E68F"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D12993">
            <w:pPr>
              <w:pStyle w:val="TAH"/>
            </w:pPr>
            <w:r w:rsidRPr="00090C64">
              <w:t>Operating band</w:t>
            </w:r>
          </w:p>
        </w:tc>
        <w:tc>
          <w:tcPr>
            <w:tcW w:w="2126" w:type="dxa"/>
          </w:tcPr>
          <w:p w14:paraId="4CF19C68" w14:textId="4D9382B0"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D12993">
            <w:pPr>
              <w:pStyle w:val="TAH"/>
            </w:pPr>
            <w:r w:rsidRPr="00090C64">
              <w:t>Wanted Signal mean power</w:t>
            </w:r>
            <w:r w:rsidR="00554118" w:rsidRPr="00090C64">
              <w:t> [</w:t>
            </w:r>
            <w:r w:rsidRPr="00090C64">
              <w:t>dBm]</w:t>
            </w:r>
          </w:p>
          <w:p w14:paraId="5A14BCF8" w14:textId="77777777" w:rsidR="00D57C09" w:rsidRPr="00090C64" w:rsidRDefault="00D57C09" w:rsidP="00D12993">
            <w:pPr>
              <w:pStyle w:val="TAH"/>
            </w:pPr>
            <w:r w:rsidRPr="00090C64">
              <w:t>(NOTE)</w:t>
            </w:r>
          </w:p>
        </w:tc>
        <w:tc>
          <w:tcPr>
            <w:tcW w:w="993" w:type="dxa"/>
            <w:tcBorders>
              <w:bottom w:val="single" w:sz="4" w:space="0" w:color="auto"/>
            </w:tcBorders>
          </w:tcPr>
          <w:p w14:paraId="68A252EE" w14:textId="77777777" w:rsidR="00D57C09" w:rsidRPr="00090C64" w:rsidRDefault="00D57C09" w:rsidP="00D12993">
            <w:pPr>
              <w:pStyle w:val="TAH"/>
            </w:pPr>
            <w:r w:rsidRPr="00090C64">
              <w:t>Offset</w:t>
            </w:r>
          </w:p>
        </w:tc>
        <w:tc>
          <w:tcPr>
            <w:tcW w:w="2670" w:type="dxa"/>
            <w:tcBorders>
              <w:bottom w:val="single" w:sz="4" w:space="0" w:color="auto"/>
            </w:tcBorders>
          </w:tcPr>
          <w:p w14:paraId="36545053" w14:textId="77777777" w:rsidR="00D57C09" w:rsidRPr="00090C64" w:rsidRDefault="00D57C09" w:rsidP="00D1299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D1299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D1299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D12993">
            <w:pPr>
              <w:pStyle w:val="TAC"/>
            </w:pPr>
          </w:p>
        </w:tc>
        <w:tc>
          <w:tcPr>
            <w:tcW w:w="2126" w:type="dxa"/>
          </w:tcPr>
          <w:p w14:paraId="4806B8FB" w14:textId="77777777" w:rsidR="00554118" w:rsidRPr="00090C64" w:rsidRDefault="00554118" w:rsidP="00D1299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D1299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D12993">
            <w:pPr>
              <w:pStyle w:val="TAC"/>
            </w:pPr>
          </w:p>
        </w:tc>
        <w:tc>
          <w:tcPr>
            <w:tcW w:w="2126" w:type="dxa"/>
          </w:tcPr>
          <w:p w14:paraId="7F23A2BD"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D1299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D1299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D12993">
            <w:pPr>
              <w:pStyle w:val="TAC"/>
            </w:pPr>
          </w:p>
        </w:tc>
        <w:tc>
          <w:tcPr>
            <w:tcW w:w="2126" w:type="dxa"/>
          </w:tcPr>
          <w:p w14:paraId="57F1DBCC" w14:textId="77777777" w:rsidR="00554118" w:rsidRPr="00090C64" w:rsidRDefault="00554118" w:rsidP="00D1299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D1299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D12993">
            <w:pPr>
              <w:pStyle w:val="TAC"/>
            </w:pPr>
          </w:p>
        </w:tc>
        <w:tc>
          <w:tcPr>
            <w:tcW w:w="2670" w:type="dxa"/>
            <w:tcBorders>
              <w:top w:val="nil"/>
            </w:tcBorders>
            <w:shd w:val="clear" w:color="auto" w:fill="auto"/>
          </w:tcPr>
          <w:p w14:paraId="37E219BE" w14:textId="77777777" w:rsidR="00554118" w:rsidRPr="00090C64" w:rsidRDefault="00554118" w:rsidP="00D1299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D12993"/>
    <w:p w14:paraId="253028C8"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D12993">
            <w:pPr>
              <w:pStyle w:val="TAH"/>
            </w:pPr>
            <w:r w:rsidRPr="00090C64">
              <w:t>Operating band</w:t>
            </w:r>
          </w:p>
        </w:tc>
        <w:tc>
          <w:tcPr>
            <w:tcW w:w="2092" w:type="dxa"/>
          </w:tcPr>
          <w:p w14:paraId="694C2FAF" w14:textId="2C81E789"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D12993">
            <w:pPr>
              <w:pStyle w:val="TAH"/>
            </w:pPr>
            <w:r w:rsidRPr="00090C64">
              <w:t>Wanted Signal mean power</w:t>
            </w:r>
            <w:r w:rsidR="00554118" w:rsidRPr="00090C64">
              <w:t> [</w:t>
            </w:r>
            <w:r w:rsidRPr="00090C64">
              <w:t>dBm]</w:t>
            </w:r>
          </w:p>
          <w:p w14:paraId="478C7E27" w14:textId="77777777" w:rsidR="00D57C09" w:rsidRPr="00090C64" w:rsidRDefault="00D57C09" w:rsidP="00D12993">
            <w:pPr>
              <w:pStyle w:val="TAH"/>
            </w:pPr>
            <w:r w:rsidRPr="00090C64">
              <w:t>(NOTE)</w:t>
            </w:r>
          </w:p>
        </w:tc>
        <w:tc>
          <w:tcPr>
            <w:tcW w:w="1004" w:type="dxa"/>
            <w:tcBorders>
              <w:bottom w:val="single" w:sz="4" w:space="0" w:color="auto"/>
            </w:tcBorders>
          </w:tcPr>
          <w:p w14:paraId="73D08A96" w14:textId="77777777" w:rsidR="00D57C09" w:rsidRPr="00090C64" w:rsidRDefault="00D57C09" w:rsidP="00D12993">
            <w:pPr>
              <w:pStyle w:val="TAH"/>
            </w:pPr>
            <w:r w:rsidRPr="00090C64">
              <w:t>Offset</w:t>
            </w:r>
          </w:p>
        </w:tc>
        <w:tc>
          <w:tcPr>
            <w:tcW w:w="2693" w:type="dxa"/>
            <w:tcBorders>
              <w:bottom w:val="single" w:sz="4" w:space="0" w:color="auto"/>
            </w:tcBorders>
          </w:tcPr>
          <w:p w14:paraId="22619654" w14:textId="77777777" w:rsidR="00D57C09" w:rsidRPr="00090C64" w:rsidRDefault="00D57C09" w:rsidP="00D1299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D12993">
            <w:pPr>
              <w:pStyle w:val="TAC"/>
            </w:pPr>
            <w:r w:rsidRPr="00090C64">
              <w:t>All bands</w:t>
            </w:r>
          </w:p>
        </w:tc>
        <w:tc>
          <w:tcPr>
            <w:tcW w:w="2092" w:type="dxa"/>
          </w:tcPr>
          <w:p w14:paraId="076C8DA0"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D1299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D12993">
            <w:pPr>
              <w:pStyle w:val="TAC"/>
            </w:pPr>
          </w:p>
        </w:tc>
        <w:tc>
          <w:tcPr>
            <w:tcW w:w="2092" w:type="dxa"/>
          </w:tcPr>
          <w:p w14:paraId="18B66EC7"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D1299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D12993">
            <w:pPr>
              <w:pStyle w:val="TAC"/>
            </w:pPr>
          </w:p>
        </w:tc>
        <w:tc>
          <w:tcPr>
            <w:tcW w:w="2092" w:type="dxa"/>
          </w:tcPr>
          <w:p w14:paraId="5961C533"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D1299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D12993">
            <w:pPr>
              <w:pStyle w:val="TAC"/>
            </w:pPr>
          </w:p>
        </w:tc>
        <w:tc>
          <w:tcPr>
            <w:tcW w:w="2092" w:type="dxa"/>
          </w:tcPr>
          <w:p w14:paraId="3FFE13EB"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D12993">
            <w:pPr>
              <w:pStyle w:val="TAC"/>
            </w:pPr>
          </w:p>
        </w:tc>
        <w:tc>
          <w:tcPr>
            <w:tcW w:w="2693" w:type="dxa"/>
            <w:tcBorders>
              <w:top w:val="nil"/>
            </w:tcBorders>
            <w:shd w:val="clear" w:color="auto" w:fill="auto"/>
          </w:tcPr>
          <w:p w14:paraId="3584F72D" w14:textId="77777777" w:rsidR="00554118" w:rsidRPr="00090C64" w:rsidRDefault="00554118" w:rsidP="00D1299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D12993"/>
    <w:p w14:paraId="0FB4B9FE"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D12993">
            <w:pPr>
              <w:pStyle w:val="TAH"/>
            </w:pPr>
            <w:r w:rsidRPr="00090C64">
              <w:t>Operating band</w:t>
            </w:r>
          </w:p>
        </w:tc>
        <w:tc>
          <w:tcPr>
            <w:tcW w:w="2126" w:type="dxa"/>
          </w:tcPr>
          <w:p w14:paraId="4D82755F" w14:textId="17B1138A"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D12993">
            <w:pPr>
              <w:pStyle w:val="TAH"/>
            </w:pPr>
            <w:r w:rsidRPr="00090C64">
              <w:t>Wanted Signal mean power</w:t>
            </w:r>
            <w:r w:rsidR="00554118" w:rsidRPr="00090C64">
              <w:t> [</w:t>
            </w:r>
            <w:r w:rsidRPr="00090C64">
              <w:t>dBm]</w:t>
            </w:r>
          </w:p>
          <w:p w14:paraId="6F9CAE05" w14:textId="77777777" w:rsidR="00D57C09" w:rsidRPr="00090C64" w:rsidRDefault="00D57C09" w:rsidP="00D12993">
            <w:pPr>
              <w:pStyle w:val="TAH"/>
            </w:pPr>
            <w:r w:rsidRPr="00090C64">
              <w:t>(NOTE)</w:t>
            </w:r>
          </w:p>
        </w:tc>
        <w:tc>
          <w:tcPr>
            <w:tcW w:w="993" w:type="dxa"/>
            <w:tcBorders>
              <w:bottom w:val="single" w:sz="4" w:space="0" w:color="auto"/>
            </w:tcBorders>
          </w:tcPr>
          <w:p w14:paraId="68CCF079" w14:textId="77777777" w:rsidR="00D57C09" w:rsidRPr="00090C64" w:rsidRDefault="00D57C09" w:rsidP="00D12993">
            <w:pPr>
              <w:pStyle w:val="TAH"/>
            </w:pPr>
            <w:r w:rsidRPr="00090C64">
              <w:t>Offset</w:t>
            </w:r>
          </w:p>
        </w:tc>
        <w:tc>
          <w:tcPr>
            <w:tcW w:w="2670" w:type="dxa"/>
            <w:tcBorders>
              <w:bottom w:val="single" w:sz="4" w:space="0" w:color="auto"/>
            </w:tcBorders>
          </w:tcPr>
          <w:p w14:paraId="19323923" w14:textId="77777777" w:rsidR="00D57C09" w:rsidRPr="00090C64" w:rsidRDefault="00D57C09" w:rsidP="00D1299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D1299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D1299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D12993">
            <w:pPr>
              <w:pStyle w:val="TAC"/>
            </w:pPr>
          </w:p>
        </w:tc>
        <w:tc>
          <w:tcPr>
            <w:tcW w:w="2126" w:type="dxa"/>
          </w:tcPr>
          <w:p w14:paraId="64371B2F" w14:textId="77777777" w:rsidR="00554118" w:rsidRPr="00090C64" w:rsidRDefault="00554118" w:rsidP="00D1299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D1299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D12993">
            <w:pPr>
              <w:pStyle w:val="TAC"/>
            </w:pPr>
          </w:p>
        </w:tc>
        <w:tc>
          <w:tcPr>
            <w:tcW w:w="2126" w:type="dxa"/>
          </w:tcPr>
          <w:p w14:paraId="6FDACB32"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D1299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D1299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D12993">
            <w:pPr>
              <w:pStyle w:val="TAC"/>
            </w:pPr>
          </w:p>
        </w:tc>
        <w:tc>
          <w:tcPr>
            <w:tcW w:w="2126" w:type="dxa"/>
          </w:tcPr>
          <w:p w14:paraId="169601A4" w14:textId="77777777" w:rsidR="00554118" w:rsidRPr="00090C64" w:rsidRDefault="00554118" w:rsidP="00D1299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D12993">
            <w:pPr>
              <w:pStyle w:val="TAC"/>
            </w:pPr>
          </w:p>
        </w:tc>
        <w:tc>
          <w:tcPr>
            <w:tcW w:w="2670" w:type="dxa"/>
            <w:tcBorders>
              <w:top w:val="nil"/>
            </w:tcBorders>
            <w:shd w:val="clear" w:color="auto" w:fill="auto"/>
          </w:tcPr>
          <w:p w14:paraId="075614CA" w14:textId="77777777" w:rsidR="00554118" w:rsidRPr="00090C64" w:rsidRDefault="00554118" w:rsidP="00D1299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D12993">
      <w:pPr>
        <w:rPr>
          <w:rFonts w:eastAsia="Osaka"/>
        </w:rPr>
      </w:pPr>
    </w:p>
    <w:p w14:paraId="46598F04"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D12993">
            <w:pPr>
              <w:pStyle w:val="TAH"/>
            </w:pPr>
            <w:r w:rsidRPr="00090C64">
              <w:t>Operating band</w:t>
            </w:r>
          </w:p>
        </w:tc>
        <w:tc>
          <w:tcPr>
            <w:tcW w:w="2092" w:type="dxa"/>
          </w:tcPr>
          <w:p w14:paraId="7872CE1D" w14:textId="216501D8"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D12993">
            <w:pPr>
              <w:pStyle w:val="TAH"/>
            </w:pPr>
            <w:r w:rsidRPr="00090C64">
              <w:t>Wanted Signal mean power</w:t>
            </w:r>
            <w:r w:rsidR="00554118" w:rsidRPr="00090C64">
              <w:t> [</w:t>
            </w:r>
            <w:r w:rsidRPr="00090C64">
              <w:t>dBm]</w:t>
            </w:r>
          </w:p>
          <w:p w14:paraId="0B58080C" w14:textId="77777777" w:rsidR="00D57C09" w:rsidRPr="00090C64" w:rsidRDefault="00D57C09" w:rsidP="00D12993">
            <w:pPr>
              <w:pStyle w:val="TAH"/>
            </w:pPr>
            <w:r w:rsidRPr="00090C64">
              <w:t>(NOTE)</w:t>
            </w:r>
          </w:p>
        </w:tc>
        <w:tc>
          <w:tcPr>
            <w:tcW w:w="1004" w:type="dxa"/>
            <w:tcBorders>
              <w:bottom w:val="single" w:sz="4" w:space="0" w:color="auto"/>
            </w:tcBorders>
          </w:tcPr>
          <w:p w14:paraId="4B39649D" w14:textId="77777777" w:rsidR="00D57C09" w:rsidRPr="00090C64" w:rsidRDefault="00D57C09" w:rsidP="00D12993">
            <w:pPr>
              <w:pStyle w:val="TAH"/>
            </w:pPr>
            <w:r w:rsidRPr="00090C64">
              <w:t>Offset</w:t>
            </w:r>
          </w:p>
        </w:tc>
        <w:tc>
          <w:tcPr>
            <w:tcW w:w="2693" w:type="dxa"/>
            <w:tcBorders>
              <w:bottom w:val="single" w:sz="4" w:space="0" w:color="auto"/>
            </w:tcBorders>
          </w:tcPr>
          <w:p w14:paraId="73D5B3F9" w14:textId="77777777" w:rsidR="00D57C09" w:rsidRPr="00090C64" w:rsidRDefault="00D57C09" w:rsidP="00D1299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D12993">
            <w:pPr>
              <w:pStyle w:val="TAC"/>
            </w:pPr>
            <w:r w:rsidRPr="00090C64">
              <w:t>All bands</w:t>
            </w:r>
          </w:p>
        </w:tc>
        <w:tc>
          <w:tcPr>
            <w:tcW w:w="2092" w:type="dxa"/>
          </w:tcPr>
          <w:p w14:paraId="7BBAC148"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D1299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D12993">
            <w:pPr>
              <w:pStyle w:val="TAC"/>
            </w:pPr>
          </w:p>
        </w:tc>
        <w:tc>
          <w:tcPr>
            <w:tcW w:w="2092" w:type="dxa"/>
          </w:tcPr>
          <w:p w14:paraId="5CEF418F"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D1299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D12993">
            <w:pPr>
              <w:pStyle w:val="TAC"/>
            </w:pPr>
          </w:p>
        </w:tc>
        <w:tc>
          <w:tcPr>
            <w:tcW w:w="2092" w:type="dxa"/>
          </w:tcPr>
          <w:p w14:paraId="2D834F83"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D1299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D12993">
            <w:pPr>
              <w:pStyle w:val="TAC"/>
            </w:pPr>
          </w:p>
        </w:tc>
        <w:tc>
          <w:tcPr>
            <w:tcW w:w="2092" w:type="dxa"/>
          </w:tcPr>
          <w:p w14:paraId="099F4FFB"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D12993">
            <w:pPr>
              <w:pStyle w:val="TAC"/>
            </w:pPr>
          </w:p>
        </w:tc>
        <w:tc>
          <w:tcPr>
            <w:tcW w:w="2693" w:type="dxa"/>
            <w:tcBorders>
              <w:top w:val="nil"/>
            </w:tcBorders>
            <w:shd w:val="clear" w:color="auto" w:fill="auto"/>
          </w:tcPr>
          <w:p w14:paraId="68BF7517" w14:textId="77777777" w:rsidR="00554118" w:rsidRPr="00090C64" w:rsidRDefault="00554118" w:rsidP="00D1299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D12993"/>
    <w:p w14:paraId="4D9BB643"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D12993">
            <w:pPr>
              <w:pStyle w:val="TAH"/>
            </w:pPr>
            <w:r w:rsidRPr="00090C64">
              <w:t>Operating band</w:t>
            </w:r>
          </w:p>
        </w:tc>
        <w:tc>
          <w:tcPr>
            <w:tcW w:w="2126" w:type="dxa"/>
          </w:tcPr>
          <w:p w14:paraId="09495474" w14:textId="5C7E9ABC"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D12993">
            <w:pPr>
              <w:pStyle w:val="TAH"/>
            </w:pPr>
            <w:r w:rsidRPr="00090C64">
              <w:t>Wanted Signal mean power</w:t>
            </w:r>
            <w:r w:rsidR="00554118" w:rsidRPr="00090C64">
              <w:t> [</w:t>
            </w:r>
            <w:r w:rsidRPr="00090C64">
              <w:t>dBm]</w:t>
            </w:r>
          </w:p>
          <w:p w14:paraId="048AE24D" w14:textId="77777777" w:rsidR="00D57C09" w:rsidRPr="00090C64" w:rsidRDefault="00D57C09" w:rsidP="00D12993">
            <w:pPr>
              <w:pStyle w:val="TAH"/>
            </w:pPr>
            <w:r w:rsidRPr="00090C64">
              <w:t>(NOTE)</w:t>
            </w:r>
          </w:p>
        </w:tc>
        <w:tc>
          <w:tcPr>
            <w:tcW w:w="993" w:type="dxa"/>
            <w:tcBorders>
              <w:bottom w:val="single" w:sz="4" w:space="0" w:color="auto"/>
            </w:tcBorders>
          </w:tcPr>
          <w:p w14:paraId="5F184FF4" w14:textId="77777777" w:rsidR="00D57C09" w:rsidRPr="00090C64" w:rsidRDefault="00D57C09" w:rsidP="00D12993">
            <w:pPr>
              <w:pStyle w:val="TAH"/>
            </w:pPr>
            <w:r w:rsidRPr="00090C64">
              <w:t>Offset</w:t>
            </w:r>
          </w:p>
        </w:tc>
        <w:tc>
          <w:tcPr>
            <w:tcW w:w="2670" w:type="dxa"/>
            <w:tcBorders>
              <w:bottom w:val="single" w:sz="4" w:space="0" w:color="auto"/>
            </w:tcBorders>
          </w:tcPr>
          <w:p w14:paraId="42C03562" w14:textId="77777777" w:rsidR="00D57C09" w:rsidRPr="00090C64" w:rsidRDefault="00D57C09" w:rsidP="00D1299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D1299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D1299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D12993">
            <w:pPr>
              <w:pStyle w:val="TAC"/>
            </w:pPr>
          </w:p>
        </w:tc>
        <w:tc>
          <w:tcPr>
            <w:tcW w:w="2126" w:type="dxa"/>
          </w:tcPr>
          <w:p w14:paraId="49DD6D43"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D1299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D12993">
            <w:pPr>
              <w:pStyle w:val="TAC"/>
            </w:pPr>
          </w:p>
        </w:tc>
        <w:tc>
          <w:tcPr>
            <w:tcW w:w="2126" w:type="dxa"/>
          </w:tcPr>
          <w:p w14:paraId="23EB358A"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D1299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D1299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D12993">
            <w:pPr>
              <w:pStyle w:val="TAC"/>
            </w:pPr>
          </w:p>
        </w:tc>
        <w:tc>
          <w:tcPr>
            <w:tcW w:w="2126" w:type="dxa"/>
          </w:tcPr>
          <w:p w14:paraId="127182FD" w14:textId="77777777" w:rsidR="00554118" w:rsidRPr="00090C64" w:rsidRDefault="00554118" w:rsidP="00D1299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D12993">
            <w:pPr>
              <w:pStyle w:val="TAC"/>
            </w:pPr>
          </w:p>
        </w:tc>
        <w:tc>
          <w:tcPr>
            <w:tcW w:w="2670" w:type="dxa"/>
            <w:tcBorders>
              <w:top w:val="nil"/>
            </w:tcBorders>
            <w:shd w:val="clear" w:color="auto" w:fill="auto"/>
          </w:tcPr>
          <w:p w14:paraId="22428B13" w14:textId="77777777" w:rsidR="00554118" w:rsidRPr="00090C64" w:rsidRDefault="00554118" w:rsidP="00D1299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D12993"/>
    <w:p w14:paraId="5A602436" w14:textId="77777777" w:rsidR="00D57C09" w:rsidRPr="00090C64" w:rsidRDefault="00D57C09" w:rsidP="00D57C09">
      <w:pPr>
        <w:pStyle w:val="Heading4"/>
      </w:pPr>
      <w:bookmarkStart w:id="9909" w:name="_Toc21125305"/>
      <w:bookmarkStart w:id="9910" w:name="_Toc29768295"/>
      <w:bookmarkStart w:id="9911" w:name="_Toc36044737"/>
      <w:bookmarkStart w:id="9912" w:name="_Toc37230642"/>
      <w:bookmarkStart w:id="9913" w:name="_Toc45907785"/>
      <w:bookmarkStart w:id="9914" w:name="_Toc53181890"/>
      <w:bookmarkStart w:id="9915" w:name="_Toc61117625"/>
      <w:bookmarkStart w:id="9916" w:name="_Toc67076714"/>
      <w:bookmarkStart w:id="9917" w:name="_Toc67077252"/>
      <w:bookmarkStart w:id="9918" w:name="_Toc74753134"/>
      <w:bookmarkStart w:id="9919" w:name="_Toc74753673"/>
      <w:bookmarkStart w:id="9920" w:name="_Toc74754211"/>
      <w:bookmarkStart w:id="9921" w:name="_Toc76507534"/>
      <w:bookmarkStart w:id="9922" w:name="_Toc83111685"/>
      <w:bookmarkStart w:id="9923" w:name="_Toc89877337"/>
      <w:bookmarkStart w:id="9924" w:name="_Toc98710872"/>
      <w:bookmarkStart w:id="9925" w:name="_Toc130920208"/>
      <w:bookmarkStart w:id="9926" w:name="_Toc137300754"/>
      <w:bookmarkStart w:id="9927" w:name="_Toc138889087"/>
      <w:bookmarkStart w:id="9928" w:name="_Toc145109096"/>
      <w:bookmarkStart w:id="9929" w:name="_Toc155260238"/>
      <w:bookmarkStart w:id="9930" w:name="_Toc219557735"/>
      <w:r w:rsidRPr="00090C64">
        <w:t>7.8.5.3</w:t>
      </w:r>
      <w:r w:rsidRPr="00090C64">
        <w:tab/>
        <w:t>Single RAT E- UTRA operation</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55A0CF3" w14:textId="26A8CEE3" w:rsidR="00D57C09" w:rsidRPr="00090C64" w:rsidRDefault="00D57C09" w:rsidP="00D1299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1299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1299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1299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D12993">
            <w:pPr>
              <w:pStyle w:val="TAH"/>
            </w:pPr>
            <w:r w:rsidRPr="00090C64">
              <w:rPr>
                <w:lang w:eastAsia="zh-CN"/>
              </w:rPr>
              <w:t>BS type</w:t>
            </w:r>
          </w:p>
        </w:tc>
        <w:tc>
          <w:tcPr>
            <w:tcW w:w="1995" w:type="dxa"/>
          </w:tcPr>
          <w:p w14:paraId="0885FEFF" w14:textId="11144A94" w:rsidR="00D57C09" w:rsidRPr="00090C64" w:rsidRDefault="00D57C09" w:rsidP="00D1299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D12993">
            <w:pPr>
              <w:pStyle w:val="TAH"/>
            </w:pPr>
            <w:r w:rsidRPr="00090C64">
              <w:t>Interfering signal mean power</w:t>
            </w:r>
            <w:r w:rsidR="00554118" w:rsidRPr="00090C64">
              <w:t> [</w:t>
            </w:r>
            <w:r w:rsidRPr="00090C64">
              <w:t>dBm]</w:t>
            </w:r>
          </w:p>
          <w:p w14:paraId="2AAA9E59" w14:textId="77777777" w:rsidR="00D57C09" w:rsidRPr="00090C64" w:rsidRDefault="00D57C09" w:rsidP="00D12993">
            <w:pPr>
              <w:pStyle w:val="TAH"/>
            </w:pPr>
            <w:r w:rsidRPr="00090C64">
              <w:t>(NOTE)</w:t>
            </w:r>
          </w:p>
        </w:tc>
        <w:tc>
          <w:tcPr>
            <w:tcW w:w="2628" w:type="dxa"/>
            <w:tcBorders>
              <w:bottom w:val="single" w:sz="4" w:space="0" w:color="auto"/>
            </w:tcBorders>
          </w:tcPr>
          <w:p w14:paraId="6E898024" w14:textId="77777777" w:rsidR="00D57C09" w:rsidRPr="00090C64" w:rsidRDefault="00D57C09" w:rsidP="00D1299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D12993">
            <w:pPr>
              <w:pStyle w:val="TAC"/>
            </w:pPr>
            <w:r w:rsidRPr="00090C64">
              <w:rPr>
                <w:lang w:eastAsia="zh-CN"/>
              </w:rPr>
              <w:t>Wide Area BS</w:t>
            </w:r>
          </w:p>
        </w:tc>
        <w:tc>
          <w:tcPr>
            <w:tcW w:w="1995" w:type="dxa"/>
          </w:tcPr>
          <w:p w14:paraId="08CF6EDA"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D1299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D12993">
            <w:pPr>
              <w:pStyle w:val="TAC"/>
              <w:rPr>
                <w:lang w:eastAsia="zh-CN"/>
              </w:rPr>
            </w:pPr>
          </w:p>
        </w:tc>
        <w:tc>
          <w:tcPr>
            <w:tcW w:w="1995" w:type="dxa"/>
          </w:tcPr>
          <w:p w14:paraId="25251C4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D1299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D12993">
            <w:pPr>
              <w:pStyle w:val="TAC"/>
              <w:rPr>
                <w:lang w:eastAsia="zh-CN"/>
              </w:rPr>
            </w:pPr>
            <w:r w:rsidRPr="00090C64">
              <w:rPr>
                <w:lang w:eastAsia="zh-CN"/>
              </w:rPr>
              <w:t>Medium Range BS</w:t>
            </w:r>
          </w:p>
        </w:tc>
        <w:tc>
          <w:tcPr>
            <w:tcW w:w="1995" w:type="dxa"/>
          </w:tcPr>
          <w:p w14:paraId="2F847175"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D1299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D1299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D12993">
            <w:pPr>
              <w:pStyle w:val="TAC"/>
              <w:rPr>
                <w:lang w:eastAsia="zh-CN"/>
              </w:rPr>
            </w:pPr>
          </w:p>
        </w:tc>
        <w:tc>
          <w:tcPr>
            <w:tcW w:w="1995" w:type="dxa"/>
          </w:tcPr>
          <w:p w14:paraId="46FBDA1E"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D1299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D1299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D12993">
            <w:pPr>
              <w:pStyle w:val="TAC"/>
              <w:rPr>
                <w:lang w:eastAsia="zh-CN"/>
              </w:rPr>
            </w:pPr>
            <w:r w:rsidRPr="00090C64">
              <w:rPr>
                <w:lang w:eastAsia="zh-CN"/>
              </w:rPr>
              <w:t>Local Area BS</w:t>
            </w:r>
          </w:p>
        </w:tc>
        <w:tc>
          <w:tcPr>
            <w:tcW w:w="1995" w:type="dxa"/>
          </w:tcPr>
          <w:p w14:paraId="64494514"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D1299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D1299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D12993">
            <w:pPr>
              <w:pStyle w:val="TAC"/>
              <w:rPr>
                <w:lang w:eastAsia="zh-CN"/>
              </w:rPr>
            </w:pPr>
          </w:p>
        </w:tc>
        <w:tc>
          <w:tcPr>
            <w:tcW w:w="1995" w:type="dxa"/>
          </w:tcPr>
          <w:p w14:paraId="7835D2D5"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D1299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D1299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D1299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12993">
      <w:pPr>
        <w:rPr>
          <w:lang w:eastAsia="zh-CN"/>
        </w:rPr>
      </w:pPr>
    </w:p>
    <w:p w14:paraId="527B46D3"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D12993">
            <w:pPr>
              <w:pStyle w:val="TAH"/>
            </w:pPr>
            <w:r w:rsidRPr="00090C64">
              <w:t>E-UTRA</w:t>
            </w:r>
          </w:p>
          <w:p w14:paraId="13950131" w14:textId="08024C5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D1299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D12993">
            <w:pPr>
              <w:pStyle w:val="TAC"/>
            </w:pPr>
            <w:r w:rsidRPr="00090C64">
              <w:t>3</w:t>
            </w:r>
          </w:p>
        </w:tc>
        <w:tc>
          <w:tcPr>
            <w:tcW w:w="3402" w:type="dxa"/>
          </w:tcPr>
          <w:p w14:paraId="3B676ADC" w14:textId="77777777" w:rsidR="00554118" w:rsidRPr="00090C64" w:rsidRDefault="00554118" w:rsidP="00D12993">
            <w:pPr>
              <w:pStyle w:val="TAC"/>
            </w:pPr>
            <w:r w:rsidRPr="00090C64">
              <w:t>±4.5</w:t>
            </w:r>
          </w:p>
        </w:tc>
        <w:tc>
          <w:tcPr>
            <w:tcW w:w="3402" w:type="dxa"/>
            <w:shd w:val="clear" w:color="auto" w:fill="auto"/>
          </w:tcPr>
          <w:p w14:paraId="097B5197" w14:textId="77777777" w:rsidR="00554118" w:rsidRPr="00090C64" w:rsidRDefault="00554118" w:rsidP="00D1299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D12993">
            <w:pPr>
              <w:pStyle w:val="TAC"/>
            </w:pPr>
          </w:p>
        </w:tc>
        <w:tc>
          <w:tcPr>
            <w:tcW w:w="3402" w:type="dxa"/>
          </w:tcPr>
          <w:p w14:paraId="2D1A2088" w14:textId="77777777" w:rsidR="00554118" w:rsidRPr="00090C64" w:rsidRDefault="00554118" w:rsidP="00D12993">
            <w:pPr>
              <w:pStyle w:val="TAC"/>
            </w:pPr>
            <w:r w:rsidRPr="00090C64">
              <w:t>±10.5</w:t>
            </w:r>
          </w:p>
        </w:tc>
        <w:tc>
          <w:tcPr>
            <w:tcW w:w="3402" w:type="dxa"/>
            <w:shd w:val="clear" w:color="auto" w:fill="auto"/>
          </w:tcPr>
          <w:p w14:paraId="5E5EC032" w14:textId="77777777" w:rsidR="00554118" w:rsidRPr="00090C64" w:rsidRDefault="00554118" w:rsidP="00D12993">
            <w:pPr>
              <w:pStyle w:val="TAC"/>
            </w:pPr>
            <w:r w:rsidRPr="00090C64">
              <w:t xml:space="preserve">3 MHz E-UTRA signal (NOTE </w:t>
            </w:r>
            <w:r w:rsidRPr="00090C64">
              <w:rPr>
                <w:lang w:eastAsia="zh-CN"/>
              </w:rPr>
              <w:t>3</w:t>
            </w:r>
            <w:r w:rsidRPr="00090C64">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D12993">
            <w:pPr>
              <w:pStyle w:val="TAC"/>
            </w:pPr>
            <w:r w:rsidRPr="00090C64">
              <w:t>5</w:t>
            </w:r>
          </w:p>
        </w:tc>
        <w:tc>
          <w:tcPr>
            <w:tcW w:w="3402" w:type="dxa"/>
          </w:tcPr>
          <w:p w14:paraId="4BA0A2A2" w14:textId="77777777" w:rsidR="00554118" w:rsidRPr="00090C64" w:rsidRDefault="00554118" w:rsidP="00D12993">
            <w:pPr>
              <w:pStyle w:val="TAC"/>
            </w:pPr>
            <w:r w:rsidRPr="00090C64">
              <w:t>±7.5</w:t>
            </w:r>
          </w:p>
        </w:tc>
        <w:tc>
          <w:tcPr>
            <w:tcW w:w="3402" w:type="dxa"/>
            <w:shd w:val="clear" w:color="auto" w:fill="auto"/>
          </w:tcPr>
          <w:p w14:paraId="6C8BF1EC" w14:textId="77777777" w:rsidR="00554118" w:rsidRPr="00090C64" w:rsidRDefault="00554118" w:rsidP="00D1299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D12993">
            <w:pPr>
              <w:pStyle w:val="TAC"/>
            </w:pPr>
          </w:p>
        </w:tc>
        <w:tc>
          <w:tcPr>
            <w:tcW w:w="3402" w:type="dxa"/>
          </w:tcPr>
          <w:p w14:paraId="3AC8A134" w14:textId="77777777" w:rsidR="00554118" w:rsidRPr="00090C64" w:rsidRDefault="00554118" w:rsidP="00D12993">
            <w:pPr>
              <w:pStyle w:val="TAC"/>
            </w:pPr>
            <w:r w:rsidRPr="00090C64">
              <w:t>±17.5</w:t>
            </w:r>
          </w:p>
        </w:tc>
        <w:tc>
          <w:tcPr>
            <w:tcW w:w="3402" w:type="dxa"/>
            <w:shd w:val="clear" w:color="auto" w:fill="auto"/>
          </w:tcPr>
          <w:p w14:paraId="3DDD2BEC" w14:textId="77777777" w:rsidR="00554118" w:rsidRPr="00090C64" w:rsidRDefault="00554118" w:rsidP="00D12993">
            <w:pPr>
              <w:pStyle w:val="TAC"/>
            </w:pPr>
            <w:r w:rsidRPr="00090C64">
              <w:t>5 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D12993">
            <w:pPr>
              <w:pStyle w:val="TAC"/>
            </w:pPr>
            <w:r w:rsidRPr="00090C64">
              <w:t>10</w:t>
            </w:r>
          </w:p>
        </w:tc>
        <w:tc>
          <w:tcPr>
            <w:tcW w:w="3402" w:type="dxa"/>
          </w:tcPr>
          <w:p w14:paraId="0799E11B" w14:textId="77777777" w:rsidR="00554118" w:rsidRPr="00090C64" w:rsidRDefault="00554118" w:rsidP="00D12993">
            <w:pPr>
              <w:pStyle w:val="TAC"/>
            </w:pPr>
            <w:r w:rsidRPr="00090C64">
              <w:t>±7.375</w:t>
            </w:r>
          </w:p>
        </w:tc>
        <w:tc>
          <w:tcPr>
            <w:tcW w:w="3402" w:type="dxa"/>
            <w:shd w:val="clear" w:color="auto" w:fill="auto"/>
          </w:tcPr>
          <w:p w14:paraId="355D6E93" w14:textId="77777777" w:rsidR="00554118" w:rsidRPr="00090C64" w:rsidRDefault="00554118" w:rsidP="00D1299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D12993">
            <w:pPr>
              <w:pStyle w:val="TAC"/>
            </w:pPr>
          </w:p>
        </w:tc>
        <w:tc>
          <w:tcPr>
            <w:tcW w:w="3402" w:type="dxa"/>
          </w:tcPr>
          <w:p w14:paraId="6AB75BEB" w14:textId="77777777" w:rsidR="00554118" w:rsidRPr="00090C64" w:rsidRDefault="00554118" w:rsidP="00D12993">
            <w:pPr>
              <w:pStyle w:val="TAC"/>
            </w:pPr>
            <w:r w:rsidRPr="00090C64">
              <w:t>±17.5</w:t>
            </w:r>
          </w:p>
        </w:tc>
        <w:tc>
          <w:tcPr>
            <w:tcW w:w="3402" w:type="dxa"/>
            <w:shd w:val="clear" w:color="auto" w:fill="auto"/>
          </w:tcPr>
          <w:p w14:paraId="174E30C6" w14:textId="77777777" w:rsidR="00554118" w:rsidRPr="00090C64" w:rsidRDefault="00554118" w:rsidP="00D12993">
            <w:pPr>
              <w:pStyle w:val="TAC"/>
            </w:pPr>
            <w:r w:rsidRPr="00090C64">
              <w:t>5 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D12993">
            <w:pPr>
              <w:pStyle w:val="TAC"/>
            </w:pPr>
            <w:r w:rsidRPr="00090C64">
              <w:t>15</w:t>
            </w:r>
          </w:p>
        </w:tc>
        <w:tc>
          <w:tcPr>
            <w:tcW w:w="3402" w:type="dxa"/>
          </w:tcPr>
          <w:p w14:paraId="41414977" w14:textId="77777777" w:rsidR="00554118" w:rsidRPr="00090C64" w:rsidRDefault="00554118" w:rsidP="00D12993">
            <w:pPr>
              <w:pStyle w:val="TAC"/>
            </w:pPr>
            <w:r w:rsidRPr="00090C64">
              <w:t>±7.25</w:t>
            </w:r>
          </w:p>
        </w:tc>
        <w:tc>
          <w:tcPr>
            <w:tcW w:w="3402" w:type="dxa"/>
            <w:shd w:val="clear" w:color="auto" w:fill="auto"/>
          </w:tcPr>
          <w:p w14:paraId="00AC4156" w14:textId="77777777" w:rsidR="00554118" w:rsidRPr="00090C64" w:rsidRDefault="00554118" w:rsidP="00D1299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D12993">
            <w:pPr>
              <w:pStyle w:val="TAC"/>
            </w:pPr>
          </w:p>
        </w:tc>
        <w:tc>
          <w:tcPr>
            <w:tcW w:w="3402" w:type="dxa"/>
          </w:tcPr>
          <w:p w14:paraId="6CD1CF61" w14:textId="77777777" w:rsidR="00554118" w:rsidRPr="00090C64" w:rsidRDefault="00554118" w:rsidP="00D12993">
            <w:pPr>
              <w:pStyle w:val="TAC"/>
            </w:pPr>
            <w:r w:rsidRPr="00090C64">
              <w:t>±17.5</w:t>
            </w:r>
          </w:p>
        </w:tc>
        <w:tc>
          <w:tcPr>
            <w:tcW w:w="3402" w:type="dxa"/>
            <w:shd w:val="clear" w:color="auto" w:fill="auto"/>
          </w:tcPr>
          <w:p w14:paraId="480DA3DD" w14:textId="77777777" w:rsidR="00554118" w:rsidRPr="00090C64" w:rsidRDefault="00554118" w:rsidP="00D12993">
            <w:pPr>
              <w:pStyle w:val="TAC"/>
            </w:pPr>
            <w:r w:rsidRPr="00090C64">
              <w:t>5 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D12993">
            <w:pPr>
              <w:pStyle w:val="TAC"/>
            </w:pPr>
            <w:r w:rsidRPr="00090C64">
              <w:t>20</w:t>
            </w:r>
          </w:p>
        </w:tc>
        <w:tc>
          <w:tcPr>
            <w:tcW w:w="3402" w:type="dxa"/>
          </w:tcPr>
          <w:p w14:paraId="4B4CD931" w14:textId="77777777" w:rsidR="00554118" w:rsidRPr="00090C64" w:rsidRDefault="00554118" w:rsidP="00D12993">
            <w:pPr>
              <w:pStyle w:val="TAC"/>
            </w:pPr>
            <w:r w:rsidRPr="00090C64">
              <w:t>±7.125</w:t>
            </w:r>
          </w:p>
        </w:tc>
        <w:tc>
          <w:tcPr>
            <w:tcW w:w="3402" w:type="dxa"/>
            <w:shd w:val="clear" w:color="auto" w:fill="auto"/>
          </w:tcPr>
          <w:p w14:paraId="5E34FD1F" w14:textId="77777777" w:rsidR="00554118" w:rsidRPr="00090C64" w:rsidRDefault="00554118" w:rsidP="00D1299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D12993">
            <w:pPr>
              <w:pStyle w:val="TAC"/>
            </w:pPr>
          </w:p>
        </w:tc>
        <w:tc>
          <w:tcPr>
            <w:tcW w:w="3402" w:type="dxa"/>
          </w:tcPr>
          <w:p w14:paraId="20B6B30E" w14:textId="77777777" w:rsidR="00554118" w:rsidRPr="00090C64" w:rsidRDefault="00554118" w:rsidP="00D12993">
            <w:pPr>
              <w:pStyle w:val="TAC"/>
            </w:pPr>
            <w:r w:rsidRPr="00090C64">
              <w:t>±17.5</w:t>
            </w:r>
          </w:p>
        </w:tc>
        <w:tc>
          <w:tcPr>
            <w:tcW w:w="3402" w:type="dxa"/>
            <w:shd w:val="clear" w:color="auto" w:fill="auto"/>
          </w:tcPr>
          <w:p w14:paraId="1BFFDEBB" w14:textId="77777777" w:rsidR="00554118" w:rsidRPr="00090C64" w:rsidRDefault="00554118" w:rsidP="00D12993">
            <w:pPr>
              <w:pStyle w:val="TAC"/>
            </w:pPr>
            <w:r w:rsidRPr="00090C64">
              <w:t>5 MHz E-UTRA signal (NOTE 1)</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D12993">
            <w:pPr>
              <w:pStyle w:val="TAC"/>
            </w:pPr>
            <w:r w:rsidRPr="00090C64">
              <w:t>20</w:t>
            </w:r>
          </w:p>
        </w:tc>
        <w:tc>
          <w:tcPr>
            <w:tcW w:w="3402" w:type="dxa"/>
          </w:tcPr>
          <w:p w14:paraId="4A8F8BA0" w14:textId="77777777" w:rsidR="00554118" w:rsidRPr="00090C64" w:rsidRDefault="00554118" w:rsidP="00D12993">
            <w:pPr>
              <w:pStyle w:val="TAC"/>
            </w:pPr>
            <w:r w:rsidRPr="00090C64">
              <w:t>±7.125</w:t>
            </w:r>
          </w:p>
        </w:tc>
        <w:tc>
          <w:tcPr>
            <w:tcW w:w="3402" w:type="dxa"/>
            <w:shd w:val="clear" w:color="auto" w:fill="auto"/>
          </w:tcPr>
          <w:p w14:paraId="7FEC513D" w14:textId="77777777" w:rsidR="00554118" w:rsidRPr="00090C64" w:rsidRDefault="00554118" w:rsidP="00D12993">
            <w:pPr>
              <w:pStyle w:val="TAC"/>
            </w:pPr>
            <w:r w:rsidRPr="00090C64">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D12993">
            <w:pPr>
              <w:pStyle w:val="TAC"/>
            </w:pPr>
          </w:p>
        </w:tc>
        <w:tc>
          <w:tcPr>
            <w:tcW w:w="3402" w:type="dxa"/>
          </w:tcPr>
          <w:p w14:paraId="20587DA2" w14:textId="77777777" w:rsidR="00554118" w:rsidRPr="00090C64" w:rsidRDefault="00554118" w:rsidP="00D1299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D12993">
            <w:pPr>
              <w:pStyle w:val="TAC"/>
            </w:pPr>
            <w:r w:rsidRPr="00090C64">
              <w:rPr>
                <w:lang w:eastAsia="zh-CN"/>
              </w:rPr>
              <w:t xml:space="preserve">20 </w:t>
            </w:r>
            <w:r w:rsidRPr="00090C64">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D12993">
            <w:pPr>
              <w:pStyle w:val="TAN"/>
              <w:rPr>
                <w:rFonts w:eastAsia="Osaka" w:cs="v5.0.0"/>
              </w:rPr>
            </w:pPr>
            <w:r w:rsidRPr="00090C64">
              <w:t>NOTE 1:</w:t>
            </w:r>
            <w:r w:rsidRPr="00090C64">
              <w:tab/>
            </w:r>
            <w:r w:rsidRPr="00090C64">
              <w:rPr>
                <w:lang w:eastAsia="zh-CN"/>
              </w:rPr>
              <w:t>This type of interfering signal is not applied for Band 46</w:t>
            </w:r>
            <w:r w:rsidRPr="00090C64">
              <w:rPr>
                <w:rFonts w:eastAsia="Osaka" w:cs="v5.0.0"/>
              </w:rPr>
              <w:t>.</w:t>
            </w:r>
          </w:p>
          <w:p w14:paraId="5A6AEE6B" w14:textId="77777777" w:rsidR="00D57C09" w:rsidRPr="00090C64" w:rsidRDefault="00D57C09" w:rsidP="00D12993">
            <w:pPr>
              <w:pStyle w:val="TAN"/>
              <w:rPr>
                <w:lang w:eastAsia="zh-CN"/>
              </w:rPr>
            </w:pPr>
            <w:r w:rsidRPr="00090C64">
              <w:t>NOTE 2:</w:t>
            </w:r>
            <w:r w:rsidRPr="00090C64">
              <w:tab/>
            </w:r>
            <w:r w:rsidRPr="00090C64">
              <w:rPr>
                <w:lang w:eastAsia="zh-CN"/>
              </w:rPr>
              <w:t>This type of interfering signal is only applied for Band 46.</w:t>
            </w:r>
          </w:p>
          <w:p w14:paraId="53495470" w14:textId="77777777" w:rsidR="00D57C09" w:rsidRPr="00090C64" w:rsidRDefault="00D57C09" w:rsidP="00D1299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D12993"/>
    <w:p w14:paraId="2DEE4B99" w14:textId="77777777" w:rsidR="00D57C09" w:rsidRPr="00C330E2" w:rsidRDefault="00D57C09" w:rsidP="00D1299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D12993">
            <w:pPr>
              <w:pStyle w:val="TAH"/>
            </w:pPr>
            <w:r w:rsidRPr="00090C64">
              <w:t>E-UTRA</w:t>
            </w:r>
          </w:p>
          <w:p w14:paraId="3857D7D5" w14:textId="055C90C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D12993">
            <w:pPr>
              <w:pStyle w:val="TAH"/>
            </w:pPr>
            <w:r w:rsidRPr="00090C64">
              <w:t>Wanted signal mean power</w:t>
            </w:r>
            <w:r w:rsidR="00554118" w:rsidRPr="00090C64">
              <w:t> [</w:t>
            </w:r>
            <w:r w:rsidRPr="00090C64">
              <w:t>dBm]</w:t>
            </w:r>
          </w:p>
          <w:p w14:paraId="1BD71DB9" w14:textId="77777777" w:rsidR="00D57C09" w:rsidRPr="00090C64" w:rsidRDefault="00D57C09" w:rsidP="00D12993">
            <w:pPr>
              <w:pStyle w:val="TAH"/>
            </w:pPr>
            <w:r w:rsidRPr="00090C64">
              <w:t>(NOTE 1)</w:t>
            </w:r>
          </w:p>
        </w:tc>
        <w:tc>
          <w:tcPr>
            <w:tcW w:w="1820" w:type="dxa"/>
          </w:tcPr>
          <w:p w14:paraId="269BF469" w14:textId="2F020AAB"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D12993">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D12993">
            <w:pPr>
              <w:pStyle w:val="TAC"/>
            </w:pPr>
            <w:r w:rsidRPr="00090C64">
              <w:t>1.4</w:t>
            </w:r>
          </w:p>
        </w:tc>
        <w:tc>
          <w:tcPr>
            <w:tcW w:w="2084" w:type="dxa"/>
          </w:tcPr>
          <w:p w14:paraId="41527A9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D12993">
            <w:pPr>
              <w:pStyle w:val="TAC"/>
            </w:pPr>
            <w:r w:rsidRPr="00090C64">
              <w:t>±270</w:t>
            </w:r>
          </w:p>
        </w:tc>
        <w:tc>
          <w:tcPr>
            <w:tcW w:w="2342" w:type="dxa"/>
            <w:tcBorders>
              <w:bottom w:val="nil"/>
            </w:tcBorders>
            <w:shd w:val="clear" w:color="auto" w:fill="auto"/>
          </w:tcPr>
          <w:p w14:paraId="4A17ACEB" w14:textId="77777777" w:rsidR="00554118" w:rsidRPr="00090C64" w:rsidRDefault="00554118" w:rsidP="00D12993">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D12993">
            <w:pPr>
              <w:pStyle w:val="TAC"/>
            </w:pPr>
          </w:p>
        </w:tc>
        <w:tc>
          <w:tcPr>
            <w:tcW w:w="2084" w:type="dxa"/>
          </w:tcPr>
          <w:p w14:paraId="4ADDBC4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D12993">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D12993">
            <w:pPr>
              <w:pStyle w:val="TAC"/>
            </w:pPr>
          </w:p>
        </w:tc>
        <w:tc>
          <w:tcPr>
            <w:tcW w:w="2084" w:type="dxa"/>
          </w:tcPr>
          <w:p w14:paraId="619DC74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D12993">
            <w:pPr>
              <w:pStyle w:val="TAC"/>
            </w:pPr>
            <w:r w:rsidRPr="00090C64">
              <w:t>±790</w:t>
            </w:r>
          </w:p>
        </w:tc>
        <w:tc>
          <w:tcPr>
            <w:tcW w:w="2342" w:type="dxa"/>
            <w:tcBorders>
              <w:bottom w:val="nil"/>
            </w:tcBorders>
            <w:shd w:val="clear" w:color="auto" w:fill="auto"/>
          </w:tcPr>
          <w:p w14:paraId="5674F7BD" w14:textId="771DA946" w:rsidR="00554118" w:rsidRPr="00090C64" w:rsidRDefault="00554118" w:rsidP="00D12993">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D12993">
            <w:pPr>
              <w:pStyle w:val="TAC"/>
            </w:pPr>
          </w:p>
        </w:tc>
        <w:tc>
          <w:tcPr>
            <w:tcW w:w="2084" w:type="dxa"/>
          </w:tcPr>
          <w:p w14:paraId="3CFA6542"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D12993">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D12993">
            <w:pPr>
              <w:pStyle w:val="TAC"/>
            </w:pPr>
            <w:r w:rsidRPr="00090C64">
              <w:t>3</w:t>
            </w:r>
          </w:p>
        </w:tc>
        <w:tc>
          <w:tcPr>
            <w:tcW w:w="2084" w:type="dxa"/>
          </w:tcPr>
          <w:p w14:paraId="4B5493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D12993">
            <w:pPr>
              <w:pStyle w:val="TAC"/>
            </w:pPr>
            <w:r w:rsidRPr="00090C64">
              <w:t>±270</w:t>
            </w:r>
          </w:p>
        </w:tc>
        <w:tc>
          <w:tcPr>
            <w:tcW w:w="2342" w:type="dxa"/>
            <w:tcBorders>
              <w:bottom w:val="nil"/>
            </w:tcBorders>
            <w:shd w:val="clear" w:color="auto" w:fill="auto"/>
          </w:tcPr>
          <w:p w14:paraId="15A369F7" w14:textId="77777777" w:rsidR="00554118" w:rsidRPr="00090C64" w:rsidRDefault="00554118" w:rsidP="00D12993">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D12993">
            <w:pPr>
              <w:pStyle w:val="TAC"/>
            </w:pPr>
          </w:p>
        </w:tc>
        <w:tc>
          <w:tcPr>
            <w:tcW w:w="2084" w:type="dxa"/>
          </w:tcPr>
          <w:p w14:paraId="5FD44A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D12993">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D12993">
            <w:pPr>
              <w:pStyle w:val="TAC"/>
            </w:pPr>
          </w:p>
        </w:tc>
        <w:tc>
          <w:tcPr>
            <w:tcW w:w="2084" w:type="dxa"/>
          </w:tcPr>
          <w:p w14:paraId="48313A2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D12993">
            <w:pPr>
              <w:pStyle w:val="TAC"/>
            </w:pPr>
            <w:r w:rsidRPr="00090C64">
              <w:t>±780</w:t>
            </w:r>
          </w:p>
        </w:tc>
        <w:tc>
          <w:tcPr>
            <w:tcW w:w="2342" w:type="dxa"/>
            <w:tcBorders>
              <w:bottom w:val="nil"/>
            </w:tcBorders>
            <w:shd w:val="clear" w:color="auto" w:fill="auto"/>
          </w:tcPr>
          <w:p w14:paraId="7DCCB05F" w14:textId="053EB67C" w:rsidR="00554118" w:rsidRPr="00090C64" w:rsidRDefault="00554118" w:rsidP="00D12993">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D12993">
            <w:pPr>
              <w:pStyle w:val="TAC"/>
            </w:pPr>
          </w:p>
        </w:tc>
        <w:tc>
          <w:tcPr>
            <w:tcW w:w="2084" w:type="dxa"/>
          </w:tcPr>
          <w:p w14:paraId="7823D44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D12993">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D12993">
            <w:pPr>
              <w:pStyle w:val="TAC"/>
            </w:pPr>
            <w:r w:rsidRPr="00090C64">
              <w:t>5</w:t>
            </w:r>
          </w:p>
        </w:tc>
        <w:tc>
          <w:tcPr>
            <w:tcW w:w="2084" w:type="dxa"/>
          </w:tcPr>
          <w:p w14:paraId="462B5F2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D12993">
            <w:pPr>
              <w:pStyle w:val="TAC"/>
            </w:pPr>
            <w:r w:rsidRPr="00090C64">
              <w:t>±360</w:t>
            </w:r>
          </w:p>
        </w:tc>
        <w:tc>
          <w:tcPr>
            <w:tcW w:w="2342" w:type="dxa"/>
            <w:tcBorders>
              <w:bottom w:val="nil"/>
            </w:tcBorders>
            <w:shd w:val="clear" w:color="auto" w:fill="auto"/>
          </w:tcPr>
          <w:p w14:paraId="3EA35B17" w14:textId="77777777" w:rsidR="00554118" w:rsidRPr="00090C64" w:rsidRDefault="00554118" w:rsidP="00D12993">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D12993">
            <w:pPr>
              <w:pStyle w:val="TAC"/>
            </w:pPr>
          </w:p>
        </w:tc>
        <w:tc>
          <w:tcPr>
            <w:tcW w:w="2084" w:type="dxa"/>
          </w:tcPr>
          <w:p w14:paraId="32AC778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D12993">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D12993">
            <w:pPr>
              <w:pStyle w:val="TAC"/>
            </w:pPr>
          </w:p>
        </w:tc>
        <w:tc>
          <w:tcPr>
            <w:tcW w:w="2084" w:type="dxa"/>
          </w:tcPr>
          <w:p w14:paraId="5BB14D1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D12993">
            <w:pPr>
              <w:pStyle w:val="TAC"/>
            </w:pPr>
            <w:r w:rsidRPr="00090C64">
              <w:t>±1060</w:t>
            </w:r>
          </w:p>
        </w:tc>
        <w:tc>
          <w:tcPr>
            <w:tcW w:w="2342" w:type="dxa"/>
            <w:tcBorders>
              <w:bottom w:val="nil"/>
            </w:tcBorders>
            <w:shd w:val="clear" w:color="auto" w:fill="auto"/>
          </w:tcPr>
          <w:p w14:paraId="08598B80" w14:textId="7B494B28" w:rsidR="00554118" w:rsidRPr="00090C64" w:rsidRDefault="00554118" w:rsidP="00D12993">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D12993">
            <w:pPr>
              <w:pStyle w:val="TAC"/>
            </w:pPr>
          </w:p>
        </w:tc>
        <w:tc>
          <w:tcPr>
            <w:tcW w:w="2084" w:type="dxa"/>
          </w:tcPr>
          <w:p w14:paraId="6A11A06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D12993">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D12993">
            <w:pPr>
              <w:pStyle w:val="TAC"/>
            </w:pPr>
            <w:r w:rsidRPr="00090C64">
              <w:t>10</w:t>
            </w:r>
          </w:p>
          <w:p w14:paraId="2B60F5BF" w14:textId="77777777" w:rsidR="00554118" w:rsidRPr="00090C64" w:rsidRDefault="00554118" w:rsidP="00D12993">
            <w:pPr>
              <w:pStyle w:val="TAC"/>
            </w:pPr>
            <w:r w:rsidRPr="00090C64">
              <w:t>(NOTE 3)</w:t>
            </w:r>
          </w:p>
        </w:tc>
        <w:tc>
          <w:tcPr>
            <w:tcW w:w="2084" w:type="dxa"/>
          </w:tcPr>
          <w:p w14:paraId="41C0583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D12993">
            <w:pPr>
              <w:pStyle w:val="TAC"/>
            </w:pPr>
            <w:r w:rsidRPr="00090C64">
              <w:t>±325</w:t>
            </w:r>
          </w:p>
        </w:tc>
        <w:tc>
          <w:tcPr>
            <w:tcW w:w="2342" w:type="dxa"/>
            <w:tcBorders>
              <w:bottom w:val="nil"/>
            </w:tcBorders>
            <w:shd w:val="clear" w:color="auto" w:fill="auto"/>
          </w:tcPr>
          <w:p w14:paraId="1AE4B2AE" w14:textId="77777777" w:rsidR="00554118" w:rsidRPr="00090C64" w:rsidRDefault="00554118" w:rsidP="00D12993">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D12993">
            <w:pPr>
              <w:pStyle w:val="TAC"/>
            </w:pPr>
          </w:p>
        </w:tc>
        <w:tc>
          <w:tcPr>
            <w:tcW w:w="2084" w:type="dxa"/>
          </w:tcPr>
          <w:p w14:paraId="6C4351C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D12993">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D12993">
            <w:pPr>
              <w:pStyle w:val="TAC"/>
            </w:pPr>
          </w:p>
        </w:tc>
        <w:tc>
          <w:tcPr>
            <w:tcW w:w="2084" w:type="dxa"/>
          </w:tcPr>
          <w:p w14:paraId="778CCBA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D12993">
            <w:pPr>
              <w:pStyle w:val="TAC"/>
            </w:pPr>
            <w:r w:rsidRPr="00090C64">
              <w:t>±1240</w:t>
            </w:r>
          </w:p>
        </w:tc>
        <w:tc>
          <w:tcPr>
            <w:tcW w:w="2342" w:type="dxa"/>
            <w:tcBorders>
              <w:bottom w:val="nil"/>
            </w:tcBorders>
            <w:shd w:val="clear" w:color="auto" w:fill="auto"/>
          </w:tcPr>
          <w:p w14:paraId="60A5D2EB" w14:textId="118FCA6E" w:rsidR="00554118" w:rsidRPr="00090C64" w:rsidRDefault="00554118" w:rsidP="00D12993">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D12993">
            <w:pPr>
              <w:pStyle w:val="TAC"/>
            </w:pPr>
          </w:p>
        </w:tc>
        <w:tc>
          <w:tcPr>
            <w:tcW w:w="2084" w:type="dxa"/>
          </w:tcPr>
          <w:p w14:paraId="29020E0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D12993">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D12993">
            <w:pPr>
              <w:pStyle w:val="TAC"/>
            </w:pPr>
            <w:r w:rsidRPr="00090C64">
              <w:t>15</w:t>
            </w:r>
          </w:p>
          <w:p w14:paraId="5A457FBE" w14:textId="77777777" w:rsidR="00554118" w:rsidRPr="00090C64" w:rsidRDefault="00554118" w:rsidP="00D12993">
            <w:pPr>
              <w:pStyle w:val="TAC"/>
            </w:pPr>
            <w:r w:rsidRPr="00090C64">
              <w:t>(NOTE 3)</w:t>
            </w:r>
          </w:p>
        </w:tc>
        <w:tc>
          <w:tcPr>
            <w:tcW w:w="2084" w:type="dxa"/>
          </w:tcPr>
          <w:p w14:paraId="37428E4A"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D12993">
            <w:pPr>
              <w:pStyle w:val="TAC"/>
            </w:pPr>
            <w:r w:rsidRPr="00090C64">
              <w:t>±380</w:t>
            </w:r>
          </w:p>
        </w:tc>
        <w:tc>
          <w:tcPr>
            <w:tcW w:w="2342" w:type="dxa"/>
            <w:tcBorders>
              <w:bottom w:val="nil"/>
            </w:tcBorders>
            <w:shd w:val="clear" w:color="auto" w:fill="auto"/>
          </w:tcPr>
          <w:p w14:paraId="0AE35306" w14:textId="77777777" w:rsidR="00554118" w:rsidRPr="00090C64" w:rsidRDefault="00554118" w:rsidP="00D12993">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D12993">
            <w:pPr>
              <w:pStyle w:val="TAC"/>
            </w:pPr>
          </w:p>
        </w:tc>
        <w:tc>
          <w:tcPr>
            <w:tcW w:w="2084" w:type="dxa"/>
          </w:tcPr>
          <w:p w14:paraId="01DEA0F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D12993">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D12993">
            <w:pPr>
              <w:pStyle w:val="TAC"/>
            </w:pPr>
          </w:p>
        </w:tc>
        <w:tc>
          <w:tcPr>
            <w:tcW w:w="2084" w:type="dxa"/>
          </w:tcPr>
          <w:p w14:paraId="28BD025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D12993">
            <w:pPr>
              <w:pStyle w:val="TAC"/>
            </w:pPr>
            <w:r w:rsidRPr="00090C64">
              <w:t>±1600</w:t>
            </w:r>
          </w:p>
        </w:tc>
        <w:tc>
          <w:tcPr>
            <w:tcW w:w="2342" w:type="dxa"/>
            <w:tcBorders>
              <w:bottom w:val="nil"/>
            </w:tcBorders>
            <w:shd w:val="clear" w:color="auto" w:fill="auto"/>
          </w:tcPr>
          <w:p w14:paraId="7403605F" w14:textId="54CEA42B"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D12993">
            <w:pPr>
              <w:pStyle w:val="TAC"/>
            </w:pPr>
          </w:p>
        </w:tc>
        <w:tc>
          <w:tcPr>
            <w:tcW w:w="2084" w:type="dxa"/>
          </w:tcPr>
          <w:p w14:paraId="42CC0D3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D12993">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D12993">
            <w:pPr>
              <w:pStyle w:val="TAC"/>
            </w:pPr>
            <w:r w:rsidRPr="00090C64">
              <w:t>20</w:t>
            </w:r>
          </w:p>
          <w:p w14:paraId="74F722A4" w14:textId="77777777" w:rsidR="00554118" w:rsidRPr="00090C64" w:rsidRDefault="00554118" w:rsidP="00D12993">
            <w:pPr>
              <w:pStyle w:val="TAC"/>
            </w:pPr>
            <w:r w:rsidRPr="00090C64">
              <w:t>(NOTE 3)</w:t>
            </w:r>
          </w:p>
        </w:tc>
        <w:tc>
          <w:tcPr>
            <w:tcW w:w="2084" w:type="dxa"/>
          </w:tcPr>
          <w:p w14:paraId="47F8E53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D12993">
            <w:pPr>
              <w:pStyle w:val="TAC"/>
            </w:pPr>
            <w:r w:rsidRPr="00090C64">
              <w:t>±345</w:t>
            </w:r>
          </w:p>
        </w:tc>
        <w:tc>
          <w:tcPr>
            <w:tcW w:w="2342" w:type="dxa"/>
            <w:tcBorders>
              <w:bottom w:val="nil"/>
            </w:tcBorders>
            <w:shd w:val="clear" w:color="auto" w:fill="auto"/>
          </w:tcPr>
          <w:p w14:paraId="09F0D349" w14:textId="77777777" w:rsidR="00554118" w:rsidRPr="00090C64" w:rsidRDefault="00554118" w:rsidP="00D12993">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D12993">
            <w:pPr>
              <w:pStyle w:val="TAC"/>
            </w:pPr>
          </w:p>
        </w:tc>
        <w:tc>
          <w:tcPr>
            <w:tcW w:w="2084" w:type="dxa"/>
          </w:tcPr>
          <w:p w14:paraId="5665722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D12993">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D12993">
            <w:pPr>
              <w:pStyle w:val="TAC"/>
            </w:pPr>
          </w:p>
        </w:tc>
        <w:tc>
          <w:tcPr>
            <w:tcW w:w="2084" w:type="dxa"/>
          </w:tcPr>
          <w:p w14:paraId="6584E2A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D12993">
            <w:pPr>
              <w:pStyle w:val="TAC"/>
            </w:pPr>
            <w:r w:rsidRPr="00090C64">
              <w:t>±1780</w:t>
            </w:r>
          </w:p>
        </w:tc>
        <w:tc>
          <w:tcPr>
            <w:tcW w:w="2342" w:type="dxa"/>
            <w:tcBorders>
              <w:bottom w:val="nil"/>
            </w:tcBorders>
            <w:shd w:val="clear" w:color="auto" w:fill="auto"/>
          </w:tcPr>
          <w:p w14:paraId="07723EBB" w14:textId="7E77947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D12993">
            <w:pPr>
              <w:pStyle w:val="TAC"/>
            </w:pPr>
          </w:p>
        </w:tc>
        <w:tc>
          <w:tcPr>
            <w:tcW w:w="2084" w:type="dxa"/>
          </w:tcPr>
          <w:p w14:paraId="726BE5C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D12993">
            <w:pPr>
              <w:pStyle w:val="TAC"/>
            </w:pPr>
          </w:p>
        </w:tc>
        <w:tc>
          <w:tcPr>
            <w:tcW w:w="2342" w:type="dxa"/>
            <w:tcBorders>
              <w:top w:val="nil"/>
            </w:tcBorders>
            <w:shd w:val="clear" w:color="auto" w:fill="auto"/>
          </w:tcPr>
          <w:p w14:paraId="42C0EDEB" w14:textId="60288DB8" w:rsidR="00554118" w:rsidRPr="00090C64" w:rsidRDefault="00554118" w:rsidP="00D1299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D12993">
      <w:pPr>
        <w:rPr>
          <w:lang w:eastAsia="zh-CN"/>
        </w:rPr>
      </w:pPr>
    </w:p>
    <w:p w14:paraId="22998D64" w14:textId="77777777" w:rsidR="00D57C09" w:rsidRPr="00C330E2" w:rsidRDefault="00D57C09" w:rsidP="00D1299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D12993">
            <w:pPr>
              <w:pStyle w:val="TAH"/>
            </w:pPr>
            <w:r w:rsidRPr="00090C64">
              <w:t>E-UTRA</w:t>
            </w:r>
          </w:p>
          <w:p w14:paraId="4D46FCB4" w14:textId="3DA8BED0"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D12993">
            <w:pPr>
              <w:pStyle w:val="TAH"/>
            </w:pPr>
            <w:r w:rsidRPr="00090C64">
              <w:t>Wanted signal mean power</w:t>
            </w:r>
            <w:r w:rsidR="00554118" w:rsidRPr="00090C64">
              <w:t> [</w:t>
            </w:r>
            <w:r w:rsidRPr="00090C64">
              <w:t>dBm]</w:t>
            </w:r>
          </w:p>
          <w:p w14:paraId="7A0BF316" w14:textId="77777777" w:rsidR="00D57C09" w:rsidRPr="00090C64" w:rsidRDefault="00D57C09" w:rsidP="00D12993">
            <w:pPr>
              <w:pStyle w:val="TAH"/>
            </w:pPr>
            <w:r w:rsidRPr="00090C64">
              <w:t>(NOTE 1)</w:t>
            </w:r>
          </w:p>
        </w:tc>
        <w:tc>
          <w:tcPr>
            <w:tcW w:w="1820" w:type="dxa"/>
          </w:tcPr>
          <w:p w14:paraId="37798B1A" w14:textId="670313DE"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D1299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D12993">
            <w:pPr>
              <w:pStyle w:val="TAC"/>
            </w:pPr>
            <w:r w:rsidRPr="00090C64">
              <w:t>1.4</w:t>
            </w:r>
          </w:p>
        </w:tc>
        <w:tc>
          <w:tcPr>
            <w:tcW w:w="2172" w:type="dxa"/>
          </w:tcPr>
          <w:p w14:paraId="3A7D6FA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D12993">
            <w:pPr>
              <w:pStyle w:val="TAC"/>
            </w:pPr>
            <w:r w:rsidRPr="00090C64">
              <w:t>±270</w:t>
            </w:r>
          </w:p>
        </w:tc>
        <w:tc>
          <w:tcPr>
            <w:tcW w:w="2342" w:type="dxa"/>
            <w:tcBorders>
              <w:bottom w:val="nil"/>
            </w:tcBorders>
            <w:shd w:val="clear" w:color="auto" w:fill="auto"/>
          </w:tcPr>
          <w:p w14:paraId="2A941926" w14:textId="77777777" w:rsidR="00554118" w:rsidRPr="00090C64" w:rsidRDefault="00554118" w:rsidP="00D1299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D12993">
            <w:pPr>
              <w:pStyle w:val="TAC"/>
            </w:pPr>
          </w:p>
        </w:tc>
        <w:tc>
          <w:tcPr>
            <w:tcW w:w="2172" w:type="dxa"/>
          </w:tcPr>
          <w:p w14:paraId="00ED07A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D1299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D12993">
            <w:pPr>
              <w:pStyle w:val="TAC"/>
            </w:pPr>
          </w:p>
        </w:tc>
        <w:tc>
          <w:tcPr>
            <w:tcW w:w="2172" w:type="dxa"/>
          </w:tcPr>
          <w:p w14:paraId="207360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D12993">
            <w:pPr>
              <w:pStyle w:val="TAC"/>
            </w:pPr>
            <w:r w:rsidRPr="00090C64">
              <w:t>±790</w:t>
            </w:r>
          </w:p>
        </w:tc>
        <w:tc>
          <w:tcPr>
            <w:tcW w:w="2342" w:type="dxa"/>
            <w:tcBorders>
              <w:bottom w:val="nil"/>
            </w:tcBorders>
            <w:shd w:val="clear" w:color="auto" w:fill="auto"/>
          </w:tcPr>
          <w:p w14:paraId="0832A8BF" w14:textId="16D17573" w:rsidR="00554118" w:rsidRPr="00090C64" w:rsidRDefault="00554118" w:rsidP="00D1299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D12993">
            <w:pPr>
              <w:pStyle w:val="TAC"/>
            </w:pPr>
          </w:p>
        </w:tc>
        <w:tc>
          <w:tcPr>
            <w:tcW w:w="2172" w:type="dxa"/>
          </w:tcPr>
          <w:p w14:paraId="20D618F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D1299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D12993">
            <w:pPr>
              <w:pStyle w:val="TAC"/>
            </w:pPr>
            <w:r w:rsidRPr="00090C64">
              <w:t>3</w:t>
            </w:r>
          </w:p>
        </w:tc>
        <w:tc>
          <w:tcPr>
            <w:tcW w:w="2172" w:type="dxa"/>
          </w:tcPr>
          <w:p w14:paraId="05B4E7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D12993">
            <w:pPr>
              <w:pStyle w:val="TAC"/>
            </w:pPr>
            <w:r w:rsidRPr="00090C64">
              <w:t>±270</w:t>
            </w:r>
          </w:p>
        </w:tc>
        <w:tc>
          <w:tcPr>
            <w:tcW w:w="2342" w:type="dxa"/>
            <w:tcBorders>
              <w:bottom w:val="nil"/>
            </w:tcBorders>
            <w:shd w:val="clear" w:color="auto" w:fill="auto"/>
          </w:tcPr>
          <w:p w14:paraId="72C94358" w14:textId="77777777" w:rsidR="00554118" w:rsidRPr="00090C64" w:rsidRDefault="00554118" w:rsidP="00D1299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D12993">
            <w:pPr>
              <w:pStyle w:val="TAC"/>
            </w:pPr>
          </w:p>
        </w:tc>
        <w:tc>
          <w:tcPr>
            <w:tcW w:w="2172" w:type="dxa"/>
          </w:tcPr>
          <w:p w14:paraId="30D065D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D1299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D12993">
            <w:pPr>
              <w:pStyle w:val="TAC"/>
            </w:pPr>
          </w:p>
        </w:tc>
        <w:tc>
          <w:tcPr>
            <w:tcW w:w="2172" w:type="dxa"/>
          </w:tcPr>
          <w:p w14:paraId="40FF718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D12993">
            <w:pPr>
              <w:pStyle w:val="TAC"/>
            </w:pPr>
            <w:r w:rsidRPr="00090C64">
              <w:t>±780</w:t>
            </w:r>
          </w:p>
        </w:tc>
        <w:tc>
          <w:tcPr>
            <w:tcW w:w="2342" w:type="dxa"/>
            <w:tcBorders>
              <w:bottom w:val="nil"/>
            </w:tcBorders>
            <w:shd w:val="clear" w:color="auto" w:fill="auto"/>
          </w:tcPr>
          <w:p w14:paraId="2F77264C" w14:textId="0C4B1F21" w:rsidR="00554118" w:rsidRPr="00090C64" w:rsidRDefault="00554118" w:rsidP="00D1299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D12993">
            <w:pPr>
              <w:pStyle w:val="TAC"/>
            </w:pPr>
          </w:p>
        </w:tc>
        <w:tc>
          <w:tcPr>
            <w:tcW w:w="2172" w:type="dxa"/>
          </w:tcPr>
          <w:p w14:paraId="77EB3CC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D1299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D12993">
            <w:pPr>
              <w:pStyle w:val="TAC"/>
            </w:pPr>
            <w:r w:rsidRPr="00090C64">
              <w:t>5</w:t>
            </w:r>
          </w:p>
        </w:tc>
        <w:tc>
          <w:tcPr>
            <w:tcW w:w="2172" w:type="dxa"/>
          </w:tcPr>
          <w:p w14:paraId="5D0A604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D12993">
            <w:pPr>
              <w:pStyle w:val="TAC"/>
            </w:pPr>
            <w:r w:rsidRPr="00090C64">
              <w:t>±360</w:t>
            </w:r>
          </w:p>
        </w:tc>
        <w:tc>
          <w:tcPr>
            <w:tcW w:w="2342" w:type="dxa"/>
            <w:tcBorders>
              <w:bottom w:val="nil"/>
            </w:tcBorders>
            <w:shd w:val="clear" w:color="auto" w:fill="auto"/>
          </w:tcPr>
          <w:p w14:paraId="04FA9D9F" w14:textId="77777777" w:rsidR="00554118" w:rsidRPr="00090C64" w:rsidRDefault="00554118" w:rsidP="00D1299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D12993">
            <w:pPr>
              <w:pStyle w:val="TAC"/>
            </w:pPr>
          </w:p>
        </w:tc>
        <w:tc>
          <w:tcPr>
            <w:tcW w:w="2172" w:type="dxa"/>
          </w:tcPr>
          <w:p w14:paraId="75C9445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D1299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D12993">
            <w:pPr>
              <w:pStyle w:val="TAC"/>
            </w:pPr>
          </w:p>
        </w:tc>
        <w:tc>
          <w:tcPr>
            <w:tcW w:w="2172" w:type="dxa"/>
          </w:tcPr>
          <w:p w14:paraId="199D15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D12993">
            <w:pPr>
              <w:pStyle w:val="TAC"/>
            </w:pPr>
            <w:r w:rsidRPr="00090C64">
              <w:t>±1060</w:t>
            </w:r>
          </w:p>
        </w:tc>
        <w:tc>
          <w:tcPr>
            <w:tcW w:w="2342" w:type="dxa"/>
            <w:tcBorders>
              <w:bottom w:val="nil"/>
            </w:tcBorders>
            <w:shd w:val="clear" w:color="auto" w:fill="auto"/>
          </w:tcPr>
          <w:p w14:paraId="17FC9434" w14:textId="1906517D" w:rsidR="00554118" w:rsidRPr="00090C64" w:rsidRDefault="00554118" w:rsidP="00D1299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D12993">
            <w:pPr>
              <w:pStyle w:val="TAC"/>
            </w:pPr>
          </w:p>
        </w:tc>
        <w:tc>
          <w:tcPr>
            <w:tcW w:w="2172" w:type="dxa"/>
          </w:tcPr>
          <w:p w14:paraId="33696BB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D1299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D12993">
            <w:pPr>
              <w:pStyle w:val="TAC"/>
            </w:pPr>
            <w:r w:rsidRPr="00090C64">
              <w:t>10</w:t>
            </w:r>
          </w:p>
        </w:tc>
        <w:tc>
          <w:tcPr>
            <w:tcW w:w="2172" w:type="dxa"/>
          </w:tcPr>
          <w:p w14:paraId="10D0174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D12993">
            <w:pPr>
              <w:pStyle w:val="TAC"/>
            </w:pPr>
            <w:r w:rsidRPr="00090C64">
              <w:t>±325</w:t>
            </w:r>
          </w:p>
        </w:tc>
        <w:tc>
          <w:tcPr>
            <w:tcW w:w="2342" w:type="dxa"/>
            <w:tcBorders>
              <w:bottom w:val="nil"/>
            </w:tcBorders>
            <w:shd w:val="clear" w:color="auto" w:fill="auto"/>
          </w:tcPr>
          <w:p w14:paraId="429EA857" w14:textId="77777777" w:rsidR="00554118" w:rsidRPr="00090C64" w:rsidRDefault="00554118" w:rsidP="00D1299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D12993">
            <w:pPr>
              <w:pStyle w:val="TAC"/>
            </w:pPr>
            <w:r w:rsidRPr="00090C64">
              <w:t>(NOTE 3)</w:t>
            </w:r>
          </w:p>
        </w:tc>
        <w:tc>
          <w:tcPr>
            <w:tcW w:w="2172" w:type="dxa"/>
          </w:tcPr>
          <w:p w14:paraId="23B841F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D1299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D12993">
            <w:pPr>
              <w:pStyle w:val="TAC"/>
            </w:pPr>
          </w:p>
        </w:tc>
        <w:tc>
          <w:tcPr>
            <w:tcW w:w="2172" w:type="dxa"/>
          </w:tcPr>
          <w:p w14:paraId="68F7279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D12993">
            <w:pPr>
              <w:pStyle w:val="TAC"/>
            </w:pPr>
            <w:r w:rsidRPr="00090C64">
              <w:t>±1240</w:t>
            </w:r>
          </w:p>
        </w:tc>
        <w:tc>
          <w:tcPr>
            <w:tcW w:w="2342" w:type="dxa"/>
            <w:tcBorders>
              <w:bottom w:val="nil"/>
            </w:tcBorders>
            <w:shd w:val="clear" w:color="auto" w:fill="auto"/>
          </w:tcPr>
          <w:p w14:paraId="7FD7B406" w14:textId="25833275" w:rsidR="00554118" w:rsidRPr="00090C64" w:rsidRDefault="00554118" w:rsidP="00D1299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D12993">
            <w:pPr>
              <w:pStyle w:val="TAC"/>
            </w:pPr>
          </w:p>
        </w:tc>
        <w:tc>
          <w:tcPr>
            <w:tcW w:w="2172" w:type="dxa"/>
          </w:tcPr>
          <w:p w14:paraId="1D5CAE6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D1299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D12993">
            <w:pPr>
              <w:pStyle w:val="TAC"/>
            </w:pPr>
            <w:r w:rsidRPr="00090C64">
              <w:t>15</w:t>
            </w:r>
          </w:p>
        </w:tc>
        <w:tc>
          <w:tcPr>
            <w:tcW w:w="2172" w:type="dxa"/>
          </w:tcPr>
          <w:p w14:paraId="015C09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D12993">
            <w:pPr>
              <w:pStyle w:val="TAC"/>
            </w:pPr>
            <w:r w:rsidRPr="00090C64">
              <w:t>±380</w:t>
            </w:r>
          </w:p>
        </w:tc>
        <w:tc>
          <w:tcPr>
            <w:tcW w:w="2342" w:type="dxa"/>
            <w:tcBorders>
              <w:bottom w:val="nil"/>
            </w:tcBorders>
            <w:shd w:val="clear" w:color="auto" w:fill="auto"/>
          </w:tcPr>
          <w:p w14:paraId="43DE3646" w14:textId="77777777" w:rsidR="00554118" w:rsidRPr="00090C64" w:rsidRDefault="00554118" w:rsidP="00D1299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D12993">
            <w:pPr>
              <w:pStyle w:val="TAC"/>
            </w:pPr>
            <w:r w:rsidRPr="00090C64">
              <w:t>(NOTE 3)</w:t>
            </w:r>
          </w:p>
        </w:tc>
        <w:tc>
          <w:tcPr>
            <w:tcW w:w="2172" w:type="dxa"/>
          </w:tcPr>
          <w:p w14:paraId="7C4D48D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D1299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D12993">
            <w:pPr>
              <w:pStyle w:val="TAC"/>
            </w:pPr>
          </w:p>
        </w:tc>
        <w:tc>
          <w:tcPr>
            <w:tcW w:w="2172" w:type="dxa"/>
          </w:tcPr>
          <w:p w14:paraId="569D225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D12993">
            <w:pPr>
              <w:pStyle w:val="TAC"/>
            </w:pPr>
            <w:r w:rsidRPr="00090C64">
              <w:t>±1600</w:t>
            </w:r>
          </w:p>
        </w:tc>
        <w:tc>
          <w:tcPr>
            <w:tcW w:w="2342" w:type="dxa"/>
            <w:tcBorders>
              <w:bottom w:val="nil"/>
            </w:tcBorders>
            <w:shd w:val="clear" w:color="auto" w:fill="auto"/>
          </w:tcPr>
          <w:p w14:paraId="43D0074D" w14:textId="07BEE35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D12993">
            <w:pPr>
              <w:pStyle w:val="TAC"/>
            </w:pPr>
          </w:p>
        </w:tc>
        <w:tc>
          <w:tcPr>
            <w:tcW w:w="2172" w:type="dxa"/>
          </w:tcPr>
          <w:p w14:paraId="58ACC23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D1299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D12993">
            <w:pPr>
              <w:pStyle w:val="TAC"/>
            </w:pPr>
            <w:r w:rsidRPr="00090C64">
              <w:t>20</w:t>
            </w:r>
          </w:p>
        </w:tc>
        <w:tc>
          <w:tcPr>
            <w:tcW w:w="2172" w:type="dxa"/>
          </w:tcPr>
          <w:p w14:paraId="74124BF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D12993">
            <w:pPr>
              <w:pStyle w:val="TAC"/>
            </w:pPr>
            <w:r w:rsidRPr="00090C64">
              <w:t>±345</w:t>
            </w:r>
          </w:p>
        </w:tc>
        <w:tc>
          <w:tcPr>
            <w:tcW w:w="2342" w:type="dxa"/>
            <w:tcBorders>
              <w:bottom w:val="nil"/>
            </w:tcBorders>
            <w:shd w:val="clear" w:color="auto" w:fill="auto"/>
          </w:tcPr>
          <w:p w14:paraId="0230EA30" w14:textId="77777777" w:rsidR="00554118" w:rsidRPr="00090C64" w:rsidRDefault="00554118" w:rsidP="00D1299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D12993">
            <w:pPr>
              <w:pStyle w:val="TAC"/>
            </w:pPr>
            <w:r w:rsidRPr="00090C64">
              <w:t>(NOTE 3)</w:t>
            </w:r>
          </w:p>
        </w:tc>
        <w:tc>
          <w:tcPr>
            <w:tcW w:w="2172" w:type="dxa"/>
          </w:tcPr>
          <w:p w14:paraId="0DBB0D3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D1299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D12993">
            <w:pPr>
              <w:pStyle w:val="TAC"/>
            </w:pPr>
          </w:p>
        </w:tc>
        <w:tc>
          <w:tcPr>
            <w:tcW w:w="2172" w:type="dxa"/>
          </w:tcPr>
          <w:p w14:paraId="4AC83DA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D12993">
            <w:pPr>
              <w:pStyle w:val="TAC"/>
            </w:pPr>
            <w:r w:rsidRPr="00090C64">
              <w:t>±1780</w:t>
            </w:r>
          </w:p>
        </w:tc>
        <w:tc>
          <w:tcPr>
            <w:tcW w:w="2342" w:type="dxa"/>
            <w:tcBorders>
              <w:bottom w:val="nil"/>
            </w:tcBorders>
            <w:shd w:val="clear" w:color="auto" w:fill="auto"/>
          </w:tcPr>
          <w:p w14:paraId="136F6BBB" w14:textId="7E1B730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D12993">
            <w:pPr>
              <w:pStyle w:val="TAC"/>
            </w:pPr>
          </w:p>
        </w:tc>
        <w:tc>
          <w:tcPr>
            <w:tcW w:w="2172" w:type="dxa"/>
          </w:tcPr>
          <w:p w14:paraId="163A72F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D12993">
            <w:pPr>
              <w:pStyle w:val="TAC"/>
            </w:pPr>
          </w:p>
        </w:tc>
        <w:tc>
          <w:tcPr>
            <w:tcW w:w="2342" w:type="dxa"/>
            <w:tcBorders>
              <w:top w:val="nil"/>
            </w:tcBorders>
            <w:shd w:val="clear" w:color="auto" w:fill="auto"/>
          </w:tcPr>
          <w:p w14:paraId="0F2BACF2" w14:textId="77181DA9" w:rsidR="00554118" w:rsidRPr="00090C64" w:rsidRDefault="00554118" w:rsidP="00D1299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D12993">
      <w:pPr>
        <w:rPr>
          <w:lang w:eastAsia="zh-CN"/>
        </w:rPr>
      </w:pPr>
    </w:p>
    <w:p w14:paraId="121C7101" w14:textId="77777777" w:rsidR="00D57C09" w:rsidRPr="00C330E2" w:rsidRDefault="00D57C09" w:rsidP="00D1299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D12993">
            <w:pPr>
              <w:pStyle w:val="TAH"/>
            </w:pPr>
            <w:r w:rsidRPr="00090C64">
              <w:t>E-UTRA</w:t>
            </w:r>
          </w:p>
          <w:p w14:paraId="5D56DD35" w14:textId="3B81EB2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D12993">
            <w:pPr>
              <w:pStyle w:val="TAH"/>
            </w:pPr>
            <w:r w:rsidRPr="00090C64">
              <w:t>Wanted signal mean power</w:t>
            </w:r>
            <w:r w:rsidR="00554118" w:rsidRPr="00090C64">
              <w:t> [</w:t>
            </w:r>
            <w:r w:rsidRPr="00090C64">
              <w:t>dBm]</w:t>
            </w:r>
          </w:p>
          <w:p w14:paraId="57FC8D48" w14:textId="77777777" w:rsidR="00D57C09" w:rsidRPr="00090C64" w:rsidRDefault="00D57C09" w:rsidP="00D12993">
            <w:pPr>
              <w:pStyle w:val="TAH"/>
            </w:pPr>
            <w:r w:rsidRPr="00090C64">
              <w:t>(NOTE 1)</w:t>
            </w:r>
          </w:p>
        </w:tc>
        <w:tc>
          <w:tcPr>
            <w:tcW w:w="1820" w:type="dxa"/>
          </w:tcPr>
          <w:p w14:paraId="0EC4EFBB" w14:textId="4A837D12"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D1299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D12993">
            <w:pPr>
              <w:pStyle w:val="TAC"/>
            </w:pPr>
            <w:r w:rsidRPr="00090C64">
              <w:t>1.4</w:t>
            </w:r>
          </w:p>
        </w:tc>
        <w:tc>
          <w:tcPr>
            <w:tcW w:w="2172" w:type="dxa"/>
          </w:tcPr>
          <w:p w14:paraId="441727B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D12993">
            <w:pPr>
              <w:pStyle w:val="TAC"/>
            </w:pPr>
            <w:r w:rsidRPr="00090C64">
              <w:t>±270</w:t>
            </w:r>
          </w:p>
        </w:tc>
        <w:tc>
          <w:tcPr>
            <w:tcW w:w="2342" w:type="dxa"/>
            <w:tcBorders>
              <w:bottom w:val="nil"/>
            </w:tcBorders>
            <w:shd w:val="clear" w:color="auto" w:fill="auto"/>
          </w:tcPr>
          <w:p w14:paraId="52B05240" w14:textId="77777777" w:rsidR="00554118" w:rsidRPr="00090C64" w:rsidRDefault="00554118" w:rsidP="00D1299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D12993">
            <w:pPr>
              <w:pStyle w:val="TAC"/>
            </w:pPr>
          </w:p>
        </w:tc>
        <w:tc>
          <w:tcPr>
            <w:tcW w:w="2172" w:type="dxa"/>
          </w:tcPr>
          <w:p w14:paraId="527A146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D1299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D12993">
            <w:pPr>
              <w:pStyle w:val="TAC"/>
            </w:pPr>
          </w:p>
        </w:tc>
        <w:tc>
          <w:tcPr>
            <w:tcW w:w="2172" w:type="dxa"/>
          </w:tcPr>
          <w:p w14:paraId="608E265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D12993">
            <w:pPr>
              <w:pStyle w:val="TAC"/>
            </w:pPr>
            <w:r w:rsidRPr="00090C64">
              <w:t>±790</w:t>
            </w:r>
          </w:p>
        </w:tc>
        <w:tc>
          <w:tcPr>
            <w:tcW w:w="2342" w:type="dxa"/>
            <w:tcBorders>
              <w:bottom w:val="nil"/>
            </w:tcBorders>
            <w:shd w:val="clear" w:color="auto" w:fill="auto"/>
          </w:tcPr>
          <w:p w14:paraId="081CA489" w14:textId="5A50A286" w:rsidR="00554118" w:rsidRPr="00090C64" w:rsidRDefault="00554118" w:rsidP="00D1299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D12993">
            <w:pPr>
              <w:pStyle w:val="TAC"/>
            </w:pPr>
          </w:p>
        </w:tc>
        <w:tc>
          <w:tcPr>
            <w:tcW w:w="2172" w:type="dxa"/>
          </w:tcPr>
          <w:p w14:paraId="277D427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D1299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D12993">
            <w:pPr>
              <w:pStyle w:val="TAC"/>
            </w:pPr>
            <w:r w:rsidRPr="00090C64">
              <w:t>3</w:t>
            </w:r>
          </w:p>
        </w:tc>
        <w:tc>
          <w:tcPr>
            <w:tcW w:w="2172" w:type="dxa"/>
          </w:tcPr>
          <w:p w14:paraId="09BA297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D12993">
            <w:pPr>
              <w:pStyle w:val="TAC"/>
            </w:pPr>
            <w:r w:rsidRPr="00090C64">
              <w:t>±270</w:t>
            </w:r>
          </w:p>
        </w:tc>
        <w:tc>
          <w:tcPr>
            <w:tcW w:w="2342" w:type="dxa"/>
            <w:tcBorders>
              <w:bottom w:val="nil"/>
            </w:tcBorders>
            <w:shd w:val="clear" w:color="auto" w:fill="auto"/>
          </w:tcPr>
          <w:p w14:paraId="17E8445D" w14:textId="77777777" w:rsidR="00554118" w:rsidRPr="00090C64" w:rsidRDefault="00554118" w:rsidP="00D1299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D12993">
            <w:pPr>
              <w:pStyle w:val="TAC"/>
            </w:pPr>
          </w:p>
        </w:tc>
        <w:tc>
          <w:tcPr>
            <w:tcW w:w="2172" w:type="dxa"/>
          </w:tcPr>
          <w:p w14:paraId="005AB28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D1299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D12993">
            <w:pPr>
              <w:pStyle w:val="TAC"/>
            </w:pPr>
          </w:p>
        </w:tc>
        <w:tc>
          <w:tcPr>
            <w:tcW w:w="2172" w:type="dxa"/>
          </w:tcPr>
          <w:p w14:paraId="5EA8A8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D12993">
            <w:pPr>
              <w:pStyle w:val="TAC"/>
            </w:pPr>
            <w:r w:rsidRPr="00090C64">
              <w:t>±780</w:t>
            </w:r>
          </w:p>
        </w:tc>
        <w:tc>
          <w:tcPr>
            <w:tcW w:w="2342" w:type="dxa"/>
            <w:tcBorders>
              <w:bottom w:val="nil"/>
            </w:tcBorders>
            <w:shd w:val="clear" w:color="auto" w:fill="auto"/>
          </w:tcPr>
          <w:p w14:paraId="7F1B4265" w14:textId="30D6FE2E" w:rsidR="00554118" w:rsidRPr="00090C64" w:rsidRDefault="00554118" w:rsidP="00D1299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D12993">
            <w:pPr>
              <w:pStyle w:val="TAC"/>
            </w:pPr>
          </w:p>
        </w:tc>
        <w:tc>
          <w:tcPr>
            <w:tcW w:w="2172" w:type="dxa"/>
          </w:tcPr>
          <w:p w14:paraId="162A830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D1299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D12993">
            <w:pPr>
              <w:pStyle w:val="TAC"/>
            </w:pPr>
            <w:r w:rsidRPr="00090C64">
              <w:t>5</w:t>
            </w:r>
          </w:p>
        </w:tc>
        <w:tc>
          <w:tcPr>
            <w:tcW w:w="2172" w:type="dxa"/>
          </w:tcPr>
          <w:p w14:paraId="2DD0809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D12993">
            <w:pPr>
              <w:pStyle w:val="TAC"/>
            </w:pPr>
            <w:r w:rsidRPr="00090C64">
              <w:t>±360</w:t>
            </w:r>
          </w:p>
        </w:tc>
        <w:tc>
          <w:tcPr>
            <w:tcW w:w="2342" w:type="dxa"/>
            <w:tcBorders>
              <w:bottom w:val="nil"/>
            </w:tcBorders>
            <w:shd w:val="clear" w:color="auto" w:fill="auto"/>
          </w:tcPr>
          <w:p w14:paraId="0DED0192" w14:textId="77777777" w:rsidR="00554118" w:rsidRPr="00090C64" w:rsidRDefault="00554118" w:rsidP="00D1299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D12993">
            <w:pPr>
              <w:pStyle w:val="TAC"/>
            </w:pPr>
          </w:p>
        </w:tc>
        <w:tc>
          <w:tcPr>
            <w:tcW w:w="2172" w:type="dxa"/>
          </w:tcPr>
          <w:p w14:paraId="74C094B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D1299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D12993">
            <w:pPr>
              <w:pStyle w:val="TAC"/>
            </w:pPr>
          </w:p>
        </w:tc>
        <w:tc>
          <w:tcPr>
            <w:tcW w:w="2172" w:type="dxa"/>
          </w:tcPr>
          <w:p w14:paraId="0CDCBDC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D12993">
            <w:pPr>
              <w:pStyle w:val="TAC"/>
            </w:pPr>
            <w:r w:rsidRPr="00090C64">
              <w:t>±1060</w:t>
            </w:r>
          </w:p>
        </w:tc>
        <w:tc>
          <w:tcPr>
            <w:tcW w:w="2342" w:type="dxa"/>
            <w:tcBorders>
              <w:bottom w:val="nil"/>
            </w:tcBorders>
            <w:shd w:val="clear" w:color="auto" w:fill="auto"/>
          </w:tcPr>
          <w:p w14:paraId="25FE26C3" w14:textId="481502A3" w:rsidR="00554118" w:rsidRPr="00090C64" w:rsidRDefault="00554118" w:rsidP="00D1299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D12993">
            <w:pPr>
              <w:pStyle w:val="TAC"/>
            </w:pPr>
          </w:p>
        </w:tc>
        <w:tc>
          <w:tcPr>
            <w:tcW w:w="2172" w:type="dxa"/>
          </w:tcPr>
          <w:p w14:paraId="64532EF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D1299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D12993">
            <w:pPr>
              <w:pStyle w:val="TAC"/>
            </w:pPr>
            <w:r w:rsidRPr="00090C64">
              <w:t>10</w:t>
            </w:r>
          </w:p>
        </w:tc>
        <w:tc>
          <w:tcPr>
            <w:tcW w:w="2172" w:type="dxa"/>
          </w:tcPr>
          <w:p w14:paraId="6290CA7F"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D12993">
            <w:pPr>
              <w:pStyle w:val="TAC"/>
            </w:pPr>
            <w:r w:rsidRPr="00090C64">
              <w:t>±325</w:t>
            </w:r>
          </w:p>
        </w:tc>
        <w:tc>
          <w:tcPr>
            <w:tcW w:w="2342" w:type="dxa"/>
            <w:tcBorders>
              <w:bottom w:val="nil"/>
            </w:tcBorders>
            <w:shd w:val="clear" w:color="auto" w:fill="auto"/>
          </w:tcPr>
          <w:p w14:paraId="199A7149" w14:textId="77777777" w:rsidR="00554118" w:rsidRPr="00090C64" w:rsidRDefault="00554118" w:rsidP="00D1299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D12993">
            <w:pPr>
              <w:pStyle w:val="TAC"/>
            </w:pPr>
            <w:r w:rsidRPr="00090C64">
              <w:t>(NOTE 3)</w:t>
            </w:r>
          </w:p>
        </w:tc>
        <w:tc>
          <w:tcPr>
            <w:tcW w:w="2172" w:type="dxa"/>
          </w:tcPr>
          <w:p w14:paraId="6370DA9A"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D1299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D12993">
            <w:pPr>
              <w:pStyle w:val="TAC"/>
            </w:pPr>
          </w:p>
        </w:tc>
        <w:tc>
          <w:tcPr>
            <w:tcW w:w="2172" w:type="dxa"/>
          </w:tcPr>
          <w:p w14:paraId="37B1F8E5"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D12993">
            <w:pPr>
              <w:pStyle w:val="TAC"/>
            </w:pPr>
            <w:r w:rsidRPr="00090C64">
              <w:t>±1240</w:t>
            </w:r>
          </w:p>
        </w:tc>
        <w:tc>
          <w:tcPr>
            <w:tcW w:w="2342" w:type="dxa"/>
            <w:tcBorders>
              <w:bottom w:val="nil"/>
            </w:tcBorders>
            <w:shd w:val="clear" w:color="auto" w:fill="auto"/>
          </w:tcPr>
          <w:p w14:paraId="3FEE4958" w14:textId="41F101EC" w:rsidR="00554118" w:rsidRPr="00090C64" w:rsidRDefault="00554118" w:rsidP="00D1299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D12993">
            <w:pPr>
              <w:pStyle w:val="TAC"/>
            </w:pPr>
          </w:p>
        </w:tc>
        <w:tc>
          <w:tcPr>
            <w:tcW w:w="2172" w:type="dxa"/>
          </w:tcPr>
          <w:p w14:paraId="4685634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D1299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D12993">
            <w:pPr>
              <w:pStyle w:val="TAC"/>
            </w:pPr>
            <w:r w:rsidRPr="00090C64">
              <w:t>15</w:t>
            </w:r>
          </w:p>
        </w:tc>
        <w:tc>
          <w:tcPr>
            <w:tcW w:w="2172" w:type="dxa"/>
          </w:tcPr>
          <w:p w14:paraId="752FB66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D12993">
            <w:pPr>
              <w:pStyle w:val="TAC"/>
            </w:pPr>
            <w:r w:rsidRPr="00090C64">
              <w:t>±380</w:t>
            </w:r>
          </w:p>
        </w:tc>
        <w:tc>
          <w:tcPr>
            <w:tcW w:w="2342" w:type="dxa"/>
            <w:tcBorders>
              <w:bottom w:val="nil"/>
            </w:tcBorders>
            <w:shd w:val="clear" w:color="auto" w:fill="auto"/>
          </w:tcPr>
          <w:p w14:paraId="1D79940E" w14:textId="77777777" w:rsidR="00554118" w:rsidRPr="00090C64" w:rsidRDefault="00554118" w:rsidP="00D1299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D12993">
            <w:pPr>
              <w:pStyle w:val="TAC"/>
            </w:pPr>
            <w:r w:rsidRPr="00090C64">
              <w:t>(NOTE 3)</w:t>
            </w:r>
          </w:p>
        </w:tc>
        <w:tc>
          <w:tcPr>
            <w:tcW w:w="2172" w:type="dxa"/>
          </w:tcPr>
          <w:p w14:paraId="3AF5EBE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D1299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D12993">
            <w:pPr>
              <w:pStyle w:val="TAC"/>
            </w:pPr>
          </w:p>
        </w:tc>
        <w:tc>
          <w:tcPr>
            <w:tcW w:w="2172" w:type="dxa"/>
          </w:tcPr>
          <w:p w14:paraId="7F1E4987"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D12993">
            <w:pPr>
              <w:pStyle w:val="TAC"/>
            </w:pPr>
            <w:r w:rsidRPr="00090C64">
              <w:t>±1600</w:t>
            </w:r>
          </w:p>
        </w:tc>
        <w:tc>
          <w:tcPr>
            <w:tcW w:w="2342" w:type="dxa"/>
            <w:tcBorders>
              <w:bottom w:val="nil"/>
            </w:tcBorders>
            <w:shd w:val="clear" w:color="auto" w:fill="auto"/>
          </w:tcPr>
          <w:p w14:paraId="5C41F61F" w14:textId="72B3E304"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D12993">
            <w:pPr>
              <w:pStyle w:val="TAC"/>
            </w:pPr>
          </w:p>
        </w:tc>
        <w:tc>
          <w:tcPr>
            <w:tcW w:w="2172" w:type="dxa"/>
          </w:tcPr>
          <w:p w14:paraId="267A1BC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D1299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D12993">
            <w:pPr>
              <w:pStyle w:val="TAC"/>
            </w:pPr>
            <w:r w:rsidRPr="00090C64">
              <w:t>20</w:t>
            </w:r>
          </w:p>
        </w:tc>
        <w:tc>
          <w:tcPr>
            <w:tcW w:w="2172" w:type="dxa"/>
          </w:tcPr>
          <w:p w14:paraId="64D52B28"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D12993">
            <w:pPr>
              <w:pStyle w:val="TAC"/>
            </w:pPr>
            <w:r w:rsidRPr="00090C64">
              <w:t>±345</w:t>
            </w:r>
          </w:p>
        </w:tc>
        <w:tc>
          <w:tcPr>
            <w:tcW w:w="2342" w:type="dxa"/>
            <w:tcBorders>
              <w:bottom w:val="nil"/>
            </w:tcBorders>
            <w:shd w:val="clear" w:color="auto" w:fill="auto"/>
          </w:tcPr>
          <w:p w14:paraId="00402E07" w14:textId="77777777" w:rsidR="00554118" w:rsidRPr="00090C64" w:rsidRDefault="00554118" w:rsidP="00D1299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D12993">
            <w:pPr>
              <w:pStyle w:val="TAC"/>
            </w:pPr>
            <w:r w:rsidRPr="00090C64">
              <w:t>(NOTE 3)</w:t>
            </w:r>
          </w:p>
        </w:tc>
        <w:tc>
          <w:tcPr>
            <w:tcW w:w="2172" w:type="dxa"/>
          </w:tcPr>
          <w:p w14:paraId="066C57E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D1299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D12993">
            <w:pPr>
              <w:pStyle w:val="TAC"/>
            </w:pPr>
          </w:p>
        </w:tc>
        <w:tc>
          <w:tcPr>
            <w:tcW w:w="2172" w:type="dxa"/>
          </w:tcPr>
          <w:p w14:paraId="56AF71F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D12993">
            <w:pPr>
              <w:pStyle w:val="TAC"/>
            </w:pPr>
            <w:r w:rsidRPr="00090C64">
              <w:t>±1780</w:t>
            </w:r>
          </w:p>
        </w:tc>
        <w:tc>
          <w:tcPr>
            <w:tcW w:w="2342" w:type="dxa"/>
            <w:tcBorders>
              <w:bottom w:val="nil"/>
            </w:tcBorders>
            <w:shd w:val="clear" w:color="auto" w:fill="auto"/>
          </w:tcPr>
          <w:p w14:paraId="4E0B1913" w14:textId="2EEFD6C9"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D12993">
            <w:pPr>
              <w:pStyle w:val="TAC"/>
            </w:pPr>
          </w:p>
        </w:tc>
        <w:tc>
          <w:tcPr>
            <w:tcW w:w="2172" w:type="dxa"/>
          </w:tcPr>
          <w:p w14:paraId="72D40D6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D12993">
            <w:pPr>
              <w:pStyle w:val="TAC"/>
            </w:pPr>
          </w:p>
        </w:tc>
        <w:tc>
          <w:tcPr>
            <w:tcW w:w="2342" w:type="dxa"/>
            <w:tcBorders>
              <w:top w:val="nil"/>
            </w:tcBorders>
            <w:shd w:val="clear" w:color="auto" w:fill="auto"/>
          </w:tcPr>
          <w:p w14:paraId="30D867AC" w14:textId="6999515C" w:rsidR="00554118" w:rsidRPr="00090C64" w:rsidRDefault="00554118" w:rsidP="00D1299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D12993"/>
    <w:p w14:paraId="09F7CA24" w14:textId="77777777" w:rsidR="00D57C09" w:rsidRPr="00090C64" w:rsidRDefault="00D57C09" w:rsidP="00D57C09">
      <w:pPr>
        <w:pStyle w:val="Heading2"/>
      </w:pPr>
      <w:bookmarkStart w:id="9931" w:name="_Toc21125306"/>
      <w:bookmarkStart w:id="9932" w:name="_Toc29768296"/>
      <w:bookmarkStart w:id="9933" w:name="_Toc36044738"/>
      <w:bookmarkStart w:id="9934" w:name="_Toc37230643"/>
      <w:bookmarkStart w:id="9935" w:name="_Toc45907786"/>
      <w:bookmarkStart w:id="9936" w:name="_Toc53181891"/>
      <w:bookmarkStart w:id="9937" w:name="_Toc61117626"/>
      <w:bookmarkStart w:id="9938" w:name="_Toc67076715"/>
      <w:bookmarkStart w:id="9939" w:name="_Toc67077253"/>
      <w:bookmarkStart w:id="9940" w:name="_Toc74753135"/>
      <w:bookmarkStart w:id="9941" w:name="_Toc74753674"/>
      <w:bookmarkStart w:id="9942" w:name="_Toc74754212"/>
      <w:bookmarkStart w:id="9943" w:name="_Toc76507535"/>
      <w:bookmarkStart w:id="9944" w:name="_Toc83111686"/>
      <w:bookmarkStart w:id="9945" w:name="_Toc89877338"/>
      <w:bookmarkStart w:id="9946" w:name="_Toc98710873"/>
      <w:bookmarkStart w:id="9947" w:name="_Toc130920209"/>
      <w:bookmarkStart w:id="9948" w:name="_Toc137300755"/>
      <w:bookmarkStart w:id="9949" w:name="_Toc138889088"/>
      <w:bookmarkStart w:id="9950" w:name="_Toc145109097"/>
      <w:bookmarkStart w:id="9951" w:name="_Toc155260239"/>
      <w:bookmarkStart w:id="9952" w:name="_Toc219557736"/>
      <w:r w:rsidRPr="00090C64">
        <w:t>7.9</w:t>
      </w:r>
      <w:r w:rsidRPr="00090C64">
        <w:tab/>
        <w:t>OTA In-channel selectivity</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2127490" w14:textId="77777777" w:rsidR="00D57C09" w:rsidRPr="00090C64" w:rsidRDefault="00D57C09" w:rsidP="00D57C09">
      <w:pPr>
        <w:pStyle w:val="Heading3"/>
        <w:rPr>
          <w:lang w:eastAsia="sv-SE"/>
        </w:rPr>
      </w:pPr>
      <w:bookmarkStart w:id="9953" w:name="_Toc21125307"/>
      <w:bookmarkStart w:id="9954" w:name="_Toc29768297"/>
      <w:bookmarkStart w:id="9955" w:name="_Toc36044739"/>
      <w:bookmarkStart w:id="9956" w:name="_Toc37230644"/>
      <w:bookmarkStart w:id="9957" w:name="_Toc45907787"/>
      <w:bookmarkStart w:id="9958" w:name="_Toc53181892"/>
      <w:bookmarkStart w:id="9959" w:name="_Toc61117627"/>
      <w:bookmarkStart w:id="9960" w:name="_Toc67076716"/>
      <w:bookmarkStart w:id="9961" w:name="_Toc67077254"/>
      <w:bookmarkStart w:id="9962" w:name="_Toc74753136"/>
      <w:bookmarkStart w:id="9963" w:name="_Toc74753675"/>
      <w:bookmarkStart w:id="9964" w:name="_Toc74754213"/>
      <w:bookmarkStart w:id="9965" w:name="_Toc76507536"/>
      <w:bookmarkStart w:id="9966" w:name="_Toc83111687"/>
      <w:bookmarkStart w:id="9967" w:name="_Toc89877339"/>
      <w:bookmarkStart w:id="9968" w:name="_Toc98710874"/>
      <w:bookmarkStart w:id="9969" w:name="_Toc130920210"/>
      <w:bookmarkStart w:id="9970" w:name="_Toc137300756"/>
      <w:bookmarkStart w:id="9971" w:name="_Toc138889089"/>
      <w:bookmarkStart w:id="9972" w:name="_Toc145109098"/>
      <w:bookmarkStart w:id="9973" w:name="_Toc155260240"/>
      <w:bookmarkStart w:id="9974" w:name="_Toc219557737"/>
      <w:r w:rsidRPr="00090C64">
        <w:rPr>
          <w:lang w:eastAsia="sv-SE"/>
        </w:rPr>
        <w:t>7.9.1</w:t>
      </w:r>
      <w:r w:rsidRPr="00090C64">
        <w:rPr>
          <w:lang w:eastAsia="sv-SE"/>
        </w:rPr>
        <w:tab/>
        <w:t>Definition and applicability</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190E759B" w14:textId="77777777" w:rsidR="00D57C09" w:rsidRPr="00090C64" w:rsidRDefault="00D57C09" w:rsidP="00D1299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D1299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75" w:name="_Toc21125308"/>
      <w:bookmarkStart w:id="9976" w:name="_Toc29768298"/>
      <w:bookmarkStart w:id="9977" w:name="_Toc36044740"/>
      <w:bookmarkStart w:id="9978" w:name="_Toc37230645"/>
      <w:bookmarkStart w:id="9979" w:name="_Toc45907788"/>
      <w:bookmarkStart w:id="9980" w:name="_Toc53181893"/>
      <w:bookmarkStart w:id="9981" w:name="_Toc61117628"/>
      <w:bookmarkStart w:id="9982" w:name="_Toc67076717"/>
      <w:bookmarkStart w:id="9983" w:name="_Toc67077255"/>
      <w:bookmarkStart w:id="9984" w:name="_Toc74753137"/>
      <w:bookmarkStart w:id="9985" w:name="_Toc74753676"/>
      <w:bookmarkStart w:id="9986" w:name="_Toc74754214"/>
      <w:bookmarkStart w:id="9987" w:name="_Toc76507537"/>
      <w:bookmarkStart w:id="9988" w:name="_Toc83111688"/>
      <w:bookmarkStart w:id="9989" w:name="_Toc89877340"/>
      <w:bookmarkStart w:id="9990" w:name="_Toc98710875"/>
      <w:bookmarkStart w:id="9991" w:name="_Toc130920211"/>
      <w:bookmarkStart w:id="9992" w:name="_Toc137300757"/>
      <w:bookmarkStart w:id="9993" w:name="_Toc138889090"/>
      <w:bookmarkStart w:id="9994" w:name="_Toc145109099"/>
      <w:bookmarkStart w:id="9995" w:name="_Toc155260241"/>
      <w:bookmarkStart w:id="9996" w:name="_Toc219557738"/>
      <w:r w:rsidRPr="00090C64">
        <w:rPr>
          <w:lang w:eastAsia="sv-SE"/>
        </w:rPr>
        <w:t>7.9.2</w:t>
      </w:r>
      <w:r w:rsidRPr="00090C64">
        <w:rPr>
          <w:lang w:eastAsia="sv-SE"/>
        </w:rPr>
        <w:tab/>
        <w:t>Minimum Requirement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377C688" w14:textId="562EE39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997" w:name="_Toc21125309"/>
      <w:bookmarkStart w:id="9998" w:name="_Toc29768299"/>
      <w:bookmarkStart w:id="9999" w:name="_Toc36044741"/>
      <w:bookmarkStart w:id="10000" w:name="_Toc37230646"/>
      <w:bookmarkStart w:id="10001" w:name="_Toc45907789"/>
      <w:bookmarkStart w:id="10002" w:name="_Toc53181894"/>
      <w:bookmarkStart w:id="10003" w:name="_Toc61117629"/>
      <w:bookmarkStart w:id="10004" w:name="_Toc67076718"/>
      <w:bookmarkStart w:id="10005" w:name="_Toc67077256"/>
      <w:bookmarkStart w:id="10006" w:name="_Toc74753138"/>
      <w:bookmarkStart w:id="10007" w:name="_Toc74753677"/>
      <w:bookmarkStart w:id="10008" w:name="_Toc74754215"/>
      <w:bookmarkStart w:id="10009" w:name="_Toc76507538"/>
      <w:bookmarkStart w:id="10010" w:name="_Toc83111689"/>
      <w:bookmarkStart w:id="10011" w:name="_Toc89877341"/>
      <w:bookmarkStart w:id="10012" w:name="_Toc98710876"/>
      <w:bookmarkStart w:id="10013" w:name="_Toc130920212"/>
      <w:bookmarkStart w:id="10014" w:name="_Toc137300758"/>
      <w:bookmarkStart w:id="10015" w:name="_Toc138889091"/>
      <w:bookmarkStart w:id="10016" w:name="_Toc145109100"/>
      <w:bookmarkStart w:id="10017" w:name="_Toc155260242"/>
      <w:bookmarkStart w:id="10018" w:name="_Toc219557739"/>
      <w:r w:rsidRPr="00090C64">
        <w:rPr>
          <w:lang w:eastAsia="sv-SE"/>
        </w:rPr>
        <w:t>7.9.3</w:t>
      </w:r>
      <w:r w:rsidRPr="00090C64">
        <w:rPr>
          <w:lang w:eastAsia="sv-SE"/>
        </w:rPr>
        <w:tab/>
        <w:t>Test purpose</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8F6B422" w14:textId="77777777" w:rsidR="00D57C09" w:rsidRPr="00090C64" w:rsidRDefault="00D57C09" w:rsidP="00D1299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19" w:name="_Toc21125310"/>
      <w:bookmarkStart w:id="10020" w:name="_Toc29768300"/>
      <w:bookmarkStart w:id="10021" w:name="_Toc36044742"/>
      <w:bookmarkStart w:id="10022" w:name="_Toc37230647"/>
      <w:bookmarkStart w:id="10023" w:name="_Toc45907790"/>
      <w:bookmarkStart w:id="10024" w:name="_Toc53181895"/>
      <w:bookmarkStart w:id="10025" w:name="_Toc61117630"/>
      <w:bookmarkStart w:id="10026" w:name="_Toc67076719"/>
      <w:bookmarkStart w:id="10027" w:name="_Toc67077257"/>
      <w:bookmarkStart w:id="10028" w:name="_Toc74753139"/>
      <w:bookmarkStart w:id="10029" w:name="_Toc74753678"/>
      <w:bookmarkStart w:id="10030" w:name="_Toc74754216"/>
      <w:bookmarkStart w:id="10031" w:name="_Toc76507539"/>
      <w:bookmarkStart w:id="10032" w:name="_Toc83111690"/>
      <w:bookmarkStart w:id="10033" w:name="_Toc89877342"/>
      <w:bookmarkStart w:id="10034" w:name="_Toc98710877"/>
      <w:bookmarkStart w:id="10035" w:name="_Toc130920213"/>
      <w:bookmarkStart w:id="10036" w:name="_Toc137300759"/>
      <w:bookmarkStart w:id="10037" w:name="_Toc138889092"/>
      <w:bookmarkStart w:id="10038" w:name="_Toc145109101"/>
      <w:bookmarkStart w:id="10039" w:name="_Toc155260243"/>
      <w:bookmarkStart w:id="10040" w:name="_Toc219557740"/>
      <w:r w:rsidRPr="00090C64">
        <w:rPr>
          <w:lang w:eastAsia="sv-SE"/>
        </w:rPr>
        <w:t>7.9</w:t>
      </w:r>
      <w:r w:rsidRPr="00090C64">
        <w:rPr>
          <w:lang w:eastAsia="zh-CN"/>
        </w:rPr>
        <w:t>.</w:t>
      </w:r>
      <w:r w:rsidRPr="00090C64">
        <w:rPr>
          <w:lang w:eastAsia="sv-SE"/>
        </w:rPr>
        <w:t>4</w:t>
      </w:r>
      <w:r w:rsidRPr="00090C64">
        <w:rPr>
          <w:lang w:eastAsia="sv-SE"/>
        </w:rPr>
        <w:tab/>
        <w:t>Method of test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76A5DEBB" w14:textId="77777777" w:rsidR="00D57C09" w:rsidRPr="00090C64" w:rsidRDefault="00D57C09" w:rsidP="00D57C09">
      <w:pPr>
        <w:pStyle w:val="Heading4"/>
        <w:rPr>
          <w:lang w:eastAsia="sv-SE"/>
        </w:rPr>
      </w:pPr>
      <w:bookmarkStart w:id="10041" w:name="_Toc21125311"/>
      <w:bookmarkStart w:id="10042" w:name="_Toc29768301"/>
      <w:bookmarkStart w:id="10043" w:name="_Toc36044743"/>
      <w:bookmarkStart w:id="10044" w:name="_Toc37230648"/>
      <w:bookmarkStart w:id="10045" w:name="_Toc45907791"/>
      <w:bookmarkStart w:id="10046" w:name="_Toc53181896"/>
      <w:bookmarkStart w:id="10047" w:name="_Toc61117631"/>
      <w:bookmarkStart w:id="10048" w:name="_Toc67076720"/>
      <w:bookmarkStart w:id="10049" w:name="_Toc67077258"/>
      <w:bookmarkStart w:id="10050" w:name="_Toc74753140"/>
      <w:bookmarkStart w:id="10051" w:name="_Toc74753679"/>
      <w:bookmarkStart w:id="10052" w:name="_Toc74754217"/>
      <w:bookmarkStart w:id="10053" w:name="_Toc76507540"/>
      <w:bookmarkStart w:id="10054" w:name="_Toc83111691"/>
      <w:bookmarkStart w:id="10055" w:name="_Toc89877343"/>
      <w:bookmarkStart w:id="10056" w:name="_Toc98710878"/>
      <w:bookmarkStart w:id="10057" w:name="_Toc130920214"/>
      <w:bookmarkStart w:id="10058" w:name="_Toc137300760"/>
      <w:bookmarkStart w:id="10059" w:name="_Toc138889093"/>
      <w:bookmarkStart w:id="10060" w:name="_Toc145109102"/>
      <w:bookmarkStart w:id="10061" w:name="_Toc155260244"/>
      <w:bookmarkStart w:id="10062" w:name="_Toc219557741"/>
      <w:r w:rsidRPr="00090C64">
        <w:rPr>
          <w:lang w:eastAsia="sv-SE"/>
        </w:rPr>
        <w:t>7.9.4.1</w:t>
      </w:r>
      <w:r w:rsidRPr="00090C64">
        <w:rPr>
          <w:lang w:eastAsia="sv-SE"/>
        </w:rPr>
        <w:tab/>
        <w:t>Initial conditions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45EB1E8" w14:textId="77777777" w:rsidR="00D57C09" w:rsidRPr="00090C64" w:rsidRDefault="00D57C09" w:rsidP="00D12993">
      <w:r w:rsidRPr="00090C64">
        <w:rPr>
          <w:rFonts w:cs="v4.2.0"/>
        </w:rPr>
        <w:t>Test environment:</w:t>
      </w:r>
      <w:r w:rsidRPr="00090C64">
        <w:rPr>
          <w:rFonts w:cs="v4.2.0"/>
        </w:rPr>
        <w:tab/>
      </w:r>
      <w:r w:rsidRPr="00090C64">
        <w:t>normal; see annex G.2</w:t>
      </w:r>
    </w:p>
    <w:p w14:paraId="4FDBE26E" w14:textId="490C6D47"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3" w:name="_Toc21125312"/>
      <w:bookmarkStart w:id="10064" w:name="_Toc29768302"/>
      <w:bookmarkStart w:id="10065" w:name="_Toc36044744"/>
      <w:bookmarkStart w:id="10066" w:name="_Toc37230649"/>
      <w:bookmarkStart w:id="10067" w:name="_Toc45907792"/>
      <w:bookmarkStart w:id="10068" w:name="_Toc53181897"/>
      <w:bookmarkStart w:id="10069" w:name="_Toc61117632"/>
      <w:bookmarkStart w:id="10070" w:name="_Toc67076721"/>
      <w:bookmarkStart w:id="10071" w:name="_Toc67077259"/>
      <w:bookmarkStart w:id="10072" w:name="_Toc74753141"/>
      <w:bookmarkStart w:id="10073" w:name="_Toc74753680"/>
      <w:bookmarkStart w:id="10074" w:name="_Toc74754218"/>
      <w:bookmarkStart w:id="10075" w:name="_Toc76507541"/>
      <w:bookmarkStart w:id="10076" w:name="_Toc83111692"/>
      <w:bookmarkStart w:id="10077" w:name="_Toc89877344"/>
      <w:bookmarkStart w:id="10078" w:name="_Toc98710879"/>
      <w:bookmarkStart w:id="10079" w:name="_Toc130920215"/>
      <w:bookmarkStart w:id="10080" w:name="_Toc137300761"/>
      <w:bookmarkStart w:id="10081" w:name="_Toc138889094"/>
      <w:bookmarkStart w:id="10082" w:name="_Toc145109103"/>
      <w:bookmarkStart w:id="10083" w:name="_Toc155260245"/>
      <w:bookmarkStart w:id="10084" w:name="_Toc219557742"/>
      <w:r w:rsidRPr="00090C64">
        <w:rPr>
          <w:lang w:eastAsia="sv-SE"/>
        </w:rPr>
        <w:t>7.9.4.2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521B3A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12993">
      <w:pPr>
        <w:rPr>
          <w:lang w:eastAsia="zh-CN"/>
        </w:rPr>
      </w:pPr>
      <w:r w:rsidRPr="00090C64">
        <w:rPr>
          <w:lang w:eastAsia="zh-CN"/>
        </w:rPr>
        <w:t>For each supported E-UTRA channel BW:</w:t>
      </w:r>
    </w:p>
    <w:p w14:paraId="2DB6FA94" w14:textId="48A3F9EF" w:rsidR="00D57C09" w:rsidRPr="00090C64" w:rsidRDefault="00D57C09" w:rsidP="00D1299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1299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1299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1299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12993">
      <w:pPr>
        <w:pStyle w:val="B10"/>
        <w:rPr>
          <w:lang w:eastAsia="zh-CN"/>
        </w:rPr>
      </w:pPr>
      <w:r w:rsidRPr="00090C64">
        <w:t>9)</w:t>
      </w:r>
      <w:r w:rsidRPr="00090C64">
        <w:tab/>
        <w:t>Repeat for all supported polarizations. 10</w:t>
      </w:r>
    </w:p>
    <w:p w14:paraId="368314B1" w14:textId="77777777" w:rsidR="00D57C09" w:rsidRPr="00090C64" w:rsidRDefault="00D57C09" w:rsidP="00D12993">
      <w:r w:rsidRPr="00090C64">
        <w:t>For each supported NR channel BW:</w:t>
      </w:r>
    </w:p>
    <w:p w14:paraId="5DBD9BAC" w14:textId="57AA12AB" w:rsidR="00D57C09" w:rsidRPr="00090C64" w:rsidRDefault="00D57C09" w:rsidP="00D1299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1299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1299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1299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85" w:name="_Toc21125313"/>
      <w:bookmarkStart w:id="10086" w:name="_Toc29768303"/>
      <w:bookmarkStart w:id="10087" w:name="_Toc36044745"/>
      <w:bookmarkStart w:id="10088" w:name="_Toc37230650"/>
      <w:bookmarkStart w:id="10089" w:name="_Toc45907793"/>
      <w:bookmarkStart w:id="10090" w:name="_Toc53181898"/>
      <w:bookmarkStart w:id="10091" w:name="_Toc61117633"/>
      <w:bookmarkStart w:id="10092" w:name="_Toc67076722"/>
      <w:bookmarkStart w:id="10093" w:name="_Toc67077260"/>
      <w:bookmarkStart w:id="10094" w:name="_Toc74753142"/>
      <w:bookmarkStart w:id="10095" w:name="_Toc74753681"/>
      <w:bookmarkStart w:id="10096" w:name="_Toc74754219"/>
      <w:bookmarkStart w:id="10097" w:name="_Toc76507542"/>
      <w:bookmarkStart w:id="10098" w:name="_Toc83111693"/>
      <w:bookmarkStart w:id="10099" w:name="_Toc89877345"/>
      <w:bookmarkStart w:id="10100" w:name="_Toc98710880"/>
      <w:bookmarkStart w:id="10101" w:name="_Toc130920216"/>
      <w:bookmarkStart w:id="10102" w:name="_Toc137300762"/>
      <w:bookmarkStart w:id="10103" w:name="_Toc138889095"/>
      <w:bookmarkStart w:id="10104" w:name="_Toc145109104"/>
      <w:bookmarkStart w:id="10105" w:name="_Toc155260246"/>
      <w:bookmarkStart w:id="10106" w:name="_Toc219557743"/>
      <w:r w:rsidRPr="00090C64">
        <w:rPr>
          <w:lang w:eastAsia="sv-SE"/>
        </w:rPr>
        <w:t>7.9</w:t>
      </w:r>
      <w:r w:rsidRPr="00090C64">
        <w:rPr>
          <w:lang w:eastAsia="zh-CN"/>
        </w:rPr>
        <w:t>.</w:t>
      </w:r>
      <w:r w:rsidRPr="00090C64">
        <w:rPr>
          <w:lang w:eastAsia="sv-SE"/>
        </w:rPr>
        <w:t>5</w:t>
      </w:r>
      <w:r w:rsidRPr="00090C64">
        <w:rPr>
          <w:lang w:eastAsia="sv-SE"/>
        </w:rPr>
        <w:tab/>
        <w:t>Test Requirement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478C7BFE" w14:textId="77777777" w:rsidR="00D57C09" w:rsidRPr="00090C64" w:rsidRDefault="00D57C09" w:rsidP="00D57C09">
      <w:pPr>
        <w:pStyle w:val="Heading4"/>
        <w:rPr>
          <w:lang w:eastAsia="sv-SE"/>
        </w:rPr>
      </w:pPr>
      <w:bookmarkStart w:id="10107" w:name="_Hlk524094919"/>
      <w:bookmarkStart w:id="10108" w:name="_Toc21125314"/>
      <w:bookmarkStart w:id="10109" w:name="_Toc29768304"/>
      <w:bookmarkStart w:id="10110" w:name="_Toc36044746"/>
      <w:bookmarkStart w:id="10111" w:name="_Toc37230651"/>
      <w:bookmarkStart w:id="10112" w:name="_Toc45907794"/>
      <w:bookmarkStart w:id="10113" w:name="_Toc53181899"/>
      <w:bookmarkStart w:id="10114" w:name="_Toc61117634"/>
      <w:bookmarkStart w:id="10115" w:name="_Toc67076723"/>
      <w:bookmarkStart w:id="10116" w:name="_Toc67077261"/>
      <w:bookmarkStart w:id="10117" w:name="_Toc74753143"/>
      <w:bookmarkStart w:id="10118" w:name="_Toc74753682"/>
      <w:bookmarkStart w:id="10119" w:name="_Toc74754220"/>
      <w:bookmarkStart w:id="10120" w:name="_Toc76507543"/>
      <w:bookmarkStart w:id="10121" w:name="_Toc83111694"/>
      <w:bookmarkStart w:id="10122" w:name="_Toc89877346"/>
      <w:bookmarkStart w:id="10123" w:name="_Toc98710881"/>
      <w:bookmarkStart w:id="10124" w:name="_Toc130920217"/>
      <w:bookmarkStart w:id="10125" w:name="_Toc137300763"/>
      <w:bookmarkStart w:id="10126" w:name="_Toc138889096"/>
      <w:bookmarkStart w:id="10127" w:name="_Toc145109105"/>
      <w:bookmarkStart w:id="10128" w:name="_Toc155260247"/>
      <w:bookmarkStart w:id="10129" w:name="_Toc219557744"/>
      <w:r w:rsidRPr="00090C64">
        <w:rPr>
          <w:lang w:eastAsia="sv-SE"/>
        </w:rPr>
        <w:t>7.9.5.1</w:t>
      </w:r>
      <w:r w:rsidRPr="00090C64">
        <w:rPr>
          <w:lang w:eastAsia="sv-SE"/>
        </w:rPr>
        <w:tab/>
        <w:t>E-UTRA test requirement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37D9B35" w14:textId="0A76BFEC" w:rsidR="00D57C09" w:rsidRPr="00090C64" w:rsidRDefault="008C1A7E" w:rsidP="00D12993">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D1299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D12993">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D12993">
            <w:pPr>
              <w:pStyle w:val="TAH"/>
            </w:pPr>
            <w:r w:rsidRPr="00090C64">
              <w:t>E-UTRA</w:t>
            </w:r>
          </w:p>
          <w:p w14:paraId="72BD5C7C" w14:textId="53A958D3" w:rsidR="00554118" w:rsidRPr="00090C64" w:rsidRDefault="00554118" w:rsidP="00D1299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D12993">
            <w:pPr>
              <w:pStyle w:val="TAH"/>
            </w:pPr>
            <w:r w:rsidRPr="00090C64">
              <w:t>Reference measurement channel</w:t>
            </w:r>
          </w:p>
        </w:tc>
        <w:tc>
          <w:tcPr>
            <w:tcW w:w="3402" w:type="dxa"/>
            <w:gridSpan w:val="2"/>
          </w:tcPr>
          <w:p w14:paraId="2B163F24" w14:textId="24D68C7C" w:rsidR="00554118" w:rsidRPr="00090C64" w:rsidRDefault="00554118" w:rsidP="00D1299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D1299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D1299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D12993">
            <w:pPr>
              <w:pStyle w:val="TAH"/>
            </w:pPr>
          </w:p>
        </w:tc>
        <w:tc>
          <w:tcPr>
            <w:tcW w:w="1916" w:type="dxa"/>
            <w:tcBorders>
              <w:top w:val="nil"/>
            </w:tcBorders>
            <w:shd w:val="clear" w:color="auto" w:fill="auto"/>
          </w:tcPr>
          <w:p w14:paraId="1D8AC961" w14:textId="77777777" w:rsidR="00554118" w:rsidRPr="00090C64" w:rsidRDefault="00554118" w:rsidP="00D12993">
            <w:pPr>
              <w:pStyle w:val="TAH"/>
            </w:pPr>
          </w:p>
        </w:tc>
        <w:tc>
          <w:tcPr>
            <w:tcW w:w="1701" w:type="dxa"/>
          </w:tcPr>
          <w:p w14:paraId="705C4FA6" w14:textId="77777777" w:rsidR="00554118" w:rsidRPr="00FE6949" w:rsidRDefault="00554118" w:rsidP="00D12993">
            <w:pPr>
              <w:pStyle w:val="TAH"/>
            </w:pPr>
            <w:r w:rsidRPr="00FE6949">
              <w:t>f ≤ 3.0 GHz</w:t>
            </w:r>
          </w:p>
        </w:tc>
        <w:tc>
          <w:tcPr>
            <w:tcW w:w="1701" w:type="dxa"/>
          </w:tcPr>
          <w:p w14:paraId="2068831A" w14:textId="77777777" w:rsidR="00554118" w:rsidRPr="00FE6949" w:rsidRDefault="00554118" w:rsidP="00D1299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D12993">
            <w:pPr>
              <w:pStyle w:val="TAH"/>
            </w:pPr>
          </w:p>
        </w:tc>
        <w:tc>
          <w:tcPr>
            <w:tcW w:w="1816" w:type="dxa"/>
            <w:tcBorders>
              <w:top w:val="nil"/>
            </w:tcBorders>
            <w:shd w:val="clear" w:color="auto" w:fill="auto"/>
          </w:tcPr>
          <w:p w14:paraId="3E98C1E4" w14:textId="77777777" w:rsidR="00554118" w:rsidRPr="00090C64" w:rsidRDefault="00554118" w:rsidP="00D1299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D12993">
            <w:pPr>
              <w:pStyle w:val="TAC"/>
            </w:pPr>
            <w:r w:rsidRPr="00090C64">
              <w:t>1.4</w:t>
            </w:r>
          </w:p>
        </w:tc>
        <w:tc>
          <w:tcPr>
            <w:tcW w:w="1916" w:type="dxa"/>
          </w:tcPr>
          <w:p w14:paraId="7F60BFD8" w14:textId="7482B5B7" w:rsidR="00D57C09" w:rsidRPr="00090C64" w:rsidRDefault="00D57C09" w:rsidP="00D1299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D1299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D1299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D1299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D1299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D12993">
            <w:pPr>
              <w:pStyle w:val="TAC"/>
            </w:pPr>
            <w:r w:rsidRPr="00090C64">
              <w:t>3</w:t>
            </w:r>
          </w:p>
        </w:tc>
        <w:tc>
          <w:tcPr>
            <w:tcW w:w="1916" w:type="dxa"/>
          </w:tcPr>
          <w:p w14:paraId="520E4F9E" w14:textId="3FFF6203" w:rsidR="00D57C09" w:rsidRPr="00090C64" w:rsidRDefault="00D57C09" w:rsidP="00D1299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D1299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D1299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D1299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D1299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D12993">
            <w:pPr>
              <w:pStyle w:val="TAC"/>
            </w:pPr>
            <w:r w:rsidRPr="00090C64">
              <w:t>5</w:t>
            </w:r>
          </w:p>
        </w:tc>
        <w:tc>
          <w:tcPr>
            <w:tcW w:w="1916" w:type="dxa"/>
          </w:tcPr>
          <w:p w14:paraId="26DD42D9" w14:textId="4A567026" w:rsidR="00D57C09" w:rsidRPr="00090C64" w:rsidRDefault="00D57C09" w:rsidP="00D1299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D1299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D1299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D1299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D1299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D12993">
            <w:pPr>
              <w:pStyle w:val="TAC"/>
            </w:pPr>
            <w:r w:rsidRPr="00090C64">
              <w:t>10</w:t>
            </w:r>
          </w:p>
        </w:tc>
        <w:tc>
          <w:tcPr>
            <w:tcW w:w="1916" w:type="dxa"/>
          </w:tcPr>
          <w:p w14:paraId="7075E0AB" w14:textId="4A826CDD" w:rsidR="00D57C09" w:rsidRPr="00090C64" w:rsidRDefault="00D57C09" w:rsidP="00D1299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D1299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D12993">
            <w:pPr>
              <w:pStyle w:val="TAC"/>
            </w:pPr>
            <w:r w:rsidRPr="00090C64">
              <w:t>15</w:t>
            </w:r>
          </w:p>
        </w:tc>
        <w:tc>
          <w:tcPr>
            <w:tcW w:w="1916" w:type="dxa"/>
          </w:tcPr>
          <w:p w14:paraId="1E07D6F2" w14:textId="51091417"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D1299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D12993">
            <w:pPr>
              <w:pStyle w:val="TAC"/>
            </w:pPr>
            <w:r w:rsidRPr="00090C64">
              <w:t>20</w:t>
            </w:r>
          </w:p>
        </w:tc>
        <w:tc>
          <w:tcPr>
            <w:tcW w:w="1916" w:type="dxa"/>
          </w:tcPr>
          <w:p w14:paraId="4A362E96" w14:textId="2E034D5A"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D1299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D1299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D12993"/>
    <w:p w14:paraId="6EDCD46E" w14:textId="5E67F454" w:rsidR="00DB1930" w:rsidRPr="008B776B" w:rsidRDefault="00DB1930" w:rsidP="00D12993">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D12993">
            <w:pPr>
              <w:pStyle w:val="TAH"/>
            </w:pPr>
            <w:r w:rsidRPr="00090C64">
              <w:t>E-UTRA</w:t>
            </w:r>
          </w:p>
          <w:p w14:paraId="48AED10D" w14:textId="3AABA1D0" w:rsidR="00554118" w:rsidRPr="00090C64" w:rsidRDefault="00554118" w:rsidP="00D1299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D12993">
            <w:pPr>
              <w:pStyle w:val="TAH"/>
            </w:pPr>
            <w:r w:rsidRPr="00090C64">
              <w:t>Reference measurement channel</w:t>
            </w:r>
          </w:p>
        </w:tc>
        <w:tc>
          <w:tcPr>
            <w:tcW w:w="2916" w:type="dxa"/>
            <w:gridSpan w:val="2"/>
          </w:tcPr>
          <w:p w14:paraId="345C23D6" w14:textId="1058EA05" w:rsidR="00554118" w:rsidRPr="00090C64" w:rsidRDefault="00554118" w:rsidP="00D1299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D1299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D1299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D12993">
            <w:pPr>
              <w:pStyle w:val="TAH"/>
            </w:pPr>
          </w:p>
        </w:tc>
        <w:tc>
          <w:tcPr>
            <w:tcW w:w="2360" w:type="dxa"/>
            <w:tcBorders>
              <w:top w:val="nil"/>
            </w:tcBorders>
            <w:shd w:val="clear" w:color="auto" w:fill="auto"/>
          </w:tcPr>
          <w:p w14:paraId="5C435A53" w14:textId="77777777" w:rsidR="00554118" w:rsidRPr="00090C64" w:rsidRDefault="00554118" w:rsidP="00D12993">
            <w:pPr>
              <w:pStyle w:val="TAH"/>
            </w:pPr>
          </w:p>
        </w:tc>
        <w:tc>
          <w:tcPr>
            <w:tcW w:w="1526" w:type="dxa"/>
          </w:tcPr>
          <w:p w14:paraId="1EED025D" w14:textId="77777777" w:rsidR="00554118" w:rsidRPr="00090C64" w:rsidRDefault="00554118" w:rsidP="00D12993">
            <w:pPr>
              <w:pStyle w:val="TAH"/>
            </w:pPr>
            <w:r w:rsidRPr="00090C64">
              <w:t>f ≤ 3.0 GHz</w:t>
            </w:r>
          </w:p>
        </w:tc>
        <w:tc>
          <w:tcPr>
            <w:tcW w:w="1390" w:type="dxa"/>
          </w:tcPr>
          <w:p w14:paraId="058065F5" w14:textId="77777777" w:rsidR="00554118" w:rsidRPr="00090C64" w:rsidRDefault="00554118" w:rsidP="00D1299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D12993">
            <w:pPr>
              <w:pStyle w:val="TAH"/>
            </w:pPr>
          </w:p>
        </w:tc>
        <w:tc>
          <w:tcPr>
            <w:tcW w:w="1689" w:type="dxa"/>
            <w:tcBorders>
              <w:top w:val="nil"/>
            </w:tcBorders>
            <w:shd w:val="clear" w:color="auto" w:fill="auto"/>
          </w:tcPr>
          <w:p w14:paraId="485D38CC" w14:textId="77777777" w:rsidR="00554118" w:rsidRPr="00090C64" w:rsidRDefault="00554118" w:rsidP="00D1299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D12993">
            <w:pPr>
              <w:pStyle w:val="TAC"/>
            </w:pPr>
            <w:r w:rsidRPr="00090C64">
              <w:t>1.4</w:t>
            </w:r>
          </w:p>
        </w:tc>
        <w:tc>
          <w:tcPr>
            <w:tcW w:w="2360" w:type="dxa"/>
          </w:tcPr>
          <w:p w14:paraId="6E8FD12D" w14:textId="439B8D0D" w:rsidR="00D57C09" w:rsidRPr="00090C64" w:rsidRDefault="00D57C09" w:rsidP="00D1299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D1299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D1299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D1299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D1299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D12993">
            <w:pPr>
              <w:pStyle w:val="TAC"/>
            </w:pPr>
            <w:r w:rsidRPr="00090C64">
              <w:t>3</w:t>
            </w:r>
          </w:p>
        </w:tc>
        <w:tc>
          <w:tcPr>
            <w:tcW w:w="2360" w:type="dxa"/>
          </w:tcPr>
          <w:p w14:paraId="72330FE0" w14:textId="1728658F" w:rsidR="00D57C09" w:rsidRPr="00090C64" w:rsidRDefault="00D57C09" w:rsidP="00D1299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D1299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D1299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D1299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D1299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D12993">
            <w:pPr>
              <w:pStyle w:val="TAC"/>
            </w:pPr>
            <w:r w:rsidRPr="00090C64">
              <w:t>5</w:t>
            </w:r>
          </w:p>
        </w:tc>
        <w:tc>
          <w:tcPr>
            <w:tcW w:w="2360" w:type="dxa"/>
          </w:tcPr>
          <w:p w14:paraId="5C19D188" w14:textId="00E8EE07" w:rsidR="00D57C09" w:rsidRPr="00090C64" w:rsidRDefault="00D57C09" w:rsidP="00D1299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D1299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D1299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D1299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D1299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D12993">
            <w:pPr>
              <w:pStyle w:val="TAC"/>
            </w:pPr>
            <w:r w:rsidRPr="00090C64">
              <w:t>10</w:t>
            </w:r>
          </w:p>
        </w:tc>
        <w:tc>
          <w:tcPr>
            <w:tcW w:w="2360" w:type="dxa"/>
          </w:tcPr>
          <w:p w14:paraId="62F3FE07" w14:textId="36A2D3E8" w:rsidR="00D57C09" w:rsidRPr="00090C64" w:rsidRDefault="00D57C09" w:rsidP="00D12993">
            <w:pPr>
              <w:pStyle w:val="TAC"/>
            </w:pPr>
            <w:r w:rsidRPr="00090C64">
              <w:t>A1-3 in 3GPP 36.104</w:t>
            </w:r>
            <w:r w:rsidR="00554118" w:rsidRPr="00090C64">
              <w:t> [</w:t>
            </w:r>
            <w:r w:rsidRPr="00090C64">
              <w:t>4] Annex A.1 (NOTE 3)</w:t>
            </w:r>
          </w:p>
        </w:tc>
        <w:tc>
          <w:tcPr>
            <w:tcW w:w="1526" w:type="dxa"/>
          </w:tcPr>
          <w:p w14:paraId="456544F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D12993">
            <w:pPr>
              <w:pStyle w:val="TAC"/>
            </w:pPr>
            <w:r w:rsidRPr="00090C64">
              <w:t>10 MHz E-UTRA signal, 25 RBs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D12993">
            <w:pPr>
              <w:pStyle w:val="TAC"/>
            </w:pPr>
            <w:r w:rsidRPr="00090C64">
              <w:t>15</w:t>
            </w:r>
          </w:p>
        </w:tc>
        <w:tc>
          <w:tcPr>
            <w:tcW w:w="2360" w:type="dxa"/>
          </w:tcPr>
          <w:p w14:paraId="0044307B" w14:textId="5F93FEA9" w:rsidR="00D57C09" w:rsidRPr="00090C64" w:rsidRDefault="00D57C09" w:rsidP="00D12993">
            <w:pPr>
              <w:pStyle w:val="TAC"/>
            </w:pPr>
            <w:r w:rsidRPr="00090C64">
              <w:t>A1-3 in 3GPP 36.104</w:t>
            </w:r>
            <w:r w:rsidR="00554118" w:rsidRPr="00090C64">
              <w:t> [</w:t>
            </w:r>
            <w:r w:rsidRPr="00090C64">
              <w:t>4] Annex A.1 (NOTE 1)</w:t>
            </w:r>
          </w:p>
        </w:tc>
        <w:tc>
          <w:tcPr>
            <w:tcW w:w="1526" w:type="dxa"/>
          </w:tcPr>
          <w:p w14:paraId="53049E39"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D12993">
            <w:pPr>
              <w:pStyle w:val="TAC"/>
            </w:pPr>
            <w:r w:rsidRPr="00090C64">
              <w:t>15 MHz E-UTRA signal, 25 RBs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D12993">
            <w:pPr>
              <w:pStyle w:val="TAC"/>
            </w:pPr>
            <w:r w:rsidRPr="00090C64">
              <w:t>20</w:t>
            </w:r>
          </w:p>
        </w:tc>
        <w:tc>
          <w:tcPr>
            <w:tcW w:w="2360" w:type="dxa"/>
          </w:tcPr>
          <w:p w14:paraId="009AACC3" w14:textId="4B6C9B01" w:rsidR="00D57C09" w:rsidRPr="00090C64" w:rsidRDefault="00D57C09" w:rsidP="00D12993">
            <w:pPr>
              <w:pStyle w:val="TAC"/>
            </w:pPr>
            <w:r w:rsidRPr="00090C64">
              <w:t>A1-3 in 3GPP 36.104</w:t>
            </w:r>
            <w:r w:rsidR="00554118" w:rsidRPr="00090C64">
              <w:t> [</w:t>
            </w:r>
            <w:r w:rsidRPr="00090C64">
              <w:t>4] Annex A.1 (NOTE 1)</w:t>
            </w:r>
          </w:p>
        </w:tc>
        <w:tc>
          <w:tcPr>
            <w:tcW w:w="1526" w:type="dxa"/>
          </w:tcPr>
          <w:p w14:paraId="48E2565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D12993">
            <w:pPr>
              <w:pStyle w:val="TAC"/>
            </w:pPr>
            <w:r w:rsidRPr="00090C64">
              <w:t>20 MHz E-UTRA signal, 25 RBs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D12993">
            <w:pPr>
              <w:pStyle w:val="TAN"/>
              <w:rPr>
                <w:vertAlign w:val="subscript"/>
                <w:lang w:eastAsia="zh-CN"/>
              </w:rPr>
            </w:pPr>
            <w:r w:rsidRPr="00090C64">
              <w:t>NOTE 1:</w:t>
            </w:r>
            <w:r w:rsidRPr="00090C64">
              <w:tab/>
              <w:t>Wanted and interfering signal are placed adjacently around F</w:t>
            </w:r>
            <w:r w:rsidRPr="00090C64">
              <w:rPr>
                <w:vertAlign w:val="subscript"/>
              </w:rPr>
              <w:t>c</w:t>
            </w:r>
            <w:r w:rsidRPr="00090C64">
              <w:t>, t</w:t>
            </w:r>
            <w:r w:rsidRPr="00090C64">
              <w:rPr>
                <w:lang w:eastAsia="zh-CN"/>
              </w:rPr>
              <w:t xml:space="preserve">his reference measurement channel </w:t>
            </w:r>
            <w:r w:rsidRPr="00090C64">
              <w:t>and interfering signal</w:t>
            </w:r>
            <w:r w:rsidRPr="00090C64">
              <w:rPr>
                <w:lang w:eastAsia="zh-CN"/>
              </w:rPr>
              <w:t xml:space="preserve"> are not applied for Band 46 nor Band 49.</w:t>
            </w:r>
          </w:p>
          <w:p w14:paraId="0F729A8C" w14:textId="77777777" w:rsidR="00D57C09" w:rsidRPr="00090C64" w:rsidRDefault="00D57C09" w:rsidP="00D12993">
            <w:pPr>
              <w:pStyle w:val="TAN"/>
              <w:rPr>
                <w:lang w:eastAsia="zh-CN"/>
              </w:rPr>
            </w:pPr>
            <w:r w:rsidRPr="00090C64">
              <w:t>NOTE 2:</w:t>
            </w:r>
            <w:r w:rsidRPr="00090C64">
              <w:tab/>
              <w:t>Void</w:t>
            </w:r>
          </w:p>
          <w:p w14:paraId="3A9F9A31" w14:textId="77777777" w:rsidR="00D57C09" w:rsidRPr="00090C64" w:rsidRDefault="00D57C09" w:rsidP="00D12993">
            <w:pPr>
              <w:pStyle w:val="TAN"/>
            </w:pPr>
            <w:r w:rsidRPr="00090C64">
              <w:t>NOTE 3:</w:t>
            </w:r>
            <w:r w:rsidRPr="00090C64">
              <w:tab/>
              <w:t>T</w:t>
            </w:r>
            <w:r w:rsidRPr="00090C64">
              <w:rPr>
                <w:lang w:eastAsia="zh-CN"/>
              </w:rPr>
              <w:t xml:space="preserve">his reference measurement channel </w:t>
            </w:r>
            <w:r w:rsidRPr="00090C64">
              <w:t>and interfering signal</w:t>
            </w:r>
            <w:r w:rsidRPr="00090C64">
              <w:rPr>
                <w:lang w:eastAsia="zh-CN"/>
              </w:rPr>
              <w:t xml:space="preserve"> are not applied for Band 46 nor Band 49.</w:t>
            </w:r>
          </w:p>
        </w:tc>
      </w:tr>
    </w:tbl>
    <w:p w14:paraId="3225035D" w14:textId="77777777" w:rsidR="00D57C09" w:rsidRPr="00090C64" w:rsidRDefault="00D57C09" w:rsidP="00D12993">
      <w:pPr>
        <w:rPr>
          <w:lang w:eastAsia="zh-CN"/>
        </w:rPr>
      </w:pPr>
    </w:p>
    <w:p w14:paraId="5122AE7F" w14:textId="154564E5" w:rsidR="00DB1930" w:rsidRPr="008B776B" w:rsidRDefault="00DB1930" w:rsidP="00D12993">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D12993">
            <w:pPr>
              <w:pStyle w:val="TAH"/>
            </w:pPr>
            <w:r w:rsidRPr="00090C64">
              <w:t>E-UTRA</w:t>
            </w:r>
          </w:p>
          <w:p w14:paraId="7C951E4A" w14:textId="7CB0EC46" w:rsidR="00554118" w:rsidRPr="00090C64" w:rsidRDefault="00554118" w:rsidP="00D1299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D12993">
            <w:pPr>
              <w:pStyle w:val="TAH"/>
            </w:pPr>
            <w:r w:rsidRPr="00090C64">
              <w:t>Reference measurement channel</w:t>
            </w:r>
          </w:p>
        </w:tc>
        <w:tc>
          <w:tcPr>
            <w:tcW w:w="3544" w:type="dxa"/>
            <w:gridSpan w:val="2"/>
          </w:tcPr>
          <w:p w14:paraId="517D7AD7" w14:textId="67BE0CD4" w:rsidR="00554118" w:rsidRPr="00090C64" w:rsidRDefault="00554118" w:rsidP="00D1299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D1299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D1299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D12993">
            <w:pPr>
              <w:pStyle w:val="TAH"/>
            </w:pPr>
          </w:p>
        </w:tc>
        <w:tc>
          <w:tcPr>
            <w:tcW w:w="1969" w:type="dxa"/>
            <w:tcBorders>
              <w:top w:val="nil"/>
            </w:tcBorders>
            <w:shd w:val="clear" w:color="auto" w:fill="auto"/>
          </w:tcPr>
          <w:p w14:paraId="3156C7E1" w14:textId="77777777" w:rsidR="00554118" w:rsidRPr="00090C64" w:rsidRDefault="00554118" w:rsidP="00D12993">
            <w:pPr>
              <w:pStyle w:val="TAH"/>
            </w:pPr>
          </w:p>
        </w:tc>
        <w:tc>
          <w:tcPr>
            <w:tcW w:w="1843" w:type="dxa"/>
          </w:tcPr>
          <w:p w14:paraId="693EE232" w14:textId="77777777" w:rsidR="00554118" w:rsidRPr="00090C64" w:rsidRDefault="00554118" w:rsidP="00D12993">
            <w:pPr>
              <w:pStyle w:val="TAH"/>
            </w:pPr>
            <w:r w:rsidRPr="00090C64">
              <w:t>f ≤ 3.0 GHz</w:t>
            </w:r>
          </w:p>
        </w:tc>
        <w:tc>
          <w:tcPr>
            <w:tcW w:w="1701" w:type="dxa"/>
          </w:tcPr>
          <w:p w14:paraId="2C7881BD" w14:textId="77777777" w:rsidR="00554118" w:rsidRPr="00090C64" w:rsidRDefault="00554118" w:rsidP="00D1299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D12993">
            <w:pPr>
              <w:pStyle w:val="TAH"/>
            </w:pPr>
          </w:p>
        </w:tc>
        <w:tc>
          <w:tcPr>
            <w:tcW w:w="1525" w:type="dxa"/>
            <w:tcBorders>
              <w:top w:val="nil"/>
            </w:tcBorders>
            <w:shd w:val="clear" w:color="auto" w:fill="auto"/>
          </w:tcPr>
          <w:p w14:paraId="3612A9B3" w14:textId="77777777" w:rsidR="00554118" w:rsidRPr="00090C64" w:rsidRDefault="00554118" w:rsidP="00D1299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D12993">
            <w:pPr>
              <w:pStyle w:val="TAC"/>
            </w:pPr>
            <w:r w:rsidRPr="00090C64">
              <w:t>1.4</w:t>
            </w:r>
          </w:p>
        </w:tc>
        <w:tc>
          <w:tcPr>
            <w:tcW w:w="1969" w:type="dxa"/>
          </w:tcPr>
          <w:p w14:paraId="1E271E49" w14:textId="0EE2E7E7" w:rsidR="00D57C09" w:rsidRPr="00090C64" w:rsidRDefault="00D57C09" w:rsidP="00D1299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D1299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D1299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D1299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D1299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D12993">
            <w:pPr>
              <w:pStyle w:val="TAC"/>
            </w:pPr>
            <w:r w:rsidRPr="00090C64">
              <w:t>3</w:t>
            </w:r>
          </w:p>
        </w:tc>
        <w:tc>
          <w:tcPr>
            <w:tcW w:w="1969" w:type="dxa"/>
          </w:tcPr>
          <w:p w14:paraId="2B7EB4B2" w14:textId="658DFE75" w:rsidR="00D57C09" w:rsidRPr="00090C64" w:rsidRDefault="00D57C09" w:rsidP="00D1299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D1299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D1299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D1299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D1299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D12993">
            <w:pPr>
              <w:pStyle w:val="TAC"/>
            </w:pPr>
            <w:r w:rsidRPr="00090C64">
              <w:t>5</w:t>
            </w:r>
          </w:p>
        </w:tc>
        <w:tc>
          <w:tcPr>
            <w:tcW w:w="1969" w:type="dxa"/>
          </w:tcPr>
          <w:p w14:paraId="56CF2362" w14:textId="2FA33A22" w:rsidR="00D57C09" w:rsidRPr="00090C64" w:rsidRDefault="00D57C09" w:rsidP="00D1299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D1299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D1299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D1299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D1299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D12993">
            <w:pPr>
              <w:pStyle w:val="TAC"/>
            </w:pPr>
            <w:r w:rsidRPr="00090C64">
              <w:t>10</w:t>
            </w:r>
          </w:p>
        </w:tc>
        <w:tc>
          <w:tcPr>
            <w:tcW w:w="1969" w:type="dxa"/>
          </w:tcPr>
          <w:p w14:paraId="1BE69FE3" w14:textId="079D13D5" w:rsidR="00D57C09" w:rsidRPr="00090C64" w:rsidRDefault="00D57C09" w:rsidP="00D12993">
            <w:pPr>
              <w:pStyle w:val="TAC"/>
            </w:pPr>
            <w:r w:rsidRPr="00090C64">
              <w:t>A1-3 in 3GPP 36.104</w:t>
            </w:r>
            <w:r w:rsidR="00554118" w:rsidRPr="00090C64">
              <w:t> [</w:t>
            </w:r>
            <w:r w:rsidRPr="00090C64">
              <w:t>4] Annex A.1 (NOTE 3)</w:t>
            </w:r>
          </w:p>
        </w:tc>
        <w:tc>
          <w:tcPr>
            <w:tcW w:w="1843" w:type="dxa"/>
          </w:tcPr>
          <w:p w14:paraId="7990795D" w14:textId="77777777" w:rsidR="00D57C09" w:rsidRPr="00090C64" w:rsidRDefault="00D57C09" w:rsidP="00D1299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D12993">
            <w:pPr>
              <w:pStyle w:val="TAC"/>
            </w:pPr>
            <w:r w:rsidRPr="00090C64">
              <w:t>10 MHz E-UTRA signal, 25 RBs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D12993">
            <w:pPr>
              <w:pStyle w:val="TAC"/>
            </w:pPr>
            <w:r w:rsidRPr="00090C64">
              <w:t>15</w:t>
            </w:r>
          </w:p>
        </w:tc>
        <w:tc>
          <w:tcPr>
            <w:tcW w:w="1969" w:type="dxa"/>
          </w:tcPr>
          <w:p w14:paraId="47F7CDC7" w14:textId="6BA29BC1" w:rsidR="00D57C09" w:rsidRPr="00090C64" w:rsidRDefault="00D57C09" w:rsidP="00D12993">
            <w:pPr>
              <w:pStyle w:val="TAC"/>
            </w:pPr>
            <w:r w:rsidRPr="00090C64">
              <w:t>A1-3 in 3GPP 36.104</w:t>
            </w:r>
            <w:r w:rsidR="00554118" w:rsidRPr="00090C64">
              <w:t> [</w:t>
            </w:r>
            <w:r w:rsidRPr="00090C64">
              <w:t>4] Annex A.1 (NOTE 1)</w:t>
            </w:r>
          </w:p>
        </w:tc>
        <w:tc>
          <w:tcPr>
            <w:tcW w:w="1843" w:type="dxa"/>
          </w:tcPr>
          <w:p w14:paraId="089E1F97"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D12993">
            <w:pPr>
              <w:pStyle w:val="TAC"/>
            </w:pPr>
            <w:r w:rsidRPr="00090C64">
              <w:t>15 MHz E-UTRA signal, 25 RBs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D12993">
            <w:pPr>
              <w:pStyle w:val="TAC"/>
            </w:pPr>
            <w:r w:rsidRPr="00090C64">
              <w:t>20</w:t>
            </w:r>
          </w:p>
        </w:tc>
        <w:tc>
          <w:tcPr>
            <w:tcW w:w="1969" w:type="dxa"/>
          </w:tcPr>
          <w:p w14:paraId="501ABD23" w14:textId="69818C5D" w:rsidR="00D57C09" w:rsidRPr="00090C64" w:rsidRDefault="00D57C09" w:rsidP="00D12993">
            <w:pPr>
              <w:pStyle w:val="TAC"/>
            </w:pPr>
            <w:r w:rsidRPr="00090C64">
              <w:t>A1-3 in 3GPP 36.104</w:t>
            </w:r>
            <w:r w:rsidR="00554118" w:rsidRPr="00090C64">
              <w:t> [</w:t>
            </w:r>
            <w:r w:rsidRPr="00090C64">
              <w:t>4] Annex A.1 (NOTE 1)</w:t>
            </w:r>
          </w:p>
        </w:tc>
        <w:tc>
          <w:tcPr>
            <w:tcW w:w="1843" w:type="dxa"/>
          </w:tcPr>
          <w:p w14:paraId="2CD6BAF6"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D12993">
            <w:pPr>
              <w:pStyle w:val="TAC"/>
            </w:pPr>
            <w:r w:rsidRPr="00090C64">
              <w:t>20 MHz E-UTRA signal, 25 RBs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D12993">
            <w:pPr>
              <w:pStyle w:val="TAN"/>
              <w:rPr>
                <w:vertAlign w:val="subscript"/>
                <w:lang w:eastAsia="zh-CN"/>
              </w:rPr>
            </w:pPr>
            <w:r w:rsidRPr="00090C64">
              <w:t>NOTE 1:</w:t>
            </w:r>
            <w:r w:rsidRPr="00090C64">
              <w:tab/>
              <w:t>Wanted and interfering signal are placed adjacently around F</w:t>
            </w:r>
            <w:r w:rsidRPr="00090C64">
              <w:rPr>
                <w:vertAlign w:val="subscript"/>
              </w:rPr>
              <w:t>c</w:t>
            </w:r>
            <w:r w:rsidRPr="00090C64">
              <w:t>, t</w:t>
            </w:r>
            <w:r w:rsidRPr="00090C64">
              <w:rPr>
                <w:lang w:eastAsia="zh-CN"/>
              </w:rPr>
              <w:t xml:space="preserve">his reference measurement channel </w:t>
            </w:r>
            <w:r w:rsidRPr="00090C64">
              <w:t>and interfering signal are</w:t>
            </w:r>
            <w:r w:rsidRPr="00090C64">
              <w:rPr>
                <w:lang w:eastAsia="zh-CN"/>
              </w:rPr>
              <w:t xml:space="preserve"> not applied for Band 46.</w:t>
            </w:r>
          </w:p>
          <w:p w14:paraId="71B34185" w14:textId="77777777" w:rsidR="00D57C09" w:rsidRPr="00090C64" w:rsidRDefault="00D57C09" w:rsidP="00D12993">
            <w:pPr>
              <w:pStyle w:val="TAN"/>
              <w:rPr>
                <w:lang w:eastAsia="zh-CN"/>
              </w:rPr>
            </w:pPr>
            <w:r w:rsidRPr="00090C64">
              <w:t>NOTE 2:</w:t>
            </w:r>
            <w:r w:rsidRPr="00090C64">
              <w:tab/>
            </w:r>
            <w:r w:rsidRPr="00090C64">
              <w:rPr>
                <w:lang w:eastAsia="zh-CN"/>
              </w:rPr>
              <w:t>Void</w:t>
            </w:r>
          </w:p>
          <w:p w14:paraId="04E56ED3" w14:textId="77777777" w:rsidR="00D57C09" w:rsidRPr="00090C64" w:rsidRDefault="00D57C09" w:rsidP="00D12993">
            <w:pPr>
              <w:pStyle w:val="TAN"/>
            </w:pPr>
            <w:r w:rsidRPr="00090C64">
              <w:t>NOTE 3:</w:t>
            </w:r>
            <w:r w:rsidRPr="00090C64">
              <w:tab/>
              <w:t>T</w:t>
            </w:r>
            <w:r w:rsidRPr="00090C64">
              <w:rPr>
                <w:lang w:eastAsia="zh-CN"/>
              </w:rPr>
              <w:t>his reference measurement channel</w:t>
            </w:r>
            <w:r w:rsidRPr="00090C64">
              <w:t xml:space="preserve"> and interfering signal</w:t>
            </w:r>
            <w:r w:rsidRPr="00090C64">
              <w:rPr>
                <w:lang w:eastAsia="zh-CN"/>
              </w:rPr>
              <w:t xml:space="preserve"> are not applied for Band 46.</w:t>
            </w:r>
          </w:p>
        </w:tc>
      </w:tr>
    </w:tbl>
    <w:p w14:paraId="5BF2DD2D" w14:textId="77777777" w:rsidR="00D57C09" w:rsidRPr="00090C64" w:rsidRDefault="00D57C09" w:rsidP="00D12993"/>
    <w:p w14:paraId="0F1BDFB1" w14:textId="77777777" w:rsidR="00D57C09" w:rsidRPr="00090C64" w:rsidRDefault="00D57C09" w:rsidP="00D57C09">
      <w:pPr>
        <w:pStyle w:val="Heading4"/>
      </w:pPr>
      <w:bookmarkStart w:id="10130" w:name="_Toc21125315"/>
      <w:bookmarkStart w:id="10131" w:name="_Toc29768305"/>
      <w:bookmarkStart w:id="10132" w:name="_Toc36044747"/>
      <w:bookmarkStart w:id="10133" w:name="_Toc37230652"/>
      <w:bookmarkStart w:id="10134" w:name="_Toc45907795"/>
      <w:bookmarkStart w:id="10135" w:name="_Toc53181900"/>
      <w:bookmarkStart w:id="10136" w:name="_Toc61117635"/>
      <w:bookmarkStart w:id="10137" w:name="_Toc67076724"/>
      <w:bookmarkStart w:id="10138" w:name="_Toc67077262"/>
      <w:bookmarkStart w:id="10139" w:name="_Toc74753144"/>
      <w:bookmarkStart w:id="10140" w:name="_Toc74753683"/>
      <w:bookmarkStart w:id="10141" w:name="_Toc74754221"/>
      <w:bookmarkStart w:id="10142" w:name="_Toc76507544"/>
      <w:bookmarkStart w:id="10143" w:name="_Toc83111695"/>
      <w:bookmarkStart w:id="10144" w:name="_Toc89877347"/>
      <w:bookmarkStart w:id="10145" w:name="_Toc98710882"/>
      <w:bookmarkStart w:id="10146" w:name="_Toc130920218"/>
      <w:bookmarkStart w:id="10147" w:name="_Toc137300764"/>
      <w:bookmarkStart w:id="10148" w:name="_Toc138889097"/>
      <w:bookmarkStart w:id="10149" w:name="_Toc145109106"/>
      <w:bookmarkStart w:id="10150" w:name="_Toc155260248"/>
      <w:bookmarkStart w:id="10151" w:name="_Toc219557745"/>
      <w:r w:rsidRPr="00090C64">
        <w:rPr>
          <w:lang w:eastAsia="sv-SE"/>
        </w:rPr>
        <w:t>7.9.5.2</w:t>
      </w:r>
      <w:r w:rsidRPr="00090C64">
        <w:rPr>
          <w:lang w:eastAsia="sv-SE"/>
        </w:rPr>
        <w:tab/>
        <w:t>NR test requirement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3B6142B2" w14:textId="77777777" w:rsidR="00D57C09" w:rsidRPr="00090C64" w:rsidRDefault="00D57C09" w:rsidP="00D1299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1299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1299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1299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D1299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D1299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D12993">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D12993">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D12993">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D12993">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D1299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D12993">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D12993">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D1299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D1299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D1299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D1299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D1299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D1299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D1299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D1299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D1299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D1299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D12993">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D1299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D1299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D1299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D1299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D1299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D1299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D1299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D1299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D1299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D1299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D1299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D1299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D1299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D1299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D1299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D1299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D1299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D1299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D1299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D1299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D1299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12993"/>
    <w:p w14:paraId="20B8871E" w14:textId="77777777" w:rsidR="00D57C09" w:rsidRPr="00C330E2" w:rsidRDefault="00D57C09" w:rsidP="00D1299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D1299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D1299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D12993">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D12993">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D12993">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D12993">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D1299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D12993">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D12993">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D1299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D1299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D1299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D1299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D1299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D1299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D1299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D1299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D1299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D12993">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D1299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D1299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D1299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D1299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D1299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D1299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D1299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D1299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D1299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D1299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D1299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D1299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D1299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D1299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D1299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D1299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D1299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D1299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D1299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D12993">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D1299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12993"/>
    <w:p w14:paraId="471A6931" w14:textId="77777777" w:rsidR="00D57C09" w:rsidRPr="00C330E2" w:rsidRDefault="00D57C09" w:rsidP="00D1299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D1299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D12993">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D12993">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D12993">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D12993">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D1299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D1299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D12993">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D12993">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D1299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D1299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D1299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D1299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D1299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D1299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D1299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D1299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D1299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D12993">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D1299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D1299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D1299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D1299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D1299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D1299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D1299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D1299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D1299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D1299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D1299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D1299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D1299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D1299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D1299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D1299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D1299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D1299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D1299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D1299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12993"/>
    <w:p w14:paraId="0008DD43" w14:textId="77777777" w:rsidR="00D57C09" w:rsidRPr="00090C64" w:rsidRDefault="00D57C09" w:rsidP="00D57C09">
      <w:pPr>
        <w:pStyle w:val="Heading1"/>
      </w:pPr>
      <w:bookmarkStart w:id="10152" w:name="_Toc21125316"/>
      <w:bookmarkStart w:id="10153" w:name="_Toc29768306"/>
      <w:bookmarkStart w:id="10154" w:name="_Toc36044748"/>
      <w:bookmarkStart w:id="10155" w:name="_Toc37230653"/>
      <w:bookmarkStart w:id="10156" w:name="_Toc45907796"/>
      <w:bookmarkStart w:id="10157" w:name="_Toc53181901"/>
      <w:bookmarkStart w:id="10158" w:name="_Toc61117636"/>
      <w:bookmarkStart w:id="10159" w:name="_Toc67076725"/>
      <w:bookmarkStart w:id="10160" w:name="_Toc67077263"/>
      <w:bookmarkStart w:id="10161" w:name="_Toc74753145"/>
      <w:bookmarkStart w:id="10162" w:name="_Toc74753684"/>
      <w:bookmarkStart w:id="10163" w:name="_Toc74754222"/>
      <w:bookmarkStart w:id="10164" w:name="_Toc76507545"/>
      <w:bookmarkStart w:id="10165" w:name="_Toc83111696"/>
      <w:bookmarkStart w:id="10166" w:name="_Toc89877348"/>
      <w:bookmarkStart w:id="10167" w:name="_Toc98710883"/>
      <w:bookmarkStart w:id="10168" w:name="_Toc130920219"/>
      <w:bookmarkStart w:id="10169" w:name="_Toc137300765"/>
      <w:bookmarkStart w:id="10170" w:name="_Toc138889098"/>
      <w:bookmarkStart w:id="10171" w:name="_Toc145109107"/>
      <w:bookmarkStart w:id="10172" w:name="_Toc155260249"/>
      <w:bookmarkStart w:id="10173" w:name="_Toc219557746"/>
      <w:r w:rsidRPr="00090C64">
        <w:t>8</w:t>
      </w:r>
      <w:r w:rsidRPr="00090C64">
        <w:tab/>
        <w:t>Radiated performance requirements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1D12F4" w14:textId="77777777" w:rsidR="00D57C09" w:rsidRPr="00090C64" w:rsidRDefault="00D57C09" w:rsidP="00D57C09">
      <w:pPr>
        <w:pStyle w:val="Heading2"/>
      </w:pPr>
      <w:bookmarkStart w:id="10174" w:name="_Toc21125317"/>
      <w:bookmarkStart w:id="10175" w:name="_Toc29768307"/>
      <w:bookmarkStart w:id="10176" w:name="_Toc36044749"/>
      <w:bookmarkStart w:id="10177" w:name="_Toc37230654"/>
      <w:bookmarkStart w:id="10178" w:name="_Toc45907797"/>
      <w:bookmarkStart w:id="10179" w:name="_Toc53181902"/>
      <w:bookmarkStart w:id="10180" w:name="_Toc61117637"/>
      <w:bookmarkStart w:id="10181" w:name="_Toc67076726"/>
      <w:bookmarkStart w:id="10182" w:name="_Toc67077264"/>
      <w:bookmarkStart w:id="10183" w:name="_Toc74753146"/>
      <w:bookmarkStart w:id="10184" w:name="_Toc74753685"/>
      <w:bookmarkStart w:id="10185" w:name="_Toc74754223"/>
      <w:bookmarkStart w:id="10186" w:name="_Toc76507546"/>
      <w:bookmarkStart w:id="10187" w:name="_Toc83111697"/>
      <w:bookmarkStart w:id="10188" w:name="_Toc89877349"/>
      <w:bookmarkStart w:id="10189" w:name="_Toc98710884"/>
      <w:bookmarkStart w:id="10190" w:name="_Toc130920220"/>
      <w:bookmarkStart w:id="10191" w:name="_Toc137300766"/>
      <w:bookmarkStart w:id="10192" w:name="_Toc138889099"/>
      <w:bookmarkStart w:id="10193" w:name="_Toc145109108"/>
      <w:bookmarkStart w:id="10194" w:name="_Toc155260250"/>
      <w:bookmarkStart w:id="10195" w:name="_Toc219557747"/>
      <w:r w:rsidRPr="00090C64">
        <w:t>8.1</w:t>
      </w:r>
      <w:r w:rsidRPr="00090C64">
        <w:tab/>
        <w:t>General</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496CFCA6" w14:textId="77777777" w:rsidR="00D57C09" w:rsidRPr="00090C64" w:rsidRDefault="00D57C09" w:rsidP="00D12993">
      <w:r w:rsidRPr="00090C64">
        <w:t>Radiated performance requirements specify the ability of the OTA AAS BS to correctly demodulate radiated signals in various propagation conditions and configurations.</w:t>
      </w:r>
    </w:p>
    <w:p w14:paraId="7525440B" w14:textId="02C08CA0" w:rsidR="00D57C09" w:rsidRPr="00090C64" w:rsidRDefault="00D57C09" w:rsidP="00D12993">
      <w:r w:rsidRPr="00090C64">
        <w:t>The demodulation requirements for an</w:t>
      </w:r>
      <w:r w:rsidRPr="00090C64">
        <w:rPr>
          <w:i/>
        </w:rPr>
        <w:t xml:space="preserve"> </w:t>
      </w:r>
      <w:r w:rsidRPr="00090C64">
        <w:t xml:space="preserve">OTA AAS BS are limited to two OTA </w:t>
      </w:r>
      <w:r w:rsidRPr="00090C64">
        <w:rPr>
          <w:i/>
        </w:rPr>
        <w:t>demodulations branches</w:t>
      </w:r>
      <w:r w:rsidRPr="00090C64">
        <w:t xml:space="preserve"> as described in </w:t>
      </w:r>
      <w:r w:rsidR="00554118" w:rsidRPr="00090C64">
        <w:t>clause 8</w:t>
      </w:r>
      <w:r w:rsidRPr="00090C64">
        <w:t>.1.1, and are the same as non-AAS BS demodulation requirements specified for:</w:t>
      </w:r>
    </w:p>
    <w:p w14:paraId="31B04EBC" w14:textId="2F8DB33B" w:rsidR="00D57C09" w:rsidRPr="00090C64" w:rsidRDefault="00D57C09" w:rsidP="00D12993">
      <w:pPr>
        <w:pStyle w:val="B10"/>
      </w:pPr>
      <w:r w:rsidRPr="00090C64">
        <w:t>-</w:t>
      </w:r>
      <w:r w:rsidRPr="00090C64">
        <w:tab/>
      </w:r>
      <w:r w:rsidRPr="00090C64">
        <w:rPr>
          <w:i/>
        </w:rPr>
        <w:t>Single RAT UTRA operation</w:t>
      </w:r>
      <w:r w:rsidRPr="00090C64">
        <w:t xml:space="preserve"> in </w:t>
      </w:r>
      <w:r w:rsidR="00554118" w:rsidRPr="00090C64">
        <w:t>TS 2</w:t>
      </w:r>
      <w:r w:rsidRPr="00090C64">
        <w:t>5.104</w:t>
      </w:r>
      <w:r w:rsidR="00554118" w:rsidRPr="00090C64">
        <w:t> [</w:t>
      </w:r>
      <w:r w:rsidRPr="00090C64">
        <w:t xml:space="preserve">2] </w:t>
      </w:r>
      <w:r w:rsidR="00554118" w:rsidRPr="00090C64">
        <w:t>clause 8</w:t>
      </w:r>
      <w:r w:rsidRPr="00090C64">
        <w:t xml:space="preserve"> for FDD operation,</w:t>
      </w:r>
    </w:p>
    <w:p w14:paraId="53C95C23" w14:textId="1FE87957" w:rsidR="00D57C09" w:rsidRPr="00090C64" w:rsidRDefault="00D57C09" w:rsidP="00D12993">
      <w:pPr>
        <w:pStyle w:val="B10"/>
      </w:pPr>
      <w:r w:rsidRPr="00090C64">
        <w:t>-</w:t>
      </w:r>
      <w:r w:rsidRPr="00090C64">
        <w:tab/>
      </w:r>
      <w:r w:rsidRPr="00090C64">
        <w:rPr>
          <w:i/>
        </w:rPr>
        <w:t>Single RAT E-UTRA operation</w:t>
      </w:r>
      <w:r w:rsidRPr="00090C64">
        <w:t xml:space="preserve"> in </w:t>
      </w:r>
      <w:r w:rsidR="00554118" w:rsidRPr="00090C64">
        <w:t>TS 3</w:t>
      </w:r>
      <w:r w:rsidRPr="00090C64">
        <w:t>6.104</w:t>
      </w:r>
      <w:r w:rsidR="00554118" w:rsidRPr="00090C64">
        <w:t> [</w:t>
      </w:r>
      <w:r w:rsidRPr="00090C64">
        <w:t xml:space="preserve">4], </w:t>
      </w:r>
      <w:r w:rsidR="00677DA3" w:rsidRPr="00090C64">
        <w:t>clause</w:t>
      </w:r>
      <w:r w:rsidRPr="00090C64">
        <w:t>s 8.2 – 8.4 (for PUSCH, PUCCH and PRACH) and 8.6 – 8.7 (for subslot-PUSCH and SPUCCH),</w:t>
      </w:r>
    </w:p>
    <w:p w14:paraId="6EE07C62" w14:textId="68EB8C65" w:rsidR="00D57C09" w:rsidRPr="00090C64" w:rsidRDefault="00D57C09" w:rsidP="00D12993">
      <w:pPr>
        <w:pStyle w:val="B10"/>
      </w:pPr>
      <w:r w:rsidRPr="00090C64">
        <w:t>-</w:t>
      </w:r>
      <w:r w:rsidRPr="00090C64">
        <w:tab/>
      </w:r>
      <w:r w:rsidRPr="00090C64">
        <w:rPr>
          <w:i/>
        </w:rPr>
        <w:t>MSR operation</w:t>
      </w:r>
      <w:r w:rsidRPr="00090C64">
        <w:t xml:space="preserve"> in </w:t>
      </w:r>
      <w:r w:rsidR="00554118" w:rsidRPr="00090C64">
        <w:t>TS 3</w:t>
      </w:r>
      <w:r w:rsidRPr="00090C64">
        <w:t>7.105</w:t>
      </w:r>
      <w:r w:rsidR="00554118" w:rsidRPr="00090C64">
        <w:t> [</w:t>
      </w:r>
      <w:r w:rsidRPr="00090C64">
        <w:t xml:space="preserve">6], based on references to the single RAT requirements in </w:t>
      </w:r>
      <w:r w:rsidR="00554118" w:rsidRPr="00090C64">
        <w:t>TS 2</w:t>
      </w:r>
      <w:r w:rsidRPr="00090C64">
        <w:t>5.104</w:t>
      </w:r>
      <w:r w:rsidR="00554118" w:rsidRPr="00090C64">
        <w:t> [</w:t>
      </w:r>
      <w:r w:rsidRPr="00090C64">
        <w:t xml:space="preserve">2] and </w:t>
      </w:r>
      <w:r w:rsidR="00554118" w:rsidRPr="00090C64">
        <w:t>TS 3</w:t>
      </w:r>
      <w:r w:rsidRPr="00090C64">
        <w:t>6.104</w:t>
      </w:r>
      <w:r w:rsidR="00554118" w:rsidRPr="00090C64">
        <w:t> [</w:t>
      </w:r>
      <w:r w:rsidRPr="00090C64">
        <w:t>4].</w:t>
      </w:r>
    </w:p>
    <w:p w14:paraId="3510BB5B" w14:textId="77777777" w:rsidR="00D57C09" w:rsidRPr="00090C64" w:rsidRDefault="00D57C09" w:rsidP="00554118">
      <w:pPr>
        <w:pStyle w:val="Heading3"/>
      </w:pPr>
      <w:bookmarkStart w:id="10196" w:name="_Toc21125318"/>
      <w:bookmarkStart w:id="10197" w:name="_Toc29768308"/>
      <w:bookmarkStart w:id="10198" w:name="_Toc36044750"/>
      <w:bookmarkStart w:id="10199" w:name="_Toc37230655"/>
      <w:bookmarkStart w:id="10200" w:name="_Toc45907798"/>
      <w:bookmarkStart w:id="10201" w:name="_Toc53181903"/>
      <w:bookmarkStart w:id="10202" w:name="_Toc61117638"/>
      <w:bookmarkStart w:id="10203" w:name="_Toc67076727"/>
      <w:bookmarkStart w:id="10204" w:name="_Toc67077265"/>
      <w:bookmarkStart w:id="10205" w:name="_Toc74753147"/>
      <w:bookmarkStart w:id="10206" w:name="_Toc74753686"/>
      <w:bookmarkStart w:id="10207" w:name="_Toc74754224"/>
      <w:bookmarkStart w:id="10208" w:name="_Toc76507547"/>
      <w:bookmarkStart w:id="10209" w:name="_Toc83111698"/>
      <w:bookmarkStart w:id="10210" w:name="_Toc89877350"/>
      <w:bookmarkStart w:id="10211" w:name="_Toc98710885"/>
      <w:bookmarkStart w:id="10212" w:name="_Toc130920221"/>
      <w:bookmarkStart w:id="10213" w:name="_Toc137300767"/>
      <w:bookmarkStart w:id="10214" w:name="_Toc138889100"/>
      <w:bookmarkStart w:id="10215" w:name="_Toc145109109"/>
      <w:bookmarkStart w:id="10216" w:name="_Toc155260251"/>
      <w:bookmarkStart w:id="10217" w:name="_Toc219557748"/>
      <w:r w:rsidRPr="00090C64">
        <w:t>8.1.1</w:t>
      </w:r>
      <w:r w:rsidRPr="00090C64">
        <w:tab/>
        <w:t>OTA demodulation branches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5DF0605B" w14:textId="77777777" w:rsidR="00D57C09" w:rsidRPr="00090C64" w:rsidRDefault="00D57C09" w:rsidP="00D1299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1299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1299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18" w:name="_Toc21125319"/>
      <w:bookmarkStart w:id="10219" w:name="_Toc29768309"/>
      <w:bookmarkStart w:id="10220" w:name="_Toc36044751"/>
      <w:bookmarkStart w:id="10221" w:name="_Toc37230656"/>
      <w:bookmarkStart w:id="10222" w:name="_Toc45907799"/>
      <w:bookmarkStart w:id="10223" w:name="_Toc53181904"/>
      <w:bookmarkStart w:id="10224" w:name="_Toc61117639"/>
      <w:bookmarkStart w:id="10225" w:name="_Toc67076728"/>
      <w:bookmarkStart w:id="10226" w:name="_Toc67077266"/>
      <w:bookmarkStart w:id="10227" w:name="_Toc74753148"/>
      <w:bookmarkStart w:id="10228" w:name="_Toc74753687"/>
      <w:bookmarkStart w:id="10229" w:name="_Toc74754225"/>
      <w:bookmarkStart w:id="10230" w:name="_Toc76507548"/>
      <w:bookmarkStart w:id="10231" w:name="_Toc83111699"/>
      <w:bookmarkStart w:id="10232" w:name="_Toc89877351"/>
      <w:bookmarkStart w:id="10233" w:name="_Toc98710886"/>
      <w:bookmarkStart w:id="10234" w:name="_Toc130920222"/>
      <w:bookmarkStart w:id="10235" w:name="_Toc137300768"/>
      <w:bookmarkStart w:id="10236" w:name="_Toc138889101"/>
      <w:bookmarkStart w:id="10237" w:name="_Toc145109110"/>
      <w:bookmarkStart w:id="10238" w:name="_Toc155260252"/>
      <w:bookmarkStart w:id="10239" w:name="_Toc219557749"/>
      <w:r w:rsidRPr="00090C64">
        <w:t>8.2</w:t>
      </w:r>
      <w:r w:rsidRPr="00090C64">
        <w:tab/>
        <w:t>Radiated performance requirements for MSR</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100460A6" w14:textId="32E1BC9D" w:rsidR="00D57C09" w:rsidRPr="00090C64" w:rsidRDefault="00D57C09" w:rsidP="00D1299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1299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1299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D1299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0" w:name="_Toc21125320"/>
      <w:bookmarkStart w:id="10241" w:name="_Toc29768310"/>
      <w:bookmarkStart w:id="10242" w:name="_Toc36044752"/>
      <w:bookmarkStart w:id="10243" w:name="_Toc37230657"/>
      <w:bookmarkStart w:id="10244" w:name="_Toc45907800"/>
      <w:bookmarkStart w:id="10245" w:name="_Toc53181905"/>
      <w:bookmarkStart w:id="10246" w:name="_Toc61117640"/>
      <w:bookmarkStart w:id="10247" w:name="_Toc67076729"/>
      <w:bookmarkStart w:id="10248" w:name="_Toc67077267"/>
      <w:bookmarkStart w:id="10249" w:name="_Toc74753149"/>
      <w:bookmarkStart w:id="10250" w:name="_Toc74753688"/>
      <w:bookmarkStart w:id="10251" w:name="_Toc74754226"/>
      <w:bookmarkStart w:id="10252" w:name="_Toc76507549"/>
      <w:bookmarkStart w:id="10253" w:name="_Toc83111700"/>
      <w:bookmarkStart w:id="10254" w:name="_Toc89877352"/>
      <w:bookmarkStart w:id="10255" w:name="_Toc98710887"/>
      <w:bookmarkStart w:id="10256" w:name="_Toc130920223"/>
      <w:bookmarkStart w:id="10257" w:name="_Toc137300769"/>
      <w:bookmarkStart w:id="10258" w:name="_Toc138889102"/>
      <w:bookmarkStart w:id="10259" w:name="_Toc145109111"/>
      <w:bookmarkStart w:id="10260" w:name="_Toc155260253"/>
      <w:bookmarkStart w:id="10261" w:name="_Toc219557750"/>
      <w:r w:rsidRPr="00090C64">
        <w:t>8.3</w:t>
      </w:r>
      <w:r w:rsidRPr="00090C64">
        <w:tab/>
        <w:t>Radiated performance requirements for UTRA FDD</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FC25281" w14:textId="77777777" w:rsidR="00D57C09" w:rsidRPr="00090C64" w:rsidRDefault="00D57C09" w:rsidP="00D57C09">
      <w:pPr>
        <w:pStyle w:val="Heading3"/>
      </w:pPr>
      <w:bookmarkStart w:id="10262" w:name="_Toc21125321"/>
      <w:bookmarkStart w:id="10263" w:name="_Toc29768311"/>
      <w:bookmarkStart w:id="10264" w:name="_Toc36044753"/>
      <w:bookmarkStart w:id="10265" w:name="_Toc37230658"/>
      <w:bookmarkStart w:id="10266" w:name="_Toc45907801"/>
      <w:bookmarkStart w:id="10267" w:name="_Toc53181906"/>
      <w:bookmarkStart w:id="10268" w:name="_Toc61117641"/>
      <w:bookmarkStart w:id="10269" w:name="_Toc67076730"/>
      <w:bookmarkStart w:id="10270" w:name="_Toc67077268"/>
      <w:bookmarkStart w:id="10271" w:name="_Toc74753150"/>
      <w:bookmarkStart w:id="10272" w:name="_Toc74753689"/>
      <w:bookmarkStart w:id="10273" w:name="_Toc74754227"/>
      <w:bookmarkStart w:id="10274" w:name="_Toc76507550"/>
      <w:bookmarkStart w:id="10275" w:name="_Toc83111701"/>
      <w:bookmarkStart w:id="10276" w:name="_Toc89877353"/>
      <w:bookmarkStart w:id="10277" w:name="_Toc98710888"/>
      <w:bookmarkStart w:id="10278" w:name="_Toc130920224"/>
      <w:bookmarkStart w:id="10279" w:name="_Toc137300770"/>
      <w:bookmarkStart w:id="10280" w:name="_Toc138889103"/>
      <w:bookmarkStart w:id="10281" w:name="_Toc145109112"/>
      <w:bookmarkStart w:id="10282" w:name="_Toc155260254"/>
      <w:bookmarkStart w:id="10283" w:name="_Toc219557751"/>
      <w:r w:rsidRPr="00090C64">
        <w:t>8.3.1</w:t>
      </w:r>
      <w:r w:rsidRPr="00090C64">
        <w:tab/>
        <w:t>General</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CE42702" w14:textId="0D31243B" w:rsidR="00D57C09" w:rsidRPr="00090C64" w:rsidRDefault="00D57C09" w:rsidP="00D1299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1299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D1299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1299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1299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1299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12993">
      <w:pPr>
        <w:pStyle w:val="EQ"/>
      </w:pPr>
      <w:r w:rsidRPr="00090C64">
        <w:tab/>
      </w:r>
      <w:r w:rsidRPr="00090C64">
        <w:object w:dxaOrig="1960" w:dyaOrig="720" w14:anchorId="7B0466FB">
          <v:shape id="_x0000_i1037" type="#_x0000_t75" style="width:103.5pt;height:36pt" o:ole="" fillcolor="window">
            <v:imagedata r:id="rId40" o:title=""/>
          </v:shape>
          <o:OLEObject Type="Embed" ProgID="Equation.3" ShapeID="_x0000_i1037" DrawAspect="Content" ObjectID="_1830183461" r:id="rId41"/>
        </w:object>
      </w:r>
    </w:p>
    <w:p w14:paraId="1128799D" w14:textId="77777777" w:rsidR="00D57C09" w:rsidRPr="00090C64" w:rsidRDefault="00D57C09" w:rsidP="00D12993">
      <w:r w:rsidRPr="00090C64">
        <w:t>Where:</w:t>
      </w:r>
    </w:p>
    <w:p w14:paraId="58CE282B" w14:textId="77777777" w:rsidR="00D57C09" w:rsidRPr="00090C64" w:rsidRDefault="00D57C09" w:rsidP="00D12993">
      <w:pPr>
        <w:pStyle w:val="EW"/>
      </w:pPr>
      <w:r w:rsidRPr="00090C64">
        <w:rPr>
          <w:position w:val="-12"/>
        </w:rPr>
        <w:object w:dxaOrig="300" w:dyaOrig="360" w14:anchorId="72EF9667">
          <v:shape id="_x0000_i1038" type="#_x0000_t75" style="width:16pt;height:20.5pt" o:ole="" fillcolor="window">
            <v:imagedata r:id="rId42" o:title=""/>
          </v:shape>
          <o:OLEObject Type="Embed" ProgID="Equation.3" ShapeID="_x0000_i1038" DrawAspect="Content" ObjectID="_1830183462"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12993">
      <w:pPr>
        <w:pStyle w:val="EW"/>
      </w:pPr>
      <w:r w:rsidRPr="00090C64">
        <w:rPr>
          <w:position w:val="-12"/>
        </w:rPr>
        <w:object w:dxaOrig="340" w:dyaOrig="360" w14:anchorId="6C69EAEC">
          <v:shape id="_x0000_i1039" type="#_x0000_t75" style="width:20pt;height:20.5pt" o:ole="" fillcolor="window">
            <v:imagedata r:id="rId44" o:title=""/>
          </v:shape>
          <o:OLEObject Type="Embed" ProgID="Equation.3" ShapeID="_x0000_i1039" DrawAspect="Content" ObjectID="_1830183463" r:id="rId45"/>
        </w:object>
      </w:r>
      <w:r w:rsidRPr="00090C64">
        <w:t xml:space="preserve"> is the total one-sided noise power spectral density due to all noise sources</w:t>
      </w:r>
    </w:p>
    <w:p w14:paraId="13940873" w14:textId="77777777" w:rsidR="00D57C09" w:rsidRPr="00090C64" w:rsidRDefault="00D57C09" w:rsidP="00D12993">
      <w:pPr>
        <w:pStyle w:val="EW"/>
      </w:pPr>
      <w:r w:rsidRPr="00090C64">
        <w:rPr>
          <w:position w:val="-14"/>
        </w:rPr>
        <w:object w:dxaOrig="460" w:dyaOrig="380" w14:anchorId="3666432A">
          <v:shape id="_x0000_i1040" type="#_x0000_t75" style="width:20pt;height:20.5pt" o:ole="" fillcolor="window">
            <v:imagedata r:id="rId46" o:title=""/>
          </v:shape>
          <o:OLEObject Type="Embed" ProgID="Equation.3" ShapeID="_x0000_i1040" DrawAspect="Content" ObjectID="_1830183464" r:id="rId47"/>
        </w:object>
      </w:r>
      <w:r w:rsidRPr="00090C64">
        <w:t xml:space="preserve"> is the number of chips per frame</w:t>
      </w:r>
    </w:p>
    <w:p w14:paraId="3114CD5D" w14:textId="77777777" w:rsidR="00D57C09" w:rsidRPr="00090C64" w:rsidRDefault="00D57C09" w:rsidP="00D12993">
      <w:pPr>
        <w:pStyle w:val="EX"/>
      </w:pPr>
      <w:r w:rsidRPr="00090C64">
        <w:rPr>
          <w:position w:val="-10"/>
        </w:rPr>
        <w:object w:dxaOrig="400" w:dyaOrig="340" w14:anchorId="0C2B7D99">
          <v:shape id="_x0000_i1041" type="#_x0000_t75" style="width:20.5pt;height:20pt" o:ole="" fillcolor="window">
            <v:imagedata r:id="rId48" o:title=""/>
          </v:shape>
          <o:OLEObject Type="Embed" ProgID="Equation.3" ShapeID="_x0000_i1041" DrawAspect="Content" ObjectID="_1830183465" r:id="rId49"/>
        </w:object>
      </w:r>
      <w:r w:rsidRPr="00090C64">
        <w:t xml:space="preserve"> is the number of information bits in DTCH excluding CRC bits per frame</w:t>
      </w:r>
    </w:p>
    <w:p w14:paraId="06173B5C" w14:textId="7AEE3557" w:rsidR="00D57C09" w:rsidRPr="00090C64" w:rsidRDefault="00D57C09" w:rsidP="00D1299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D1299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D1299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D1299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D1299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D1299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D12993">
            <w:pPr>
              <w:pStyle w:val="TAH"/>
              <w:rPr>
                <w:rFonts w:eastAsia="?? ??"/>
              </w:rPr>
            </w:pPr>
            <w:r w:rsidRPr="00090C64">
              <w:rPr>
                <w:rFonts w:eastAsia="?? ??"/>
              </w:rPr>
              <w:t>Multi-path</w:t>
            </w:r>
          </w:p>
          <w:p w14:paraId="06777EFE" w14:textId="77777777" w:rsidR="00554118" w:rsidRPr="00090C64" w:rsidRDefault="00554118" w:rsidP="00D1299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D12993">
            <w:pPr>
              <w:pStyle w:val="TAH"/>
              <w:rPr>
                <w:rFonts w:eastAsia="?? ??"/>
              </w:rPr>
            </w:pPr>
            <w:r w:rsidRPr="00090C64">
              <w:rPr>
                <w:rFonts w:eastAsia="?? ??"/>
              </w:rPr>
              <w:t>Multi-path</w:t>
            </w:r>
          </w:p>
          <w:p w14:paraId="55A062AF" w14:textId="77777777" w:rsidR="00554118" w:rsidRPr="00090C64" w:rsidRDefault="00554118" w:rsidP="00D1299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D12993">
            <w:pPr>
              <w:pStyle w:val="TAH"/>
              <w:rPr>
                <w:rFonts w:eastAsia="?? ??"/>
              </w:rPr>
            </w:pPr>
            <w:r w:rsidRPr="00090C64">
              <w:rPr>
                <w:rFonts w:eastAsia="?? ??"/>
              </w:rPr>
              <w:t>Multi-path</w:t>
            </w:r>
          </w:p>
          <w:p w14:paraId="09EB44B4" w14:textId="77777777" w:rsidR="00554118" w:rsidRPr="00090C64" w:rsidRDefault="00554118" w:rsidP="00D1299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D1299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D12993">
            <w:pPr>
              <w:pStyle w:val="TAH"/>
              <w:rPr>
                <w:rFonts w:eastAsia="?? ??"/>
              </w:rPr>
            </w:pPr>
            <w:r w:rsidRPr="00090C64">
              <w:rPr>
                <w:rFonts w:eastAsia="?? ??"/>
              </w:rPr>
              <w:t>Birth /</w:t>
            </w:r>
          </w:p>
          <w:p w14:paraId="5A64DABB" w14:textId="77777777" w:rsidR="00554118" w:rsidRPr="00090C64" w:rsidRDefault="00554118" w:rsidP="00D1299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D1299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D1299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D12993">
            <w:pPr>
              <w:pStyle w:val="TAH"/>
            </w:pPr>
          </w:p>
        </w:tc>
        <w:tc>
          <w:tcPr>
            <w:tcW w:w="7513" w:type="dxa"/>
            <w:gridSpan w:val="7"/>
            <w:tcBorders>
              <w:bottom w:val="single" w:sz="4" w:space="0" w:color="auto"/>
            </w:tcBorders>
          </w:tcPr>
          <w:p w14:paraId="0652F23E" w14:textId="77777777" w:rsidR="00554118" w:rsidRPr="00090C64" w:rsidRDefault="00554118" w:rsidP="00D1299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D12993">
            <w:pPr>
              <w:pStyle w:val="TAC"/>
              <w:rPr>
                <w:rFonts w:eastAsia="?? ??"/>
              </w:rPr>
            </w:pPr>
          </w:p>
        </w:tc>
        <w:tc>
          <w:tcPr>
            <w:tcW w:w="1560" w:type="dxa"/>
            <w:tcBorders>
              <w:bottom w:val="single" w:sz="4" w:space="0" w:color="auto"/>
            </w:tcBorders>
          </w:tcPr>
          <w:p w14:paraId="1A1EC40B" w14:textId="77777777" w:rsidR="00554118" w:rsidRPr="00090C64" w:rsidRDefault="00554118" w:rsidP="00D1299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D1299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D1299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D1299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D12993">
            <w:pPr>
              <w:pStyle w:val="TAC"/>
              <w:rPr>
                <w:rFonts w:eastAsia="?? ??"/>
              </w:rPr>
            </w:pPr>
            <w:r w:rsidRPr="00090C64">
              <w:rPr>
                <w:rFonts w:eastAsia="?? ??"/>
              </w:rPr>
              <w:t>BLER&lt;</w:t>
            </w:r>
          </w:p>
          <w:p w14:paraId="10D8E54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D12993">
            <w:pPr>
              <w:pStyle w:val="TAC"/>
              <w:rPr>
                <w:rFonts w:eastAsia="?? ??"/>
              </w:rPr>
            </w:pPr>
            <w:r w:rsidRPr="00090C64">
              <w:rPr>
                <w:rFonts w:eastAsia="?? ??"/>
              </w:rPr>
              <w:t>BLER&lt;</w:t>
            </w:r>
          </w:p>
          <w:p w14:paraId="4A72661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D12993">
            <w:pPr>
              <w:pStyle w:val="TAC"/>
              <w:rPr>
                <w:rFonts w:eastAsia="?? ??"/>
              </w:rPr>
            </w:pPr>
            <w:r w:rsidRPr="00090C64">
              <w:rPr>
                <w:rFonts w:eastAsia="?? ??"/>
              </w:rPr>
              <w:t>BLER&lt;</w:t>
            </w:r>
          </w:p>
          <w:p w14:paraId="49E16E3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D12993">
            <w:pPr>
              <w:pStyle w:val="TAC"/>
              <w:rPr>
                <w:rFonts w:eastAsia="?? ??"/>
              </w:rPr>
            </w:pPr>
            <w:r w:rsidRPr="00090C64">
              <w:rPr>
                <w:rFonts w:eastAsia="?? ??"/>
              </w:rPr>
              <w:t>BLER &lt;</w:t>
            </w:r>
          </w:p>
          <w:p w14:paraId="3FBE5BE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D12993">
            <w:pPr>
              <w:pStyle w:val="TAC"/>
              <w:rPr>
                <w:rFonts w:eastAsia="?? ??"/>
              </w:rPr>
            </w:pPr>
            <w:r w:rsidRPr="00090C64">
              <w:rPr>
                <w:rFonts w:eastAsia="?? ??"/>
              </w:rPr>
              <w:t>BLER &lt;</w:t>
            </w:r>
          </w:p>
          <w:p w14:paraId="1B396C5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D12993">
            <w:pPr>
              <w:pStyle w:val="TAC"/>
              <w:rPr>
                <w:rFonts w:eastAsia="?? ??"/>
              </w:rPr>
            </w:pPr>
            <w:r w:rsidRPr="00090C64">
              <w:rPr>
                <w:rFonts w:eastAsia="?? ??"/>
              </w:rPr>
              <w:t>BLER &lt;</w:t>
            </w:r>
          </w:p>
          <w:p w14:paraId="06DD3A1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D1299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D12993">
            <w:pPr>
              <w:pStyle w:val="TAC"/>
              <w:rPr>
                <w:rFonts w:eastAsia="?? ??"/>
              </w:rPr>
            </w:pPr>
          </w:p>
        </w:tc>
        <w:tc>
          <w:tcPr>
            <w:tcW w:w="1560" w:type="dxa"/>
            <w:tcBorders>
              <w:bottom w:val="single" w:sz="4" w:space="0" w:color="auto"/>
            </w:tcBorders>
          </w:tcPr>
          <w:p w14:paraId="2F6D8A5A" w14:textId="77777777" w:rsidR="00554118" w:rsidRPr="00090C64" w:rsidRDefault="00554118" w:rsidP="00D1299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D12993">
            <w:pPr>
              <w:pStyle w:val="TAC"/>
              <w:rPr>
                <w:rFonts w:eastAsia="?? ??"/>
              </w:rPr>
            </w:pPr>
            <w:r w:rsidRPr="00090C64">
              <w:rPr>
                <w:rFonts w:eastAsia="?? ??"/>
              </w:rPr>
              <w:t>BLER&lt;</w:t>
            </w:r>
          </w:p>
          <w:p w14:paraId="6F00A9F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D12993">
            <w:pPr>
              <w:pStyle w:val="TAC"/>
              <w:rPr>
                <w:rFonts w:eastAsia="?? ??"/>
              </w:rPr>
            </w:pPr>
            <w:r w:rsidRPr="00090C64">
              <w:rPr>
                <w:rFonts w:eastAsia="?? ??"/>
              </w:rPr>
              <w:t>BLER&lt;</w:t>
            </w:r>
          </w:p>
          <w:p w14:paraId="7A74CA1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D12993">
            <w:pPr>
              <w:pStyle w:val="TAC"/>
              <w:rPr>
                <w:rFonts w:eastAsia="?? ??"/>
              </w:rPr>
            </w:pPr>
            <w:r w:rsidRPr="00090C64">
              <w:rPr>
                <w:rFonts w:eastAsia="?? ??"/>
              </w:rPr>
              <w:t>BLER&lt;</w:t>
            </w:r>
          </w:p>
          <w:p w14:paraId="0FACBA7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D12993">
            <w:pPr>
              <w:pStyle w:val="TAC"/>
              <w:rPr>
                <w:rFonts w:eastAsia="?? ??"/>
              </w:rPr>
            </w:pPr>
            <w:r w:rsidRPr="00090C64">
              <w:rPr>
                <w:rFonts w:eastAsia="?? ??"/>
              </w:rPr>
              <w:t>BLER &lt;</w:t>
            </w:r>
          </w:p>
          <w:p w14:paraId="085F1035"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D1299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D1299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D1299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D12993">
            <w:pPr>
              <w:pStyle w:val="TAC"/>
              <w:rPr>
                <w:rFonts w:eastAsia="?? ??"/>
              </w:rPr>
            </w:pPr>
          </w:p>
        </w:tc>
        <w:tc>
          <w:tcPr>
            <w:tcW w:w="1560" w:type="dxa"/>
          </w:tcPr>
          <w:p w14:paraId="70B064CD" w14:textId="77777777" w:rsidR="00554118" w:rsidRPr="00090C64" w:rsidRDefault="00554118" w:rsidP="00D12993">
            <w:pPr>
              <w:pStyle w:val="TAC"/>
              <w:rPr>
                <w:rFonts w:eastAsia="?? ??"/>
              </w:rPr>
            </w:pPr>
            <w:r w:rsidRPr="00090C64">
              <w:rPr>
                <w:rFonts w:eastAsia="?? ??"/>
              </w:rPr>
              <w:t>384 kbps</w:t>
            </w:r>
          </w:p>
        </w:tc>
        <w:tc>
          <w:tcPr>
            <w:tcW w:w="1170" w:type="dxa"/>
          </w:tcPr>
          <w:p w14:paraId="3A17FEF7" w14:textId="77777777" w:rsidR="00554118" w:rsidRPr="00090C64" w:rsidRDefault="00554118" w:rsidP="00D12993">
            <w:pPr>
              <w:pStyle w:val="TAC"/>
              <w:rPr>
                <w:rFonts w:eastAsia="?? ??"/>
              </w:rPr>
            </w:pPr>
            <w:r w:rsidRPr="00090C64">
              <w:rPr>
                <w:rFonts w:eastAsia="?? ??"/>
              </w:rPr>
              <w:t>BLER&lt;</w:t>
            </w:r>
          </w:p>
          <w:p w14:paraId="459D123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D12993">
            <w:pPr>
              <w:pStyle w:val="TAC"/>
              <w:rPr>
                <w:rFonts w:eastAsia="?? ??"/>
              </w:rPr>
            </w:pPr>
            <w:r w:rsidRPr="00090C64">
              <w:rPr>
                <w:rFonts w:eastAsia="?? ??"/>
              </w:rPr>
              <w:t>BLER&lt;</w:t>
            </w:r>
          </w:p>
          <w:p w14:paraId="75964DDF"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D12993">
            <w:pPr>
              <w:pStyle w:val="TAC"/>
              <w:rPr>
                <w:rFonts w:eastAsia="?? ??"/>
              </w:rPr>
            </w:pPr>
            <w:r w:rsidRPr="00090C64">
              <w:rPr>
                <w:rFonts w:eastAsia="?? ??"/>
              </w:rPr>
              <w:t>BLER&lt;</w:t>
            </w:r>
          </w:p>
          <w:p w14:paraId="186AE94A"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D12993">
            <w:pPr>
              <w:pStyle w:val="TAC"/>
              <w:rPr>
                <w:rFonts w:eastAsia="?? ??"/>
              </w:rPr>
            </w:pPr>
            <w:r w:rsidRPr="00090C64">
              <w:rPr>
                <w:rFonts w:eastAsia="?? ??"/>
              </w:rPr>
              <w:t>BLER &lt;</w:t>
            </w:r>
          </w:p>
          <w:p w14:paraId="6D1DFDAB"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D12993">
            <w:pPr>
              <w:pStyle w:val="TAC"/>
              <w:rPr>
                <w:rFonts w:eastAsia="?? ??"/>
              </w:rPr>
            </w:pPr>
            <w:r w:rsidRPr="00090C64">
              <w:rPr>
                <w:rFonts w:eastAsia="?? ??"/>
              </w:rPr>
              <w:t>-</w:t>
            </w:r>
          </w:p>
        </w:tc>
        <w:tc>
          <w:tcPr>
            <w:tcW w:w="900" w:type="dxa"/>
          </w:tcPr>
          <w:p w14:paraId="43731226" w14:textId="77777777" w:rsidR="00554118" w:rsidRPr="00090C64" w:rsidRDefault="00554118" w:rsidP="00D12993">
            <w:pPr>
              <w:pStyle w:val="TAC"/>
              <w:rPr>
                <w:rFonts w:eastAsia="?? ??"/>
              </w:rPr>
            </w:pPr>
            <w:r w:rsidRPr="00090C64">
              <w:rPr>
                <w:rFonts w:eastAsia="?? ??"/>
              </w:rPr>
              <w:t>-</w:t>
            </w:r>
          </w:p>
        </w:tc>
        <w:tc>
          <w:tcPr>
            <w:tcW w:w="853" w:type="dxa"/>
          </w:tcPr>
          <w:p w14:paraId="308C14AC" w14:textId="77777777" w:rsidR="00554118" w:rsidRPr="00090C64" w:rsidRDefault="00554118" w:rsidP="00D1299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D1299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12993"/>
    <w:p w14:paraId="1CE5C4FA" w14:textId="77777777" w:rsidR="00D57C09" w:rsidRPr="00090C64" w:rsidRDefault="00D57C09" w:rsidP="00D57C09">
      <w:pPr>
        <w:pStyle w:val="Heading3"/>
      </w:pPr>
      <w:bookmarkStart w:id="10284" w:name="_Toc21125322"/>
      <w:bookmarkStart w:id="10285" w:name="_Toc29768312"/>
      <w:bookmarkStart w:id="10286" w:name="_Toc36044754"/>
      <w:bookmarkStart w:id="10287" w:name="_Toc37230659"/>
      <w:bookmarkStart w:id="10288" w:name="_Toc45907802"/>
      <w:bookmarkStart w:id="10289" w:name="_Toc53181907"/>
      <w:bookmarkStart w:id="10290" w:name="_Toc61117642"/>
      <w:bookmarkStart w:id="10291" w:name="_Toc67076731"/>
      <w:bookmarkStart w:id="10292" w:name="_Toc67077269"/>
      <w:bookmarkStart w:id="10293" w:name="_Toc74753151"/>
      <w:bookmarkStart w:id="10294" w:name="_Toc74753690"/>
      <w:bookmarkStart w:id="10295" w:name="_Toc74754228"/>
      <w:bookmarkStart w:id="10296" w:name="_Toc76507551"/>
      <w:bookmarkStart w:id="10297" w:name="_Toc83111702"/>
      <w:bookmarkStart w:id="10298" w:name="_Toc89877354"/>
      <w:bookmarkStart w:id="10299" w:name="_Toc98710889"/>
      <w:bookmarkStart w:id="10300" w:name="_Toc130920225"/>
      <w:bookmarkStart w:id="10301" w:name="_Toc137300771"/>
      <w:bookmarkStart w:id="10302" w:name="_Toc138889104"/>
      <w:bookmarkStart w:id="10303" w:name="_Toc145109113"/>
      <w:bookmarkStart w:id="10304" w:name="_Toc155260255"/>
      <w:bookmarkStart w:id="10305" w:name="_Toc219557752"/>
      <w:r w:rsidRPr="00090C64">
        <w:t>8.3.2</w:t>
      </w:r>
      <w:r w:rsidRPr="00090C64">
        <w:tab/>
        <w:t>Definitions and applicability</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5C2735A" w14:textId="6D6C7290" w:rsidR="00D57C09" w:rsidRPr="00090C64" w:rsidRDefault="00D57C09" w:rsidP="00D1299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1299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1299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1299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1299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1299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1299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06" w:name="_Toc21125323"/>
      <w:bookmarkStart w:id="10307" w:name="_Toc29768313"/>
      <w:bookmarkStart w:id="10308" w:name="_Toc36044755"/>
      <w:bookmarkStart w:id="10309" w:name="_Toc37230660"/>
      <w:bookmarkStart w:id="10310" w:name="_Toc45907803"/>
      <w:bookmarkStart w:id="10311" w:name="_Toc53181908"/>
      <w:bookmarkStart w:id="10312" w:name="_Toc61117643"/>
      <w:bookmarkStart w:id="10313" w:name="_Toc67076732"/>
      <w:bookmarkStart w:id="10314" w:name="_Toc67077270"/>
      <w:bookmarkStart w:id="10315" w:name="_Toc74753152"/>
      <w:bookmarkStart w:id="10316" w:name="_Toc74753691"/>
      <w:bookmarkStart w:id="10317" w:name="_Toc74754229"/>
      <w:bookmarkStart w:id="10318" w:name="_Toc76507552"/>
      <w:bookmarkStart w:id="10319" w:name="_Toc83111703"/>
      <w:bookmarkStart w:id="10320" w:name="_Toc89877355"/>
      <w:bookmarkStart w:id="10321" w:name="_Toc98710890"/>
      <w:bookmarkStart w:id="10322" w:name="_Toc130920226"/>
      <w:bookmarkStart w:id="10323" w:name="_Toc137300772"/>
      <w:bookmarkStart w:id="10324" w:name="_Toc138889105"/>
      <w:bookmarkStart w:id="10325" w:name="_Toc145109114"/>
      <w:bookmarkStart w:id="10326" w:name="_Toc155260256"/>
      <w:bookmarkStart w:id="10327" w:name="_Toc219557753"/>
      <w:r w:rsidRPr="00090C64">
        <w:t>8.3.3</w:t>
      </w:r>
      <w:r w:rsidRPr="00090C64">
        <w:tab/>
        <w:t>Minimum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F835301" w14:textId="2BD74CE2" w:rsidR="00D57C09" w:rsidRPr="00090C64" w:rsidRDefault="00D57C09" w:rsidP="00D1299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28" w:name="_Toc21125324"/>
      <w:bookmarkStart w:id="10329" w:name="_Toc29768314"/>
      <w:bookmarkStart w:id="10330" w:name="_Toc36044756"/>
      <w:bookmarkStart w:id="10331" w:name="_Toc37230661"/>
      <w:bookmarkStart w:id="10332" w:name="_Toc45907804"/>
      <w:bookmarkStart w:id="10333" w:name="_Toc53181909"/>
      <w:bookmarkStart w:id="10334" w:name="_Toc61117644"/>
      <w:bookmarkStart w:id="10335" w:name="_Toc67076733"/>
      <w:bookmarkStart w:id="10336" w:name="_Toc67077271"/>
      <w:bookmarkStart w:id="10337" w:name="_Toc74753153"/>
      <w:bookmarkStart w:id="10338" w:name="_Toc74753692"/>
      <w:bookmarkStart w:id="10339" w:name="_Toc74754230"/>
      <w:bookmarkStart w:id="10340" w:name="_Toc76507553"/>
      <w:bookmarkStart w:id="10341" w:name="_Toc83111704"/>
      <w:bookmarkStart w:id="10342" w:name="_Toc89877356"/>
      <w:bookmarkStart w:id="10343" w:name="_Toc98710891"/>
      <w:bookmarkStart w:id="10344" w:name="_Toc130920227"/>
      <w:bookmarkStart w:id="10345" w:name="_Toc137300773"/>
      <w:bookmarkStart w:id="10346" w:name="_Toc138889106"/>
      <w:bookmarkStart w:id="10347" w:name="_Toc145109115"/>
      <w:bookmarkStart w:id="10348" w:name="_Toc155260257"/>
      <w:bookmarkStart w:id="10349" w:name="_Toc219557754"/>
      <w:r w:rsidRPr="00090C64">
        <w:t>8.3.4</w:t>
      </w:r>
      <w:r w:rsidRPr="00090C64">
        <w:tab/>
        <w:t>Test purposes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2F9AA040" w14:textId="7144FFD4" w:rsidR="00D57C09" w:rsidRPr="00090C64" w:rsidRDefault="00D57C09" w:rsidP="00D1299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0" w:name="_Toc21125325"/>
      <w:bookmarkStart w:id="10351" w:name="_Toc29768315"/>
      <w:bookmarkStart w:id="10352" w:name="_Toc36044757"/>
      <w:bookmarkStart w:id="10353" w:name="_Toc37230662"/>
      <w:bookmarkStart w:id="10354" w:name="_Toc45907805"/>
      <w:bookmarkStart w:id="10355" w:name="_Toc53181910"/>
      <w:bookmarkStart w:id="10356" w:name="_Toc61117645"/>
      <w:bookmarkStart w:id="10357" w:name="_Toc67076734"/>
      <w:bookmarkStart w:id="10358" w:name="_Toc67077272"/>
      <w:bookmarkStart w:id="10359" w:name="_Toc74753154"/>
      <w:bookmarkStart w:id="10360" w:name="_Toc74753693"/>
      <w:bookmarkStart w:id="10361" w:name="_Toc74754231"/>
      <w:bookmarkStart w:id="10362" w:name="_Toc76507554"/>
      <w:bookmarkStart w:id="10363" w:name="_Toc83111705"/>
      <w:bookmarkStart w:id="10364" w:name="_Toc89877357"/>
      <w:bookmarkStart w:id="10365" w:name="_Toc98710892"/>
      <w:bookmarkStart w:id="10366" w:name="_Toc130920228"/>
      <w:bookmarkStart w:id="10367" w:name="_Toc137300774"/>
      <w:bookmarkStart w:id="10368" w:name="_Toc138889107"/>
      <w:bookmarkStart w:id="10369" w:name="_Toc145109116"/>
      <w:bookmarkStart w:id="10370" w:name="_Toc155260258"/>
      <w:bookmarkStart w:id="10371" w:name="_Toc219557755"/>
      <w:r w:rsidRPr="00090C64">
        <w:t>8.3.5</w:t>
      </w:r>
      <w:r w:rsidRPr="00090C64">
        <w:rPr>
          <w:lang w:eastAsia="sv-SE"/>
        </w:rPr>
        <w:tab/>
        <w:t>Method of test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249AD01C" w14:textId="77777777" w:rsidR="00D57C09" w:rsidRPr="00090C64" w:rsidRDefault="00D57C09" w:rsidP="00D57C09">
      <w:pPr>
        <w:pStyle w:val="Heading4"/>
        <w:rPr>
          <w:lang w:eastAsia="sv-SE"/>
        </w:rPr>
      </w:pPr>
      <w:bookmarkStart w:id="10372" w:name="_Toc21125326"/>
      <w:bookmarkStart w:id="10373" w:name="_Toc29768316"/>
      <w:bookmarkStart w:id="10374" w:name="_Toc36044758"/>
      <w:bookmarkStart w:id="10375" w:name="_Toc37230663"/>
      <w:bookmarkStart w:id="10376" w:name="_Toc45907806"/>
      <w:bookmarkStart w:id="10377" w:name="_Toc53181911"/>
      <w:bookmarkStart w:id="10378" w:name="_Toc61117646"/>
      <w:bookmarkStart w:id="10379" w:name="_Toc67076735"/>
      <w:bookmarkStart w:id="10380" w:name="_Toc67077273"/>
      <w:bookmarkStart w:id="10381" w:name="_Toc74753155"/>
      <w:bookmarkStart w:id="10382" w:name="_Toc74753694"/>
      <w:bookmarkStart w:id="10383" w:name="_Toc74754232"/>
      <w:bookmarkStart w:id="10384" w:name="_Toc76507555"/>
      <w:bookmarkStart w:id="10385" w:name="_Toc83111706"/>
      <w:bookmarkStart w:id="10386" w:name="_Toc89877358"/>
      <w:bookmarkStart w:id="10387" w:name="_Toc98710893"/>
      <w:bookmarkStart w:id="10388" w:name="_Toc130920229"/>
      <w:bookmarkStart w:id="10389" w:name="_Toc137300775"/>
      <w:bookmarkStart w:id="10390" w:name="_Toc138889108"/>
      <w:bookmarkStart w:id="10391" w:name="_Toc145109117"/>
      <w:bookmarkStart w:id="10392" w:name="_Toc155260259"/>
      <w:bookmarkStart w:id="10393" w:name="_Toc219557756"/>
      <w:r w:rsidRPr="00090C64">
        <w:rPr>
          <w:lang w:eastAsia="sv-SE"/>
        </w:rPr>
        <w:t>8.3.5.1</w:t>
      </w:r>
      <w:r w:rsidRPr="00090C64">
        <w:rPr>
          <w:lang w:eastAsia="sv-SE"/>
        </w:rPr>
        <w:tab/>
        <w:t>Initial conditions</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622E841B" w14:textId="505CAFF5" w:rsidR="00D57C09" w:rsidRPr="00090C64" w:rsidRDefault="00D57C09" w:rsidP="00D1299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1299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12993">
      <w:r w:rsidRPr="00090C64">
        <w:t>Test environment:</w:t>
      </w:r>
      <w:r w:rsidRPr="00090C64">
        <w:tab/>
        <w:t>normal, see annex G.2.</w:t>
      </w:r>
    </w:p>
    <w:p w14:paraId="4959AEFA" w14:textId="5C9D9133" w:rsidR="00D57C09" w:rsidRPr="00090C64" w:rsidRDefault="00D57C09" w:rsidP="00D1299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4" w:name="_Toc21125327"/>
      <w:bookmarkStart w:id="10395" w:name="_Toc29768317"/>
      <w:bookmarkStart w:id="10396" w:name="_Toc36044759"/>
      <w:bookmarkStart w:id="10397" w:name="_Toc37230664"/>
      <w:bookmarkStart w:id="10398" w:name="_Toc45907807"/>
      <w:bookmarkStart w:id="10399" w:name="_Toc53181912"/>
      <w:bookmarkStart w:id="10400" w:name="_Toc61117647"/>
      <w:bookmarkStart w:id="10401" w:name="_Toc67076736"/>
      <w:bookmarkStart w:id="10402" w:name="_Toc67077274"/>
      <w:bookmarkStart w:id="10403" w:name="_Toc74753156"/>
      <w:bookmarkStart w:id="10404" w:name="_Toc74753695"/>
      <w:bookmarkStart w:id="10405" w:name="_Toc74754233"/>
      <w:bookmarkStart w:id="10406" w:name="_Toc76507556"/>
      <w:bookmarkStart w:id="10407" w:name="_Toc83111707"/>
      <w:bookmarkStart w:id="10408" w:name="_Toc89877359"/>
      <w:bookmarkStart w:id="10409" w:name="_Toc98710894"/>
      <w:bookmarkStart w:id="10410" w:name="_Toc130920230"/>
      <w:bookmarkStart w:id="10411" w:name="_Toc137300776"/>
      <w:bookmarkStart w:id="10412" w:name="_Toc138889109"/>
      <w:bookmarkStart w:id="10413" w:name="_Toc145109118"/>
      <w:bookmarkStart w:id="10414" w:name="_Toc155260260"/>
      <w:bookmarkStart w:id="10415" w:name="_Toc219557757"/>
      <w:r w:rsidRPr="00090C64">
        <w:rPr>
          <w:lang w:eastAsia="sv-SE"/>
        </w:rPr>
        <w:t>8.3.5.2</w:t>
      </w:r>
      <w:r w:rsidRPr="00090C64">
        <w:rPr>
          <w:lang w:eastAsia="sv-SE"/>
        </w:rPr>
        <w:tab/>
        <w:t>Procedure</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3D64345"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1299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1299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1299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1299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1299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1299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1299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1299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1299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1299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D1299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D1299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D1299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D1299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D1299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D1299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D1299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D12993"/>
    <w:p w14:paraId="34CFBC3D" w14:textId="77777777" w:rsidR="00D57C09" w:rsidRPr="00090C64" w:rsidRDefault="00D57C09" w:rsidP="00D1299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16" w:name="_Toc21125328"/>
      <w:bookmarkStart w:id="10417" w:name="_Toc29768318"/>
      <w:bookmarkStart w:id="10418" w:name="_Toc36044760"/>
      <w:bookmarkStart w:id="10419" w:name="_Toc37230665"/>
      <w:bookmarkStart w:id="10420" w:name="_Toc45907808"/>
      <w:bookmarkStart w:id="10421" w:name="_Toc53181913"/>
      <w:bookmarkStart w:id="10422" w:name="_Toc61117648"/>
      <w:bookmarkStart w:id="10423" w:name="_Toc67076737"/>
      <w:bookmarkStart w:id="10424" w:name="_Toc67077275"/>
      <w:bookmarkStart w:id="10425" w:name="_Toc74753157"/>
      <w:bookmarkStart w:id="10426" w:name="_Toc74753696"/>
      <w:bookmarkStart w:id="10427" w:name="_Toc74754234"/>
      <w:bookmarkStart w:id="10428" w:name="_Toc76507557"/>
      <w:bookmarkStart w:id="10429" w:name="_Toc83111708"/>
      <w:bookmarkStart w:id="10430" w:name="_Toc89877360"/>
      <w:bookmarkStart w:id="10431" w:name="_Toc98710895"/>
      <w:bookmarkStart w:id="10432" w:name="_Toc130920231"/>
      <w:bookmarkStart w:id="10433" w:name="_Toc137300777"/>
      <w:bookmarkStart w:id="10434" w:name="_Toc138889110"/>
      <w:bookmarkStart w:id="10435" w:name="_Toc145109119"/>
      <w:bookmarkStart w:id="10436" w:name="_Toc155260261"/>
      <w:bookmarkStart w:id="10437" w:name="_Toc219557758"/>
      <w:r w:rsidRPr="00090C64">
        <w:t>8.3.6</w:t>
      </w:r>
      <w:r w:rsidRPr="00090C64">
        <w:tab/>
        <w:t>Test requirements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5BE3C34" w14:textId="1C507689" w:rsidR="00D57C09" w:rsidRPr="00090C64" w:rsidRDefault="00D57C09" w:rsidP="00D1299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1299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38" w:name="_Toc21125329"/>
      <w:bookmarkStart w:id="10439" w:name="_Toc29768319"/>
      <w:bookmarkStart w:id="10440" w:name="_Toc36044761"/>
      <w:bookmarkStart w:id="10441" w:name="_Toc37230666"/>
      <w:bookmarkStart w:id="10442" w:name="_Toc45907809"/>
      <w:bookmarkStart w:id="10443" w:name="_Toc53181914"/>
      <w:bookmarkStart w:id="10444" w:name="_Toc61117649"/>
      <w:bookmarkStart w:id="10445" w:name="_Toc67076738"/>
      <w:bookmarkStart w:id="10446" w:name="_Toc67077276"/>
      <w:bookmarkStart w:id="10447" w:name="_Toc74753158"/>
      <w:bookmarkStart w:id="10448" w:name="_Toc74753697"/>
      <w:bookmarkStart w:id="10449" w:name="_Toc74754235"/>
      <w:bookmarkStart w:id="10450" w:name="_Toc76507558"/>
      <w:bookmarkStart w:id="10451" w:name="_Toc83111709"/>
      <w:bookmarkStart w:id="10452" w:name="_Toc89877361"/>
      <w:bookmarkStart w:id="10453" w:name="_Toc98710896"/>
      <w:bookmarkStart w:id="10454" w:name="_Toc130920232"/>
      <w:bookmarkStart w:id="10455" w:name="_Toc137300778"/>
      <w:bookmarkStart w:id="10456" w:name="_Toc138889111"/>
      <w:bookmarkStart w:id="10457" w:name="_Toc145109120"/>
      <w:bookmarkStart w:id="10458" w:name="_Toc155260262"/>
      <w:bookmarkStart w:id="10459" w:name="_Toc219557759"/>
      <w:r w:rsidRPr="00090C64">
        <w:t>8.4</w:t>
      </w:r>
      <w:r w:rsidRPr="00090C64">
        <w:tab/>
        <w:t>Radiated performance requirements for E-UTRA</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EEBC3A6" w14:textId="77777777" w:rsidR="00D57C09" w:rsidRPr="00090C64" w:rsidRDefault="00D57C09" w:rsidP="00D57C09">
      <w:pPr>
        <w:pStyle w:val="Heading3"/>
      </w:pPr>
      <w:bookmarkStart w:id="10460" w:name="_Toc21125330"/>
      <w:bookmarkStart w:id="10461" w:name="_Toc29768320"/>
      <w:bookmarkStart w:id="10462" w:name="_Toc36044762"/>
      <w:bookmarkStart w:id="10463" w:name="_Toc37230667"/>
      <w:bookmarkStart w:id="10464" w:name="_Toc45907810"/>
      <w:bookmarkStart w:id="10465" w:name="_Toc53181915"/>
      <w:bookmarkStart w:id="10466" w:name="_Toc61117650"/>
      <w:bookmarkStart w:id="10467" w:name="_Toc67076739"/>
      <w:bookmarkStart w:id="10468" w:name="_Toc67077277"/>
      <w:bookmarkStart w:id="10469" w:name="_Toc74753159"/>
      <w:bookmarkStart w:id="10470" w:name="_Toc74753698"/>
      <w:bookmarkStart w:id="10471" w:name="_Toc74754236"/>
      <w:bookmarkStart w:id="10472" w:name="_Toc76507559"/>
      <w:bookmarkStart w:id="10473" w:name="_Toc83111710"/>
      <w:bookmarkStart w:id="10474" w:name="_Toc89877362"/>
      <w:bookmarkStart w:id="10475" w:name="_Toc98710897"/>
      <w:bookmarkStart w:id="10476" w:name="_Toc130920233"/>
      <w:bookmarkStart w:id="10477" w:name="_Toc137300779"/>
      <w:bookmarkStart w:id="10478" w:name="_Toc138889112"/>
      <w:bookmarkStart w:id="10479" w:name="_Toc145109121"/>
      <w:bookmarkStart w:id="10480" w:name="_Toc155260263"/>
      <w:bookmarkStart w:id="10481" w:name="_Toc219557760"/>
      <w:r w:rsidRPr="00090C64">
        <w:t>8.4.1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75BD994F" w14:textId="08AA83B9" w:rsidR="00D57C09" w:rsidRPr="00090C64" w:rsidRDefault="00D57C09" w:rsidP="00D1299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1299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1299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1299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D1299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12993">
      <w:r w:rsidRPr="00090C64">
        <w:t xml:space="preserve">For tests in </w:t>
      </w:r>
      <w:r w:rsidR="00554118" w:rsidRPr="00090C64">
        <w:t>clause 8</w:t>
      </w:r>
      <w:r w:rsidRPr="00090C64">
        <w:t>.4 the transmitters may be OFF.</w:t>
      </w:r>
    </w:p>
    <w:p w14:paraId="41951020" w14:textId="77777777" w:rsidR="00D57C09" w:rsidRPr="00090C64" w:rsidRDefault="00D57C09" w:rsidP="00D12993">
      <w:pPr>
        <w:rPr>
          <w:rFonts w:cs="v4.2.0"/>
        </w:rPr>
      </w:pPr>
      <w:r w:rsidRPr="00090C64">
        <w:t>The performance requirements for High Speed Train conditions are optional.</w:t>
      </w:r>
    </w:p>
    <w:p w14:paraId="0E986FD9" w14:textId="77777777" w:rsidR="00D57C09" w:rsidRPr="00090C64" w:rsidRDefault="00D57C09" w:rsidP="00D12993">
      <w:r w:rsidRPr="00090C64">
        <w:t>The performance requirements for UL timing adjustment scenario 2 are optional.</w:t>
      </w:r>
    </w:p>
    <w:p w14:paraId="0907919B" w14:textId="77777777" w:rsidR="00D57C09" w:rsidRPr="00090C64" w:rsidRDefault="00D57C09" w:rsidP="00D1299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D1299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12993">
      <w:pPr>
        <w:pStyle w:val="EQ"/>
      </w:pPr>
      <w:r w:rsidRPr="00090C64">
        <w:tab/>
        <w:t>SNR = S / N</w:t>
      </w:r>
    </w:p>
    <w:p w14:paraId="034FFD2F" w14:textId="77777777" w:rsidR="00D57C09" w:rsidRPr="00090C64" w:rsidRDefault="00D57C09" w:rsidP="00D12993">
      <w:r w:rsidRPr="00090C64">
        <w:t>Where:</w:t>
      </w:r>
    </w:p>
    <w:p w14:paraId="2EB09532" w14:textId="77777777" w:rsidR="00D57C09" w:rsidRPr="00090C64" w:rsidRDefault="00D57C09" w:rsidP="00D12993">
      <w:pPr>
        <w:pStyle w:val="B10"/>
      </w:pPr>
      <w:r w:rsidRPr="00090C64">
        <w:t>S</w:t>
      </w:r>
      <w:r w:rsidRPr="00090C64">
        <w:tab/>
        <w:t>is the total signal energy in the subframe.</w:t>
      </w:r>
    </w:p>
    <w:p w14:paraId="47585D95" w14:textId="77777777" w:rsidR="00D57C09" w:rsidRPr="00090C64" w:rsidRDefault="00D57C09" w:rsidP="00D1299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1299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12993">
      <w:pPr>
        <w:pStyle w:val="EQ"/>
        <w:rPr>
          <w:lang w:eastAsia="zh-CN"/>
        </w:rPr>
      </w:pPr>
      <w:r w:rsidRPr="00090C64">
        <w:tab/>
        <w:t>SINR = S / N'</w:t>
      </w:r>
    </w:p>
    <w:p w14:paraId="2899B2D8" w14:textId="77777777" w:rsidR="00D57C09" w:rsidRPr="00090C64" w:rsidRDefault="00D57C09" w:rsidP="00D12993">
      <w:r w:rsidRPr="00090C64">
        <w:t>Where:</w:t>
      </w:r>
    </w:p>
    <w:p w14:paraId="2B6EC4B6" w14:textId="77777777" w:rsidR="00D57C09" w:rsidRPr="00090C64" w:rsidRDefault="00D57C09" w:rsidP="00D12993">
      <w:pPr>
        <w:pStyle w:val="B10"/>
      </w:pPr>
      <w:r w:rsidRPr="00090C64">
        <w:t>S is the total signal energy in the subframe.</w:t>
      </w:r>
    </w:p>
    <w:p w14:paraId="537D5574" w14:textId="77777777" w:rsidR="00D57C09" w:rsidRPr="00090C64" w:rsidRDefault="00D57C09" w:rsidP="00D1299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2" w:name="_Toc21125331"/>
      <w:bookmarkStart w:id="10483" w:name="_Toc29768321"/>
      <w:bookmarkStart w:id="10484" w:name="_Toc36044763"/>
      <w:bookmarkStart w:id="10485" w:name="_Toc37230668"/>
      <w:bookmarkStart w:id="10486" w:name="_Toc45907811"/>
      <w:bookmarkStart w:id="10487" w:name="_Toc53181916"/>
      <w:bookmarkStart w:id="10488" w:name="_Toc61117651"/>
      <w:bookmarkStart w:id="10489" w:name="_Toc67076740"/>
      <w:bookmarkStart w:id="10490" w:name="_Toc67077278"/>
      <w:bookmarkStart w:id="10491" w:name="_Toc74753160"/>
      <w:bookmarkStart w:id="10492" w:name="_Toc74753699"/>
      <w:bookmarkStart w:id="10493" w:name="_Toc74754237"/>
      <w:bookmarkStart w:id="10494" w:name="_Toc76507560"/>
      <w:bookmarkStart w:id="10495" w:name="_Toc83111711"/>
      <w:bookmarkStart w:id="10496" w:name="_Toc89877363"/>
      <w:bookmarkStart w:id="10497" w:name="_Toc98710898"/>
      <w:bookmarkStart w:id="10498" w:name="_Toc130920234"/>
      <w:bookmarkStart w:id="10499" w:name="_Toc137300780"/>
      <w:bookmarkStart w:id="10500" w:name="_Toc138889113"/>
      <w:bookmarkStart w:id="10501" w:name="_Toc145109122"/>
      <w:bookmarkStart w:id="10502" w:name="_Toc155260264"/>
      <w:bookmarkStart w:id="10503" w:name="_Toc219557761"/>
      <w:r w:rsidRPr="00090C64">
        <w:t>8.4.2</w:t>
      </w:r>
      <w:r w:rsidRPr="00090C64">
        <w:tab/>
        <w:t>Definitions and applicability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21C8B71" w14:textId="3BED32AD" w:rsidR="00D57C09" w:rsidRPr="00090C64" w:rsidRDefault="00D57C09" w:rsidP="00D1299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1299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12993">
      <w:pPr>
        <w:pStyle w:val="B10"/>
      </w:pPr>
      <w:r w:rsidRPr="00090C64">
        <w:t>-</w:t>
      </w:r>
      <w:r w:rsidRPr="00090C64">
        <w:tab/>
        <w:t>The performance requirements for High Speed Train conditions are optional.</w:t>
      </w:r>
    </w:p>
    <w:p w14:paraId="368678DE" w14:textId="77777777" w:rsidR="00D57C09" w:rsidRPr="00090C64" w:rsidRDefault="00D57C09" w:rsidP="00D12993">
      <w:pPr>
        <w:pStyle w:val="B10"/>
      </w:pPr>
      <w:r w:rsidRPr="00090C64">
        <w:t>-</w:t>
      </w:r>
      <w:r w:rsidRPr="00090C64">
        <w:tab/>
        <w:t>The performance requirements for UL timing adjustment scenario 2 are optional.</w:t>
      </w:r>
    </w:p>
    <w:p w14:paraId="5FD7B9EF" w14:textId="3929C772" w:rsidR="00D57C09" w:rsidRPr="00090C64" w:rsidRDefault="00D57C09" w:rsidP="00D1299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1299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12993">
      <w:pPr>
        <w:pStyle w:val="B2"/>
      </w:pPr>
      <w:r w:rsidRPr="00090C64">
        <w:t>-</w:t>
      </w:r>
      <w:r w:rsidRPr="00090C64">
        <w:tab/>
        <w:t>Requirements for PUSCH supporting Cat-M1 UEs</w:t>
      </w:r>
    </w:p>
    <w:p w14:paraId="18B2DD72" w14:textId="77777777" w:rsidR="00D57C09" w:rsidRPr="00090C64" w:rsidRDefault="00D57C09" w:rsidP="00D12993">
      <w:pPr>
        <w:pStyle w:val="B2"/>
      </w:pPr>
      <w:r w:rsidRPr="00090C64">
        <w:t>-</w:t>
      </w:r>
      <w:r w:rsidRPr="00090C64">
        <w:tab/>
        <w:t>PUCCH performance requirements for supporting Cat-M1 UEs</w:t>
      </w:r>
    </w:p>
    <w:p w14:paraId="20E62898" w14:textId="77777777" w:rsidR="00D57C09" w:rsidRPr="00090C64" w:rsidRDefault="00D57C09" w:rsidP="00D12993">
      <w:pPr>
        <w:pStyle w:val="B2"/>
      </w:pPr>
      <w:r w:rsidRPr="00090C64">
        <w:t>-</w:t>
      </w:r>
      <w:r w:rsidRPr="00090C64">
        <w:tab/>
        <w:t>PRACH missed detection, Cat-M1 mode</w:t>
      </w:r>
    </w:p>
    <w:p w14:paraId="38B02251" w14:textId="4AA99453" w:rsidR="00D57C09" w:rsidRPr="00090C64" w:rsidRDefault="00D57C09" w:rsidP="00D1299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1299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1299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4" w:name="_Toc21125332"/>
      <w:bookmarkStart w:id="10505" w:name="_Toc29768322"/>
      <w:bookmarkStart w:id="10506" w:name="_Toc36044764"/>
      <w:bookmarkStart w:id="10507" w:name="_Toc37230669"/>
      <w:bookmarkStart w:id="10508" w:name="_Toc45907812"/>
      <w:bookmarkStart w:id="10509" w:name="_Toc53181917"/>
      <w:bookmarkStart w:id="10510" w:name="_Toc61117652"/>
      <w:bookmarkStart w:id="10511" w:name="_Toc67076741"/>
      <w:bookmarkStart w:id="10512" w:name="_Toc67077279"/>
      <w:bookmarkStart w:id="10513" w:name="_Toc74753161"/>
      <w:bookmarkStart w:id="10514" w:name="_Toc74753700"/>
      <w:bookmarkStart w:id="10515" w:name="_Toc74754238"/>
      <w:bookmarkStart w:id="10516" w:name="_Toc76507561"/>
      <w:bookmarkStart w:id="10517" w:name="_Toc83111712"/>
      <w:bookmarkStart w:id="10518" w:name="_Toc89877364"/>
      <w:bookmarkStart w:id="10519" w:name="_Toc98710899"/>
      <w:bookmarkStart w:id="10520" w:name="_Toc130920235"/>
      <w:bookmarkStart w:id="10521" w:name="_Toc137300781"/>
      <w:bookmarkStart w:id="10522" w:name="_Toc138889114"/>
      <w:bookmarkStart w:id="10523" w:name="_Toc145109123"/>
      <w:bookmarkStart w:id="10524" w:name="_Toc155260265"/>
      <w:bookmarkStart w:id="10525" w:name="_Toc219557762"/>
      <w:r w:rsidRPr="00090C64">
        <w:t>8.4.3</w:t>
      </w:r>
      <w:r w:rsidRPr="00090C64">
        <w:tab/>
        <w:t>Minimum requirements</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057F25BD" w14:textId="4E6C1CC6" w:rsidR="00D57C09" w:rsidRPr="00090C64" w:rsidRDefault="00D57C09" w:rsidP="00D1299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26" w:name="_Toc21125333"/>
      <w:bookmarkStart w:id="10527" w:name="_Toc29768323"/>
      <w:bookmarkStart w:id="10528" w:name="_Toc36044765"/>
      <w:bookmarkStart w:id="10529" w:name="_Toc37230670"/>
      <w:bookmarkStart w:id="10530" w:name="_Toc45907813"/>
      <w:bookmarkStart w:id="10531" w:name="_Toc53181918"/>
      <w:bookmarkStart w:id="10532" w:name="_Toc61117653"/>
      <w:bookmarkStart w:id="10533" w:name="_Toc67076742"/>
      <w:bookmarkStart w:id="10534" w:name="_Toc67077280"/>
      <w:bookmarkStart w:id="10535" w:name="_Toc74753162"/>
      <w:bookmarkStart w:id="10536" w:name="_Toc74753701"/>
      <w:bookmarkStart w:id="10537" w:name="_Toc74754239"/>
      <w:bookmarkStart w:id="10538" w:name="_Toc76507562"/>
      <w:bookmarkStart w:id="10539" w:name="_Toc83111713"/>
      <w:bookmarkStart w:id="10540" w:name="_Toc89877365"/>
      <w:bookmarkStart w:id="10541" w:name="_Toc98710900"/>
      <w:bookmarkStart w:id="10542" w:name="_Toc130920236"/>
      <w:bookmarkStart w:id="10543" w:name="_Toc137300782"/>
      <w:bookmarkStart w:id="10544" w:name="_Toc138889115"/>
      <w:bookmarkStart w:id="10545" w:name="_Toc145109124"/>
      <w:bookmarkStart w:id="10546" w:name="_Toc155260266"/>
      <w:bookmarkStart w:id="10547" w:name="_Toc219557763"/>
      <w:r w:rsidRPr="00090C64">
        <w:t>8.4.4</w:t>
      </w:r>
      <w:r w:rsidRPr="00090C64">
        <w:tab/>
        <w:t>Test purposes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9E58CAE" w14:textId="058731EB" w:rsidR="00D57C09" w:rsidRPr="00090C64" w:rsidRDefault="00D57C09" w:rsidP="00D1299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48" w:name="_Toc21125334"/>
      <w:bookmarkStart w:id="10549" w:name="_Toc29768324"/>
      <w:bookmarkStart w:id="10550" w:name="_Toc36044766"/>
      <w:bookmarkStart w:id="10551" w:name="_Toc37230671"/>
      <w:bookmarkStart w:id="10552" w:name="_Toc45907814"/>
      <w:bookmarkStart w:id="10553" w:name="_Toc53181919"/>
      <w:bookmarkStart w:id="10554" w:name="_Toc61117654"/>
      <w:bookmarkStart w:id="10555" w:name="_Toc67076743"/>
      <w:bookmarkStart w:id="10556" w:name="_Toc67077281"/>
      <w:bookmarkStart w:id="10557" w:name="_Toc74753163"/>
      <w:bookmarkStart w:id="10558" w:name="_Toc74753702"/>
      <w:bookmarkStart w:id="10559" w:name="_Toc74754240"/>
      <w:bookmarkStart w:id="10560" w:name="_Toc76507563"/>
      <w:bookmarkStart w:id="10561" w:name="_Toc83111714"/>
      <w:bookmarkStart w:id="10562" w:name="_Toc89877366"/>
      <w:bookmarkStart w:id="10563" w:name="_Toc98710901"/>
      <w:bookmarkStart w:id="10564" w:name="_Toc130920237"/>
      <w:bookmarkStart w:id="10565" w:name="_Toc137300783"/>
      <w:bookmarkStart w:id="10566" w:name="_Toc138889116"/>
      <w:bookmarkStart w:id="10567" w:name="_Toc145109125"/>
      <w:bookmarkStart w:id="10568" w:name="_Toc155260267"/>
      <w:bookmarkStart w:id="10569" w:name="_Toc219557764"/>
      <w:r w:rsidRPr="00090C64">
        <w:t>8.4.5</w:t>
      </w:r>
      <w:r w:rsidRPr="00090C64">
        <w:rPr>
          <w:lang w:eastAsia="sv-SE"/>
        </w:rPr>
        <w:tab/>
        <w:t>Method of test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45C33D95" w14:textId="77777777" w:rsidR="00D57C09" w:rsidRPr="00090C64" w:rsidRDefault="00D57C09" w:rsidP="00D57C09">
      <w:pPr>
        <w:pStyle w:val="Heading4"/>
        <w:rPr>
          <w:lang w:eastAsia="sv-SE"/>
        </w:rPr>
      </w:pPr>
      <w:bookmarkStart w:id="10570" w:name="_Toc21125335"/>
      <w:bookmarkStart w:id="10571" w:name="_Toc29768325"/>
      <w:bookmarkStart w:id="10572" w:name="_Toc36044767"/>
      <w:bookmarkStart w:id="10573" w:name="_Toc37230672"/>
      <w:bookmarkStart w:id="10574" w:name="_Toc45907815"/>
      <w:bookmarkStart w:id="10575" w:name="_Toc53181920"/>
      <w:bookmarkStart w:id="10576" w:name="_Toc61117655"/>
      <w:bookmarkStart w:id="10577" w:name="_Toc67076744"/>
      <w:bookmarkStart w:id="10578" w:name="_Toc67077282"/>
      <w:bookmarkStart w:id="10579" w:name="_Toc74753164"/>
      <w:bookmarkStart w:id="10580" w:name="_Toc74753703"/>
      <w:bookmarkStart w:id="10581" w:name="_Toc74754241"/>
      <w:bookmarkStart w:id="10582" w:name="_Toc76507564"/>
      <w:bookmarkStart w:id="10583" w:name="_Toc83111715"/>
      <w:bookmarkStart w:id="10584" w:name="_Toc89877367"/>
      <w:bookmarkStart w:id="10585" w:name="_Toc98710902"/>
      <w:bookmarkStart w:id="10586" w:name="_Toc130920238"/>
      <w:bookmarkStart w:id="10587" w:name="_Toc137300784"/>
      <w:bookmarkStart w:id="10588" w:name="_Toc138889117"/>
      <w:bookmarkStart w:id="10589" w:name="_Toc145109126"/>
      <w:bookmarkStart w:id="10590" w:name="_Toc155260268"/>
      <w:bookmarkStart w:id="10591" w:name="_Toc219557765"/>
      <w:r w:rsidRPr="00090C64">
        <w:rPr>
          <w:lang w:eastAsia="sv-SE"/>
        </w:rPr>
        <w:t>8.4.5.1</w:t>
      </w:r>
      <w:r w:rsidRPr="00090C64">
        <w:rPr>
          <w:lang w:eastAsia="sv-SE"/>
        </w:rPr>
        <w:tab/>
        <w:t>Initial conditions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E1E5757" w14:textId="5CA11701" w:rsidR="00D57C09" w:rsidRPr="00090C64" w:rsidRDefault="00D57C09" w:rsidP="00D1299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1299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D12993">
      <w:pPr>
        <w:pStyle w:val="B10"/>
      </w:pPr>
      <w:r>
        <w:tab/>
      </w:r>
      <w:r w:rsidR="00D57C09" w:rsidRPr="00090C64">
        <w:t>Test environment:</w:t>
      </w:r>
      <w:r w:rsidR="00D57C09" w:rsidRPr="00090C64">
        <w:tab/>
        <w:t>normal, annex G.2.</w:t>
      </w:r>
    </w:p>
    <w:p w14:paraId="0F9F1F55" w14:textId="6B94C071" w:rsidR="00D57C09" w:rsidRPr="00090C64" w:rsidRDefault="004E35B1" w:rsidP="00D1299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D1299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2" w:name="_Toc21125336"/>
      <w:bookmarkStart w:id="10593" w:name="_Toc29768326"/>
      <w:bookmarkStart w:id="10594" w:name="_Toc36044768"/>
      <w:bookmarkStart w:id="10595" w:name="_Toc37230673"/>
      <w:bookmarkStart w:id="10596" w:name="_Toc45907816"/>
      <w:bookmarkStart w:id="10597" w:name="_Toc53181921"/>
      <w:bookmarkStart w:id="10598" w:name="_Toc61117656"/>
      <w:bookmarkStart w:id="10599" w:name="_Toc67076745"/>
      <w:bookmarkStart w:id="10600" w:name="_Toc67077283"/>
      <w:bookmarkStart w:id="10601" w:name="_Toc74753165"/>
      <w:bookmarkStart w:id="10602" w:name="_Toc74753704"/>
      <w:bookmarkStart w:id="10603" w:name="_Toc74754242"/>
      <w:bookmarkStart w:id="10604" w:name="_Toc76507565"/>
      <w:bookmarkStart w:id="10605" w:name="_Toc83111716"/>
      <w:bookmarkStart w:id="10606" w:name="_Toc89877368"/>
      <w:bookmarkStart w:id="10607" w:name="_Toc98710903"/>
      <w:bookmarkStart w:id="10608" w:name="_Toc130920239"/>
      <w:bookmarkStart w:id="10609" w:name="_Toc137300785"/>
      <w:bookmarkStart w:id="10610" w:name="_Toc138889118"/>
      <w:bookmarkStart w:id="10611" w:name="_Toc145109127"/>
      <w:bookmarkStart w:id="10612" w:name="_Toc155260269"/>
      <w:bookmarkStart w:id="10613" w:name="_Toc219557766"/>
      <w:r w:rsidRPr="00090C64">
        <w:rPr>
          <w:lang w:eastAsia="sv-SE"/>
        </w:rPr>
        <w:t>8.4.5.2</w:t>
      </w:r>
      <w:r w:rsidRPr="00090C64">
        <w:rPr>
          <w:lang w:eastAsia="sv-SE"/>
        </w:rPr>
        <w:tab/>
        <w:t>Procedure</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0539E9B"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1299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1299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D1299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1299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D1299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D1299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D1299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D1299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D1299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D1299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D12993"/>
    <w:p w14:paraId="72A4B866" w14:textId="77777777" w:rsidR="00D57C09" w:rsidRPr="00C330E2" w:rsidRDefault="00D57C09" w:rsidP="00D1299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D1299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D1299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D1299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D1299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D1299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D1299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D12993"/>
    <w:p w14:paraId="39B98130" w14:textId="5987C0A8"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4" w:name="_Toc21125337"/>
      <w:bookmarkStart w:id="10615" w:name="_Toc29768327"/>
      <w:bookmarkStart w:id="10616" w:name="_Toc36044769"/>
      <w:bookmarkStart w:id="10617" w:name="_Toc37230674"/>
      <w:bookmarkStart w:id="10618" w:name="_Toc45907817"/>
      <w:bookmarkStart w:id="10619" w:name="_Toc53181922"/>
      <w:bookmarkStart w:id="10620" w:name="_Toc61117657"/>
      <w:bookmarkStart w:id="10621" w:name="_Toc67076746"/>
      <w:bookmarkStart w:id="10622" w:name="_Toc67077284"/>
      <w:bookmarkStart w:id="10623" w:name="_Toc74753166"/>
      <w:bookmarkStart w:id="10624" w:name="_Toc74753705"/>
      <w:bookmarkStart w:id="10625" w:name="_Toc74754243"/>
      <w:bookmarkStart w:id="10626" w:name="_Toc76507566"/>
      <w:bookmarkStart w:id="10627" w:name="_Toc83111717"/>
      <w:bookmarkStart w:id="10628" w:name="_Toc89877369"/>
      <w:bookmarkStart w:id="10629" w:name="_Toc98710904"/>
      <w:bookmarkStart w:id="10630" w:name="_Toc130920240"/>
      <w:bookmarkStart w:id="10631" w:name="_Toc137300786"/>
      <w:bookmarkStart w:id="10632" w:name="_Toc138889119"/>
      <w:bookmarkStart w:id="10633" w:name="_Toc145109128"/>
      <w:bookmarkStart w:id="10634" w:name="_Toc155260270"/>
      <w:bookmarkStart w:id="10635" w:name="_Toc219557767"/>
      <w:r w:rsidRPr="00090C64">
        <w:t>8.4.6</w:t>
      </w:r>
      <w:r w:rsidRPr="00090C64">
        <w:tab/>
        <w:t>Test requirements</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344E1434" w14:textId="5FC7A9FA" w:rsidR="00D57C09" w:rsidRPr="00090C64" w:rsidRDefault="00D57C09" w:rsidP="00D1299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1299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D1299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36" w:name="_Toc21125338"/>
      <w:bookmarkStart w:id="10637" w:name="_Toc29768328"/>
      <w:bookmarkStart w:id="10638" w:name="_Toc36044770"/>
      <w:bookmarkStart w:id="10639" w:name="_Toc37230675"/>
      <w:bookmarkStart w:id="10640" w:name="_Toc45907818"/>
      <w:bookmarkStart w:id="10641" w:name="_Toc53181923"/>
      <w:bookmarkStart w:id="10642" w:name="_Toc61117658"/>
      <w:bookmarkStart w:id="10643" w:name="_Toc67076747"/>
      <w:bookmarkStart w:id="10644" w:name="_Toc67077285"/>
      <w:bookmarkStart w:id="10645" w:name="_Toc74753167"/>
      <w:bookmarkStart w:id="10646" w:name="_Toc74753706"/>
      <w:bookmarkStart w:id="10647" w:name="_Toc74754244"/>
      <w:bookmarkStart w:id="10648" w:name="_Toc76507567"/>
      <w:bookmarkStart w:id="10649" w:name="_Toc83111718"/>
      <w:bookmarkStart w:id="10650" w:name="_Toc89877370"/>
      <w:bookmarkStart w:id="10651" w:name="_Toc98710905"/>
      <w:bookmarkStart w:id="10652" w:name="_Toc130920241"/>
      <w:bookmarkStart w:id="10653" w:name="_Toc137300787"/>
      <w:bookmarkStart w:id="10654" w:name="_Toc138889120"/>
      <w:bookmarkStart w:id="10655" w:name="_Toc145109129"/>
      <w:bookmarkStart w:id="10656" w:name="_Toc155260271"/>
      <w:bookmarkStart w:id="10657" w:name="_Toc219557768"/>
      <w:r w:rsidRPr="00090C64">
        <w:t>8.5</w:t>
      </w:r>
      <w:r w:rsidRPr="00090C64">
        <w:tab/>
        <w:t>Radiated performance requirements for NR</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673B084" w14:textId="77777777" w:rsidR="00D57C09" w:rsidRPr="00090C64" w:rsidRDefault="00D57C09" w:rsidP="00D57C09">
      <w:pPr>
        <w:pStyle w:val="Heading3"/>
      </w:pPr>
      <w:bookmarkStart w:id="10658" w:name="_Toc21125339"/>
      <w:bookmarkStart w:id="10659" w:name="_Toc29768329"/>
      <w:bookmarkStart w:id="10660" w:name="_Toc36044771"/>
      <w:bookmarkStart w:id="10661" w:name="_Toc37230676"/>
      <w:bookmarkStart w:id="10662" w:name="_Toc45907819"/>
      <w:bookmarkStart w:id="10663" w:name="_Toc53181924"/>
      <w:bookmarkStart w:id="10664" w:name="_Toc61117659"/>
      <w:bookmarkStart w:id="10665" w:name="_Toc67076748"/>
      <w:bookmarkStart w:id="10666" w:name="_Toc67077286"/>
      <w:bookmarkStart w:id="10667" w:name="_Toc74753168"/>
      <w:bookmarkStart w:id="10668" w:name="_Toc74753707"/>
      <w:bookmarkStart w:id="10669" w:name="_Toc74754245"/>
      <w:bookmarkStart w:id="10670" w:name="_Toc76507568"/>
      <w:bookmarkStart w:id="10671" w:name="_Toc83111719"/>
      <w:bookmarkStart w:id="10672" w:name="_Toc89877371"/>
      <w:bookmarkStart w:id="10673" w:name="_Toc98710906"/>
      <w:bookmarkStart w:id="10674" w:name="_Toc130920242"/>
      <w:bookmarkStart w:id="10675" w:name="_Toc137300788"/>
      <w:bookmarkStart w:id="10676" w:name="_Toc138889121"/>
      <w:bookmarkStart w:id="10677" w:name="_Toc145109130"/>
      <w:bookmarkStart w:id="10678" w:name="_Toc155260272"/>
      <w:bookmarkStart w:id="10679" w:name="_Toc219557769"/>
      <w:r w:rsidRPr="00090C64">
        <w:t>8.5.1</w:t>
      </w:r>
      <w:r w:rsidRPr="00090C64">
        <w:tab/>
        <w:t>General</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F47843A" w14:textId="77777777" w:rsidR="00D57C09" w:rsidRPr="00090C64" w:rsidRDefault="00D57C09" w:rsidP="00D12993">
      <w:r w:rsidRPr="00090C64">
        <w:t xml:space="preserve">Radiated performance requirements specify the ability of the </w:t>
      </w:r>
      <w:r w:rsidRPr="00090C64">
        <w:rPr>
          <w:i/>
        </w:rPr>
        <w:t>OTA AAS</w:t>
      </w:r>
      <w:r w:rsidRPr="00090C64">
        <w:t xml:space="preserve"> </w:t>
      </w:r>
      <w:r w:rsidRPr="00090C64">
        <w:rPr>
          <w:i/>
        </w:rPr>
        <w:t xml:space="preserve">BS </w:t>
      </w:r>
      <w:r w:rsidRPr="00090C64">
        <w:t>to correctly demodulate radiated signals in various conditions and configurations. Radiated performance requirements are specified at the RIB.</w:t>
      </w:r>
    </w:p>
    <w:p w14:paraId="25A8A1D4" w14:textId="5A440877" w:rsidR="00D57C09" w:rsidRPr="00090C64" w:rsidRDefault="00D57C09" w:rsidP="00D1299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12993">
      <w:r w:rsidRPr="00090C64">
        <w:t xml:space="preserve">The radiated performance requirements for </w:t>
      </w:r>
      <w:r w:rsidRPr="00090C64">
        <w:rPr>
          <w:i/>
        </w:rPr>
        <w:t>OTA AAS</w:t>
      </w:r>
      <w:r w:rsidRPr="00090C64">
        <w:t xml:space="preserve"> </w:t>
      </w:r>
      <w:r w:rsidRPr="00090C64">
        <w:rPr>
          <w:i/>
        </w:rPr>
        <w:t xml:space="preserve">BS </w:t>
      </w:r>
      <w:r w:rsidRPr="00090C64">
        <w:t xml:space="preserve">are limited to two OTA </w:t>
      </w:r>
      <w:r w:rsidRPr="00090C64">
        <w:rPr>
          <w:i/>
        </w:rPr>
        <w:t>demodulation branches</w:t>
      </w:r>
      <w:r w:rsidRPr="00090C64">
        <w:t xml:space="preserve"> as described in </w:t>
      </w:r>
      <w:r w:rsidR="00554118" w:rsidRPr="00090C64">
        <w:t>clause 8</w:t>
      </w:r>
      <w:r w:rsidRPr="00090C64">
        <w:t xml:space="preserve">.1.1. 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D1299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1299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1299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D1299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1299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1299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D1299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1299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D12993">
      <w:pPr>
        <w:pStyle w:val="EQ"/>
      </w:pPr>
      <w:r>
        <w:tab/>
      </w:r>
      <w:r w:rsidR="00D57C09" w:rsidRPr="00090C64">
        <w:t>SNR = S / N</w:t>
      </w:r>
    </w:p>
    <w:p w14:paraId="2D62CCFF" w14:textId="77777777" w:rsidR="00D57C09" w:rsidRPr="00090C64" w:rsidRDefault="00D57C09" w:rsidP="00D12993">
      <w:r w:rsidRPr="00090C64">
        <w:t>Where:</w:t>
      </w:r>
    </w:p>
    <w:p w14:paraId="425F23A2" w14:textId="77777777" w:rsidR="00D57C09" w:rsidRPr="00090C64" w:rsidRDefault="00D57C09" w:rsidP="00D12993">
      <w:pPr>
        <w:pStyle w:val="B10"/>
      </w:pPr>
      <w:r w:rsidRPr="00090C64">
        <w:t>S</w:t>
      </w:r>
      <w:r w:rsidRPr="00090C64">
        <w:tab/>
        <w:t>is the total signal energy in a slot on a RIB.</w:t>
      </w:r>
    </w:p>
    <w:p w14:paraId="56E6E540" w14:textId="77777777" w:rsidR="00D57C09" w:rsidRPr="00090C64" w:rsidRDefault="00D57C09" w:rsidP="00D1299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0" w:name="_Toc21125340"/>
      <w:bookmarkStart w:id="10681" w:name="_Toc29768330"/>
      <w:bookmarkStart w:id="10682" w:name="_Toc36044772"/>
      <w:bookmarkStart w:id="10683" w:name="_Toc37230677"/>
      <w:bookmarkStart w:id="10684" w:name="_Toc45907820"/>
      <w:bookmarkStart w:id="10685" w:name="_Toc53181925"/>
      <w:bookmarkStart w:id="10686" w:name="_Toc61117660"/>
      <w:bookmarkStart w:id="10687" w:name="_Toc67076749"/>
      <w:bookmarkStart w:id="10688" w:name="_Toc67077287"/>
      <w:bookmarkStart w:id="10689" w:name="_Toc74753169"/>
      <w:bookmarkStart w:id="10690" w:name="_Toc74753708"/>
      <w:bookmarkStart w:id="10691" w:name="_Toc74754246"/>
      <w:bookmarkStart w:id="10692" w:name="_Toc76507569"/>
      <w:bookmarkStart w:id="10693" w:name="_Toc83111720"/>
      <w:bookmarkStart w:id="10694" w:name="_Toc89877372"/>
      <w:bookmarkStart w:id="10695" w:name="_Toc98710907"/>
      <w:bookmarkStart w:id="10696" w:name="_Toc130920243"/>
      <w:bookmarkStart w:id="10697" w:name="_Toc137300789"/>
      <w:bookmarkStart w:id="10698" w:name="_Toc138889122"/>
      <w:bookmarkStart w:id="10699" w:name="_Toc145109131"/>
      <w:bookmarkStart w:id="10700" w:name="_Toc155260273"/>
      <w:bookmarkStart w:id="10701" w:name="_Toc219557770"/>
      <w:r w:rsidRPr="00090C64">
        <w:t>8.5.2</w:t>
      </w:r>
      <w:r w:rsidRPr="00090C64">
        <w:tab/>
        <w:t>Definitions and applicability</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829720E" w14:textId="6D36C826" w:rsidR="00D57C09" w:rsidRPr="00090C64" w:rsidRDefault="00D57C09" w:rsidP="00D1299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12993">
      <w:r w:rsidRPr="00090C64">
        <w:t>The following limitation apply for the radiated performance requirements in NR operation:</w:t>
      </w:r>
    </w:p>
    <w:p w14:paraId="09F0A2BC" w14:textId="07DC9FE7"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1299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2" w:name="_Toc21125341"/>
      <w:bookmarkStart w:id="10703" w:name="_Toc29768331"/>
      <w:bookmarkStart w:id="10704" w:name="_Toc36044773"/>
      <w:bookmarkStart w:id="10705" w:name="_Toc37230678"/>
      <w:bookmarkStart w:id="10706" w:name="_Toc45907821"/>
      <w:bookmarkStart w:id="10707" w:name="_Toc53181926"/>
      <w:bookmarkStart w:id="10708" w:name="_Toc61117661"/>
      <w:bookmarkStart w:id="10709" w:name="_Toc67076750"/>
      <w:bookmarkStart w:id="10710" w:name="_Toc67077288"/>
      <w:bookmarkStart w:id="10711" w:name="_Toc74753170"/>
      <w:bookmarkStart w:id="10712" w:name="_Toc74753709"/>
      <w:bookmarkStart w:id="10713" w:name="_Toc74754247"/>
      <w:bookmarkStart w:id="10714" w:name="_Toc76507570"/>
      <w:bookmarkStart w:id="10715" w:name="_Toc83111721"/>
      <w:bookmarkStart w:id="10716" w:name="_Toc89877373"/>
      <w:bookmarkStart w:id="10717" w:name="_Toc98710908"/>
      <w:bookmarkStart w:id="10718" w:name="_Toc130920244"/>
      <w:bookmarkStart w:id="10719" w:name="_Toc137300790"/>
      <w:bookmarkStart w:id="10720" w:name="_Toc138889123"/>
      <w:bookmarkStart w:id="10721" w:name="_Toc145109132"/>
      <w:bookmarkStart w:id="10722" w:name="_Toc155260274"/>
      <w:bookmarkStart w:id="10723" w:name="_Toc219557771"/>
      <w:r w:rsidRPr="00090C64">
        <w:t>8.5.3</w:t>
      </w:r>
      <w:r w:rsidRPr="00090C64">
        <w:tab/>
        <w:t>Minimum requirements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05940D65" w14:textId="3B272D28" w:rsidR="00D57C09" w:rsidRPr="00090C64" w:rsidRDefault="00D57C09" w:rsidP="00D1299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4" w:name="_Toc21125342"/>
      <w:bookmarkStart w:id="10725" w:name="_Toc29768332"/>
      <w:bookmarkStart w:id="10726" w:name="_Toc36044774"/>
      <w:bookmarkStart w:id="10727" w:name="_Toc37230679"/>
      <w:bookmarkStart w:id="10728" w:name="_Toc45907822"/>
      <w:bookmarkStart w:id="10729" w:name="_Toc53181927"/>
      <w:bookmarkStart w:id="10730" w:name="_Toc61117662"/>
      <w:bookmarkStart w:id="10731" w:name="_Toc67076751"/>
      <w:bookmarkStart w:id="10732" w:name="_Toc67077289"/>
      <w:bookmarkStart w:id="10733" w:name="_Toc74753171"/>
      <w:bookmarkStart w:id="10734" w:name="_Toc74753710"/>
      <w:bookmarkStart w:id="10735" w:name="_Toc74754248"/>
      <w:bookmarkStart w:id="10736" w:name="_Toc76507571"/>
      <w:bookmarkStart w:id="10737" w:name="_Toc83111722"/>
      <w:bookmarkStart w:id="10738" w:name="_Toc89877374"/>
      <w:bookmarkStart w:id="10739" w:name="_Toc98710909"/>
      <w:bookmarkStart w:id="10740" w:name="_Toc130920245"/>
      <w:bookmarkStart w:id="10741" w:name="_Toc137300791"/>
      <w:bookmarkStart w:id="10742" w:name="_Toc138889124"/>
      <w:bookmarkStart w:id="10743" w:name="_Toc145109133"/>
      <w:bookmarkStart w:id="10744" w:name="_Toc155260275"/>
      <w:bookmarkStart w:id="10745" w:name="_Toc219557772"/>
      <w:r w:rsidRPr="00090C64">
        <w:t>8.5.4</w:t>
      </w:r>
      <w:r w:rsidRPr="00090C64">
        <w:tab/>
        <w:t>Test purposes</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9DC1E7E" w14:textId="2AEE1E7E" w:rsidR="00D57C09" w:rsidRPr="00090C64" w:rsidRDefault="00D57C09" w:rsidP="00D1299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46" w:name="_Toc21125343"/>
      <w:bookmarkStart w:id="10747" w:name="_Toc29768333"/>
      <w:bookmarkStart w:id="10748" w:name="_Toc36044775"/>
      <w:bookmarkStart w:id="10749" w:name="_Toc37230680"/>
      <w:bookmarkStart w:id="10750" w:name="_Toc45907823"/>
      <w:bookmarkStart w:id="10751" w:name="_Toc53181928"/>
      <w:bookmarkStart w:id="10752" w:name="_Toc61117663"/>
      <w:bookmarkStart w:id="10753" w:name="_Toc67076752"/>
      <w:bookmarkStart w:id="10754" w:name="_Toc67077290"/>
      <w:bookmarkStart w:id="10755" w:name="_Toc74753172"/>
      <w:bookmarkStart w:id="10756" w:name="_Toc74753711"/>
      <w:bookmarkStart w:id="10757" w:name="_Toc74754249"/>
      <w:bookmarkStart w:id="10758" w:name="_Toc76507572"/>
      <w:bookmarkStart w:id="10759" w:name="_Toc83111723"/>
      <w:bookmarkStart w:id="10760" w:name="_Toc89877375"/>
      <w:bookmarkStart w:id="10761" w:name="_Toc98710910"/>
      <w:bookmarkStart w:id="10762" w:name="_Toc130920246"/>
      <w:bookmarkStart w:id="10763" w:name="_Toc137300792"/>
      <w:bookmarkStart w:id="10764" w:name="_Toc138889125"/>
      <w:bookmarkStart w:id="10765" w:name="_Toc145109134"/>
      <w:bookmarkStart w:id="10766" w:name="_Toc155260276"/>
      <w:bookmarkStart w:id="10767" w:name="_Toc219557773"/>
      <w:r w:rsidRPr="00090C64">
        <w:t>8.5.5</w:t>
      </w:r>
      <w:r w:rsidRPr="00090C64">
        <w:rPr>
          <w:lang w:eastAsia="sv-SE"/>
        </w:rPr>
        <w:tab/>
        <w:t>Method of test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5532991" w14:textId="77777777" w:rsidR="00D57C09" w:rsidRPr="00090C64" w:rsidRDefault="00D57C09" w:rsidP="00D57C09">
      <w:pPr>
        <w:pStyle w:val="Heading4"/>
        <w:rPr>
          <w:lang w:eastAsia="sv-SE"/>
        </w:rPr>
      </w:pPr>
      <w:bookmarkStart w:id="10768" w:name="_Toc21125344"/>
      <w:bookmarkStart w:id="10769" w:name="_Toc29768334"/>
      <w:bookmarkStart w:id="10770" w:name="_Toc36044776"/>
      <w:bookmarkStart w:id="10771" w:name="_Toc37230681"/>
      <w:bookmarkStart w:id="10772" w:name="_Toc45907824"/>
      <w:bookmarkStart w:id="10773" w:name="_Toc53181929"/>
      <w:bookmarkStart w:id="10774" w:name="_Toc61117664"/>
      <w:bookmarkStart w:id="10775" w:name="_Toc67076753"/>
      <w:bookmarkStart w:id="10776" w:name="_Toc67077291"/>
      <w:bookmarkStart w:id="10777" w:name="_Toc74753173"/>
      <w:bookmarkStart w:id="10778" w:name="_Toc74753712"/>
      <w:bookmarkStart w:id="10779" w:name="_Toc74754250"/>
      <w:bookmarkStart w:id="10780" w:name="_Toc76507573"/>
      <w:bookmarkStart w:id="10781" w:name="_Toc83111724"/>
      <w:bookmarkStart w:id="10782" w:name="_Toc89877376"/>
      <w:bookmarkStart w:id="10783" w:name="_Toc98710911"/>
      <w:bookmarkStart w:id="10784" w:name="_Toc130920247"/>
      <w:bookmarkStart w:id="10785" w:name="_Toc137300793"/>
      <w:bookmarkStart w:id="10786" w:name="_Toc138889126"/>
      <w:bookmarkStart w:id="10787" w:name="_Toc145109135"/>
      <w:bookmarkStart w:id="10788" w:name="_Toc155260277"/>
      <w:bookmarkStart w:id="10789" w:name="_Toc219557774"/>
      <w:r w:rsidRPr="00090C64">
        <w:rPr>
          <w:lang w:eastAsia="sv-SE"/>
        </w:rPr>
        <w:t>8.5.5.1</w:t>
      </w:r>
      <w:r w:rsidRPr="00090C64">
        <w:rPr>
          <w:lang w:eastAsia="sv-SE"/>
        </w:rPr>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726E947C" w14:textId="0A97E31B" w:rsidR="00D57C09" w:rsidRPr="00090C64" w:rsidRDefault="00D57C09" w:rsidP="00D1299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1299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12993">
      <w:r w:rsidRPr="00090C64">
        <w:t>The initial conditions for the radiated performance requirements in NR operation are generalized as follows:</w:t>
      </w:r>
    </w:p>
    <w:p w14:paraId="5C6743EA" w14:textId="77777777" w:rsidR="00D57C09" w:rsidRPr="00090C64" w:rsidRDefault="00D57C09" w:rsidP="00D12993">
      <w:r w:rsidRPr="00090C64">
        <w:t>Test environment:</w:t>
      </w:r>
      <w:r w:rsidRPr="00090C64">
        <w:tab/>
        <w:t>normal, annex G.2.</w:t>
      </w:r>
    </w:p>
    <w:p w14:paraId="00A55016" w14:textId="09C701D0" w:rsidR="00D57C09" w:rsidRPr="00090C64" w:rsidRDefault="00D57C09" w:rsidP="00D1299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0" w:name="_Toc21125345"/>
      <w:bookmarkStart w:id="10791" w:name="_Toc29768335"/>
      <w:bookmarkStart w:id="10792" w:name="_Toc36044777"/>
      <w:bookmarkStart w:id="10793" w:name="_Toc37230682"/>
      <w:bookmarkStart w:id="10794" w:name="_Toc45907825"/>
      <w:bookmarkStart w:id="10795" w:name="_Toc53181930"/>
      <w:bookmarkStart w:id="10796" w:name="_Toc61117665"/>
      <w:bookmarkStart w:id="10797" w:name="_Toc67076754"/>
      <w:bookmarkStart w:id="10798" w:name="_Toc67077292"/>
      <w:bookmarkStart w:id="10799" w:name="_Toc74753174"/>
      <w:bookmarkStart w:id="10800" w:name="_Toc74753713"/>
      <w:bookmarkStart w:id="10801" w:name="_Toc74754251"/>
      <w:bookmarkStart w:id="10802" w:name="_Toc76507574"/>
      <w:bookmarkStart w:id="10803" w:name="_Toc83111725"/>
      <w:bookmarkStart w:id="10804" w:name="_Toc89877377"/>
      <w:bookmarkStart w:id="10805" w:name="_Toc98710912"/>
      <w:bookmarkStart w:id="10806" w:name="_Toc130920248"/>
      <w:bookmarkStart w:id="10807" w:name="_Toc137300794"/>
      <w:bookmarkStart w:id="10808" w:name="_Toc138889127"/>
      <w:bookmarkStart w:id="10809" w:name="_Toc145109136"/>
      <w:bookmarkStart w:id="10810" w:name="_Toc155260278"/>
      <w:bookmarkStart w:id="10811" w:name="_Toc219557775"/>
      <w:r w:rsidRPr="00090C64">
        <w:rPr>
          <w:lang w:eastAsia="sv-SE"/>
        </w:rPr>
        <w:t>8.5.5.2</w:t>
      </w:r>
      <w:r w:rsidRPr="00090C64">
        <w:rPr>
          <w:lang w:eastAsia="sv-SE"/>
        </w:rPr>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1175042F"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1299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1299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D1299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D12993"/>
    <w:p w14:paraId="44203C53" w14:textId="64010358" w:rsidR="00071DAB" w:rsidRDefault="00071DAB" w:rsidP="00D1299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D12993"/>
    <w:p w14:paraId="0DFEA913" w14:textId="678F7E7A"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2" w:name="_Toc21125346"/>
      <w:bookmarkStart w:id="10813" w:name="_Toc29768336"/>
      <w:bookmarkStart w:id="10814" w:name="_Toc36044778"/>
      <w:bookmarkStart w:id="10815" w:name="_Toc37230683"/>
      <w:bookmarkStart w:id="10816" w:name="_Toc45907826"/>
      <w:bookmarkStart w:id="10817" w:name="_Toc53181931"/>
      <w:bookmarkStart w:id="10818" w:name="_Toc61117666"/>
      <w:bookmarkStart w:id="10819" w:name="_Toc67076755"/>
      <w:bookmarkStart w:id="10820" w:name="_Toc67077293"/>
      <w:bookmarkStart w:id="10821" w:name="_Toc74753175"/>
      <w:bookmarkStart w:id="10822" w:name="_Toc74753714"/>
      <w:bookmarkStart w:id="10823" w:name="_Toc74754252"/>
      <w:bookmarkStart w:id="10824" w:name="_Toc76507575"/>
      <w:bookmarkStart w:id="10825" w:name="_Toc83111726"/>
      <w:bookmarkStart w:id="10826" w:name="_Toc89877378"/>
      <w:bookmarkStart w:id="10827" w:name="_Toc98710913"/>
      <w:bookmarkStart w:id="10828" w:name="_Toc130920249"/>
      <w:bookmarkStart w:id="10829" w:name="_Toc137300795"/>
      <w:bookmarkStart w:id="10830" w:name="_Toc138889128"/>
      <w:bookmarkStart w:id="10831" w:name="_Toc145109137"/>
      <w:bookmarkStart w:id="10832" w:name="_Toc155260279"/>
      <w:bookmarkStart w:id="10833" w:name="_Toc219557776"/>
      <w:r w:rsidRPr="00090C64">
        <w:t>8.5.6</w:t>
      </w:r>
      <w:r w:rsidRPr="00090C64">
        <w:tab/>
        <w:t>Test requirements</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1C5B3180" w14:textId="5DF309C5" w:rsidR="00D57C09" w:rsidRPr="00090C64" w:rsidRDefault="00D57C09" w:rsidP="00D1299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1299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4" w:name="_Toc21125347"/>
      <w:bookmarkStart w:id="10835" w:name="_Toc29768337"/>
      <w:bookmarkStart w:id="10836" w:name="_Toc36044779"/>
      <w:bookmarkStart w:id="10837" w:name="_Toc37230684"/>
      <w:bookmarkStart w:id="10838" w:name="_Toc45907827"/>
      <w:bookmarkStart w:id="10839" w:name="_Toc53181932"/>
      <w:bookmarkStart w:id="10840" w:name="_Toc61117667"/>
      <w:bookmarkStart w:id="10841" w:name="_Toc67076756"/>
      <w:bookmarkStart w:id="10842" w:name="_Toc67077294"/>
      <w:bookmarkStart w:id="10843" w:name="_Toc74753176"/>
      <w:bookmarkStart w:id="10844" w:name="_Toc74753715"/>
      <w:bookmarkStart w:id="10845" w:name="_Toc74754253"/>
      <w:bookmarkStart w:id="10846" w:name="_Toc76507576"/>
      <w:bookmarkStart w:id="10847" w:name="_Toc83111727"/>
      <w:bookmarkStart w:id="10848" w:name="_Toc89877379"/>
      <w:bookmarkStart w:id="10849" w:name="_Toc98710914"/>
      <w:bookmarkStart w:id="10850" w:name="_Toc130920250"/>
      <w:bookmarkStart w:id="10851" w:name="_Toc137300796"/>
      <w:bookmarkStart w:id="10852" w:name="_Toc138889129"/>
      <w:bookmarkStart w:id="10853" w:name="_Toc145109138"/>
      <w:bookmarkStart w:id="10854" w:name="_Toc155260280"/>
      <w:bookmarkStart w:id="10855" w:name="_Toc219557777"/>
      <w:r w:rsidRPr="00090C64">
        <w:t>Annex A (normative):</w:t>
      </w:r>
      <w:r w:rsidRPr="00090C64">
        <w:br/>
        <w:t>Test system characterization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652015B" w14:textId="022CFAB3" w:rsidR="00CF0E35" w:rsidRPr="00090C64" w:rsidRDefault="00CF0E35" w:rsidP="00D1299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56" w:name="_Toc21125348"/>
      <w:bookmarkStart w:id="10857" w:name="_Toc29768338"/>
      <w:bookmarkStart w:id="10858" w:name="_Toc36044780"/>
      <w:bookmarkStart w:id="10859" w:name="_Toc37230685"/>
      <w:bookmarkStart w:id="10860" w:name="_Toc45907828"/>
      <w:bookmarkStart w:id="10861" w:name="_Toc53181933"/>
      <w:bookmarkStart w:id="10862" w:name="_Toc61117668"/>
      <w:bookmarkStart w:id="10863" w:name="_Toc67076757"/>
      <w:bookmarkStart w:id="10864" w:name="_Toc67077295"/>
      <w:bookmarkStart w:id="10865" w:name="_Toc74753177"/>
      <w:bookmarkStart w:id="10866" w:name="_Toc74753716"/>
      <w:bookmarkStart w:id="10867" w:name="_Toc74754254"/>
      <w:bookmarkStart w:id="10868" w:name="_Toc76507577"/>
      <w:bookmarkStart w:id="10869" w:name="_Toc83111728"/>
      <w:bookmarkStart w:id="10870" w:name="_Toc89877380"/>
      <w:bookmarkStart w:id="10871" w:name="_Toc98710915"/>
      <w:bookmarkStart w:id="10872" w:name="_Toc130920251"/>
      <w:bookmarkStart w:id="10873" w:name="_Toc137300797"/>
      <w:bookmarkStart w:id="10874" w:name="_Toc138889130"/>
      <w:bookmarkStart w:id="10875" w:name="_Toc145109139"/>
      <w:bookmarkStart w:id="10876" w:name="_Toc155260281"/>
      <w:bookmarkStart w:id="10877" w:name="_Toc219557778"/>
      <w:r w:rsidRPr="00090C64">
        <w:t>Annex B (normative):</w:t>
      </w:r>
      <w:r w:rsidRPr="00090C64">
        <w:br/>
        <w:t>Calibration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701E881" w14:textId="474262C4" w:rsidR="00D57C09" w:rsidRPr="00090C64" w:rsidRDefault="00CF0E35" w:rsidP="00D1299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78" w:name="_Toc21125349"/>
      <w:bookmarkStart w:id="10879" w:name="_Toc29768339"/>
      <w:bookmarkStart w:id="10880" w:name="_Toc36044781"/>
      <w:bookmarkStart w:id="10881" w:name="_Toc37230686"/>
      <w:bookmarkStart w:id="10882" w:name="_Toc45907829"/>
      <w:bookmarkStart w:id="10883" w:name="_Toc53181934"/>
      <w:bookmarkStart w:id="10884" w:name="_Toc61117669"/>
      <w:bookmarkStart w:id="10885" w:name="_Toc67076758"/>
      <w:bookmarkStart w:id="10886" w:name="_Toc67077296"/>
      <w:bookmarkStart w:id="10887" w:name="_Toc74753178"/>
      <w:bookmarkStart w:id="10888" w:name="_Toc74753717"/>
      <w:bookmarkStart w:id="10889" w:name="_Toc74754255"/>
      <w:bookmarkStart w:id="10890" w:name="_Toc76507578"/>
      <w:bookmarkStart w:id="10891" w:name="_Toc83111729"/>
      <w:bookmarkStart w:id="10892" w:name="_Toc89877381"/>
      <w:bookmarkStart w:id="10893" w:name="_Toc98710916"/>
      <w:bookmarkStart w:id="10894" w:name="_Toc130920252"/>
      <w:bookmarkStart w:id="10895" w:name="_Toc137300798"/>
      <w:bookmarkStart w:id="10896" w:name="_Toc138889131"/>
      <w:bookmarkStart w:id="10897" w:name="_Toc145109140"/>
      <w:bookmarkStart w:id="10898" w:name="_Toc155260282"/>
      <w:bookmarkStart w:id="10899" w:name="_Toc219557779"/>
      <w:r w:rsidRPr="00090C64">
        <w:t>Annex C (informative):</w:t>
      </w:r>
      <w:r w:rsidRPr="00090C64">
        <w:br/>
        <w:t>Test tolerances and derivation of 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4A79EB55" w14:textId="77777777" w:rsidR="00D57C09" w:rsidRPr="00090C64" w:rsidRDefault="00D57C09" w:rsidP="00D57C09">
      <w:pPr>
        <w:pStyle w:val="Heading1"/>
      </w:pPr>
      <w:bookmarkStart w:id="10900" w:name="_Toc21125350"/>
      <w:bookmarkStart w:id="10901" w:name="_Toc29768340"/>
      <w:bookmarkStart w:id="10902" w:name="_Toc36044782"/>
      <w:bookmarkStart w:id="10903" w:name="_Toc37230687"/>
      <w:bookmarkStart w:id="10904" w:name="_Toc45907830"/>
      <w:bookmarkStart w:id="10905" w:name="_Toc53181935"/>
      <w:bookmarkStart w:id="10906" w:name="_Toc61117670"/>
      <w:bookmarkStart w:id="10907" w:name="_Toc67076759"/>
      <w:bookmarkStart w:id="10908" w:name="_Toc67077297"/>
      <w:bookmarkStart w:id="10909" w:name="_Toc74753179"/>
      <w:bookmarkStart w:id="10910" w:name="_Toc74753718"/>
      <w:bookmarkStart w:id="10911" w:name="_Toc74754256"/>
      <w:bookmarkStart w:id="10912" w:name="_Toc76507579"/>
      <w:bookmarkStart w:id="10913" w:name="_Toc83111730"/>
      <w:bookmarkStart w:id="10914" w:name="_Toc89877382"/>
      <w:bookmarkStart w:id="10915" w:name="_Toc98710917"/>
      <w:bookmarkStart w:id="10916" w:name="_Toc130920253"/>
      <w:bookmarkStart w:id="10917" w:name="_Toc137300799"/>
      <w:bookmarkStart w:id="10918" w:name="_Toc138889132"/>
      <w:bookmarkStart w:id="10919" w:name="_Toc145109141"/>
      <w:bookmarkStart w:id="10920" w:name="_Toc155260283"/>
      <w:bookmarkStart w:id="10921" w:name="_Toc219557780"/>
      <w:r w:rsidRPr="00090C64">
        <w:t>C.1</w:t>
      </w:r>
      <w:r w:rsidRPr="00090C64">
        <w:tab/>
      </w:r>
      <w:r w:rsidRPr="00090C64">
        <w:rPr>
          <w:lang w:eastAsia="sv-SE"/>
        </w:rPr>
        <w:t>General</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246072D" w14:textId="77777777" w:rsidR="00D57C09" w:rsidRPr="00090C64" w:rsidRDefault="00D57C09" w:rsidP="00D1299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12993">
      <w:pPr>
        <w:rPr>
          <w:snapToGrid w:val="0"/>
        </w:rPr>
      </w:pPr>
      <w:r w:rsidRPr="00090C64">
        <w:rPr>
          <w:snapToGrid w:val="0"/>
        </w:rPr>
        <w:t>The Test Tolerances are derived from Test System uncertainties.</w:t>
      </w:r>
    </w:p>
    <w:p w14:paraId="4F89B2DE" w14:textId="77777777" w:rsidR="00D57C09" w:rsidRPr="00090C64" w:rsidRDefault="00D57C09" w:rsidP="00D12993">
      <w:r w:rsidRPr="00090C64">
        <w:t>The Test Tolerances should not be modified for any reason e.g. to take account of commonly known test system errors (such as mismatch, cable loss, etc.).</w:t>
      </w:r>
    </w:p>
    <w:p w14:paraId="709FC770" w14:textId="77777777" w:rsidR="00D57C09" w:rsidRPr="00090C64" w:rsidRDefault="00D57C09" w:rsidP="00D12993">
      <w:r w:rsidRPr="00090C64">
        <w:t>Note that a formula for applying Test Tolerances is provided for all tests.</w:t>
      </w:r>
    </w:p>
    <w:p w14:paraId="3CB2F6E5" w14:textId="77777777" w:rsidR="00D57C09" w:rsidRPr="00090C64" w:rsidRDefault="00D57C09" w:rsidP="00D1299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2" w:name="_Toc21125351"/>
      <w:bookmarkStart w:id="10923" w:name="_Toc29768341"/>
      <w:bookmarkStart w:id="10924" w:name="_Toc36044783"/>
      <w:bookmarkStart w:id="10925" w:name="_Toc37230688"/>
      <w:bookmarkStart w:id="10926" w:name="_Toc45907831"/>
      <w:bookmarkStart w:id="10927" w:name="_Toc53181936"/>
      <w:bookmarkStart w:id="10928" w:name="_Toc61117671"/>
      <w:bookmarkStart w:id="10929" w:name="_Toc67076760"/>
      <w:bookmarkStart w:id="10930" w:name="_Toc67077298"/>
      <w:bookmarkStart w:id="10931" w:name="_Toc74753180"/>
      <w:bookmarkStart w:id="10932" w:name="_Toc74753719"/>
      <w:bookmarkStart w:id="10933" w:name="_Toc74754257"/>
      <w:bookmarkStart w:id="10934" w:name="_Toc76507580"/>
      <w:bookmarkStart w:id="10935" w:name="_Toc83111731"/>
      <w:bookmarkStart w:id="10936" w:name="_Toc89877383"/>
      <w:bookmarkStart w:id="10937" w:name="_Toc98710918"/>
      <w:bookmarkStart w:id="10938" w:name="_Toc130920254"/>
      <w:bookmarkStart w:id="10939" w:name="_Toc137300800"/>
      <w:bookmarkStart w:id="10940" w:name="_Toc138889133"/>
      <w:bookmarkStart w:id="10941" w:name="_Toc145109142"/>
      <w:bookmarkStart w:id="10942" w:name="_Toc155260284"/>
      <w:bookmarkStart w:id="10943" w:name="_Toc219557781"/>
      <w:r w:rsidRPr="00090C64">
        <w:t>C.2</w:t>
      </w:r>
      <w:r w:rsidRPr="00090C64">
        <w:tab/>
      </w:r>
      <w:r w:rsidRPr="00090C64">
        <w:rPr>
          <w:lang w:eastAsia="sv-SE"/>
        </w:rPr>
        <w:t>Measurement of transmitter (OTA)</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AC86B34" w14:textId="77777777" w:rsidR="00D57C09" w:rsidRPr="00C330E2" w:rsidRDefault="00D57C09" w:rsidP="00D12993">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D12993">
            <w:pPr>
              <w:pStyle w:val="TAH"/>
            </w:pPr>
            <w:r w:rsidRPr="00090C64">
              <w:t xml:space="preserve">Test </w:t>
            </w:r>
          </w:p>
        </w:tc>
        <w:tc>
          <w:tcPr>
            <w:tcW w:w="2377" w:type="dxa"/>
          </w:tcPr>
          <w:p w14:paraId="04E2B40B" w14:textId="0F49AA04" w:rsidR="00D57C09" w:rsidRPr="00090C64" w:rsidRDefault="00D57C09" w:rsidP="00D1299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D12993">
            <w:pPr>
              <w:pStyle w:val="TAH"/>
            </w:pPr>
            <w:r w:rsidRPr="00090C64">
              <w:t>Test Tolerance</w:t>
            </w:r>
            <w:r w:rsidRPr="00090C64">
              <w:br/>
              <w:t>(TT)</w:t>
            </w:r>
          </w:p>
        </w:tc>
        <w:tc>
          <w:tcPr>
            <w:tcW w:w="2821" w:type="dxa"/>
          </w:tcPr>
          <w:p w14:paraId="0E8EBDBD" w14:textId="77777777" w:rsidR="00D57C09" w:rsidRPr="00090C64" w:rsidRDefault="00D57C09" w:rsidP="00D12993">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D12993">
            <w:pPr>
              <w:pStyle w:val="TAL"/>
            </w:pPr>
            <w:r w:rsidRPr="00090C64">
              <w:t>6.2 Radiated transmit power</w:t>
            </w:r>
          </w:p>
        </w:tc>
        <w:tc>
          <w:tcPr>
            <w:tcW w:w="2377" w:type="dxa"/>
          </w:tcPr>
          <w:p w14:paraId="79E44F04" w14:textId="51D8B39A" w:rsidR="00D57C09" w:rsidRPr="00090C64" w:rsidRDefault="00D57C09" w:rsidP="00D1299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D12993">
            <w:pPr>
              <w:pStyle w:val="TAL"/>
            </w:pPr>
            <w:r w:rsidRPr="00090C64">
              <w:t>1.1 dB, f ≤ 3.0 GHz</w:t>
            </w:r>
          </w:p>
          <w:p w14:paraId="282DB1AC" w14:textId="77777777" w:rsidR="00D57C09" w:rsidRPr="00090C64" w:rsidRDefault="00D57C09" w:rsidP="00D1299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D12993">
            <w:pPr>
              <w:pStyle w:val="TAL"/>
            </w:pPr>
            <w:r w:rsidRPr="00090C64">
              <w:t>Formula:</w:t>
            </w:r>
          </w:p>
          <w:p w14:paraId="08D90D10" w14:textId="77777777" w:rsidR="00D57C09" w:rsidRPr="00090C64" w:rsidRDefault="00D57C09" w:rsidP="00D12993">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D1299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D12993">
            <w:pPr>
              <w:pStyle w:val="TAL"/>
            </w:pPr>
            <w:r w:rsidRPr="00090C64">
              <w:t>2.5 dB, f ≤ 3.0 GHz</w:t>
            </w:r>
          </w:p>
          <w:p w14:paraId="458CA6F1" w14:textId="77777777" w:rsidR="00D57C09" w:rsidRPr="00090C64" w:rsidRDefault="00D57C09" w:rsidP="00D1299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D12993">
            <w:pPr>
              <w:pStyle w:val="TAL"/>
            </w:pPr>
            <w:r w:rsidRPr="00090C64">
              <w:t>Formula:</w:t>
            </w:r>
          </w:p>
          <w:p w14:paraId="0CC83C4A" w14:textId="77777777" w:rsidR="00D57C09" w:rsidRPr="00090C64" w:rsidRDefault="00D57C09" w:rsidP="00D12993">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D1299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D12993">
            <w:pPr>
              <w:pStyle w:val="TAL"/>
            </w:pPr>
            <w:r w:rsidRPr="00090C64">
              <w:t>1.4 dB, f ≤ 3.0 GHz</w:t>
            </w:r>
          </w:p>
          <w:p w14:paraId="764E3C24" w14:textId="77777777" w:rsidR="00D57C09" w:rsidRPr="00090C64" w:rsidRDefault="00D57C09" w:rsidP="00D1299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D12993">
            <w:pPr>
              <w:pStyle w:val="TAL"/>
            </w:pPr>
            <w:r w:rsidRPr="00090C64">
              <w:t>Formula:</w:t>
            </w:r>
          </w:p>
          <w:p w14:paraId="16D37997" w14:textId="77777777" w:rsidR="00D57C09" w:rsidRPr="00090C64" w:rsidRDefault="00D57C09" w:rsidP="00D12993">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D1299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D12993">
            <w:pPr>
              <w:pStyle w:val="TAL"/>
            </w:pPr>
            <w:r w:rsidRPr="00090C64">
              <w:t>1.3 dB, f ≤ 3.0 GHz</w:t>
            </w:r>
          </w:p>
          <w:p w14:paraId="61B23078" w14:textId="77777777" w:rsidR="00D57C09" w:rsidRPr="00090C64" w:rsidRDefault="00D57C09" w:rsidP="00D1299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D12993">
            <w:pPr>
              <w:pStyle w:val="TAL"/>
            </w:pPr>
            <w:r w:rsidRPr="00090C64">
              <w:t>Formula:</w:t>
            </w:r>
          </w:p>
          <w:p w14:paraId="1D3AAE7F" w14:textId="77777777" w:rsidR="00D57C09" w:rsidRPr="00090C64" w:rsidRDefault="00D57C09" w:rsidP="00D12993">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D1299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D1299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D12993">
            <w:pPr>
              <w:pStyle w:val="TAL"/>
            </w:pPr>
            <w:r w:rsidRPr="00090C64">
              <w:t>Formula:</w:t>
            </w:r>
          </w:p>
          <w:p w14:paraId="1AA5498A" w14:textId="77777777" w:rsidR="00D57C09" w:rsidRPr="00090C64" w:rsidRDefault="00D57C09" w:rsidP="00D12993">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D1299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D1299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D12993">
            <w:pPr>
              <w:pStyle w:val="TAL"/>
            </w:pPr>
            <w:r w:rsidRPr="00090C64">
              <w:t>Formula:</w:t>
            </w:r>
          </w:p>
          <w:p w14:paraId="5BB67737" w14:textId="77777777" w:rsidR="00D57C09" w:rsidRPr="00090C64" w:rsidRDefault="00D57C09" w:rsidP="00D12993">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D1299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D12993">
            <w:pPr>
              <w:pStyle w:val="TAL"/>
            </w:pPr>
            <w:r w:rsidRPr="00090C64">
              <w:t>0.3 dB UTRA</w:t>
            </w:r>
          </w:p>
          <w:p w14:paraId="481F8672" w14:textId="77777777" w:rsidR="00D57C09" w:rsidRPr="00090C64" w:rsidRDefault="00D57C09" w:rsidP="00D1299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D12993">
            <w:pPr>
              <w:pStyle w:val="TAL"/>
            </w:pPr>
            <w:r w:rsidRPr="00090C64">
              <w:t>Formula:</w:t>
            </w:r>
          </w:p>
          <w:p w14:paraId="45DCA6C5" w14:textId="77777777" w:rsidR="00D57C09" w:rsidRPr="00090C64" w:rsidRDefault="00D57C09" w:rsidP="00D12993">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D1299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D1299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D12993">
            <w:pPr>
              <w:pStyle w:val="TAL"/>
            </w:pPr>
            <w:r w:rsidRPr="00090C64">
              <w:t>Formula:</w:t>
            </w:r>
          </w:p>
          <w:p w14:paraId="1E8E012A" w14:textId="77777777" w:rsidR="00D57C09" w:rsidRPr="00090C64" w:rsidRDefault="00D57C09" w:rsidP="00D12993">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D1299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D12993">
            <w:pPr>
              <w:pStyle w:val="TAL"/>
            </w:pPr>
            <w:r w:rsidRPr="00090C64">
              <w:t>3.4 dB, f ≤ 3.0 GHz</w:t>
            </w:r>
          </w:p>
          <w:p w14:paraId="28924EB8" w14:textId="77777777" w:rsidR="00D57C09" w:rsidRPr="00090C64" w:rsidRDefault="00D57C09" w:rsidP="00D1299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D12993">
            <w:pPr>
              <w:pStyle w:val="TAL"/>
            </w:pPr>
            <w:r w:rsidRPr="00090C64">
              <w:t>Formula:</w:t>
            </w:r>
          </w:p>
          <w:p w14:paraId="05C44E3F" w14:textId="77777777" w:rsidR="00D57C09" w:rsidRPr="00090C64" w:rsidRDefault="00D57C09" w:rsidP="00D12993">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D1299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D1299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D1299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D12993">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D1299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D1299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D12993">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D1299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D1299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D12993">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D1299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D1299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D12993">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D1299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D12993">
            <w:pPr>
              <w:pStyle w:val="TAL"/>
            </w:pPr>
            <w:r w:rsidRPr="00090C64">
              <w:t>ACLR / CACLR</w:t>
            </w:r>
          </w:p>
          <w:p w14:paraId="4D78FA26" w14:textId="77777777" w:rsidR="00D57C09" w:rsidRPr="00090C64" w:rsidRDefault="00D57C09" w:rsidP="00D12993">
            <w:pPr>
              <w:pStyle w:val="TAL"/>
            </w:pPr>
            <w:r w:rsidRPr="00090C64">
              <w:t>1.0 dB, f ≤ 3.0 GHz</w:t>
            </w:r>
          </w:p>
          <w:p w14:paraId="35215D0C" w14:textId="77777777" w:rsidR="00D57C09" w:rsidRPr="00090C64" w:rsidRDefault="00D57C09" w:rsidP="00D12993">
            <w:pPr>
              <w:pStyle w:val="TAL"/>
            </w:pPr>
            <w:r w:rsidRPr="00090C64">
              <w:t>1.2 dB, 3.0 GHz &lt; f ≤ 4.2</w:t>
            </w:r>
          </w:p>
          <w:p w14:paraId="5BFB55A5" w14:textId="77777777" w:rsidR="00D57C09" w:rsidRPr="00090C64" w:rsidRDefault="00D57C09" w:rsidP="00D12993">
            <w:pPr>
              <w:pStyle w:val="TAL"/>
            </w:pPr>
            <w:r w:rsidRPr="00090C64">
              <w:t>Absolute limit</w:t>
            </w:r>
          </w:p>
          <w:p w14:paraId="5411954C" w14:textId="77777777" w:rsidR="00D57C09" w:rsidRPr="00090C64" w:rsidRDefault="00D57C09" w:rsidP="00D1299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D12993">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D1299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5538C64D" w14:textId="77777777" w:rsidR="005602A9" w:rsidRPr="00B20AE8" w:rsidRDefault="005602A9" w:rsidP="005602A9">
            <w:pPr>
              <w:pStyle w:val="TAL"/>
            </w:pPr>
            <w:r w:rsidRPr="00B20AE8">
              <w:t>1.8 dB, f ≤ 3.0</w:t>
            </w:r>
            <w:r>
              <w:t xml:space="preserve"> </w:t>
            </w:r>
            <w:r w:rsidRPr="00B20AE8">
              <w:t>GHz</w:t>
            </w:r>
          </w:p>
          <w:p w14:paraId="4EFBA270" w14:textId="57296FD2" w:rsidR="00D57C09" w:rsidRPr="00090C64" w:rsidRDefault="005602A9" w:rsidP="005602A9">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D12993">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D1299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D12993">
            <w:pPr>
              <w:pStyle w:val="TAL"/>
            </w:pPr>
            <w:r w:rsidRPr="00B20AE8">
              <w:t>close to carrier (&lt;10</w:t>
            </w:r>
            <w:r>
              <w:t xml:space="preserve"> </w:t>
            </w:r>
            <w:r w:rsidRPr="00B20AE8">
              <w:t>MHz)</w:t>
            </w:r>
          </w:p>
          <w:p w14:paraId="5AE49BB8" w14:textId="77777777" w:rsidR="004572F9" w:rsidRPr="00B20AE8" w:rsidRDefault="004572F9" w:rsidP="00D12993">
            <w:pPr>
              <w:pStyle w:val="TAL"/>
            </w:pPr>
            <w:r w:rsidRPr="00B20AE8">
              <w:t>1.8 dB, f ≤ 3.0</w:t>
            </w:r>
            <w:r>
              <w:t xml:space="preserve"> </w:t>
            </w:r>
            <w:r w:rsidRPr="00B20AE8">
              <w:t>GHz</w:t>
            </w:r>
          </w:p>
          <w:p w14:paraId="0F36CDBE" w14:textId="77777777" w:rsidR="004572F9" w:rsidRPr="00B20AE8" w:rsidRDefault="004572F9" w:rsidP="00D12993">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D12993">
            <w:pPr>
              <w:pStyle w:val="TAL"/>
            </w:pPr>
            <w:r w:rsidRPr="00B20AE8">
              <w:t>far from carrier ( ≥10</w:t>
            </w:r>
            <w:r>
              <w:t xml:space="preserve"> </w:t>
            </w:r>
            <w:r w:rsidRPr="00B20AE8">
              <w:t>MHz)</w:t>
            </w:r>
          </w:p>
          <w:p w14:paraId="7338CBEC" w14:textId="77777777" w:rsidR="004572F9" w:rsidRDefault="004572F9" w:rsidP="00D12993">
            <w:pPr>
              <w:pStyle w:val="TAL"/>
            </w:pPr>
            <w:r w:rsidRPr="00B20AE8">
              <w:t>0dB</w:t>
            </w:r>
          </w:p>
          <w:p w14:paraId="794BF3DF" w14:textId="64F41EE2"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D12993">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D12993">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6BB3B29D" w:rsidR="00D57C09" w:rsidRPr="00090C64" w:rsidRDefault="005602A9" w:rsidP="00D12993">
            <w:pPr>
              <w:pStyle w:val="TAL"/>
            </w:pPr>
            <w:r w:rsidRPr="00B20AE8">
              <w:t>Limit</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D1299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D12993">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D1299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D12993">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D1299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D12993">
            <w:pPr>
              <w:pStyle w:val="TAL"/>
            </w:pPr>
            <w:r w:rsidRPr="00B20AE8">
              <w:t>2.6 dB, f ≤ 3.0</w:t>
            </w:r>
            <w:r>
              <w:t xml:space="preserve"> </w:t>
            </w:r>
            <w:r w:rsidRPr="00B20AE8">
              <w:t>GHz</w:t>
            </w:r>
          </w:p>
          <w:p w14:paraId="3CD3EC93" w14:textId="77777777" w:rsidR="004572F9" w:rsidRPr="00B20AE8" w:rsidRDefault="004572F9" w:rsidP="00D12993">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D1299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D12993">
            <w:pPr>
              <w:pStyle w:val="TAL"/>
            </w:pPr>
          </w:p>
          <w:p w14:paraId="34D6CAD8" w14:textId="77777777" w:rsidR="004572F9" w:rsidRPr="00B20AE8" w:rsidRDefault="004572F9" w:rsidP="00D12993">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D12993">
            <w:pPr>
              <w:pStyle w:val="TAL"/>
            </w:pPr>
            <w:r w:rsidRPr="00B20AE8">
              <w:t>0</w:t>
            </w:r>
            <w:r w:rsidRPr="00B20AE8">
              <w:rPr>
                <w:rFonts w:hint="eastAsia"/>
              </w:rPr>
              <w:t xml:space="preserve"> dB</w:t>
            </w:r>
          </w:p>
          <w:p w14:paraId="727AC9F6" w14:textId="77777777" w:rsidR="004572F9" w:rsidRDefault="004572F9" w:rsidP="00D12993">
            <w:pPr>
              <w:pStyle w:val="TAL"/>
            </w:pPr>
          </w:p>
          <w:p w14:paraId="36237461" w14:textId="6BA2D023"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D12993">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D1299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D12993">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D12993">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D12993">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D1299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38A811E" w:rsidR="00D57C09" w:rsidRPr="00090C64" w:rsidRDefault="005602A9" w:rsidP="00D12993">
            <w:pPr>
              <w:pStyle w:val="TAL"/>
            </w:pPr>
            <w:r>
              <w:t>Limit</w:t>
            </w:r>
          </w:p>
        </w:tc>
      </w:tr>
    </w:tbl>
    <w:p w14:paraId="62E8C5C0" w14:textId="77777777" w:rsidR="00D57C09" w:rsidRPr="00090C64" w:rsidRDefault="00D57C09" w:rsidP="00D12993"/>
    <w:p w14:paraId="16F74EF0" w14:textId="77777777" w:rsidR="00D57C09" w:rsidRPr="00090C64" w:rsidRDefault="00D57C09" w:rsidP="00D57C09">
      <w:pPr>
        <w:pStyle w:val="Heading1"/>
      </w:pPr>
      <w:bookmarkStart w:id="10944" w:name="_Toc21125352"/>
      <w:bookmarkStart w:id="10945" w:name="_Toc29768342"/>
      <w:bookmarkStart w:id="10946" w:name="_Toc36044784"/>
      <w:bookmarkStart w:id="10947" w:name="_Toc37230689"/>
      <w:bookmarkStart w:id="10948" w:name="_Toc45907832"/>
      <w:bookmarkStart w:id="10949" w:name="_Toc53181937"/>
      <w:bookmarkStart w:id="10950" w:name="_Toc61117672"/>
      <w:bookmarkStart w:id="10951" w:name="_Toc67076761"/>
      <w:bookmarkStart w:id="10952" w:name="_Toc67077299"/>
      <w:bookmarkStart w:id="10953" w:name="_Toc74753181"/>
      <w:bookmarkStart w:id="10954" w:name="_Toc74753720"/>
      <w:bookmarkStart w:id="10955" w:name="_Toc74754258"/>
      <w:bookmarkStart w:id="10956" w:name="_Toc76507581"/>
      <w:bookmarkStart w:id="10957" w:name="_Toc83111732"/>
      <w:bookmarkStart w:id="10958" w:name="_Toc89877384"/>
      <w:bookmarkStart w:id="10959" w:name="_Toc98710919"/>
      <w:bookmarkStart w:id="10960" w:name="_Toc130920255"/>
      <w:bookmarkStart w:id="10961" w:name="_Toc137300801"/>
      <w:bookmarkStart w:id="10962" w:name="_Toc138889134"/>
      <w:bookmarkStart w:id="10963" w:name="_Toc145109143"/>
      <w:bookmarkStart w:id="10964" w:name="_Toc155260285"/>
      <w:bookmarkStart w:id="10965" w:name="_Toc219557782"/>
      <w:r w:rsidRPr="00090C64">
        <w:t>C.3</w:t>
      </w:r>
      <w:r w:rsidRPr="00090C64">
        <w:tab/>
      </w:r>
      <w:r w:rsidRPr="00090C64">
        <w:rPr>
          <w:lang w:eastAsia="sv-SE"/>
        </w:rPr>
        <w:t>Measurement of receiv</w:t>
      </w:r>
      <w:r w:rsidRPr="00090C64">
        <w:t>er (OTA)</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89C0E27" w14:textId="77777777" w:rsidR="00D57C09" w:rsidRPr="00C330E2" w:rsidRDefault="00D57C09" w:rsidP="00D1299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D12993">
            <w:pPr>
              <w:pStyle w:val="TAH"/>
            </w:pPr>
            <w:r w:rsidRPr="00090C64">
              <w:t xml:space="preserve">Test </w:t>
            </w:r>
          </w:p>
        </w:tc>
        <w:tc>
          <w:tcPr>
            <w:tcW w:w="2679" w:type="dxa"/>
          </w:tcPr>
          <w:p w14:paraId="3F2708AC" w14:textId="0D4DCD73" w:rsidR="00D57C09" w:rsidRPr="00090C64" w:rsidRDefault="00D57C09" w:rsidP="00D1299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D12993">
            <w:pPr>
              <w:pStyle w:val="TAH"/>
            </w:pPr>
            <w:r w:rsidRPr="00090C64">
              <w:t>Test Tolerance</w:t>
            </w:r>
          </w:p>
        </w:tc>
        <w:tc>
          <w:tcPr>
            <w:tcW w:w="2981" w:type="dxa"/>
          </w:tcPr>
          <w:p w14:paraId="0F4CADE9" w14:textId="77777777" w:rsidR="00D57C09" w:rsidRPr="00090C64" w:rsidRDefault="00D57C09" w:rsidP="00D1299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D12993">
            <w:pPr>
              <w:pStyle w:val="TAL"/>
            </w:pPr>
            <w:r w:rsidRPr="00090C64">
              <w:t>7.2 OTA sensitivity</w:t>
            </w:r>
          </w:p>
        </w:tc>
        <w:tc>
          <w:tcPr>
            <w:tcW w:w="2679" w:type="dxa"/>
          </w:tcPr>
          <w:p w14:paraId="28F64783" w14:textId="019AA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D12993">
            <w:pPr>
              <w:pStyle w:val="TAL"/>
            </w:pPr>
            <w:r w:rsidRPr="00090C64">
              <w:t>1.3 dB, f ≤ 3.0 GHz</w:t>
            </w:r>
          </w:p>
          <w:p w14:paraId="3A095D42" w14:textId="77777777" w:rsidR="00D57C09" w:rsidRPr="00090C64" w:rsidRDefault="00D57C09" w:rsidP="00D12993">
            <w:pPr>
              <w:pStyle w:val="TAL"/>
            </w:pPr>
            <w:r w:rsidRPr="00090C64">
              <w:t>1.4 dB, 3.0 GHz &lt; f ≤ 4.2 GHz</w:t>
            </w:r>
          </w:p>
        </w:tc>
        <w:tc>
          <w:tcPr>
            <w:tcW w:w="2981" w:type="dxa"/>
          </w:tcPr>
          <w:p w14:paraId="144B83AC" w14:textId="77777777" w:rsidR="00D57C09" w:rsidRPr="00090C64" w:rsidRDefault="00D57C09" w:rsidP="00D12993">
            <w:pPr>
              <w:pStyle w:val="TAL"/>
            </w:pPr>
            <w:r w:rsidRPr="00090C64">
              <w:t>Formula:</w:t>
            </w:r>
          </w:p>
          <w:p w14:paraId="30071708" w14:textId="77777777" w:rsidR="00D57C09" w:rsidRPr="00090C64" w:rsidRDefault="00D57C09" w:rsidP="00D1299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D1299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D12993">
            <w:pPr>
              <w:pStyle w:val="TAL"/>
            </w:pPr>
            <w:r w:rsidRPr="00090C64">
              <w:t>1.3 dB, f ≤ 3.0 GHz</w:t>
            </w:r>
          </w:p>
          <w:p w14:paraId="69EA7C2B" w14:textId="77777777" w:rsidR="00D57C09" w:rsidRPr="00090C64" w:rsidRDefault="00D57C09" w:rsidP="00D1299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D12993">
            <w:pPr>
              <w:pStyle w:val="TAL"/>
            </w:pPr>
            <w:r w:rsidRPr="00090C64">
              <w:t>Formula:</w:t>
            </w:r>
          </w:p>
          <w:p w14:paraId="19B9123B" w14:textId="77777777" w:rsidR="00D57C09" w:rsidRPr="00090C64" w:rsidRDefault="00D57C09" w:rsidP="00D1299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D1299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D1299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D12993">
            <w:pPr>
              <w:pStyle w:val="TAL"/>
            </w:pPr>
            <w:r w:rsidRPr="00090C64">
              <w:t>Formula: Wanted signal power + TT.</w:t>
            </w:r>
            <w:r w:rsidRPr="00090C64">
              <w:br/>
            </w:r>
          </w:p>
          <w:p w14:paraId="554F669F" w14:textId="77777777" w:rsidR="00D57C09" w:rsidRPr="00090C64" w:rsidRDefault="00D57C09" w:rsidP="00D1299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D1299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D12993">
            <w:pPr>
              <w:pStyle w:val="TAL"/>
            </w:pPr>
            <w:r w:rsidRPr="00090C64">
              <w:t>Formula: Wanted signal power + TT.</w:t>
            </w:r>
            <w:r w:rsidRPr="00090C64">
              <w:br/>
            </w:r>
          </w:p>
          <w:p w14:paraId="15E81F6E" w14:textId="77777777" w:rsidR="00D57C09" w:rsidRPr="00090C64" w:rsidRDefault="00D57C09" w:rsidP="00D1299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D1299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D12993">
            <w:pPr>
              <w:pStyle w:val="TAL"/>
            </w:pPr>
            <w:r w:rsidRPr="00090C64">
              <w:t>Formula: Wanted signal power + TT.</w:t>
            </w:r>
            <w:r w:rsidRPr="00090C64">
              <w:br/>
            </w:r>
          </w:p>
          <w:p w14:paraId="4564EF69" w14:textId="77777777" w:rsidR="00D57C09" w:rsidRPr="00090C64" w:rsidRDefault="00D57C09" w:rsidP="00D1299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D1299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D1299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D1299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D12993">
            <w:pPr>
              <w:pStyle w:val="TAL"/>
            </w:pPr>
            <w:r w:rsidRPr="00090C64">
              <w:t>Formula: Wanted signal power unchanged</w:t>
            </w:r>
            <w:r w:rsidRPr="00090C64">
              <w:br/>
            </w:r>
          </w:p>
          <w:p w14:paraId="14A4503D" w14:textId="77777777" w:rsidR="00D57C09" w:rsidRPr="00090C64" w:rsidRDefault="00D57C09" w:rsidP="00D1299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D1299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D1299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D1299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D12993">
            <w:pPr>
              <w:pStyle w:val="TAL"/>
            </w:pPr>
            <w:r w:rsidRPr="00090C64">
              <w:t>Formula: Wanted signal power + TT.</w:t>
            </w:r>
            <w:r w:rsidRPr="00090C64">
              <w:br/>
            </w:r>
          </w:p>
          <w:p w14:paraId="12B5AF44" w14:textId="77777777" w:rsidR="00D57C09" w:rsidRPr="00090C64" w:rsidRDefault="00D57C09" w:rsidP="00D1299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D1299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D12993">
            <w:pPr>
              <w:pStyle w:val="TAL"/>
            </w:pPr>
            <w:r w:rsidRPr="00090C64">
              <w:t>1.7 dB, f ≤ 3.0 GHz</w:t>
            </w:r>
          </w:p>
          <w:p w14:paraId="48D1A7AC" w14:textId="77777777" w:rsidR="00D57C09" w:rsidRPr="00090C64" w:rsidRDefault="00D57C09" w:rsidP="00D1299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D12993">
            <w:pPr>
              <w:pStyle w:val="TAL"/>
            </w:pPr>
            <w:r w:rsidRPr="00090C64">
              <w:t>Formula: Wanted signal power + TT.</w:t>
            </w:r>
            <w:r w:rsidRPr="00090C64">
              <w:br/>
            </w:r>
          </w:p>
          <w:p w14:paraId="3F58BCE3" w14:textId="77777777" w:rsidR="00D57C09" w:rsidRPr="00090C64" w:rsidRDefault="00D57C09" w:rsidP="00D12993">
            <w:pPr>
              <w:pStyle w:val="TAL"/>
            </w:pPr>
            <w:r w:rsidRPr="00090C64">
              <w:t>Interferer signal power unchanged.</w:t>
            </w:r>
          </w:p>
        </w:tc>
      </w:tr>
    </w:tbl>
    <w:p w14:paraId="75429038" w14:textId="77777777" w:rsidR="00D57C09" w:rsidRPr="00090C64" w:rsidRDefault="00D57C09" w:rsidP="00D12993"/>
    <w:p w14:paraId="15A3A364" w14:textId="77777777" w:rsidR="00D57C09" w:rsidRPr="00090C64" w:rsidRDefault="00D57C09" w:rsidP="00D57C09">
      <w:pPr>
        <w:pStyle w:val="Heading8"/>
      </w:pPr>
      <w:r w:rsidRPr="00090C64">
        <w:br w:type="page"/>
      </w:r>
      <w:bookmarkStart w:id="10966" w:name="_Toc21125353"/>
      <w:bookmarkStart w:id="10967" w:name="_Toc29768343"/>
      <w:bookmarkStart w:id="10968" w:name="_Toc36044785"/>
      <w:bookmarkStart w:id="10969" w:name="_Toc37230690"/>
      <w:bookmarkStart w:id="10970" w:name="_Toc45907833"/>
      <w:bookmarkStart w:id="10971" w:name="_Toc53181938"/>
      <w:bookmarkStart w:id="10972" w:name="_Toc61117673"/>
      <w:bookmarkStart w:id="10973" w:name="_Toc67076762"/>
      <w:bookmarkStart w:id="10974" w:name="_Toc67077300"/>
      <w:bookmarkStart w:id="10975" w:name="_Toc74753182"/>
      <w:bookmarkStart w:id="10976" w:name="_Toc74753721"/>
      <w:bookmarkStart w:id="10977" w:name="_Toc74754259"/>
      <w:bookmarkStart w:id="10978" w:name="_Toc76507582"/>
      <w:bookmarkStart w:id="10979" w:name="_Toc83111733"/>
      <w:bookmarkStart w:id="10980" w:name="_Toc89877385"/>
      <w:bookmarkStart w:id="10981" w:name="_Toc98710920"/>
      <w:bookmarkStart w:id="10982" w:name="_Toc130920256"/>
      <w:bookmarkStart w:id="10983" w:name="_Toc137300802"/>
      <w:bookmarkStart w:id="10984" w:name="_Toc138889135"/>
      <w:bookmarkStart w:id="10985" w:name="_Toc145109144"/>
      <w:bookmarkStart w:id="10986" w:name="_Toc155260286"/>
      <w:bookmarkStart w:id="10987" w:name="_Toc219557783"/>
      <w:r w:rsidRPr="00090C64">
        <w:t>Annex D (informative):</w:t>
      </w:r>
      <w:r w:rsidRPr="00090C64">
        <w:br/>
        <w:t>Test system set-up</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1BFEE4C" w14:textId="77777777" w:rsidR="00D57C09" w:rsidRPr="00090C64" w:rsidRDefault="00D57C09" w:rsidP="00D57C09">
      <w:pPr>
        <w:pStyle w:val="Heading1"/>
      </w:pPr>
      <w:bookmarkStart w:id="10988" w:name="_Toc21125354"/>
      <w:bookmarkStart w:id="10989" w:name="_Toc29768344"/>
      <w:bookmarkStart w:id="10990" w:name="_Toc36044786"/>
      <w:bookmarkStart w:id="10991" w:name="_Toc37230691"/>
      <w:bookmarkStart w:id="10992" w:name="_Toc45907834"/>
      <w:bookmarkStart w:id="10993" w:name="_Toc53181939"/>
      <w:bookmarkStart w:id="10994" w:name="_Toc61117674"/>
      <w:bookmarkStart w:id="10995" w:name="_Toc67076763"/>
      <w:bookmarkStart w:id="10996" w:name="_Toc67077301"/>
      <w:bookmarkStart w:id="10997" w:name="_Toc74753183"/>
      <w:bookmarkStart w:id="10998" w:name="_Toc74753722"/>
      <w:bookmarkStart w:id="10999" w:name="_Toc74754260"/>
      <w:bookmarkStart w:id="11000" w:name="_Toc76507583"/>
      <w:bookmarkStart w:id="11001" w:name="_Toc83111734"/>
      <w:bookmarkStart w:id="11002" w:name="_Toc89877386"/>
      <w:bookmarkStart w:id="11003" w:name="_Toc98710921"/>
      <w:bookmarkStart w:id="11004" w:name="_Toc130920257"/>
      <w:bookmarkStart w:id="11005" w:name="_Toc137300803"/>
      <w:bookmarkStart w:id="11006" w:name="_Toc138889136"/>
      <w:bookmarkStart w:id="11007" w:name="_Toc145109145"/>
      <w:bookmarkStart w:id="11008" w:name="_Toc155260287"/>
      <w:bookmarkStart w:id="11009" w:name="_Toc219557784"/>
      <w:r w:rsidRPr="00090C64">
        <w:t>D.1</w:t>
      </w:r>
      <w:r w:rsidRPr="00090C64">
        <w:tab/>
        <w:t>Transmitter</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7B25B192" w14:textId="77777777" w:rsidR="00D57C09" w:rsidRPr="00090C64" w:rsidRDefault="00D57C09" w:rsidP="00D57C09">
      <w:pPr>
        <w:pStyle w:val="Heading2"/>
      </w:pPr>
      <w:bookmarkStart w:id="11010" w:name="_Toc21125355"/>
      <w:bookmarkStart w:id="11011" w:name="_Toc29768345"/>
      <w:bookmarkStart w:id="11012" w:name="_Toc36044787"/>
      <w:bookmarkStart w:id="11013" w:name="_Toc37230692"/>
      <w:bookmarkStart w:id="11014" w:name="_Toc45907835"/>
      <w:bookmarkStart w:id="11015" w:name="_Toc53181940"/>
      <w:bookmarkStart w:id="11016" w:name="_Toc61117675"/>
      <w:bookmarkStart w:id="11017" w:name="_Toc67076764"/>
      <w:bookmarkStart w:id="11018" w:name="_Toc67077302"/>
      <w:bookmarkStart w:id="11019" w:name="_Toc74753184"/>
      <w:bookmarkStart w:id="11020" w:name="_Toc74753723"/>
      <w:bookmarkStart w:id="11021" w:name="_Toc74754261"/>
      <w:bookmarkStart w:id="11022" w:name="_Toc76507584"/>
      <w:bookmarkStart w:id="11023" w:name="_Toc83111735"/>
      <w:bookmarkStart w:id="11024" w:name="_Toc89877387"/>
      <w:bookmarkStart w:id="11025" w:name="_Toc98710922"/>
      <w:bookmarkStart w:id="11026" w:name="_Toc130920258"/>
      <w:bookmarkStart w:id="11027" w:name="_Toc137300804"/>
      <w:bookmarkStart w:id="11028" w:name="_Toc138889137"/>
      <w:bookmarkStart w:id="11029" w:name="_Toc145109146"/>
      <w:bookmarkStart w:id="11030" w:name="_Toc155260288"/>
      <w:bookmarkStart w:id="11031" w:name="_Toc219557785"/>
      <w:r w:rsidRPr="00090C64">
        <w:t>D.1.1</w:t>
      </w:r>
      <w:r w:rsidRPr="00090C64">
        <w:tab/>
        <w:t>Radiated Transmit Power, OTA E-UTRA DL RS power, output power dynamics and Transmitter signal quality</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bookmarkStart w:id="11032" w:name="_MON_1537741137"/>
    <w:bookmarkEnd w:id="11032"/>
    <w:p w14:paraId="701A37AE" w14:textId="77777777" w:rsidR="00D57C09" w:rsidRPr="00C330E2" w:rsidRDefault="00D57C09" w:rsidP="00D12993">
      <w:pPr>
        <w:pStyle w:val="TH"/>
      </w:pPr>
      <w:r w:rsidRPr="00C330E2">
        <w:object w:dxaOrig="10382" w:dyaOrig="5433" w14:anchorId="7B7E1A2A">
          <v:shape id="_x0000_i1042" type="#_x0000_t75" style="width:483pt;height:252pt" o:ole="">
            <v:imagedata r:id="rId50" o:title=""/>
          </v:shape>
          <o:OLEObject Type="Embed" ProgID="Word.Picture.8" ShapeID="_x0000_i1042" DrawAspect="Content" ObjectID="_1830183466" r:id="rId51"/>
        </w:object>
      </w:r>
    </w:p>
    <w:p w14:paraId="38D701FA" w14:textId="77777777" w:rsidR="00D57C09" w:rsidRPr="00090C64" w:rsidRDefault="00D57C09" w:rsidP="00D1299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1299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3" w:name="_Toc21125356"/>
      <w:bookmarkStart w:id="11034" w:name="_Toc29768346"/>
      <w:bookmarkStart w:id="11035" w:name="_Toc36044788"/>
      <w:bookmarkStart w:id="11036" w:name="_Toc37230693"/>
      <w:bookmarkStart w:id="11037" w:name="_Toc45907836"/>
      <w:bookmarkStart w:id="11038" w:name="_Toc53181941"/>
      <w:bookmarkStart w:id="11039" w:name="_Toc61117676"/>
      <w:bookmarkStart w:id="11040" w:name="_Toc67076765"/>
      <w:bookmarkStart w:id="11041" w:name="_Toc67077303"/>
      <w:bookmarkStart w:id="11042" w:name="_Toc74753185"/>
      <w:bookmarkStart w:id="11043" w:name="_Toc74753724"/>
      <w:bookmarkStart w:id="11044" w:name="_Toc74754262"/>
      <w:bookmarkStart w:id="11045" w:name="_Toc76507585"/>
      <w:bookmarkStart w:id="11046" w:name="_Toc83111736"/>
      <w:bookmarkStart w:id="11047" w:name="_Toc89877388"/>
      <w:bookmarkStart w:id="11048" w:name="_Toc98710923"/>
      <w:bookmarkStart w:id="11049" w:name="_Toc130920259"/>
      <w:bookmarkStart w:id="11050" w:name="_Toc137300805"/>
      <w:bookmarkStart w:id="11051" w:name="_Toc138889138"/>
      <w:bookmarkStart w:id="11052" w:name="_Toc145109147"/>
      <w:bookmarkStart w:id="11053" w:name="_Toc155260289"/>
      <w:bookmarkStart w:id="11054" w:name="_Toc219557786"/>
      <w:r w:rsidRPr="00090C64">
        <w:t>D.1.2</w:t>
      </w:r>
      <w:r w:rsidRPr="00090C64">
        <w:tab/>
        <w:t>OTA Base Station output power, ACLR, OTA spectrum emissions mask, OTA operating band unwanted emissions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9CBBBE8" w14:textId="77777777" w:rsidR="00D57C09" w:rsidRPr="00090C64" w:rsidRDefault="00FC11EC" w:rsidP="00D1299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1299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55" w:name="_Toc21125357"/>
      <w:bookmarkStart w:id="11056" w:name="_Toc29768347"/>
      <w:bookmarkStart w:id="11057" w:name="_Toc36044789"/>
      <w:bookmarkStart w:id="11058" w:name="_Toc37230694"/>
      <w:bookmarkStart w:id="11059" w:name="_Toc45907837"/>
      <w:bookmarkStart w:id="11060" w:name="_Toc53181942"/>
      <w:bookmarkStart w:id="11061" w:name="_Toc61117677"/>
      <w:bookmarkStart w:id="11062" w:name="_Toc67076766"/>
      <w:bookmarkStart w:id="11063" w:name="_Toc67077304"/>
      <w:bookmarkStart w:id="11064" w:name="_Toc74753186"/>
      <w:bookmarkStart w:id="11065" w:name="_Toc74753725"/>
      <w:bookmarkStart w:id="11066" w:name="_Toc74754263"/>
      <w:bookmarkStart w:id="11067" w:name="_Toc76507586"/>
      <w:bookmarkStart w:id="11068" w:name="_Toc83111737"/>
      <w:bookmarkStart w:id="11069" w:name="_Toc89877389"/>
      <w:bookmarkStart w:id="11070" w:name="_Toc98710924"/>
      <w:bookmarkStart w:id="11071" w:name="_Toc130920260"/>
      <w:bookmarkStart w:id="11072" w:name="_Toc137300806"/>
      <w:bookmarkStart w:id="11073" w:name="_Toc138889139"/>
      <w:bookmarkStart w:id="11074" w:name="_Toc145109148"/>
      <w:bookmarkStart w:id="11075" w:name="_Toc155260290"/>
      <w:bookmarkStart w:id="11076" w:name="_Toc219557787"/>
      <w:r w:rsidRPr="00090C64">
        <w:t>D.1.3</w:t>
      </w:r>
      <w:r w:rsidRPr="00090C64">
        <w:tab/>
        <w:t>OTA spurious emissions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EF1B105" w14:textId="77777777" w:rsidR="00D57C09" w:rsidRPr="00C330E2" w:rsidRDefault="00FC11EC" w:rsidP="00D1299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1299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77" w:name="_Toc21125358"/>
      <w:bookmarkStart w:id="11078" w:name="_Toc29768348"/>
      <w:bookmarkStart w:id="11079" w:name="_Toc36044790"/>
      <w:bookmarkStart w:id="11080" w:name="_Toc37230695"/>
      <w:bookmarkStart w:id="11081" w:name="_Toc45907838"/>
      <w:bookmarkStart w:id="11082" w:name="_Toc53181943"/>
      <w:bookmarkStart w:id="11083" w:name="_Toc61117678"/>
      <w:bookmarkStart w:id="11084" w:name="_Toc67076767"/>
      <w:bookmarkStart w:id="11085" w:name="_Toc67077305"/>
      <w:bookmarkStart w:id="11086" w:name="_Toc74753187"/>
      <w:bookmarkStart w:id="11087" w:name="_Toc74753726"/>
      <w:bookmarkStart w:id="11088" w:name="_Toc74754264"/>
      <w:bookmarkStart w:id="11089" w:name="_Toc76507587"/>
      <w:bookmarkStart w:id="11090" w:name="_Toc83111738"/>
      <w:bookmarkStart w:id="11091" w:name="_Toc89877390"/>
      <w:bookmarkStart w:id="11092" w:name="_Toc98710925"/>
      <w:bookmarkStart w:id="11093" w:name="_Toc130920261"/>
      <w:bookmarkStart w:id="11094" w:name="_Toc137300807"/>
      <w:bookmarkStart w:id="11095" w:name="_Toc138889140"/>
      <w:bookmarkStart w:id="11096" w:name="_Toc145109149"/>
      <w:bookmarkStart w:id="11097" w:name="_Toc155260291"/>
      <w:bookmarkStart w:id="11098" w:name="_Toc219557788"/>
      <w:r w:rsidRPr="00090C64">
        <w:t>D.1.4</w:t>
      </w:r>
      <w:r w:rsidRPr="00090C64">
        <w:tab/>
        <w:t>OTA Co-location emissions, TX OFF power</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CF924F4" w14:textId="77777777" w:rsidR="00D57C09" w:rsidRPr="00C330E2" w:rsidRDefault="00FC11EC" w:rsidP="00D1299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1299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099" w:name="_Toc21125359"/>
      <w:bookmarkStart w:id="11100" w:name="_Toc29768349"/>
      <w:bookmarkStart w:id="11101" w:name="_Toc36044791"/>
      <w:bookmarkStart w:id="11102" w:name="_Toc37230696"/>
      <w:bookmarkStart w:id="11103" w:name="_Toc45907839"/>
      <w:bookmarkStart w:id="11104" w:name="_Toc53181944"/>
      <w:bookmarkStart w:id="11105" w:name="_Toc61117679"/>
      <w:bookmarkStart w:id="11106" w:name="_Toc67076768"/>
      <w:bookmarkStart w:id="11107" w:name="_Toc67077306"/>
      <w:bookmarkStart w:id="11108" w:name="_Toc74753188"/>
      <w:bookmarkStart w:id="11109" w:name="_Toc74753727"/>
      <w:bookmarkStart w:id="11110" w:name="_Toc74754265"/>
      <w:bookmarkStart w:id="11111" w:name="_Toc76507588"/>
      <w:bookmarkStart w:id="11112" w:name="_Toc83111739"/>
      <w:bookmarkStart w:id="11113" w:name="_Toc89877391"/>
      <w:bookmarkStart w:id="11114" w:name="_Toc98710926"/>
      <w:bookmarkStart w:id="11115" w:name="_Toc130920262"/>
      <w:bookmarkStart w:id="11116" w:name="_Toc137300808"/>
      <w:bookmarkStart w:id="11117" w:name="_Toc138889141"/>
      <w:bookmarkStart w:id="11118" w:name="_Toc145109150"/>
      <w:bookmarkStart w:id="11119" w:name="_Toc155260292"/>
      <w:bookmarkStart w:id="11120" w:name="_Toc219557789"/>
      <w:r w:rsidRPr="00090C64">
        <w:t>D.1.5</w:t>
      </w:r>
      <w:r w:rsidRPr="00090C64">
        <w:tab/>
        <w:t>OTA Transmitter Intermodulation</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14C889B" w14:textId="77777777" w:rsidR="00D57C09" w:rsidRPr="00C330E2" w:rsidRDefault="00FC11EC" w:rsidP="00D1299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1299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1" w:name="_Toc21125360"/>
      <w:bookmarkStart w:id="11122" w:name="_Toc29768350"/>
      <w:bookmarkStart w:id="11123" w:name="_Toc36044792"/>
      <w:bookmarkStart w:id="11124" w:name="_Toc37230697"/>
      <w:bookmarkStart w:id="11125" w:name="_Toc45907840"/>
      <w:bookmarkStart w:id="11126" w:name="_Toc53181945"/>
      <w:bookmarkStart w:id="11127" w:name="_Toc61117680"/>
      <w:bookmarkStart w:id="11128" w:name="_Toc67076769"/>
      <w:bookmarkStart w:id="11129" w:name="_Toc67077307"/>
      <w:bookmarkStart w:id="11130" w:name="_Toc74753189"/>
      <w:bookmarkStart w:id="11131" w:name="_Toc74753728"/>
      <w:bookmarkStart w:id="11132" w:name="_Toc74754266"/>
      <w:bookmarkStart w:id="11133" w:name="_Toc76507589"/>
      <w:bookmarkStart w:id="11134" w:name="_Toc83111740"/>
      <w:bookmarkStart w:id="11135" w:name="_Toc89877392"/>
      <w:bookmarkStart w:id="11136" w:name="_Toc98710927"/>
      <w:bookmarkStart w:id="11137" w:name="_Toc130920263"/>
      <w:bookmarkStart w:id="11138" w:name="_Toc137300809"/>
      <w:bookmarkStart w:id="11139" w:name="_Toc138889142"/>
      <w:bookmarkStart w:id="11140" w:name="_Toc145109151"/>
      <w:bookmarkStart w:id="11141" w:name="_Toc155260293"/>
      <w:bookmarkStart w:id="11142" w:name="_Toc219557790"/>
      <w:r w:rsidRPr="00090C64">
        <w:t>D.2</w:t>
      </w:r>
      <w:r w:rsidRPr="00090C64">
        <w:tab/>
        <w:t>Receiver</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6E1E5044" w14:textId="77777777" w:rsidR="00D57C09" w:rsidRPr="00090C64" w:rsidRDefault="00D57C09" w:rsidP="00D57C09">
      <w:pPr>
        <w:pStyle w:val="Heading2"/>
      </w:pPr>
      <w:bookmarkStart w:id="11143" w:name="_Toc21125361"/>
      <w:bookmarkStart w:id="11144" w:name="_Toc29768351"/>
      <w:bookmarkStart w:id="11145" w:name="_Toc36044793"/>
      <w:bookmarkStart w:id="11146" w:name="_Toc37230698"/>
      <w:bookmarkStart w:id="11147" w:name="_Toc45907841"/>
      <w:bookmarkStart w:id="11148" w:name="_Toc53181946"/>
      <w:bookmarkStart w:id="11149" w:name="_Toc61117681"/>
      <w:bookmarkStart w:id="11150" w:name="_Toc67076770"/>
      <w:bookmarkStart w:id="11151" w:name="_Toc67077308"/>
      <w:bookmarkStart w:id="11152" w:name="_Toc74753190"/>
      <w:bookmarkStart w:id="11153" w:name="_Toc74753729"/>
      <w:bookmarkStart w:id="11154" w:name="_Toc74754267"/>
      <w:bookmarkStart w:id="11155" w:name="_Toc76507590"/>
      <w:bookmarkStart w:id="11156" w:name="_Toc83111741"/>
      <w:bookmarkStart w:id="11157" w:name="_Toc89877393"/>
      <w:bookmarkStart w:id="11158" w:name="_Toc98710928"/>
      <w:bookmarkStart w:id="11159" w:name="_Toc130920264"/>
      <w:bookmarkStart w:id="11160" w:name="_Toc137300810"/>
      <w:bookmarkStart w:id="11161" w:name="_Toc138889143"/>
      <w:bookmarkStart w:id="11162" w:name="_Toc145109152"/>
      <w:bookmarkStart w:id="11163" w:name="_Toc155260294"/>
      <w:bookmarkStart w:id="11164" w:name="_Toc219557791"/>
      <w:r w:rsidRPr="00090C64">
        <w:t>D.2.1</w:t>
      </w:r>
      <w:r w:rsidRPr="00090C64">
        <w:tab/>
        <w:t>OTA sensitivity and OTA Reference sensitivity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1BFA4089" w14:textId="77777777" w:rsidR="00D57C09" w:rsidRPr="00C330E2" w:rsidRDefault="00FC11EC" w:rsidP="00D1299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1299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1299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65" w:name="_Toc21125362"/>
      <w:bookmarkStart w:id="11166" w:name="_Toc29768352"/>
      <w:bookmarkStart w:id="11167" w:name="_Toc36044794"/>
      <w:bookmarkStart w:id="11168" w:name="_Toc37230699"/>
      <w:bookmarkStart w:id="11169" w:name="_Toc45907842"/>
      <w:bookmarkStart w:id="11170" w:name="_Toc53181947"/>
      <w:bookmarkStart w:id="11171" w:name="_Toc61117682"/>
      <w:bookmarkStart w:id="11172" w:name="_Toc67076771"/>
      <w:bookmarkStart w:id="11173" w:name="_Toc67077309"/>
      <w:bookmarkStart w:id="11174" w:name="_Toc74753191"/>
      <w:bookmarkStart w:id="11175" w:name="_Toc74753730"/>
      <w:bookmarkStart w:id="11176" w:name="_Toc74754268"/>
      <w:bookmarkStart w:id="11177" w:name="_Toc76507591"/>
      <w:bookmarkStart w:id="11178" w:name="_Toc83111742"/>
      <w:bookmarkStart w:id="11179" w:name="_Toc89877394"/>
      <w:bookmarkStart w:id="11180" w:name="_Toc98710929"/>
      <w:bookmarkStart w:id="11181" w:name="_Toc130920265"/>
      <w:bookmarkStart w:id="11182" w:name="_Toc137300811"/>
      <w:bookmarkStart w:id="11183" w:name="_Toc138889144"/>
      <w:bookmarkStart w:id="11184" w:name="_Toc145109153"/>
      <w:bookmarkStart w:id="11185" w:name="_Toc155260295"/>
      <w:bookmarkStart w:id="11186" w:name="_Toc219557792"/>
      <w:r w:rsidRPr="00090C64">
        <w:t>D.2.2</w:t>
      </w:r>
      <w:r w:rsidRPr="00090C64">
        <w:tab/>
        <w:t>OTA Dynamic range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E350FAA" w14:textId="77777777" w:rsidR="00D57C09" w:rsidRPr="00C330E2" w:rsidRDefault="00FC11EC" w:rsidP="00D1299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1299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1299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87" w:name="_Toc21125363"/>
      <w:bookmarkStart w:id="11188" w:name="_Toc29768353"/>
      <w:bookmarkStart w:id="11189" w:name="_Toc36044795"/>
      <w:bookmarkStart w:id="11190" w:name="_Toc37230700"/>
      <w:bookmarkStart w:id="11191" w:name="_Toc45907843"/>
      <w:bookmarkStart w:id="11192" w:name="_Toc53181948"/>
      <w:bookmarkStart w:id="11193" w:name="_Toc61117683"/>
      <w:bookmarkStart w:id="11194" w:name="_Toc67076772"/>
      <w:bookmarkStart w:id="11195" w:name="_Toc67077310"/>
      <w:bookmarkStart w:id="11196" w:name="_Toc74753192"/>
      <w:bookmarkStart w:id="11197" w:name="_Toc74753731"/>
      <w:bookmarkStart w:id="11198" w:name="_Toc74754269"/>
      <w:bookmarkStart w:id="11199" w:name="_Toc76507592"/>
      <w:bookmarkStart w:id="11200" w:name="_Toc83111743"/>
      <w:bookmarkStart w:id="11201" w:name="_Toc89877395"/>
      <w:bookmarkStart w:id="11202" w:name="_Toc98710930"/>
      <w:bookmarkStart w:id="11203" w:name="_Toc130920266"/>
      <w:bookmarkStart w:id="11204" w:name="_Toc137300812"/>
      <w:bookmarkStart w:id="11205" w:name="_Toc138889145"/>
      <w:bookmarkStart w:id="11206" w:name="_Toc145109154"/>
      <w:bookmarkStart w:id="11207" w:name="_Toc155260296"/>
      <w:bookmarkStart w:id="11208" w:name="_Toc219557793"/>
      <w:r w:rsidRPr="00090C64">
        <w:t>D.2.3</w:t>
      </w:r>
      <w:r w:rsidRPr="00090C64">
        <w:tab/>
        <w:t>OTA Adjacent channel selectivity, general blocking, and narrowband blocking</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72283343" w14:textId="77777777" w:rsidR="00D57C09" w:rsidRPr="00C330E2" w:rsidRDefault="00FC11EC" w:rsidP="00D1299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1299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12993">
      <w:r w:rsidRPr="00090C64">
        <w:t>Test</w:t>
      </w:r>
    </w:p>
    <w:p w14:paraId="7A616245" w14:textId="6484024A" w:rsidR="00D57C09" w:rsidRPr="00090C64" w:rsidRDefault="00D57C09" w:rsidP="00D1299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1299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1299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1299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09" w:name="_Toc21125364"/>
      <w:bookmarkStart w:id="11210" w:name="_Toc29768354"/>
      <w:bookmarkStart w:id="11211" w:name="_Toc36044796"/>
      <w:bookmarkStart w:id="11212" w:name="_Toc37230701"/>
      <w:bookmarkStart w:id="11213" w:name="_Toc45907844"/>
      <w:bookmarkStart w:id="11214" w:name="_Toc53181949"/>
      <w:bookmarkStart w:id="11215" w:name="_Toc61117684"/>
      <w:bookmarkStart w:id="11216" w:name="_Toc67076773"/>
      <w:bookmarkStart w:id="11217" w:name="_Toc67077311"/>
      <w:bookmarkStart w:id="11218" w:name="_Toc74753193"/>
      <w:bookmarkStart w:id="11219" w:name="_Toc74753732"/>
      <w:bookmarkStart w:id="11220" w:name="_Toc74754270"/>
      <w:bookmarkStart w:id="11221" w:name="_Toc76507593"/>
      <w:bookmarkStart w:id="11222" w:name="_Toc83111744"/>
      <w:bookmarkStart w:id="11223" w:name="_Toc89877396"/>
      <w:bookmarkStart w:id="11224" w:name="_Toc98710931"/>
      <w:bookmarkStart w:id="11225" w:name="_Toc130920267"/>
      <w:bookmarkStart w:id="11226" w:name="_Toc137300813"/>
      <w:bookmarkStart w:id="11227" w:name="_Toc138889146"/>
      <w:bookmarkStart w:id="11228" w:name="_Toc145109155"/>
      <w:bookmarkStart w:id="11229" w:name="_Toc155260297"/>
      <w:bookmarkStart w:id="11230" w:name="_Toc219557794"/>
      <w:r w:rsidRPr="00090C64">
        <w:t>D.2.4</w:t>
      </w:r>
      <w:r w:rsidRPr="00090C64">
        <w:tab/>
        <w:t>OTA Blocking</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4BD736E" w14:textId="77777777" w:rsidR="00D57C09" w:rsidRPr="00C330E2" w:rsidRDefault="00FC11EC" w:rsidP="00D1299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1299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1299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1299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1299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1" w:name="_Toc21125365"/>
      <w:bookmarkStart w:id="11232" w:name="_Toc29768355"/>
      <w:bookmarkStart w:id="11233" w:name="_Toc36044797"/>
      <w:bookmarkStart w:id="11234" w:name="_Toc37230702"/>
      <w:bookmarkStart w:id="11235" w:name="_Toc45907845"/>
      <w:bookmarkStart w:id="11236" w:name="_Toc53181950"/>
      <w:bookmarkStart w:id="11237" w:name="_Toc61117685"/>
      <w:bookmarkStart w:id="11238" w:name="_Toc67076774"/>
      <w:bookmarkStart w:id="11239" w:name="_Toc67077312"/>
      <w:bookmarkStart w:id="11240" w:name="_Toc74753194"/>
      <w:bookmarkStart w:id="11241" w:name="_Toc74753733"/>
      <w:bookmarkStart w:id="11242" w:name="_Toc74754271"/>
      <w:bookmarkStart w:id="11243" w:name="_Toc76507594"/>
      <w:bookmarkStart w:id="11244" w:name="_Toc83111745"/>
      <w:bookmarkStart w:id="11245" w:name="_Toc89877397"/>
      <w:bookmarkStart w:id="11246" w:name="_Toc98710932"/>
      <w:bookmarkStart w:id="11247" w:name="_Toc130920268"/>
      <w:bookmarkStart w:id="11248" w:name="_Toc137300814"/>
      <w:bookmarkStart w:id="11249" w:name="_Toc138889147"/>
      <w:bookmarkStart w:id="11250" w:name="_Toc145109156"/>
      <w:bookmarkStart w:id="11251" w:name="_Toc155260298"/>
      <w:bookmarkStart w:id="11252" w:name="_Toc219557795"/>
      <w:r w:rsidRPr="00090C64">
        <w:t>D.2.5</w:t>
      </w:r>
      <w:r w:rsidRPr="00090C64">
        <w:tab/>
        <w:t>OTA Receiver spurious emissions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E205B4B" w14:textId="77777777" w:rsidR="00D57C09" w:rsidRPr="00C330E2" w:rsidRDefault="00FC11EC" w:rsidP="00D1299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1299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3" w:name="_Toc21125366"/>
      <w:bookmarkStart w:id="11254" w:name="_Toc29768356"/>
      <w:bookmarkStart w:id="11255" w:name="_Toc36044798"/>
      <w:bookmarkStart w:id="11256" w:name="_Toc37230703"/>
      <w:bookmarkStart w:id="11257" w:name="_Toc45907846"/>
      <w:bookmarkStart w:id="11258" w:name="_Toc53181951"/>
      <w:bookmarkStart w:id="11259" w:name="_Toc61117686"/>
      <w:bookmarkStart w:id="11260" w:name="_Toc67076775"/>
      <w:bookmarkStart w:id="11261" w:name="_Toc67077313"/>
      <w:bookmarkStart w:id="11262" w:name="_Toc74753195"/>
      <w:bookmarkStart w:id="11263" w:name="_Toc74753734"/>
      <w:bookmarkStart w:id="11264" w:name="_Toc74754272"/>
      <w:bookmarkStart w:id="11265" w:name="_Toc76507595"/>
      <w:bookmarkStart w:id="11266" w:name="_Toc83111746"/>
      <w:bookmarkStart w:id="11267" w:name="_Toc89877398"/>
      <w:bookmarkStart w:id="11268" w:name="_Toc98710933"/>
      <w:bookmarkStart w:id="11269" w:name="_Toc130920269"/>
      <w:bookmarkStart w:id="11270" w:name="_Toc137300815"/>
      <w:bookmarkStart w:id="11271" w:name="_Toc138889148"/>
      <w:bookmarkStart w:id="11272" w:name="_Toc145109157"/>
      <w:bookmarkStart w:id="11273" w:name="_Toc155260299"/>
      <w:bookmarkStart w:id="11274" w:name="_Toc219557796"/>
      <w:r w:rsidRPr="00090C64">
        <w:t>D.2.6</w:t>
      </w:r>
      <w:r w:rsidRPr="00090C64">
        <w:tab/>
        <w:t>OTA Receiver intermodulation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EB004D6" w14:textId="77777777" w:rsidR="00D57C09" w:rsidRPr="00C330E2" w:rsidRDefault="00FC11EC" w:rsidP="00D1299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1299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1299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75" w:name="_Toc21125367"/>
      <w:bookmarkStart w:id="11276" w:name="_Toc29768357"/>
      <w:bookmarkStart w:id="11277" w:name="_Toc36044799"/>
      <w:bookmarkStart w:id="11278" w:name="_Toc37230704"/>
      <w:bookmarkStart w:id="11279" w:name="_Toc45907847"/>
      <w:bookmarkStart w:id="11280" w:name="_Toc53181952"/>
      <w:bookmarkStart w:id="11281" w:name="_Toc61117687"/>
      <w:bookmarkStart w:id="11282" w:name="_Toc67076776"/>
      <w:bookmarkStart w:id="11283" w:name="_Toc67077314"/>
      <w:bookmarkStart w:id="11284" w:name="_Toc74753196"/>
      <w:bookmarkStart w:id="11285" w:name="_Toc74753735"/>
      <w:bookmarkStart w:id="11286" w:name="_Toc74754273"/>
      <w:bookmarkStart w:id="11287" w:name="_Toc76507596"/>
      <w:bookmarkStart w:id="11288" w:name="_Toc83111747"/>
      <w:bookmarkStart w:id="11289" w:name="_Toc89877399"/>
      <w:bookmarkStart w:id="11290" w:name="_Toc98710934"/>
      <w:bookmarkStart w:id="11291" w:name="_Toc130920270"/>
      <w:bookmarkStart w:id="11292" w:name="_Toc137300816"/>
      <w:bookmarkStart w:id="11293" w:name="_Toc138889149"/>
      <w:bookmarkStart w:id="11294" w:name="_Toc145109158"/>
      <w:bookmarkStart w:id="11295" w:name="_Toc155260300"/>
      <w:bookmarkStart w:id="11296" w:name="_Toc219557797"/>
      <w:r w:rsidRPr="00090C64">
        <w:t>D.2.7</w:t>
      </w:r>
      <w:r w:rsidRPr="00090C64">
        <w:tab/>
        <w:t>OTA In-channel selectivity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2C510E85" w14:textId="77777777" w:rsidR="00D57C09" w:rsidRPr="00C330E2" w:rsidRDefault="00FC11EC" w:rsidP="00D1299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1299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1299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297" w:name="_Toc21125368"/>
      <w:bookmarkStart w:id="11298" w:name="_Toc29768358"/>
      <w:bookmarkStart w:id="11299" w:name="_Toc36044800"/>
      <w:bookmarkStart w:id="11300" w:name="_Toc37230705"/>
      <w:bookmarkStart w:id="11301" w:name="_Toc45907848"/>
      <w:bookmarkStart w:id="11302" w:name="_Toc53181953"/>
      <w:bookmarkStart w:id="11303" w:name="_Toc61117688"/>
      <w:bookmarkStart w:id="11304" w:name="_Toc67076777"/>
      <w:bookmarkStart w:id="11305" w:name="_Toc67077315"/>
      <w:bookmarkStart w:id="11306" w:name="_Toc74753197"/>
      <w:bookmarkStart w:id="11307" w:name="_Toc74753736"/>
      <w:bookmarkStart w:id="11308" w:name="_Toc74754274"/>
      <w:bookmarkStart w:id="11309" w:name="_Toc76507597"/>
      <w:bookmarkStart w:id="11310" w:name="_Toc83111748"/>
      <w:bookmarkStart w:id="11311" w:name="_Toc89877400"/>
      <w:bookmarkStart w:id="11312" w:name="_Toc98710935"/>
      <w:bookmarkStart w:id="11313" w:name="_Toc130920271"/>
      <w:bookmarkStart w:id="11314" w:name="_Toc137300817"/>
      <w:bookmarkStart w:id="11315" w:name="_Toc138889150"/>
      <w:bookmarkStart w:id="11316" w:name="_Toc145109159"/>
      <w:bookmarkStart w:id="11317" w:name="_Toc155260301"/>
      <w:bookmarkStart w:id="11318" w:name="_Toc219557798"/>
      <w:r w:rsidRPr="00090C64">
        <w:t>D.3</w:t>
      </w:r>
      <w:r w:rsidRPr="00090C64">
        <w:tab/>
        <w:t>Performance requirements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743F8B09" w14:textId="77777777" w:rsidR="00D57C09" w:rsidRPr="00C330E2" w:rsidRDefault="00FC11EC" w:rsidP="00D1299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12993">
      <w:pPr>
        <w:pStyle w:val="TF"/>
      </w:pPr>
      <w:r w:rsidRPr="00090C64">
        <w:t>Figure D.3-1: Measurement set up for single TX, single demodulation branch radiated performance requirements</w:t>
      </w:r>
    </w:p>
    <w:p w14:paraId="13EA9E6C" w14:textId="77777777" w:rsidR="00D57C09" w:rsidRPr="00C330E2" w:rsidRDefault="00FC11EC" w:rsidP="00D1299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12993">
      <w:pPr>
        <w:pStyle w:val="TF"/>
      </w:pPr>
      <w:r w:rsidRPr="00090C64">
        <w:t>Figure D.3-2: Measurement set up for single TX, dual polarization radiated performance requirements</w:t>
      </w:r>
    </w:p>
    <w:p w14:paraId="4E805587" w14:textId="77777777" w:rsidR="00D57C09" w:rsidRPr="00C330E2" w:rsidRDefault="00FC11EC" w:rsidP="00D1299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12993">
      <w:pPr>
        <w:pStyle w:val="TF"/>
      </w:pPr>
      <w:r w:rsidRPr="00090C64">
        <w:t>Figure D.3-3: Measurement set up for dual TX, dual polarization radiated performance requirements</w:t>
      </w:r>
    </w:p>
    <w:p w14:paraId="2A7DFE7C" w14:textId="69662DDC" w:rsidR="00D57C09" w:rsidRPr="00090C64" w:rsidRDefault="00D57C09" w:rsidP="00D1299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D12993">
      <w:pPr>
        <w:rPr>
          <w:rFonts w:ascii="Arial" w:hAnsi="Arial"/>
          <w:sz w:val="36"/>
        </w:rPr>
      </w:pPr>
      <w:bookmarkStart w:id="11319" w:name="_Toc21125369"/>
      <w:bookmarkStart w:id="11320" w:name="_Toc29768359"/>
      <w:bookmarkStart w:id="11321" w:name="_Toc36044801"/>
      <w:bookmarkStart w:id="11322" w:name="_Toc37230706"/>
      <w:bookmarkStart w:id="11323" w:name="_Toc45907849"/>
      <w:bookmarkStart w:id="11324" w:name="_Toc53181954"/>
      <w:r>
        <w:br w:type="page"/>
      </w:r>
    </w:p>
    <w:p w14:paraId="3E989CE9" w14:textId="0E7CBA0E" w:rsidR="00D57C09" w:rsidRPr="00090C64" w:rsidRDefault="00D57C09" w:rsidP="00D57C09">
      <w:pPr>
        <w:pStyle w:val="Heading8"/>
      </w:pPr>
      <w:bookmarkStart w:id="11325" w:name="_Toc61117689"/>
      <w:bookmarkStart w:id="11326" w:name="_Toc67076778"/>
      <w:bookmarkStart w:id="11327" w:name="_Toc67077316"/>
      <w:bookmarkStart w:id="11328" w:name="_Toc74753198"/>
      <w:bookmarkStart w:id="11329" w:name="_Toc74753737"/>
      <w:bookmarkStart w:id="11330" w:name="_Toc74754275"/>
      <w:bookmarkStart w:id="11331" w:name="_Toc76507598"/>
      <w:bookmarkStart w:id="11332" w:name="_Toc83111749"/>
      <w:bookmarkStart w:id="11333" w:name="_Toc89877401"/>
      <w:bookmarkStart w:id="11334" w:name="_Toc98710936"/>
      <w:bookmarkStart w:id="11335" w:name="_Toc130920272"/>
      <w:bookmarkStart w:id="11336" w:name="_Toc137300818"/>
      <w:bookmarkStart w:id="11337" w:name="_Toc138889151"/>
      <w:bookmarkStart w:id="11338" w:name="_Toc145109160"/>
      <w:bookmarkStart w:id="11339" w:name="_Toc155260302"/>
      <w:bookmarkStart w:id="11340" w:name="_Toc219557799"/>
      <w:r w:rsidRPr="00090C64">
        <w:t>Annex E (normative):</w:t>
      </w:r>
      <w:r w:rsidRPr="00090C64">
        <w:br/>
        <w:t>Estimation of Measurement Uncertainty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7FC86384" w14:textId="77777777" w:rsidR="00D57C09" w:rsidRPr="00090C64" w:rsidRDefault="00D57C09" w:rsidP="00D57C09">
      <w:pPr>
        <w:pStyle w:val="Heading1"/>
      </w:pPr>
      <w:bookmarkStart w:id="11341" w:name="_Toc21125370"/>
      <w:bookmarkStart w:id="11342" w:name="_Toc29768360"/>
      <w:bookmarkStart w:id="11343" w:name="_Toc36044802"/>
      <w:bookmarkStart w:id="11344" w:name="_Toc37230707"/>
      <w:bookmarkStart w:id="11345" w:name="_Toc45907850"/>
      <w:bookmarkStart w:id="11346" w:name="_Toc53181955"/>
      <w:bookmarkStart w:id="11347" w:name="_Toc61117690"/>
      <w:bookmarkStart w:id="11348" w:name="_Toc67076779"/>
      <w:bookmarkStart w:id="11349" w:name="_Toc67077317"/>
      <w:bookmarkStart w:id="11350" w:name="_Toc74753199"/>
      <w:bookmarkStart w:id="11351" w:name="_Toc74753738"/>
      <w:bookmarkStart w:id="11352" w:name="_Toc74754276"/>
      <w:bookmarkStart w:id="11353" w:name="_Toc76507599"/>
      <w:bookmarkStart w:id="11354" w:name="_Toc83111750"/>
      <w:bookmarkStart w:id="11355" w:name="_Toc89877402"/>
      <w:bookmarkStart w:id="11356" w:name="_Toc98710937"/>
      <w:bookmarkStart w:id="11357" w:name="_Toc130920273"/>
      <w:bookmarkStart w:id="11358" w:name="_Toc137300819"/>
      <w:bookmarkStart w:id="11359" w:name="_Toc138889152"/>
      <w:bookmarkStart w:id="11360" w:name="_Toc145109161"/>
      <w:bookmarkStart w:id="11361" w:name="_Toc155260303"/>
      <w:bookmarkStart w:id="11362" w:name="_Toc219557800"/>
      <w:r w:rsidRPr="00090C64">
        <w:t>E.1</w:t>
      </w:r>
      <w:r w:rsidRPr="00090C64">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459ECD18" w14:textId="1B308514" w:rsidR="00CF0E35" w:rsidRPr="00090C64" w:rsidRDefault="00CF0E35" w:rsidP="00D12993">
      <w:bookmarkStart w:id="11363" w:name="_Toc21125371"/>
      <w:bookmarkStart w:id="11364" w:name="_Toc29768361"/>
      <w:bookmarkStart w:id="11365" w:name="_Toc36044803"/>
      <w:bookmarkStart w:id="11366" w:name="_Toc37230708"/>
      <w:bookmarkStart w:id="1136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68" w:name="_Toc53181956"/>
      <w:bookmarkStart w:id="11369" w:name="_Toc61117691"/>
      <w:bookmarkStart w:id="11370" w:name="_Toc67076780"/>
      <w:bookmarkStart w:id="11371" w:name="_Toc67077318"/>
      <w:bookmarkStart w:id="11372" w:name="_Toc74753200"/>
      <w:bookmarkStart w:id="11373" w:name="_Toc74753739"/>
      <w:bookmarkStart w:id="11374" w:name="_Toc74754277"/>
      <w:bookmarkStart w:id="11375" w:name="_Toc76507600"/>
      <w:bookmarkStart w:id="11376" w:name="_Toc83111751"/>
      <w:bookmarkStart w:id="11377" w:name="_Toc89877403"/>
      <w:bookmarkStart w:id="11378" w:name="_Toc98710938"/>
      <w:bookmarkStart w:id="11379" w:name="_Toc130920274"/>
      <w:bookmarkStart w:id="11380" w:name="_Toc137300820"/>
      <w:bookmarkStart w:id="11381" w:name="_Toc138889153"/>
      <w:bookmarkStart w:id="11382" w:name="_Toc145109162"/>
      <w:bookmarkStart w:id="11383" w:name="_Toc155260304"/>
      <w:bookmarkStart w:id="11384" w:name="_Toc219557801"/>
      <w:r w:rsidRPr="00090C64">
        <w:t>E.2</w:t>
      </w:r>
      <w:r w:rsidRPr="00090C64">
        <w:tab/>
        <w:t>Measurement methodology descriptions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89CFAD1" w14:textId="5C0B34B1" w:rsidR="00CF0E35" w:rsidRPr="00090C64" w:rsidRDefault="00CF0E35" w:rsidP="00D12993">
      <w:bookmarkStart w:id="11385" w:name="_Toc21125372"/>
      <w:bookmarkStart w:id="11386" w:name="_Toc29768362"/>
      <w:bookmarkStart w:id="11387" w:name="_Toc36044804"/>
      <w:bookmarkStart w:id="11388" w:name="_Toc37230709"/>
      <w:bookmarkStart w:id="1138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0" w:name="_Toc53181957"/>
      <w:bookmarkStart w:id="11391" w:name="_Toc61117692"/>
      <w:bookmarkStart w:id="11392" w:name="_Toc67076781"/>
      <w:bookmarkStart w:id="11393" w:name="_Toc67077319"/>
      <w:bookmarkStart w:id="11394" w:name="_Toc74753201"/>
      <w:bookmarkStart w:id="11395" w:name="_Toc74753740"/>
      <w:bookmarkStart w:id="11396" w:name="_Toc74754278"/>
      <w:bookmarkStart w:id="11397" w:name="_Toc76507601"/>
      <w:bookmarkStart w:id="11398" w:name="_Toc83111752"/>
      <w:bookmarkStart w:id="11399" w:name="_Toc89877404"/>
      <w:bookmarkStart w:id="11400" w:name="_Toc98710939"/>
      <w:bookmarkStart w:id="11401" w:name="_Toc130920275"/>
      <w:bookmarkStart w:id="11402" w:name="_Toc137300821"/>
      <w:bookmarkStart w:id="11403" w:name="_Toc138889154"/>
      <w:bookmarkStart w:id="11404" w:name="_Toc145109163"/>
      <w:bookmarkStart w:id="11405" w:name="_Toc155260305"/>
      <w:bookmarkStart w:id="11406" w:name="_Toc219557802"/>
      <w:r w:rsidRPr="00090C64">
        <w:t>E.3</w:t>
      </w:r>
      <w:r w:rsidRPr="00090C64">
        <w:tab/>
        <w:t>Measurement uncertainty budget format</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63004130" w14:textId="6F1F9134" w:rsidR="00CF0E35" w:rsidRPr="00090C64" w:rsidRDefault="00CF0E35" w:rsidP="00D12993">
      <w:pPr>
        <w:rPr>
          <w:lang w:eastAsia="zh-CN"/>
        </w:rPr>
      </w:pPr>
      <w:bookmarkStart w:id="11407" w:name="_Toc21125373"/>
      <w:bookmarkStart w:id="11408" w:name="_Toc29768363"/>
      <w:bookmarkStart w:id="11409" w:name="_Toc36044805"/>
      <w:bookmarkStart w:id="11410" w:name="_Toc37230710"/>
      <w:bookmarkStart w:id="1141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2" w:name="_Toc21123351"/>
      <w:bookmarkStart w:id="11413" w:name="_Toc53181958"/>
      <w:bookmarkStart w:id="11414" w:name="_Toc61117693"/>
      <w:bookmarkStart w:id="11415" w:name="_Toc67076782"/>
      <w:bookmarkStart w:id="11416" w:name="_Toc67077320"/>
      <w:bookmarkStart w:id="11417" w:name="_Toc74753202"/>
      <w:bookmarkStart w:id="11418" w:name="_Toc74753741"/>
      <w:bookmarkStart w:id="11419" w:name="_Toc74754279"/>
      <w:bookmarkStart w:id="11420" w:name="_Toc76507602"/>
      <w:bookmarkStart w:id="11421" w:name="_Toc83111753"/>
      <w:bookmarkStart w:id="11422" w:name="_Toc89877405"/>
      <w:bookmarkStart w:id="11423" w:name="_Toc98710940"/>
      <w:bookmarkStart w:id="11424" w:name="_Toc130920276"/>
      <w:bookmarkStart w:id="11425" w:name="_Toc137300822"/>
      <w:bookmarkStart w:id="11426" w:name="_Toc138889155"/>
      <w:bookmarkStart w:id="11427" w:name="_Toc145109164"/>
      <w:bookmarkStart w:id="11428" w:name="_Toc155260306"/>
      <w:bookmarkStart w:id="11429" w:name="_Toc219557803"/>
      <w:bookmarkEnd w:id="11407"/>
      <w:bookmarkEnd w:id="11408"/>
      <w:bookmarkEnd w:id="11409"/>
      <w:bookmarkEnd w:id="11410"/>
      <w:bookmarkEnd w:id="11411"/>
      <w:r w:rsidRPr="00090C64">
        <w:t>E.4</w:t>
      </w:r>
      <w:r w:rsidRPr="00090C64">
        <w:tab/>
        <w:t>Measurement uncertainty budgets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8EBD287" w14:textId="4EC0B6D5" w:rsidR="00CF0E35" w:rsidRPr="00090C64" w:rsidRDefault="00CF0E35" w:rsidP="00D1299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0" w:name="_Toc21123352"/>
      <w:bookmarkStart w:id="11431" w:name="_Toc53181959"/>
      <w:bookmarkStart w:id="11432" w:name="_Toc61117694"/>
      <w:bookmarkStart w:id="11433" w:name="_Toc67076783"/>
      <w:bookmarkStart w:id="11434" w:name="_Toc67077321"/>
      <w:bookmarkStart w:id="11435" w:name="_Toc74753203"/>
      <w:bookmarkStart w:id="11436" w:name="_Toc74753742"/>
      <w:bookmarkStart w:id="11437" w:name="_Toc74754280"/>
      <w:bookmarkStart w:id="11438" w:name="_Toc76507603"/>
      <w:bookmarkStart w:id="11439" w:name="_Toc83111754"/>
      <w:bookmarkStart w:id="11440" w:name="_Toc89877406"/>
      <w:bookmarkStart w:id="11441" w:name="_Toc98710941"/>
      <w:bookmarkStart w:id="11442" w:name="_Toc130920277"/>
      <w:bookmarkStart w:id="11443" w:name="_Toc137300823"/>
      <w:bookmarkStart w:id="11444" w:name="_Toc138889156"/>
      <w:bookmarkStart w:id="11445" w:name="_Toc145109165"/>
      <w:bookmarkStart w:id="11446" w:name="_Toc155260307"/>
      <w:bookmarkStart w:id="11447" w:name="_Toc219557804"/>
      <w:r w:rsidRPr="00090C64">
        <w:t>E.5</w:t>
      </w:r>
      <w:r w:rsidRPr="00090C64">
        <w:tab/>
        <w:t>Measurement error contribution descriptions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7A3A004D" w14:textId="37A22651" w:rsidR="00CF0E35" w:rsidRPr="00090C64" w:rsidRDefault="00CF0E35" w:rsidP="00D1299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D12993">
      <w:pPr>
        <w:rPr>
          <w:rFonts w:ascii="Arial" w:hAnsi="Arial"/>
          <w:sz w:val="36"/>
        </w:rPr>
      </w:pPr>
      <w:bookmarkStart w:id="11448" w:name="_Hlk513537424"/>
      <w:bookmarkStart w:id="11449" w:name="_Toc21125375"/>
      <w:bookmarkStart w:id="11450" w:name="_Toc29768365"/>
      <w:bookmarkStart w:id="11451" w:name="_Toc36044807"/>
      <w:bookmarkStart w:id="11452" w:name="_Toc37230712"/>
      <w:bookmarkStart w:id="11453" w:name="_Toc45907855"/>
      <w:bookmarkStart w:id="11454" w:name="_Toc53181960"/>
      <w:bookmarkStart w:id="11455" w:name="historyclause"/>
      <w:r>
        <w:br w:type="page"/>
      </w:r>
    </w:p>
    <w:p w14:paraId="61E9A7BF" w14:textId="5D9967C5" w:rsidR="00D57C09" w:rsidRPr="00090C64" w:rsidRDefault="00D57C09" w:rsidP="00D57C09">
      <w:pPr>
        <w:pStyle w:val="Heading8"/>
      </w:pPr>
      <w:bookmarkStart w:id="11456" w:name="_Toc61117695"/>
      <w:bookmarkStart w:id="11457" w:name="_Toc67076784"/>
      <w:bookmarkStart w:id="11458" w:name="_Toc67077322"/>
      <w:bookmarkStart w:id="11459" w:name="_Toc74753204"/>
      <w:bookmarkStart w:id="11460" w:name="_Toc74753743"/>
      <w:bookmarkStart w:id="11461" w:name="_Toc74754281"/>
      <w:bookmarkStart w:id="11462" w:name="_Toc76507604"/>
      <w:bookmarkStart w:id="11463" w:name="_Toc83111755"/>
      <w:bookmarkStart w:id="11464" w:name="_Toc89877407"/>
      <w:bookmarkStart w:id="11465" w:name="_Toc98710942"/>
      <w:bookmarkStart w:id="11466" w:name="_Toc130920278"/>
      <w:bookmarkStart w:id="11467" w:name="_Toc137300824"/>
      <w:bookmarkStart w:id="11468" w:name="_Toc138889157"/>
      <w:bookmarkStart w:id="11469" w:name="_Toc145109166"/>
      <w:bookmarkStart w:id="11470" w:name="_Toc155260308"/>
      <w:bookmarkStart w:id="11471" w:name="_Toc219557805"/>
      <w:r w:rsidRPr="00090C64">
        <w:t>Annex F (normative):</w:t>
      </w:r>
      <w:bookmarkEnd w:id="11448"/>
      <w:r w:rsidRPr="00090C64">
        <w:br/>
        <w:t>TRP measurement grids</w:t>
      </w:r>
      <w:bookmarkEnd w:id="11449"/>
      <w:bookmarkEnd w:id="11450"/>
      <w:bookmarkEnd w:id="11451"/>
      <w:bookmarkEnd w:id="11452"/>
      <w:bookmarkEnd w:id="11453"/>
      <w:bookmarkEnd w:id="11454"/>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D53A54" w14:textId="77777777" w:rsidR="00D57C09" w:rsidRPr="00090C64" w:rsidRDefault="00D57C09" w:rsidP="00D57C09">
      <w:pPr>
        <w:pStyle w:val="Heading1"/>
      </w:pPr>
      <w:bookmarkStart w:id="11472" w:name="_Toc21125376"/>
      <w:bookmarkStart w:id="11473" w:name="_Toc29768366"/>
      <w:bookmarkStart w:id="11474" w:name="_Toc36044808"/>
      <w:bookmarkStart w:id="11475" w:name="_Toc37230713"/>
      <w:bookmarkStart w:id="11476" w:name="_Toc45907856"/>
      <w:bookmarkStart w:id="11477" w:name="_Toc53181961"/>
      <w:bookmarkStart w:id="11478" w:name="_Toc61117696"/>
      <w:bookmarkStart w:id="11479" w:name="_Toc67076785"/>
      <w:bookmarkStart w:id="11480" w:name="_Toc67077323"/>
      <w:bookmarkStart w:id="11481" w:name="_Toc74753205"/>
      <w:bookmarkStart w:id="11482" w:name="_Toc74753744"/>
      <w:bookmarkStart w:id="11483" w:name="_Toc74754282"/>
      <w:bookmarkStart w:id="11484" w:name="_Toc76507605"/>
      <w:bookmarkStart w:id="11485" w:name="_Toc83111756"/>
      <w:bookmarkStart w:id="11486" w:name="_Toc89877408"/>
      <w:bookmarkStart w:id="11487" w:name="_Toc98710943"/>
      <w:bookmarkStart w:id="11488" w:name="_Toc130920279"/>
      <w:bookmarkStart w:id="11489" w:name="_Toc137300825"/>
      <w:bookmarkStart w:id="11490" w:name="_Toc138889158"/>
      <w:bookmarkStart w:id="11491" w:name="_Toc145109167"/>
      <w:bookmarkStart w:id="11492" w:name="_Toc155260309"/>
      <w:bookmarkStart w:id="11493" w:name="_Toc219557806"/>
      <w:r w:rsidRPr="00090C64">
        <w:t>F.1</w:t>
      </w:r>
      <w:r w:rsidRPr="00090C64">
        <w:tab/>
        <w:t>General</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E2B9098" w14:textId="77777777" w:rsidR="00D57C09" w:rsidRPr="00090C64" w:rsidRDefault="00D57C09" w:rsidP="00D1299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D12993">
      <w:r w:rsidRPr="00090C64">
        <w:t>When making TRP measurements the alignment between EUT and measurement antenna is important to achieve expected measurement uncertainty;</w:t>
      </w:r>
    </w:p>
    <w:p w14:paraId="0662AC8E" w14:textId="77777777" w:rsidR="00704E22" w:rsidRPr="00090C64" w:rsidRDefault="00704E22" w:rsidP="00D1299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D1299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D1299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4" w:name="_Toc21125377"/>
      <w:bookmarkStart w:id="11495" w:name="_Toc29768367"/>
      <w:bookmarkStart w:id="11496" w:name="_Toc36044809"/>
      <w:bookmarkStart w:id="11497" w:name="_Toc37230714"/>
      <w:bookmarkStart w:id="11498" w:name="_Toc45907857"/>
      <w:bookmarkStart w:id="11499" w:name="_Toc53181962"/>
      <w:bookmarkStart w:id="11500" w:name="_Toc61117697"/>
      <w:bookmarkStart w:id="11501" w:name="_Toc67076786"/>
      <w:bookmarkStart w:id="11502" w:name="_Toc67077324"/>
      <w:bookmarkStart w:id="11503" w:name="_Toc74753206"/>
      <w:bookmarkStart w:id="11504" w:name="_Toc74753745"/>
      <w:bookmarkStart w:id="11505" w:name="_Toc74754283"/>
      <w:bookmarkStart w:id="11506" w:name="_Toc76507606"/>
      <w:bookmarkStart w:id="11507" w:name="_Toc83111757"/>
      <w:bookmarkStart w:id="11508" w:name="_Toc89877409"/>
      <w:bookmarkStart w:id="11509" w:name="_Toc98710944"/>
      <w:bookmarkStart w:id="11510" w:name="_Toc130920280"/>
      <w:bookmarkStart w:id="11511" w:name="_Toc137300826"/>
      <w:bookmarkStart w:id="11512" w:name="_Toc138889159"/>
      <w:bookmarkStart w:id="11513" w:name="_Toc145109168"/>
      <w:bookmarkStart w:id="11514" w:name="_Toc155260310"/>
      <w:bookmarkStart w:id="11515" w:name="_Toc219557807"/>
      <w:r w:rsidRPr="00090C64">
        <w:t>F.2</w:t>
      </w:r>
      <w:r w:rsidRPr="00090C64">
        <w:tab/>
        <w:t>Spherical equal angle grid</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36DE4B43" w14:textId="77777777" w:rsidR="00D57C09" w:rsidRPr="00090C64" w:rsidRDefault="00D57C09" w:rsidP="00D57C09">
      <w:pPr>
        <w:pStyle w:val="Heading2"/>
      </w:pPr>
      <w:bookmarkStart w:id="11516" w:name="_Toc21125378"/>
      <w:bookmarkStart w:id="11517" w:name="_Toc29768368"/>
      <w:bookmarkStart w:id="11518" w:name="_Toc36044810"/>
      <w:bookmarkStart w:id="11519" w:name="_Toc37230715"/>
      <w:bookmarkStart w:id="11520" w:name="_Toc45907858"/>
      <w:bookmarkStart w:id="11521" w:name="_Toc53181963"/>
      <w:bookmarkStart w:id="11522" w:name="_Toc61117698"/>
      <w:bookmarkStart w:id="11523" w:name="_Toc67076787"/>
      <w:bookmarkStart w:id="11524" w:name="_Toc67077325"/>
      <w:bookmarkStart w:id="11525" w:name="_Toc74753207"/>
      <w:bookmarkStart w:id="11526" w:name="_Toc74753746"/>
      <w:bookmarkStart w:id="11527" w:name="_Toc74754284"/>
      <w:bookmarkStart w:id="11528" w:name="_Toc76507607"/>
      <w:bookmarkStart w:id="11529" w:name="_Toc83111758"/>
      <w:bookmarkStart w:id="11530" w:name="_Toc89877410"/>
      <w:bookmarkStart w:id="11531" w:name="_Toc98710945"/>
      <w:bookmarkStart w:id="11532" w:name="_Toc130920281"/>
      <w:bookmarkStart w:id="11533" w:name="_Toc137300827"/>
      <w:bookmarkStart w:id="11534" w:name="_Toc138889160"/>
      <w:bookmarkStart w:id="11535" w:name="_Toc145109169"/>
      <w:bookmarkStart w:id="11536" w:name="_Toc155260311"/>
      <w:bookmarkStart w:id="11537" w:name="_Toc219557808"/>
      <w:r w:rsidRPr="00090C64">
        <w:rPr>
          <w:rFonts w:eastAsia="SimSun"/>
          <w:lang w:eastAsia="zh-CN"/>
        </w:rPr>
        <w:t>F.2.1</w:t>
      </w:r>
      <w:r w:rsidRPr="00090C64">
        <w:tab/>
        <w:t>General</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08FA153F" w14:textId="77777777" w:rsidR="00D57C09" w:rsidRPr="00090C64" w:rsidRDefault="00D57C09" w:rsidP="00D12993">
      <w:r w:rsidRPr="00090C64">
        <w:t>TRP</w:t>
      </w:r>
      <w:r w:rsidRPr="00090C64">
        <w:rPr>
          <w:vertAlign w:val="subscript"/>
        </w:rPr>
        <w:t>Estimate</w:t>
      </w:r>
      <w:r w:rsidRPr="00090C64">
        <w:t xml:space="preserve"> is defined as:</w:t>
      </w:r>
    </w:p>
    <w:p w14:paraId="7D0DC56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12993">
      <w:r w:rsidRPr="00090C64">
        <w:t>when EIRP measurements is used or as:</w:t>
      </w:r>
    </w:p>
    <w:p w14:paraId="300395DC"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1299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38" w:name="_Toc21125379"/>
      <w:bookmarkStart w:id="11539" w:name="_Toc29768369"/>
      <w:bookmarkStart w:id="11540" w:name="_Toc36044811"/>
      <w:bookmarkStart w:id="11541" w:name="_Toc37230716"/>
      <w:bookmarkStart w:id="11542" w:name="_Toc45907859"/>
      <w:bookmarkStart w:id="11543" w:name="_Toc53181964"/>
      <w:bookmarkStart w:id="11544" w:name="_Toc61117699"/>
      <w:bookmarkStart w:id="11545" w:name="_Toc67076788"/>
      <w:bookmarkStart w:id="11546" w:name="_Toc67077326"/>
      <w:bookmarkStart w:id="11547" w:name="_Toc74753208"/>
      <w:bookmarkStart w:id="11548" w:name="_Toc74753747"/>
      <w:bookmarkStart w:id="11549" w:name="_Toc74754285"/>
      <w:bookmarkStart w:id="11550" w:name="_Toc76507608"/>
      <w:bookmarkStart w:id="11551" w:name="_Toc83111759"/>
      <w:bookmarkStart w:id="11552" w:name="_Toc89877411"/>
      <w:bookmarkStart w:id="11553" w:name="_Toc98710946"/>
      <w:bookmarkStart w:id="11554" w:name="_Toc130920282"/>
      <w:bookmarkStart w:id="11555" w:name="_Toc137300828"/>
      <w:bookmarkStart w:id="11556" w:name="_Toc138889161"/>
      <w:bookmarkStart w:id="11557" w:name="_Toc145109170"/>
      <w:bookmarkStart w:id="11558" w:name="_Toc155260312"/>
      <w:bookmarkStart w:id="11559" w:name="_Toc219557809"/>
      <w:r w:rsidRPr="00090C64">
        <w:rPr>
          <w:rFonts w:eastAsia="SimSun"/>
          <w:lang w:eastAsia="zh-CN"/>
        </w:rPr>
        <w:t>F.2.2</w:t>
      </w:r>
      <w:r w:rsidRPr="00090C64">
        <w:tab/>
        <w:t>Reference angular step criteria</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4DF48B36" w14:textId="77777777" w:rsidR="00D57C09" w:rsidRPr="00090C64" w:rsidRDefault="00D57C09" w:rsidP="00D1299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1299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1299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1299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1299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1299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1299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1299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1299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D12993">
      <w:pPr>
        <w:pStyle w:val="TF"/>
      </w:pPr>
      <w:r w:rsidRPr="00090C64">
        <w:t>Figure F.2.2-1: Dimensions of a radiation source: depth (d), width (w) and height (h)</w:t>
      </w:r>
    </w:p>
    <w:p w14:paraId="652E744F" w14:textId="77777777" w:rsidR="00D57C09" w:rsidRPr="00090C64" w:rsidRDefault="00D57C09" w:rsidP="00D1299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D1299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D1299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D1299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6pt;height:15.5pt" o:ole="">
            <v:imagedata r:id="rId69" o:title=""/>
          </v:shape>
          <o:OLEObject Type="Embed" ProgID="Equation.3" ShapeID="_x0000_i1043" DrawAspect="Content" ObjectID="_1830183467" r:id="rId70"/>
        </w:object>
      </w:r>
      <w:r w:rsidRPr="00090C64">
        <w:rPr>
          <w:rFonts w:eastAsia="SimSun"/>
          <w:lang w:eastAsia="zh-CN"/>
        </w:rPr>
        <w:t xml:space="preserve"> is wavelength for the measured frequency.</w:t>
      </w:r>
    </w:p>
    <w:p w14:paraId="6FE1112B" w14:textId="77777777" w:rsidR="00D57C09" w:rsidRPr="00C330E2" w:rsidRDefault="00FC11EC" w:rsidP="00D1299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12993">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1299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D1299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1299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1299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1299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1299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1299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D1299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12993"/>
    <w:p w14:paraId="45AF1D79" w14:textId="77777777" w:rsidR="00D57C09" w:rsidRPr="00090C64" w:rsidRDefault="00D57C09" w:rsidP="00D57C09">
      <w:pPr>
        <w:pStyle w:val="Heading1"/>
      </w:pPr>
      <w:bookmarkStart w:id="11560" w:name="_Toc21125380"/>
      <w:bookmarkStart w:id="11561" w:name="_Toc29768370"/>
      <w:bookmarkStart w:id="11562" w:name="_Toc36044812"/>
      <w:bookmarkStart w:id="11563" w:name="_Toc37230717"/>
      <w:bookmarkStart w:id="11564" w:name="_Toc45907860"/>
      <w:bookmarkStart w:id="11565" w:name="_Toc53181965"/>
      <w:bookmarkStart w:id="11566" w:name="_Toc61117700"/>
      <w:bookmarkStart w:id="11567" w:name="_Toc67076789"/>
      <w:bookmarkStart w:id="11568" w:name="_Toc67077327"/>
      <w:bookmarkStart w:id="11569" w:name="_Toc74753209"/>
      <w:bookmarkStart w:id="11570" w:name="_Toc74753748"/>
      <w:bookmarkStart w:id="11571" w:name="_Toc74754286"/>
      <w:bookmarkStart w:id="11572" w:name="_Toc76507609"/>
      <w:bookmarkStart w:id="11573" w:name="_Toc83111760"/>
      <w:bookmarkStart w:id="11574" w:name="_Toc89877412"/>
      <w:bookmarkStart w:id="11575" w:name="_Toc98710947"/>
      <w:bookmarkStart w:id="11576" w:name="_Toc130920283"/>
      <w:bookmarkStart w:id="11577" w:name="_Toc137300829"/>
      <w:bookmarkStart w:id="11578" w:name="_Toc138889162"/>
      <w:bookmarkStart w:id="11579" w:name="_Toc145109171"/>
      <w:bookmarkStart w:id="11580" w:name="_Toc155260313"/>
      <w:bookmarkStart w:id="11581" w:name="_Toc219557810"/>
      <w:r w:rsidRPr="00090C64">
        <w:t>F.3</w:t>
      </w:r>
      <w:r w:rsidRPr="00090C64">
        <w:tab/>
        <w:t>Spherical equal area grid</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A0A8B3D" w14:textId="77777777" w:rsidR="00D57C09" w:rsidRPr="00090C64" w:rsidRDefault="00D57C09" w:rsidP="00D12993">
      <w:r w:rsidRPr="00090C64">
        <w:t>TRP</w:t>
      </w:r>
      <w:r w:rsidRPr="00090C64">
        <w:rPr>
          <w:vertAlign w:val="subscript"/>
        </w:rPr>
        <w:t>Estimate</w:t>
      </w:r>
      <w:r w:rsidRPr="00090C64">
        <w:t xml:space="preserve"> is defined as:</w:t>
      </w:r>
    </w:p>
    <w:p w14:paraId="318C8CA9"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12993">
      <w:r w:rsidRPr="00090C64">
        <w:t>N is the total number of samples and specified as:</w:t>
      </w:r>
    </w:p>
    <w:p w14:paraId="3FE82506"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2" w:name="_Toc21125381"/>
      <w:bookmarkStart w:id="11583" w:name="_Toc29768371"/>
      <w:bookmarkStart w:id="11584" w:name="_Toc36044813"/>
      <w:bookmarkStart w:id="11585" w:name="_Toc37230718"/>
      <w:bookmarkStart w:id="11586" w:name="_Toc45907861"/>
      <w:bookmarkStart w:id="11587" w:name="_Toc53181966"/>
      <w:bookmarkStart w:id="11588" w:name="_Toc61117701"/>
      <w:bookmarkStart w:id="11589" w:name="_Toc67076790"/>
      <w:bookmarkStart w:id="11590" w:name="_Toc67077328"/>
      <w:bookmarkStart w:id="11591" w:name="_Toc74753210"/>
      <w:bookmarkStart w:id="11592" w:name="_Toc74753749"/>
      <w:bookmarkStart w:id="11593" w:name="_Toc74754287"/>
      <w:bookmarkStart w:id="11594" w:name="_Toc76507610"/>
      <w:bookmarkStart w:id="11595" w:name="_Toc83111761"/>
      <w:bookmarkStart w:id="11596" w:name="_Toc89877413"/>
      <w:bookmarkStart w:id="11597" w:name="_Toc98710948"/>
      <w:bookmarkStart w:id="11598" w:name="_Toc130920284"/>
      <w:bookmarkStart w:id="11599" w:name="_Toc137300830"/>
      <w:bookmarkStart w:id="11600" w:name="_Toc138889163"/>
      <w:bookmarkStart w:id="11601" w:name="_Toc145109172"/>
      <w:bookmarkStart w:id="11602" w:name="_Toc155260314"/>
      <w:bookmarkStart w:id="11603" w:name="_Toc219557811"/>
      <w:r w:rsidRPr="00090C64">
        <w:t>F.4</w:t>
      </w:r>
      <w:r w:rsidRPr="00090C64">
        <w:tab/>
        <w:t>Spherical Fibonacci grid</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641213B" w14:textId="77777777" w:rsidR="00D57C09" w:rsidRPr="00090C64" w:rsidRDefault="00D57C09" w:rsidP="00D12993">
      <w:r w:rsidRPr="00090C64">
        <w:t>TRP</w:t>
      </w:r>
      <w:r w:rsidRPr="00090C64">
        <w:rPr>
          <w:vertAlign w:val="subscript"/>
        </w:rPr>
        <w:t>Estimate</w:t>
      </w:r>
      <w:r w:rsidRPr="00090C64">
        <w:t xml:space="preserve"> is defined as:</w:t>
      </w:r>
    </w:p>
    <w:p w14:paraId="1BA4BDEF" w14:textId="77777777" w:rsidR="00D57C09" w:rsidRPr="00090C64" w:rsidRDefault="00D57C09" w:rsidP="00D12993">
      <w:pPr>
        <w:pStyle w:val="EQ"/>
      </w:pPr>
      <w:r w:rsidRPr="00090C64">
        <w:tab/>
      </w:r>
      <w:bookmarkStart w:id="11604"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04"/>
    </w:p>
    <w:p w14:paraId="1A174A13" w14:textId="77777777" w:rsidR="00D57C09" w:rsidRPr="00090C64" w:rsidRDefault="00D57C09" w:rsidP="00D12993">
      <w:r w:rsidRPr="00090C64">
        <w:rPr>
          <w:i/>
        </w:rPr>
        <w:t>N</w:t>
      </w:r>
      <w:r w:rsidRPr="00090C64">
        <w:t xml:space="preserve"> is the total number of samples and specified as:</w:t>
      </w:r>
    </w:p>
    <w:p w14:paraId="0A8182FD"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05" w:name="_Toc21125382"/>
      <w:bookmarkStart w:id="11606" w:name="_Toc29768372"/>
      <w:bookmarkStart w:id="11607" w:name="_Toc36044814"/>
      <w:bookmarkStart w:id="11608" w:name="_Toc37230719"/>
      <w:bookmarkStart w:id="11609" w:name="_Toc45907862"/>
      <w:bookmarkStart w:id="11610" w:name="_Toc53181967"/>
      <w:bookmarkStart w:id="11611" w:name="_Toc61117702"/>
      <w:bookmarkStart w:id="11612" w:name="_Toc67076791"/>
      <w:bookmarkStart w:id="11613" w:name="_Toc67077329"/>
      <w:bookmarkStart w:id="11614" w:name="_Toc74753211"/>
      <w:bookmarkStart w:id="11615" w:name="_Toc74753750"/>
      <w:bookmarkStart w:id="11616" w:name="_Toc74754288"/>
      <w:bookmarkStart w:id="11617" w:name="_Toc76507611"/>
      <w:bookmarkStart w:id="11618" w:name="_Toc83111762"/>
      <w:bookmarkStart w:id="11619" w:name="_Toc89877414"/>
      <w:bookmarkStart w:id="11620" w:name="_Toc98710949"/>
      <w:bookmarkStart w:id="11621" w:name="_Toc130920285"/>
      <w:bookmarkStart w:id="11622" w:name="_Toc137300831"/>
      <w:bookmarkStart w:id="11623" w:name="_Toc138889164"/>
      <w:bookmarkStart w:id="11624" w:name="_Toc145109173"/>
      <w:bookmarkStart w:id="11625" w:name="_Toc155260315"/>
      <w:bookmarkStart w:id="11626" w:name="_Toc219557812"/>
      <w:r w:rsidRPr="00090C64">
        <w:t>F.5</w:t>
      </w:r>
      <w:r w:rsidRPr="00090C64">
        <w:tab/>
        <w:t>Orthogonal cut grid</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11064014" w14:textId="77777777" w:rsidR="00D57C09" w:rsidRPr="00090C64" w:rsidRDefault="00D57C09" w:rsidP="00554118">
      <w:pPr>
        <w:pStyle w:val="Heading2"/>
      </w:pPr>
      <w:bookmarkStart w:id="11627" w:name="_Toc21125383"/>
      <w:bookmarkStart w:id="11628" w:name="_Toc29768373"/>
      <w:bookmarkStart w:id="11629" w:name="_Toc36044815"/>
      <w:bookmarkStart w:id="11630" w:name="_Toc37230720"/>
      <w:bookmarkStart w:id="11631" w:name="_Toc45907863"/>
      <w:bookmarkStart w:id="11632" w:name="_Toc53181968"/>
      <w:bookmarkStart w:id="11633" w:name="_Toc61117703"/>
      <w:bookmarkStart w:id="11634" w:name="_Toc67076792"/>
      <w:bookmarkStart w:id="11635" w:name="_Toc67077330"/>
      <w:bookmarkStart w:id="11636" w:name="_Toc74753212"/>
      <w:bookmarkStart w:id="11637" w:name="_Toc74753751"/>
      <w:bookmarkStart w:id="11638" w:name="_Toc74754289"/>
      <w:bookmarkStart w:id="11639" w:name="_Toc76507612"/>
      <w:bookmarkStart w:id="11640" w:name="_Toc83111763"/>
      <w:bookmarkStart w:id="11641" w:name="_Toc89877415"/>
      <w:bookmarkStart w:id="11642" w:name="_Toc98710950"/>
      <w:bookmarkStart w:id="11643" w:name="_Toc130920286"/>
      <w:bookmarkStart w:id="11644" w:name="_Toc137300832"/>
      <w:bookmarkStart w:id="11645" w:name="_Toc138889165"/>
      <w:bookmarkStart w:id="11646" w:name="_Toc145109174"/>
      <w:bookmarkStart w:id="11647" w:name="_Toc155260316"/>
      <w:bookmarkStart w:id="11648" w:name="_Toc219557813"/>
      <w:r w:rsidRPr="00090C64">
        <w:t>F.5.1</w:t>
      </w:r>
      <w:r w:rsidRPr="00090C64">
        <w:tab/>
        <w:t>General</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37D50A45" w14:textId="77777777" w:rsidR="00D57C09" w:rsidRPr="00090C64" w:rsidRDefault="00D57C09" w:rsidP="00D1299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D12993">
      <w:r w:rsidRPr="00090C64">
        <w:t>When alignment is required:</w:t>
      </w:r>
    </w:p>
    <w:p w14:paraId="775D4BB8" w14:textId="77777777" w:rsidR="00D57C09" w:rsidRPr="00090C64" w:rsidRDefault="00D57C09" w:rsidP="00D1299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1299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12993">
      <w:pPr>
        <w:pStyle w:val="B10"/>
      </w:pPr>
      <w:r w:rsidRPr="00090C64">
        <w:t>3.</w:t>
      </w:r>
      <w:r w:rsidRPr="00090C64">
        <w:tab/>
        <w:t>The third optional cut is a vertical cut orthogonal to the first and the second cut.</w:t>
      </w:r>
    </w:p>
    <w:p w14:paraId="7BCB9FB1" w14:textId="77777777" w:rsidR="00D57C09" w:rsidRPr="005D2715" w:rsidRDefault="00D57C09" w:rsidP="00D12993">
      <w:r w:rsidRPr="005D2715">
        <w:t>When alignment is not required, the cuts can be aligned arbitrarily.</w:t>
      </w:r>
    </w:p>
    <w:p w14:paraId="4DBA33A0" w14:textId="77777777" w:rsidR="00D57C09" w:rsidRPr="005D2715" w:rsidRDefault="00D57C09" w:rsidP="00D1299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D1299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D1299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D1299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1299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12993">
      <w:pPr>
        <w:pStyle w:val="B10"/>
      </w:pPr>
      <w:r w:rsidRPr="00090C64">
        <w:t>ii.</w:t>
      </w:r>
      <w:r w:rsidRPr="00090C64">
        <w:tab/>
        <w:t>The frequency of the emission is within the downlink operating band.</w:t>
      </w:r>
    </w:p>
    <w:p w14:paraId="4397C3B1" w14:textId="77777777" w:rsidR="00D57C09" w:rsidRPr="00090C64" w:rsidRDefault="00D57C09" w:rsidP="00D1299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12993">
      <w:pPr>
        <w:pStyle w:val="B10"/>
      </w:pPr>
      <w:r w:rsidRPr="00090C64">
        <w:t>iv.</w:t>
      </w:r>
      <w:r w:rsidRPr="00090C64">
        <w:tab/>
        <w:t>The emission appears/disappears when the Tx power is turned on/off.</w:t>
      </w:r>
    </w:p>
    <w:p w14:paraId="6BE7446D" w14:textId="77777777" w:rsidR="00D57C09" w:rsidRPr="00090C64" w:rsidRDefault="00D57C09" w:rsidP="00D12993">
      <w:pPr>
        <w:pStyle w:val="B10"/>
      </w:pPr>
      <w:r w:rsidRPr="00090C64">
        <w:t>v.</w:t>
      </w:r>
      <w:r w:rsidRPr="00090C64">
        <w:tab/>
        <w:t>The antenna arrays of the EUT</w:t>
      </w:r>
    </w:p>
    <w:p w14:paraId="223906E1" w14:textId="77777777" w:rsidR="00D57C09" w:rsidRPr="00090C64" w:rsidRDefault="00D57C09" w:rsidP="00D12993">
      <w:pPr>
        <w:pStyle w:val="B2"/>
      </w:pPr>
      <w:r w:rsidRPr="00090C64">
        <w:t>1.</w:t>
      </w:r>
      <w:r w:rsidRPr="00090C64">
        <w:tab/>
        <w:t>Have rectangular grids of antenna element positions</w:t>
      </w:r>
    </w:p>
    <w:p w14:paraId="00C9B431" w14:textId="77777777" w:rsidR="00D57C09" w:rsidRPr="00090C64" w:rsidRDefault="00D57C09" w:rsidP="00D12993">
      <w:pPr>
        <w:pStyle w:val="B2"/>
      </w:pPr>
      <w:r w:rsidRPr="00090C64">
        <w:t>2.</w:t>
      </w:r>
      <w:r w:rsidRPr="00090C64">
        <w:tab/>
        <w:t>Have symmetry planes that are vertical and horizontal.</w:t>
      </w:r>
    </w:p>
    <w:p w14:paraId="55127618" w14:textId="77777777" w:rsidR="00D57C09" w:rsidRPr="00090C64" w:rsidRDefault="00D57C09" w:rsidP="00D12993">
      <w:pPr>
        <w:pStyle w:val="B2"/>
      </w:pPr>
      <w:r w:rsidRPr="00090C64">
        <w:t>3.</w:t>
      </w:r>
      <w:r w:rsidRPr="00090C64">
        <w:tab/>
        <w:t>Have parallel antenna planes</w:t>
      </w:r>
    </w:p>
    <w:p w14:paraId="40495CB3" w14:textId="77777777" w:rsidR="00D57C09" w:rsidRPr="00090C64" w:rsidRDefault="00D57C09" w:rsidP="00D1299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1299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12993">
      <w:r w:rsidRPr="00090C64">
        <w:t>Note that only the data on the cuts are measured.</w:t>
      </w:r>
    </w:p>
    <w:p w14:paraId="76C89082" w14:textId="77777777" w:rsidR="00D57C09" w:rsidRPr="00090C64" w:rsidRDefault="00D57C09" w:rsidP="00D12993">
      <w:r w:rsidRPr="00090C64">
        <w:t>Calculate power density/EIRP values outside the two cardinal cuts as</w:t>
      </w:r>
    </w:p>
    <w:p w14:paraId="075CD540" w14:textId="77777777" w:rsidR="00D57C09" w:rsidRPr="00090C64" w:rsidRDefault="00D57C09" w:rsidP="00D1299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12993">
      <w:r w:rsidRPr="00090C64">
        <w:t>The pattern multiplication is applied separately for the forward (fwd) and backward (bwd) hemisphere. The TRP is then calculated as:</w:t>
      </w:r>
    </w:p>
    <w:p w14:paraId="7B006BA8" w14:textId="77777777" w:rsidR="00D57C09" w:rsidRPr="00090C64" w:rsidRDefault="00D57C09" w:rsidP="00D1299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D1299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49" w:name="_Toc21125384"/>
      <w:bookmarkStart w:id="11650" w:name="_Toc29768374"/>
      <w:bookmarkStart w:id="11651" w:name="_Toc36044816"/>
      <w:bookmarkStart w:id="11652" w:name="_Toc37230721"/>
      <w:bookmarkStart w:id="11653" w:name="_Toc45907864"/>
      <w:bookmarkStart w:id="11654" w:name="_Toc53181969"/>
      <w:bookmarkStart w:id="11655" w:name="_Toc61117704"/>
      <w:bookmarkStart w:id="11656" w:name="_Toc67076793"/>
      <w:bookmarkStart w:id="11657" w:name="_Toc67077331"/>
      <w:bookmarkStart w:id="11658" w:name="_Toc74753213"/>
      <w:bookmarkStart w:id="11659" w:name="_Toc74753752"/>
      <w:bookmarkStart w:id="11660" w:name="_Toc74754290"/>
      <w:bookmarkStart w:id="11661" w:name="_Toc76507613"/>
      <w:bookmarkStart w:id="11662" w:name="_Toc83111764"/>
      <w:bookmarkStart w:id="11663" w:name="_Toc89877416"/>
      <w:bookmarkStart w:id="11664" w:name="_Toc98710951"/>
      <w:bookmarkStart w:id="11665" w:name="_Toc130920287"/>
      <w:bookmarkStart w:id="11666" w:name="_Toc137300833"/>
      <w:bookmarkStart w:id="11667" w:name="_Toc138889166"/>
      <w:bookmarkStart w:id="11668" w:name="_Toc145109175"/>
      <w:bookmarkStart w:id="11669" w:name="_Toc155260317"/>
      <w:bookmarkStart w:id="11670" w:name="_Toc219557814"/>
      <w:r w:rsidRPr="00090C64">
        <w:t>F.5.2</w:t>
      </w:r>
      <w:r w:rsidRPr="00090C64">
        <w:tab/>
        <w:t>Operating band unwanted emissions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005DD32" w14:textId="77777777" w:rsidR="00D57C09" w:rsidRPr="00090C64" w:rsidRDefault="00D57C09" w:rsidP="00D12993">
      <w:r w:rsidRPr="00090C64">
        <w:t>The procedure is as follows:</w:t>
      </w:r>
    </w:p>
    <w:p w14:paraId="1C0389ED" w14:textId="77777777" w:rsidR="00D57C09" w:rsidRPr="00090C64" w:rsidRDefault="00D57C09" w:rsidP="00D1299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1299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1299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1" w:name="_Toc21125385"/>
      <w:bookmarkStart w:id="11672" w:name="_Toc29768375"/>
      <w:bookmarkStart w:id="11673" w:name="_Toc36044817"/>
      <w:bookmarkStart w:id="11674" w:name="_Toc37230722"/>
      <w:bookmarkStart w:id="11675" w:name="_Toc45907865"/>
      <w:bookmarkStart w:id="11676" w:name="_Toc53181970"/>
      <w:bookmarkStart w:id="11677" w:name="_Toc61117705"/>
      <w:bookmarkStart w:id="11678" w:name="_Toc67076794"/>
      <w:bookmarkStart w:id="11679" w:name="_Toc67077332"/>
      <w:bookmarkStart w:id="11680" w:name="_Toc74753214"/>
      <w:bookmarkStart w:id="11681" w:name="_Toc74753753"/>
      <w:bookmarkStart w:id="11682" w:name="_Toc74754291"/>
      <w:bookmarkStart w:id="11683" w:name="_Toc76507614"/>
      <w:bookmarkStart w:id="11684" w:name="_Toc83111765"/>
      <w:bookmarkStart w:id="11685" w:name="_Toc89877417"/>
      <w:bookmarkStart w:id="11686" w:name="_Toc98710952"/>
      <w:bookmarkStart w:id="11687" w:name="_Toc130920288"/>
      <w:bookmarkStart w:id="11688" w:name="_Toc137300834"/>
      <w:bookmarkStart w:id="11689" w:name="_Toc138889167"/>
      <w:bookmarkStart w:id="11690" w:name="_Toc145109176"/>
      <w:bookmarkStart w:id="11691" w:name="_Toc155260318"/>
      <w:bookmarkStart w:id="11692" w:name="_Toc219557815"/>
      <w:r w:rsidRPr="00090C64">
        <w:t>F.5.3</w:t>
      </w:r>
      <w:r w:rsidRPr="00090C64">
        <w:tab/>
        <w:t>Spurious unwanted emissions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42F09DD" w14:textId="77777777" w:rsidR="00D57C09" w:rsidRPr="00090C64" w:rsidRDefault="00D57C09" w:rsidP="00D12993">
      <w:r w:rsidRPr="00090C64">
        <w:t>The procedure is as follows:</w:t>
      </w:r>
    </w:p>
    <w:p w14:paraId="0B9A3FC0" w14:textId="77777777" w:rsidR="00D57C09" w:rsidRPr="00090C64" w:rsidRDefault="00D57C09" w:rsidP="00D1299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1299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1299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1299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1299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D1299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D1299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D1299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D1299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D1299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D12993">
            <w:pPr>
              <w:pStyle w:val="TAC"/>
              <w:rPr>
                <w:noProof/>
              </w:rPr>
            </w:pPr>
            <w:r w:rsidRPr="00090C64">
              <w:rPr>
                <w:noProof/>
              </w:rPr>
              <w:t>2.5</w:t>
            </w:r>
          </w:p>
        </w:tc>
      </w:tr>
    </w:tbl>
    <w:p w14:paraId="2AE942F9" w14:textId="77777777" w:rsidR="00D57C09" w:rsidRPr="00090C64" w:rsidRDefault="00D57C09" w:rsidP="00D12993">
      <w:pPr>
        <w:pStyle w:val="NO"/>
        <w:rPr>
          <w:rFonts w:eastAsia="MS Mincho"/>
        </w:rPr>
      </w:pPr>
    </w:p>
    <w:p w14:paraId="51BB0640" w14:textId="77777777" w:rsidR="00D57C09" w:rsidRPr="00090C64" w:rsidRDefault="00D57C09" w:rsidP="00D57C09">
      <w:pPr>
        <w:pStyle w:val="Heading1"/>
      </w:pPr>
      <w:bookmarkStart w:id="11693" w:name="_Toc21125386"/>
      <w:bookmarkStart w:id="11694" w:name="_Toc29768376"/>
      <w:bookmarkStart w:id="11695" w:name="_Toc36044818"/>
      <w:bookmarkStart w:id="11696" w:name="_Toc37230723"/>
      <w:bookmarkStart w:id="11697" w:name="_Toc45907866"/>
      <w:bookmarkStart w:id="11698" w:name="_Toc53181971"/>
      <w:bookmarkStart w:id="11699" w:name="_Toc61117706"/>
      <w:bookmarkStart w:id="11700" w:name="_Toc67076795"/>
      <w:bookmarkStart w:id="11701" w:name="_Toc67077333"/>
      <w:bookmarkStart w:id="11702" w:name="_Toc74753215"/>
      <w:bookmarkStart w:id="11703" w:name="_Toc74753754"/>
      <w:bookmarkStart w:id="11704" w:name="_Toc74754292"/>
      <w:bookmarkStart w:id="11705" w:name="_Toc76507615"/>
      <w:bookmarkStart w:id="11706" w:name="_Toc83111766"/>
      <w:bookmarkStart w:id="11707" w:name="_Toc89877418"/>
      <w:bookmarkStart w:id="11708" w:name="_Toc98710953"/>
      <w:bookmarkStart w:id="11709" w:name="_Toc130920289"/>
      <w:bookmarkStart w:id="11710" w:name="_Toc137300835"/>
      <w:bookmarkStart w:id="11711" w:name="_Toc138889168"/>
      <w:bookmarkStart w:id="11712" w:name="_Toc145109177"/>
      <w:bookmarkStart w:id="11713" w:name="_Toc155260319"/>
      <w:bookmarkStart w:id="11714" w:name="_Toc219557816"/>
      <w:r w:rsidRPr="00090C64">
        <w:t>F.6</w:t>
      </w:r>
      <w:r w:rsidRPr="00090C64">
        <w:tab/>
        <w:t>Wave vector space grid</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EEB9D25" w14:textId="77777777" w:rsidR="00D57C09" w:rsidRPr="00090C64" w:rsidRDefault="00D57C09" w:rsidP="00D12993">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D12993">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D1299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1299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12993">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1299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1299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D1299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15" w:name="_Toc21125387"/>
      <w:bookmarkStart w:id="11716" w:name="_Toc29768377"/>
      <w:bookmarkStart w:id="11717" w:name="_Toc36044819"/>
      <w:bookmarkStart w:id="11718" w:name="_Toc37230724"/>
      <w:bookmarkStart w:id="11719" w:name="_Toc45907867"/>
      <w:bookmarkStart w:id="11720" w:name="_Toc53181972"/>
      <w:bookmarkStart w:id="11721" w:name="_Toc61117707"/>
      <w:bookmarkStart w:id="11722" w:name="_Toc67076796"/>
      <w:bookmarkStart w:id="11723" w:name="_Toc67077334"/>
      <w:bookmarkStart w:id="11724" w:name="_Toc74753216"/>
      <w:bookmarkStart w:id="11725" w:name="_Toc74753755"/>
      <w:bookmarkStart w:id="11726" w:name="_Toc74754293"/>
      <w:bookmarkStart w:id="11727" w:name="_Toc76507616"/>
      <w:bookmarkStart w:id="11728" w:name="_Toc83111767"/>
      <w:bookmarkStart w:id="11729" w:name="_Toc89877419"/>
      <w:bookmarkStart w:id="11730" w:name="_Toc98710954"/>
      <w:bookmarkStart w:id="11731" w:name="_Toc130920290"/>
      <w:bookmarkStart w:id="11732" w:name="_Toc137300836"/>
      <w:bookmarkStart w:id="11733" w:name="_Toc138889169"/>
      <w:bookmarkStart w:id="11734" w:name="_Toc145109178"/>
      <w:bookmarkStart w:id="11735" w:name="_Toc155260320"/>
      <w:bookmarkStart w:id="11736" w:name="_Toc219557817"/>
      <w:r w:rsidRPr="00090C64">
        <w:t>F.7</w:t>
      </w:r>
      <w:r w:rsidRPr="00090C64">
        <w:tab/>
        <w:t>Orthogonal 2 cuts with pattern multiplication</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2AFB743" w14:textId="4057B473" w:rsidR="00D57C09" w:rsidRPr="00090C64" w:rsidRDefault="00D57C09" w:rsidP="00D1299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1299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1299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1299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1299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37" w:name="_Toc21125388"/>
      <w:bookmarkStart w:id="11738" w:name="_Toc29768378"/>
      <w:bookmarkStart w:id="11739" w:name="_Toc36044820"/>
      <w:bookmarkStart w:id="11740" w:name="_Toc37230725"/>
      <w:bookmarkStart w:id="11741" w:name="_Toc45907868"/>
      <w:bookmarkStart w:id="11742" w:name="_Toc53181973"/>
      <w:bookmarkStart w:id="11743" w:name="_Toc61117708"/>
      <w:bookmarkStart w:id="11744" w:name="_Toc67076797"/>
      <w:bookmarkStart w:id="11745" w:name="_Toc67077335"/>
      <w:bookmarkStart w:id="11746" w:name="_Toc74753217"/>
      <w:bookmarkStart w:id="11747" w:name="_Toc74753756"/>
      <w:bookmarkStart w:id="11748" w:name="_Toc74754294"/>
      <w:bookmarkStart w:id="11749" w:name="_Toc76507617"/>
      <w:bookmarkStart w:id="11750" w:name="_Toc83111768"/>
      <w:bookmarkStart w:id="11751" w:name="_Toc89877420"/>
      <w:bookmarkStart w:id="11752" w:name="_Toc98710955"/>
      <w:bookmarkStart w:id="11753" w:name="_Toc130920291"/>
      <w:bookmarkStart w:id="11754" w:name="_Toc137300837"/>
      <w:bookmarkStart w:id="11755" w:name="_Toc138889170"/>
      <w:bookmarkStart w:id="11756" w:name="_Toc145109179"/>
      <w:bookmarkStart w:id="11757" w:name="_Toc155260321"/>
      <w:bookmarkStart w:id="11758" w:name="_Toc219557818"/>
      <w:r w:rsidRPr="00090C64">
        <w:t>F.8</w:t>
      </w:r>
      <w:r w:rsidRPr="00090C64">
        <w:tab/>
        <w:t>Void</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2BF8FD25" w14:textId="77777777" w:rsidR="00D57C09" w:rsidRPr="00090C64" w:rsidRDefault="00D57C09" w:rsidP="00D12993"/>
    <w:p w14:paraId="0A144CEF" w14:textId="77777777" w:rsidR="00D57C09" w:rsidRPr="00090C64" w:rsidRDefault="00D57C09" w:rsidP="00D57C09">
      <w:pPr>
        <w:pStyle w:val="Heading1"/>
      </w:pPr>
      <w:bookmarkStart w:id="11759" w:name="_Toc21125389"/>
      <w:bookmarkStart w:id="11760" w:name="_Toc29768379"/>
      <w:bookmarkStart w:id="11761" w:name="_Toc36044821"/>
      <w:bookmarkStart w:id="11762" w:name="_Toc37230726"/>
      <w:bookmarkStart w:id="11763" w:name="_Toc45907869"/>
      <w:bookmarkStart w:id="11764" w:name="_Toc53181974"/>
      <w:bookmarkStart w:id="11765" w:name="_Toc61117709"/>
      <w:bookmarkStart w:id="11766" w:name="_Toc67076798"/>
      <w:bookmarkStart w:id="11767" w:name="_Toc67077336"/>
      <w:bookmarkStart w:id="11768" w:name="_Toc74753218"/>
      <w:bookmarkStart w:id="11769" w:name="_Toc74753757"/>
      <w:bookmarkStart w:id="11770" w:name="_Toc74754295"/>
      <w:bookmarkStart w:id="11771" w:name="_Toc76507618"/>
      <w:bookmarkStart w:id="11772" w:name="_Toc83111769"/>
      <w:bookmarkStart w:id="11773" w:name="_Toc89877421"/>
      <w:bookmarkStart w:id="11774" w:name="_Toc98710956"/>
      <w:bookmarkStart w:id="11775" w:name="_Toc130920292"/>
      <w:bookmarkStart w:id="11776" w:name="_Toc137300838"/>
      <w:bookmarkStart w:id="11777" w:name="_Toc138889171"/>
      <w:bookmarkStart w:id="11778" w:name="_Toc145109180"/>
      <w:bookmarkStart w:id="11779" w:name="_Toc155260322"/>
      <w:bookmarkStart w:id="11780" w:name="_Toc219557819"/>
      <w:r w:rsidRPr="00090C64">
        <w:t>F.9</w:t>
      </w:r>
      <w:r w:rsidRPr="00090C64">
        <w:tab/>
        <w:t>Full sphere with sparse sampling</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7D83428" w14:textId="77777777" w:rsidR="00D57C09" w:rsidRPr="00090C64" w:rsidRDefault="00D57C09" w:rsidP="00D12993">
      <w:r w:rsidRPr="00090C64">
        <w:t>The procedure is as follows:</w:t>
      </w:r>
    </w:p>
    <w:p w14:paraId="4C55B95F" w14:textId="77777777" w:rsidR="00D57C09" w:rsidRPr="00090C64" w:rsidRDefault="00D57C09" w:rsidP="00D12993">
      <w:pPr>
        <w:pStyle w:val="B10"/>
      </w:pPr>
      <w:r w:rsidRPr="00090C64">
        <w:t>1.</w:t>
      </w:r>
      <w:r w:rsidRPr="00090C64">
        <w:tab/>
        <w:t>Set the angular grid:</w:t>
      </w:r>
    </w:p>
    <w:p w14:paraId="0FB55F5C" w14:textId="77777777" w:rsidR="00D57C09" w:rsidRPr="00090C64" w:rsidRDefault="00D57C09" w:rsidP="00D1299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1299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12993">
      <w:pPr>
        <w:pStyle w:val="B2"/>
      </w:pPr>
      <w:r w:rsidRPr="00090C64">
        <w:tab/>
        <w:t>and the correction factor as:</w:t>
      </w:r>
    </w:p>
    <w:p w14:paraId="0B5BAA80" w14:textId="77777777" w:rsidR="00D57C09" w:rsidRPr="00090C64" w:rsidRDefault="00D57C09" w:rsidP="00D1299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1299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1299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1299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12993">
      <w:pPr>
        <w:pStyle w:val="B10"/>
      </w:pPr>
      <w:r w:rsidRPr="00090C64">
        <w:t>2.</w:t>
      </w:r>
      <w:r w:rsidRPr="00090C64">
        <w:tab/>
        <w:t>Apply a suitable numerical integration to calculate the TRP estimate.</w:t>
      </w:r>
    </w:p>
    <w:p w14:paraId="3936101E" w14:textId="77777777" w:rsidR="00D57C09" w:rsidRPr="00090C64" w:rsidRDefault="00D57C09" w:rsidP="00D1299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12993">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1" w:name="_Toc21125390"/>
      <w:bookmarkStart w:id="11782" w:name="_Toc29768380"/>
      <w:bookmarkStart w:id="11783" w:name="_Toc36044822"/>
      <w:bookmarkStart w:id="11784" w:name="_Toc37230727"/>
      <w:bookmarkStart w:id="11785" w:name="_Toc45907870"/>
      <w:bookmarkStart w:id="11786" w:name="_Toc53181975"/>
      <w:bookmarkStart w:id="11787" w:name="_Toc61117710"/>
      <w:bookmarkStart w:id="11788" w:name="_Toc67076799"/>
      <w:bookmarkStart w:id="11789" w:name="_Toc67077337"/>
      <w:bookmarkStart w:id="11790" w:name="_Toc74753219"/>
      <w:bookmarkStart w:id="11791" w:name="_Toc74753758"/>
      <w:bookmarkStart w:id="11792" w:name="_Toc74754296"/>
      <w:bookmarkStart w:id="11793" w:name="_Toc76507619"/>
      <w:bookmarkStart w:id="11794" w:name="_Toc83111770"/>
      <w:bookmarkStart w:id="11795" w:name="_Toc89877422"/>
      <w:bookmarkStart w:id="11796" w:name="_Toc98710957"/>
      <w:bookmarkStart w:id="11797" w:name="_Toc130920293"/>
      <w:bookmarkStart w:id="11798" w:name="_Toc137300839"/>
      <w:bookmarkStart w:id="11799" w:name="_Toc138889172"/>
      <w:bookmarkStart w:id="11800" w:name="_Toc145109181"/>
      <w:bookmarkStart w:id="11801" w:name="_Toc155260323"/>
      <w:bookmarkStart w:id="11802" w:name="_Toc219557820"/>
      <w:r w:rsidRPr="00090C64">
        <w:t>F.10</w:t>
      </w:r>
      <w:r w:rsidRPr="00090C64">
        <w:tab/>
        <w:t>Beam-based directions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715FAE3B" w14:textId="77777777" w:rsidR="00D57C09" w:rsidRPr="00090C64" w:rsidRDefault="00D57C09" w:rsidP="00D1299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1299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3" w:name="_Toc21125391"/>
      <w:bookmarkStart w:id="11804" w:name="_Toc29768381"/>
      <w:bookmarkStart w:id="11805" w:name="_Toc36044823"/>
      <w:bookmarkStart w:id="11806" w:name="_Toc37230728"/>
      <w:bookmarkStart w:id="11807" w:name="_Toc45907871"/>
      <w:bookmarkStart w:id="11808" w:name="_Toc53181976"/>
      <w:bookmarkStart w:id="11809" w:name="_Toc61117711"/>
      <w:bookmarkStart w:id="11810" w:name="_Toc67076800"/>
      <w:bookmarkStart w:id="11811" w:name="_Toc67077338"/>
      <w:bookmarkStart w:id="11812" w:name="_Toc74753220"/>
      <w:bookmarkStart w:id="11813" w:name="_Toc74753759"/>
      <w:bookmarkStart w:id="11814" w:name="_Toc74754297"/>
      <w:bookmarkStart w:id="11815" w:name="_Toc76507620"/>
      <w:bookmarkStart w:id="11816" w:name="_Toc83111771"/>
      <w:bookmarkStart w:id="11817" w:name="_Toc89877423"/>
      <w:bookmarkStart w:id="11818" w:name="_Toc98710958"/>
      <w:bookmarkStart w:id="11819" w:name="_Toc130920294"/>
      <w:bookmarkStart w:id="11820" w:name="_Toc137300840"/>
      <w:bookmarkStart w:id="11821" w:name="_Toc138889173"/>
      <w:bookmarkStart w:id="11822" w:name="_Toc145109182"/>
      <w:bookmarkStart w:id="11823" w:name="_Toc155260324"/>
      <w:bookmarkStart w:id="11824" w:name="_Toc219557821"/>
      <w:r w:rsidRPr="00090C64">
        <w:t>F.11</w:t>
      </w:r>
      <w:r w:rsidRPr="00090C64">
        <w:tab/>
        <w:t>Peak method</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9E8AFCE" w14:textId="77777777" w:rsidR="00D57C09" w:rsidRPr="00090C64" w:rsidRDefault="00D57C09" w:rsidP="00D1299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12993">
      <w:r w:rsidRPr="00090C64">
        <w:t>For each peak emission frequency identified during pre-scan, measure peak EIRP or power density as follows:</w:t>
      </w:r>
    </w:p>
    <w:p w14:paraId="3800D962" w14:textId="77777777" w:rsidR="00D57C09" w:rsidRPr="00090C64" w:rsidRDefault="00D57C09" w:rsidP="00D1299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1299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12993">
      <w:pPr>
        <w:pStyle w:val="B10"/>
      </w:pPr>
      <w:r w:rsidRPr="00090C64">
        <w:t>3.</w:t>
      </w:r>
      <w:r w:rsidRPr="00090C64">
        <w:tab/>
        <w:t>The measured peak power density or EIRP shall be used to demonstrate conformance.</w:t>
      </w:r>
    </w:p>
    <w:p w14:paraId="28862C40" w14:textId="77777777" w:rsidR="00D57C09" w:rsidRPr="00090C64" w:rsidRDefault="00D57C09" w:rsidP="00D1299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25" w:name="_Toc21125392"/>
      <w:bookmarkStart w:id="11826" w:name="_Toc29768382"/>
      <w:bookmarkStart w:id="11827" w:name="_Toc36044824"/>
      <w:bookmarkStart w:id="11828" w:name="_Toc37230729"/>
      <w:bookmarkStart w:id="11829" w:name="_Toc45907872"/>
      <w:bookmarkStart w:id="11830" w:name="_Toc53181977"/>
      <w:bookmarkStart w:id="11831" w:name="_Toc61117712"/>
      <w:bookmarkStart w:id="11832" w:name="_Toc67076801"/>
      <w:bookmarkStart w:id="11833" w:name="_Toc67077339"/>
      <w:bookmarkStart w:id="11834" w:name="_Toc74753221"/>
      <w:bookmarkStart w:id="11835" w:name="_Toc74753760"/>
      <w:bookmarkStart w:id="11836" w:name="_Toc74754298"/>
      <w:bookmarkStart w:id="11837" w:name="_Toc76507621"/>
      <w:bookmarkStart w:id="11838" w:name="_Toc83111772"/>
      <w:bookmarkStart w:id="11839" w:name="_Toc89877424"/>
      <w:bookmarkStart w:id="11840" w:name="_Toc98710959"/>
      <w:bookmarkStart w:id="11841" w:name="_Toc130920295"/>
      <w:bookmarkStart w:id="11842" w:name="_Toc137300841"/>
      <w:bookmarkStart w:id="11843" w:name="_Toc138889174"/>
      <w:bookmarkStart w:id="11844" w:name="_Toc145109183"/>
      <w:bookmarkStart w:id="11845" w:name="_Toc155260325"/>
      <w:bookmarkStart w:id="11846" w:name="_Toc219557822"/>
      <w:r w:rsidRPr="00090C64">
        <w:t>F.12</w:t>
      </w:r>
      <w:r w:rsidRPr="00090C64">
        <w:tab/>
        <w:t>Equal sector with peak average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AE5FC1E" w14:textId="77777777" w:rsidR="00D57C09" w:rsidRPr="00090C64" w:rsidRDefault="00D57C09" w:rsidP="00D1299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1299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12993">
      <w:r w:rsidRPr="00090C64">
        <w:t>For each peak emission frequency, measure peak EIRP of beams belonging to different sectors of the sphere as follows:</w:t>
      </w:r>
    </w:p>
    <w:p w14:paraId="3E73830F" w14:textId="77777777" w:rsidR="00D57C09" w:rsidRPr="00090C64" w:rsidRDefault="00D57C09" w:rsidP="00D1299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12993">
      <w:pPr>
        <w:pStyle w:val="B10"/>
      </w:pPr>
      <w:r w:rsidRPr="00090C64">
        <w:t>2.</w:t>
      </w:r>
      <w:r w:rsidRPr="00090C64">
        <w:tab/>
        <w:t>Move EUT around the position and test antenna orientation to find the final peak EIRP.</w:t>
      </w:r>
    </w:p>
    <w:p w14:paraId="3A00A093" w14:textId="77777777" w:rsidR="00D57C09" w:rsidRPr="00090C64" w:rsidRDefault="00D57C09" w:rsidP="00D12993">
      <w:pPr>
        <w:pStyle w:val="B10"/>
      </w:pPr>
      <w:r w:rsidRPr="00090C64">
        <w:t>3.</w:t>
      </w:r>
      <w:r w:rsidRPr="00090C64">
        <w:tab/>
        <w:t>Repeat Steps 1 to 2 until all sectors are covered.</w:t>
      </w:r>
    </w:p>
    <w:p w14:paraId="451CF3C1" w14:textId="77777777" w:rsidR="00D57C09" w:rsidRPr="00090C64" w:rsidRDefault="00D57C09" w:rsidP="00D1299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1299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D1299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47" w:name="_Toc21125393"/>
      <w:bookmarkStart w:id="11848" w:name="_Toc29768383"/>
      <w:bookmarkStart w:id="11849" w:name="_Toc36044825"/>
      <w:bookmarkStart w:id="11850" w:name="_Toc37230730"/>
      <w:bookmarkStart w:id="11851" w:name="_Toc45907873"/>
      <w:bookmarkStart w:id="11852" w:name="_Toc53181978"/>
      <w:bookmarkStart w:id="11853" w:name="_Toc61117713"/>
      <w:bookmarkStart w:id="11854" w:name="_Toc67076802"/>
      <w:bookmarkStart w:id="11855" w:name="_Toc67077340"/>
      <w:bookmarkStart w:id="11856" w:name="_Toc74753222"/>
      <w:bookmarkStart w:id="11857" w:name="_Toc74753761"/>
      <w:bookmarkStart w:id="11858" w:name="_Toc74754299"/>
      <w:bookmarkStart w:id="11859" w:name="_Toc76507622"/>
      <w:bookmarkStart w:id="11860" w:name="_Toc83111773"/>
      <w:bookmarkStart w:id="11861" w:name="_Toc89877425"/>
      <w:bookmarkStart w:id="11862" w:name="_Toc98710960"/>
      <w:bookmarkStart w:id="11863" w:name="_Toc130920296"/>
      <w:bookmarkStart w:id="11864" w:name="_Toc137300842"/>
      <w:bookmarkStart w:id="11865" w:name="_Toc138889175"/>
      <w:bookmarkStart w:id="11866" w:name="_Toc145109184"/>
      <w:bookmarkStart w:id="11867" w:name="_Toc155260326"/>
      <w:bookmarkStart w:id="11868" w:name="_Toc219557823"/>
      <w:r w:rsidRPr="00090C64">
        <w:t>F.13</w:t>
      </w:r>
      <w:r w:rsidRPr="00090C64">
        <w:tab/>
        <w:t>Pre-scan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7CF10B0" w14:textId="77777777" w:rsidR="00D57C09" w:rsidRPr="00090C64" w:rsidRDefault="00D57C09" w:rsidP="00D1299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12993">
      <w:r w:rsidRPr="00090C64">
        <w:t>The procedure for pre-scan is as follows:</w:t>
      </w:r>
    </w:p>
    <w:p w14:paraId="0FBED55E" w14:textId="77777777" w:rsidR="00D57C09" w:rsidRPr="00090C64" w:rsidRDefault="00D57C09" w:rsidP="00D12993">
      <w:pPr>
        <w:pStyle w:val="B10"/>
      </w:pPr>
      <w:r w:rsidRPr="00090C64">
        <w:t>1.</w:t>
      </w:r>
      <w:r w:rsidRPr="00090C64">
        <w:tab/>
        <w:t>Scan the entire surface around EUT.</w:t>
      </w:r>
    </w:p>
    <w:p w14:paraId="270C2F7F" w14:textId="77777777" w:rsidR="00D57C09" w:rsidRPr="00090C64" w:rsidRDefault="00D57C09" w:rsidP="00D1299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1299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12993">
      <w:pPr>
        <w:pStyle w:val="B10"/>
      </w:pPr>
      <w:r w:rsidRPr="00090C64">
        <w:t>4.</w:t>
      </w:r>
      <w:r w:rsidRPr="00090C64">
        <w:tab/>
        <w:t>Emissions which are 20 dB or more below the specified limit shall not require further measurements.</w:t>
      </w:r>
    </w:p>
    <w:p w14:paraId="2C354ACC" w14:textId="77777777" w:rsidR="004E35B1" w:rsidRDefault="004E35B1" w:rsidP="00D12993">
      <w:pPr>
        <w:rPr>
          <w:rFonts w:ascii="Arial" w:hAnsi="Arial"/>
          <w:sz w:val="36"/>
        </w:rPr>
      </w:pPr>
      <w:bookmarkStart w:id="11869" w:name="_Toc21125394"/>
      <w:bookmarkStart w:id="11870" w:name="_Toc29768384"/>
      <w:bookmarkStart w:id="11871" w:name="_Toc36044826"/>
      <w:bookmarkStart w:id="11872" w:name="_Toc37230731"/>
      <w:bookmarkStart w:id="11873" w:name="_Toc45907874"/>
      <w:bookmarkStart w:id="11874" w:name="_Toc53181979"/>
      <w:r>
        <w:br w:type="page"/>
      </w:r>
    </w:p>
    <w:p w14:paraId="12F76DE8" w14:textId="089A9F02" w:rsidR="00D57C09" w:rsidRPr="00090C64" w:rsidRDefault="00D57C09" w:rsidP="00D57C09">
      <w:pPr>
        <w:pStyle w:val="Heading8"/>
      </w:pPr>
      <w:bookmarkStart w:id="11875" w:name="_Toc61117714"/>
      <w:bookmarkStart w:id="11876" w:name="_Toc67076803"/>
      <w:bookmarkStart w:id="11877" w:name="_Toc67077341"/>
      <w:bookmarkStart w:id="11878" w:name="_Toc74753223"/>
      <w:bookmarkStart w:id="11879" w:name="_Toc74753762"/>
      <w:bookmarkStart w:id="11880" w:name="_Toc74754300"/>
      <w:bookmarkStart w:id="11881" w:name="_Toc76507623"/>
      <w:bookmarkStart w:id="11882" w:name="_Toc83111774"/>
      <w:bookmarkStart w:id="11883" w:name="_Toc89877426"/>
      <w:bookmarkStart w:id="11884" w:name="_Toc98710961"/>
      <w:bookmarkStart w:id="11885" w:name="_Toc130920297"/>
      <w:bookmarkStart w:id="11886" w:name="_Toc137300843"/>
      <w:bookmarkStart w:id="11887" w:name="_Toc138889176"/>
      <w:bookmarkStart w:id="11888" w:name="_Toc145109185"/>
      <w:bookmarkStart w:id="11889" w:name="_Toc155260327"/>
      <w:bookmarkStart w:id="11890" w:name="_Toc219557824"/>
      <w:r w:rsidRPr="00090C64">
        <w:t>Annex G (normative):</w:t>
      </w:r>
      <w:r w:rsidRPr="00090C64">
        <w:br/>
        <w:t>Environmental requirements for the BS equipment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9402A4F" w14:textId="77777777" w:rsidR="00D57C09" w:rsidRPr="00090C64" w:rsidRDefault="00D57C09" w:rsidP="00D57C09">
      <w:pPr>
        <w:pStyle w:val="Heading1"/>
      </w:pPr>
      <w:bookmarkStart w:id="11891" w:name="_Toc21125395"/>
      <w:bookmarkStart w:id="11892" w:name="_Toc29768385"/>
      <w:bookmarkStart w:id="11893" w:name="_Toc36044827"/>
      <w:bookmarkStart w:id="11894" w:name="_Toc37230732"/>
      <w:bookmarkStart w:id="11895" w:name="_Toc45907875"/>
      <w:bookmarkStart w:id="11896" w:name="_Toc53181980"/>
      <w:bookmarkStart w:id="11897" w:name="_Toc61117715"/>
      <w:bookmarkStart w:id="11898" w:name="_Toc67076804"/>
      <w:bookmarkStart w:id="11899" w:name="_Toc67077342"/>
      <w:bookmarkStart w:id="11900" w:name="_Toc74753224"/>
      <w:bookmarkStart w:id="11901" w:name="_Toc74753763"/>
      <w:bookmarkStart w:id="11902" w:name="_Toc74754301"/>
      <w:bookmarkStart w:id="11903" w:name="_Toc76507624"/>
      <w:bookmarkStart w:id="11904" w:name="_Toc83111775"/>
      <w:bookmarkStart w:id="11905" w:name="_Toc89877427"/>
      <w:bookmarkStart w:id="11906" w:name="_Toc98710962"/>
      <w:bookmarkStart w:id="11907" w:name="_Toc130920298"/>
      <w:bookmarkStart w:id="11908" w:name="_Toc137300844"/>
      <w:bookmarkStart w:id="11909" w:name="_Toc138889177"/>
      <w:bookmarkStart w:id="11910" w:name="_Toc145109186"/>
      <w:bookmarkStart w:id="11911" w:name="_Toc155260328"/>
      <w:bookmarkStart w:id="11912" w:name="_Toc219557825"/>
      <w:r w:rsidRPr="00090C64">
        <w:t>G.1</w:t>
      </w:r>
      <w:r w:rsidRPr="00090C64">
        <w:tab/>
        <w:t>General</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DA3E80C" w14:textId="77777777" w:rsidR="00D57C09" w:rsidRPr="00090C64" w:rsidRDefault="00D57C09" w:rsidP="00D1299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D1299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3" w:name="_Toc21125396"/>
      <w:bookmarkStart w:id="11914" w:name="_Toc29768386"/>
      <w:bookmarkStart w:id="11915" w:name="_Toc36044828"/>
      <w:bookmarkStart w:id="11916" w:name="_Toc37230733"/>
      <w:bookmarkStart w:id="11917" w:name="_Toc45907876"/>
      <w:bookmarkStart w:id="11918" w:name="_Toc53181981"/>
      <w:bookmarkStart w:id="11919" w:name="_Toc61117716"/>
      <w:bookmarkStart w:id="11920" w:name="_Toc67076805"/>
      <w:bookmarkStart w:id="11921" w:name="_Toc67077343"/>
      <w:bookmarkStart w:id="11922" w:name="_Toc74753225"/>
      <w:bookmarkStart w:id="11923" w:name="_Toc74753764"/>
      <w:bookmarkStart w:id="11924" w:name="_Toc74754302"/>
      <w:bookmarkStart w:id="11925" w:name="_Toc76507625"/>
      <w:bookmarkStart w:id="11926" w:name="_Toc83111776"/>
      <w:bookmarkStart w:id="11927" w:name="_Toc89877428"/>
      <w:bookmarkStart w:id="11928" w:name="_Toc98710963"/>
      <w:bookmarkStart w:id="11929" w:name="_Toc130920299"/>
      <w:bookmarkStart w:id="11930" w:name="_Toc137300845"/>
      <w:bookmarkStart w:id="11931" w:name="_Toc138889178"/>
      <w:bookmarkStart w:id="11932" w:name="_Toc145109187"/>
      <w:bookmarkStart w:id="11933" w:name="_Toc155260329"/>
      <w:bookmarkStart w:id="11934" w:name="_Toc219557826"/>
      <w:r w:rsidRPr="00090C64">
        <w:t>G.2</w:t>
      </w:r>
      <w:r w:rsidRPr="00090C64">
        <w:tab/>
      </w:r>
      <w:r w:rsidRPr="00090C64">
        <w:rPr>
          <w:rFonts w:cs="v4.2.0"/>
        </w:rPr>
        <w:t>Normal test environment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21E4ABA7" w14:textId="77777777" w:rsidR="00D57C09" w:rsidRPr="00090C64" w:rsidRDefault="00D57C09" w:rsidP="00D1299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D1299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D12993">
            <w:pPr>
              <w:pStyle w:val="TAH"/>
            </w:pPr>
            <w:r w:rsidRPr="00090C64">
              <w:t>Condition</w:t>
            </w:r>
          </w:p>
        </w:tc>
        <w:tc>
          <w:tcPr>
            <w:tcW w:w="2952" w:type="dxa"/>
          </w:tcPr>
          <w:p w14:paraId="4D8070D6" w14:textId="77777777" w:rsidR="00D57C09" w:rsidRPr="00090C64" w:rsidRDefault="00D57C09" w:rsidP="00D12993">
            <w:pPr>
              <w:pStyle w:val="TAH"/>
            </w:pPr>
            <w:r w:rsidRPr="00090C64">
              <w:t>Minimum</w:t>
            </w:r>
          </w:p>
        </w:tc>
        <w:tc>
          <w:tcPr>
            <w:tcW w:w="2952" w:type="dxa"/>
          </w:tcPr>
          <w:p w14:paraId="53759D4E" w14:textId="77777777" w:rsidR="00D57C09" w:rsidRPr="00090C64" w:rsidRDefault="00D57C09" w:rsidP="00D1299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D12993">
            <w:pPr>
              <w:pStyle w:val="TAL"/>
            </w:pPr>
            <w:r w:rsidRPr="00090C64">
              <w:t>Barometric pressure</w:t>
            </w:r>
          </w:p>
        </w:tc>
        <w:tc>
          <w:tcPr>
            <w:tcW w:w="2952" w:type="dxa"/>
          </w:tcPr>
          <w:p w14:paraId="5CAFE22C" w14:textId="77777777" w:rsidR="00D57C09" w:rsidRPr="00090C64" w:rsidRDefault="00D57C09" w:rsidP="00D12993">
            <w:pPr>
              <w:pStyle w:val="TAL"/>
            </w:pPr>
            <w:r w:rsidRPr="00090C64">
              <w:t>86 kPa</w:t>
            </w:r>
          </w:p>
        </w:tc>
        <w:tc>
          <w:tcPr>
            <w:tcW w:w="2952" w:type="dxa"/>
          </w:tcPr>
          <w:p w14:paraId="62849FD4" w14:textId="77777777" w:rsidR="00D57C09" w:rsidRPr="00090C64" w:rsidRDefault="00D57C09" w:rsidP="00D1299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D12993">
            <w:pPr>
              <w:pStyle w:val="TAL"/>
            </w:pPr>
            <w:r w:rsidRPr="00090C64">
              <w:t>Temperature</w:t>
            </w:r>
          </w:p>
        </w:tc>
        <w:tc>
          <w:tcPr>
            <w:tcW w:w="2952" w:type="dxa"/>
          </w:tcPr>
          <w:p w14:paraId="638174DC" w14:textId="77777777" w:rsidR="00D57C09" w:rsidRPr="00090C64" w:rsidRDefault="00D57C09" w:rsidP="00D1299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D1299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D12993">
            <w:pPr>
              <w:pStyle w:val="TAL"/>
            </w:pPr>
            <w:r w:rsidRPr="00090C64">
              <w:t xml:space="preserve">Relative Humidity </w:t>
            </w:r>
          </w:p>
        </w:tc>
        <w:tc>
          <w:tcPr>
            <w:tcW w:w="2952" w:type="dxa"/>
          </w:tcPr>
          <w:p w14:paraId="57212D20" w14:textId="77777777" w:rsidR="00D57C09" w:rsidRPr="00090C64" w:rsidRDefault="00D57C09" w:rsidP="00D12993">
            <w:pPr>
              <w:pStyle w:val="TAL"/>
            </w:pPr>
            <w:r w:rsidRPr="00090C64">
              <w:t>20 %</w:t>
            </w:r>
          </w:p>
        </w:tc>
        <w:tc>
          <w:tcPr>
            <w:tcW w:w="2952" w:type="dxa"/>
          </w:tcPr>
          <w:p w14:paraId="2ECD134C" w14:textId="77777777" w:rsidR="00D57C09" w:rsidRPr="00090C64" w:rsidRDefault="00D57C09" w:rsidP="00D1299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D12993">
            <w:pPr>
              <w:pStyle w:val="TAL"/>
            </w:pPr>
            <w:r w:rsidRPr="00090C64">
              <w:t>Power supply</w:t>
            </w:r>
          </w:p>
        </w:tc>
        <w:tc>
          <w:tcPr>
            <w:tcW w:w="5904" w:type="dxa"/>
            <w:gridSpan w:val="2"/>
          </w:tcPr>
          <w:p w14:paraId="4BEF444B" w14:textId="77777777" w:rsidR="00D57C09" w:rsidRPr="00090C64" w:rsidRDefault="00D57C09" w:rsidP="00D1299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D12993">
            <w:pPr>
              <w:pStyle w:val="TAL"/>
            </w:pPr>
            <w:r w:rsidRPr="00090C64">
              <w:t>Vibration</w:t>
            </w:r>
          </w:p>
        </w:tc>
        <w:tc>
          <w:tcPr>
            <w:tcW w:w="5904" w:type="dxa"/>
            <w:gridSpan w:val="2"/>
          </w:tcPr>
          <w:p w14:paraId="7CF43CCD" w14:textId="77777777" w:rsidR="00D57C09" w:rsidRPr="00090C64" w:rsidRDefault="00D57C09" w:rsidP="00D12993">
            <w:pPr>
              <w:pStyle w:val="TAL"/>
            </w:pPr>
            <w:r w:rsidRPr="00090C64">
              <w:t>Negligible</w:t>
            </w:r>
          </w:p>
        </w:tc>
      </w:tr>
    </w:tbl>
    <w:p w14:paraId="28EBC136" w14:textId="77777777" w:rsidR="00D57C09" w:rsidRPr="00090C64" w:rsidRDefault="00D57C09" w:rsidP="00D12993"/>
    <w:p w14:paraId="776008AF" w14:textId="77777777" w:rsidR="00D57C09" w:rsidRPr="00090C64" w:rsidRDefault="00D57C09" w:rsidP="00D1299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35" w:name="_Toc21125397"/>
      <w:bookmarkStart w:id="11936" w:name="_Toc29768387"/>
      <w:bookmarkStart w:id="11937" w:name="_Toc36044829"/>
      <w:bookmarkStart w:id="11938" w:name="_Toc37230734"/>
      <w:bookmarkStart w:id="11939" w:name="_Toc45907877"/>
      <w:bookmarkStart w:id="11940" w:name="_Toc53181982"/>
      <w:bookmarkStart w:id="11941" w:name="_Toc61117717"/>
      <w:bookmarkStart w:id="11942" w:name="_Toc67076806"/>
      <w:bookmarkStart w:id="11943" w:name="_Toc67077344"/>
      <w:bookmarkStart w:id="11944" w:name="_Toc74753226"/>
      <w:bookmarkStart w:id="11945" w:name="_Toc74753765"/>
      <w:bookmarkStart w:id="11946" w:name="_Toc74754303"/>
      <w:bookmarkStart w:id="11947" w:name="_Toc76507626"/>
      <w:bookmarkStart w:id="11948" w:name="_Toc83111777"/>
      <w:bookmarkStart w:id="11949" w:name="_Toc89877429"/>
      <w:bookmarkStart w:id="11950" w:name="_Toc98710964"/>
      <w:bookmarkStart w:id="11951" w:name="_Toc130920300"/>
      <w:bookmarkStart w:id="11952" w:name="_Toc137300846"/>
      <w:bookmarkStart w:id="11953" w:name="_Toc138889179"/>
      <w:bookmarkStart w:id="11954" w:name="_Toc145109188"/>
      <w:bookmarkStart w:id="11955" w:name="_Toc155260330"/>
      <w:bookmarkStart w:id="11956" w:name="_Toc219557827"/>
      <w:r w:rsidRPr="00090C64">
        <w:t>G.3</w:t>
      </w:r>
      <w:r w:rsidRPr="00090C64">
        <w:tab/>
      </w:r>
      <w:r w:rsidRPr="00090C64">
        <w:rPr>
          <w:rFonts w:cs="v4.2.0"/>
        </w:rPr>
        <w:t>Extreme test environment</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2096E3B" w14:textId="77777777" w:rsidR="00D57C09" w:rsidRPr="00090C64" w:rsidRDefault="00D57C09" w:rsidP="00D57C09">
      <w:pPr>
        <w:pStyle w:val="Heading2"/>
      </w:pPr>
      <w:bookmarkStart w:id="11957" w:name="_Toc21125398"/>
      <w:bookmarkStart w:id="11958" w:name="_Toc29768388"/>
      <w:bookmarkStart w:id="11959" w:name="_Toc36044830"/>
      <w:bookmarkStart w:id="11960" w:name="_Toc37230735"/>
      <w:bookmarkStart w:id="11961" w:name="_Toc45907878"/>
      <w:bookmarkStart w:id="11962" w:name="_Toc53181983"/>
      <w:bookmarkStart w:id="11963" w:name="_Toc61117718"/>
      <w:bookmarkStart w:id="11964" w:name="_Toc67076807"/>
      <w:bookmarkStart w:id="11965" w:name="_Toc67077345"/>
      <w:bookmarkStart w:id="11966" w:name="_Toc74753227"/>
      <w:bookmarkStart w:id="11967" w:name="_Toc74753766"/>
      <w:bookmarkStart w:id="11968" w:name="_Toc74754304"/>
      <w:bookmarkStart w:id="11969" w:name="_Toc76507627"/>
      <w:bookmarkStart w:id="11970" w:name="_Toc83111778"/>
      <w:bookmarkStart w:id="11971" w:name="_Toc89877430"/>
      <w:bookmarkStart w:id="11972" w:name="_Toc98710965"/>
      <w:bookmarkStart w:id="11973" w:name="_Toc130920301"/>
      <w:bookmarkStart w:id="11974" w:name="_Toc137300847"/>
      <w:bookmarkStart w:id="11975" w:name="_Toc138889180"/>
      <w:bookmarkStart w:id="11976" w:name="_Toc145109189"/>
      <w:bookmarkStart w:id="11977" w:name="_Toc155260331"/>
      <w:bookmarkStart w:id="11978" w:name="_Toc219557828"/>
      <w:r w:rsidRPr="00090C64">
        <w:t>G.3.1</w:t>
      </w:r>
      <w:r w:rsidRPr="00090C64">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1ED6AC25" w14:textId="77777777" w:rsidR="00D57C09" w:rsidRPr="00090C64" w:rsidRDefault="00D57C09" w:rsidP="00D12993">
      <w:r w:rsidRPr="00090C64">
        <w:t>The manufacturer shall declare one of the following:</w:t>
      </w:r>
    </w:p>
    <w:p w14:paraId="2C96D1B2" w14:textId="16E23525" w:rsidR="00D57C09" w:rsidRPr="00090C64" w:rsidRDefault="00D57C09" w:rsidP="00D1299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1299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1299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D1299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79" w:name="_Toc21125399"/>
      <w:bookmarkStart w:id="11980" w:name="_Toc29768389"/>
      <w:bookmarkStart w:id="11981" w:name="_Toc36044831"/>
      <w:bookmarkStart w:id="11982" w:name="_Toc37230736"/>
      <w:bookmarkStart w:id="11983" w:name="_Toc45907879"/>
      <w:bookmarkStart w:id="11984" w:name="_Toc53181984"/>
      <w:bookmarkStart w:id="11985" w:name="_Toc61117719"/>
      <w:bookmarkStart w:id="11986" w:name="_Toc67076808"/>
      <w:bookmarkStart w:id="11987" w:name="_Toc67077346"/>
      <w:bookmarkStart w:id="11988" w:name="_Toc74753228"/>
      <w:bookmarkStart w:id="11989" w:name="_Toc74753767"/>
      <w:bookmarkStart w:id="11990" w:name="_Toc74754305"/>
      <w:bookmarkStart w:id="11991" w:name="_Toc76507628"/>
      <w:bookmarkStart w:id="11992" w:name="_Toc83111779"/>
      <w:bookmarkStart w:id="11993" w:name="_Toc89877431"/>
      <w:bookmarkStart w:id="11994" w:name="_Toc98710966"/>
      <w:bookmarkStart w:id="11995" w:name="_Toc130920302"/>
      <w:bookmarkStart w:id="11996" w:name="_Toc137300848"/>
      <w:bookmarkStart w:id="11997" w:name="_Toc138889181"/>
      <w:bookmarkStart w:id="11998" w:name="_Toc145109190"/>
      <w:bookmarkStart w:id="11999" w:name="_Toc155260332"/>
      <w:bookmarkStart w:id="12000" w:name="_Toc219557829"/>
      <w:r w:rsidRPr="00090C64">
        <w:t>G.3.2</w:t>
      </w:r>
      <w:r w:rsidRPr="00090C64">
        <w:tab/>
        <w:t>Extreme temperature</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6550833" w14:textId="77777777" w:rsidR="00D57C09" w:rsidRPr="00090C64" w:rsidRDefault="00D57C09" w:rsidP="00D1299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12993">
      <w:r w:rsidRPr="00090C64">
        <w:t>Minimum temperature:</w:t>
      </w:r>
    </w:p>
    <w:p w14:paraId="2F5FCA33" w14:textId="4CB420AB" w:rsidR="00D57C09" w:rsidRPr="00090C64" w:rsidRDefault="00D57C09" w:rsidP="00D1299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D12993">
      <w:r w:rsidRPr="00090C64">
        <w:t>Maximum temperature:</w:t>
      </w:r>
    </w:p>
    <w:p w14:paraId="19AFC951" w14:textId="28658B7B" w:rsidR="00D57C09" w:rsidRPr="00090C64" w:rsidRDefault="00D57C09" w:rsidP="00D1299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D1299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1" w:name="_Toc21125400"/>
      <w:bookmarkStart w:id="12002" w:name="_Toc29768390"/>
      <w:bookmarkStart w:id="12003" w:name="_Toc36044832"/>
      <w:bookmarkStart w:id="12004" w:name="_Toc37230737"/>
      <w:bookmarkStart w:id="12005" w:name="_Toc45907880"/>
      <w:bookmarkStart w:id="12006" w:name="_Toc53181985"/>
      <w:bookmarkStart w:id="12007" w:name="_Toc61117720"/>
      <w:bookmarkStart w:id="12008" w:name="_Toc67076809"/>
      <w:bookmarkStart w:id="12009" w:name="_Toc67077347"/>
      <w:bookmarkStart w:id="12010" w:name="_Toc74753229"/>
      <w:bookmarkStart w:id="12011" w:name="_Toc74753768"/>
      <w:bookmarkStart w:id="12012" w:name="_Toc74754306"/>
      <w:bookmarkStart w:id="12013" w:name="_Toc76507629"/>
      <w:bookmarkStart w:id="12014" w:name="_Toc83111780"/>
      <w:bookmarkStart w:id="12015" w:name="_Toc89877432"/>
      <w:bookmarkStart w:id="12016" w:name="_Toc98710967"/>
      <w:bookmarkStart w:id="12017" w:name="_Toc130920303"/>
      <w:bookmarkStart w:id="12018" w:name="_Toc137300849"/>
      <w:bookmarkStart w:id="12019" w:name="_Toc138889182"/>
      <w:bookmarkStart w:id="12020" w:name="_Toc145109191"/>
      <w:bookmarkStart w:id="12021" w:name="_Toc155260333"/>
      <w:bookmarkStart w:id="12022" w:name="_Toc219557830"/>
      <w:r w:rsidRPr="00090C64">
        <w:t>G.4</w:t>
      </w:r>
      <w:r w:rsidRPr="00090C64">
        <w:tab/>
      </w:r>
      <w:r w:rsidRPr="00090C64">
        <w:rPr>
          <w:rFonts w:cs="v4.2.0"/>
        </w:rPr>
        <w:t>Vibration</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10F368E0" w14:textId="5BC1A577" w:rsidR="00D57C09" w:rsidRPr="00090C64" w:rsidRDefault="00D57C09" w:rsidP="00D1299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D1299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3" w:name="_Toc21125401"/>
      <w:bookmarkStart w:id="12024" w:name="_Toc29768391"/>
      <w:bookmarkStart w:id="12025" w:name="_Toc36044833"/>
      <w:bookmarkStart w:id="12026" w:name="_Toc37230738"/>
      <w:bookmarkStart w:id="12027" w:name="_Toc45907881"/>
      <w:bookmarkStart w:id="12028" w:name="_Toc53181986"/>
      <w:bookmarkStart w:id="12029" w:name="_Toc61117721"/>
      <w:bookmarkStart w:id="12030" w:name="_Toc67076810"/>
      <w:bookmarkStart w:id="12031" w:name="_Toc67077348"/>
      <w:bookmarkStart w:id="12032" w:name="_Toc74753230"/>
      <w:bookmarkStart w:id="12033" w:name="_Toc74753769"/>
      <w:bookmarkStart w:id="12034" w:name="_Toc74754307"/>
      <w:bookmarkStart w:id="12035" w:name="_Toc76507630"/>
      <w:bookmarkStart w:id="12036" w:name="_Toc83111781"/>
      <w:bookmarkStart w:id="12037" w:name="_Toc89877433"/>
      <w:bookmarkStart w:id="12038" w:name="_Toc98710968"/>
      <w:bookmarkStart w:id="12039" w:name="_Toc130920304"/>
      <w:bookmarkStart w:id="12040" w:name="_Toc137300850"/>
      <w:bookmarkStart w:id="12041" w:name="_Toc138889183"/>
      <w:bookmarkStart w:id="12042" w:name="_Toc145109192"/>
      <w:bookmarkStart w:id="12043" w:name="_Toc155260334"/>
      <w:bookmarkStart w:id="12044" w:name="_Toc219557831"/>
      <w:r w:rsidRPr="00090C64">
        <w:t>G.5</w:t>
      </w:r>
      <w:r w:rsidRPr="00090C64">
        <w:tab/>
      </w:r>
      <w:r w:rsidRPr="00090C64">
        <w:rPr>
          <w:rFonts w:cs="v4.2.0"/>
        </w:rPr>
        <w:t>Power supply</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096FA409" w14:textId="77777777" w:rsidR="00D57C09" w:rsidRPr="00090C64" w:rsidRDefault="00D57C09" w:rsidP="00D1299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12993">
      <w:r w:rsidRPr="00090C64">
        <w:t>Upper voltage limit:</w:t>
      </w:r>
    </w:p>
    <w:p w14:paraId="385CB350" w14:textId="644C1D3C" w:rsidR="00D57C09" w:rsidRPr="00090C64" w:rsidRDefault="00D57C09" w:rsidP="00D1299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D12993">
      <w:r w:rsidRPr="00090C64">
        <w:t>Lower voltage limit:</w:t>
      </w:r>
    </w:p>
    <w:p w14:paraId="6286A5F7" w14:textId="3605C551" w:rsidR="00D57C09" w:rsidRPr="00090C64" w:rsidRDefault="00D57C09" w:rsidP="00D1299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45" w:name="_Toc21125402"/>
      <w:bookmarkStart w:id="12046" w:name="_Toc29768392"/>
      <w:bookmarkStart w:id="12047" w:name="_Toc36044834"/>
      <w:bookmarkStart w:id="12048" w:name="_Toc37230739"/>
      <w:bookmarkStart w:id="12049" w:name="_Toc45907882"/>
      <w:bookmarkStart w:id="12050" w:name="_Toc53181987"/>
      <w:bookmarkStart w:id="12051" w:name="_Toc61117722"/>
      <w:bookmarkStart w:id="12052" w:name="_Toc67076811"/>
      <w:bookmarkStart w:id="12053" w:name="_Toc67077349"/>
      <w:bookmarkStart w:id="12054" w:name="_Toc74753231"/>
      <w:bookmarkStart w:id="12055" w:name="_Toc74753770"/>
      <w:bookmarkStart w:id="12056" w:name="_Toc74754308"/>
      <w:bookmarkStart w:id="12057" w:name="_Toc76507631"/>
      <w:bookmarkStart w:id="12058" w:name="_Toc83111782"/>
      <w:bookmarkStart w:id="12059" w:name="_Toc89877434"/>
      <w:bookmarkStart w:id="12060" w:name="_Toc98710969"/>
      <w:bookmarkStart w:id="12061" w:name="_Toc130920305"/>
      <w:bookmarkStart w:id="12062" w:name="_Toc137300851"/>
      <w:bookmarkStart w:id="12063" w:name="_Toc138889184"/>
      <w:bookmarkStart w:id="12064" w:name="_Toc145109193"/>
      <w:bookmarkStart w:id="12065" w:name="_Toc155260335"/>
      <w:bookmarkStart w:id="12066" w:name="_Toc219557832"/>
      <w:r w:rsidRPr="00090C64">
        <w:rPr>
          <w:lang w:eastAsia="sv-SE"/>
        </w:rPr>
        <w:t>G.6</w:t>
      </w:r>
      <w:r w:rsidRPr="00090C64">
        <w:rPr>
          <w:lang w:eastAsia="sv-SE"/>
        </w:rPr>
        <w:tab/>
        <w:t>Measurement of test environments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493264F" w14:textId="77777777" w:rsidR="00D57C09" w:rsidRPr="00090C64" w:rsidRDefault="00D57C09" w:rsidP="00D12993">
      <w:pPr>
        <w:rPr>
          <w:lang w:eastAsia="sv-SE"/>
        </w:rPr>
      </w:pPr>
      <w:r w:rsidRPr="00090C64">
        <w:rPr>
          <w:lang w:eastAsia="sv-SE"/>
        </w:rPr>
        <w:t>The measurement accuracy of the BS test environments shall be:</w:t>
      </w:r>
    </w:p>
    <w:p w14:paraId="5C318E6C" w14:textId="77777777" w:rsidR="00D57C09" w:rsidRPr="00090C64" w:rsidRDefault="00D57C09" w:rsidP="00D1299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D1299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D1299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D1299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D1299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D1299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D12993">
      <w:pPr>
        <w:pStyle w:val="EW"/>
      </w:pPr>
      <w:r w:rsidRPr="00C330E2">
        <w:t>Vibration frequency:</w:t>
      </w:r>
      <w:r w:rsidRPr="00C330E2">
        <w:tab/>
        <w:t>0,1 Hz.</w:t>
      </w:r>
    </w:p>
    <w:p w14:paraId="4C3C915A" w14:textId="77777777" w:rsidR="00FE6949" w:rsidRPr="00C330E2" w:rsidRDefault="00FE6949" w:rsidP="00D12993">
      <w:pPr>
        <w:pStyle w:val="EW"/>
      </w:pPr>
    </w:p>
    <w:p w14:paraId="3EA82FF1" w14:textId="77777777" w:rsidR="00D57C09" w:rsidRPr="00090C64" w:rsidRDefault="00D57C09" w:rsidP="00D1299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67" w:name="_Toc21125403"/>
      <w:bookmarkStart w:id="12068" w:name="_Toc29768393"/>
      <w:bookmarkStart w:id="12069" w:name="_Toc36044835"/>
      <w:bookmarkStart w:id="12070" w:name="_Toc37230740"/>
      <w:bookmarkStart w:id="12071" w:name="_Toc45907883"/>
      <w:bookmarkStart w:id="12072" w:name="_Toc53181988"/>
      <w:bookmarkStart w:id="12073" w:name="_Toc61117723"/>
      <w:bookmarkStart w:id="12074" w:name="_Toc67076812"/>
      <w:bookmarkStart w:id="12075" w:name="_Toc67077350"/>
      <w:bookmarkStart w:id="12076" w:name="_Toc74753232"/>
      <w:bookmarkStart w:id="12077" w:name="_Toc74753771"/>
      <w:bookmarkStart w:id="12078" w:name="_Toc74754309"/>
      <w:bookmarkStart w:id="12079" w:name="_Toc76507632"/>
      <w:bookmarkStart w:id="12080" w:name="_Toc83111783"/>
      <w:bookmarkStart w:id="12081" w:name="_Toc89877435"/>
      <w:bookmarkStart w:id="12082" w:name="_Toc98710970"/>
      <w:bookmarkStart w:id="12083" w:name="_Toc130920306"/>
      <w:bookmarkStart w:id="12084" w:name="_Toc137300852"/>
      <w:bookmarkStart w:id="12085" w:name="_Toc138889185"/>
      <w:bookmarkStart w:id="12086" w:name="_Toc145109194"/>
      <w:bookmarkStart w:id="12087" w:name="_Toc155260336"/>
      <w:bookmarkStart w:id="12088" w:name="_Toc219557833"/>
      <w:r w:rsidRPr="00090C64">
        <w:rPr>
          <w:lang w:eastAsia="sv-SE"/>
        </w:rPr>
        <w:t>G.7</w:t>
      </w:r>
      <w:r w:rsidRPr="00090C64">
        <w:rPr>
          <w:lang w:eastAsia="sv-SE"/>
        </w:rPr>
        <w:tab/>
        <w:t>OTA extreme test methods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307FF6C8" w14:textId="77777777" w:rsidR="00D57C09" w:rsidRPr="00090C64" w:rsidRDefault="00D57C09" w:rsidP="00D57C09">
      <w:pPr>
        <w:pStyle w:val="Heading2"/>
        <w:rPr>
          <w:lang w:eastAsia="sv-SE"/>
        </w:rPr>
      </w:pPr>
      <w:bookmarkStart w:id="12089" w:name="_Toc21125404"/>
      <w:bookmarkStart w:id="12090" w:name="_Toc29768394"/>
      <w:bookmarkStart w:id="12091" w:name="_Toc36044836"/>
      <w:bookmarkStart w:id="12092" w:name="_Toc37230741"/>
      <w:bookmarkStart w:id="12093" w:name="_Toc45907884"/>
      <w:bookmarkStart w:id="12094" w:name="_Toc53181989"/>
      <w:bookmarkStart w:id="12095" w:name="_Toc61117724"/>
      <w:bookmarkStart w:id="12096" w:name="_Toc67076813"/>
      <w:bookmarkStart w:id="12097" w:name="_Toc67077351"/>
      <w:bookmarkStart w:id="12098" w:name="_Toc74753233"/>
      <w:bookmarkStart w:id="12099" w:name="_Toc74753772"/>
      <w:bookmarkStart w:id="12100" w:name="_Toc74754310"/>
      <w:bookmarkStart w:id="12101" w:name="_Toc76507633"/>
      <w:bookmarkStart w:id="12102" w:name="_Toc83111784"/>
      <w:bookmarkStart w:id="12103" w:name="_Toc89877436"/>
      <w:bookmarkStart w:id="12104" w:name="_Toc98710971"/>
      <w:bookmarkStart w:id="12105" w:name="_Toc130920307"/>
      <w:bookmarkStart w:id="12106" w:name="_Toc137300853"/>
      <w:bookmarkStart w:id="12107" w:name="_Toc138889186"/>
      <w:bookmarkStart w:id="12108" w:name="_Toc145109195"/>
      <w:bookmarkStart w:id="12109" w:name="_Toc155260337"/>
      <w:bookmarkStart w:id="12110" w:name="_Toc219557834"/>
      <w:r w:rsidRPr="00090C64">
        <w:rPr>
          <w:lang w:eastAsia="sv-SE"/>
        </w:rPr>
        <w:t>G.7.1</w:t>
      </w:r>
      <w:r w:rsidRPr="00090C64">
        <w:rPr>
          <w:lang w:eastAsia="sv-SE"/>
        </w:rPr>
        <w:tab/>
        <w:t>Direct far field method</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82B3212" w14:textId="77777777" w:rsidR="00D57C09" w:rsidRPr="00090C64" w:rsidRDefault="00D57C09" w:rsidP="00D1299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1299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1299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1299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D1299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1299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1" w:name="_Toc21125405"/>
      <w:bookmarkStart w:id="12112" w:name="_Toc29768395"/>
      <w:bookmarkStart w:id="12113" w:name="_Toc36044837"/>
      <w:bookmarkStart w:id="12114" w:name="_Toc37230742"/>
      <w:bookmarkStart w:id="12115" w:name="_Toc45907885"/>
      <w:bookmarkStart w:id="12116" w:name="_Toc53181990"/>
      <w:bookmarkStart w:id="12117" w:name="_Toc61117725"/>
      <w:bookmarkStart w:id="12118" w:name="_Toc67076814"/>
      <w:bookmarkStart w:id="12119" w:name="_Toc67077352"/>
      <w:bookmarkStart w:id="12120" w:name="_Toc74753234"/>
      <w:bookmarkStart w:id="12121" w:name="_Toc74753773"/>
      <w:bookmarkStart w:id="12122" w:name="_Toc74754311"/>
      <w:bookmarkStart w:id="12123" w:name="_Toc76507634"/>
      <w:bookmarkStart w:id="12124" w:name="_Toc83111785"/>
      <w:bookmarkStart w:id="12125" w:name="_Toc89877437"/>
      <w:bookmarkStart w:id="12126" w:name="_Toc98710972"/>
      <w:bookmarkStart w:id="12127" w:name="_Toc130920308"/>
      <w:bookmarkStart w:id="12128" w:name="_Toc137300854"/>
      <w:bookmarkStart w:id="12129" w:name="_Toc138889187"/>
      <w:bookmarkStart w:id="12130" w:name="_Toc145109196"/>
      <w:bookmarkStart w:id="12131" w:name="_Toc155260338"/>
      <w:bookmarkStart w:id="12132" w:name="_Toc219557835"/>
      <w:r w:rsidRPr="00090C64">
        <w:rPr>
          <w:lang w:eastAsia="sv-SE"/>
        </w:rPr>
        <w:t>G.7.2</w:t>
      </w:r>
      <w:r w:rsidRPr="00090C64">
        <w:rPr>
          <w:lang w:eastAsia="sv-SE"/>
        </w:rPr>
        <w:tab/>
        <w:t>Relative method</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7FB1CBDC" w14:textId="3DEFB964" w:rsidR="00D57C09" w:rsidRPr="00090C64" w:rsidRDefault="00D57C09" w:rsidP="00D1299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1299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1299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1299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1299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1299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12993">
      <w:r w:rsidRPr="00090C64">
        <w:br w:type="page"/>
      </w:r>
    </w:p>
    <w:p w14:paraId="496F6F7E" w14:textId="773A69A9" w:rsidR="00D57C09" w:rsidRPr="00090C64" w:rsidRDefault="00D57C09" w:rsidP="00D57C09">
      <w:pPr>
        <w:pStyle w:val="Heading8"/>
      </w:pPr>
      <w:bookmarkStart w:id="12133" w:name="_Toc21125406"/>
      <w:bookmarkStart w:id="12134" w:name="_Toc29768396"/>
      <w:bookmarkStart w:id="12135" w:name="_Toc36044838"/>
      <w:bookmarkStart w:id="12136" w:name="_Toc37230743"/>
      <w:bookmarkStart w:id="12137" w:name="_Toc45907886"/>
      <w:bookmarkStart w:id="12138" w:name="_Toc53181991"/>
      <w:bookmarkStart w:id="12139" w:name="_Toc61117726"/>
      <w:bookmarkStart w:id="12140" w:name="_Toc67076815"/>
      <w:bookmarkStart w:id="12141" w:name="_Toc67077353"/>
      <w:bookmarkStart w:id="12142" w:name="_Toc74753235"/>
      <w:bookmarkStart w:id="12143" w:name="_Toc74753774"/>
      <w:bookmarkStart w:id="12144" w:name="_Toc74754312"/>
      <w:bookmarkStart w:id="12145" w:name="_Toc76507635"/>
      <w:bookmarkStart w:id="12146" w:name="_Toc83111786"/>
      <w:bookmarkStart w:id="12147" w:name="_Toc89877438"/>
      <w:bookmarkStart w:id="12148" w:name="_Toc98710973"/>
      <w:bookmarkStart w:id="12149" w:name="_Toc130920309"/>
      <w:bookmarkStart w:id="12150" w:name="_Toc137300855"/>
      <w:bookmarkStart w:id="12151" w:name="_Toc138889188"/>
      <w:bookmarkStart w:id="12152" w:name="_Toc145109197"/>
      <w:bookmarkStart w:id="12153" w:name="_Toc155260339"/>
      <w:bookmarkStart w:id="12154" w:name="_Toc219557836"/>
      <w:r w:rsidRPr="00090C64">
        <w:t>Annex H (informative):</w:t>
      </w:r>
      <w:r w:rsidRPr="00090C64">
        <w:br/>
        <w:t>Measuring noise close to noise-floor</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315010D" w14:textId="518BACC1" w:rsidR="00D57C09" w:rsidRPr="00090C64" w:rsidRDefault="00D57C09" w:rsidP="00D1299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D1299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D12993">
      <w:pPr>
        <w:pStyle w:val="TF"/>
      </w:pPr>
      <w:r w:rsidRPr="00090C64">
        <w:t>Figure H-1: Relative noise measurement</w:t>
      </w:r>
    </w:p>
    <w:p w14:paraId="7B7377F6" w14:textId="77777777" w:rsidR="00D57C09" w:rsidRPr="00090C64" w:rsidRDefault="00D57C09" w:rsidP="00D12993">
      <w:r w:rsidRPr="00090C64">
        <w:t>The absolute emission level in decibel scale is calculated as:</w:t>
      </w:r>
    </w:p>
    <w:p w14:paraId="17CE2217" w14:textId="77777777" w:rsidR="00D57C09" w:rsidRPr="00090C64" w:rsidRDefault="00FC11EC" w:rsidP="00D1299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55" w:name="_Hlk521396356"/>
      <w:r w:rsidR="00D57C09" w:rsidRPr="00090C64">
        <w:rPr>
          <w:rFonts w:ascii="Symbol" w:hAnsi="Symbol"/>
          <w:i/>
        </w:rPr>
        <w:t></w:t>
      </w:r>
      <w:r w:rsidR="00D57C09" w:rsidRPr="00090C64">
        <w:rPr>
          <w:i/>
          <w:vertAlign w:val="subscript"/>
        </w:rPr>
        <w:t>2</w:t>
      </w:r>
      <w:bookmarkEnd w:id="1215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12993">
      <w:r w:rsidRPr="00090C64">
        <w:br w:type="page"/>
      </w:r>
    </w:p>
    <w:p w14:paraId="12ABE95E" w14:textId="77777777" w:rsidR="00D57C09" w:rsidRPr="00090C64" w:rsidRDefault="00D57C09" w:rsidP="00D57C09">
      <w:pPr>
        <w:pStyle w:val="Heading8"/>
      </w:pPr>
      <w:bookmarkStart w:id="12156" w:name="_Toc21125407"/>
      <w:bookmarkStart w:id="12157" w:name="_Toc29768397"/>
      <w:bookmarkStart w:id="12158" w:name="_Toc36044839"/>
      <w:bookmarkStart w:id="12159" w:name="_Toc37230744"/>
      <w:bookmarkStart w:id="12160" w:name="_Toc45907887"/>
      <w:bookmarkStart w:id="12161" w:name="_Toc53181992"/>
      <w:bookmarkStart w:id="12162" w:name="_Toc61117727"/>
      <w:bookmarkStart w:id="12163" w:name="_Toc67076816"/>
      <w:bookmarkStart w:id="12164" w:name="_Toc67077354"/>
      <w:bookmarkStart w:id="12165" w:name="_Toc74753236"/>
      <w:bookmarkStart w:id="12166" w:name="_Toc74753775"/>
      <w:bookmarkStart w:id="12167" w:name="_Toc74754313"/>
      <w:bookmarkStart w:id="12168" w:name="_Toc76507636"/>
      <w:bookmarkStart w:id="12169" w:name="_Toc83111787"/>
      <w:bookmarkStart w:id="12170" w:name="_Toc89877439"/>
      <w:bookmarkStart w:id="12171" w:name="_Toc98710974"/>
      <w:bookmarkStart w:id="12172" w:name="_Toc130920310"/>
      <w:bookmarkStart w:id="12173" w:name="_Toc137300856"/>
      <w:bookmarkStart w:id="12174" w:name="_Toc138889189"/>
      <w:bookmarkStart w:id="12175" w:name="_Toc145109198"/>
      <w:bookmarkStart w:id="12176" w:name="_Toc155260340"/>
      <w:bookmarkStart w:id="12177" w:name="_Toc219557837"/>
      <w:r w:rsidRPr="00090C64">
        <w:t>Annex I (informative):</w:t>
      </w:r>
      <w:r w:rsidRPr="00090C64">
        <w:br/>
        <w:t>Change history</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992"/>
        <w:gridCol w:w="567"/>
        <w:gridCol w:w="426"/>
        <w:gridCol w:w="425"/>
        <w:gridCol w:w="4726"/>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D12993">
            <w:pPr>
              <w:pStyle w:val="TAL"/>
              <w:rPr>
                <w:sz w:val="16"/>
              </w:rPr>
            </w:pPr>
            <w:r w:rsidRPr="00090C64">
              <w:t>Change history</w:t>
            </w:r>
          </w:p>
        </w:tc>
      </w:tr>
      <w:tr w:rsidR="00D57C09" w:rsidRPr="00090C64" w14:paraId="7D258C52" w14:textId="77777777" w:rsidTr="000C6F1E">
        <w:tc>
          <w:tcPr>
            <w:tcW w:w="803" w:type="dxa"/>
            <w:shd w:val="pct10" w:color="auto" w:fill="FFFFFF"/>
          </w:tcPr>
          <w:p w14:paraId="2EDBE7EF" w14:textId="77777777" w:rsidR="00D57C09" w:rsidRPr="00090C64" w:rsidRDefault="00D57C09" w:rsidP="00D12993">
            <w:pPr>
              <w:pStyle w:val="TAL"/>
            </w:pPr>
            <w:r w:rsidRPr="00090C64">
              <w:t>Date</w:t>
            </w:r>
          </w:p>
        </w:tc>
        <w:tc>
          <w:tcPr>
            <w:tcW w:w="992" w:type="dxa"/>
            <w:shd w:val="pct10" w:color="auto" w:fill="FFFFFF"/>
          </w:tcPr>
          <w:p w14:paraId="455D8913" w14:textId="77777777" w:rsidR="00D57C09" w:rsidRPr="00090C64" w:rsidRDefault="00D57C09" w:rsidP="00D12993">
            <w:pPr>
              <w:pStyle w:val="TAL"/>
            </w:pPr>
            <w:r w:rsidRPr="00090C64">
              <w:t>Meeting</w:t>
            </w:r>
          </w:p>
        </w:tc>
        <w:tc>
          <w:tcPr>
            <w:tcW w:w="992" w:type="dxa"/>
            <w:shd w:val="pct10" w:color="auto" w:fill="FFFFFF"/>
          </w:tcPr>
          <w:p w14:paraId="30608228" w14:textId="77777777" w:rsidR="00D57C09" w:rsidRPr="00090C64" w:rsidRDefault="00D57C09" w:rsidP="00D12993">
            <w:pPr>
              <w:pStyle w:val="TAL"/>
            </w:pPr>
            <w:r w:rsidRPr="00090C64">
              <w:t>TDoc</w:t>
            </w:r>
          </w:p>
        </w:tc>
        <w:tc>
          <w:tcPr>
            <w:tcW w:w="567" w:type="dxa"/>
            <w:shd w:val="pct10" w:color="auto" w:fill="FFFFFF"/>
          </w:tcPr>
          <w:p w14:paraId="016E13B9" w14:textId="77777777" w:rsidR="00D57C09" w:rsidRPr="00090C64" w:rsidRDefault="00D57C09" w:rsidP="00D12993">
            <w:pPr>
              <w:pStyle w:val="TAL"/>
            </w:pPr>
            <w:r w:rsidRPr="00090C64">
              <w:t>CR</w:t>
            </w:r>
          </w:p>
        </w:tc>
        <w:tc>
          <w:tcPr>
            <w:tcW w:w="426" w:type="dxa"/>
            <w:shd w:val="pct10" w:color="auto" w:fill="FFFFFF"/>
          </w:tcPr>
          <w:p w14:paraId="76F755DA" w14:textId="77777777" w:rsidR="00D57C09" w:rsidRPr="00090C64" w:rsidRDefault="00D57C09" w:rsidP="00D12993">
            <w:pPr>
              <w:pStyle w:val="TAL"/>
            </w:pPr>
            <w:r w:rsidRPr="00090C64">
              <w:t>Rev</w:t>
            </w:r>
          </w:p>
        </w:tc>
        <w:tc>
          <w:tcPr>
            <w:tcW w:w="425" w:type="dxa"/>
            <w:shd w:val="pct10" w:color="auto" w:fill="FFFFFF"/>
          </w:tcPr>
          <w:p w14:paraId="09A58E80" w14:textId="77777777" w:rsidR="00D57C09" w:rsidRPr="00090C64" w:rsidRDefault="00D57C09" w:rsidP="00D12993">
            <w:pPr>
              <w:pStyle w:val="TAL"/>
            </w:pPr>
            <w:r w:rsidRPr="00090C64">
              <w:t>Cat</w:t>
            </w:r>
          </w:p>
        </w:tc>
        <w:tc>
          <w:tcPr>
            <w:tcW w:w="4726" w:type="dxa"/>
            <w:shd w:val="pct10" w:color="auto" w:fill="FFFFFF"/>
          </w:tcPr>
          <w:p w14:paraId="2F587EB8" w14:textId="77777777" w:rsidR="00D57C09" w:rsidRPr="00090C64" w:rsidRDefault="00D57C09" w:rsidP="00D12993">
            <w:pPr>
              <w:pStyle w:val="TAL"/>
            </w:pPr>
            <w:r w:rsidRPr="00090C64">
              <w:t>Subject/Comment</w:t>
            </w:r>
          </w:p>
        </w:tc>
        <w:tc>
          <w:tcPr>
            <w:tcW w:w="708" w:type="dxa"/>
            <w:shd w:val="pct10" w:color="auto" w:fill="FFFFFF"/>
          </w:tcPr>
          <w:p w14:paraId="710237DA" w14:textId="77777777" w:rsidR="00D57C09" w:rsidRPr="00090C64" w:rsidRDefault="00D57C09" w:rsidP="00D12993">
            <w:pPr>
              <w:pStyle w:val="TAL"/>
            </w:pPr>
            <w:r w:rsidRPr="00090C64">
              <w:t>New version</w:t>
            </w:r>
          </w:p>
        </w:tc>
      </w:tr>
      <w:tr w:rsidR="00D57C09" w:rsidRPr="00090C64" w14:paraId="60182BCC" w14:textId="77777777" w:rsidTr="000C6F1E">
        <w:tc>
          <w:tcPr>
            <w:tcW w:w="803" w:type="dxa"/>
            <w:shd w:val="solid" w:color="FFFFFF" w:fill="auto"/>
          </w:tcPr>
          <w:p w14:paraId="248515CF" w14:textId="77777777" w:rsidR="00D57C09" w:rsidRPr="00D5616A" w:rsidRDefault="00D57C09" w:rsidP="00D12993">
            <w:pPr>
              <w:pStyle w:val="TAL"/>
              <w:rPr>
                <w:lang w:eastAsia="zh-CN"/>
              </w:rPr>
            </w:pPr>
            <w:r w:rsidRPr="00D5616A">
              <w:t>2016-02</w:t>
            </w:r>
          </w:p>
        </w:tc>
        <w:tc>
          <w:tcPr>
            <w:tcW w:w="992" w:type="dxa"/>
            <w:shd w:val="solid" w:color="FFFFFF" w:fill="auto"/>
          </w:tcPr>
          <w:p w14:paraId="20A26EF5" w14:textId="77777777" w:rsidR="00D57C09" w:rsidRPr="00F35EA5" w:rsidRDefault="00D57C09" w:rsidP="00D12993">
            <w:pPr>
              <w:pStyle w:val="TAL"/>
              <w:rPr>
                <w:lang w:eastAsia="zh-CN"/>
              </w:rPr>
            </w:pPr>
            <w:r w:rsidRPr="00F35EA5">
              <w:t>RAN4#78</w:t>
            </w:r>
          </w:p>
        </w:tc>
        <w:tc>
          <w:tcPr>
            <w:tcW w:w="992" w:type="dxa"/>
            <w:shd w:val="solid" w:color="FFFFFF" w:fill="auto"/>
          </w:tcPr>
          <w:p w14:paraId="12876ECB" w14:textId="77777777" w:rsidR="00D57C09" w:rsidRPr="00F35EA5" w:rsidRDefault="00D57C09" w:rsidP="00D12993">
            <w:pPr>
              <w:pStyle w:val="TAL"/>
              <w:rPr>
                <w:lang w:eastAsia="zh-CN"/>
              </w:rPr>
            </w:pPr>
            <w:r w:rsidRPr="00F35EA5">
              <w:t>R4-161118</w:t>
            </w:r>
          </w:p>
        </w:tc>
        <w:tc>
          <w:tcPr>
            <w:tcW w:w="567" w:type="dxa"/>
            <w:shd w:val="solid" w:color="FFFFFF" w:fill="auto"/>
          </w:tcPr>
          <w:p w14:paraId="70B227A7" w14:textId="77777777" w:rsidR="00D57C09" w:rsidRPr="00E1015F" w:rsidRDefault="00D57C09" w:rsidP="00D12993">
            <w:pPr>
              <w:pStyle w:val="TAL"/>
            </w:pPr>
          </w:p>
        </w:tc>
        <w:tc>
          <w:tcPr>
            <w:tcW w:w="426" w:type="dxa"/>
            <w:shd w:val="solid" w:color="FFFFFF" w:fill="auto"/>
          </w:tcPr>
          <w:p w14:paraId="7DA81D90" w14:textId="77777777" w:rsidR="00D57C09" w:rsidRPr="00E1015F" w:rsidRDefault="00D57C09" w:rsidP="00D12993">
            <w:pPr>
              <w:pStyle w:val="TAL"/>
            </w:pPr>
          </w:p>
        </w:tc>
        <w:tc>
          <w:tcPr>
            <w:tcW w:w="425" w:type="dxa"/>
            <w:shd w:val="solid" w:color="FFFFFF" w:fill="auto"/>
          </w:tcPr>
          <w:p w14:paraId="35830CBB" w14:textId="77777777" w:rsidR="00D57C09" w:rsidRPr="00E1015F" w:rsidRDefault="00D57C09" w:rsidP="00D12993">
            <w:pPr>
              <w:pStyle w:val="TAL"/>
            </w:pPr>
          </w:p>
        </w:tc>
        <w:tc>
          <w:tcPr>
            <w:tcW w:w="4726" w:type="dxa"/>
            <w:shd w:val="solid" w:color="FFFFFF" w:fill="auto"/>
          </w:tcPr>
          <w:p w14:paraId="7F8C3FAA" w14:textId="77777777" w:rsidR="00D57C09" w:rsidRPr="00E1015F" w:rsidRDefault="00D57C09" w:rsidP="00D12993">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D12993">
            <w:pPr>
              <w:pStyle w:val="TAL"/>
              <w:rPr>
                <w:lang w:eastAsia="zh-CN"/>
              </w:rPr>
            </w:pPr>
            <w:r w:rsidRPr="00E1015F">
              <w:t>0.1.0</w:t>
            </w:r>
          </w:p>
        </w:tc>
      </w:tr>
      <w:tr w:rsidR="00D57C09" w:rsidRPr="00090C64" w14:paraId="20B6F0B7" w14:textId="77777777" w:rsidTr="000C6F1E">
        <w:tc>
          <w:tcPr>
            <w:tcW w:w="803" w:type="dxa"/>
            <w:shd w:val="solid" w:color="FFFFFF" w:fill="auto"/>
          </w:tcPr>
          <w:p w14:paraId="1A5520C1" w14:textId="77777777" w:rsidR="00D57C09" w:rsidRPr="00D5616A" w:rsidRDefault="00D57C09" w:rsidP="00D12993">
            <w:pPr>
              <w:pStyle w:val="TAL"/>
            </w:pPr>
            <w:r w:rsidRPr="00D5616A">
              <w:t>2016-04</w:t>
            </w:r>
          </w:p>
        </w:tc>
        <w:tc>
          <w:tcPr>
            <w:tcW w:w="992" w:type="dxa"/>
            <w:shd w:val="solid" w:color="FFFFFF" w:fill="auto"/>
          </w:tcPr>
          <w:p w14:paraId="4ED65851" w14:textId="77777777" w:rsidR="00D57C09" w:rsidRPr="00F35EA5" w:rsidRDefault="00D57C09" w:rsidP="00D12993">
            <w:pPr>
              <w:pStyle w:val="TAL"/>
            </w:pPr>
            <w:r w:rsidRPr="00F35EA5">
              <w:t>RAN4#78bis</w:t>
            </w:r>
          </w:p>
        </w:tc>
        <w:tc>
          <w:tcPr>
            <w:tcW w:w="992" w:type="dxa"/>
            <w:shd w:val="solid" w:color="FFFFFF" w:fill="auto"/>
          </w:tcPr>
          <w:p w14:paraId="1006EADA" w14:textId="77777777" w:rsidR="00D57C09" w:rsidRPr="00F35EA5" w:rsidRDefault="00D57C09" w:rsidP="00D12993">
            <w:pPr>
              <w:pStyle w:val="TAL"/>
            </w:pPr>
            <w:r w:rsidRPr="00F35EA5">
              <w:t>R4-162524</w:t>
            </w:r>
          </w:p>
        </w:tc>
        <w:tc>
          <w:tcPr>
            <w:tcW w:w="567" w:type="dxa"/>
            <w:shd w:val="solid" w:color="FFFFFF" w:fill="auto"/>
          </w:tcPr>
          <w:p w14:paraId="746C7559" w14:textId="77777777" w:rsidR="00D57C09" w:rsidRPr="00E1015F" w:rsidRDefault="00D57C09" w:rsidP="00D12993">
            <w:pPr>
              <w:pStyle w:val="TAL"/>
            </w:pPr>
          </w:p>
        </w:tc>
        <w:tc>
          <w:tcPr>
            <w:tcW w:w="426" w:type="dxa"/>
            <w:shd w:val="solid" w:color="FFFFFF" w:fill="auto"/>
          </w:tcPr>
          <w:p w14:paraId="7FDED475" w14:textId="77777777" w:rsidR="00D57C09" w:rsidRPr="00E1015F" w:rsidRDefault="00D57C09" w:rsidP="00D12993">
            <w:pPr>
              <w:pStyle w:val="TAL"/>
            </w:pPr>
          </w:p>
        </w:tc>
        <w:tc>
          <w:tcPr>
            <w:tcW w:w="425" w:type="dxa"/>
            <w:shd w:val="solid" w:color="FFFFFF" w:fill="auto"/>
          </w:tcPr>
          <w:p w14:paraId="228999E5" w14:textId="77777777" w:rsidR="00D57C09" w:rsidRPr="00E1015F" w:rsidRDefault="00D57C09" w:rsidP="00D12993">
            <w:pPr>
              <w:pStyle w:val="TAL"/>
            </w:pPr>
          </w:p>
        </w:tc>
        <w:tc>
          <w:tcPr>
            <w:tcW w:w="4726" w:type="dxa"/>
            <w:shd w:val="solid" w:color="FFFFFF" w:fill="auto"/>
          </w:tcPr>
          <w:p w14:paraId="13E1B6BE" w14:textId="77777777" w:rsidR="00D57C09" w:rsidRPr="00E1015F" w:rsidRDefault="00D57C09" w:rsidP="00D12993">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D12993">
            <w:pPr>
              <w:pStyle w:val="TAL"/>
            </w:pPr>
            <w:r w:rsidRPr="00E1015F">
              <w:t>0.2.0</w:t>
            </w:r>
          </w:p>
        </w:tc>
      </w:tr>
      <w:tr w:rsidR="00D57C09" w:rsidRPr="00090C64" w14:paraId="131837DB" w14:textId="77777777" w:rsidTr="000C6F1E">
        <w:tc>
          <w:tcPr>
            <w:tcW w:w="803" w:type="dxa"/>
            <w:shd w:val="solid" w:color="FFFFFF" w:fill="auto"/>
          </w:tcPr>
          <w:p w14:paraId="253D629E" w14:textId="77777777" w:rsidR="00D57C09" w:rsidRPr="00D5616A" w:rsidRDefault="00D57C09" w:rsidP="00D12993">
            <w:pPr>
              <w:pStyle w:val="TAL"/>
            </w:pPr>
            <w:r w:rsidRPr="00D5616A">
              <w:t>2016-05</w:t>
            </w:r>
          </w:p>
        </w:tc>
        <w:tc>
          <w:tcPr>
            <w:tcW w:w="992" w:type="dxa"/>
            <w:shd w:val="solid" w:color="FFFFFF" w:fill="auto"/>
          </w:tcPr>
          <w:p w14:paraId="3EFCFB79" w14:textId="77777777" w:rsidR="00D57C09" w:rsidRPr="00F35EA5" w:rsidRDefault="00D57C09" w:rsidP="00D12993">
            <w:pPr>
              <w:pStyle w:val="TAL"/>
            </w:pPr>
            <w:r w:rsidRPr="00F35EA5">
              <w:t>RAN4#79</w:t>
            </w:r>
          </w:p>
        </w:tc>
        <w:tc>
          <w:tcPr>
            <w:tcW w:w="992" w:type="dxa"/>
            <w:shd w:val="solid" w:color="FFFFFF" w:fill="auto"/>
          </w:tcPr>
          <w:p w14:paraId="0A483404" w14:textId="77777777" w:rsidR="00D57C09" w:rsidRPr="00F35EA5" w:rsidRDefault="00D57C09" w:rsidP="00D12993">
            <w:pPr>
              <w:pStyle w:val="TAL"/>
            </w:pPr>
            <w:r w:rsidRPr="00F35EA5">
              <w:t>R4-164927</w:t>
            </w:r>
          </w:p>
        </w:tc>
        <w:tc>
          <w:tcPr>
            <w:tcW w:w="567" w:type="dxa"/>
            <w:shd w:val="solid" w:color="FFFFFF" w:fill="auto"/>
          </w:tcPr>
          <w:p w14:paraId="0F0035E1" w14:textId="77777777" w:rsidR="00D57C09" w:rsidRPr="00E1015F" w:rsidRDefault="00D57C09" w:rsidP="00D12993">
            <w:pPr>
              <w:pStyle w:val="TAL"/>
            </w:pPr>
          </w:p>
        </w:tc>
        <w:tc>
          <w:tcPr>
            <w:tcW w:w="426" w:type="dxa"/>
            <w:shd w:val="solid" w:color="FFFFFF" w:fill="auto"/>
          </w:tcPr>
          <w:p w14:paraId="161FA39A" w14:textId="77777777" w:rsidR="00D57C09" w:rsidRPr="00E1015F" w:rsidRDefault="00D57C09" w:rsidP="00D12993">
            <w:pPr>
              <w:pStyle w:val="TAL"/>
            </w:pPr>
          </w:p>
        </w:tc>
        <w:tc>
          <w:tcPr>
            <w:tcW w:w="425" w:type="dxa"/>
            <w:shd w:val="solid" w:color="FFFFFF" w:fill="auto"/>
          </w:tcPr>
          <w:p w14:paraId="56D3FA86" w14:textId="77777777" w:rsidR="00D57C09" w:rsidRPr="00E1015F" w:rsidRDefault="00D57C09" w:rsidP="00D12993">
            <w:pPr>
              <w:pStyle w:val="TAL"/>
            </w:pPr>
          </w:p>
        </w:tc>
        <w:tc>
          <w:tcPr>
            <w:tcW w:w="4726" w:type="dxa"/>
            <w:shd w:val="solid" w:color="FFFFFF" w:fill="auto"/>
          </w:tcPr>
          <w:p w14:paraId="1D3ECDA2" w14:textId="77777777" w:rsidR="00D57C09" w:rsidRPr="00E1015F" w:rsidRDefault="00D57C09" w:rsidP="00D12993">
            <w:pPr>
              <w:pStyle w:val="TAL"/>
            </w:pPr>
            <w:r w:rsidRPr="00E1015F">
              <w:t>R4-164717 - TP to TS 37.145 (part 2) sections 1-5</w:t>
            </w:r>
          </w:p>
          <w:p w14:paraId="0D63895C" w14:textId="77777777" w:rsidR="00D57C09" w:rsidRPr="00E1015F" w:rsidRDefault="00D57C09" w:rsidP="00D12993">
            <w:pPr>
              <w:pStyle w:val="TAL"/>
            </w:pPr>
            <w:r w:rsidRPr="00E1015F">
              <w:t>R4-164718 - TP for TS 37.145-2: Addition of radiated transmit power conformance test requirement in clause 6</w:t>
            </w:r>
          </w:p>
          <w:p w14:paraId="3E99492B" w14:textId="77777777" w:rsidR="00D57C09" w:rsidRPr="00E1015F" w:rsidRDefault="00D57C09" w:rsidP="00D12993">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D12993">
            <w:pPr>
              <w:pStyle w:val="TAL"/>
            </w:pPr>
            <w:r w:rsidRPr="00E1015F">
              <w:t>0.3.0</w:t>
            </w:r>
          </w:p>
        </w:tc>
      </w:tr>
      <w:tr w:rsidR="00D57C09" w:rsidRPr="00090C64" w14:paraId="675C7C57" w14:textId="77777777" w:rsidTr="000C6F1E">
        <w:tc>
          <w:tcPr>
            <w:tcW w:w="803" w:type="dxa"/>
            <w:shd w:val="solid" w:color="FFFFFF" w:fill="auto"/>
          </w:tcPr>
          <w:p w14:paraId="232398C3" w14:textId="77777777" w:rsidR="00D57C09" w:rsidRPr="00D5616A" w:rsidRDefault="00D57C09" w:rsidP="00D12993">
            <w:pPr>
              <w:pStyle w:val="TAL"/>
            </w:pPr>
            <w:r w:rsidRPr="00D5616A">
              <w:t>2016-08</w:t>
            </w:r>
          </w:p>
        </w:tc>
        <w:tc>
          <w:tcPr>
            <w:tcW w:w="992" w:type="dxa"/>
            <w:shd w:val="solid" w:color="FFFFFF" w:fill="auto"/>
          </w:tcPr>
          <w:p w14:paraId="27A84044" w14:textId="77777777" w:rsidR="00D57C09" w:rsidRPr="00F35EA5" w:rsidRDefault="00D57C09" w:rsidP="00D12993">
            <w:pPr>
              <w:pStyle w:val="TAL"/>
            </w:pPr>
            <w:r w:rsidRPr="00F35EA5">
              <w:t>RAN4#80</w:t>
            </w:r>
          </w:p>
        </w:tc>
        <w:tc>
          <w:tcPr>
            <w:tcW w:w="992" w:type="dxa"/>
            <w:shd w:val="solid" w:color="FFFFFF" w:fill="auto"/>
          </w:tcPr>
          <w:p w14:paraId="7CB638DB" w14:textId="77777777" w:rsidR="00D57C09" w:rsidRPr="00F35EA5" w:rsidRDefault="00D57C09" w:rsidP="00D12993">
            <w:pPr>
              <w:pStyle w:val="TAL"/>
            </w:pPr>
            <w:r w:rsidRPr="00F35EA5">
              <w:t>R4-167179</w:t>
            </w:r>
          </w:p>
        </w:tc>
        <w:tc>
          <w:tcPr>
            <w:tcW w:w="567" w:type="dxa"/>
            <w:shd w:val="solid" w:color="FFFFFF" w:fill="auto"/>
          </w:tcPr>
          <w:p w14:paraId="75B026B0" w14:textId="77777777" w:rsidR="00D57C09" w:rsidRPr="00E1015F" w:rsidRDefault="00D57C09" w:rsidP="00D12993">
            <w:pPr>
              <w:pStyle w:val="TAL"/>
            </w:pPr>
          </w:p>
        </w:tc>
        <w:tc>
          <w:tcPr>
            <w:tcW w:w="426" w:type="dxa"/>
            <w:shd w:val="solid" w:color="FFFFFF" w:fill="auto"/>
          </w:tcPr>
          <w:p w14:paraId="01C914F8" w14:textId="77777777" w:rsidR="00D57C09" w:rsidRPr="00E1015F" w:rsidRDefault="00D57C09" w:rsidP="00D12993">
            <w:pPr>
              <w:pStyle w:val="TAL"/>
            </w:pPr>
          </w:p>
        </w:tc>
        <w:tc>
          <w:tcPr>
            <w:tcW w:w="425" w:type="dxa"/>
            <w:shd w:val="solid" w:color="FFFFFF" w:fill="auto"/>
          </w:tcPr>
          <w:p w14:paraId="1A361848" w14:textId="77777777" w:rsidR="00D57C09" w:rsidRPr="00E1015F" w:rsidRDefault="00D57C09" w:rsidP="00D12993">
            <w:pPr>
              <w:pStyle w:val="TAL"/>
            </w:pPr>
          </w:p>
        </w:tc>
        <w:tc>
          <w:tcPr>
            <w:tcW w:w="4726" w:type="dxa"/>
            <w:shd w:val="solid" w:color="FFFFFF" w:fill="auto"/>
          </w:tcPr>
          <w:p w14:paraId="284E3FC0" w14:textId="1F366584" w:rsidR="00D57C09" w:rsidRPr="00E1015F" w:rsidRDefault="00D57C09" w:rsidP="00D12993">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D12993">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D12993">
            <w:pPr>
              <w:pStyle w:val="TAL"/>
            </w:pPr>
            <w:r w:rsidRPr="00E1015F">
              <w:t>R4-166567 - TP to TS 37.145-2: Manufacturer declarations consistency improvements</w:t>
            </w:r>
          </w:p>
          <w:p w14:paraId="01D01F93" w14:textId="6EEF55F3" w:rsidR="00D57C09" w:rsidRPr="00E1015F" w:rsidRDefault="00D57C09" w:rsidP="00D12993">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D12993">
            <w:pPr>
              <w:pStyle w:val="TAL"/>
            </w:pPr>
            <w:r w:rsidRPr="00E1015F">
              <w:t>R4-166940 TP for TS 37.145-2: Improvements on text relating to the reference coordinate system</w:t>
            </w:r>
          </w:p>
          <w:p w14:paraId="541222A2" w14:textId="77777777" w:rsidR="00D57C09" w:rsidRPr="00E1015F" w:rsidRDefault="00D57C09" w:rsidP="00D12993">
            <w:pPr>
              <w:pStyle w:val="TAL"/>
            </w:pPr>
            <w:r w:rsidRPr="00E1015F">
              <w:t>R4-166939 TP to TR 37.145-2: Test Requirements derivation: Annexes A, B, C, E</w:t>
            </w:r>
          </w:p>
          <w:p w14:paraId="56C78D32" w14:textId="77777777" w:rsidR="00D57C09" w:rsidRPr="00E1015F" w:rsidRDefault="00D57C09" w:rsidP="00D12993">
            <w:pPr>
              <w:pStyle w:val="TAL"/>
            </w:pPr>
            <w:r w:rsidRPr="00E1015F">
              <w:t>R4-166929 TP to TS 37.145-2: Measurement uncertainties and TT values</w:t>
            </w:r>
          </w:p>
          <w:p w14:paraId="4080AA08" w14:textId="77777777" w:rsidR="00D57C09" w:rsidRPr="00E1015F" w:rsidRDefault="00D57C09" w:rsidP="00D12993">
            <w:pPr>
              <w:pStyle w:val="TAL"/>
            </w:pPr>
            <w:r w:rsidRPr="00E1015F">
              <w:t>R4-166931 TP for TS 37.145-2 - On OTA RX sensitivity requirements for AAS</w:t>
            </w:r>
          </w:p>
          <w:p w14:paraId="2307B9D8" w14:textId="77777777" w:rsidR="00D57C09" w:rsidRPr="00E1015F" w:rsidRDefault="00D57C09" w:rsidP="00D12993">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D12993">
            <w:pPr>
              <w:pStyle w:val="TAL"/>
            </w:pPr>
            <w:r w:rsidRPr="00E1015F">
              <w:t>0.4.0</w:t>
            </w:r>
          </w:p>
        </w:tc>
      </w:tr>
      <w:tr w:rsidR="00D57C09" w:rsidRPr="00090C64" w14:paraId="7C4AED76" w14:textId="77777777" w:rsidTr="000C6F1E">
        <w:tc>
          <w:tcPr>
            <w:tcW w:w="803" w:type="dxa"/>
            <w:shd w:val="solid" w:color="FFFFFF" w:fill="auto"/>
          </w:tcPr>
          <w:p w14:paraId="621B14E8" w14:textId="77777777" w:rsidR="00D57C09" w:rsidRPr="00D5616A" w:rsidRDefault="00D57C09" w:rsidP="00D12993">
            <w:pPr>
              <w:pStyle w:val="TAL"/>
            </w:pPr>
            <w:r w:rsidRPr="00D5616A">
              <w:t>2016-09</w:t>
            </w:r>
          </w:p>
        </w:tc>
        <w:tc>
          <w:tcPr>
            <w:tcW w:w="992" w:type="dxa"/>
            <w:shd w:val="solid" w:color="FFFFFF" w:fill="auto"/>
          </w:tcPr>
          <w:p w14:paraId="43FDF96C" w14:textId="77777777" w:rsidR="00D57C09" w:rsidRPr="00F35EA5" w:rsidRDefault="00D57C09" w:rsidP="00D12993">
            <w:pPr>
              <w:pStyle w:val="TAL"/>
            </w:pPr>
            <w:r w:rsidRPr="00F35EA5">
              <w:t>RP-73</w:t>
            </w:r>
          </w:p>
        </w:tc>
        <w:tc>
          <w:tcPr>
            <w:tcW w:w="992" w:type="dxa"/>
            <w:shd w:val="solid" w:color="FFFFFF" w:fill="auto"/>
          </w:tcPr>
          <w:p w14:paraId="015688B8" w14:textId="77777777" w:rsidR="00D57C09" w:rsidRPr="00F35EA5" w:rsidRDefault="00D57C09" w:rsidP="00D12993">
            <w:pPr>
              <w:pStyle w:val="TAL"/>
            </w:pPr>
            <w:r w:rsidRPr="00F35EA5">
              <w:t>RP-161450</w:t>
            </w:r>
          </w:p>
        </w:tc>
        <w:tc>
          <w:tcPr>
            <w:tcW w:w="567" w:type="dxa"/>
            <w:shd w:val="solid" w:color="FFFFFF" w:fill="auto"/>
          </w:tcPr>
          <w:p w14:paraId="6FC79E35" w14:textId="77777777" w:rsidR="00D57C09" w:rsidRPr="00E1015F" w:rsidRDefault="00D57C09" w:rsidP="00D12993">
            <w:pPr>
              <w:pStyle w:val="TAL"/>
            </w:pPr>
          </w:p>
        </w:tc>
        <w:tc>
          <w:tcPr>
            <w:tcW w:w="426" w:type="dxa"/>
            <w:shd w:val="solid" w:color="FFFFFF" w:fill="auto"/>
          </w:tcPr>
          <w:p w14:paraId="580D4D44" w14:textId="77777777" w:rsidR="00D57C09" w:rsidRPr="00E1015F" w:rsidRDefault="00D57C09" w:rsidP="00D12993">
            <w:pPr>
              <w:pStyle w:val="TAL"/>
            </w:pPr>
          </w:p>
        </w:tc>
        <w:tc>
          <w:tcPr>
            <w:tcW w:w="425" w:type="dxa"/>
            <w:shd w:val="solid" w:color="FFFFFF" w:fill="auto"/>
          </w:tcPr>
          <w:p w14:paraId="115A1262" w14:textId="77777777" w:rsidR="00D57C09" w:rsidRPr="00E1015F" w:rsidRDefault="00D57C09" w:rsidP="00D12993">
            <w:pPr>
              <w:pStyle w:val="TAL"/>
            </w:pPr>
          </w:p>
        </w:tc>
        <w:tc>
          <w:tcPr>
            <w:tcW w:w="4726" w:type="dxa"/>
            <w:shd w:val="solid" w:color="FFFFFF" w:fill="auto"/>
          </w:tcPr>
          <w:p w14:paraId="477FE390" w14:textId="77777777" w:rsidR="00D57C09" w:rsidRPr="00E1015F" w:rsidRDefault="00D57C09" w:rsidP="00D12993">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D12993">
            <w:pPr>
              <w:pStyle w:val="TAL"/>
            </w:pPr>
            <w:r w:rsidRPr="00E1015F">
              <w:t>1.0.0</w:t>
            </w:r>
          </w:p>
        </w:tc>
      </w:tr>
      <w:tr w:rsidR="00D57C09" w:rsidRPr="00090C64" w14:paraId="5DCBE8F2" w14:textId="77777777" w:rsidTr="000C6F1E">
        <w:tc>
          <w:tcPr>
            <w:tcW w:w="803" w:type="dxa"/>
            <w:shd w:val="solid" w:color="FFFFFF" w:fill="auto"/>
          </w:tcPr>
          <w:p w14:paraId="6184B33D" w14:textId="77777777" w:rsidR="00D57C09" w:rsidRPr="00D5616A" w:rsidRDefault="00D57C09" w:rsidP="00D12993">
            <w:pPr>
              <w:pStyle w:val="TAL"/>
            </w:pPr>
            <w:r w:rsidRPr="00D5616A">
              <w:t>2016-09</w:t>
            </w:r>
          </w:p>
        </w:tc>
        <w:tc>
          <w:tcPr>
            <w:tcW w:w="992" w:type="dxa"/>
            <w:shd w:val="solid" w:color="FFFFFF" w:fill="auto"/>
          </w:tcPr>
          <w:p w14:paraId="3ADD103D" w14:textId="77777777" w:rsidR="00D57C09" w:rsidRPr="00F35EA5" w:rsidRDefault="00D57C09" w:rsidP="00D12993">
            <w:pPr>
              <w:pStyle w:val="TAL"/>
            </w:pPr>
            <w:r w:rsidRPr="00F35EA5">
              <w:t>RP-73</w:t>
            </w:r>
          </w:p>
        </w:tc>
        <w:tc>
          <w:tcPr>
            <w:tcW w:w="992" w:type="dxa"/>
            <w:shd w:val="solid" w:color="FFFFFF" w:fill="auto"/>
          </w:tcPr>
          <w:p w14:paraId="4DC4CF46" w14:textId="77777777" w:rsidR="00D57C09" w:rsidRPr="00F35EA5" w:rsidRDefault="00D57C09" w:rsidP="00D12993">
            <w:pPr>
              <w:pStyle w:val="TAL"/>
            </w:pPr>
          </w:p>
        </w:tc>
        <w:tc>
          <w:tcPr>
            <w:tcW w:w="567" w:type="dxa"/>
            <w:shd w:val="solid" w:color="FFFFFF" w:fill="auto"/>
          </w:tcPr>
          <w:p w14:paraId="1250857A" w14:textId="77777777" w:rsidR="00D57C09" w:rsidRPr="00E1015F" w:rsidRDefault="00D57C09" w:rsidP="00D12993">
            <w:pPr>
              <w:pStyle w:val="TAL"/>
            </w:pPr>
          </w:p>
        </w:tc>
        <w:tc>
          <w:tcPr>
            <w:tcW w:w="426" w:type="dxa"/>
            <w:shd w:val="solid" w:color="FFFFFF" w:fill="auto"/>
          </w:tcPr>
          <w:p w14:paraId="361D5304" w14:textId="77777777" w:rsidR="00D57C09" w:rsidRPr="00E1015F" w:rsidRDefault="00D57C09" w:rsidP="00D12993">
            <w:pPr>
              <w:pStyle w:val="TAL"/>
            </w:pPr>
          </w:p>
        </w:tc>
        <w:tc>
          <w:tcPr>
            <w:tcW w:w="425" w:type="dxa"/>
            <w:shd w:val="solid" w:color="FFFFFF" w:fill="auto"/>
          </w:tcPr>
          <w:p w14:paraId="1E06950D" w14:textId="77777777" w:rsidR="00D57C09" w:rsidRPr="00E1015F" w:rsidRDefault="00D57C09" w:rsidP="00D12993">
            <w:pPr>
              <w:pStyle w:val="TAL"/>
            </w:pPr>
          </w:p>
        </w:tc>
        <w:tc>
          <w:tcPr>
            <w:tcW w:w="4726" w:type="dxa"/>
            <w:shd w:val="solid" w:color="FFFFFF" w:fill="auto"/>
          </w:tcPr>
          <w:p w14:paraId="7D90C9F8" w14:textId="77777777" w:rsidR="00D57C09" w:rsidRPr="00E1015F" w:rsidRDefault="00D57C09" w:rsidP="00D12993">
            <w:pPr>
              <w:pStyle w:val="TAL"/>
            </w:pPr>
            <w:r w:rsidRPr="00E1015F">
              <w:t>TS was approved by RAN plenary</w:t>
            </w:r>
          </w:p>
        </w:tc>
        <w:tc>
          <w:tcPr>
            <w:tcW w:w="708" w:type="dxa"/>
            <w:shd w:val="solid" w:color="FFFFFF" w:fill="auto"/>
          </w:tcPr>
          <w:p w14:paraId="36A11C6A" w14:textId="77777777" w:rsidR="00D57C09" w:rsidRPr="00E1015F" w:rsidRDefault="00D57C09" w:rsidP="00D12993">
            <w:pPr>
              <w:pStyle w:val="TAL"/>
            </w:pPr>
            <w:r w:rsidRPr="00E1015F">
              <w:t>13.0.0</w:t>
            </w:r>
          </w:p>
        </w:tc>
      </w:tr>
      <w:tr w:rsidR="00D57C09" w:rsidRPr="00090C64" w14:paraId="749AC085" w14:textId="77777777" w:rsidTr="000C6F1E">
        <w:tc>
          <w:tcPr>
            <w:tcW w:w="803" w:type="dxa"/>
            <w:shd w:val="solid" w:color="FFFFFF" w:fill="auto"/>
          </w:tcPr>
          <w:p w14:paraId="72B46EF7" w14:textId="77777777" w:rsidR="00D57C09" w:rsidRPr="00D5616A" w:rsidRDefault="00D57C09" w:rsidP="00D12993">
            <w:pPr>
              <w:pStyle w:val="TAL"/>
            </w:pPr>
            <w:r w:rsidRPr="00D5616A">
              <w:t>2016-12</w:t>
            </w:r>
          </w:p>
        </w:tc>
        <w:tc>
          <w:tcPr>
            <w:tcW w:w="992" w:type="dxa"/>
            <w:shd w:val="solid" w:color="FFFFFF" w:fill="auto"/>
          </w:tcPr>
          <w:p w14:paraId="0F11FEE2" w14:textId="77777777" w:rsidR="00D57C09" w:rsidRPr="00F35EA5" w:rsidRDefault="00D57C09" w:rsidP="00D12993">
            <w:pPr>
              <w:pStyle w:val="TAL"/>
            </w:pPr>
            <w:r w:rsidRPr="00F35EA5">
              <w:t>RP-74</w:t>
            </w:r>
          </w:p>
        </w:tc>
        <w:tc>
          <w:tcPr>
            <w:tcW w:w="992" w:type="dxa"/>
            <w:shd w:val="solid" w:color="FFFFFF" w:fill="auto"/>
          </w:tcPr>
          <w:p w14:paraId="406BCF09" w14:textId="77777777" w:rsidR="00D57C09" w:rsidRPr="00F35EA5" w:rsidRDefault="00D57C09" w:rsidP="00D12993">
            <w:pPr>
              <w:pStyle w:val="TAL"/>
            </w:pPr>
            <w:r w:rsidRPr="00F35EA5">
              <w:t>RP-162422</w:t>
            </w:r>
          </w:p>
        </w:tc>
        <w:tc>
          <w:tcPr>
            <w:tcW w:w="567" w:type="dxa"/>
            <w:shd w:val="solid" w:color="FFFFFF" w:fill="auto"/>
          </w:tcPr>
          <w:p w14:paraId="02F2692F" w14:textId="77777777" w:rsidR="00D57C09" w:rsidRPr="00E1015F" w:rsidRDefault="00D57C09" w:rsidP="00D12993">
            <w:pPr>
              <w:pStyle w:val="TAL"/>
            </w:pPr>
            <w:r w:rsidRPr="00E1015F">
              <w:t>0003</w:t>
            </w:r>
          </w:p>
        </w:tc>
        <w:tc>
          <w:tcPr>
            <w:tcW w:w="426" w:type="dxa"/>
            <w:shd w:val="solid" w:color="FFFFFF" w:fill="auto"/>
          </w:tcPr>
          <w:p w14:paraId="28B9EC8B" w14:textId="77777777" w:rsidR="00D57C09" w:rsidRPr="00E1015F" w:rsidRDefault="00D57C09" w:rsidP="00D12993">
            <w:pPr>
              <w:pStyle w:val="TAL"/>
            </w:pPr>
            <w:r w:rsidRPr="00E1015F">
              <w:t>-</w:t>
            </w:r>
          </w:p>
        </w:tc>
        <w:tc>
          <w:tcPr>
            <w:tcW w:w="425" w:type="dxa"/>
            <w:shd w:val="solid" w:color="FFFFFF" w:fill="auto"/>
          </w:tcPr>
          <w:p w14:paraId="7FB45A60" w14:textId="77777777" w:rsidR="00D57C09" w:rsidRPr="00E1015F" w:rsidRDefault="00D57C09" w:rsidP="00D12993">
            <w:pPr>
              <w:pStyle w:val="TAL"/>
            </w:pPr>
            <w:r w:rsidRPr="00E1015F">
              <w:t>A</w:t>
            </w:r>
          </w:p>
        </w:tc>
        <w:tc>
          <w:tcPr>
            <w:tcW w:w="4726" w:type="dxa"/>
            <w:shd w:val="solid" w:color="FFFFFF" w:fill="auto"/>
          </w:tcPr>
          <w:p w14:paraId="44FC0977" w14:textId="77777777" w:rsidR="00D57C09" w:rsidRPr="00E1015F" w:rsidRDefault="00D57C09" w:rsidP="00D12993">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D12993">
            <w:pPr>
              <w:pStyle w:val="TAL"/>
            </w:pPr>
            <w:r w:rsidRPr="00E1015F">
              <w:t>13.1.0</w:t>
            </w:r>
          </w:p>
        </w:tc>
      </w:tr>
      <w:tr w:rsidR="00D57C09" w:rsidRPr="00090C64" w14:paraId="180E8C25" w14:textId="77777777" w:rsidTr="000C6F1E">
        <w:tc>
          <w:tcPr>
            <w:tcW w:w="803" w:type="dxa"/>
            <w:shd w:val="solid" w:color="FFFFFF" w:fill="auto"/>
          </w:tcPr>
          <w:p w14:paraId="6FD8B58F" w14:textId="77777777" w:rsidR="00D57C09" w:rsidRPr="00D5616A" w:rsidRDefault="00D57C09" w:rsidP="00D12993">
            <w:pPr>
              <w:pStyle w:val="TAL"/>
            </w:pPr>
            <w:r w:rsidRPr="00D5616A">
              <w:t>2017-03</w:t>
            </w:r>
          </w:p>
        </w:tc>
        <w:tc>
          <w:tcPr>
            <w:tcW w:w="992" w:type="dxa"/>
            <w:shd w:val="solid" w:color="FFFFFF" w:fill="auto"/>
          </w:tcPr>
          <w:p w14:paraId="67BA29E8" w14:textId="77777777" w:rsidR="00D57C09" w:rsidRPr="00F35EA5" w:rsidRDefault="00D57C09" w:rsidP="00D12993">
            <w:pPr>
              <w:pStyle w:val="TAL"/>
            </w:pPr>
            <w:r w:rsidRPr="00F35EA5">
              <w:t>RP-75</w:t>
            </w:r>
          </w:p>
        </w:tc>
        <w:tc>
          <w:tcPr>
            <w:tcW w:w="992" w:type="dxa"/>
            <w:shd w:val="solid" w:color="FFFFFF" w:fill="auto"/>
          </w:tcPr>
          <w:p w14:paraId="6BE685F7" w14:textId="77777777" w:rsidR="00D57C09" w:rsidRPr="00F35EA5" w:rsidRDefault="00D57C09" w:rsidP="00D12993">
            <w:pPr>
              <w:pStyle w:val="TAL"/>
            </w:pPr>
            <w:r w:rsidRPr="00F35EA5">
              <w:t>RP-170586</w:t>
            </w:r>
          </w:p>
        </w:tc>
        <w:tc>
          <w:tcPr>
            <w:tcW w:w="567" w:type="dxa"/>
            <w:shd w:val="solid" w:color="FFFFFF" w:fill="auto"/>
          </w:tcPr>
          <w:p w14:paraId="05AE4906" w14:textId="77777777" w:rsidR="00D57C09" w:rsidRPr="00E1015F" w:rsidRDefault="00D57C09" w:rsidP="00D12993">
            <w:pPr>
              <w:pStyle w:val="TAL"/>
            </w:pPr>
            <w:r w:rsidRPr="00E1015F">
              <w:t>0005</w:t>
            </w:r>
          </w:p>
        </w:tc>
        <w:tc>
          <w:tcPr>
            <w:tcW w:w="426" w:type="dxa"/>
            <w:shd w:val="solid" w:color="FFFFFF" w:fill="auto"/>
          </w:tcPr>
          <w:p w14:paraId="0A341B10" w14:textId="77777777" w:rsidR="00D57C09" w:rsidRPr="00E1015F" w:rsidRDefault="00D57C09" w:rsidP="00D12993">
            <w:pPr>
              <w:pStyle w:val="TAL"/>
            </w:pPr>
            <w:r w:rsidRPr="00E1015F">
              <w:t>1</w:t>
            </w:r>
          </w:p>
        </w:tc>
        <w:tc>
          <w:tcPr>
            <w:tcW w:w="425" w:type="dxa"/>
            <w:shd w:val="solid" w:color="FFFFFF" w:fill="auto"/>
          </w:tcPr>
          <w:p w14:paraId="0BFEEAEA" w14:textId="77777777" w:rsidR="00D57C09" w:rsidRPr="00E1015F" w:rsidRDefault="00D57C09" w:rsidP="00D12993">
            <w:pPr>
              <w:pStyle w:val="TAL"/>
            </w:pPr>
            <w:r w:rsidRPr="00E1015F">
              <w:t>F</w:t>
            </w:r>
          </w:p>
        </w:tc>
        <w:tc>
          <w:tcPr>
            <w:tcW w:w="4726" w:type="dxa"/>
            <w:shd w:val="solid" w:color="FFFFFF" w:fill="auto"/>
          </w:tcPr>
          <w:p w14:paraId="4D86CC07" w14:textId="77777777" w:rsidR="00D57C09" w:rsidRPr="00E1015F" w:rsidRDefault="00D57C09" w:rsidP="00D12993">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D12993">
            <w:pPr>
              <w:pStyle w:val="TAL"/>
            </w:pPr>
            <w:r w:rsidRPr="00E1015F">
              <w:t>13.2.0</w:t>
            </w:r>
          </w:p>
        </w:tc>
      </w:tr>
      <w:tr w:rsidR="00D57C09" w:rsidRPr="00090C64" w14:paraId="4FAAF56F" w14:textId="77777777" w:rsidTr="000C6F1E">
        <w:tc>
          <w:tcPr>
            <w:tcW w:w="803" w:type="dxa"/>
            <w:shd w:val="solid" w:color="FFFFFF" w:fill="auto"/>
          </w:tcPr>
          <w:p w14:paraId="01232B08" w14:textId="77777777" w:rsidR="00D57C09" w:rsidRPr="00D5616A" w:rsidRDefault="00D57C09" w:rsidP="00D12993">
            <w:pPr>
              <w:pStyle w:val="TAL"/>
            </w:pPr>
            <w:r w:rsidRPr="00D5616A">
              <w:t>2017-03</w:t>
            </w:r>
          </w:p>
        </w:tc>
        <w:tc>
          <w:tcPr>
            <w:tcW w:w="992" w:type="dxa"/>
            <w:shd w:val="solid" w:color="FFFFFF" w:fill="auto"/>
          </w:tcPr>
          <w:p w14:paraId="3D367F3D" w14:textId="77777777" w:rsidR="00D57C09" w:rsidRPr="00F35EA5" w:rsidRDefault="00D57C09" w:rsidP="00D12993">
            <w:pPr>
              <w:pStyle w:val="TAL"/>
            </w:pPr>
            <w:r w:rsidRPr="00F35EA5">
              <w:t>RP-75</w:t>
            </w:r>
          </w:p>
        </w:tc>
        <w:tc>
          <w:tcPr>
            <w:tcW w:w="992" w:type="dxa"/>
            <w:shd w:val="solid" w:color="FFFFFF" w:fill="auto"/>
          </w:tcPr>
          <w:p w14:paraId="6EBC1CE0" w14:textId="77777777" w:rsidR="00D57C09" w:rsidRPr="00F35EA5" w:rsidRDefault="00D57C09" w:rsidP="00D12993">
            <w:pPr>
              <w:pStyle w:val="TAL"/>
            </w:pPr>
            <w:r w:rsidRPr="00F35EA5">
              <w:t>RP-170586</w:t>
            </w:r>
          </w:p>
        </w:tc>
        <w:tc>
          <w:tcPr>
            <w:tcW w:w="567" w:type="dxa"/>
            <w:shd w:val="solid" w:color="FFFFFF" w:fill="auto"/>
          </w:tcPr>
          <w:p w14:paraId="41ACC140" w14:textId="77777777" w:rsidR="00D57C09" w:rsidRPr="00E1015F" w:rsidRDefault="00D57C09" w:rsidP="00D12993">
            <w:pPr>
              <w:pStyle w:val="TAL"/>
            </w:pPr>
            <w:r w:rsidRPr="00E1015F">
              <w:t>0006</w:t>
            </w:r>
          </w:p>
        </w:tc>
        <w:tc>
          <w:tcPr>
            <w:tcW w:w="426" w:type="dxa"/>
            <w:shd w:val="solid" w:color="FFFFFF" w:fill="auto"/>
          </w:tcPr>
          <w:p w14:paraId="1B7E821A" w14:textId="77777777" w:rsidR="00D57C09" w:rsidRPr="00E1015F" w:rsidRDefault="00D57C09" w:rsidP="00D12993">
            <w:pPr>
              <w:pStyle w:val="TAL"/>
            </w:pPr>
            <w:r w:rsidRPr="00E1015F">
              <w:t>1</w:t>
            </w:r>
          </w:p>
        </w:tc>
        <w:tc>
          <w:tcPr>
            <w:tcW w:w="425" w:type="dxa"/>
            <w:shd w:val="solid" w:color="FFFFFF" w:fill="auto"/>
          </w:tcPr>
          <w:p w14:paraId="5F51EEB8" w14:textId="77777777" w:rsidR="00D57C09" w:rsidRPr="00E1015F" w:rsidRDefault="00D57C09" w:rsidP="00D12993">
            <w:pPr>
              <w:pStyle w:val="TAL"/>
            </w:pPr>
            <w:r w:rsidRPr="00E1015F">
              <w:t>F</w:t>
            </w:r>
          </w:p>
        </w:tc>
        <w:tc>
          <w:tcPr>
            <w:tcW w:w="4726" w:type="dxa"/>
            <w:shd w:val="solid" w:color="FFFFFF" w:fill="auto"/>
          </w:tcPr>
          <w:p w14:paraId="653FE96D" w14:textId="77777777" w:rsidR="00D57C09" w:rsidRPr="00E1015F" w:rsidRDefault="00D57C09" w:rsidP="00D12993">
            <w:pPr>
              <w:pStyle w:val="TAL"/>
            </w:pPr>
            <w:r w:rsidRPr="00E1015F">
              <w:t>TS 37.145-2: Corrections</w:t>
            </w:r>
          </w:p>
        </w:tc>
        <w:tc>
          <w:tcPr>
            <w:tcW w:w="708" w:type="dxa"/>
            <w:shd w:val="solid" w:color="FFFFFF" w:fill="auto"/>
          </w:tcPr>
          <w:p w14:paraId="5FEAD99B" w14:textId="77777777" w:rsidR="00D57C09" w:rsidRPr="00E1015F" w:rsidRDefault="00D57C09" w:rsidP="00D12993">
            <w:pPr>
              <w:pStyle w:val="TAL"/>
            </w:pPr>
            <w:r w:rsidRPr="00E1015F">
              <w:t>13.2.0</w:t>
            </w:r>
          </w:p>
        </w:tc>
      </w:tr>
      <w:bookmarkEnd w:id="11455"/>
      <w:tr w:rsidR="00D57C09" w:rsidRPr="00090C64" w14:paraId="5D52CA8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D12993">
            <w:pPr>
              <w:pStyle w:val="TAL"/>
            </w:pPr>
            <w:r w:rsidRPr="00D5616A">
              <w:t>2017-03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D12993">
            <w:pPr>
              <w:pStyle w:val="TAL"/>
            </w:pPr>
            <w:r w:rsidRPr="00F35EA5">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D12993">
            <w:pPr>
              <w:pStyle w:val="TAL"/>
            </w:pPr>
            <w:r w:rsidRPr="00F35EA5">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D12993">
            <w:pPr>
              <w:pStyle w:val="TAL"/>
            </w:pPr>
            <w:r w:rsidRPr="00E1015F">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D12993">
            <w:pPr>
              <w:pStyle w:val="TAL"/>
            </w:pPr>
            <w:r w:rsidRPr="00E1015F">
              <w:t>-</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D12993">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D12993">
            <w:pPr>
              <w:pStyle w:val="TAL"/>
            </w:pPr>
            <w:r w:rsidRPr="00E1015F">
              <w:t>14.0.0</w:t>
            </w:r>
          </w:p>
        </w:tc>
      </w:tr>
      <w:tr w:rsidR="00D57C09" w:rsidRPr="00090C64" w14:paraId="725FDF8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D12993">
            <w:pPr>
              <w:pStyle w:val="TAL"/>
            </w:pPr>
            <w:r w:rsidRPr="00D5616A">
              <w:t>2017-06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D12993">
            <w:pPr>
              <w:pStyle w:val="TAL"/>
            </w:pPr>
            <w:r w:rsidRPr="00F35EA5">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D12993">
            <w:pPr>
              <w:pStyle w:val="TAL"/>
            </w:pPr>
            <w:r w:rsidRPr="00F35EA5">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D12993">
            <w:pPr>
              <w:pStyle w:val="TAL"/>
            </w:pPr>
            <w:r w:rsidRPr="00E1015F">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D12993">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D12993">
            <w:pPr>
              <w:pStyle w:val="TAL"/>
            </w:pPr>
            <w:r w:rsidRPr="00E1015F">
              <w:t>14.1.0</w:t>
            </w:r>
          </w:p>
        </w:tc>
      </w:tr>
      <w:tr w:rsidR="00D57C09" w:rsidRPr="00090C64" w14:paraId="772E593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D12993">
            <w:pPr>
              <w:pStyle w:val="TAL"/>
            </w:pPr>
            <w:r w:rsidRPr="00D5616A">
              <w:t>2017-09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D12993">
            <w:pPr>
              <w:pStyle w:val="TAL"/>
            </w:pPr>
            <w:r w:rsidRPr="00F35EA5">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D12993">
            <w:pPr>
              <w:pStyle w:val="TAL"/>
            </w:pPr>
            <w:r w:rsidRPr="00F35EA5">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D12993">
            <w:pPr>
              <w:pStyle w:val="TAL"/>
            </w:pPr>
            <w:r w:rsidRPr="00E1015F">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D12993">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D12993">
            <w:pPr>
              <w:pStyle w:val="TAL"/>
            </w:pPr>
            <w:r w:rsidRPr="00E1015F">
              <w:t>14.2.0</w:t>
            </w:r>
          </w:p>
        </w:tc>
      </w:tr>
      <w:tr w:rsidR="00D57C09" w:rsidRPr="00090C64" w14:paraId="39EB415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D12993">
            <w:pPr>
              <w:pStyle w:val="TAL"/>
            </w:pPr>
            <w:r w:rsidRPr="00D5616A">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D12993">
            <w:pPr>
              <w:pStyle w:val="TAL"/>
            </w:pPr>
            <w:r w:rsidRPr="00F35EA5">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D12993">
            <w:pPr>
              <w:pStyle w:val="TAL"/>
            </w:pPr>
            <w:r w:rsidRPr="00F35EA5">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D12993">
            <w:pPr>
              <w:pStyle w:val="TAL"/>
            </w:pPr>
            <w:r w:rsidRPr="00E1015F">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D12993">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D12993">
            <w:pPr>
              <w:pStyle w:val="TAL"/>
            </w:pPr>
            <w:r w:rsidRPr="00E1015F">
              <w:t>14.3.0</w:t>
            </w:r>
          </w:p>
        </w:tc>
      </w:tr>
      <w:tr w:rsidR="00D57C09" w:rsidRPr="00090C64" w14:paraId="7635692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D12993">
            <w:pPr>
              <w:pStyle w:val="TAL"/>
            </w:pPr>
            <w:r w:rsidRPr="00D5616A">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D12993">
            <w:pPr>
              <w:pStyle w:val="TAL"/>
            </w:pPr>
            <w:r w:rsidRPr="00F35EA5">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D12993">
            <w:pPr>
              <w:pStyle w:val="TAL"/>
            </w:pPr>
            <w:r w:rsidRPr="00F35EA5">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D12993">
            <w:pPr>
              <w:pStyle w:val="TAL"/>
            </w:pPr>
            <w:r w:rsidRPr="00E1015F">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D12993">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D12993">
            <w:pPr>
              <w:pStyle w:val="TAL"/>
            </w:pPr>
            <w:r w:rsidRPr="00E1015F">
              <w:t>14.4.0</w:t>
            </w:r>
          </w:p>
        </w:tc>
      </w:tr>
      <w:tr w:rsidR="00D57C09" w:rsidRPr="00090C64" w14:paraId="63ECC0B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D12993">
            <w:pPr>
              <w:pStyle w:val="TAL"/>
            </w:pPr>
            <w:r w:rsidRPr="00D5616A">
              <w:t>2018-06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D12993">
            <w:pPr>
              <w:pStyle w:val="TAL"/>
            </w:pPr>
            <w:r w:rsidRPr="00F35EA5">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D12993">
            <w:pPr>
              <w:pStyle w:val="TAL"/>
            </w:pPr>
            <w:r w:rsidRPr="00F35EA5">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D12993">
            <w:pPr>
              <w:pStyle w:val="TAL"/>
            </w:pPr>
            <w:r w:rsidRPr="00E1015F">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D12993">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D12993">
            <w:pPr>
              <w:pStyle w:val="TAL"/>
            </w:pPr>
            <w:r w:rsidRPr="00E1015F">
              <w:t>14.5.0</w:t>
            </w:r>
          </w:p>
        </w:tc>
      </w:tr>
      <w:tr w:rsidR="00D57C09" w:rsidRPr="00090C64" w14:paraId="4B671E4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D12993">
            <w:pPr>
              <w:pStyle w:val="TAL"/>
            </w:pPr>
            <w:r w:rsidRPr="00D5616A">
              <w:t>2018-06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D12993">
            <w:pPr>
              <w:pStyle w:val="TAL"/>
            </w:pPr>
            <w:r w:rsidRPr="00F35EA5">
              <w:t>SA#80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D1299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D12993">
            <w:pPr>
              <w:pStyle w:val="TAL"/>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D12993">
            <w:pPr>
              <w:pStyle w:val="TAL"/>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D12993">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D12993">
            <w:pPr>
              <w:pStyle w:val="TAL"/>
            </w:pPr>
            <w:r w:rsidRPr="00E1015F">
              <w:t>15.0.0</w:t>
            </w:r>
          </w:p>
        </w:tc>
      </w:tr>
      <w:tr w:rsidR="00D57C09" w:rsidRPr="00090C64" w14:paraId="623935D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D12993">
            <w:pPr>
              <w:pStyle w:val="TAL"/>
            </w:pPr>
            <w:r w:rsidRPr="00D5616A">
              <w:t>2018-09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D12993">
            <w:pPr>
              <w:pStyle w:val="TAL"/>
            </w:pPr>
            <w:r w:rsidRPr="00F35EA5">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D12993">
            <w:pPr>
              <w:pStyle w:val="TAL"/>
            </w:pPr>
            <w:r w:rsidRPr="00F35EA5">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D12993">
            <w:pPr>
              <w:pStyle w:val="TAL"/>
            </w:pPr>
            <w:r w:rsidRPr="00E1015F">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D12993">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D12993">
            <w:pPr>
              <w:pStyle w:val="TAL"/>
            </w:pPr>
            <w:r w:rsidRPr="00E1015F">
              <w:t>15.1.0</w:t>
            </w:r>
          </w:p>
        </w:tc>
      </w:tr>
      <w:tr w:rsidR="00D57C09" w:rsidRPr="00090C64" w14:paraId="4A4C270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D12993">
            <w:pPr>
              <w:pStyle w:val="TAL"/>
            </w:pPr>
            <w:r w:rsidRPr="00E1015F">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D12993">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D12993">
            <w:pPr>
              <w:pStyle w:val="TAL"/>
            </w:pPr>
            <w:r w:rsidRPr="00E1015F">
              <w:t>15.2.0</w:t>
            </w:r>
          </w:p>
        </w:tc>
      </w:tr>
      <w:tr w:rsidR="00D57C09" w:rsidRPr="00090C64" w14:paraId="152B240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D12993">
            <w:pPr>
              <w:pStyle w:val="TAL"/>
            </w:pPr>
            <w:r w:rsidRPr="00E1015F">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D12993">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D12993">
            <w:pPr>
              <w:pStyle w:val="TAL"/>
            </w:pPr>
            <w:r w:rsidRPr="00E1015F">
              <w:t>15.2.0</w:t>
            </w:r>
          </w:p>
        </w:tc>
      </w:tr>
      <w:tr w:rsidR="00D57C09" w:rsidRPr="00090C64" w14:paraId="39CAD66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D12993">
            <w:pPr>
              <w:pStyle w:val="TAL"/>
            </w:pPr>
            <w:r w:rsidRPr="00E1015F">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D12993">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D12993">
            <w:pPr>
              <w:pStyle w:val="TAL"/>
            </w:pPr>
            <w:r w:rsidRPr="00E1015F">
              <w:t>15.2.0</w:t>
            </w:r>
          </w:p>
        </w:tc>
      </w:tr>
      <w:tr w:rsidR="00D57C09" w:rsidRPr="00090C64" w14:paraId="670EE4E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D12993">
            <w:pPr>
              <w:pStyle w:val="TAL"/>
            </w:pPr>
            <w:r w:rsidRPr="00E1015F">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D12993">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D12993">
            <w:pPr>
              <w:pStyle w:val="TAL"/>
            </w:pPr>
            <w:r w:rsidRPr="00E1015F">
              <w:t>15.2.0</w:t>
            </w:r>
          </w:p>
        </w:tc>
      </w:tr>
      <w:tr w:rsidR="00D57C09" w:rsidRPr="00090C64" w14:paraId="56D6576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D12993">
            <w:pPr>
              <w:pStyle w:val="TAL"/>
            </w:pPr>
            <w:r w:rsidRPr="00F35EA5">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D12993">
            <w:pPr>
              <w:pStyle w:val="TAL"/>
            </w:pPr>
            <w:r w:rsidRPr="00E1015F">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D12993">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D12993">
            <w:pPr>
              <w:pStyle w:val="TAL"/>
            </w:pPr>
            <w:r w:rsidRPr="00E1015F">
              <w:t>15.2.0</w:t>
            </w:r>
          </w:p>
        </w:tc>
      </w:tr>
      <w:tr w:rsidR="00D57C09" w:rsidRPr="00090C64" w14:paraId="5B3E63B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D12993">
            <w:pPr>
              <w:pStyle w:val="TAL"/>
            </w:pPr>
            <w:r w:rsidRPr="00E1015F">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D12993">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D12993">
            <w:pPr>
              <w:pStyle w:val="TAL"/>
            </w:pPr>
            <w:r w:rsidRPr="00E1015F">
              <w:t>15.2.0</w:t>
            </w:r>
          </w:p>
        </w:tc>
      </w:tr>
      <w:tr w:rsidR="00D57C09" w:rsidRPr="00090C64" w14:paraId="53DC6B4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D12993">
            <w:pPr>
              <w:pStyle w:val="TAL"/>
            </w:pPr>
            <w:r w:rsidRPr="00E1015F">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D12993">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D12993">
            <w:pPr>
              <w:pStyle w:val="TAL"/>
            </w:pPr>
            <w:r w:rsidRPr="00E1015F">
              <w:t>15.2.0</w:t>
            </w:r>
          </w:p>
        </w:tc>
      </w:tr>
      <w:tr w:rsidR="00D57C09" w:rsidRPr="00090C64" w14:paraId="484D9B7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D12993">
            <w:pPr>
              <w:pStyle w:val="TAL"/>
            </w:pPr>
            <w:r w:rsidRPr="00E1015F">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D12993">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D12993">
            <w:pPr>
              <w:pStyle w:val="TAL"/>
            </w:pPr>
            <w:r w:rsidRPr="00E1015F">
              <w:t>15.2.0</w:t>
            </w:r>
          </w:p>
        </w:tc>
      </w:tr>
      <w:tr w:rsidR="00D57C09" w:rsidRPr="00090C64" w14:paraId="258A66F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D12993">
            <w:pPr>
              <w:pStyle w:val="TAL"/>
            </w:pPr>
            <w:r w:rsidRPr="00E1015F">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D12993">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D12993">
            <w:pPr>
              <w:pStyle w:val="TAL"/>
            </w:pPr>
            <w:r w:rsidRPr="00E1015F">
              <w:t>15.2.0</w:t>
            </w:r>
          </w:p>
        </w:tc>
      </w:tr>
      <w:tr w:rsidR="00D57C09" w:rsidRPr="00090C64" w14:paraId="14735C9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D12993">
            <w:pPr>
              <w:pStyle w:val="TAL"/>
            </w:pPr>
            <w:r w:rsidRPr="00E1015F">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D12993">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D12993">
            <w:pPr>
              <w:pStyle w:val="TAL"/>
            </w:pPr>
            <w:r w:rsidRPr="00E1015F">
              <w:t>15.2.0</w:t>
            </w:r>
          </w:p>
        </w:tc>
      </w:tr>
      <w:tr w:rsidR="00D57C09" w:rsidRPr="00090C64" w14:paraId="35CAAE8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D12993">
            <w:pPr>
              <w:pStyle w:val="TAL"/>
            </w:pPr>
            <w:r w:rsidRPr="00E1015F">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D12993">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D12993">
            <w:pPr>
              <w:pStyle w:val="TAL"/>
            </w:pPr>
            <w:r w:rsidRPr="00E1015F">
              <w:t>15.2.0</w:t>
            </w:r>
          </w:p>
        </w:tc>
      </w:tr>
      <w:tr w:rsidR="00D57C09" w:rsidRPr="00090C64" w14:paraId="35150F2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D12993">
            <w:pPr>
              <w:pStyle w:val="TAL"/>
            </w:pPr>
            <w:r w:rsidRPr="00E1015F">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D12993">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D12993">
            <w:pPr>
              <w:pStyle w:val="TAL"/>
            </w:pPr>
            <w:r w:rsidRPr="00E1015F">
              <w:t>15.2.0</w:t>
            </w:r>
          </w:p>
        </w:tc>
      </w:tr>
      <w:tr w:rsidR="00D57C09" w:rsidRPr="00090C64" w14:paraId="1D47E89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D12993">
            <w:pPr>
              <w:pStyle w:val="TAL"/>
            </w:pPr>
            <w:r w:rsidRPr="00E1015F">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D12993">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D12993">
            <w:pPr>
              <w:pStyle w:val="TAL"/>
            </w:pPr>
            <w:r w:rsidRPr="00E1015F">
              <w:t>15.2.0</w:t>
            </w:r>
          </w:p>
        </w:tc>
      </w:tr>
      <w:tr w:rsidR="00D57C09" w:rsidRPr="00090C64" w14:paraId="5628EA6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D12993">
            <w:pPr>
              <w:pStyle w:val="TAL"/>
            </w:pPr>
            <w:r w:rsidRPr="00E1015F">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D12993">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D12993">
            <w:pPr>
              <w:pStyle w:val="TAL"/>
            </w:pPr>
            <w:r w:rsidRPr="00E1015F">
              <w:t>15.2.0</w:t>
            </w:r>
          </w:p>
        </w:tc>
      </w:tr>
      <w:tr w:rsidR="00D57C09" w:rsidRPr="00090C64" w14:paraId="2181F2F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D12993">
            <w:pPr>
              <w:pStyle w:val="TAL"/>
            </w:pPr>
            <w:r w:rsidRPr="00E1015F">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D12993">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D12993">
            <w:pPr>
              <w:pStyle w:val="TAL"/>
            </w:pPr>
            <w:r w:rsidRPr="00E1015F">
              <w:t>15.2.0</w:t>
            </w:r>
          </w:p>
        </w:tc>
      </w:tr>
      <w:tr w:rsidR="00D57C09" w:rsidRPr="00090C64" w14:paraId="20750E4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D12993">
            <w:pPr>
              <w:pStyle w:val="TAL"/>
            </w:pPr>
            <w:r w:rsidRPr="00E1015F">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D12993">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D12993">
            <w:pPr>
              <w:pStyle w:val="TAL"/>
            </w:pPr>
            <w:r w:rsidRPr="00E1015F">
              <w:t>15.2.0</w:t>
            </w:r>
          </w:p>
        </w:tc>
      </w:tr>
      <w:tr w:rsidR="00D57C09" w:rsidRPr="00090C64" w14:paraId="5143E77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D12993">
            <w:pPr>
              <w:pStyle w:val="TAL"/>
            </w:pPr>
            <w:r w:rsidRPr="00F35EA5">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D12993">
            <w:pPr>
              <w:pStyle w:val="TAL"/>
            </w:pPr>
            <w:r w:rsidRPr="00E1015F">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D12993">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D12993">
            <w:pPr>
              <w:pStyle w:val="TAL"/>
            </w:pPr>
            <w:r w:rsidRPr="00E1015F">
              <w:t>15.2.0</w:t>
            </w:r>
          </w:p>
        </w:tc>
      </w:tr>
      <w:tr w:rsidR="00D57C09" w:rsidRPr="00090C64" w14:paraId="58C7F50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D12993">
            <w:pPr>
              <w:pStyle w:val="TAL"/>
            </w:pPr>
            <w:r w:rsidRPr="00E1015F">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D12993">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D12993">
            <w:pPr>
              <w:pStyle w:val="TAL"/>
            </w:pPr>
            <w:r w:rsidRPr="00E1015F">
              <w:t>15.2.0</w:t>
            </w:r>
          </w:p>
        </w:tc>
      </w:tr>
      <w:tr w:rsidR="00D57C09" w:rsidRPr="00090C64" w14:paraId="72F670F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D12993">
            <w:pPr>
              <w:pStyle w:val="TAL"/>
            </w:pPr>
            <w:r w:rsidRPr="00D5616A">
              <w:t>2018-12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D12993">
            <w:pPr>
              <w:pStyle w:val="TAL"/>
            </w:pPr>
            <w:r w:rsidRPr="00F35EA5">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D12993">
            <w:pPr>
              <w:pStyle w:val="TAL"/>
            </w:pPr>
            <w:r w:rsidRPr="00E1015F">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D12993">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D12993">
            <w:pPr>
              <w:pStyle w:val="TAL"/>
            </w:pPr>
            <w:r w:rsidRPr="00E1015F">
              <w:t>15.2.0</w:t>
            </w:r>
          </w:p>
        </w:tc>
      </w:tr>
      <w:tr w:rsidR="00D57C09" w:rsidRPr="00090C64" w14:paraId="0148EE4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D12993">
            <w:pPr>
              <w:pStyle w:val="TAL"/>
            </w:pPr>
            <w:r w:rsidRPr="00E1015F">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D12993">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D12993">
            <w:pPr>
              <w:pStyle w:val="TAL"/>
            </w:pPr>
            <w:r w:rsidRPr="00E1015F">
              <w:t>15.3.0</w:t>
            </w:r>
          </w:p>
        </w:tc>
      </w:tr>
      <w:tr w:rsidR="00D57C09" w:rsidRPr="00090C64" w14:paraId="16C43B2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D12993">
            <w:pPr>
              <w:pStyle w:val="TAL"/>
            </w:pPr>
            <w:r w:rsidRPr="00E1015F">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D12993">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D12993">
            <w:pPr>
              <w:pStyle w:val="TAL"/>
            </w:pPr>
            <w:r w:rsidRPr="00E1015F">
              <w:t>15.3.0</w:t>
            </w:r>
          </w:p>
        </w:tc>
      </w:tr>
      <w:tr w:rsidR="00D57C09" w:rsidRPr="00090C64" w14:paraId="33F5EE2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D12993">
            <w:pPr>
              <w:pStyle w:val="TAL"/>
            </w:pPr>
            <w:r w:rsidRPr="00E1015F">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D12993">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D12993">
            <w:pPr>
              <w:pStyle w:val="TAL"/>
            </w:pPr>
            <w:r w:rsidRPr="00E1015F">
              <w:t>15.3.0</w:t>
            </w:r>
          </w:p>
        </w:tc>
      </w:tr>
      <w:tr w:rsidR="00D57C09" w:rsidRPr="00090C64" w14:paraId="6E9F904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D12993">
            <w:pPr>
              <w:pStyle w:val="TAL"/>
            </w:pPr>
            <w:r w:rsidRPr="00E1015F">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D12993">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D12993">
            <w:pPr>
              <w:pStyle w:val="TAL"/>
            </w:pPr>
            <w:r w:rsidRPr="00E1015F">
              <w:t>15.3.0</w:t>
            </w:r>
          </w:p>
        </w:tc>
      </w:tr>
      <w:tr w:rsidR="00D57C09" w:rsidRPr="00090C64" w14:paraId="4A319B2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D12993">
            <w:pPr>
              <w:pStyle w:val="TAL"/>
            </w:pPr>
            <w:r w:rsidRPr="00E1015F">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D12993">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D12993">
            <w:pPr>
              <w:pStyle w:val="TAL"/>
            </w:pPr>
            <w:r w:rsidRPr="00E1015F">
              <w:t>15.3.0</w:t>
            </w:r>
          </w:p>
        </w:tc>
      </w:tr>
      <w:tr w:rsidR="00D57C09" w:rsidRPr="00090C64" w14:paraId="3E9278C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D12993">
            <w:pPr>
              <w:pStyle w:val="TAL"/>
            </w:pPr>
            <w:r w:rsidRPr="00E1015F">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D12993">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D12993">
            <w:pPr>
              <w:pStyle w:val="TAL"/>
            </w:pPr>
            <w:r w:rsidRPr="00E1015F">
              <w:t>15.3.0</w:t>
            </w:r>
          </w:p>
        </w:tc>
      </w:tr>
      <w:tr w:rsidR="00D57C09" w:rsidRPr="00090C64" w14:paraId="6621075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D12993">
            <w:pPr>
              <w:pStyle w:val="TAL"/>
            </w:pPr>
            <w:r w:rsidRPr="00E1015F">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D12993">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D12993">
            <w:pPr>
              <w:pStyle w:val="TAL"/>
            </w:pPr>
            <w:r w:rsidRPr="00E1015F">
              <w:t>15.3.0</w:t>
            </w:r>
          </w:p>
        </w:tc>
      </w:tr>
      <w:tr w:rsidR="00D57C09" w:rsidRPr="00090C64" w14:paraId="434C8D1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D12993">
            <w:pPr>
              <w:pStyle w:val="TAL"/>
            </w:pPr>
            <w:r w:rsidRPr="00E1015F">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D12993">
            <w:pPr>
              <w:pStyle w:val="TAL"/>
            </w:pPr>
            <w:r w:rsidRPr="00E1015F">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D12993">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D12993">
            <w:pPr>
              <w:pStyle w:val="TAL"/>
            </w:pPr>
            <w:r w:rsidRPr="00E1015F">
              <w:t>15.3.0</w:t>
            </w:r>
          </w:p>
        </w:tc>
      </w:tr>
      <w:tr w:rsidR="00D57C09" w:rsidRPr="00090C64" w14:paraId="49184F5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D12993">
            <w:pPr>
              <w:pStyle w:val="TAL"/>
            </w:pPr>
            <w:r w:rsidRPr="00E1015F">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D12993">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D12993">
            <w:pPr>
              <w:pStyle w:val="TAL"/>
            </w:pPr>
            <w:r w:rsidRPr="00E1015F">
              <w:t>15.3.0</w:t>
            </w:r>
          </w:p>
        </w:tc>
      </w:tr>
      <w:tr w:rsidR="00D57C09" w:rsidRPr="00090C64" w14:paraId="47ECE0C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D12993">
            <w:pPr>
              <w:pStyle w:val="TAL"/>
            </w:pPr>
            <w:r w:rsidRPr="00E1015F">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D12993">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D12993">
            <w:pPr>
              <w:pStyle w:val="TAL"/>
            </w:pPr>
            <w:r w:rsidRPr="00E1015F">
              <w:t>15.3.0</w:t>
            </w:r>
          </w:p>
        </w:tc>
      </w:tr>
      <w:tr w:rsidR="00D57C09" w:rsidRPr="00090C64" w14:paraId="09F3B6C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D12993">
            <w:pPr>
              <w:pStyle w:val="TAL"/>
            </w:pPr>
            <w:r w:rsidRPr="00E1015F">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D12993">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D12993">
            <w:pPr>
              <w:pStyle w:val="TAL"/>
            </w:pPr>
            <w:r w:rsidRPr="00E1015F">
              <w:t>15.3.0</w:t>
            </w:r>
          </w:p>
        </w:tc>
      </w:tr>
      <w:tr w:rsidR="00D57C09" w:rsidRPr="00090C64" w14:paraId="1D3B795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D12993">
            <w:pPr>
              <w:pStyle w:val="TAL"/>
            </w:pPr>
            <w:r w:rsidRPr="00E1015F">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D12993">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D12993">
            <w:pPr>
              <w:pStyle w:val="TAL"/>
            </w:pPr>
            <w:r w:rsidRPr="00E1015F">
              <w:t>15.3.0</w:t>
            </w:r>
          </w:p>
        </w:tc>
      </w:tr>
      <w:tr w:rsidR="00D57C09" w:rsidRPr="00090C64" w14:paraId="5F6481E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D12993">
            <w:pPr>
              <w:pStyle w:val="TAL"/>
            </w:pPr>
            <w:r w:rsidRPr="00E1015F">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D12993">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D12993">
            <w:pPr>
              <w:pStyle w:val="TAL"/>
            </w:pPr>
            <w:r w:rsidRPr="00E1015F">
              <w:t>15.3.0</w:t>
            </w:r>
          </w:p>
        </w:tc>
      </w:tr>
      <w:tr w:rsidR="00D57C09" w:rsidRPr="00090C64" w14:paraId="118FA65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D12993">
            <w:pPr>
              <w:pStyle w:val="TAL"/>
            </w:pPr>
            <w:r w:rsidRPr="00E1015F">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D12993">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D12993">
            <w:pPr>
              <w:pStyle w:val="TAL"/>
            </w:pPr>
            <w:r w:rsidRPr="00E1015F">
              <w:t>15.3.0</w:t>
            </w:r>
          </w:p>
        </w:tc>
      </w:tr>
      <w:tr w:rsidR="00D57C09" w:rsidRPr="00090C64" w14:paraId="248D159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D12993">
            <w:pPr>
              <w:pStyle w:val="TAL"/>
            </w:pPr>
            <w:r w:rsidRPr="00D5616A">
              <w:t>2019-03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D12993">
            <w:pPr>
              <w:pStyle w:val="TAL"/>
            </w:pPr>
            <w:r w:rsidRPr="00F35EA5">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D12993">
            <w:pPr>
              <w:pStyle w:val="TAL"/>
            </w:pPr>
            <w:r w:rsidRPr="00E1015F">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D12993">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D12993">
            <w:pPr>
              <w:pStyle w:val="TAL"/>
            </w:pPr>
            <w:r w:rsidRPr="00E1015F">
              <w:t>15.3.0</w:t>
            </w:r>
          </w:p>
        </w:tc>
      </w:tr>
      <w:tr w:rsidR="00D57C09" w:rsidRPr="00090C64" w14:paraId="7808161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D12993">
            <w:pPr>
              <w:pStyle w:val="TAL"/>
            </w:pPr>
            <w:r w:rsidRPr="00E1015F">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D12993">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D12993">
            <w:pPr>
              <w:pStyle w:val="TAL"/>
            </w:pPr>
            <w:r w:rsidRPr="00E1015F">
              <w:t>15.4.0</w:t>
            </w:r>
          </w:p>
        </w:tc>
      </w:tr>
      <w:tr w:rsidR="00D57C09" w:rsidRPr="00090C64" w14:paraId="64F5B8C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D12993">
            <w:pPr>
              <w:pStyle w:val="TAL"/>
            </w:pPr>
            <w:r w:rsidRPr="00E1015F">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D12993">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D12993">
            <w:pPr>
              <w:pStyle w:val="TAL"/>
            </w:pPr>
            <w:r w:rsidRPr="00E1015F">
              <w:t>15.4.0</w:t>
            </w:r>
          </w:p>
        </w:tc>
      </w:tr>
      <w:tr w:rsidR="00D57C09" w:rsidRPr="00090C64" w14:paraId="0A42E26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D12993">
            <w:pPr>
              <w:pStyle w:val="TAL"/>
            </w:pPr>
            <w:r w:rsidRPr="00E1015F">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D12993">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D12993">
            <w:pPr>
              <w:pStyle w:val="TAL"/>
            </w:pPr>
            <w:r w:rsidRPr="00E1015F">
              <w:t>15.4.0</w:t>
            </w:r>
          </w:p>
        </w:tc>
      </w:tr>
      <w:tr w:rsidR="00D57C09" w:rsidRPr="00090C64" w14:paraId="7C6237B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D12993">
            <w:pPr>
              <w:pStyle w:val="TAL"/>
            </w:pPr>
            <w:r w:rsidRPr="00E1015F">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D12993">
            <w:pPr>
              <w:pStyle w:val="TAL"/>
            </w:pPr>
            <w:r w:rsidRPr="00E1015F">
              <w:t>15.4.0</w:t>
            </w:r>
          </w:p>
        </w:tc>
      </w:tr>
      <w:tr w:rsidR="00D57C09" w:rsidRPr="00090C64" w14:paraId="57F88F3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D12993">
            <w:pPr>
              <w:pStyle w:val="TAL"/>
            </w:pPr>
            <w:r w:rsidRPr="00E1015F">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D12993">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D12993">
            <w:pPr>
              <w:pStyle w:val="TAL"/>
            </w:pPr>
            <w:r w:rsidRPr="00E1015F">
              <w:t>15.4.0</w:t>
            </w:r>
          </w:p>
        </w:tc>
      </w:tr>
      <w:tr w:rsidR="00D57C09" w:rsidRPr="00090C64" w14:paraId="6814292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D12993">
            <w:pPr>
              <w:pStyle w:val="TAL"/>
            </w:pPr>
            <w:r w:rsidRPr="00E1015F">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D12993">
            <w:pPr>
              <w:pStyle w:val="TAL"/>
            </w:pPr>
            <w:r w:rsidRPr="00E1015F">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D12993">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D12993">
            <w:pPr>
              <w:pStyle w:val="TAL"/>
            </w:pPr>
            <w:r w:rsidRPr="00E1015F">
              <w:t>15.4.0</w:t>
            </w:r>
          </w:p>
        </w:tc>
      </w:tr>
      <w:tr w:rsidR="00D57C09" w:rsidRPr="00090C64" w14:paraId="0EFD1C0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D12993">
            <w:pPr>
              <w:pStyle w:val="TAL"/>
            </w:pPr>
            <w:r w:rsidRPr="00E1015F">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D12993">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D12993">
            <w:pPr>
              <w:pStyle w:val="TAL"/>
            </w:pPr>
            <w:r w:rsidRPr="00E1015F">
              <w:t>15.4.0</w:t>
            </w:r>
          </w:p>
        </w:tc>
      </w:tr>
      <w:tr w:rsidR="00D57C09" w:rsidRPr="00090C64" w14:paraId="6132783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D12993">
            <w:pPr>
              <w:pStyle w:val="TAL"/>
            </w:pPr>
            <w:r w:rsidRPr="00E1015F">
              <w:t>0104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D12993">
            <w:pPr>
              <w:pStyle w:val="TAL"/>
            </w:pPr>
            <w:r w:rsidRPr="00E1015F">
              <w:t>15.4.0</w:t>
            </w:r>
          </w:p>
        </w:tc>
      </w:tr>
      <w:tr w:rsidR="00D57C09" w:rsidRPr="00090C64" w14:paraId="279040F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D12993">
            <w:pPr>
              <w:pStyle w:val="TAL"/>
            </w:pPr>
            <w:r w:rsidRPr="00E1015F">
              <w:t>0105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D12993">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D12993">
            <w:pPr>
              <w:pStyle w:val="TAL"/>
            </w:pPr>
            <w:r w:rsidRPr="00E1015F">
              <w:t>15.4.0</w:t>
            </w:r>
          </w:p>
        </w:tc>
      </w:tr>
      <w:tr w:rsidR="00D57C09" w:rsidRPr="00090C64" w14:paraId="5ED7233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D12993">
            <w:pPr>
              <w:pStyle w:val="TAL"/>
            </w:pPr>
            <w:r w:rsidRPr="00E1015F">
              <w:t>0107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D12993">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D12993">
            <w:pPr>
              <w:pStyle w:val="TAL"/>
            </w:pPr>
            <w:r w:rsidRPr="00E1015F">
              <w:t>15.4.0</w:t>
            </w:r>
          </w:p>
        </w:tc>
      </w:tr>
      <w:tr w:rsidR="00D57C09" w:rsidRPr="00090C64" w14:paraId="7B96549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D12993">
            <w:pPr>
              <w:pStyle w:val="TAL"/>
            </w:pPr>
            <w:r w:rsidRPr="00E1015F">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D12993">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D12993">
            <w:pPr>
              <w:pStyle w:val="TAL"/>
            </w:pPr>
            <w:r w:rsidRPr="00E1015F">
              <w:t>15.4.0</w:t>
            </w:r>
          </w:p>
        </w:tc>
      </w:tr>
      <w:tr w:rsidR="00D57C09" w:rsidRPr="00090C64" w14:paraId="171267D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D12993">
            <w:pPr>
              <w:pStyle w:val="TAL"/>
            </w:pPr>
            <w:r w:rsidRPr="00E1015F">
              <w:t>0109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D12993">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D12993">
            <w:pPr>
              <w:pStyle w:val="TAL"/>
            </w:pPr>
            <w:r w:rsidRPr="00E1015F">
              <w:t>15.4.0</w:t>
            </w:r>
          </w:p>
        </w:tc>
      </w:tr>
      <w:tr w:rsidR="00D57C09" w:rsidRPr="00090C64" w14:paraId="5B01EC5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D12993">
            <w:pPr>
              <w:pStyle w:val="TAL"/>
            </w:pPr>
            <w:r w:rsidRPr="00E1015F">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D12993">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D12993">
            <w:pPr>
              <w:pStyle w:val="TAL"/>
            </w:pPr>
            <w:r w:rsidRPr="00E1015F">
              <w:t>15.4.0</w:t>
            </w:r>
          </w:p>
        </w:tc>
      </w:tr>
      <w:tr w:rsidR="00D57C09" w:rsidRPr="00090C64" w14:paraId="50303E1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D12993">
            <w:pPr>
              <w:pStyle w:val="TAL"/>
            </w:pPr>
            <w:r w:rsidRPr="00E1015F">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D12993">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D12993">
            <w:pPr>
              <w:pStyle w:val="TAL"/>
            </w:pPr>
            <w:r w:rsidRPr="00E1015F">
              <w:t>15.4.0</w:t>
            </w:r>
          </w:p>
        </w:tc>
      </w:tr>
      <w:tr w:rsidR="00D57C09" w:rsidRPr="00090C64" w14:paraId="75679E7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D12993">
            <w:pPr>
              <w:pStyle w:val="TAL"/>
            </w:pPr>
            <w:r w:rsidRPr="00E1015F">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D12993">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D12993">
            <w:pPr>
              <w:pStyle w:val="TAL"/>
            </w:pPr>
            <w:r w:rsidRPr="00E1015F">
              <w:t>15.4.0</w:t>
            </w:r>
          </w:p>
        </w:tc>
      </w:tr>
      <w:tr w:rsidR="00D57C09" w:rsidRPr="00090C64" w14:paraId="19C3391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D12993">
            <w:pPr>
              <w:pStyle w:val="TAL"/>
            </w:pPr>
            <w:r w:rsidRPr="00E1015F">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D12993">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D12993">
            <w:pPr>
              <w:pStyle w:val="TAL"/>
            </w:pPr>
            <w:r w:rsidRPr="00E1015F">
              <w:t>15.4.0</w:t>
            </w:r>
          </w:p>
        </w:tc>
      </w:tr>
      <w:tr w:rsidR="00D57C09" w:rsidRPr="00090C64" w14:paraId="7BFC5DE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D12993">
            <w:pPr>
              <w:pStyle w:val="TAL"/>
            </w:pPr>
            <w:r w:rsidRPr="00E1015F">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D12993">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D12993">
            <w:pPr>
              <w:pStyle w:val="TAL"/>
            </w:pPr>
            <w:r w:rsidRPr="00E1015F">
              <w:t>15.4.0</w:t>
            </w:r>
          </w:p>
        </w:tc>
      </w:tr>
      <w:tr w:rsidR="00D57C09" w:rsidRPr="00090C64" w14:paraId="4371F59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D12993">
            <w:pPr>
              <w:pStyle w:val="TAL"/>
            </w:pPr>
            <w:r w:rsidRPr="00E1015F">
              <w:t>0118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D12993">
            <w:pPr>
              <w:pStyle w:val="TAL"/>
            </w:pPr>
            <w:r w:rsidRPr="00E1015F">
              <w:t>D</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D12993">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D12993">
            <w:pPr>
              <w:pStyle w:val="TAL"/>
            </w:pPr>
            <w:r w:rsidRPr="00E1015F">
              <w:t>15.4.0</w:t>
            </w:r>
          </w:p>
        </w:tc>
      </w:tr>
      <w:tr w:rsidR="00D57C09" w:rsidRPr="00090C64" w14:paraId="7C6CBA7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D12993">
            <w:pPr>
              <w:pStyle w:val="TAL"/>
            </w:pPr>
            <w:r w:rsidRPr="00E1015F">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D12993">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D12993">
            <w:pPr>
              <w:pStyle w:val="TAL"/>
            </w:pPr>
            <w:r w:rsidRPr="00E1015F">
              <w:t>15.4.0</w:t>
            </w:r>
          </w:p>
        </w:tc>
      </w:tr>
      <w:tr w:rsidR="00D57C09" w:rsidRPr="00090C64" w14:paraId="5AA0883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D12993">
            <w:pPr>
              <w:pStyle w:val="TAL"/>
            </w:pPr>
            <w:r w:rsidRPr="00E1015F">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D12993">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D12993">
            <w:pPr>
              <w:pStyle w:val="TAL"/>
            </w:pPr>
            <w:r w:rsidRPr="00E1015F">
              <w:t>15.4.0</w:t>
            </w:r>
          </w:p>
        </w:tc>
      </w:tr>
      <w:tr w:rsidR="00D57C09" w:rsidRPr="00090C64" w14:paraId="0C6DC16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D12993">
            <w:pPr>
              <w:pStyle w:val="TAL"/>
            </w:pPr>
            <w:r w:rsidRPr="00E1015F">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D12993">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D12993">
            <w:pPr>
              <w:pStyle w:val="TAL"/>
            </w:pPr>
            <w:r w:rsidRPr="00E1015F">
              <w:t>15.4.0</w:t>
            </w:r>
          </w:p>
        </w:tc>
      </w:tr>
      <w:tr w:rsidR="00D57C09" w:rsidRPr="00090C64" w14:paraId="715FBD4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D12993">
            <w:pPr>
              <w:pStyle w:val="TAL"/>
            </w:pPr>
            <w:r w:rsidRPr="00E1015F">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D12993">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D12993">
            <w:pPr>
              <w:pStyle w:val="TAL"/>
            </w:pPr>
            <w:r w:rsidRPr="00E1015F">
              <w:t>15.4.0</w:t>
            </w:r>
          </w:p>
        </w:tc>
      </w:tr>
      <w:tr w:rsidR="00D57C09" w:rsidRPr="00090C64" w14:paraId="0DFAD60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D12993">
            <w:pPr>
              <w:pStyle w:val="TAL"/>
            </w:pPr>
            <w:r w:rsidRPr="00E1015F">
              <w:t>0130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D12993">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D12993">
            <w:pPr>
              <w:pStyle w:val="TAL"/>
            </w:pPr>
            <w:r w:rsidRPr="00E1015F">
              <w:t>15.4.0</w:t>
            </w:r>
          </w:p>
        </w:tc>
      </w:tr>
      <w:tr w:rsidR="00D57C09" w:rsidRPr="00090C64" w14:paraId="08BB249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D12993">
            <w:pPr>
              <w:pStyle w:val="TAL"/>
            </w:pPr>
            <w:r w:rsidRPr="00F35EA5">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D12993">
            <w:pPr>
              <w:pStyle w:val="TAL"/>
            </w:pPr>
            <w:r w:rsidRPr="00E1015F">
              <w:t>0133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D12993">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D12993">
            <w:pPr>
              <w:pStyle w:val="TAL"/>
            </w:pPr>
            <w:r w:rsidRPr="00E1015F">
              <w:t>15.4.0</w:t>
            </w:r>
          </w:p>
        </w:tc>
      </w:tr>
      <w:tr w:rsidR="00D57C09" w:rsidRPr="00090C64" w14:paraId="787D8E4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D12993">
            <w:pPr>
              <w:pStyle w:val="TAL"/>
            </w:pPr>
            <w:r w:rsidRPr="00E1015F">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D12993">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D12993">
            <w:pPr>
              <w:pStyle w:val="TAL"/>
            </w:pPr>
            <w:r w:rsidRPr="00E1015F">
              <w:t>15.4.0</w:t>
            </w:r>
          </w:p>
        </w:tc>
      </w:tr>
      <w:tr w:rsidR="00D57C09" w:rsidRPr="00090C64" w14:paraId="1F3C35B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D12993">
            <w:pPr>
              <w:pStyle w:val="TAL"/>
            </w:pPr>
            <w:r w:rsidRPr="00E1015F">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D12993">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D12993">
            <w:pPr>
              <w:pStyle w:val="TAL"/>
            </w:pPr>
            <w:r w:rsidRPr="00E1015F">
              <w:t>15.4.0</w:t>
            </w:r>
          </w:p>
        </w:tc>
      </w:tr>
      <w:tr w:rsidR="00D57C09" w:rsidRPr="00090C64" w14:paraId="615BE69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D12993">
            <w:pPr>
              <w:pStyle w:val="TAL"/>
            </w:pPr>
            <w:r w:rsidRPr="00F35EA5">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D12993">
            <w:pPr>
              <w:pStyle w:val="TAL"/>
            </w:pPr>
            <w:r w:rsidRPr="00E1015F">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D12993">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D12993">
            <w:pPr>
              <w:pStyle w:val="TAL"/>
            </w:pPr>
            <w:r w:rsidRPr="00E1015F">
              <w:t>16.0.0</w:t>
            </w:r>
          </w:p>
        </w:tc>
      </w:tr>
      <w:tr w:rsidR="00D57C09" w:rsidRPr="00090C64" w14:paraId="2231F83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D12993">
            <w:pPr>
              <w:pStyle w:val="TAL"/>
            </w:pPr>
            <w:r w:rsidRPr="00F35EA5">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D12993">
            <w:pPr>
              <w:pStyle w:val="TAL"/>
            </w:pPr>
            <w:r w:rsidRPr="00E1015F">
              <w:t>0136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D12993">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D12993">
            <w:pPr>
              <w:pStyle w:val="TAL"/>
            </w:pPr>
            <w:r w:rsidRPr="00E1015F">
              <w:t>16.0.0</w:t>
            </w:r>
          </w:p>
        </w:tc>
      </w:tr>
      <w:tr w:rsidR="00D57C09" w:rsidRPr="00090C64" w14:paraId="1C7C967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D12993">
            <w:pPr>
              <w:pStyle w:val="TAL"/>
            </w:pPr>
            <w:r w:rsidRPr="00F35EA5">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D12993">
            <w:pPr>
              <w:pStyle w:val="TAL"/>
            </w:pPr>
            <w:r w:rsidRPr="00E1015F">
              <w:t>0137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D12993">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D12993">
            <w:pPr>
              <w:pStyle w:val="TAL"/>
            </w:pPr>
            <w:r w:rsidRPr="00E1015F">
              <w:t>16.0.0</w:t>
            </w:r>
          </w:p>
        </w:tc>
      </w:tr>
      <w:tr w:rsidR="00D57C09" w:rsidRPr="00090C64" w14:paraId="3B4CEB4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D12993">
            <w:pPr>
              <w:pStyle w:val="TAL"/>
            </w:pPr>
            <w:r w:rsidRPr="00F35EA5">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D12993">
            <w:pPr>
              <w:pStyle w:val="TAL"/>
            </w:pPr>
            <w:r w:rsidRPr="00E1015F">
              <w:t>0138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D12993">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D12993">
            <w:pPr>
              <w:pStyle w:val="TAL"/>
            </w:pPr>
            <w:r w:rsidRPr="00E1015F">
              <w:t>16.0.0</w:t>
            </w:r>
          </w:p>
        </w:tc>
      </w:tr>
      <w:tr w:rsidR="00D57C09" w:rsidRPr="00090C64" w14:paraId="66F35DD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D12993">
            <w:pPr>
              <w:pStyle w:val="TAL"/>
            </w:pPr>
            <w:r w:rsidRPr="00F35EA5">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D12993">
            <w:pPr>
              <w:pStyle w:val="TAL"/>
            </w:pPr>
            <w:r w:rsidRPr="00E1015F">
              <w:t>0139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D12993">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D12993">
            <w:pPr>
              <w:pStyle w:val="TAL"/>
            </w:pPr>
            <w:r w:rsidRPr="00E1015F">
              <w:t>16.0.0</w:t>
            </w:r>
          </w:p>
        </w:tc>
      </w:tr>
      <w:tr w:rsidR="00D57C09" w:rsidRPr="00090C64" w14:paraId="34C79A9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D12993">
            <w:pPr>
              <w:pStyle w:val="TAL"/>
            </w:pPr>
            <w:r w:rsidRPr="00D5616A">
              <w:t>2019-06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D12993">
            <w:pPr>
              <w:pStyle w:val="TAL"/>
            </w:pPr>
            <w:r w:rsidRPr="00F35EA5">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D12993">
            <w:pPr>
              <w:pStyle w:val="TAL"/>
            </w:pPr>
            <w:r w:rsidRPr="00F35EA5">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D12993">
            <w:pPr>
              <w:pStyle w:val="TAL"/>
            </w:pPr>
            <w:r w:rsidRPr="00E1015F">
              <w:t>0140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D12993">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D12993">
            <w:pPr>
              <w:pStyle w:val="TAL"/>
            </w:pPr>
            <w:r w:rsidRPr="00E1015F">
              <w:t>16.0.0</w:t>
            </w:r>
          </w:p>
        </w:tc>
      </w:tr>
      <w:tr w:rsidR="00D57C09" w:rsidRPr="00090C64" w14:paraId="234D112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D12993">
            <w:pPr>
              <w:pStyle w:val="TAL"/>
            </w:pPr>
            <w:r w:rsidRPr="00E1015F">
              <w:t>0146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D12993">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D12993">
            <w:pPr>
              <w:pStyle w:val="TAL"/>
            </w:pPr>
            <w:r w:rsidRPr="00E1015F">
              <w:t>16.1.0</w:t>
            </w:r>
          </w:p>
        </w:tc>
      </w:tr>
      <w:tr w:rsidR="00D57C09" w:rsidRPr="00090C64" w14:paraId="5882D8D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D12993">
            <w:pPr>
              <w:pStyle w:val="TAL"/>
            </w:pPr>
            <w:r w:rsidRPr="00E1015F">
              <w:t>0148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D12993">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D12993">
            <w:pPr>
              <w:pStyle w:val="TAL"/>
            </w:pPr>
            <w:r w:rsidRPr="00E1015F">
              <w:t>16.1.0</w:t>
            </w:r>
          </w:p>
        </w:tc>
      </w:tr>
      <w:tr w:rsidR="00D57C09" w:rsidRPr="00090C64" w14:paraId="02C589D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D12993">
            <w:pPr>
              <w:pStyle w:val="TAL"/>
            </w:pPr>
            <w:r w:rsidRPr="00E1015F">
              <w:t>0150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D12993">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D12993">
            <w:pPr>
              <w:pStyle w:val="TAL"/>
            </w:pPr>
            <w:r w:rsidRPr="00E1015F">
              <w:t>16.1.0</w:t>
            </w:r>
          </w:p>
        </w:tc>
      </w:tr>
      <w:tr w:rsidR="00D57C09" w:rsidRPr="00090C64" w14:paraId="465A6EC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D12993">
            <w:pPr>
              <w:pStyle w:val="TAL"/>
            </w:pPr>
            <w:r w:rsidRPr="00E1015F">
              <w:t>0152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D12993">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D12993">
            <w:pPr>
              <w:pStyle w:val="TAL"/>
            </w:pPr>
            <w:r w:rsidRPr="00E1015F">
              <w:t>16.1.0</w:t>
            </w:r>
          </w:p>
        </w:tc>
      </w:tr>
      <w:tr w:rsidR="00D57C09" w:rsidRPr="00090C64" w14:paraId="49D7FB4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D12993">
            <w:pPr>
              <w:pStyle w:val="TAL"/>
            </w:pPr>
            <w:r w:rsidRPr="00E1015F">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D12993">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D12993">
            <w:pPr>
              <w:pStyle w:val="TAL"/>
            </w:pPr>
            <w:r w:rsidRPr="00E1015F">
              <w:t>16.1.0</w:t>
            </w:r>
          </w:p>
        </w:tc>
      </w:tr>
      <w:tr w:rsidR="00D57C09" w:rsidRPr="00090C64" w14:paraId="3AF47CF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D12993">
            <w:pPr>
              <w:pStyle w:val="TAL"/>
            </w:pPr>
            <w:r w:rsidRPr="00E1015F">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D12993">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D12993">
            <w:pPr>
              <w:pStyle w:val="TAL"/>
            </w:pPr>
            <w:r w:rsidRPr="00E1015F">
              <w:t>16.1.0</w:t>
            </w:r>
          </w:p>
        </w:tc>
      </w:tr>
      <w:tr w:rsidR="00D57C09" w:rsidRPr="00090C64" w14:paraId="46C989C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D12993">
            <w:pPr>
              <w:pStyle w:val="TAL"/>
            </w:pPr>
            <w:r w:rsidRPr="00E1015F">
              <w:t>0160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D12993">
            <w:pPr>
              <w:pStyle w:val="TAL"/>
            </w:pPr>
            <w:r w:rsidRPr="00E1015F">
              <w:t>16.1.0</w:t>
            </w:r>
          </w:p>
        </w:tc>
      </w:tr>
      <w:tr w:rsidR="00D57C09" w:rsidRPr="00090C64" w14:paraId="3F6F982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D12993">
            <w:pPr>
              <w:pStyle w:val="TAL"/>
            </w:pPr>
            <w:r w:rsidRPr="00F35EA5">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D12993">
            <w:pPr>
              <w:pStyle w:val="TAL"/>
            </w:pPr>
            <w:r w:rsidRPr="00E1015F">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D12993">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D12993">
            <w:pPr>
              <w:pStyle w:val="TAL"/>
            </w:pPr>
            <w:r w:rsidRPr="00E1015F">
              <w:t>16.1.0</w:t>
            </w:r>
          </w:p>
        </w:tc>
      </w:tr>
      <w:tr w:rsidR="00D57C09" w:rsidRPr="00090C64" w14:paraId="662D16B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D12993">
            <w:pPr>
              <w:pStyle w:val="TAL"/>
            </w:pPr>
            <w:r w:rsidRPr="00E1015F">
              <w:t>0169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D12993">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D12993">
            <w:pPr>
              <w:pStyle w:val="TAL"/>
            </w:pPr>
            <w:r w:rsidRPr="00E1015F">
              <w:t>16.1.0</w:t>
            </w:r>
          </w:p>
        </w:tc>
      </w:tr>
      <w:tr w:rsidR="00D57C09" w:rsidRPr="00090C64" w14:paraId="57D4E5B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D12993">
            <w:pPr>
              <w:pStyle w:val="TAL"/>
            </w:pPr>
            <w:r w:rsidRPr="00F35EA5">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D12993">
            <w:pPr>
              <w:pStyle w:val="TAL"/>
            </w:pPr>
            <w:r w:rsidRPr="00E1015F">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D12993">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D12993">
            <w:pPr>
              <w:pStyle w:val="TAL"/>
            </w:pPr>
            <w:r w:rsidRPr="00E1015F">
              <w:t>16.1.0</w:t>
            </w:r>
          </w:p>
        </w:tc>
      </w:tr>
      <w:tr w:rsidR="00D57C09" w:rsidRPr="00090C64" w14:paraId="013A009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D12993">
            <w:pPr>
              <w:pStyle w:val="TAL"/>
            </w:pPr>
            <w:r w:rsidRPr="00F35EA5">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D12993">
            <w:pPr>
              <w:pStyle w:val="TAL"/>
            </w:pPr>
            <w:r w:rsidRPr="00E1015F">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D12993">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D12993">
            <w:pPr>
              <w:pStyle w:val="TAL"/>
            </w:pPr>
            <w:r w:rsidRPr="00E1015F">
              <w:t>16.1.0</w:t>
            </w:r>
          </w:p>
        </w:tc>
      </w:tr>
      <w:tr w:rsidR="00D57C09" w:rsidRPr="00090C64" w14:paraId="571A579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D12993">
            <w:pPr>
              <w:pStyle w:val="TAL"/>
            </w:pPr>
            <w:r w:rsidRPr="00E1015F">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D12993">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D12993">
            <w:pPr>
              <w:pStyle w:val="TAL"/>
            </w:pPr>
            <w:r w:rsidRPr="00E1015F">
              <w:t>16.1.0</w:t>
            </w:r>
          </w:p>
        </w:tc>
      </w:tr>
      <w:tr w:rsidR="00D57C09" w:rsidRPr="00090C64" w14:paraId="292D910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D12993">
            <w:pPr>
              <w:pStyle w:val="TAL"/>
            </w:pPr>
            <w:r w:rsidRPr="00E1015F">
              <w:t>0180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D12993">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D12993">
            <w:pPr>
              <w:pStyle w:val="TAL"/>
            </w:pPr>
            <w:r w:rsidRPr="00E1015F">
              <w:t>16.1.0</w:t>
            </w:r>
          </w:p>
        </w:tc>
      </w:tr>
      <w:tr w:rsidR="00D57C09" w:rsidRPr="00090C64" w14:paraId="022874C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D12993">
            <w:pPr>
              <w:pStyle w:val="TAL"/>
            </w:pPr>
            <w:r w:rsidRPr="00E1015F">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D12993">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D12993">
            <w:pPr>
              <w:pStyle w:val="TAL"/>
            </w:pPr>
            <w:r w:rsidRPr="00E1015F">
              <w:t>16.1.0</w:t>
            </w:r>
          </w:p>
        </w:tc>
      </w:tr>
      <w:tr w:rsidR="00D57C09" w:rsidRPr="00090C64" w14:paraId="7BDE5C8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D12993">
            <w:pPr>
              <w:pStyle w:val="TAL"/>
            </w:pPr>
            <w:r w:rsidRPr="00E1015F">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D12993">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D12993">
            <w:pPr>
              <w:pStyle w:val="TAL"/>
            </w:pPr>
            <w:r w:rsidRPr="00E1015F">
              <w:t>16.1.0</w:t>
            </w:r>
          </w:p>
        </w:tc>
      </w:tr>
      <w:tr w:rsidR="00D57C09" w:rsidRPr="00090C64" w14:paraId="7810D3A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D12993">
            <w:pPr>
              <w:pStyle w:val="TAL"/>
            </w:pPr>
            <w:r w:rsidRPr="00E1015F">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D12993">
            <w:pPr>
              <w:pStyle w:val="TAL"/>
            </w:pPr>
            <w:r w:rsidRPr="00E1015F">
              <w:t>16.1.0</w:t>
            </w:r>
          </w:p>
        </w:tc>
      </w:tr>
      <w:tr w:rsidR="00D57C09" w:rsidRPr="00090C64" w14:paraId="74BED1C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D12993">
            <w:pPr>
              <w:pStyle w:val="TAL"/>
            </w:pPr>
            <w:r w:rsidRPr="00D5616A">
              <w:t>2019-09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D12993">
            <w:pPr>
              <w:pStyle w:val="TAL"/>
            </w:pPr>
            <w:r w:rsidRPr="00F35EA5">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D12993">
            <w:pPr>
              <w:pStyle w:val="TAL"/>
            </w:pPr>
            <w:r w:rsidRPr="00E1015F">
              <w:t>0188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D12993">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D12993">
            <w:pPr>
              <w:pStyle w:val="TAL"/>
            </w:pPr>
            <w:r w:rsidRPr="00E1015F">
              <w:t>16.1.0</w:t>
            </w:r>
          </w:p>
        </w:tc>
      </w:tr>
      <w:tr w:rsidR="00D57C09" w:rsidRPr="00090C64" w14:paraId="77186E3F"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D12993">
            <w:pPr>
              <w:pStyle w:val="TAL"/>
            </w:pPr>
            <w:r w:rsidRPr="00F35EA5">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D12993">
            <w:pPr>
              <w:pStyle w:val="TAL"/>
            </w:pPr>
            <w:r w:rsidRPr="00E1015F">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D12993">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D12993">
            <w:pPr>
              <w:pStyle w:val="TAL"/>
            </w:pPr>
            <w:r w:rsidRPr="00E1015F">
              <w:t>16.2.0</w:t>
            </w:r>
          </w:p>
        </w:tc>
      </w:tr>
      <w:tr w:rsidR="00D57C09" w:rsidRPr="00090C64" w14:paraId="109AC65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D12993">
            <w:pPr>
              <w:pStyle w:val="TAL"/>
            </w:pPr>
            <w:r w:rsidRPr="00E1015F">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D12993">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D12993">
            <w:pPr>
              <w:pStyle w:val="TAL"/>
            </w:pPr>
            <w:r w:rsidRPr="00E1015F">
              <w:t>16.2.0</w:t>
            </w:r>
          </w:p>
        </w:tc>
      </w:tr>
      <w:tr w:rsidR="00D57C09" w:rsidRPr="00090C64" w14:paraId="75F4673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D12993">
            <w:pPr>
              <w:pStyle w:val="TAL"/>
            </w:pPr>
            <w:r w:rsidRPr="00E1015F">
              <w:t>0194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D12993">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D12993">
            <w:pPr>
              <w:pStyle w:val="TAL"/>
            </w:pPr>
            <w:r w:rsidRPr="00E1015F">
              <w:t>16.2.0</w:t>
            </w:r>
          </w:p>
        </w:tc>
      </w:tr>
      <w:tr w:rsidR="00D57C09" w:rsidRPr="00090C64" w14:paraId="1238A4F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D12993">
            <w:pPr>
              <w:pStyle w:val="TAL"/>
            </w:pPr>
            <w:r w:rsidRPr="00F35EA5">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D12993">
            <w:pPr>
              <w:pStyle w:val="TAL"/>
            </w:pPr>
            <w:r w:rsidRPr="00E1015F">
              <w:t>0198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D12993">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D12993">
            <w:pPr>
              <w:pStyle w:val="TAL"/>
            </w:pPr>
            <w:r w:rsidRPr="00E1015F">
              <w:t>16.2.0</w:t>
            </w:r>
          </w:p>
        </w:tc>
      </w:tr>
      <w:tr w:rsidR="00D57C09" w:rsidRPr="00090C64" w14:paraId="134C9EC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D12993">
            <w:pPr>
              <w:pStyle w:val="TAL"/>
            </w:pPr>
            <w:r w:rsidRPr="00E1015F">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D12993">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D12993">
            <w:pPr>
              <w:pStyle w:val="TAL"/>
            </w:pPr>
            <w:r w:rsidRPr="00E1015F">
              <w:t>16.2.0</w:t>
            </w:r>
          </w:p>
        </w:tc>
      </w:tr>
      <w:tr w:rsidR="00D57C09" w:rsidRPr="00090C64" w14:paraId="495676D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D12993">
            <w:pPr>
              <w:pStyle w:val="TAL"/>
            </w:pPr>
            <w:r w:rsidRPr="00E1015F">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D12993">
            <w:pPr>
              <w:pStyle w:val="TAL"/>
            </w:pPr>
            <w:r w:rsidRPr="00E1015F">
              <w:t>16.2.0</w:t>
            </w:r>
          </w:p>
        </w:tc>
      </w:tr>
      <w:tr w:rsidR="00D57C09" w:rsidRPr="00090C64" w14:paraId="38796CF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D12993">
            <w:pPr>
              <w:pStyle w:val="TAL"/>
            </w:pPr>
            <w:r w:rsidRPr="00E1015F">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D12993">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D12993">
            <w:pPr>
              <w:pStyle w:val="TAL"/>
            </w:pPr>
            <w:r w:rsidRPr="00E1015F">
              <w:t>16.2.0</w:t>
            </w:r>
          </w:p>
        </w:tc>
      </w:tr>
      <w:tr w:rsidR="00D57C09" w:rsidRPr="00090C64" w14:paraId="63FFEFE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D12993">
            <w:pPr>
              <w:pStyle w:val="TAL"/>
            </w:pPr>
            <w:r w:rsidRPr="00E1015F">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D12993">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D12993">
            <w:pPr>
              <w:pStyle w:val="TAL"/>
            </w:pPr>
            <w:r w:rsidRPr="00E1015F">
              <w:t>16.2.0</w:t>
            </w:r>
          </w:p>
        </w:tc>
      </w:tr>
      <w:tr w:rsidR="00D57C09" w:rsidRPr="00090C64" w14:paraId="5BAE854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D12993">
            <w:pPr>
              <w:pStyle w:val="TAL"/>
            </w:pPr>
            <w:r w:rsidRPr="00E1015F">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D12993">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D12993">
            <w:pPr>
              <w:pStyle w:val="TAL"/>
            </w:pPr>
            <w:r w:rsidRPr="00E1015F">
              <w:t>16.2.0</w:t>
            </w:r>
          </w:p>
        </w:tc>
      </w:tr>
      <w:tr w:rsidR="00D57C09" w:rsidRPr="00090C64" w14:paraId="1296281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D12993">
            <w:pPr>
              <w:pStyle w:val="TAL"/>
            </w:pPr>
            <w:r w:rsidRPr="00E1015F">
              <w:t>0212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D12993">
            <w:pPr>
              <w:pStyle w:val="TAL"/>
            </w:pPr>
            <w:r w:rsidRPr="00E1015F">
              <w:t>16.2.0</w:t>
            </w:r>
          </w:p>
        </w:tc>
      </w:tr>
      <w:tr w:rsidR="00D57C09" w:rsidRPr="00090C64" w14:paraId="0CA75A2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D12993">
            <w:pPr>
              <w:pStyle w:val="TAL"/>
            </w:pPr>
            <w:r w:rsidRPr="00E1015F">
              <w:t>0214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D12993">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D12993">
            <w:pPr>
              <w:pStyle w:val="TAL"/>
            </w:pPr>
            <w:r w:rsidRPr="00E1015F">
              <w:t>16.2.0</w:t>
            </w:r>
          </w:p>
        </w:tc>
      </w:tr>
      <w:tr w:rsidR="00D57C09" w:rsidRPr="00090C64" w14:paraId="6DC0E573"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D12993">
            <w:pPr>
              <w:pStyle w:val="TAL"/>
            </w:pPr>
            <w:r w:rsidRPr="00D5616A">
              <w:t>2019-12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D12993">
            <w:pPr>
              <w:pStyle w:val="TAL"/>
            </w:pPr>
            <w:r w:rsidRPr="00F35EA5">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D12993">
            <w:pPr>
              <w:pStyle w:val="TAL"/>
            </w:pPr>
            <w:r w:rsidRPr="00F35EA5">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D12993">
            <w:pPr>
              <w:pStyle w:val="TAL"/>
            </w:pPr>
            <w:r w:rsidRPr="00E1015F">
              <w:t>0216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D12993">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D12993">
            <w:pPr>
              <w:pStyle w:val="TAL"/>
            </w:pPr>
            <w:r w:rsidRPr="00E1015F">
              <w:t>16.2.0</w:t>
            </w:r>
          </w:p>
        </w:tc>
      </w:tr>
      <w:tr w:rsidR="00D57C09" w:rsidRPr="00090C64" w14:paraId="062068A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D12993">
            <w:pPr>
              <w:pStyle w:val="TAL"/>
            </w:pPr>
            <w:r w:rsidRPr="00D5616A">
              <w:t>2020-03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D12993">
            <w:pPr>
              <w:pStyle w:val="TAL"/>
            </w:pPr>
            <w:r w:rsidRPr="00F35EA5">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D12993">
            <w:pPr>
              <w:pStyle w:val="TAL"/>
            </w:pPr>
            <w:r w:rsidRPr="00F35EA5">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D12993">
            <w:pPr>
              <w:pStyle w:val="TAL"/>
            </w:pPr>
            <w:r w:rsidRPr="00E1015F">
              <w:t>0217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D12993">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D12993">
            <w:pPr>
              <w:pStyle w:val="TAL"/>
            </w:pPr>
            <w:r w:rsidRPr="00E1015F">
              <w:t>16.3.0</w:t>
            </w:r>
          </w:p>
        </w:tc>
      </w:tr>
      <w:tr w:rsidR="00D57C09" w:rsidRPr="00090C64" w14:paraId="3DCE866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D12993">
            <w:pPr>
              <w:pStyle w:val="TAL"/>
            </w:pPr>
            <w:r w:rsidRPr="00D5616A">
              <w:t>2020-03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D12993">
            <w:pPr>
              <w:pStyle w:val="TAL"/>
            </w:pPr>
            <w:r w:rsidRPr="00F35EA5">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D12993">
            <w:pPr>
              <w:pStyle w:val="TAL"/>
            </w:pPr>
            <w:r w:rsidRPr="00F35EA5">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D12993">
            <w:pPr>
              <w:pStyle w:val="TAL"/>
            </w:pPr>
            <w:r w:rsidRPr="00E1015F">
              <w:t>0218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D12993">
            <w:pPr>
              <w:pStyle w:val="TAL"/>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D12993">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D12993">
            <w:pPr>
              <w:pStyle w:val="TAL"/>
            </w:pPr>
            <w:r w:rsidRPr="00E1015F">
              <w:t>16.3.0</w:t>
            </w:r>
          </w:p>
        </w:tc>
      </w:tr>
      <w:tr w:rsidR="00474A7A" w:rsidRPr="00090C64" w14:paraId="35D6C80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D12993">
            <w:pPr>
              <w:pStyle w:val="TAL"/>
            </w:pPr>
            <w:r w:rsidRPr="00E1015F">
              <w:t>0220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D12993">
            <w:pPr>
              <w:pStyle w:val="TAL"/>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D12993">
            <w:pPr>
              <w:pStyle w:val="TAL"/>
            </w:pPr>
            <w:r w:rsidRPr="00E1015F">
              <w:t>16.4.0</w:t>
            </w:r>
          </w:p>
        </w:tc>
      </w:tr>
      <w:tr w:rsidR="00474A7A" w:rsidRPr="00090C64" w14:paraId="50B8257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D12993">
            <w:pPr>
              <w:pStyle w:val="TAL"/>
            </w:pPr>
            <w:r w:rsidRPr="00E1015F">
              <w:t>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D12993">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D12993">
            <w:pPr>
              <w:pStyle w:val="TAL"/>
            </w:pPr>
            <w:r w:rsidRPr="00E1015F">
              <w:t>16.4.0</w:t>
            </w:r>
          </w:p>
        </w:tc>
      </w:tr>
      <w:tr w:rsidR="00474A7A" w:rsidRPr="00090C64" w14:paraId="441C87A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D12993">
            <w:pPr>
              <w:pStyle w:val="TAL"/>
            </w:pPr>
            <w:r w:rsidRPr="00E1015F">
              <w:t>0224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D12993">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D12993">
            <w:pPr>
              <w:pStyle w:val="TAL"/>
            </w:pPr>
            <w:r w:rsidRPr="00E1015F">
              <w:t>16.4.0</w:t>
            </w:r>
          </w:p>
        </w:tc>
      </w:tr>
      <w:tr w:rsidR="00474A7A" w:rsidRPr="00090C64" w14:paraId="0F7DA0B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D12993">
            <w:pPr>
              <w:pStyle w:val="TAL"/>
            </w:pPr>
            <w:r w:rsidRPr="00E1015F">
              <w:t>0226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D12993">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D12993">
            <w:pPr>
              <w:pStyle w:val="TAL"/>
            </w:pPr>
            <w:r w:rsidRPr="00E1015F">
              <w:t>16.4.0</w:t>
            </w:r>
          </w:p>
        </w:tc>
      </w:tr>
      <w:tr w:rsidR="00474A7A" w:rsidRPr="00090C64" w14:paraId="2856ADA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D12993">
            <w:pPr>
              <w:pStyle w:val="TAL"/>
            </w:pPr>
            <w:r w:rsidRPr="00F35EA5">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D12993">
            <w:pPr>
              <w:pStyle w:val="TAL"/>
            </w:pPr>
            <w:r w:rsidRPr="00E1015F">
              <w:t>0228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D12993">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D12993">
            <w:pPr>
              <w:pStyle w:val="TAL"/>
            </w:pPr>
            <w:r w:rsidRPr="00E1015F">
              <w:t>16.4.0</w:t>
            </w:r>
          </w:p>
        </w:tc>
      </w:tr>
      <w:tr w:rsidR="00474A7A" w:rsidRPr="00090C64" w14:paraId="69B7691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D12993">
            <w:pPr>
              <w:pStyle w:val="TAL"/>
            </w:pPr>
            <w:r w:rsidRPr="00E1015F">
              <w:t>0230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D12993">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D12993">
            <w:pPr>
              <w:pStyle w:val="TAL"/>
            </w:pPr>
            <w:r w:rsidRPr="00E1015F">
              <w:t>16.4.0</w:t>
            </w:r>
          </w:p>
        </w:tc>
      </w:tr>
      <w:tr w:rsidR="00474A7A" w:rsidRPr="00090C64" w14:paraId="712C44D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D12993">
            <w:pPr>
              <w:pStyle w:val="TAL"/>
            </w:pPr>
            <w:r w:rsidRPr="00D5616A">
              <w:t>2020-06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D12993">
            <w:pPr>
              <w:pStyle w:val="TAL"/>
            </w:pPr>
            <w:r w:rsidRPr="00F35EA5">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D12993">
            <w:pPr>
              <w:pStyle w:val="TAL"/>
            </w:pPr>
            <w:r w:rsidRPr="00E1015F">
              <w:t>0232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D12993">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D12993">
            <w:pPr>
              <w:pStyle w:val="TAL"/>
            </w:pPr>
            <w:r w:rsidRPr="00E1015F">
              <w:t>16.4.0</w:t>
            </w:r>
          </w:p>
        </w:tc>
      </w:tr>
      <w:tr w:rsidR="0038589B" w:rsidRPr="00090C64" w14:paraId="2746952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D12993">
            <w:pPr>
              <w:pStyle w:val="TAL"/>
            </w:pPr>
            <w:r w:rsidRPr="00D5616A">
              <w:t>2020-09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D12993">
            <w:pPr>
              <w:pStyle w:val="TAL"/>
            </w:pPr>
            <w:r w:rsidRPr="00F35EA5">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D12993">
            <w:pPr>
              <w:pStyle w:val="TAL"/>
              <w:rPr>
                <w:rFonts w:cs="Arial"/>
              </w:rPr>
            </w:pPr>
            <w:r w:rsidRPr="00F35EA5">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D12993">
            <w:pPr>
              <w:pStyle w:val="TAL"/>
            </w:pPr>
            <w:r w:rsidRPr="00E1015F">
              <w:t>0236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D12993">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D12993">
            <w:pPr>
              <w:pStyle w:val="TAL"/>
            </w:pPr>
            <w:r w:rsidRPr="00E1015F">
              <w:t>16.5.0</w:t>
            </w:r>
          </w:p>
        </w:tc>
      </w:tr>
      <w:tr w:rsidR="0038589B" w:rsidRPr="00090C64" w14:paraId="62FB386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D12993">
            <w:pPr>
              <w:pStyle w:val="TAL"/>
            </w:pPr>
            <w:r w:rsidRPr="00D5616A">
              <w:t>2020-09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D12993">
            <w:pPr>
              <w:pStyle w:val="TAL"/>
            </w:pPr>
            <w:r w:rsidRPr="00F35EA5">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D12993">
            <w:pPr>
              <w:pStyle w:val="TAL"/>
              <w:rPr>
                <w:rFonts w:cs="Arial"/>
              </w:rPr>
            </w:pPr>
            <w:r w:rsidRPr="00F35EA5">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D12993">
            <w:pPr>
              <w:pStyle w:val="TAL"/>
            </w:pPr>
            <w:r w:rsidRPr="00E1015F">
              <w:t>0238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D12993">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D12993">
            <w:pPr>
              <w:pStyle w:val="TAL"/>
            </w:pPr>
            <w:r w:rsidRPr="00E1015F">
              <w:t>16.5.0</w:t>
            </w:r>
          </w:p>
        </w:tc>
      </w:tr>
      <w:tr w:rsidR="003174F8" w:rsidRPr="00090C64" w14:paraId="7DB4737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D12993">
            <w:pPr>
              <w:pStyle w:val="TAL"/>
            </w:pPr>
            <w:r w:rsidRPr="00F35EA5">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D12993">
            <w:pPr>
              <w:pStyle w:val="TAL"/>
            </w:pPr>
            <w:r w:rsidRPr="00E1015F">
              <w:t>0249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D12993">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D12993">
            <w:pPr>
              <w:pStyle w:val="TAL"/>
            </w:pPr>
            <w:r w:rsidRPr="00E1015F">
              <w:t>16.6.0</w:t>
            </w:r>
          </w:p>
        </w:tc>
      </w:tr>
      <w:tr w:rsidR="003174F8" w:rsidRPr="00090C64" w14:paraId="3BB27DE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D12993">
            <w:pPr>
              <w:pStyle w:val="TAL"/>
            </w:pPr>
            <w:r w:rsidRPr="00E1015F">
              <w:t>0254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D12993">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D12993">
            <w:pPr>
              <w:pStyle w:val="TAL"/>
            </w:pPr>
            <w:r w:rsidRPr="00E1015F">
              <w:t>16.6.0</w:t>
            </w:r>
          </w:p>
        </w:tc>
      </w:tr>
      <w:tr w:rsidR="003174F8" w:rsidRPr="00090C64" w14:paraId="190DDD96"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D12993">
            <w:pPr>
              <w:pStyle w:val="TAL"/>
            </w:pPr>
            <w:r w:rsidRPr="00E1015F">
              <w:t>0255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D12993">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D12993">
            <w:pPr>
              <w:pStyle w:val="TAL"/>
            </w:pPr>
            <w:r w:rsidRPr="00E1015F">
              <w:t>16.6.0</w:t>
            </w:r>
          </w:p>
        </w:tc>
      </w:tr>
      <w:tr w:rsidR="003174F8" w:rsidRPr="00090C64" w14:paraId="2E0A805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D12993">
            <w:pPr>
              <w:pStyle w:val="TAL"/>
            </w:pPr>
            <w:r w:rsidRPr="00E1015F">
              <w:t>0257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D12993">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D12993">
            <w:pPr>
              <w:pStyle w:val="TAL"/>
            </w:pPr>
            <w:r w:rsidRPr="00E1015F">
              <w:t>16.6.0</w:t>
            </w:r>
          </w:p>
        </w:tc>
      </w:tr>
      <w:tr w:rsidR="003174F8" w:rsidRPr="00090C64" w14:paraId="6E26EA6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D12993">
            <w:pPr>
              <w:pStyle w:val="TAL"/>
            </w:pPr>
            <w:r w:rsidRPr="00E1015F">
              <w:t>0259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D12993">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D12993">
            <w:pPr>
              <w:pStyle w:val="TAL"/>
            </w:pPr>
            <w:r w:rsidRPr="00E1015F">
              <w:t>16.6.0</w:t>
            </w:r>
          </w:p>
        </w:tc>
      </w:tr>
      <w:tr w:rsidR="003174F8" w:rsidRPr="00090C64" w14:paraId="557610A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D12993">
            <w:pPr>
              <w:pStyle w:val="TAL"/>
            </w:pPr>
            <w:r w:rsidRPr="00E1015F">
              <w:t>0263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D12993">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D12993">
            <w:pPr>
              <w:pStyle w:val="TAL"/>
            </w:pPr>
            <w:r w:rsidRPr="00E1015F">
              <w:t>16.6.0</w:t>
            </w:r>
          </w:p>
        </w:tc>
      </w:tr>
      <w:tr w:rsidR="003174F8" w:rsidRPr="00090C64" w14:paraId="2C95B10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D12993">
            <w:pPr>
              <w:pStyle w:val="TAL"/>
            </w:pPr>
            <w:r w:rsidRPr="00E1015F">
              <w:t>0266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D12993">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D12993">
            <w:pPr>
              <w:pStyle w:val="TAL"/>
            </w:pPr>
            <w:r w:rsidRPr="00E1015F">
              <w:t>16.6.0</w:t>
            </w:r>
          </w:p>
        </w:tc>
      </w:tr>
      <w:tr w:rsidR="003174F8" w:rsidRPr="00090C64" w14:paraId="3CD8A2B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D12993">
            <w:pPr>
              <w:pStyle w:val="TAL"/>
            </w:pPr>
            <w:r w:rsidRPr="00D5616A">
              <w:t>2020-12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D12993">
            <w:pPr>
              <w:pStyle w:val="TAL"/>
            </w:pPr>
            <w:r w:rsidRPr="00F35EA5">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D12993">
            <w:pPr>
              <w:pStyle w:val="TAL"/>
            </w:pPr>
            <w:r w:rsidRPr="00E1015F">
              <w:t>0267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D12993">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D12993">
            <w:pPr>
              <w:pStyle w:val="TAL"/>
            </w:pPr>
            <w:r w:rsidRPr="00E1015F">
              <w:t>16.6.0</w:t>
            </w:r>
          </w:p>
        </w:tc>
      </w:tr>
      <w:tr w:rsidR="00016871" w:rsidRPr="00090C64" w14:paraId="5A19470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D12993">
            <w:pPr>
              <w:pStyle w:val="TAL"/>
            </w:pPr>
            <w:r w:rsidRPr="00F35EA5">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D12993">
            <w:pPr>
              <w:pStyle w:val="TAL"/>
            </w:pPr>
            <w:r w:rsidRPr="00E1015F">
              <w:t>0274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D12993">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D12993">
            <w:pPr>
              <w:pStyle w:val="TAL"/>
            </w:pPr>
            <w:r w:rsidRPr="00E1015F">
              <w:t>16.7.0</w:t>
            </w:r>
          </w:p>
        </w:tc>
      </w:tr>
      <w:tr w:rsidR="00B86B9A" w:rsidRPr="00090C64" w14:paraId="08DF3B4D"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D12993">
            <w:pPr>
              <w:pStyle w:val="TAL"/>
            </w:pPr>
            <w:r w:rsidRPr="00E1015F">
              <w:t>0281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D12993">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D12993">
            <w:pPr>
              <w:pStyle w:val="TAL"/>
            </w:pPr>
            <w:r w:rsidRPr="00E1015F">
              <w:t>16.7.0</w:t>
            </w:r>
          </w:p>
        </w:tc>
      </w:tr>
      <w:tr w:rsidR="00B86B9A" w:rsidRPr="00090C64" w14:paraId="1026D544"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D12993">
            <w:pPr>
              <w:pStyle w:val="TAL"/>
            </w:pPr>
            <w:r w:rsidRPr="00E1015F">
              <w:t>0284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D12993">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D12993">
            <w:pPr>
              <w:pStyle w:val="TAL"/>
            </w:pPr>
            <w:r w:rsidRPr="00E1015F">
              <w:t>16.7.0</w:t>
            </w:r>
          </w:p>
        </w:tc>
      </w:tr>
      <w:tr w:rsidR="00B86B9A" w:rsidRPr="00090C64" w14:paraId="6711CCE0"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D12993">
            <w:pPr>
              <w:pStyle w:val="TAL"/>
            </w:pPr>
            <w:r w:rsidRPr="00D5616A">
              <w:t>2021-03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D12993">
            <w:pPr>
              <w:pStyle w:val="TAL"/>
            </w:pPr>
            <w:r w:rsidRPr="00F35EA5">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D12993">
            <w:pPr>
              <w:pStyle w:val="TAL"/>
            </w:pPr>
            <w:r w:rsidRPr="00F35EA5">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D12993">
            <w:pPr>
              <w:pStyle w:val="TAL"/>
            </w:pPr>
            <w:r w:rsidRPr="00E1015F">
              <w:t>0286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D12993">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D12993">
            <w:pPr>
              <w:pStyle w:val="TAL"/>
            </w:pPr>
            <w:r w:rsidRPr="00E1015F">
              <w:t>16.7.0</w:t>
            </w:r>
          </w:p>
        </w:tc>
      </w:tr>
      <w:tr w:rsidR="003C3D13" w:rsidRPr="00090C64" w14:paraId="4918714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D12993">
            <w:pPr>
              <w:pStyle w:val="TAL"/>
            </w:pPr>
            <w:r w:rsidRPr="00F35EA5">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D12993">
            <w:pPr>
              <w:pStyle w:val="TAL"/>
            </w:pPr>
            <w:r w:rsidRPr="00E1015F">
              <w:t>0298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D12993">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D12993">
            <w:pPr>
              <w:pStyle w:val="TAL"/>
            </w:pPr>
            <w:r w:rsidRPr="00E1015F">
              <w:t>16.8.0</w:t>
            </w:r>
          </w:p>
        </w:tc>
      </w:tr>
      <w:tr w:rsidR="005627CD" w:rsidRPr="00090C64" w14:paraId="2AF3112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D12993">
            <w:pPr>
              <w:pStyle w:val="TAL"/>
              <w:rPr>
                <w:rFonts w:cs="Arial"/>
              </w:rPr>
            </w:pPr>
            <w:r w:rsidRPr="00F35EA5">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D12993">
            <w:pPr>
              <w:pStyle w:val="TAL"/>
              <w:rPr>
                <w:rFonts w:cs="Arial"/>
              </w:rPr>
            </w:pPr>
            <w:r w:rsidRPr="00E1015F">
              <w:t>0301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D12993">
            <w:pPr>
              <w:pStyle w:val="TAL"/>
              <w:rPr>
                <w:rFonts w:cs="Arial"/>
              </w:rPr>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D12993">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D12993">
            <w:pPr>
              <w:pStyle w:val="TAL"/>
            </w:pPr>
            <w:r w:rsidRPr="00E1015F">
              <w:t>16.8.0</w:t>
            </w:r>
          </w:p>
        </w:tc>
      </w:tr>
      <w:tr w:rsidR="005627CD" w:rsidRPr="00090C64" w14:paraId="091431B1"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D12993">
            <w:pPr>
              <w:pStyle w:val="TAL"/>
              <w:rPr>
                <w:rFonts w:cs="Arial"/>
              </w:rPr>
            </w:pPr>
            <w:r w:rsidRPr="00F35EA5">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D12993">
            <w:pPr>
              <w:pStyle w:val="TAL"/>
              <w:rPr>
                <w:rFonts w:cs="Arial"/>
              </w:rPr>
            </w:pPr>
            <w:r w:rsidRPr="00E1015F">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D12993">
            <w:pPr>
              <w:pStyle w:val="TAL"/>
              <w:rPr>
                <w:rFonts w:cs="Arial"/>
              </w:rPr>
            </w:pPr>
            <w:r w:rsidRPr="00E1015F">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D12993">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D12993">
            <w:pPr>
              <w:pStyle w:val="TAL"/>
            </w:pPr>
            <w:r w:rsidRPr="00E1015F">
              <w:t>16.8.0</w:t>
            </w:r>
          </w:p>
        </w:tc>
      </w:tr>
      <w:tr w:rsidR="005627CD" w:rsidRPr="00090C64" w14:paraId="5AA07B4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D12993">
            <w:pPr>
              <w:pStyle w:val="TAL"/>
              <w:rPr>
                <w:rFonts w:cs="Arial"/>
              </w:rPr>
            </w:pPr>
            <w:r w:rsidRPr="00F35EA5">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D12993">
            <w:pPr>
              <w:pStyle w:val="TAL"/>
              <w:rPr>
                <w:rFonts w:cs="Arial"/>
              </w:rPr>
            </w:pPr>
            <w:r w:rsidRPr="00E1015F">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D12993">
            <w:pPr>
              <w:pStyle w:val="TAL"/>
              <w:rPr>
                <w:rFonts w:cs="Arial"/>
              </w:rPr>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D12993">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D12993">
            <w:pPr>
              <w:pStyle w:val="TAL"/>
            </w:pPr>
            <w:r w:rsidRPr="00E1015F">
              <w:t>16.8.0</w:t>
            </w:r>
          </w:p>
        </w:tc>
      </w:tr>
      <w:tr w:rsidR="005627CD" w:rsidRPr="00090C64" w14:paraId="0102FA5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D12993">
            <w:pPr>
              <w:pStyle w:val="TAL"/>
            </w:pPr>
            <w:r w:rsidRPr="00D5616A">
              <w:t>2021-06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D12993">
            <w:pPr>
              <w:pStyle w:val="TAL"/>
            </w:pPr>
            <w:r w:rsidRPr="00F35EA5">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D12993">
            <w:pPr>
              <w:pStyle w:val="TAL"/>
              <w:rPr>
                <w:rFonts w:cs="Arial"/>
              </w:rPr>
            </w:pPr>
            <w:r w:rsidRPr="00F35EA5">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D12993">
            <w:pPr>
              <w:pStyle w:val="TAL"/>
              <w:rPr>
                <w:rFonts w:cs="Arial"/>
              </w:rPr>
            </w:pPr>
            <w:r w:rsidRPr="00E1015F">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D12993">
            <w:pPr>
              <w:pStyle w:val="TAL"/>
              <w:rPr>
                <w:rFonts w:cs="Arial"/>
              </w:rPr>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D12993">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D12993">
            <w:pPr>
              <w:pStyle w:val="TAL"/>
            </w:pPr>
            <w:r w:rsidRPr="00E1015F">
              <w:t>16.8.0</w:t>
            </w:r>
          </w:p>
        </w:tc>
      </w:tr>
      <w:tr w:rsidR="000C4894" w:rsidRPr="00090C64" w14:paraId="67C9F88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D12993">
            <w:pPr>
              <w:pStyle w:val="TAL"/>
            </w:pPr>
            <w:r w:rsidRPr="00D5616A">
              <w:t>2021-09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D12993">
            <w:pPr>
              <w:pStyle w:val="TAL"/>
            </w:pPr>
            <w:r w:rsidRPr="00F35EA5">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D12993">
            <w:pPr>
              <w:pStyle w:val="TAL"/>
            </w:pPr>
            <w:r w:rsidRPr="00F35EA5">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D12993">
            <w:pPr>
              <w:pStyle w:val="TAL"/>
            </w:pPr>
            <w:r w:rsidRPr="00E1015F">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D12993">
            <w:pPr>
              <w:pStyle w:val="TAL"/>
            </w:pPr>
            <w:r w:rsidRPr="00E1015F">
              <w:t>16.9.0</w:t>
            </w:r>
          </w:p>
        </w:tc>
      </w:tr>
      <w:tr w:rsidR="003F3C6D" w:rsidRPr="00090C64" w14:paraId="72A6664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D12993">
            <w:pPr>
              <w:pStyle w:val="TAL"/>
            </w:pPr>
            <w:r w:rsidRPr="00D5616A">
              <w:t>2021-12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D12993">
            <w:pPr>
              <w:pStyle w:val="TAL"/>
            </w:pPr>
            <w:r w:rsidRPr="00F35EA5">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D12993">
            <w:pPr>
              <w:pStyle w:val="TAL"/>
            </w:pPr>
            <w:r w:rsidRPr="00F35EA5">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D12993">
            <w:pPr>
              <w:pStyle w:val="TAL"/>
            </w:pPr>
            <w:r w:rsidRPr="00E1015F">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D12993">
            <w:pPr>
              <w:pStyle w:val="TAL"/>
            </w:pPr>
            <w:r w:rsidRPr="00E1015F">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D12993">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D12993">
            <w:pPr>
              <w:pStyle w:val="TAL"/>
            </w:pPr>
            <w:r w:rsidRPr="00E1015F">
              <w:t>16.10.0</w:t>
            </w:r>
          </w:p>
        </w:tc>
      </w:tr>
      <w:tr w:rsidR="00A42660" w:rsidRPr="00090C64" w14:paraId="42E166D5"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D12993">
            <w:pPr>
              <w:pStyle w:val="TAL"/>
            </w:pPr>
            <w:r w:rsidRPr="00D5616A">
              <w:t>2022-03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D12993">
            <w:pPr>
              <w:pStyle w:val="TAL"/>
            </w:pPr>
            <w:r w:rsidRPr="00F35EA5">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D12993">
            <w:pPr>
              <w:pStyle w:val="TAL"/>
            </w:pPr>
            <w:r w:rsidRPr="00F35EA5">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D12993">
            <w:pPr>
              <w:pStyle w:val="TAL"/>
            </w:pPr>
            <w:r w:rsidRPr="00E1015F">
              <w:t>0325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D12993">
            <w:pPr>
              <w:pStyle w:val="TAL"/>
            </w:pPr>
            <w:r w:rsidRPr="00E1015F">
              <w:t>16.11.0</w:t>
            </w:r>
          </w:p>
        </w:tc>
      </w:tr>
      <w:tr w:rsidR="006652DC" w:rsidRPr="00090C64" w14:paraId="2EB21AD9"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D12993">
            <w:pPr>
              <w:pStyle w:val="TAL"/>
            </w:pPr>
            <w:r w:rsidRPr="00D5616A">
              <w:t>2022-06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D12993">
            <w:pPr>
              <w:pStyle w:val="TAL"/>
            </w:pPr>
            <w:r w:rsidRPr="00F35EA5">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D12993">
            <w:pPr>
              <w:pStyle w:val="TAL"/>
            </w:pPr>
            <w:r w:rsidRPr="00F35EA5">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D12993">
            <w:pPr>
              <w:pStyle w:val="TAL"/>
            </w:pPr>
            <w:r w:rsidRPr="00E1015F">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D12993">
            <w:pPr>
              <w:pStyle w:val="TAL"/>
            </w:pPr>
            <w:r w:rsidRPr="00E1015F">
              <w:t>16.12.0</w:t>
            </w:r>
          </w:p>
        </w:tc>
      </w:tr>
      <w:tr w:rsidR="00094328" w:rsidRPr="00090C64" w14:paraId="602279CE"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D12993">
            <w:pPr>
              <w:pStyle w:val="TAL"/>
            </w:pPr>
            <w:r w:rsidRPr="00D5616A">
              <w:t>2023-03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D12993">
            <w:pPr>
              <w:pStyle w:val="TAL"/>
            </w:pPr>
            <w:r w:rsidRPr="00F35EA5">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D12993">
            <w:pPr>
              <w:pStyle w:val="TAL"/>
            </w:pPr>
            <w:r w:rsidRPr="00E1015F">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D12993">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D12993">
            <w:pPr>
              <w:pStyle w:val="TAL"/>
            </w:pPr>
            <w:r w:rsidRPr="00E1015F">
              <w:t>16.13.0</w:t>
            </w:r>
          </w:p>
        </w:tc>
      </w:tr>
      <w:tr w:rsidR="00094328" w:rsidRPr="00090C64" w14:paraId="34ED4E6B"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D12993">
            <w:pPr>
              <w:pStyle w:val="TAL"/>
            </w:pPr>
            <w:r w:rsidRPr="00D5616A">
              <w:t>2023-03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D12993">
            <w:pPr>
              <w:pStyle w:val="TAL"/>
            </w:pPr>
            <w:r w:rsidRPr="00F35EA5">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D12993">
            <w:pPr>
              <w:pStyle w:val="TAL"/>
            </w:pPr>
            <w:r w:rsidRPr="00E1015F">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D12993">
            <w:pPr>
              <w:pStyle w:val="TAL"/>
            </w:pPr>
            <w:r w:rsidRPr="00E1015F">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D12993">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D12993">
            <w:pPr>
              <w:pStyle w:val="TAL"/>
            </w:pPr>
            <w:r w:rsidRPr="00E1015F">
              <w:t>16.13.0</w:t>
            </w:r>
          </w:p>
        </w:tc>
      </w:tr>
      <w:tr w:rsidR="002209B7" w:rsidRPr="00090C64" w14:paraId="3E2AAF18"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0C6F1E" w:rsidRDefault="002209B7" w:rsidP="00D12993">
            <w:pPr>
              <w:pStyle w:val="TAL"/>
              <w:rPr>
                <w:szCs w:val="18"/>
              </w:rPr>
            </w:pPr>
            <w:r w:rsidRPr="000C6F1E">
              <w:rPr>
                <w:szCs w:val="18"/>
              </w:rPr>
              <w:t>2023-06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0C6F1E" w:rsidRDefault="002209B7" w:rsidP="00D12993">
            <w:pPr>
              <w:pStyle w:val="TAL"/>
              <w:rPr>
                <w:szCs w:val="18"/>
              </w:rPr>
            </w:pPr>
            <w:r w:rsidRPr="000C6F1E">
              <w:rPr>
                <w:szCs w:val="18"/>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0C6F1E" w:rsidRDefault="002209B7" w:rsidP="00D12993">
            <w:pPr>
              <w:pStyle w:val="TAL"/>
              <w:rPr>
                <w:szCs w:val="18"/>
              </w:rPr>
            </w:pPr>
            <w:r w:rsidRPr="000C6F1E">
              <w:rPr>
                <w:szCs w:val="18"/>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0C6F1E" w:rsidRDefault="002209B7" w:rsidP="00D12993">
            <w:pPr>
              <w:pStyle w:val="TAL"/>
              <w:rPr>
                <w:szCs w:val="18"/>
              </w:rPr>
            </w:pPr>
            <w:r w:rsidRPr="000C6F1E">
              <w:rPr>
                <w:szCs w:val="18"/>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0C6F1E" w:rsidRDefault="002209B7" w:rsidP="00D12993">
            <w:pPr>
              <w:pStyle w:val="TAL"/>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0C6F1E" w:rsidRDefault="002209B7" w:rsidP="00D12993">
            <w:pPr>
              <w:pStyle w:val="TAL"/>
              <w:rPr>
                <w:szCs w:val="18"/>
              </w:rPr>
            </w:pPr>
            <w:r w:rsidRPr="000C6F1E">
              <w:rPr>
                <w:szCs w:val="18"/>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0C6F1E" w:rsidRDefault="002209B7" w:rsidP="00D12993">
            <w:pPr>
              <w:pStyle w:val="TAL"/>
              <w:rPr>
                <w:szCs w:val="18"/>
              </w:rPr>
            </w:pPr>
            <w:r w:rsidRPr="000C6F1E">
              <w:rPr>
                <w:szCs w:val="18"/>
              </w:rPr>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0C6F1E" w:rsidRDefault="002209B7" w:rsidP="00D12993">
            <w:pPr>
              <w:pStyle w:val="TAL"/>
              <w:rPr>
                <w:szCs w:val="18"/>
              </w:rPr>
            </w:pPr>
            <w:r w:rsidRPr="000C6F1E">
              <w:rPr>
                <w:szCs w:val="18"/>
              </w:rPr>
              <w:t>16.14.0</w:t>
            </w:r>
          </w:p>
        </w:tc>
      </w:tr>
      <w:tr w:rsidR="00B43E27" w:rsidRPr="000C6F1E" w14:paraId="10986620"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0C6F1E" w:rsidRDefault="00B43E27" w:rsidP="00D12993">
            <w:pPr>
              <w:pStyle w:val="TAL"/>
              <w:rPr>
                <w:szCs w:val="18"/>
              </w:rPr>
            </w:pPr>
            <w:r w:rsidRPr="000C6F1E">
              <w:rPr>
                <w:szCs w:val="18"/>
              </w:rPr>
              <w:t>2023-09</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0C6F1E" w:rsidRDefault="00B43E27" w:rsidP="00D12993">
            <w:pPr>
              <w:pStyle w:val="TAL"/>
              <w:rPr>
                <w:szCs w:val="18"/>
              </w:rPr>
            </w:pPr>
            <w:r w:rsidRPr="000C6F1E">
              <w:rPr>
                <w:szCs w:val="18"/>
              </w:rPr>
              <w:t>RAN#101</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0C6F1E" w:rsidRDefault="00B43E27" w:rsidP="00D12993">
            <w:pPr>
              <w:pStyle w:val="TAL"/>
              <w:rPr>
                <w:szCs w:val="18"/>
              </w:rPr>
            </w:pPr>
            <w:r w:rsidRPr="000C6F1E">
              <w:rPr>
                <w:szCs w:val="18"/>
              </w:rPr>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0C6F1E" w:rsidRDefault="00B43E27" w:rsidP="00D12993">
            <w:pPr>
              <w:pStyle w:val="TAL"/>
              <w:rPr>
                <w:szCs w:val="18"/>
              </w:rPr>
            </w:pPr>
            <w:r w:rsidRPr="000C6F1E">
              <w:rPr>
                <w:szCs w:val="18"/>
              </w:rPr>
              <w:t>0355</w:t>
            </w:r>
          </w:p>
        </w:tc>
        <w:tc>
          <w:tcPr>
            <w:tcW w:w="426"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0C6F1E" w:rsidRDefault="00B43E27" w:rsidP="00D12993">
            <w:pPr>
              <w:pStyle w:val="TAL"/>
              <w:rPr>
                <w:szCs w:val="18"/>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0C6F1E" w:rsidRDefault="00B43E27" w:rsidP="00D12993">
            <w:pPr>
              <w:pStyle w:val="TAL"/>
              <w:rPr>
                <w:szCs w:val="18"/>
              </w:rPr>
            </w:pPr>
            <w:r w:rsidRPr="000C6F1E">
              <w:rPr>
                <w:szCs w:val="18"/>
              </w:rPr>
              <w:t>A</w:t>
            </w:r>
          </w:p>
        </w:tc>
        <w:tc>
          <w:tcPr>
            <w:tcW w:w="4726"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0C6F1E" w:rsidRDefault="00B43E27" w:rsidP="00D12993">
            <w:pPr>
              <w:pStyle w:val="TAL"/>
              <w:rPr>
                <w:szCs w:val="18"/>
              </w:rPr>
            </w:pPr>
            <w:r w:rsidRPr="000C6F1E">
              <w:rPr>
                <w:szCs w:val="18"/>
              </w:rPr>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0C6F1E" w:rsidRDefault="00B43E27" w:rsidP="00D12993">
            <w:pPr>
              <w:pStyle w:val="TAL"/>
              <w:rPr>
                <w:szCs w:val="18"/>
              </w:rPr>
            </w:pPr>
            <w:r w:rsidRPr="000C6F1E">
              <w:rPr>
                <w:szCs w:val="18"/>
              </w:rPr>
              <w:t>16.15.0</w:t>
            </w:r>
          </w:p>
        </w:tc>
      </w:tr>
      <w:tr w:rsidR="00B43E27" w:rsidRPr="000C6F1E" w14:paraId="49509C89"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0C6F1E" w:rsidRDefault="00B43E27" w:rsidP="00D12993">
            <w:pPr>
              <w:pStyle w:val="TAL"/>
              <w:rPr>
                <w:szCs w:val="18"/>
              </w:rPr>
            </w:pPr>
            <w:r w:rsidRPr="000C6F1E">
              <w:rPr>
                <w:szCs w:val="18"/>
              </w:rPr>
              <w:t>2023-09</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0C6F1E" w:rsidRDefault="00B43E27" w:rsidP="00D12993">
            <w:pPr>
              <w:pStyle w:val="TAL"/>
              <w:rPr>
                <w:szCs w:val="18"/>
              </w:rPr>
            </w:pPr>
            <w:r w:rsidRPr="000C6F1E">
              <w:rPr>
                <w:szCs w:val="18"/>
              </w:rPr>
              <w:t>RAN#101</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0C6F1E" w:rsidRDefault="00B43E27" w:rsidP="00D12993">
            <w:pPr>
              <w:pStyle w:val="TAL"/>
              <w:rPr>
                <w:szCs w:val="18"/>
              </w:rPr>
            </w:pPr>
            <w:r w:rsidRPr="000C6F1E">
              <w:rPr>
                <w:szCs w:val="18"/>
              </w:rPr>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0C6F1E" w:rsidRDefault="00B43E27" w:rsidP="00D12993">
            <w:pPr>
              <w:pStyle w:val="TAL"/>
              <w:rPr>
                <w:szCs w:val="18"/>
              </w:rPr>
            </w:pPr>
            <w:r w:rsidRPr="000C6F1E">
              <w:rPr>
                <w:szCs w:val="18"/>
              </w:rPr>
              <w:t>0360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0C6F1E" w:rsidRDefault="00B43E27" w:rsidP="00D12993">
            <w:pPr>
              <w:pStyle w:val="TAL"/>
              <w:rPr>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0C6F1E" w:rsidRDefault="00B43E27" w:rsidP="00D12993">
            <w:pPr>
              <w:pStyle w:val="TAL"/>
              <w:rPr>
                <w:szCs w:val="18"/>
              </w:rPr>
            </w:pPr>
            <w:r w:rsidRPr="000C6F1E">
              <w:rPr>
                <w:szCs w:val="18"/>
              </w:rPr>
              <w:t>A</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0C6F1E" w:rsidRDefault="00B43E27" w:rsidP="00D12993">
            <w:pPr>
              <w:pStyle w:val="TAL"/>
              <w:rPr>
                <w:szCs w:val="18"/>
              </w:rPr>
            </w:pPr>
            <w:r w:rsidRPr="000C6F1E">
              <w:rPr>
                <w:szCs w:val="18"/>
              </w:rPr>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0C6F1E" w:rsidRDefault="00B43E27" w:rsidP="00D12993">
            <w:pPr>
              <w:pStyle w:val="TAL"/>
              <w:rPr>
                <w:szCs w:val="18"/>
              </w:rPr>
            </w:pPr>
            <w:r w:rsidRPr="000C6F1E">
              <w:rPr>
                <w:szCs w:val="18"/>
              </w:rPr>
              <w:t>16.15.0</w:t>
            </w:r>
          </w:p>
        </w:tc>
      </w:tr>
      <w:tr w:rsidR="00B43E27" w:rsidRPr="000C6F1E" w14:paraId="3817F9A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0C6F1E" w:rsidRDefault="00B43E27" w:rsidP="00D12993">
            <w:pPr>
              <w:pStyle w:val="TAL"/>
              <w:rPr>
                <w:szCs w:val="18"/>
              </w:rPr>
            </w:pPr>
            <w:r w:rsidRPr="000C6F1E">
              <w:rPr>
                <w:szCs w:val="18"/>
              </w:rPr>
              <w:t>2023-09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0C6F1E" w:rsidRDefault="00B43E27" w:rsidP="00D12993">
            <w:pPr>
              <w:pStyle w:val="TAL"/>
              <w:rPr>
                <w:szCs w:val="18"/>
              </w:rPr>
            </w:pPr>
            <w:r w:rsidRPr="000C6F1E">
              <w:rPr>
                <w:szCs w:val="18"/>
              </w:rPr>
              <w:t>RAN#101</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0C6F1E" w:rsidRDefault="00B43E27" w:rsidP="00D12993">
            <w:pPr>
              <w:pStyle w:val="TAL"/>
              <w:rPr>
                <w:szCs w:val="18"/>
              </w:rPr>
            </w:pPr>
            <w:r w:rsidRPr="000C6F1E">
              <w:rPr>
                <w:szCs w:val="18"/>
              </w:rPr>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0C6F1E" w:rsidRDefault="00B43E27" w:rsidP="00D12993">
            <w:pPr>
              <w:pStyle w:val="TAL"/>
              <w:rPr>
                <w:szCs w:val="18"/>
              </w:rPr>
            </w:pPr>
            <w:r w:rsidRPr="000C6F1E">
              <w:rPr>
                <w:szCs w:val="18"/>
              </w:rPr>
              <w:t>0364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0C6F1E" w:rsidRDefault="00B43E27" w:rsidP="00D12993">
            <w:pPr>
              <w:pStyle w:val="TAL"/>
              <w:rPr>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0C6F1E" w:rsidRDefault="00B43E27" w:rsidP="00D12993">
            <w:pPr>
              <w:pStyle w:val="TAL"/>
              <w:rPr>
                <w:szCs w:val="18"/>
              </w:rPr>
            </w:pPr>
            <w:r w:rsidRPr="000C6F1E">
              <w:rPr>
                <w:szCs w:val="18"/>
              </w:rPr>
              <w:t>A</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0C6F1E" w:rsidRDefault="00B43E27" w:rsidP="00D12993">
            <w:pPr>
              <w:pStyle w:val="TAL"/>
              <w:rPr>
                <w:szCs w:val="18"/>
              </w:rPr>
            </w:pPr>
            <w:r w:rsidRPr="000C6F1E">
              <w:rPr>
                <w:szCs w:val="18"/>
              </w:rPr>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0C6F1E" w:rsidRDefault="00B43E27" w:rsidP="00D12993">
            <w:pPr>
              <w:pStyle w:val="TAL"/>
              <w:rPr>
                <w:szCs w:val="18"/>
              </w:rPr>
            </w:pPr>
            <w:r w:rsidRPr="000C6F1E">
              <w:rPr>
                <w:szCs w:val="18"/>
              </w:rPr>
              <w:t>16.15.0</w:t>
            </w:r>
          </w:p>
        </w:tc>
      </w:tr>
      <w:tr w:rsidR="00555829" w:rsidRPr="000C6F1E" w14:paraId="0EC9987A"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3B6AD9C4" w14:textId="4D3E094A" w:rsidR="00555829" w:rsidRPr="000C6F1E" w:rsidRDefault="00555829" w:rsidP="00D12993">
            <w:pPr>
              <w:pStyle w:val="TAL"/>
              <w:rPr>
                <w:szCs w:val="18"/>
              </w:rPr>
            </w:pPr>
            <w:r w:rsidRPr="000C6F1E">
              <w:rPr>
                <w:szCs w:val="18"/>
              </w:rPr>
              <w:t>2023-12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10547" w14:textId="0D9489B9" w:rsidR="00555829" w:rsidRPr="000C6F1E" w:rsidRDefault="00555829" w:rsidP="00D12993">
            <w:pPr>
              <w:pStyle w:val="TAL"/>
              <w:rPr>
                <w:szCs w:val="18"/>
              </w:rPr>
            </w:pPr>
            <w:r w:rsidRPr="000C6F1E">
              <w:rPr>
                <w:szCs w:val="18"/>
              </w:rPr>
              <w:t>RAN#102</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2CA43CCD" w14:textId="1581AE9A" w:rsidR="00555829" w:rsidRPr="000C6F1E" w:rsidRDefault="00555829" w:rsidP="00D12993">
            <w:pPr>
              <w:pStyle w:val="TAL"/>
              <w:rPr>
                <w:szCs w:val="18"/>
              </w:rPr>
            </w:pPr>
            <w:r w:rsidRPr="000C6F1E">
              <w:rPr>
                <w:szCs w:val="18"/>
              </w:rPr>
              <w:t>RP-233337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3BD4D4E" w14:textId="2D126635" w:rsidR="00555829" w:rsidRPr="000C6F1E" w:rsidRDefault="00555829" w:rsidP="00D12993">
            <w:pPr>
              <w:pStyle w:val="TAL"/>
              <w:rPr>
                <w:szCs w:val="18"/>
              </w:rPr>
            </w:pPr>
            <w:r w:rsidRPr="000C6F1E">
              <w:rPr>
                <w:szCs w:val="18"/>
              </w:rPr>
              <w:t>0369</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004B7218" w14:textId="35E7C9F5" w:rsidR="00555829" w:rsidRPr="000C6F1E" w:rsidRDefault="00555829" w:rsidP="00D12993">
            <w:pPr>
              <w:pStyle w:val="TAL"/>
              <w:rPr>
                <w:szCs w:val="18"/>
              </w:rPr>
            </w:pPr>
            <w:r w:rsidRPr="000C6F1E">
              <w:rPr>
                <w:szCs w:val="18"/>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64C481" w14:textId="183B9984" w:rsidR="00555829" w:rsidRPr="000C6F1E" w:rsidRDefault="00555829" w:rsidP="00D12993">
            <w:pPr>
              <w:pStyle w:val="TAL"/>
              <w:rPr>
                <w:szCs w:val="18"/>
              </w:rPr>
            </w:pPr>
            <w:r w:rsidRPr="000C6F1E">
              <w:rPr>
                <w:szCs w:val="18"/>
              </w:rPr>
              <w:t>F</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59D37523" w14:textId="5B5C6903" w:rsidR="00555829" w:rsidRPr="000C6F1E" w:rsidRDefault="00555829" w:rsidP="00D12993">
            <w:pPr>
              <w:pStyle w:val="TAL"/>
              <w:rPr>
                <w:szCs w:val="18"/>
              </w:rPr>
            </w:pPr>
            <w:r w:rsidRPr="000C6F1E">
              <w:rPr>
                <w:szCs w:val="18"/>
              </w:rPr>
              <w:t>[MSR_GSM_UTRA_LTE_NR-Perf] CR to 37.145-2: Power allocation for NC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04193A3" w14:textId="2FE47E08" w:rsidR="00555829" w:rsidRPr="000C6F1E" w:rsidRDefault="00555829" w:rsidP="00D12993">
            <w:pPr>
              <w:pStyle w:val="TAL"/>
              <w:rPr>
                <w:szCs w:val="18"/>
              </w:rPr>
            </w:pPr>
            <w:r w:rsidRPr="000C6F1E">
              <w:rPr>
                <w:szCs w:val="18"/>
              </w:rPr>
              <w:t>16.16.0</w:t>
            </w:r>
          </w:p>
        </w:tc>
      </w:tr>
      <w:tr w:rsidR="00AB11B9" w:rsidRPr="000C6F1E" w14:paraId="3E2B01EC"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74735C35" w14:textId="5AD75F7C" w:rsidR="00AB11B9" w:rsidRPr="000C6F1E" w:rsidRDefault="00AB11B9" w:rsidP="00D12993">
            <w:pPr>
              <w:pStyle w:val="TAL"/>
              <w:rPr>
                <w:szCs w:val="18"/>
              </w:rPr>
            </w:pPr>
            <w:r w:rsidRPr="000C6F1E">
              <w:rPr>
                <w:szCs w:val="18"/>
              </w:rPr>
              <w:t>2024-03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4F13" w14:textId="29253474" w:rsidR="00AB11B9" w:rsidRPr="000C6F1E" w:rsidRDefault="00AB11B9" w:rsidP="00D12993">
            <w:pPr>
              <w:pStyle w:val="TAL"/>
              <w:rPr>
                <w:szCs w:val="18"/>
              </w:rPr>
            </w:pPr>
            <w:r w:rsidRPr="000C6F1E">
              <w:rPr>
                <w:szCs w:val="18"/>
              </w:rPr>
              <w:t>RAN#103</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48D73C15" w14:textId="30CC81C6" w:rsidR="00AB11B9" w:rsidRPr="000C6F1E" w:rsidRDefault="00AB11B9" w:rsidP="00D12993">
            <w:pPr>
              <w:pStyle w:val="TAL"/>
              <w:rPr>
                <w:szCs w:val="18"/>
              </w:rPr>
            </w:pPr>
            <w:r w:rsidRPr="000C6F1E">
              <w:rPr>
                <w:szCs w:val="18"/>
              </w:rPr>
              <w:t>RP-240569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28C39B" w14:textId="5E0016E4" w:rsidR="00AB11B9" w:rsidRPr="000C6F1E" w:rsidRDefault="00AB11B9" w:rsidP="00D12993">
            <w:pPr>
              <w:pStyle w:val="TAL"/>
              <w:rPr>
                <w:szCs w:val="18"/>
              </w:rPr>
            </w:pPr>
            <w:r w:rsidRPr="000C6F1E">
              <w:rPr>
                <w:szCs w:val="18"/>
              </w:rPr>
              <w:t>0374</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AE4B9D9" w14:textId="77777777" w:rsidR="00AB11B9" w:rsidRPr="000C6F1E" w:rsidRDefault="00AB11B9" w:rsidP="00D12993">
            <w:pPr>
              <w:pStyle w:val="TAL"/>
              <w:rPr>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BA7793" w14:textId="447B091C" w:rsidR="00AB11B9" w:rsidRPr="000C6F1E" w:rsidRDefault="00AB11B9" w:rsidP="00D12993">
            <w:pPr>
              <w:pStyle w:val="TAL"/>
              <w:rPr>
                <w:szCs w:val="18"/>
              </w:rPr>
            </w:pPr>
            <w:r w:rsidRPr="000C6F1E">
              <w:rPr>
                <w:szCs w:val="18"/>
              </w:rPr>
              <w:t>F</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438A0FA7" w14:textId="5239E2C9" w:rsidR="00AB11B9" w:rsidRPr="000C6F1E" w:rsidRDefault="00AB11B9" w:rsidP="00D12993">
            <w:pPr>
              <w:pStyle w:val="TAL"/>
              <w:rPr>
                <w:szCs w:val="18"/>
              </w:rPr>
            </w:pPr>
            <w:r w:rsidRPr="000C6F1E">
              <w:rPr>
                <w:szCs w:val="18"/>
              </w:rPr>
              <w:t>(NR_newRAT-Perf) CR to TS37.145-2: Addition of some missing band numbers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2875DED" w14:textId="71B6091E" w:rsidR="00AB11B9" w:rsidRPr="000C6F1E" w:rsidRDefault="00AB11B9" w:rsidP="00D12993">
            <w:pPr>
              <w:pStyle w:val="TAL"/>
              <w:rPr>
                <w:szCs w:val="18"/>
              </w:rPr>
            </w:pPr>
            <w:r w:rsidRPr="000C6F1E">
              <w:rPr>
                <w:szCs w:val="18"/>
              </w:rPr>
              <w:t>16.17.0</w:t>
            </w:r>
          </w:p>
        </w:tc>
      </w:tr>
      <w:tr w:rsidR="002A0F74" w:rsidRPr="000C6F1E" w14:paraId="31954212"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17F29F25" w14:textId="33764833" w:rsidR="002A0F74" w:rsidRPr="000C6F1E" w:rsidRDefault="002A0F74" w:rsidP="002A0F74">
            <w:pPr>
              <w:pStyle w:val="TAL"/>
              <w:rPr>
                <w:szCs w:val="18"/>
              </w:rPr>
            </w:pPr>
            <w:r w:rsidRPr="000C6F1E">
              <w:rPr>
                <w:szCs w:val="18"/>
              </w:rPr>
              <w:t>2024-06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00284" w14:textId="409838F5" w:rsidR="002A0F74" w:rsidRPr="000C6F1E" w:rsidRDefault="002A0F74" w:rsidP="002A0F74">
            <w:pPr>
              <w:pStyle w:val="TAL"/>
              <w:rPr>
                <w:szCs w:val="18"/>
              </w:rPr>
            </w:pPr>
            <w:r w:rsidRPr="000C6F1E">
              <w:rPr>
                <w:szCs w:val="18"/>
              </w:rPr>
              <w:t>RAN#104</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33FD6502" w14:textId="361364A0" w:rsidR="002A0F74" w:rsidRPr="000C6F1E" w:rsidRDefault="002A0F74" w:rsidP="002C1C1E">
            <w:pPr>
              <w:rPr>
                <w:rFonts w:ascii="Arial" w:hAnsi="Arial" w:cs="Arial"/>
                <w:sz w:val="18"/>
                <w:szCs w:val="18"/>
                <w:lang w:eastAsia="zh-CN"/>
              </w:rPr>
            </w:pPr>
            <w:r w:rsidRPr="000C6F1E">
              <w:rPr>
                <w:rFonts w:ascii="Arial" w:hAnsi="Arial" w:cs="Arial"/>
                <w:sz w:val="18"/>
                <w:szCs w:val="18"/>
              </w:rPr>
              <w:t>RP-241389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B18DC83" w14:textId="7601609D" w:rsidR="002A0F74" w:rsidRPr="000C6F1E" w:rsidRDefault="002A0F74" w:rsidP="002A0F74">
            <w:pPr>
              <w:pStyle w:val="TAL"/>
              <w:rPr>
                <w:szCs w:val="18"/>
              </w:rPr>
            </w:pPr>
            <w:r w:rsidRPr="000C6F1E">
              <w:rPr>
                <w:rFonts w:cs="Arial"/>
                <w:szCs w:val="18"/>
              </w:rPr>
              <w:t>0380</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23D05ED0" w14:textId="2DE4703B" w:rsidR="002A0F74" w:rsidRPr="000C6F1E" w:rsidRDefault="002A0F74" w:rsidP="002A0F74">
            <w:pPr>
              <w:pStyle w:val="TAL"/>
              <w:rPr>
                <w:szCs w:val="18"/>
              </w:rPr>
            </w:pPr>
            <w:r w:rsidRPr="000C6F1E">
              <w:rPr>
                <w:rFonts w:cs="Arial"/>
                <w:szCs w:val="18"/>
              </w:rPr>
              <w:t> </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D22782" w14:textId="2FB25164" w:rsidR="002A0F74" w:rsidRPr="000C6F1E" w:rsidRDefault="002A0F74" w:rsidP="002A0F74">
            <w:pPr>
              <w:pStyle w:val="TAL"/>
              <w:rPr>
                <w:szCs w:val="18"/>
              </w:rPr>
            </w:pPr>
            <w:r w:rsidRPr="000C6F1E">
              <w:rPr>
                <w:rFonts w:cs="Arial"/>
                <w:szCs w:val="18"/>
              </w:rPr>
              <w:t>A</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184266D1" w14:textId="1974382B" w:rsidR="002A0F74" w:rsidRPr="000C6F1E" w:rsidRDefault="002A0F74" w:rsidP="00B44ABF">
            <w:pPr>
              <w:pStyle w:val="TAL"/>
              <w:rPr>
                <w:szCs w:val="18"/>
                <w:lang w:eastAsia="zh-CN"/>
              </w:rPr>
            </w:pPr>
            <w:r w:rsidRPr="000C6F1E">
              <w:rPr>
                <w:szCs w:val="18"/>
              </w:rPr>
              <w:t>(AAS_BS_LTE_UTRA-Core) CR to TS 37.145-2 on correction for single RAT E-UTRA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66F296E" w14:textId="39871510" w:rsidR="002A0F74" w:rsidRPr="000C6F1E" w:rsidRDefault="002A0F74" w:rsidP="002A0F74">
            <w:pPr>
              <w:pStyle w:val="TAL"/>
              <w:rPr>
                <w:szCs w:val="18"/>
              </w:rPr>
            </w:pPr>
            <w:r w:rsidRPr="000C6F1E">
              <w:rPr>
                <w:szCs w:val="18"/>
              </w:rPr>
              <w:t>16.18.0</w:t>
            </w:r>
          </w:p>
        </w:tc>
      </w:tr>
      <w:tr w:rsidR="00E2653F" w:rsidRPr="000C6F1E" w14:paraId="46734997" w14:textId="77777777" w:rsidTr="000C6F1E">
        <w:tc>
          <w:tcPr>
            <w:tcW w:w="803" w:type="dxa"/>
            <w:tcBorders>
              <w:top w:val="single" w:sz="6" w:space="0" w:color="auto"/>
              <w:left w:val="single" w:sz="6" w:space="0" w:color="auto"/>
              <w:bottom w:val="single" w:sz="6" w:space="0" w:color="auto"/>
              <w:right w:val="single" w:sz="6" w:space="0" w:color="auto"/>
            </w:tcBorders>
            <w:shd w:val="solid" w:color="FFFFFF" w:fill="auto"/>
          </w:tcPr>
          <w:p w14:paraId="6D8236FE" w14:textId="70B765E1" w:rsidR="00E2653F" w:rsidRPr="000C6F1E" w:rsidRDefault="00E2653F" w:rsidP="00E2653F">
            <w:pPr>
              <w:pStyle w:val="TAL"/>
              <w:rPr>
                <w:szCs w:val="18"/>
              </w:rPr>
            </w:pPr>
            <w:r w:rsidRPr="000C6F1E">
              <w:rPr>
                <w:szCs w:val="18"/>
              </w:rPr>
              <w:t>2024-09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4AA6E" w14:textId="25BDC63B" w:rsidR="00E2653F" w:rsidRPr="000C6F1E" w:rsidRDefault="00E2653F" w:rsidP="00E2653F">
            <w:pPr>
              <w:pStyle w:val="TAL"/>
              <w:rPr>
                <w:szCs w:val="18"/>
              </w:rPr>
            </w:pPr>
            <w:r w:rsidRPr="000C6F1E">
              <w:rPr>
                <w:szCs w:val="18"/>
              </w:rPr>
              <w:t>RAN#105</w:t>
            </w:r>
          </w:p>
        </w:tc>
        <w:tc>
          <w:tcPr>
            <w:tcW w:w="992" w:type="dxa"/>
            <w:tcBorders>
              <w:top w:val="single" w:sz="4" w:space="0" w:color="auto"/>
              <w:left w:val="single" w:sz="6" w:space="0" w:color="auto"/>
              <w:bottom w:val="single" w:sz="4" w:space="0" w:color="auto"/>
              <w:right w:val="single" w:sz="6" w:space="0" w:color="auto"/>
            </w:tcBorders>
            <w:shd w:val="solid" w:color="FFFFFF" w:fill="auto"/>
          </w:tcPr>
          <w:p w14:paraId="778B170C" w14:textId="3899F51C" w:rsidR="00E2653F" w:rsidRPr="000C6F1E" w:rsidRDefault="00E2653F" w:rsidP="00E2653F">
            <w:pPr>
              <w:rPr>
                <w:rFonts w:ascii="Arial" w:hAnsi="Arial" w:cs="Arial"/>
                <w:sz w:val="18"/>
                <w:szCs w:val="18"/>
              </w:rPr>
            </w:pPr>
            <w:r w:rsidRPr="000C6F1E">
              <w:rPr>
                <w:rFonts w:ascii="Arial" w:hAnsi="Arial" w:cs="Arial"/>
                <w:sz w:val="18"/>
                <w:szCs w:val="18"/>
              </w:rPr>
              <w:t>RP-242153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E002670" w14:textId="2C6A3E47" w:rsidR="00E2653F" w:rsidRPr="000C6F1E" w:rsidRDefault="00E2653F" w:rsidP="00E2653F">
            <w:pPr>
              <w:pStyle w:val="TAL"/>
              <w:rPr>
                <w:rFonts w:cs="Arial"/>
                <w:szCs w:val="18"/>
              </w:rPr>
            </w:pPr>
            <w:r w:rsidRPr="000C6F1E">
              <w:rPr>
                <w:szCs w:val="18"/>
              </w:rPr>
              <w:t>0383</w:t>
            </w:r>
          </w:p>
        </w:tc>
        <w:tc>
          <w:tcPr>
            <w:tcW w:w="426" w:type="dxa"/>
            <w:tcBorders>
              <w:top w:val="single" w:sz="4" w:space="0" w:color="auto"/>
              <w:left w:val="single" w:sz="6" w:space="0" w:color="auto"/>
              <w:bottom w:val="single" w:sz="4" w:space="0" w:color="auto"/>
              <w:right w:val="single" w:sz="6" w:space="0" w:color="auto"/>
            </w:tcBorders>
            <w:shd w:val="solid" w:color="FFFFFF" w:fill="auto"/>
          </w:tcPr>
          <w:p w14:paraId="56CF72EC" w14:textId="77777777" w:rsidR="00E2653F" w:rsidRPr="000C6F1E" w:rsidRDefault="00E2653F" w:rsidP="00E2653F">
            <w:pPr>
              <w:pStyle w:val="TAL"/>
              <w:rPr>
                <w:rFonts w:cs="Arial"/>
                <w:szCs w:val="18"/>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F78B893" w14:textId="02E40609" w:rsidR="00E2653F" w:rsidRPr="000C6F1E" w:rsidRDefault="00E2653F" w:rsidP="00E2653F">
            <w:pPr>
              <w:pStyle w:val="TAL"/>
              <w:rPr>
                <w:rFonts w:cs="Arial"/>
                <w:szCs w:val="18"/>
              </w:rPr>
            </w:pPr>
            <w:r w:rsidRPr="000C6F1E">
              <w:rPr>
                <w:szCs w:val="18"/>
              </w:rPr>
              <w:t>F</w:t>
            </w:r>
          </w:p>
        </w:tc>
        <w:tc>
          <w:tcPr>
            <w:tcW w:w="4726" w:type="dxa"/>
            <w:tcBorders>
              <w:top w:val="single" w:sz="4" w:space="0" w:color="auto"/>
              <w:left w:val="single" w:sz="6" w:space="0" w:color="auto"/>
              <w:bottom w:val="single" w:sz="4" w:space="0" w:color="auto"/>
              <w:right w:val="single" w:sz="6" w:space="0" w:color="auto"/>
            </w:tcBorders>
            <w:shd w:val="solid" w:color="FFFFFF" w:fill="auto"/>
          </w:tcPr>
          <w:p w14:paraId="054DCE60" w14:textId="338618F9" w:rsidR="00E2653F" w:rsidRPr="000C6F1E" w:rsidRDefault="00E2653F" w:rsidP="004754B2">
            <w:pPr>
              <w:pStyle w:val="TAL"/>
              <w:rPr>
                <w:szCs w:val="18"/>
              </w:rPr>
            </w:pPr>
            <w:r w:rsidRPr="000C6F1E">
              <w:rPr>
                <w:szCs w:val="18"/>
              </w:rPr>
              <w:t>(LTE410_Europe_PPDR-Perf) CR to TS 37.145-2 on correction of transmitter co-location requirements for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F2ECCE" w14:textId="3DECF2E1" w:rsidR="00E2653F" w:rsidRPr="000C6F1E" w:rsidRDefault="00E2653F" w:rsidP="00E2653F">
            <w:pPr>
              <w:pStyle w:val="TAL"/>
              <w:rPr>
                <w:szCs w:val="18"/>
              </w:rPr>
            </w:pPr>
            <w:r w:rsidRPr="000C6F1E">
              <w:rPr>
                <w:szCs w:val="18"/>
              </w:rPr>
              <w:t>16.19.0</w:t>
            </w:r>
          </w:p>
        </w:tc>
      </w:tr>
      <w:tr w:rsidR="00BB0A3E" w:rsidRPr="000C6F1E" w14:paraId="249DAE69"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4FD1623B" w14:textId="660287FD" w:rsidR="00BB0A3E" w:rsidRPr="000C6F1E" w:rsidRDefault="00BB0A3E" w:rsidP="00E2653F">
            <w:pPr>
              <w:pStyle w:val="TAL"/>
              <w:rPr>
                <w:szCs w:val="18"/>
              </w:rPr>
            </w:pPr>
            <w:r w:rsidRPr="000C6F1E">
              <w:rPr>
                <w:szCs w:val="18"/>
              </w:rPr>
              <w:t>2025-06</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2EB262CD" w14:textId="2307FE34" w:rsidR="00BB0A3E" w:rsidRPr="000C6F1E" w:rsidRDefault="00BB0A3E" w:rsidP="00E2653F">
            <w:pPr>
              <w:pStyle w:val="TAL"/>
              <w:rPr>
                <w:szCs w:val="18"/>
              </w:rPr>
            </w:pPr>
            <w:r w:rsidRPr="000C6F1E">
              <w:rPr>
                <w:szCs w:val="18"/>
              </w:rPr>
              <w:t>RAN#108</w:t>
            </w:r>
          </w:p>
        </w:tc>
        <w:tc>
          <w:tcPr>
            <w:tcW w:w="992" w:type="dxa"/>
            <w:tcBorders>
              <w:top w:val="single" w:sz="4" w:space="0" w:color="auto"/>
              <w:left w:val="single" w:sz="6" w:space="0" w:color="auto"/>
              <w:bottom w:val="single" w:sz="6" w:space="0" w:color="auto"/>
              <w:right w:val="single" w:sz="6" w:space="0" w:color="auto"/>
            </w:tcBorders>
            <w:shd w:val="solid" w:color="FFFFFF" w:fill="auto"/>
          </w:tcPr>
          <w:p w14:paraId="0C85257F" w14:textId="3B4CAF60" w:rsidR="00BB0A3E" w:rsidRPr="000C6F1E" w:rsidRDefault="001743F5" w:rsidP="00E2653F">
            <w:pPr>
              <w:rPr>
                <w:rFonts w:ascii="Arial" w:hAnsi="Arial" w:cs="Arial"/>
                <w:sz w:val="18"/>
                <w:szCs w:val="18"/>
              </w:rPr>
            </w:pPr>
            <w:r w:rsidRPr="000C6F1E">
              <w:rPr>
                <w:rFonts w:ascii="Arial" w:hAnsi="Arial" w:cs="Arial"/>
                <w:sz w:val="18"/>
                <w:szCs w:val="18"/>
              </w:rPr>
              <w:t>RP-250911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AFC3680" w14:textId="458A2821" w:rsidR="00BB0A3E" w:rsidRPr="000C6F1E" w:rsidRDefault="001743F5" w:rsidP="00E2653F">
            <w:pPr>
              <w:pStyle w:val="TAL"/>
              <w:rPr>
                <w:szCs w:val="18"/>
              </w:rPr>
            </w:pPr>
            <w:r w:rsidRPr="000C6F1E">
              <w:rPr>
                <w:szCs w:val="18"/>
              </w:rPr>
              <w:t>0394</w:t>
            </w:r>
          </w:p>
        </w:tc>
        <w:tc>
          <w:tcPr>
            <w:tcW w:w="426" w:type="dxa"/>
            <w:tcBorders>
              <w:top w:val="single" w:sz="4" w:space="0" w:color="auto"/>
              <w:left w:val="single" w:sz="6" w:space="0" w:color="auto"/>
              <w:bottom w:val="single" w:sz="6" w:space="0" w:color="auto"/>
              <w:right w:val="single" w:sz="6" w:space="0" w:color="auto"/>
            </w:tcBorders>
            <w:shd w:val="solid" w:color="FFFFFF" w:fill="auto"/>
          </w:tcPr>
          <w:p w14:paraId="68C3C3A2" w14:textId="77777777" w:rsidR="00BB0A3E" w:rsidRPr="000C6F1E" w:rsidRDefault="00BB0A3E" w:rsidP="00E2653F">
            <w:pPr>
              <w:pStyle w:val="TAL"/>
              <w:rPr>
                <w:rFonts w:cs="Arial"/>
                <w:szCs w:val="18"/>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3516DD" w14:textId="0E7CDEB8" w:rsidR="00BB0A3E" w:rsidRPr="000C6F1E" w:rsidRDefault="001743F5" w:rsidP="00E2653F">
            <w:pPr>
              <w:pStyle w:val="TAL"/>
              <w:rPr>
                <w:szCs w:val="18"/>
              </w:rPr>
            </w:pPr>
            <w:r w:rsidRPr="000C6F1E">
              <w:rPr>
                <w:szCs w:val="18"/>
              </w:rPr>
              <w:t>A</w:t>
            </w:r>
          </w:p>
        </w:tc>
        <w:tc>
          <w:tcPr>
            <w:tcW w:w="4726" w:type="dxa"/>
            <w:tcBorders>
              <w:top w:val="single" w:sz="4" w:space="0" w:color="auto"/>
              <w:left w:val="single" w:sz="6" w:space="0" w:color="auto"/>
              <w:bottom w:val="single" w:sz="6" w:space="0" w:color="auto"/>
              <w:right w:val="single" w:sz="6" w:space="0" w:color="auto"/>
            </w:tcBorders>
            <w:shd w:val="solid" w:color="FFFFFF" w:fill="auto"/>
          </w:tcPr>
          <w:p w14:paraId="44BADD2C" w14:textId="3D7B625C" w:rsidR="00BB0A3E" w:rsidRPr="000C6F1E" w:rsidRDefault="001743F5" w:rsidP="004754B2">
            <w:pPr>
              <w:pStyle w:val="TAL"/>
              <w:rPr>
                <w:szCs w:val="18"/>
              </w:rPr>
            </w:pPr>
            <w:r w:rsidRPr="000C6F1E">
              <w:rPr>
                <w:szCs w:val="18"/>
              </w:rPr>
              <w:t>(AAS_BS_LTE_UTRA-Perf) CR to TS 37.145-2: removal of outstanding FFS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4FC3C65D" w14:textId="60A9F2FE" w:rsidR="00BB0A3E" w:rsidRPr="000C6F1E" w:rsidRDefault="00BB0A3E" w:rsidP="00E2653F">
            <w:pPr>
              <w:pStyle w:val="TAL"/>
              <w:rPr>
                <w:szCs w:val="18"/>
              </w:rPr>
            </w:pPr>
            <w:r w:rsidRPr="000C6F1E">
              <w:rPr>
                <w:szCs w:val="18"/>
              </w:rPr>
              <w:t>16.20.0</w:t>
            </w:r>
          </w:p>
        </w:tc>
      </w:tr>
      <w:tr w:rsidR="000C6F1E" w:rsidRPr="000C6F1E" w14:paraId="2B72F27B" w14:textId="77777777" w:rsidTr="000C6F1E">
        <w:tc>
          <w:tcPr>
            <w:tcW w:w="803" w:type="dxa"/>
            <w:tcBorders>
              <w:top w:val="single" w:sz="6" w:space="0" w:color="auto"/>
              <w:left w:val="single" w:sz="6" w:space="0" w:color="auto"/>
              <w:bottom w:val="single" w:sz="4" w:space="0" w:color="auto"/>
              <w:right w:val="single" w:sz="6" w:space="0" w:color="auto"/>
            </w:tcBorders>
            <w:shd w:val="solid" w:color="FFFFFF" w:fill="auto"/>
          </w:tcPr>
          <w:p w14:paraId="57DFD137" w14:textId="074F18FF" w:rsidR="000C6F1E" w:rsidRPr="000C6F1E" w:rsidRDefault="000C6F1E" w:rsidP="00A713B2">
            <w:pPr>
              <w:pStyle w:val="TAL"/>
              <w:rPr>
                <w:szCs w:val="18"/>
              </w:rPr>
            </w:pPr>
            <w:r w:rsidRPr="000C6F1E">
              <w:rPr>
                <w:szCs w:val="18"/>
              </w:rPr>
              <w:t>2025-</w:t>
            </w:r>
            <w:r>
              <w:rPr>
                <w:rFonts w:hint="eastAsia"/>
                <w:szCs w:val="18"/>
              </w:rPr>
              <w:t>12</w:t>
            </w:r>
          </w:p>
        </w:tc>
        <w:tc>
          <w:tcPr>
            <w:tcW w:w="992" w:type="dxa"/>
            <w:tcBorders>
              <w:top w:val="single" w:sz="6" w:space="0" w:color="auto"/>
              <w:left w:val="single" w:sz="6" w:space="0" w:color="auto"/>
              <w:bottom w:val="single" w:sz="4" w:space="0" w:color="auto"/>
              <w:right w:val="single" w:sz="6" w:space="0" w:color="auto"/>
            </w:tcBorders>
            <w:shd w:val="solid" w:color="FFFFFF" w:fill="auto"/>
          </w:tcPr>
          <w:p w14:paraId="406A03FF" w14:textId="131A0E93" w:rsidR="000C6F1E" w:rsidRPr="000C6F1E" w:rsidRDefault="000C6F1E" w:rsidP="00A713B2">
            <w:pPr>
              <w:pStyle w:val="TAL"/>
              <w:rPr>
                <w:szCs w:val="18"/>
              </w:rPr>
            </w:pPr>
            <w:r w:rsidRPr="000C6F1E">
              <w:rPr>
                <w:szCs w:val="18"/>
              </w:rPr>
              <w:t>RAN#1</w:t>
            </w:r>
            <w:r>
              <w:rPr>
                <w:rFonts w:hint="eastAsia"/>
                <w:szCs w:val="18"/>
              </w:rPr>
              <w:t>10</w:t>
            </w:r>
          </w:p>
        </w:tc>
        <w:tc>
          <w:tcPr>
            <w:tcW w:w="992" w:type="dxa"/>
            <w:tcBorders>
              <w:top w:val="single" w:sz="4" w:space="0" w:color="auto"/>
              <w:left w:val="single" w:sz="6" w:space="0" w:color="auto"/>
              <w:bottom w:val="single" w:sz="6" w:space="0" w:color="auto"/>
              <w:right w:val="single" w:sz="6" w:space="0" w:color="auto"/>
            </w:tcBorders>
            <w:shd w:val="solid" w:color="FFFFFF" w:fill="auto"/>
          </w:tcPr>
          <w:p w14:paraId="3E281F62" w14:textId="2FD274F7" w:rsidR="000C6F1E" w:rsidRPr="000C6F1E" w:rsidRDefault="000C6F1E" w:rsidP="00A713B2">
            <w:pPr>
              <w:rPr>
                <w:rFonts w:ascii="Arial" w:hAnsi="Arial" w:cs="Arial"/>
                <w:sz w:val="18"/>
                <w:szCs w:val="18"/>
              </w:rPr>
            </w:pPr>
            <w:r w:rsidRPr="000C6F1E">
              <w:rPr>
                <w:rFonts w:ascii="Arial" w:hAnsi="Arial" w:cs="Arial"/>
                <w:sz w:val="18"/>
                <w:szCs w:val="18"/>
              </w:rPr>
              <w:t>RP-253669</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2448D2F6" w14:textId="20877D52" w:rsidR="000C6F1E" w:rsidRPr="000C6F1E" w:rsidRDefault="000C6F1E" w:rsidP="00A713B2">
            <w:pPr>
              <w:pStyle w:val="TAL"/>
              <w:rPr>
                <w:szCs w:val="18"/>
              </w:rPr>
            </w:pPr>
            <w:r w:rsidRPr="000C6F1E">
              <w:rPr>
                <w:szCs w:val="18"/>
              </w:rPr>
              <w:t>0400</w:t>
            </w:r>
          </w:p>
        </w:tc>
        <w:tc>
          <w:tcPr>
            <w:tcW w:w="426" w:type="dxa"/>
            <w:tcBorders>
              <w:top w:val="single" w:sz="4" w:space="0" w:color="auto"/>
              <w:left w:val="single" w:sz="6" w:space="0" w:color="auto"/>
              <w:bottom w:val="single" w:sz="6" w:space="0" w:color="auto"/>
              <w:right w:val="single" w:sz="6" w:space="0" w:color="auto"/>
            </w:tcBorders>
            <w:shd w:val="solid" w:color="FFFFFF" w:fill="auto"/>
          </w:tcPr>
          <w:p w14:paraId="18D1F179" w14:textId="77777777" w:rsidR="000C6F1E" w:rsidRPr="000C6F1E" w:rsidRDefault="000C6F1E" w:rsidP="00A713B2">
            <w:pPr>
              <w:pStyle w:val="TAL"/>
              <w:rPr>
                <w:rFonts w:cs="Arial"/>
                <w:szCs w:val="18"/>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9297B15" w14:textId="77777777" w:rsidR="000C6F1E" w:rsidRPr="000C6F1E" w:rsidRDefault="000C6F1E" w:rsidP="00A713B2">
            <w:pPr>
              <w:pStyle w:val="TAL"/>
              <w:rPr>
                <w:szCs w:val="18"/>
              </w:rPr>
            </w:pPr>
            <w:r w:rsidRPr="000C6F1E">
              <w:rPr>
                <w:szCs w:val="18"/>
              </w:rPr>
              <w:t>A</w:t>
            </w:r>
          </w:p>
        </w:tc>
        <w:tc>
          <w:tcPr>
            <w:tcW w:w="4726" w:type="dxa"/>
            <w:tcBorders>
              <w:top w:val="single" w:sz="4" w:space="0" w:color="auto"/>
              <w:left w:val="single" w:sz="6" w:space="0" w:color="auto"/>
              <w:bottom w:val="single" w:sz="6" w:space="0" w:color="auto"/>
              <w:right w:val="single" w:sz="6" w:space="0" w:color="auto"/>
            </w:tcBorders>
            <w:shd w:val="solid" w:color="FFFFFF" w:fill="auto"/>
          </w:tcPr>
          <w:p w14:paraId="5763C372" w14:textId="4B5A69C0" w:rsidR="000C6F1E" w:rsidRPr="000C6F1E" w:rsidRDefault="000C6F1E" w:rsidP="00A713B2">
            <w:pPr>
              <w:pStyle w:val="TAL"/>
              <w:rPr>
                <w:szCs w:val="18"/>
              </w:rPr>
            </w:pPr>
            <w:r w:rsidRPr="000C6F1E">
              <w:rPr>
                <w:szCs w:val="18"/>
              </w:rPr>
              <w:t>(AASenh_BS_LTE_UTRA-Perf) CR to 37.145-2: test procedure for additional transmitter intermodulation for MSR operation</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294DDF0E" w14:textId="0537CFA9" w:rsidR="000C6F1E" w:rsidRPr="000C6F1E" w:rsidRDefault="000C6F1E" w:rsidP="00A713B2">
            <w:pPr>
              <w:pStyle w:val="TAL"/>
              <w:rPr>
                <w:szCs w:val="18"/>
              </w:rPr>
            </w:pPr>
            <w:r w:rsidRPr="000C6F1E">
              <w:rPr>
                <w:szCs w:val="18"/>
              </w:rPr>
              <w:t>16.2</w:t>
            </w:r>
            <w:r>
              <w:rPr>
                <w:rFonts w:hint="eastAsia"/>
                <w:szCs w:val="18"/>
              </w:rPr>
              <w:t>1</w:t>
            </w:r>
            <w:r w:rsidRPr="000C6F1E">
              <w:rPr>
                <w:szCs w:val="18"/>
              </w:rPr>
              <w:t>.0</w:t>
            </w:r>
          </w:p>
        </w:tc>
      </w:tr>
    </w:tbl>
    <w:p w14:paraId="5DE7F8B6" w14:textId="77777777" w:rsidR="00D57C09" w:rsidRPr="00090C64" w:rsidRDefault="00D57C09" w:rsidP="00D1299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ECE04" w14:textId="77777777" w:rsidR="00930A39" w:rsidRDefault="00930A39" w:rsidP="00D12993">
      <w:r>
        <w:separator/>
      </w:r>
    </w:p>
  </w:endnote>
  <w:endnote w:type="continuationSeparator" w:id="0">
    <w:p w14:paraId="17055084" w14:textId="77777777" w:rsidR="00930A39" w:rsidRDefault="00930A39" w:rsidP="00D12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7EB0E4" w14:textId="77777777" w:rsidR="00930A39" w:rsidRDefault="00930A39" w:rsidP="00D12993">
      <w:r>
        <w:separator/>
      </w:r>
    </w:p>
  </w:footnote>
  <w:footnote w:type="continuationSeparator" w:id="0">
    <w:p w14:paraId="4B2C5F6B" w14:textId="77777777" w:rsidR="00930A39" w:rsidRDefault="00930A39" w:rsidP="00D129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07F0E" w14:textId="2CCC762E" w:rsidR="00345DA6" w:rsidRPr="00345DA6" w:rsidRDefault="00345DA6" w:rsidP="00345DA6">
    <w:pPr>
      <w:framePr w:h="284" w:hRule="exact" w:wrap="around" w:vAnchor="text" w:hAnchor="page" w:x="7911" w:y="1"/>
      <w:rPr>
        <w:rFonts w:ascii="Arial" w:hAnsi="Arial" w:cs="Arial"/>
        <w:b/>
        <w:sz w:val="18"/>
        <w:szCs w:val="18"/>
        <w:lang w:eastAsia="en-US"/>
      </w:rPr>
    </w:pPr>
    <w:r w:rsidRPr="00345DA6">
      <w:rPr>
        <w:rFonts w:ascii="Arial" w:hAnsi="Arial" w:cs="Arial"/>
        <w:b/>
        <w:sz w:val="18"/>
        <w:szCs w:val="18"/>
        <w:lang w:eastAsia="en-US"/>
      </w:rPr>
      <w:fldChar w:fldCharType="begin"/>
    </w:r>
    <w:r w:rsidRPr="00345DA6">
      <w:rPr>
        <w:rFonts w:ascii="Arial" w:hAnsi="Arial" w:cs="Arial"/>
        <w:b/>
        <w:sz w:val="18"/>
        <w:szCs w:val="18"/>
        <w:lang w:eastAsia="en-US"/>
      </w:rPr>
      <w:instrText xml:space="preserve"> STYLEREF ZA </w:instrText>
    </w:r>
    <w:r w:rsidRPr="00345DA6">
      <w:rPr>
        <w:rFonts w:ascii="Arial" w:hAnsi="Arial" w:cs="Arial"/>
        <w:b/>
        <w:sz w:val="18"/>
        <w:szCs w:val="18"/>
        <w:lang w:eastAsia="en-US"/>
      </w:rPr>
      <w:fldChar w:fldCharType="separate"/>
    </w:r>
    <w:r w:rsidR="00D17AFC">
      <w:rPr>
        <w:rFonts w:ascii="Arial" w:hAnsi="Arial" w:cs="Arial"/>
        <w:b/>
        <w:noProof/>
        <w:sz w:val="18"/>
        <w:szCs w:val="18"/>
        <w:lang w:eastAsia="en-US"/>
      </w:rPr>
      <w:t>3GPP TS 37.145-2 V16.21.0 (2025-12)</w:t>
    </w:r>
    <w:r w:rsidRPr="00345DA6">
      <w:rPr>
        <w:rFonts w:ascii="Arial" w:hAnsi="Arial" w:cs="Arial"/>
        <w:b/>
        <w:sz w:val="18"/>
        <w:szCs w:val="18"/>
        <w:lang w:eastAsia="en-US"/>
      </w:rPr>
      <w:fldChar w:fldCharType="end"/>
    </w:r>
  </w:p>
  <w:p w14:paraId="3937C1D7" w14:textId="77777777" w:rsidR="00345DA6" w:rsidRPr="00345DA6" w:rsidRDefault="00345DA6" w:rsidP="00345DA6">
    <w:pPr>
      <w:framePr w:h="284" w:hRule="exact" w:wrap="around" w:vAnchor="text" w:hAnchor="margin" w:xAlign="center" w:y="1"/>
      <w:rPr>
        <w:rFonts w:ascii="Arial" w:hAnsi="Arial" w:cs="Arial"/>
        <w:b/>
        <w:sz w:val="18"/>
        <w:szCs w:val="18"/>
        <w:lang w:eastAsia="en-US"/>
      </w:rPr>
    </w:pPr>
    <w:r w:rsidRPr="00345DA6">
      <w:rPr>
        <w:rFonts w:ascii="Arial" w:hAnsi="Arial" w:cs="Arial"/>
        <w:b/>
        <w:sz w:val="18"/>
        <w:szCs w:val="18"/>
        <w:lang w:eastAsia="en-US"/>
      </w:rPr>
      <w:fldChar w:fldCharType="begin"/>
    </w:r>
    <w:r w:rsidRPr="00345DA6">
      <w:rPr>
        <w:rFonts w:ascii="Arial" w:hAnsi="Arial" w:cs="Arial"/>
        <w:b/>
        <w:sz w:val="18"/>
        <w:szCs w:val="18"/>
        <w:lang w:eastAsia="en-US"/>
      </w:rPr>
      <w:instrText xml:space="preserve"> PAGE </w:instrText>
    </w:r>
    <w:r w:rsidRPr="00345DA6">
      <w:rPr>
        <w:rFonts w:ascii="Arial" w:hAnsi="Arial" w:cs="Arial"/>
        <w:b/>
        <w:sz w:val="18"/>
        <w:szCs w:val="18"/>
        <w:lang w:eastAsia="en-US"/>
      </w:rPr>
      <w:fldChar w:fldCharType="separate"/>
    </w:r>
    <w:r w:rsidRPr="00345DA6">
      <w:rPr>
        <w:rFonts w:ascii="Arial" w:hAnsi="Arial" w:cs="Arial"/>
        <w:b/>
        <w:sz w:val="18"/>
        <w:szCs w:val="18"/>
        <w:lang w:eastAsia="en-US"/>
      </w:rPr>
      <w:t>2</w:t>
    </w:r>
    <w:r w:rsidRPr="00345DA6">
      <w:rPr>
        <w:rFonts w:ascii="Arial" w:hAnsi="Arial" w:cs="Arial"/>
        <w:b/>
        <w:sz w:val="18"/>
        <w:szCs w:val="18"/>
        <w:lang w:eastAsia="en-US"/>
      </w:rPr>
      <w:fldChar w:fldCharType="end"/>
    </w:r>
  </w:p>
  <w:p w14:paraId="495BB64D" w14:textId="07AA5019" w:rsidR="00540839" w:rsidRDefault="00540839" w:rsidP="00D12993">
    <w:pPr>
      <w:rPr>
        <w:lang w:eastAsia="en-US"/>
      </w:rPr>
    </w:pPr>
    <w:r>
      <w:rPr>
        <w:lang w:eastAsia="en-US"/>
      </w:rPr>
      <w:fldChar w:fldCharType="begin"/>
    </w:r>
    <w:r>
      <w:rPr>
        <w:lang w:eastAsia="en-US"/>
      </w:rPr>
      <w:instrText xml:space="preserve"> STYLEREF ZGSM </w:instrText>
    </w:r>
    <w:r>
      <w:rPr>
        <w:lang w:eastAsia="en-US"/>
      </w:rPr>
      <w:fldChar w:fldCharType="separate"/>
    </w:r>
    <w:r w:rsidR="00D17AFC">
      <w:rPr>
        <w:noProof/>
        <w:lang w:eastAsia="en-US"/>
      </w:rPr>
      <w:t>Release 16</w:t>
    </w:r>
    <w:r>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00A2A"/>
    <w:rsid w:val="00016871"/>
    <w:rsid w:val="00017877"/>
    <w:rsid w:val="000258CC"/>
    <w:rsid w:val="00033397"/>
    <w:rsid w:val="00040095"/>
    <w:rsid w:val="000437DA"/>
    <w:rsid w:val="0005038B"/>
    <w:rsid w:val="00050738"/>
    <w:rsid w:val="00051743"/>
    <w:rsid w:val="00051834"/>
    <w:rsid w:val="000541E2"/>
    <w:rsid w:val="00054A22"/>
    <w:rsid w:val="00062023"/>
    <w:rsid w:val="000655A6"/>
    <w:rsid w:val="00071DAB"/>
    <w:rsid w:val="00080512"/>
    <w:rsid w:val="00086F3A"/>
    <w:rsid w:val="00090C64"/>
    <w:rsid w:val="000937A4"/>
    <w:rsid w:val="00094328"/>
    <w:rsid w:val="000A05DC"/>
    <w:rsid w:val="000A1F44"/>
    <w:rsid w:val="000A42FE"/>
    <w:rsid w:val="000B3AA5"/>
    <w:rsid w:val="000C0758"/>
    <w:rsid w:val="000C3662"/>
    <w:rsid w:val="000C47C3"/>
    <w:rsid w:val="000C4894"/>
    <w:rsid w:val="000C6F1E"/>
    <w:rsid w:val="000D58AB"/>
    <w:rsid w:val="000F55F7"/>
    <w:rsid w:val="000F7F0C"/>
    <w:rsid w:val="001236C1"/>
    <w:rsid w:val="0012716E"/>
    <w:rsid w:val="001334D6"/>
    <w:rsid w:val="00133525"/>
    <w:rsid w:val="001336E8"/>
    <w:rsid w:val="0014707A"/>
    <w:rsid w:val="00162AEA"/>
    <w:rsid w:val="00163188"/>
    <w:rsid w:val="00165C97"/>
    <w:rsid w:val="001743F5"/>
    <w:rsid w:val="00186BBB"/>
    <w:rsid w:val="001A4C42"/>
    <w:rsid w:val="001A7420"/>
    <w:rsid w:val="001B6637"/>
    <w:rsid w:val="001C21C3"/>
    <w:rsid w:val="001C6DF2"/>
    <w:rsid w:val="001D02C2"/>
    <w:rsid w:val="001D0D1C"/>
    <w:rsid w:val="001D26C7"/>
    <w:rsid w:val="001D419F"/>
    <w:rsid w:val="001D6FE9"/>
    <w:rsid w:val="001E05EA"/>
    <w:rsid w:val="001F0C1D"/>
    <w:rsid w:val="001F1132"/>
    <w:rsid w:val="001F168B"/>
    <w:rsid w:val="001F516B"/>
    <w:rsid w:val="001F5D6E"/>
    <w:rsid w:val="002209B7"/>
    <w:rsid w:val="0022558F"/>
    <w:rsid w:val="002347A2"/>
    <w:rsid w:val="00235B89"/>
    <w:rsid w:val="00240680"/>
    <w:rsid w:val="00252ED8"/>
    <w:rsid w:val="00260783"/>
    <w:rsid w:val="00260919"/>
    <w:rsid w:val="002675F0"/>
    <w:rsid w:val="0027246D"/>
    <w:rsid w:val="0027478D"/>
    <w:rsid w:val="00283CDB"/>
    <w:rsid w:val="00284470"/>
    <w:rsid w:val="00295794"/>
    <w:rsid w:val="002A0F74"/>
    <w:rsid w:val="002A61D3"/>
    <w:rsid w:val="002B6339"/>
    <w:rsid w:val="002C1C1E"/>
    <w:rsid w:val="002C55F6"/>
    <w:rsid w:val="002C62F9"/>
    <w:rsid w:val="002D351D"/>
    <w:rsid w:val="002D4621"/>
    <w:rsid w:val="002E00EE"/>
    <w:rsid w:val="003172DC"/>
    <w:rsid w:val="003174F8"/>
    <w:rsid w:val="00345DA6"/>
    <w:rsid w:val="0035462D"/>
    <w:rsid w:val="003765B8"/>
    <w:rsid w:val="0038589B"/>
    <w:rsid w:val="003B05A7"/>
    <w:rsid w:val="003B09A9"/>
    <w:rsid w:val="003B3893"/>
    <w:rsid w:val="003C2E94"/>
    <w:rsid w:val="003C3971"/>
    <w:rsid w:val="003C3D13"/>
    <w:rsid w:val="003F3C6D"/>
    <w:rsid w:val="004119DC"/>
    <w:rsid w:val="00416527"/>
    <w:rsid w:val="00423334"/>
    <w:rsid w:val="00424B1F"/>
    <w:rsid w:val="004345EC"/>
    <w:rsid w:val="004572F9"/>
    <w:rsid w:val="00465515"/>
    <w:rsid w:val="0046562F"/>
    <w:rsid w:val="00474A7A"/>
    <w:rsid w:val="004754B2"/>
    <w:rsid w:val="00480153"/>
    <w:rsid w:val="004945FE"/>
    <w:rsid w:val="004A59E1"/>
    <w:rsid w:val="004B342B"/>
    <w:rsid w:val="004B5221"/>
    <w:rsid w:val="004C0203"/>
    <w:rsid w:val="004C582B"/>
    <w:rsid w:val="004C66FF"/>
    <w:rsid w:val="004D3578"/>
    <w:rsid w:val="004E0128"/>
    <w:rsid w:val="004E213A"/>
    <w:rsid w:val="004E35B1"/>
    <w:rsid w:val="004E4C99"/>
    <w:rsid w:val="004F0988"/>
    <w:rsid w:val="004F0B4B"/>
    <w:rsid w:val="004F1EFD"/>
    <w:rsid w:val="004F3340"/>
    <w:rsid w:val="00513509"/>
    <w:rsid w:val="0051747B"/>
    <w:rsid w:val="0053388B"/>
    <w:rsid w:val="00535773"/>
    <w:rsid w:val="00537A4A"/>
    <w:rsid w:val="00540839"/>
    <w:rsid w:val="00543E6C"/>
    <w:rsid w:val="005502B8"/>
    <w:rsid w:val="00554118"/>
    <w:rsid w:val="00555829"/>
    <w:rsid w:val="005602A9"/>
    <w:rsid w:val="005627CD"/>
    <w:rsid w:val="00562CDB"/>
    <w:rsid w:val="00565087"/>
    <w:rsid w:val="00593960"/>
    <w:rsid w:val="00596935"/>
    <w:rsid w:val="005972AC"/>
    <w:rsid w:val="00597B11"/>
    <w:rsid w:val="005A2FDC"/>
    <w:rsid w:val="005A3481"/>
    <w:rsid w:val="005A78C6"/>
    <w:rsid w:val="005D2715"/>
    <w:rsid w:val="005D2E01"/>
    <w:rsid w:val="005D4F0B"/>
    <w:rsid w:val="005D7526"/>
    <w:rsid w:val="005E4BB2"/>
    <w:rsid w:val="00602AEA"/>
    <w:rsid w:val="00614FDF"/>
    <w:rsid w:val="00634CA5"/>
    <w:rsid w:val="0063543D"/>
    <w:rsid w:val="00645DE6"/>
    <w:rsid w:val="00647114"/>
    <w:rsid w:val="00653132"/>
    <w:rsid w:val="00660087"/>
    <w:rsid w:val="00660CF3"/>
    <w:rsid w:val="006652DC"/>
    <w:rsid w:val="006761FA"/>
    <w:rsid w:val="00677DA3"/>
    <w:rsid w:val="006913B6"/>
    <w:rsid w:val="00692527"/>
    <w:rsid w:val="006A1A8D"/>
    <w:rsid w:val="006A323F"/>
    <w:rsid w:val="006B2677"/>
    <w:rsid w:val="006B30D0"/>
    <w:rsid w:val="006B7F93"/>
    <w:rsid w:val="006C1C95"/>
    <w:rsid w:val="006C29FF"/>
    <w:rsid w:val="006C3D95"/>
    <w:rsid w:val="006D0B48"/>
    <w:rsid w:val="006E50BC"/>
    <w:rsid w:val="006E5788"/>
    <w:rsid w:val="006E5C86"/>
    <w:rsid w:val="006E77FA"/>
    <w:rsid w:val="006F29C9"/>
    <w:rsid w:val="007000C9"/>
    <w:rsid w:val="00701116"/>
    <w:rsid w:val="00704E22"/>
    <w:rsid w:val="00713C44"/>
    <w:rsid w:val="00724082"/>
    <w:rsid w:val="00734A5B"/>
    <w:rsid w:val="0074026F"/>
    <w:rsid w:val="007429F6"/>
    <w:rsid w:val="00744E76"/>
    <w:rsid w:val="0074601A"/>
    <w:rsid w:val="00774DA4"/>
    <w:rsid w:val="007773DC"/>
    <w:rsid w:val="00781F0F"/>
    <w:rsid w:val="00784C65"/>
    <w:rsid w:val="00793F9C"/>
    <w:rsid w:val="007B600E"/>
    <w:rsid w:val="007B7899"/>
    <w:rsid w:val="007D457F"/>
    <w:rsid w:val="007F0F4A"/>
    <w:rsid w:val="00801641"/>
    <w:rsid w:val="008028A4"/>
    <w:rsid w:val="00830747"/>
    <w:rsid w:val="00847EF7"/>
    <w:rsid w:val="00871128"/>
    <w:rsid w:val="008751B3"/>
    <w:rsid w:val="008768CA"/>
    <w:rsid w:val="008B3D63"/>
    <w:rsid w:val="008C1A7E"/>
    <w:rsid w:val="008C384C"/>
    <w:rsid w:val="008C4059"/>
    <w:rsid w:val="008D4912"/>
    <w:rsid w:val="008E0CAA"/>
    <w:rsid w:val="008E54C9"/>
    <w:rsid w:val="008F00EC"/>
    <w:rsid w:val="0090271F"/>
    <w:rsid w:val="00902E23"/>
    <w:rsid w:val="009114D7"/>
    <w:rsid w:val="00913361"/>
    <w:rsid w:val="0091348E"/>
    <w:rsid w:val="00917CCB"/>
    <w:rsid w:val="00930A39"/>
    <w:rsid w:val="00942EC2"/>
    <w:rsid w:val="00957CC4"/>
    <w:rsid w:val="00961C1B"/>
    <w:rsid w:val="00972688"/>
    <w:rsid w:val="0097360C"/>
    <w:rsid w:val="00981261"/>
    <w:rsid w:val="009D555B"/>
    <w:rsid w:val="009F3439"/>
    <w:rsid w:val="009F37B7"/>
    <w:rsid w:val="00A00691"/>
    <w:rsid w:val="00A10F02"/>
    <w:rsid w:val="00A164B4"/>
    <w:rsid w:val="00A245B0"/>
    <w:rsid w:val="00A24A48"/>
    <w:rsid w:val="00A24BB7"/>
    <w:rsid w:val="00A2662A"/>
    <w:rsid w:val="00A26956"/>
    <w:rsid w:val="00A27486"/>
    <w:rsid w:val="00A31E83"/>
    <w:rsid w:val="00A41899"/>
    <w:rsid w:val="00A42660"/>
    <w:rsid w:val="00A45F99"/>
    <w:rsid w:val="00A53724"/>
    <w:rsid w:val="00A5462A"/>
    <w:rsid w:val="00A56066"/>
    <w:rsid w:val="00A73129"/>
    <w:rsid w:val="00A82346"/>
    <w:rsid w:val="00A901DE"/>
    <w:rsid w:val="00A92BA1"/>
    <w:rsid w:val="00A945E0"/>
    <w:rsid w:val="00A94D58"/>
    <w:rsid w:val="00A94F4E"/>
    <w:rsid w:val="00AA45DF"/>
    <w:rsid w:val="00AA482F"/>
    <w:rsid w:val="00AB00AA"/>
    <w:rsid w:val="00AB0272"/>
    <w:rsid w:val="00AB11B9"/>
    <w:rsid w:val="00AB5587"/>
    <w:rsid w:val="00AC6BC6"/>
    <w:rsid w:val="00AC7C59"/>
    <w:rsid w:val="00AE022F"/>
    <w:rsid w:val="00AE65E2"/>
    <w:rsid w:val="00AE6C7B"/>
    <w:rsid w:val="00B152B3"/>
    <w:rsid w:val="00B15449"/>
    <w:rsid w:val="00B423E0"/>
    <w:rsid w:val="00B42B76"/>
    <w:rsid w:val="00B43E27"/>
    <w:rsid w:val="00B44ABF"/>
    <w:rsid w:val="00B53E0B"/>
    <w:rsid w:val="00B55D6A"/>
    <w:rsid w:val="00B7430C"/>
    <w:rsid w:val="00B844B8"/>
    <w:rsid w:val="00B86B9A"/>
    <w:rsid w:val="00B87557"/>
    <w:rsid w:val="00B9132C"/>
    <w:rsid w:val="00B93086"/>
    <w:rsid w:val="00B9511B"/>
    <w:rsid w:val="00B97B3B"/>
    <w:rsid w:val="00BA19ED"/>
    <w:rsid w:val="00BA4B8D"/>
    <w:rsid w:val="00BB0A3E"/>
    <w:rsid w:val="00BB3A5A"/>
    <w:rsid w:val="00BC0F7D"/>
    <w:rsid w:val="00BC7562"/>
    <w:rsid w:val="00BD6EE1"/>
    <w:rsid w:val="00BD7D31"/>
    <w:rsid w:val="00BE3255"/>
    <w:rsid w:val="00BF128E"/>
    <w:rsid w:val="00BF23CE"/>
    <w:rsid w:val="00BF2E8A"/>
    <w:rsid w:val="00BF5493"/>
    <w:rsid w:val="00C074DD"/>
    <w:rsid w:val="00C1496A"/>
    <w:rsid w:val="00C17F7E"/>
    <w:rsid w:val="00C33079"/>
    <w:rsid w:val="00C330E2"/>
    <w:rsid w:val="00C37DFB"/>
    <w:rsid w:val="00C42785"/>
    <w:rsid w:val="00C45231"/>
    <w:rsid w:val="00C45ABA"/>
    <w:rsid w:val="00C50859"/>
    <w:rsid w:val="00C6208F"/>
    <w:rsid w:val="00C72833"/>
    <w:rsid w:val="00C80F1D"/>
    <w:rsid w:val="00C92231"/>
    <w:rsid w:val="00C93F40"/>
    <w:rsid w:val="00CA3D0C"/>
    <w:rsid w:val="00CD524B"/>
    <w:rsid w:val="00CE4FB0"/>
    <w:rsid w:val="00CF0E35"/>
    <w:rsid w:val="00CF1112"/>
    <w:rsid w:val="00D117D2"/>
    <w:rsid w:val="00D12993"/>
    <w:rsid w:val="00D17AFC"/>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2653F"/>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26CC7"/>
    <w:rsid w:val="00F325C8"/>
    <w:rsid w:val="00F35EA5"/>
    <w:rsid w:val="00F407D2"/>
    <w:rsid w:val="00F470B0"/>
    <w:rsid w:val="00F54187"/>
    <w:rsid w:val="00F653B8"/>
    <w:rsid w:val="00F714E1"/>
    <w:rsid w:val="00F75B46"/>
    <w:rsid w:val="00F81D90"/>
    <w:rsid w:val="00F9008D"/>
    <w:rsid w:val="00FA1266"/>
    <w:rsid w:val="00FA1A44"/>
    <w:rsid w:val="00FA3A17"/>
    <w:rsid w:val="00FC1192"/>
    <w:rsid w:val="00FC11EC"/>
    <w:rsid w:val="00FE4BBA"/>
    <w:rsid w:val="00FE5E5C"/>
    <w:rsid w:val="00FE69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AFC"/>
    <w:pPr>
      <w:overflowPunct w:val="0"/>
      <w:autoSpaceDE w:val="0"/>
      <w:autoSpaceDN w:val="0"/>
      <w:adjustRightInd w:val="0"/>
      <w:spacing w:after="180"/>
      <w:textAlignment w:val="baseline"/>
    </w:pPr>
    <w:rPr>
      <w:rFonts w:eastAsia="Times New Roman"/>
      <w:lang w:eastAsia="ko-KR"/>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D17A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D17AF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D17A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D17AFC"/>
    <w:pPr>
      <w:ind w:left="1418" w:hanging="1418"/>
      <w:outlineLvl w:val="3"/>
    </w:pPr>
    <w:rPr>
      <w:sz w:val="24"/>
    </w:rPr>
  </w:style>
  <w:style w:type="paragraph" w:styleId="Heading5">
    <w:name w:val="heading 5"/>
    <w:aliases w:val="h5,Heading5"/>
    <w:basedOn w:val="Heading4"/>
    <w:next w:val="Normal"/>
    <w:link w:val="Heading5Char"/>
    <w:qFormat/>
    <w:rsid w:val="00D17AFC"/>
    <w:pPr>
      <w:ind w:left="1701" w:hanging="1701"/>
      <w:outlineLvl w:val="4"/>
    </w:pPr>
    <w:rPr>
      <w:sz w:val="22"/>
    </w:rPr>
  </w:style>
  <w:style w:type="paragraph" w:styleId="Heading6">
    <w:name w:val="heading 6"/>
    <w:basedOn w:val="H6"/>
    <w:next w:val="Normal"/>
    <w:link w:val="Heading6Char"/>
    <w:qFormat/>
    <w:rsid w:val="00D17AFC"/>
    <w:pPr>
      <w:outlineLvl w:val="5"/>
    </w:pPr>
  </w:style>
  <w:style w:type="paragraph" w:styleId="Heading7">
    <w:name w:val="heading 7"/>
    <w:basedOn w:val="H6"/>
    <w:next w:val="Normal"/>
    <w:link w:val="Heading7Char"/>
    <w:qFormat/>
    <w:rsid w:val="00D17AFC"/>
    <w:pPr>
      <w:outlineLvl w:val="6"/>
    </w:pPr>
  </w:style>
  <w:style w:type="paragraph" w:styleId="Heading8">
    <w:name w:val="heading 8"/>
    <w:basedOn w:val="Heading1"/>
    <w:next w:val="Normal"/>
    <w:link w:val="Heading8Char"/>
    <w:qFormat/>
    <w:rsid w:val="00D17AFC"/>
    <w:pPr>
      <w:ind w:left="0" w:firstLine="0"/>
      <w:outlineLvl w:val="7"/>
    </w:pPr>
  </w:style>
  <w:style w:type="paragraph" w:styleId="Heading9">
    <w:name w:val="heading 9"/>
    <w:basedOn w:val="Heading8"/>
    <w:next w:val="Normal"/>
    <w:link w:val="Heading9Char"/>
    <w:qFormat/>
    <w:rsid w:val="00D17AFC"/>
    <w:pPr>
      <w:outlineLvl w:val="8"/>
    </w:pPr>
  </w:style>
  <w:style w:type="character" w:default="1" w:styleId="DefaultParagraphFont">
    <w:name w:val="Default Paragraph Font"/>
    <w:semiHidden/>
    <w:rsid w:val="00D17A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17AFC"/>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eastAsia="Times New Roman" w:hAnsi="Arial"/>
      <w:sz w:val="36"/>
      <w:lang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eastAsia="Times New Roman" w:hAnsi="Arial"/>
      <w:sz w:val="32"/>
      <w:lang w:eastAsia="ko-KR"/>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eastAsia="Times New Roman" w:hAnsi="Arial"/>
      <w:sz w:val="2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eastAsia="Times New Roman" w:hAnsi="Arial"/>
      <w:sz w:val="24"/>
      <w:lang w:eastAsia="ko-KR"/>
    </w:rPr>
  </w:style>
  <w:style w:type="character" w:customStyle="1" w:styleId="Heading5Char">
    <w:name w:val="Heading 5 Char"/>
    <w:aliases w:val="h5 Char,Heading5 Char"/>
    <w:link w:val="Heading5"/>
    <w:qFormat/>
    <w:rsid w:val="00D57C09"/>
    <w:rPr>
      <w:rFonts w:ascii="Arial" w:eastAsia="Times New Roman" w:hAnsi="Arial"/>
      <w:sz w:val="22"/>
      <w:lang w:eastAsia="ko-KR"/>
    </w:rPr>
  </w:style>
  <w:style w:type="paragraph" w:customStyle="1" w:styleId="H6">
    <w:name w:val="H6"/>
    <w:basedOn w:val="Heading5"/>
    <w:next w:val="Normal"/>
    <w:link w:val="H6Char"/>
    <w:rsid w:val="00D17AFC"/>
    <w:pPr>
      <w:ind w:left="1985" w:hanging="1985"/>
      <w:outlineLvl w:val="9"/>
    </w:pPr>
    <w:rPr>
      <w:sz w:val="20"/>
    </w:rPr>
  </w:style>
  <w:style w:type="character" w:customStyle="1" w:styleId="H6Char">
    <w:name w:val="H6 Char"/>
    <w:link w:val="H6"/>
    <w:qFormat/>
    <w:rsid w:val="00D57C09"/>
    <w:rPr>
      <w:rFonts w:ascii="Arial" w:eastAsia="Times New Roman" w:hAnsi="Arial"/>
      <w:lang w:eastAsia="ko-KR"/>
    </w:rPr>
  </w:style>
  <w:style w:type="character" w:customStyle="1" w:styleId="Heading6Char">
    <w:name w:val="Heading 6 Char"/>
    <w:link w:val="Heading6"/>
    <w:rsid w:val="00D57C09"/>
    <w:rPr>
      <w:rFonts w:ascii="Arial" w:eastAsia="Times New Roman" w:hAnsi="Arial"/>
      <w:lang w:eastAsia="ko-KR"/>
    </w:rPr>
  </w:style>
  <w:style w:type="character" w:customStyle="1" w:styleId="Heading7Char">
    <w:name w:val="Heading 7 Char"/>
    <w:link w:val="Heading7"/>
    <w:rsid w:val="00D57C09"/>
    <w:rPr>
      <w:rFonts w:ascii="Arial" w:eastAsia="Times New Roman" w:hAnsi="Arial"/>
      <w:lang w:eastAsia="ko-KR"/>
    </w:rPr>
  </w:style>
  <w:style w:type="character" w:customStyle="1" w:styleId="Heading8Char">
    <w:name w:val="Heading 8 Char"/>
    <w:link w:val="Heading8"/>
    <w:rsid w:val="00D57C09"/>
    <w:rPr>
      <w:rFonts w:ascii="Arial" w:eastAsia="Times New Roman" w:hAnsi="Arial"/>
      <w:sz w:val="36"/>
      <w:lang w:eastAsia="ko-KR"/>
    </w:rPr>
  </w:style>
  <w:style w:type="character" w:customStyle="1" w:styleId="Heading9Char">
    <w:name w:val="Heading 9 Char"/>
    <w:link w:val="Heading9"/>
    <w:rsid w:val="00D57C09"/>
    <w:rPr>
      <w:rFonts w:ascii="Arial" w:eastAsia="Times New Roman" w:hAnsi="Arial"/>
      <w:sz w:val="36"/>
      <w:lang w:eastAsia="ko-KR"/>
    </w:rPr>
  </w:style>
  <w:style w:type="paragraph" w:styleId="TOC9">
    <w:name w:val="toc 9"/>
    <w:basedOn w:val="TOC8"/>
    <w:uiPriority w:val="39"/>
    <w:rsid w:val="00D17AFC"/>
    <w:pPr>
      <w:ind w:left="1418" w:hanging="1418"/>
    </w:pPr>
  </w:style>
  <w:style w:type="paragraph" w:styleId="TOC8">
    <w:name w:val="toc 8"/>
    <w:basedOn w:val="TOC1"/>
    <w:uiPriority w:val="39"/>
    <w:rsid w:val="00D17AFC"/>
    <w:pPr>
      <w:spacing w:before="180"/>
      <w:ind w:left="2693" w:hanging="2693"/>
    </w:pPr>
    <w:rPr>
      <w:b/>
    </w:rPr>
  </w:style>
  <w:style w:type="paragraph" w:styleId="TOC1">
    <w:name w:val="toc 1"/>
    <w:uiPriority w:val="39"/>
    <w:rsid w:val="00D17A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D17AFC"/>
    <w:pPr>
      <w:keepLines/>
      <w:tabs>
        <w:tab w:val="center" w:pos="4536"/>
        <w:tab w:val="right" w:pos="9072"/>
      </w:tabs>
    </w:pPr>
    <w:rPr>
      <w:noProof/>
    </w:rPr>
  </w:style>
  <w:style w:type="character" w:customStyle="1" w:styleId="EQChar">
    <w:name w:val="EQ Char"/>
    <w:link w:val="EQ"/>
    <w:qFormat/>
    <w:rsid w:val="00D57C09"/>
    <w:rPr>
      <w:rFonts w:eastAsia="Times New Roman"/>
      <w:noProof/>
      <w:lang w:eastAsia="ko-KR"/>
    </w:rPr>
  </w:style>
  <w:style w:type="character" w:customStyle="1" w:styleId="ZGSM">
    <w:name w:val="ZGSM"/>
    <w:rsid w:val="00D17AF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D17AFC"/>
    <w:pPr>
      <w:widowControl w:val="0"/>
      <w:overflowPunct w:val="0"/>
      <w:autoSpaceDE w:val="0"/>
      <w:autoSpaceDN w:val="0"/>
      <w:adjustRightInd w:val="0"/>
      <w:textAlignment w:val="baseline"/>
    </w:pPr>
    <w:rPr>
      <w:rFonts w:ascii="Arial" w:eastAsia="Times New Roman" w:hAnsi="Arial"/>
      <w:b/>
      <w:noProof/>
      <w:sz w:val="18"/>
      <w:lang w:eastAsia="ko-KR"/>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eastAsia="Times New Roman" w:hAnsi="Arial"/>
      <w:b/>
      <w:noProof/>
      <w:sz w:val="18"/>
      <w:lang w:eastAsia="ko-KR"/>
    </w:rPr>
  </w:style>
  <w:style w:type="paragraph" w:customStyle="1" w:styleId="ZD">
    <w:name w:val="ZD"/>
    <w:rsid w:val="00D17A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D17AFC"/>
    <w:pPr>
      <w:ind w:left="1701" w:hanging="1701"/>
    </w:pPr>
  </w:style>
  <w:style w:type="paragraph" w:styleId="TOC4">
    <w:name w:val="toc 4"/>
    <w:basedOn w:val="TOC3"/>
    <w:uiPriority w:val="39"/>
    <w:rsid w:val="00D17AFC"/>
    <w:pPr>
      <w:ind w:left="1418" w:hanging="1418"/>
    </w:pPr>
  </w:style>
  <w:style w:type="paragraph" w:styleId="TOC3">
    <w:name w:val="toc 3"/>
    <w:basedOn w:val="TOC2"/>
    <w:uiPriority w:val="39"/>
    <w:rsid w:val="00D17AFC"/>
    <w:pPr>
      <w:ind w:left="1134" w:hanging="1134"/>
    </w:pPr>
  </w:style>
  <w:style w:type="paragraph" w:styleId="TOC2">
    <w:name w:val="toc 2"/>
    <w:basedOn w:val="TOC1"/>
    <w:uiPriority w:val="39"/>
    <w:rsid w:val="00D17AFC"/>
    <w:pPr>
      <w:keepNext w:val="0"/>
      <w:spacing w:before="0"/>
      <w:ind w:left="851" w:hanging="851"/>
    </w:pPr>
    <w:rPr>
      <w:sz w:val="20"/>
    </w:rPr>
  </w:style>
  <w:style w:type="paragraph" w:styleId="Footer">
    <w:name w:val="footer"/>
    <w:aliases w:val="footer odd,footer,fo,pie de página"/>
    <w:basedOn w:val="Header"/>
    <w:link w:val="FooterChar"/>
    <w:rsid w:val="00D17AFC"/>
    <w:pPr>
      <w:jc w:val="center"/>
    </w:pPr>
    <w:rPr>
      <w:i/>
    </w:rPr>
  </w:style>
  <w:style w:type="character" w:customStyle="1" w:styleId="FooterChar">
    <w:name w:val="Footer Char"/>
    <w:aliases w:val="footer odd Char,footer Char,fo Char,pie de página Char"/>
    <w:link w:val="Footer"/>
    <w:qFormat/>
    <w:rsid w:val="00D57C09"/>
    <w:rPr>
      <w:rFonts w:ascii="Arial" w:eastAsia="Times New Roman" w:hAnsi="Arial"/>
      <w:b/>
      <w:i/>
      <w:noProof/>
      <w:sz w:val="18"/>
      <w:lang w:eastAsia="ko-KR"/>
    </w:rPr>
  </w:style>
  <w:style w:type="paragraph" w:customStyle="1" w:styleId="TT">
    <w:name w:val="TT"/>
    <w:basedOn w:val="Heading1"/>
    <w:next w:val="Normal"/>
    <w:rsid w:val="00D17AFC"/>
    <w:pPr>
      <w:outlineLvl w:val="9"/>
    </w:pPr>
  </w:style>
  <w:style w:type="paragraph" w:customStyle="1" w:styleId="NF">
    <w:name w:val="NF"/>
    <w:basedOn w:val="NO"/>
    <w:rsid w:val="00D17AFC"/>
    <w:pPr>
      <w:keepNext/>
      <w:spacing w:after="0"/>
    </w:pPr>
    <w:rPr>
      <w:rFonts w:ascii="Arial" w:hAnsi="Arial"/>
      <w:sz w:val="18"/>
    </w:rPr>
  </w:style>
  <w:style w:type="paragraph" w:customStyle="1" w:styleId="NO">
    <w:name w:val="NO"/>
    <w:basedOn w:val="Normal"/>
    <w:link w:val="NOChar"/>
    <w:rsid w:val="00D17AFC"/>
    <w:pPr>
      <w:keepLines/>
      <w:ind w:left="1135" w:hanging="851"/>
    </w:pPr>
  </w:style>
  <w:style w:type="character" w:customStyle="1" w:styleId="NOChar">
    <w:name w:val="NO Char"/>
    <w:link w:val="NO"/>
    <w:qFormat/>
    <w:rsid w:val="00D57C09"/>
    <w:rPr>
      <w:rFonts w:eastAsia="Times New Roman"/>
      <w:lang w:eastAsia="ko-KR"/>
    </w:rPr>
  </w:style>
  <w:style w:type="paragraph" w:customStyle="1" w:styleId="PL">
    <w:name w:val="PL"/>
    <w:link w:val="PLChar"/>
    <w:rsid w:val="00D17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character" w:customStyle="1" w:styleId="PLChar">
    <w:name w:val="PL Char"/>
    <w:link w:val="PL"/>
    <w:qFormat/>
    <w:rsid w:val="00D57C09"/>
    <w:rPr>
      <w:rFonts w:ascii="Courier New" w:eastAsia="Times New Roman" w:hAnsi="Courier New"/>
      <w:noProof/>
      <w:sz w:val="16"/>
      <w:lang w:eastAsia="ko-KR"/>
    </w:rPr>
  </w:style>
  <w:style w:type="paragraph" w:customStyle="1" w:styleId="TAR">
    <w:name w:val="TAR"/>
    <w:basedOn w:val="TAL"/>
    <w:rsid w:val="00D17AFC"/>
    <w:pPr>
      <w:jc w:val="right"/>
    </w:pPr>
  </w:style>
  <w:style w:type="paragraph" w:customStyle="1" w:styleId="TAL">
    <w:name w:val="TAL"/>
    <w:basedOn w:val="Normal"/>
    <w:link w:val="TALChar"/>
    <w:rsid w:val="00D17AFC"/>
    <w:pPr>
      <w:keepNext/>
      <w:keepLines/>
      <w:spacing w:after="0"/>
    </w:pPr>
    <w:rPr>
      <w:rFonts w:ascii="Arial" w:hAnsi="Arial"/>
      <w:sz w:val="18"/>
    </w:rPr>
  </w:style>
  <w:style w:type="character" w:customStyle="1" w:styleId="TALChar">
    <w:name w:val="TAL Char"/>
    <w:link w:val="TAL"/>
    <w:qFormat/>
    <w:rsid w:val="00D57C09"/>
    <w:rPr>
      <w:rFonts w:ascii="Arial" w:eastAsia="Times New Roman" w:hAnsi="Arial"/>
      <w:sz w:val="18"/>
      <w:lang w:eastAsia="ko-KR"/>
    </w:rPr>
  </w:style>
  <w:style w:type="paragraph" w:customStyle="1" w:styleId="TAH">
    <w:name w:val="TAH"/>
    <w:basedOn w:val="TAC"/>
    <w:link w:val="TAHCar"/>
    <w:rsid w:val="00D17AFC"/>
    <w:rPr>
      <w:b/>
    </w:rPr>
  </w:style>
  <w:style w:type="paragraph" w:customStyle="1" w:styleId="TAC">
    <w:name w:val="TAC"/>
    <w:basedOn w:val="TAL"/>
    <w:link w:val="TACChar"/>
    <w:rsid w:val="00D17AFC"/>
    <w:pPr>
      <w:jc w:val="center"/>
    </w:pPr>
  </w:style>
  <w:style w:type="character" w:customStyle="1" w:styleId="TACChar">
    <w:name w:val="TAC Char"/>
    <w:link w:val="TAC"/>
    <w:qFormat/>
    <w:rsid w:val="00D57C09"/>
    <w:rPr>
      <w:rFonts w:ascii="Arial" w:eastAsia="Times New Roman" w:hAnsi="Arial"/>
      <w:sz w:val="18"/>
      <w:lang w:eastAsia="ko-KR"/>
    </w:rPr>
  </w:style>
  <w:style w:type="character" w:customStyle="1" w:styleId="TAHCar">
    <w:name w:val="TAH Car"/>
    <w:link w:val="TAH"/>
    <w:qFormat/>
    <w:rsid w:val="00D57C09"/>
    <w:rPr>
      <w:rFonts w:ascii="Arial" w:eastAsia="Times New Roman" w:hAnsi="Arial"/>
      <w:b/>
      <w:sz w:val="18"/>
      <w:lang w:eastAsia="ko-KR"/>
    </w:rPr>
  </w:style>
  <w:style w:type="paragraph" w:customStyle="1" w:styleId="LD">
    <w:name w:val="LD"/>
    <w:rsid w:val="00D17AFC"/>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D17AFC"/>
    <w:pPr>
      <w:keepLines/>
      <w:ind w:left="1702" w:hanging="1418"/>
    </w:pPr>
  </w:style>
  <w:style w:type="character" w:customStyle="1" w:styleId="EXChar">
    <w:name w:val="EX Char"/>
    <w:link w:val="EX"/>
    <w:qFormat/>
    <w:rsid w:val="00D57C09"/>
    <w:rPr>
      <w:rFonts w:eastAsia="Times New Roman"/>
      <w:lang w:eastAsia="ko-KR"/>
    </w:rPr>
  </w:style>
  <w:style w:type="paragraph" w:customStyle="1" w:styleId="FP">
    <w:name w:val="FP"/>
    <w:basedOn w:val="Normal"/>
    <w:rsid w:val="00D17AFC"/>
    <w:pPr>
      <w:spacing w:after="0"/>
    </w:pPr>
  </w:style>
  <w:style w:type="paragraph" w:customStyle="1" w:styleId="NW">
    <w:name w:val="NW"/>
    <w:basedOn w:val="NO"/>
    <w:rsid w:val="00D17AFC"/>
    <w:pPr>
      <w:spacing w:after="0"/>
    </w:pPr>
  </w:style>
  <w:style w:type="paragraph" w:customStyle="1" w:styleId="EW">
    <w:name w:val="EW"/>
    <w:basedOn w:val="EX"/>
    <w:rsid w:val="00D17AFC"/>
    <w:pPr>
      <w:spacing w:after="0"/>
    </w:pPr>
  </w:style>
  <w:style w:type="paragraph" w:customStyle="1" w:styleId="B10">
    <w:name w:val="B1"/>
    <w:basedOn w:val="List"/>
    <w:link w:val="B1Char"/>
    <w:rsid w:val="00D17AFC"/>
  </w:style>
  <w:style w:type="paragraph" w:styleId="List">
    <w:name w:val="List"/>
    <w:basedOn w:val="Normal"/>
    <w:rsid w:val="00D17AFC"/>
    <w:pPr>
      <w:ind w:left="568" w:hanging="284"/>
    </w:pPr>
  </w:style>
  <w:style w:type="character" w:customStyle="1" w:styleId="B1Char">
    <w:name w:val="B1 Char"/>
    <w:link w:val="B10"/>
    <w:qFormat/>
    <w:rsid w:val="00D57C09"/>
    <w:rPr>
      <w:rFonts w:eastAsia="Times New Roman"/>
      <w:lang w:eastAsia="ko-KR"/>
    </w:rPr>
  </w:style>
  <w:style w:type="paragraph" w:styleId="TOC6">
    <w:name w:val="toc 6"/>
    <w:basedOn w:val="TOC5"/>
    <w:next w:val="Normal"/>
    <w:uiPriority w:val="39"/>
    <w:rsid w:val="00D17AFC"/>
    <w:pPr>
      <w:ind w:left="1985" w:hanging="1985"/>
    </w:pPr>
  </w:style>
  <w:style w:type="paragraph" w:styleId="TOC7">
    <w:name w:val="toc 7"/>
    <w:basedOn w:val="TOC6"/>
    <w:next w:val="Normal"/>
    <w:uiPriority w:val="39"/>
    <w:rsid w:val="00D17AFC"/>
    <w:pPr>
      <w:ind w:left="2268" w:hanging="2268"/>
    </w:pPr>
  </w:style>
  <w:style w:type="paragraph" w:customStyle="1" w:styleId="EditorsNote">
    <w:name w:val="Editor's Note"/>
    <w:aliases w:val="EN"/>
    <w:basedOn w:val="NO"/>
    <w:link w:val="EditorsNoteCarCar"/>
    <w:rsid w:val="00D17AFC"/>
    <w:rPr>
      <w:color w:val="FF0000"/>
    </w:rPr>
  </w:style>
  <w:style w:type="character" w:customStyle="1" w:styleId="EditorsNoteCarCar">
    <w:name w:val="Editor's Note Car Car"/>
    <w:link w:val="EditorsNote"/>
    <w:rsid w:val="00D57C09"/>
    <w:rPr>
      <w:rFonts w:eastAsia="Times New Roman"/>
      <w:color w:val="FF0000"/>
      <w:lang w:eastAsia="ko-KR"/>
    </w:rPr>
  </w:style>
  <w:style w:type="paragraph" w:customStyle="1" w:styleId="TH">
    <w:name w:val="TH"/>
    <w:basedOn w:val="Normal"/>
    <w:link w:val="THChar"/>
    <w:rsid w:val="00D17AFC"/>
    <w:pPr>
      <w:keepNext/>
      <w:keepLines/>
      <w:spacing w:before="60"/>
      <w:jc w:val="center"/>
    </w:pPr>
    <w:rPr>
      <w:rFonts w:ascii="Arial" w:hAnsi="Arial"/>
      <w:b/>
    </w:rPr>
  </w:style>
  <w:style w:type="character" w:customStyle="1" w:styleId="THChar">
    <w:name w:val="TH Char"/>
    <w:link w:val="TH"/>
    <w:qFormat/>
    <w:rsid w:val="00E71EA1"/>
    <w:rPr>
      <w:rFonts w:ascii="Arial" w:eastAsia="Times New Roman" w:hAnsi="Arial"/>
      <w:b/>
      <w:lang w:eastAsia="ko-KR"/>
    </w:rPr>
  </w:style>
  <w:style w:type="paragraph" w:customStyle="1" w:styleId="ZA">
    <w:name w:val="ZA"/>
    <w:link w:val="ZAChar"/>
    <w:rsid w:val="00D17A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character" w:customStyle="1" w:styleId="ZAChar">
    <w:name w:val="ZA Char"/>
    <w:basedOn w:val="DefaultParagraphFont"/>
    <w:link w:val="ZA"/>
    <w:rsid w:val="005D2715"/>
    <w:rPr>
      <w:rFonts w:ascii="Arial" w:eastAsia="Times New Roman" w:hAnsi="Arial"/>
      <w:noProof/>
      <w:sz w:val="40"/>
      <w:lang w:eastAsia="ko-KR"/>
    </w:rPr>
  </w:style>
  <w:style w:type="paragraph" w:customStyle="1" w:styleId="ZB">
    <w:name w:val="ZB"/>
    <w:rsid w:val="00D17A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D17A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D17A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D17AFC"/>
    <w:pPr>
      <w:ind w:left="851" w:hanging="851"/>
    </w:pPr>
  </w:style>
  <w:style w:type="character" w:customStyle="1" w:styleId="TANChar">
    <w:name w:val="TAN Char"/>
    <w:link w:val="TAN"/>
    <w:qFormat/>
    <w:rsid w:val="00D57C09"/>
    <w:rPr>
      <w:rFonts w:ascii="Arial" w:eastAsia="Times New Roman" w:hAnsi="Arial"/>
      <w:sz w:val="18"/>
      <w:lang w:eastAsia="ko-KR"/>
    </w:rPr>
  </w:style>
  <w:style w:type="paragraph" w:customStyle="1" w:styleId="ZH">
    <w:name w:val="ZH"/>
    <w:rsid w:val="00D17A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aliases w:val="left"/>
    <w:basedOn w:val="TH"/>
    <w:link w:val="TFChar"/>
    <w:rsid w:val="00D17AFC"/>
    <w:pPr>
      <w:keepNext w:val="0"/>
      <w:spacing w:before="0" w:after="240"/>
    </w:pPr>
  </w:style>
  <w:style w:type="character" w:customStyle="1" w:styleId="TFChar">
    <w:name w:val="TF Char"/>
    <w:link w:val="TF"/>
    <w:qFormat/>
    <w:rsid w:val="00D57C09"/>
    <w:rPr>
      <w:rFonts w:ascii="Arial" w:eastAsia="Times New Roman" w:hAnsi="Arial"/>
      <w:b/>
      <w:lang w:eastAsia="ko-KR"/>
    </w:rPr>
  </w:style>
  <w:style w:type="paragraph" w:customStyle="1" w:styleId="ZG">
    <w:name w:val="ZG"/>
    <w:rsid w:val="00D17A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
    <w:name w:val="B2"/>
    <w:basedOn w:val="List2"/>
    <w:link w:val="B2Char"/>
    <w:rsid w:val="00D17AFC"/>
  </w:style>
  <w:style w:type="character" w:customStyle="1" w:styleId="B2Char">
    <w:name w:val="B2 Char"/>
    <w:link w:val="B2"/>
    <w:qFormat/>
    <w:rsid w:val="00D57C09"/>
    <w:rPr>
      <w:rFonts w:eastAsia="Times New Roman"/>
      <w:lang w:eastAsia="ko-KR"/>
    </w:rPr>
  </w:style>
  <w:style w:type="paragraph" w:customStyle="1" w:styleId="B3">
    <w:name w:val="B3"/>
    <w:basedOn w:val="List3"/>
    <w:link w:val="B3Char2"/>
    <w:rsid w:val="00D17AFC"/>
  </w:style>
  <w:style w:type="character" w:customStyle="1" w:styleId="B3Char2">
    <w:name w:val="B3 Char2"/>
    <w:link w:val="B3"/>
    <w:qFormat/>
    <w:rsid w:val="00D57C09"/>
    <w:rPr>
      <w:rFonts w:eastAsia="Times New Roman"/>
      <w:lang w:eastAsia="ko-KR"/>
    </w:rPr>
  </w:style>
  <w:style w:type="paragraph" w:customStyle="1" w:styleId="B4">
    <w:name w:val="B4"/>
    <w:basedOn w:val="List4"/>
    <w:link w:val="B4Char"/>
    <w:rsid w:val="00D17AFC"/>
  </w:style>
  <w:style w:type="character" w:customStyle="1" w:styleId="B4Char">
    <w:name w:val="B4 Char"/>
    <w:link w:val="B4"/>
    <w:rsid w:val="00D57C09"/>
    <w:rPr>
      <w:rFonts w:eastAsia="Times New Roman"/>
      <w:lang w:eastAsia="ko-KR"/>
    </w:rPr>
  </w:style>
  <w:style w:type="paragraph" w:customStyle="1" w:styleId="B5">
    <w:name w:val="B5"/>
    <w:basedOn w:val="List5"/>
    <w:link w:val="B5Char"/>
    <w:rsid w:val="00D17AFC"/>
  </w:style>
  <w:style w:type="character" w:customStyle="1" w:styleId="B5Char">
    <w:name w:val="B5 Char"/>
    <w:link w:val="B5"/>
    <w:rsid w:val="00D57C09"/>
    <w:rPr>
      <w:rFonts w:eastAsia="Times New Roman"/>
      <w:lang w:eastAsia="ko-KR"/>
    </w:rPr>
  </w:style>
  <w:style w:type="paragraph" w:customStyle="1" w:styleId="ZTD">
    <w:name w:val="ZTD"/>
    <w:basedOn w:val="ZB"/>
    <w:rsid w:val="00D17AFC"/>
    <w:pPr>
      <w:framePr w:hRule="auto" w:wrap="notBeside" w:y="852"/>
    </w:pPr>
    <w:rPr>
      <w:i w:val="0"/>
      <w:sz w:val="40"/>
    </w:rPr>
  </w:style>
  <w:style w:type="paragraph" w:customStyle="1" w:styleId="ZV">
    <w:name w:val="ZV"/>
    <w:basedOn w:val="ZU"/>
    <w:rsid w:val="00D17AFC"/>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D17AFC"/>
    <w:pPr>
      <w:ind w:left="851"/>
    </w:pPr>
  </w:style>
  <w:style w:type="paragraph" w:styleId="List3">
    <w:name w:val="List 3"/>
    <w:basedOn w:val="List2"/>
    <w:rsid w:val="00D17AFC"/>
    <w:pPr>
      <w:ind w:left="1135"/>
    </w:pPr>
  </w:style>
  <w:style w:type="paragraph" w:styleId="List4">
    <w:name w:val="List 4"/>
    <w:basedOn w:val="List3"/>
    <w:rsid w:val="00D17AFC"/>
    <w:pPr>
      <w:ind w:left="1418"/>
    </w:pPr>
  </w:style>
  <w:style w:type="paragraph" w:styleId="List5">
    <w:name w:val="List 5"/>
    <w:basedOn w:val="List4"/>
    <w:rsid w:val="00D17AFC"/>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spacing w:line="259" w:lineRule="auto"/>
      <w:ind w:left="720"/>
      <w:contextualSpacing/>
    </w:pPr>
    <w:rPr>
      <w:rFonts w:eastAsia="SimSun"/>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rsid w:val="00D17AFC"/>
    <w:pPr>
      <w:ind w:left="284"/>
    </w:pPr>
  </w:style>
  <w:style w:type="paragraph" w:styleId="Index1">
    <w:name w:val="index 1"/>
    <w:basedOn w:val="Normal"/>
    <w:rsid w:val="00D17AFC"/>
    <w:pPr>
      <w:keepLines/>
      <w:spacing w:after="0"/>
    </w:pPr>
  </w:style>
  <w:style w:type="paragraph" w:styleId="ListNumber2">
    <w:name w:val="List Number 2"/>
    <w:basedOn w:val="ListNumber"/>
    <w:rsid w:val="00D17AFC"/>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17AFC"/>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17AFC"/>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rFonts w:eastAsia="Times New Roman"/>
      <w:sz w:val="16"/>
      <w:lang w:eastAsia="ko-KR"/>
    </w:rPr>
  </w:style>
  <w:style w:type="paragraph" w:styleId="ListBullet2">
    <w:name w:val="List Bullet 2"/>
    <w:basedOn w:val="ListBullet"/>
    <w:link w:val="ListBullet2Char"/>
    <w:rsid w:val="00D17AFC"/>
    <w:pPr>
      <w:ind w:left="851"/>
    </w:pPr>
  </w:style>
  <w:style w:type="paragraph" w:styleId="ListBullet3">
    <w:name w:val="List Bullet 3"/>
    <w:basedOn w:val="ListBullet2"/>
    <w:rsid w:val="00D17AFC"/>
    <w:pPr>
      <w:ind w:left="1135"/>
    </w:pPr>
  </w:style>
  <w:style w:type="paragraph" w:styleId="ListNumber">
    <w:name w:val="List Number"/>
    <w:basedOn w:val="List"/>
    <w:rsid w:val="00D17AFC"/>
  </w:style>
  <w:style w:type="paragraph" w:styleId="ListBullet">
    <w:name w:val="List Bullet"/>
    <w:basedOn w:val="List"/>
    <w:rsid w:val="00D17AFC"/>
  </w:style>
  <w:style w:type="paragraph" w:styleId="ListBullet4">
    <w:name w:val="List Bullet 4"/>
    <w:basedOn w:val="ListBullet3"/>
    <w:rsid w:val="00D17AFC"/>
    <w:pPr>
      <w:ind w:left="1418"/>
    </w:pPr>
  </w:style>
  <w:style w:type="paragraph" w:styleId="ListBullet5">
    <w:name w:val="List Bullet 5"/>
    <w:basedOn w:val="ListBullet4"/>
    <w:rsid w:val="00D17AFC"/>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rPr>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jc w:val="center"/>
    </w:pPr>
    <w:rPr>
      <w:rFonts w:ascii="Arial" w:eastAsia="PMingLiU" w:hAnsi="Arial" w:cs="Arial"/>
      <w:b/>
      <w:bCs/>
      <w:sz w:val="18"/>
      <w:szCs w:val="18"/>
      <w:lang w:eastAsia="zh-TW"/>
    </w:rPr>
  </w:style>
  <w:style w:type="paragraph" w:customStyle="1" w:styleId="tac0">
    <w:name w:val="tac"/>
    <w:basedOn w:val="Normal"/>
    <w:uiPriority w:val="99"/>
    <w:rsid w:val="00DF394A"/>
    <w:pPr>
      <w:keepNext/>
      <w:jc w:val="center"/>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rPr>
      <w:rFonts w:eastAsia="SimSun"/>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ind w:left="1440" w:hanging="360"/>
    </w:pPr>
    <w:rPr>
      <w:rFonts w:eastAsia="MS Minch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snapToGrid w:val="0"/>
      <w:spacing w:after="60"/>
      <w:ind w:left="1304" w:hanging="1304"/>
    </w:pPr>
    <w:rPr>
      <w:rFonts w:eastAsia="SimSun"/>
      <w:szCs w:val="16"/>
      <w:lang w:val="en-US" w:eastAsia="en-US"/>
    </w:rPr>
  </w:style>
  <w:style w:type="paragraph" w:customStyle="1" w:styleId="a">
    <w:name w:val="参考文献"/>
    <w:basedOn w:val="Normal"/>
    <w:uiPriority w:val="99"/>
    <w:qFormat/>
    <w:rsid w:val="00DF394A"/>
    <w:pPr>
      <w:keepLines/>
      <w:numPr>
        <w:numId w:val="17"/>
      </w:numPr>
      <w:tabs>
        <w:tab w:val="clear" w:pos="720"/>
      </w:tabs>
      <w:ind w:left="360"/>
    </w:pPr>
    <w:rPr>
      <w:rFonts w:eastAsia="MS Mincho"/>
      <w:lang w:eastAsia="en-US"/>
    </w:rPr>
  </w:style>
  <w:style w:type="paragraph" w:customStyle="1" w:styleId="3GPP">
    <w:name w:val="3GPP 正文"/>
    <w:basedOn w:val="Normal"/>
    <w:link w:val="3GPPChar"/>
    <w:qFormat/>
    <w:rsid w:val="00DF394A"/>
    <w:rPr>
      <w:rFonts w:eastAsia="SimSun"/>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lang w:eastAsia="en-US"/>
    </w:rPr>
  </w:style>
  <w:style w:type="paragraph" w:customStyle="1" w:styleId="00BodyText">
    <w:name w:val="00 BodyText"/>
    <w:basedOn w:val="Normal"/>
    <w:uiPriority w:val="99"/>
    <w:rsid w:val="00DF394A"/>
    <w:pPr>
      <w:spacing w:after="220"/>
    </w:pPr>
    <w:rPr>
      <w:rFonts w:ascii="Arial" w:eastAsia="Malgun Gothic" w:hAnsi="Arial"/>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DF394A"/>
    <w:pPr>
      <w:ind w:left="851"/>
    </w:pPr>
    <w:rPr>
      <w:rFonts w:eastAsia="Malgun Gothic"/>
      <w:lang w:eastAsia="en-US"/>
    </w:rPr>
  </w:style>
  <w:style w:type="paragraph" w:customStyle="1" w:styleId="INDENT2">
    <w:name w:val="INDENT2"/>
    <w:basedOn w:val="Normal"/>
    <w:uiPriority w:val="99"/>
    <w:rsid w:val="00DF394A"/>
    <w:pPr>
      <w:ind w:left="1135" w:hanging="284"/>
    </w:pPr>
    <w:rPr>
      <w:rFonts w:eastAsia="Malgun Gothic"/>
      <w:lang w:eastAsia="en-US"/>
    </w:rPr>
  </w:style>
  <w:style w:type="paragraph" w:customStyle="1" w:styleId="INDENT3">
    <w:name w:val="INDENT3"/>
    <w:basedOn w:val="Normal"/>
    <w:uiPriority w:val="99"/>
    <w:rsid w:val="00DF394A"/>
    <w:pPr>
      <w:ind w:left="1701" w:hanging="567"/>
    </w:pPr>
    <w:rPr>
      <w:rFonts w:eastAsia="Malgun Gothic"/>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DF394A"/>
    <w:pPr>
      <w:keepNext/>
      <w:keepLines/>
    </w:pPr>
    <w:rPr>
      <w:rFonts w:eastAsia="Malgun Gothic"/>
      <w:b/>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DF394A"/>
    <w:pPr>
      <w:tabs>
        <w:tab w:val="num" w:pos="630"/>
        <w:tab w:val="left" w:pos="851"/>
      </w:tabs>
      <w:ind w:left="630" w:hanging="630"/>
    </w:pPr>
    <w:rPr>
      <w:rFonts w:eastAsia="Malgun Gothic"/>
      <w:lang w:eastAsia="en-US"/>
    </w:rPr>
  </w:style>
  <w:style w:type="paragraph" w:customStyle="1" w:styleId="BN">
    <w:name w:val="BN"/>
    <w:basedOn w:val="Normal"/>
    <w:uiPriority w:val="99"/>
    <w:rsid w:val="00DF394A"/>
    <w:pPr>
      <w:ind w:left="567" w:hanging="283"/>
    </w:pPr>
    <w:rPr>
      <w:rFonts w:eastAsia="Malgun Gothic"/>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sz w:val="22"/>
      <w:lang w:eastAsia="en-US"/>
    </w:rPr>
  </w:style>
  <w:style w:type="paragraph" w:customStyle="1" w:styleId="B6">
    <w:name w:val="B6"/>
    <w:basedOn w:val="B5"/>
    <w:link w:val="B6Char"/>
    <w:rsid w:val="00DF394A"/>
    <w:rPr>
      <w:rFonts w:eastAsia="Malgun Gothic"/>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DF394A"/>
    <w:rPr>
      <w:rFonts w:ascii="Arial" w:eastAsia="Malgun Gothic" w:hAnsi="Arial" w:cs="Arial"/>
      <w:b/>
      <w:lang w:eastAsia="en-US"/>
    </w:rPr>
  </w:style>
  <w:style w:type="paragraph" w:customStyle="1" w:styleId="Tadc">
    <w:name w:val="Tadc"/>
    <w:basedOn w:val="Normal"/>
    <w:uiPriority w:val="99"/>
    <w:rsid w:val="00DF394A"/>
    <w:rPr>
      <w:rFonts w:eastAsia="Malgun Gothic" w:cs="v4.2.0"/>
    </w:rPr>
  </w:style>
  <w:style w:type="character" w:styleId="Strong">
    <w:name w:val="Strong"/>
    <w:qFormat/>
    <w:rsid w:val="00DF394A"/>
    <w:rPr>
      <w:b/>
      <w:bCs/>
    </w:rPr>
  </w:style>
  <w:style w:type="paragraph" w:customStyle="1" w:styleId="AL">
    <w:name w:val="AL"/>
    <w:basedOn w:val="TAL"/>
    <w:uiPriority w:val="99"/>
    <w:rsid w:val="00DF394A"/>
    <w:rPr>
      <w:rFonts w:eastAsia="Malgun Gothic"/>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jc w:val="both"/>
    </w:pPr>
    <w:rPr>
      <w:rFonts w:eastAsia="SimSun"/>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DF394A"/>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spacing w:before="240"/>
      <w:ind w:left="540"/>
      <w:jc w:val="both"/>
    </w:pPr>
    <w:rPr>
      <w:rFonts w:ascii="Arial" w:eastAsia="MS Mincho" w:hAnsi="Arial"/>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spacing w:before="120" w:after="120"/>
      <w:ind w:right="-289"/>
    </w:pPr>
    <w:rPr>
      <w:rFonts w:eastAsia="Malgun Gothic"/>
      <w:b/>
      <w:sz w:val="24"/>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sz w:val="18"/>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spacing w:line="259" w:lineRule="auto"/>
      <w:ind w:left="851"/>
    </w:pPr>
    <w:rPr>
      <w:rFonts w:eastAsia="MS Mincho"/>
      <w:lang w:val="it-IT"/>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jc w:val="both"/>
    </w:pPr>
    <w:rPr>
      <w:rFonts w:ascii="CG Times (WN)" w:eastAsia="Malgun Gothic" w:hAnsi="CG Times (WN)"/>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rPr>
      <w:rFonts w:ascii="CG Times (WN)" w:hAnsi="CG Times (WN)"/>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rPr>
  </w:style>
  <w:style w:type="paragraph" w:customStyle="1" w:styleId="tabletext0">
    <w:name w:val="table text"/>
    <w:basedOn w:val="Normal"/>
    <w:next w:val="Normal"/>
    <w:uiPriority w:val="99"/>
    <w:rsid w:val="00DF394A"/>
    <w:rPr>
      <w:rFonts w:eastAsia="MS Mincho"/>
      <w:i/>
    </w:rPr>
  </w:style>
  <w:style w:type="paragraph" w:styleId="ListNumber5">
    <w:name w:val="List Number 5"/>
    <w:basedOn w:val="Normal"/>
    <w:uiPriority w:val="99"/>
    <w:rsid w:val="00DF394A"/>
    <w:pPr>
      <w:tabs>
        <w:tab w:val="num" w:pos="851"/>
        <w:tab w:val="num" w:pos="1800"/>
      </w:tabs>
      <w:ind w:left="1800" w:hanging="851"/>
    </w:pPr>
    <w:rPr>
      <w:rFonts w:eastAsia="MS Mincho"/>
    </w:rPr>
  </w:style>
  <w:style w:type="paragraph" w:styleId="ListNumber3">
    <w:name w:val="List Number 3"/>
    <w:basedOn w:val="Normal"/>
    <w:uiPriority w:val="99"/>
    <w:rsid w:val="00DF394A"/>
    <w:pPr>
      <w:tabs>
        <w:tab w:val="num" w:pos="926"/>
      </w:tabs>
      <w:ind w:left="926" w:hanging="283"/>
    </w:pPr>
    <w:rPr>
      <w:rFonts w:eastAsia="MS Mincho"/>
    </w:rPr>
  </w:style>
  <w:style w:type="paragraph" w:styleId="ListNumber4">
    <w:name w:val="List Number 4"/>
    <w:basedOn w:val="Normal"/>
    <w:uiPriority w:val="99"/>
    <w:rsid w:val="00DF394A"/>
    <w:pPr>
      <w:tabs>
        <w:tab w:val="num" w:pos="1209"/>
      </w:tabs>
      <w:ind w:left="1209" w:hanging="283"/>
    </w:pPr>
    <w:rPr>
      <w:rFonts w:eastAsia="MS Minch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ind w:left="926" w:hanging="360"/>
    </w:pPr>
    <w:rPr>
      <w:rFonts w:eastAsia="MS Minch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rPr>
  </w:style>
  <w:style w:type="paragraph" w:customStyle="1" w:styleId="HE">
    <w:name w:val="HE"/>
    <w:basedOn w:val="Normal"/>
    <w:uiPriority w:val="99"/>
    <w:rsid w:val="00DF394A"/>
    <w:rPr>
      <w:rFonts w:eastAsia="MS Mincho"/>
      <w:b/>
    </w:rPr>
  </w:style>
  <w:style w:type="paragraph" w:customStyle="1" w:styleId="HO">
    <w:name w:val="HO"/>
    <w:basedOn w:val="Normal"/>
    <w:uiPriority w:val="99"/>
    <w:rsid w:val="00DF394A"/>
    <w:pPr>
      <w:jc w:val="right"/>
    </w:pPr>
    <w:rPr>
      <w:rFonts w:eastAsia="MS Mincho"/>
      <w:b/>
    </w:rPr>
  </w:style>
  <w:style w:type="paragraph" w:customStyle="1" w:styleId="WP">
    <w:name w:val="WP"/>
    <w:basedOn w:val="Normal"/>
    <w:uiPriority w:val="99"/>
    <w:rsid w:val="00DF394A"/>
    <w:pPr>
      <w:jc w:val="both"/>
    </w:pPr>
    <w:rPr>
      <w:rFonts w:eastAsia="MS Minch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lang w:val="en-US"/>
    </w:rPr>
  </w:style>
  <w:style w:type="paragraph" w:customStyle="1" w:styleId="Teststep">
    <w:name w:val="Test step"/>
    <w:basedOn w:val="Normal"/>
    <w:uiPriority w:val="99"/>
    <w:rsid w:val="00DF394A"/>
    <w:pPr>
      <w:tabs>
        <w:tab w:val="left" w:pos="720"/>
      </w:tabs>
      <w:ind w:left="720" w:hanging="720"/>
    </w:pPr>
    <w:rPr>
      <w:rFonts w:eastAsia="MS Minch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rPr>
  </w:style>
  <w:style w:type="paragraph" w:customStyle="1" w:styleId="table">
    <w:name w:val="table"/>
    <w:basedOn w:val="Normal"/>
    <w:next w:val="Normal"/>
    <w:uiPriority w:val="99"/>
    <w:rsid w:val="00DF394A"/>
    <w:pPr>
      <w:jc w:val="center"/>
    </w:pPr>
    <w:rPr>
      <w:rFonts w:eastAsia="MS Mincho"/>
      <w:lang w:val="en-US"/>
    </w:rPr>
  </w:style>
  <w:style w:type="paragraph" w:customStyle="1" w:styleId="t2">
    <w:name w:val="t2"/>
    <w:basedOn w:val="Normal"/>
    <w:uiPriority w:val="99"/>
    <w:rsid w:val="00DF394A"/>
    <w:rPr>
      <w:rFonts w:eastAsia="MS Mincho"/>
    </w:rPr>
  </w:style>
  <w:style w:type="paragraph" w:customStyle="1" w:styleId="Copyright">
    <w:name w:val="Copyright"/>
    <w:basedOn w:val="Normal"/>
    <w:uiPriority w:val="99"/>
    <w:rsid w:val="00DF394A"/>
    <w:pPr>
      <w:jc w:val="center"/>
    </w:pPr>
    <w:rPr>
      <w:rFonts w:ascii="Arial" w:eastAsia="MS Mincho" w:hAnsi="Arial"/>
      <w:b/>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spacing w:before="100" w:beforeAutospacing="1" w:after="100" w:afterAutospacing="1"/>
    </w:pPr>
    <w:rPr>
      <w:rFonts w:eastAsia="Arial Unicode MS"/>
      <w:sz w:val="24"/>
      <w:szCs w:val="24"/>
    </w:rPr>
  </w:style>
  <w:style w:type="paragraph" w:customStyle="1" w:styleId="tal1">
    <w:name w:val="tal"/>
    <w:basedOn w:val="Normal"/>
    <w:uiPriority w:val="99"/>
    <w:rsid w:val="00DF394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spacing w:before="60" w:after="60"/>
    </w:pPr>
    <w:rPr>
      <w:rFonts w:ascii="Bookman Old Style" w:eastAsia="SimSun" w:hAnsi="Bookman Old Style"/>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DF394A"/>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DF394A"/>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DF394A"/>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DF394A"/>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uiPriority w:val="99"/>
    <w:rsid w:val="00DF394A"/>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uiPriority w:val="99"/>
    <w:rsid w:val="00DF394A"/>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uiPriority w:val="99"/>
    <w:rsid w:val="00DF394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uiPriority w:val="99"/>
    <w:rsid w:val="00DF394A"/>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uiPriority w:val="99"/>
    <w:rsid w:val="00DF394A"/>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uiPriority w:val="99"/>
    <w:rsid w:val="00DF394A"/>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uiPriority w:val="99"/>
    <w:rsid w:val="00DF394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uiPriority w:val="99"/>
    <w:rsid w:val="00DF394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uiPriority w:val="99"/>
    <w:rsid w:val="00DF394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rFonts w:eastAsia="Times New Roman"/>
      <w:lang w:eastAsia="ko-KR"/>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DF394A"/>
    <w:pPr>
      <w:spacing w:after="120"/>
      <w:ind w:left="1418" w:hanging="1418"/>
    </w:pPr>
    <w:rPr>
      <w:rFonts w:ascii="Arial" w:hAnsi="Arial"/>
      <w:b/>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pPr>
    <w:rPr>
      <w:rFonts w:ascii="Times New Roman Bold" w:hAnsi="Times New Roman Bold"/>
      <w:b/>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pPr>
    <w:rPr>
      <w:caps/>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pPr>
    <w:rPr>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pPr>
    <w:rPr>
      <w:caps/>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pPr>
    <w:rPr>
      <w:rFonts w:ascii="Times New Roman Bold" w:hAnsi="Times New Roman Bold"/>
      <w:b/>
      <w:lang w:eastAsia="en-US"/>
    </w:rPr>
  </w:style>
  <w:style w:type="paragraph" w:customStyle="1" w:styleId="Rientra1">
    <w:name w:val="Rientra1"/>
    <w:basedOn w:val="Normal"/>
    <w:uiPriority w:val="99"/>
    <w:rsid w:val="00DF394A"/>
    <w:pPr>
      <w:numPr>
        <w:numId w:val="19"/>
      </w:numPr>
      <w:tabs>
        <w:tab w:val="left" w:pos="0"/>
      </w:tabs>
      <w:suppressAutoHyphens/>
      <w:spacing w:before="60" w:after="60"/>
      <w:jc w:val="both"/>
    </w:pPr>
    <w:rPr>
      <w:rFonts w:eastAsia="SimSun"/>
      <w:lang w:eastAsia="en-US"/>
    </w:rPr>
  </w:style>
  <w:style w:type="paragraph" w:customStyle="1" w:styleId="Tablefin">
    <w:name w:val="Table_fin"/>
    <w:basedOn w:val="Normal"/>
    <w:next w:val="Normal"/>
    <w:uiPriority w:val="99"/>
    <w:rsid w:val="00DF394A"/>
    <w:pPr>
      <w:suppressAutoHyphens/>
      <w:jc w:val="both"/>
    </w:pPr>
    <w:rPr>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ind w:left="1134" w:hanging="1134"/>
    </w:pPr>
    <w:rPr>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ind w:left="2268"/>
      <w:jc w:val="left"/>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pPr>
    <w:rPr>
      <w:rFonts w:eastAsia="MS Mincho"/>
      <w:b/>
    </w:rPr>
  </w:style>
  <w:style w:type="paragraph" w:customStyle="1" w:styleId="TableofFigures2">
    <w:name w:val="Table of Figures2"/>
    <w:basedOn w:val="Normal"/>
    <w:next w:val="Normal"/>
    <w:uiPriority w:val="99"/>
    <w:rsid w:val="00DF394A"/>
    <w:pPr>
      <w:ind w:left="400" w:hanging="400"/>
      <w:jc w:val="center"/>
    </w:pPr>
    <w:rPr>
      <w:rFonts w:eastAsia="MS Mincho"/>
      <w:b/>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pPr>
    <w:rPr>
      <w:rFonts w:eastAsia="MS Mincho"/>
      <w:b/>
    </w:rPr>
  </w:style>
  <w:style w:type="paragraph" w:customStyle="1" w:styleId="TableofFigures3">
    <w:name w:val="Table of Figures3"/>
    <w:basedOn w:val="Normal"/>
    <w:next w:val="Normal"/>
    <w:uiPriority w:val="99"/>
    <w:rsid w:val="00DF394A"/>
    <w:pPr>
      <w:ind w:left="400" w:hanging="400"/>
      <w:jc w:val="center"/>
    </w:pPr>
    <w:rPr>
      <w:rFonts w:eastAsia="MS Mincho"/>
      <w:b/>
    </w:rPr>
  </w:style>
  <w:style w:type="paragraph" w:customStyle="1" w:styleId="TdocHeader2">
    <w:name w:val="Tdoc_Header_2"/>
    <w:basedOn w:val="Normal"/>
    <w:uiPriority w:val="99"/>
    <w:rsid w:val="00DF394A"/>
    <w:pPr>
      <w:widowControl w:val="0"/>
      <w:tabs>
        <w:tab w:val="left" w:pos="1701"/>
        <w:tab w:val="right" w:pos="9072"/>
        <w:tab w:val="right" w:pos="10206"/>
      </w:tabs>
      <w:ind w:left="1440" w:hanging="1440"/>
      <w:jc w:val="both"/>
    </w:pPr>
    <w:rPr>
      <w:rFonts w:ascii="Arial" w:hAnsi="Arial"/>
      <w:b/>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317302469">
      <w:bodyDiv w:val="1"/>
      <w:marLeft w:val="0"/>
      <w:marRight w:val="0"/>
      <w:marTop w:val="0"/>
      <w:marBottom w:val="0"/>
      <w:divBdr>
        <w:top w:val="none" w:sz="0" w:space="0" w:color="auto"/>
        <w:left w:val="none" w:sz="0" w:space="0" w:color="auto"/>
        <w:bottom w:val="none" w:sz="0" w:space="0" w:color="auto"/>
        <w:right w:val="none" w:sz="0" w:space="0" w:color="auto"/>
      </w:divBdr>
    </w:div>
    <w:div w:id="1476487574">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273</TotalTime>
  <Pages>15</Pages>
  <Words>139555</Words>
  <Characters>795470</Characters>
  <Application>Microsoft Office Word</Application>
  <DocSecurity>0</DocSecurity>
  <Lines>6628</Lines>
  <Paragraphs>1866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933159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94</cp:revision>
  <cp:lastPrinted>2019-02-25T14:05:00Z</cp:lastPrinted>
  <dcterms:created xsi:type="dcterms:W3CDTF">2022-01-08T18:01:00Z</dcterms:created>
  <dcterms:modified xsi:type="dcterms:W3CDTF">2026-01-17T14:49:00Z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