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00D4CC22"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0D465A" w:rsidRPr="00CD2191" w14:paraId="30690FC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0B72EBF3" w:rsidR="000D465A" w:rsidRPr="00CD2191" w:rsidRDefault="000D465A" w:rsidP="000D465A">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52D28418" w:rsidR="000D465A" w:rsidRPr="00CD2191" w:rsidRDefault="000D465A" w:rsidP="000D465A">
            <w:pPr>
              <w:pStyle w:val="TAC"/>
              <w:rPr>
                <w:lang w:eastAsia="zh-CN"/>
              </w:rPr>
            </w:pPr>
            <w:r>
              <w:rPr>
                <w:lang w:eastAsia="zh-CN"/>
              </w:rPr>
              <w:t>DC_n100A-n101A</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7C21441A"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rFonts w:eastAsiaTheme="minorEastAsia"/>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3A5785" w:rsidRPr="00CD2191" w14:paraId="65D5EC55" w14:textId="77777777" w:rsidTr="004A1A33">
        <w:trPr>
          <w:jc w:val="center"/>
        </w:trPr>
        <w:tc>
          <w:tcPr>
            <w:tcW w:w="2026" w:type="dxa"/>
            <w:tcBorders>
              <w:top w:val="nil"/>
              <w:left w:val="single" w:sz="4" w:space="0" w:color="auto"/>
              <w:bottom w:val="nil"/>
              <w:right w:val="single" w:sz="4" w:space="0" w:color="auto"/>
            </w:tcBorders>
            <w:shd w:val="clear" w:color="auto" w:fill="auto"/>
            <w:vAlign w:val="center"/>
          </w:tcPr>
          <w:p w14:paraId="208C9765"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98C3F9" w14:textId="42274843" w:rsidR="003A5785" w:rsidRPr="00CD2191" w:rsidRDefault="003A5785" w:rsidP="003A5785">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30FD6" w14:textId="780C1A43" w:rsidR="003A5785" w:rsidRPr="00CD2191" w:rsidRDefault="003A5785" w:rsidP="003A5785">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A33931" w14:textId="03587A13" w:rsidR="003A5785" w:rsidRPr="00CD2191" w:rsidRDefault="003A5785" w:rsidP="003A5785">
            <w:pPr>
              <w:pStyle w:val="TAC"/>
              <w:rPr>
                <w:lang w:eastAsia="zh-CN"/>
              </w:rPr>
            </w:pPr>
            <w:r>
              <w:rPr>
                <w:lang w:eastAsia="zh-CN"/>
              </w:rPr>
              <w:t>4 and 5</w:t>
            </w:r>
          </w:p>
        </w:tc>
      </w:tr>
      <w:tr w:rsidR="003A5785" w:rsidRPr="00CD2191" w14:paraId="75CE06E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6C7B9"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678D9FF" w14:textId="744FD695" w:rsidR="003A5785" w:rsidRPr="00CD2191" w:rsidRDefault="003A5785" w:rsidP="003A5785">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500B05" w14:textId="35E80E5C" w:rsidR="003A5785" w:rsidRPr="00CD2191" w:rsidRDefault="003A5785" w:rsidP="003A5785">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C36A33" w14:textId="77777777" w:rsidR="003A5785" w:rsidRPr="00CD2191" w:rsidRDefault="003A5785" w:rsidP="003A5785">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3A5785" w:rsidRPr="00CD2191" w14:paraId="02B2C58F" w14:textId="77777777" w:rsidTr="0048298A">
        <w:trPr>
          <w:jc w:val="center"/>
        </w:trPr>
        <w:tc>
          <w:tcPr>
            <w:tcW w:w="2026" w:type="dxa"/>
            <w:tcBorders>
              <w:top w:val="nil"/>
              <w:left w:val="single" w:sz="4" w:space="0" w:color="auto"/>
              <w:bottom w:val="nil"/>
              <w:right w:val="single" w:sz="4" w:space="0" w:color="auto"/>
            </w:tcBorders>
            <w:shd w:val="clear" w:color="auto" w:fill="auto"/>
            <w:vAlign w:val="center"/>
          </w:tcPr>
          <w:p w14:paraId="4D8739EE"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7C64C41" w14:textId="4D551C96" w:rsidR="003A5785" w:rsidRPr="00CD2191" w:rsidRDefault="003A5785" w:rsidP="003A5785">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84FEC" w14:textId="55369563" w:rsidR="003A5785" w:rsidRPr="00CD2191" w:rsidRDefault="003A5785" w:rsidP="003A5785">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CF09AB" w14:textId="2A0DCA36" w:rsidR="003A5785" w:rsidRPr="00CD2191" w:rsidRDefault="003A5785" w:rsidP="003A5785">
            <w:pPr>
              <w:pStyle w:val="TAC"/>
              <w:rPr>
                <w:lang w:eastAsia="zh-CN"/>
              </w:rPr>
            </w:pPr>
            <w:r>
              <w:rPr>
                <w:lang w:eastAsia="zh-CN"/>
              </w:rPr>
              <w:t>4 and 5</w:t>
            </w:r>
          </w:p>
        </w:tc>
      </w:tr>
      <w:tr w:rsidR="003A5785" w:rsidRPr="00CD2191" w14:paraId="4496AC4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DF62F4"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E3CA30" w14:textId="6E134BE3" w:rsidR="003A5785" w:rsidRPr="00CD2191" w:rsidRDefault="003A5785" w:rsidP="003A5785">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058F8" w14:textId="75532E3C" w:rsidR="003A5785" w:rsidRPr="00CD2191" w:rsidRDefault="003A5785" w:rsidP="003A5785">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F21183" w14:textId="77777777" w:rsidR="003A5785" w:rsidRPr="00CD2191" w:rsidRDefault="003A5785" w:rsidP="003A5785">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8058BC">
        <w:trPr>
          <w:jc w:val="center"/>
        </w:trPr>
        <w:tc>
          <w:tcPr>
            <w:tcW w:w="2026" w:type="dxa"/>
            <w:tcBorders>
              <w:top w:val="nil"/>
              <w:left w:val="single" w:sz="4" w:space="0" w:color="auto"/>
              <w:bottom w:val="nil"/>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2D1925" w:rsidRPr="00CD2191" w14:paraId="0CDE3333" w14:textId="77777777" w:rsidTr="008F31CE">
        <w:trPr>
          <w:jc w:val="center"/>
        </w:trPr>
        <w:tc>
          <w:tcPr>
            <w:tcW w:w="2026" w:type="dxa"/>
            <w:tcBorders>
              <w:top w:val="nil"/>
              <w:left w:val="single" w:sz="4" w:space="0" w:color="auto"/>
              <w:bottom w:val="nil"/>
              <w:right w:val="single" w:sz="4" w:space="0" w:color="auto"/>
            </w:tcBorders>
            <w:shd w:val="clear" w:color="auto" w:fill="auto"/>
            <w:vAlign w:val="center"/>
          </w:tcPr>
          <w:p w14:paraId="46B19A8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26826D50" w14:textId="68B6A649"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A84CFB" w14:textId="4216392D"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79E3EDA" w14:textId="699C5A72" w:rsidR="002D1925" w:rsidRPr="00CD2191" w:rsidRDefault="002D1925" w:rsidP="002D1925">
            <w:pPr>
              <w:pStyle w:val="TAC"/>
              <w:rPr>
                <w:lang w:eastAsia="zh-CN"/>
              </w:rPr>
            </w:pPr>
            <w:r>
              <w:rPr>
                <w:lang w:eastAsia="zh-CN"/>
              </w:rPr>
              <w:t>4 and 5</w:t>
            </w:r>
          </w:p>
        </w:tc>
      </w:tr>
      <w:tr w:rsidR="002D1925" w:rsidRPr="00CD2191" w14:paraId="3ACB14B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1B58F"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9FF01D2" w14:textId="2E46C538"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F5AB16" w14:textId="6C08CE35"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B11DA5" w14:textId="77777777" w:rsidR="002D1925" w:rsidRPr="00CD2191" w:rsidRDefault="002D1925" w:rsidP="002D1925">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2D1925" w:rsidRPr="00CD2191" w14:paraId="61A545C9" w14:textId="77777777" w:rsidTr="00680F6F">
        <w:trPr>
          <w:jc w:val="center"/>
        </w:trPr>
        <w:tc>
          <w:tcPr>
            <w:tcW w:w="2026" w:type="dxa"/>
            <w:tcBorders>
              <w:top w:val="nil"/>
              <w:left w:val="single" w:sz="4" w:space="0" w:color="auto"/>
              <w:bottom w:val="nil"/>
              <w:right w:val="single" w:sz="4" w:space="0" w:color="auto"/>
            </w:tcBorders>
            <w:shd w:val="clear" w:color="auto" w:fill="auto"/>
            <w:vAlign w:val="center"/>
          </w:tcPr>
          <w:p w14:paraId="6AF4301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4E65726" w14:textId="37B7DBF7"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A1078" w14:textId="237E5C16"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E467FE5" w14:textId="419F8B2A" w:rsidR="002D1925" w:rsidRPr="00CD2191" w:rsidRDefault="002D1925" w:rsidP="002D1925">
            <w:pPr>
              <w:pStyle w:val="TAC"/>
              <w:rPr>
                <w:lang w:eastAsia="zh-CN"/>
              </w:rPr>
            </w:pPr>
            <w:r>
              <w:rPr>
                <w:lang w:eastAsia="zh-CN"/>
              </w:rPr>
              <w:t>4 and 5</w:t>
            </w:r>
          </w:p>
        </w:tc>
      </w:tr>
      <w:tr w:rsidR="002D1925" w:rsidRPr="00CD2191" w14:paraId="4210525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3252B4"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0B9B960A" w14:textId="20AA9590"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7BE85" w14:textId="4B387DD8"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B4D9B1" w14:textId="77777777" w:rsidR="002D1925" w:rsidRPr="00CD2191" w:rsidRDefault="002D1925" w:rsidP="002D1925">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3A5785" w:rsidRPr="00CD2191" w14:paraId="27AA0191" w14:textId="77777777" w:rsidTr="00205D23">
        <w:trPr>
          <w:jc w:val="center"/>
        </w:trPr>
        <w:tc>
          <w:tcPr>
            <w:tcW w:w="2026" w:type="dxa"/>
            <w:tcBorders>
              <w:top w:val="nil"/>
              <w:left w:val="single" w:sz="4" w:space="0" w:color="auto"/>
              <w:bottom w:val="nil"/>
              <w:right w:val="single" w:sz="4" w:space="0" w:color="auto"/>
            </w:tcBorders>
            <w:shd w:val="clear" w:color="auto" w:fill="auto"/>
            <w:vAlign w:val="center"/>
          </w:tcPr>
          <w:p w14:paraId="21E3490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277546D2" w14:textId="64578FE9" w:rsidR="003A5785" w:rsidRPr="00CD2191" w:rsidRDefault="003A5785" w:rsidP="003A578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A9F62" w14:textId="0E38DBFA" w:rsidR="003A5785" w:rsidRPr="00CD2191" w:rsidRDefault="003A5785" w:rsidP="003A578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3315C2D" w14:textId="365BC2BD" w:rsidR="003A5785" w:rsidRPr="00CD2191" w:rsidRDefault="003A5785" w:rsidP="003A5785">
            <w:pPr>
              <w:pStyle w:val="TAC"/>
              <w:rPr>
                <w:lang w:eastAsia="zh-CN"/>
              </w:rPr>
            </w:pPr>
            <w:r>
              <w:rPr>
                <w:lang w:eastAsia="zh-CN"/>
              </w:rPr>
              <w:t>4 and 5</w:t>
            </w:r>
          </w:p>
        </w:tc>
      </w:tr>
      <w:tr w:rsidR="003A5785" w:rsidRPr="00CD2191" w14:paraId="62082E6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7CCF9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3634956B" w14:textId="794A99FC" w:rsidR="003A5785" w:rsidRPr="00CD2191" w:rsidRDefault="003A5785" w:rsidP="003A578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5013D" w14:textId="3E0243C5" w:rsidR="003A5785" w:rsidRPr="00CD2191" w:rsidRDefault="003A5785" w:rsidP="003A578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1D530E" w14:textId="77777777" w:rsidR="003A5785" w:rsidRPr="00CD2191" w:rsidRDefault="003A5785" w:rsidP="003A5785">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DB7ABD">
        <w:trPr>
          <w:jc w:val="center"/>
        </w:trPr>
        <w:tc>
          <w:tcPr>
            <w:tcW w:w="2026" w:type="dxa"/>
            <w:tcBorders>
              <w:top w:val="nil"/>
              <w:left w:val="single" w:sz="4" w:space="0" w:color="auto"/>
              <w:bottom w:val="nil"/>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AB08BD" w:rsidRPr="00CD2191" w14:paraId="16A6A7C3" w14:textId="77777777" w:rsidTr="00AB08BD">
        <w:trPr>
          <w:jc w:val="center"/>
        </w:trPr>
        <w:tc>
          <w:tcPr>
            <w:tcW w:w="2026" w:type="dxa"/>
            <w:tcBorders>
              <w:top w:val="nil"/>
              <w:left w:val="single" w:sz="4" w:space="0" w:color="auto"/>
              <w:bottom w:val="nil"/>
              <w:right w:val="single" w:sz="4" w:space="0" w:color="auto"/>
            </w:tcBorders>
            <w:shd w:val="clear" w:color="auto" w:fill="auto"/>
            <w:vAlign w:val="center"/>
          </w:tcPr>
          <w:p w14:paraId="4B302A33"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11CFBE46" w14:textId="038970B3" w:rsidR="00AB08BD" w:rsidRPr="00CD2191" w:rsidRDefault="00AB08BD" w:rsidP="00AB08B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32B70" w14:textId="4AB52305" w:rsidR="00AB08BD" w:rsidRPr="00CD2191" w:rsidRDefault="00AB08BD" w:rsidP="00AB08B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F6667BD" w14:textId="3D378766" w:rsidR="00AB08BD" w:rsidRPr="00CD2191" w:rsidRDefault="00AB08BD" w:rsidP="00AB08BD">
            <w:pPr>
              <w:pStyle w:val="TAC"/>
              <w:rPr>
                <w:lang w:eastAsia="zh-CN"/>
              </w:rPr>
            </w:pPr>
            <w:r>
              <w:rPr>
                <w:lang w:eastAsia="zh-CN"/>
              </w:rPr>
              <w:t>4 and 5</w:t>
            </w:r>
          </w:p>
        </w:tc>
      </w:tr>
      <w:tr w:rsidR="00AB08BD" w:rsidRPr="00CD2191" w14:paraId="3286F19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86ED35"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4746B556" w14:textId="220D6629" w:rsidR="00AB08BD" w:rsidRPr="00CD2191" w:rsidRDefault="00AB08BD" w:rsidP="00AB08B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78F16" w14:textId="77150995" w:rsidR="00AB08BD" w:rsidRPr="00CD2191" w:rsidRDefault="00AB08BD" w:rsidP="00AB08BD">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293FF1" w14:textId="77777777" w:rsidR="00AB08BD" w:rsidRPr="00CD2191" w:rsidRDefault="00AB08BD" w:rsidP="00AB08BD">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5B2FE0" w:rsidRPr="00CD2191" w14:paraId="5F041158" w14:textId="77777777" w:rsidTr="00097816">
        <w:trPr>
          <w:jc w:val="center"/>
        </w:trPr>
        <w:tc>
          <w:tcPr>
            <w:tcW w:w="2026" w:type="dxa"/>
            <w:tcBorders>
              <w:top w:val="nil"/>
              <w:left w:val="single" w:sz="4" w:space="0" w:color="auto"/>
              <w:bottom w:val="nil"/>
              <w:right w:val="single" w:sz="4" w:space="0" w:color="auto"/>
            </w:tcBorders>
            <w:shd w:val="clear" w:color="auto" w:fill="auto"/>
            <w:vAlign w:val="center"/>
          </w:tcPr>
          <w:p w14:paraId="304310C0"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7E66F84" w14:textId="36550A85" w:rsidR="005B2FE0" w:rsidRPr="00CD2191" w:rsidRDefault="005B2FE0" w:rsidP="005B2FE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0E5A7" w14:textId="77816E0C" w:rsidR="005B2FE0" w:rsidRPr="00CD2191" w:rsidRDefault="005B2FE0" w:rsidP="005B2FE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0873B8C" w14:textId="3B67CB7B" w:rsidR="005B2FE0" w:rsidRPr="00CD2191" w:rsidRDefault="005B2FE0" w:rsidP="005B2FE0">
            <w:pPr>
              <w:pStyle w:val="TAC"/>
              <w:rPr>
                <w:lang w:eastAsia="zh-CN"/>
              </w:rPr>
            </w:pPr>
            <w:r>
              <w:rPr>
                <w:lang w:eastAsia="zh-CN"/>
              </w:rPr>
              <w:t>4 and 5</w:t>
            </w:r>
          </w:p>
        </w:tc>
      </w:tr>
      <w:tr w:rsidR="005B2FE0" w:rsidRPr="00CD2191" w14:paraId="60BC44D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C639D"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9E66464" w14:textId="17F5F0BF" w:rsidR="005B2FE0" w:rsidRPr="00CD2191" w:rsidRDefault="005B2FE0" w:rsidP="005B2FE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60873" w14:textId="512198AA" w:rsidR="005B2FE0" w:rsidRPr="00CD2191" w:rsidRDefault="005B2FE0" w:rsidP="005B2FE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9EFF7E" w14:textId="77777777" w:rsidR="005B2FE0" w:rsidRPr="00CD2191" w:rsidRDefault="005B2FE0" w:rsidP="005B2FE0">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2D1925" w:rsidRPr="00CD2191" w14:paraId="6B91DA80" w14:textId="77777777" w:rsidTr="00EF3EA0">
        <w:trPr>
          <w:jc w:val="center"/>
        </w:trPr>
        <w:tc>
          <w:tcPr>
            <w:tcW w:w="2026" w:type="dxa"/>
            <w:tcBorders>
              <w:top w:val="nil"/>
              <w:left w:val="single" w:sz="4" w:space="0" w:color="auto"/>
              <w:bottom w:val="nil"/>
              <w:right w:val="single" w:sz="4" w:space="0" w:color="auto"/>
            </w:tcBorders>
            <w:shd w:val="clear" w:color="auto" w:fill="auto"/>
            <w:vAlign w:val="center"/>
          </w:tcPr>
          <w:p w14:paraId="6C31C3C9"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4C30DDCB" w14:textId="32F2C841" w:rsidR="002D1925" w:rsidRPr="00CD2191" w:rsidRDefault="002D1925" w:rsidP="002D1925">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B9A49E" w14:textId="26F934D0"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ECFC25" w14:textId="416BE92D" w:rsidR="002D1925" w:rsidRPr="00CD2191" w:rsidRDefault="002D1925" w:rsidP="002D1925">
            <w:pPr>
              <w:pStyle w:val="TAC"/>
              <w:rPr>
                <w:lang w:eastAsia="zh-CN"/>
              </w:rPr>
            </w:pPr>
            <w:r w:rsidRPr="00CD2191">
              <w:rPr>
                <w:lang w:eastAsia="zh-CN"/>
              </w:rPr>
              <w:t>4 and 5</w:t>
            </w:r>
          </w:p>
        </w:tc>
      </w:tr>
      <w:tr w:rsidR="002D1925" w:rsidRPr="00CD2191" w14:paraId="271ED80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C26181"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6023980F" w14:textId="63DD467A"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8D5D93" w14:textId="3AE59C13"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4BC058" w14:textId="77777777" w:rsidR="002D1925" w:rsidRPr="00CD2191" w:rsidRDefault="002D1925" w:rsidP="002D1925">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2D1925" w:rsidRPr="00CD2191" w14:paraId="48844706" w14:textId="77777777" w:rsidTr="00024D06">
        <w:trPr>
          <w:jc w:val="center"/>
        </w:trPr>
        <w:tc>
          <w:tcPr>
            <w:tcW w:w="2026" w:type="dxa"/>
            <w:tcBorders>
              <w:top w:val="nil"/>
              <w:left w:val="single" w:sz="4" w:space="0" w:color="auto"/>
              <w:bottom w:val="nil"/>
              <w:right w:val="single" w:sz="4" w:space="0" w:color="auto"/>
            </w:tcBorders>
            <w:shd w:val="clear" w:color="auto" w:fill="auto"/>
            <w:vAlign w:val="center"/>
          </w:tcPr>
          <w:p w14:paraId="24D26769"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36D5E676" w14:textId="33A177D4" w:rsidR="002D1925" w:rsidRPr="00CD2191" w:rsidRDefault="002D1925" w:rsidP="002D1925">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F70E80" w14:textId="547EC7A5"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EF42D8E" w14:textId="1EBDF7A9" w:rsidR="002D1925" w:rsidRPr="00CD2191" w:rsidRDefault="002D1925" w:rsidP="002D1925">
            <w:pPr>
              <w:pStyle w:val="TAC"/>
              <w:rPr>
                <w:lang w:eastAsia="zh-CN"/>
              </w:rPr>
            </w:pPr>
            <w:r>
              <w:rPr>
                <w:lang w:eastAsia="zh-CN"/>
              </w:rPr>
              <w:t>4 and 5</w:t>
            </w:r>
          </w:p>
        </w:tc>
      </w:tr>
      <w:tr w:rsidR="002D1925" w:rsidRPr="00CD2191" w14:paraId="0890BD2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F80E2C"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094482CF" w14:textId="78D2C564"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AE3FE" w14:textId="48EB739B"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941DE" w14:textId="77777777" w:rsidR="002D1925" w:rsidRPr="00CD2191" w:rsidRDefault="002D1925" w:rsidP="002D1925">
            <w:pPr>
              <w:pStyle w:val="TAC"/>
              <w:rPr>
                <w:lang w:eastAsia="zh-CN"/>
              </w:rPr>
            </w:pPr>
          </w:p>
        </w:tc>
      </w:tr>
      <w:tr w:rsidR="003630BD" w:rsidRPr="00CD2191" w14:paraId="209B1577"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07B3D15D" w14:textId="719A284A" w:rsidR="003630BD" w:rsidRPr="00CD2191" w:rsidRDefault="003630BD" w:rsidP="003630BD">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18737EBB" w14:textId="4208A574" w:rsidR="003630BD" w:rsidRDefault="003630BD" w:rsidP="003630BD">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D18A47" w14:textId="60C035AB" w:rsidR="003630BD" w:rsidRDefault="003630BD" w:rsidP="003630BD">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EB27E10" w14:textId="48D7DBDA" w:rsidR="003630BD" w:rsidRPr="00CD2191" w:rsidRDefault="003630BD" w:rsidP="003630BD">
            <w:pPr>
              <w:pStyle w:val="TAC"/>
              <w:rPr>
                <w:lang w:eastAsia="zh-CN"/>
              </w:rPr>
            </w:pPr>
            <w:r>
              <w:rPr>
                <w:lang w:eastAsia="zh-CN"/>
              </w:rPr>
              <w:t>4 and 5</w:t>
            </w:r>
          </w:p>
        </w:tc>
      </w:tr>
      <w:tr w:rsidR="003630BD" w:rsidRPr="00CD2191" w14:paraId="04A5137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A07C6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5CD0CC5D" w14:textId="1C1A2844"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3CE2ED" w14:textId="32878C06"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DA8174" w14:textId="77777777" w:rsidR="003630BD" w:rsidRPr="00CD2191" w:rsidRDefault="003630BD" w:rsidP="003630BD">
            <w:pPr>
              <w:pStyle w:val="TAC"/>
              <w:rPr>
                <w:lang w:eastAsia="zh-CN"/>
              </w:rPr>
            </w:pPr>
          </w:p>
        </w:tc>
      </w:tr>
      <w:tr w:rsidR="003630BD" w:rsidRPr="00CD2191" w14:paraId="4E10740E"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3097124D" w14:textId="15139B6C" w:rsidR="003630BD" w:rsidRPr="00CD2191" w:rsidRDefault="003630BD" w:rsidP="003630BD">
            <w:pPr>
              <w:pStyle w:val="TAC"/>
              <w:keepNext w:val="0"/>
            </w:pPr>
            <w:r w:rsidRPr="00CD2191">
              <w:rPr>
                <w:rFonts w:eastAsia="DengXian"/>
              </w:rPr>
              <w:t>SUL_n</w:t>
            </w:r>
            <w:r>
              <w:rPr>
                <w:rFonts w:eastAsia="DengXian"/>
              </w:rPr>
              <w:t>81</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2EA5DD54" w14:textId="2C3E3E86" w:rsidR="003630BD" w:rsidRDefault="003630BD" w:rsidP="003630BD">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28B2B0" w14:textId="6AF16EAC" w:rsidR="003630BD" w:rsidRDefault="003630BD" w:rsidP="003630BD">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305BD53E" w14:textId="4B2FAE13" w:rsidR="003630BD" w:rsidRPr="00CD2191" w:rsidRDefault="003630BD" w:rsidP="003630BD">
            <w:pPr>
              <w:pStyle w:val="TAC"/>
              <w:rPr>
                <w:lang w:eastAsia="zh-CN"/>
              </w:rPr>
            </w:pPr>
            <w:r>
              <w:rPr>
                <w:lang w:eastAsia="zh-CN"/>
              </w:rPr>
              <w:t>4 and 5</w:t>
            </w:r>
          </w:p>
        </w:tc>
      </w:tr>
      <w:tr w:rsidR="003630BD" w:rsidRPr="00CD2191" w14:paraId="328758B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41105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231C5F27" w14:textId="7F35F6D3"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7B1F95" w14:textId="544AFA62"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774463" w14:textId="77777777" w:rsidR="003630BD" w:rsidRPr="00CD2191" w:rsidRDefault="003630BD" w:rsidP="003630BD">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902271">
          <w:headerReference w:type="default" r:id="rId9"/>
          <w:footerReference w:type="default" r:id="rId10"/>
          <w:footnotePr>
            <w:numRestart w:val="eachSect"/>
          </w:footnotePr>
          <w:pgSz w:w="11907" w:h="16840" w:code="9"/>
          <w:pgMar w:top="1418" w:right="1134" w:bottom="1134" w:left="1134" w:header="851" w:footer="340" w:gutter="0"/>
          <w:pgNumType w:start="454"/>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5B2FE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93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93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5B2FE0" w:rsidRPr="00CD2191" w14:paraId="6EF981A5" w14:textId="77777777" w:rsidTr="005B2FE0">
        <w:trPr>
          <w:jc w:val="center"/>
        </w:trPr>
        <w:tc>
          <w:tcPr>
            <w:tcW w:w="1978" w:type="dxa"/>
            <w:tcBorders>
              <w:top w:val="nil"/>
              <w:left w:val="single" w:sz="4" w:space="0" w:color="auto"/>
              <w:bottom w:val="nil"/>
              <w:right w:val="single" w:sz="4" w:space="0" w:color="auto"/>
            </w:tcBorders>
            <w:vAlign w:val="center"/>
          </w:tcPr>
          <w:p w14:paraId="43C8ED54" w14:textId="71161A2F" w:rsidR="005B2FE0" w:rsidRPr="00CD2191" w:rsidRDefault="005B2FE0" w:rsidP="005B2FE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77F7690B" w14:textId="77777777" w:rsidR="005B2FE0" w:rsidRDefault="005B2FE0" w:rsidP="005B2FE0">
            <w:pPr>
              <w:pStyle w:val="TAC"/>
              <w:rPr>
                <w:lang w:eastAsia="zh-CN"/>
              </w:rPr>
            </w:pPr>
            <w:r>
              <w:rPr>
                <w:lang w:eastAsia="zh-CN"/>
              </w:rPr>
              <w:t>SUL_n41A-n81A</w:t>
            </w:r>
          </w:p>
          <w:p w14:paraId="0E459A24" w14:textId="6985C175" w:rsidR="005B2FE0" w:rsidRPr="00CD2191" w:rsidRDefault="005B2FE0" w:rsidP="005B2FE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1F371CC4" w14:textId="4B5B8616" w:rsidR="005B2FE0" w:rsidRPr="00CD2191" w:rsidRDefault="005B2FE0" w:rsidP="005B2FE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573BD5" w14:textId="1133D901" w:rsidR="005B2FE0" w:rsidRPr="00CD2191" w:rsidRDefault="005B2FE0" w:rsidP="005B2FE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4D9F2FCC" w14:textId="0D18BB21" w:rsidR="005B2FE0" w:rsidRPr="00CD2191" w:rsidRDefault="005B2FE0" w:rsidP="005B2FE0">
            <w:pPr>
              <w:pStyle w:val="TAC"/>
              <w:rPr>
                <w:lang w:eastAsia="zh-CN"/>
              </w:rPr>
            </w:pPr>
            <w:r w:rsidRPr="0035059C">
              <w:rPr>
                <w:lang w:eastAsia="zh-CN"/>
              </w:rPr>
              <w:t>4 and 5</w:t>
            </w:r>
          </w:p>
        </w:tc>
      </w:tr>
      <w:tr w:rsidR="005B2FE0" w:rsidRPr="00CD2191" w14:paraId="02B0F65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F777574" w14:textId="77777777" w:rsidR="005B2FE0" w:rsidRPr="00CD2191" w:rsidRDefault="005B2FE0" w:rsidP="005B2FE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E1C094" w14:textId="77777777" w:rsidR="005B2FE0" w:rsidRPr="00CD2191" w:rsidRDefault="005B2FE0" w:rsidP="005B2FE0">
            <w:pPr>
              <w:pStyle w:val="TAC"/>
              <w:rPr>
                <w:lang w:eastAsia="zh-CN"/>
              </w:rPr>
            </w:pPr>
          </w:p>
        </w:tc>
        <w:tc>
          <w:tcPr>
            <w:tcW w:w="937" w:type="dxa"/>
            <w:tcBorders>
              <w:left w:val="single" w:sz="4" w:space="0" w:color="auto"/>
              <w:right w:val="single" w:sz="4" w:space="0" w:color="auto"/>
            </w:tcBorders>
            <w:vAlign w:val="center"/>
          </w:tcPr>
          <w:p w14:paraId="53A5B4A6" w14:textId="08CFAA92" w:rsidR="005B2FE0" w:rsidRPr="00CD2191" w:rsidRDefault="005B2FE0" w:rsidP="005B2FE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1017B4" w14:textId="21CF64C1" w:rsidR="005B2FE0" w:rsidRPr="00CD2191" w:rsidRDefault="005B2FE0" w:rsidP="005B2FE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6A0E3C" w14:textId="77777777" w:rsidR="005B2FE0" w:rsidRPr="00CD2191" w:rsidRDefault="005B2FE0" w:rsidP="005B2FE0">
            <w:pPr>
              <w:pStyle w:val="TAC"/>
              <w:rPr>
                <w:lang w:eastAsia="zh-CN"/>
              </w:rPr>
            </w:pPr>
          </w:p>
        </w:tc>
      </w:tr>
      <w:tr w:rsidR="002F4217" w:rsidRPr="00CD2191" w14:paraId="3CCC7367"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93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93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93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2D1925">
        <w:trPr>
          <w:trHeight w:val="297"/>
          <w:jc w:val="center"/>
        </w:trPr>
        <w:tc>
          <w:tcPr>
            <w:tcW w:w="1978" w:type="dxa"/>
            <w:tcBorders>
              <w:top w:val="nil"/>
              <w:left w:val="single" w:sz="4" w:space="0" w:color="auto"/>
              <w:bottom w:val="nil"/>
              <w:right w:val="single" w:sz="4" w:space="0" w:color="auto"/>
            </w:tcBorders>
            <w:vAlign w:val="center"/>
          </w:tcPr>
          <w:p w14:paraId="6981FA0B"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A627367" w14:textId="3BD2F467" w:rsidR="002F4217" w:rsidRPr="00CD2191" w:rsidRDefault="002F4217" w:rsidP="00C73B50">
            <w:pPr>
              <w:pStyle w:val="TAC"/>
            </w:pPr>
          </w:p>
        </w:tc>
        <w:tc>
          <w:tcPr>
            <w:tcW w:w="93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D1925" w:rsidRPr="00CD2191" w14:paraId="6D007131" w14:textId="77777777" w:rsidTr="003440A4">
        <w:trPr>
          <w:jc w:val="center"/>
        </w:trPr>
        <w:tc>
          <w:tcPr>
            <w:tcW w:w="1978" w:type="dxa"/>
            <w:tcBorders>
              <w:top w:val="nil"/>
              <w:left w:val="single" w:sz="4" w:space="0" w:color="auto"/>
              <w:bottom w:val="nil"/>
              <w:right w:val="single" w:sz="4" w:space="0" w:color="auto"/>
            </w:tcBorders>
            <w:vAlign w:val="center"/>
          </w:tcPr>
          <w:p w14:paraId="7C2F614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0B3CCE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4CC90B0B" w14:textId="1D07E052" w:rsidR="002D1925" w:rsidRPr="00CD2191" w:rsidRDefault="002D1925" w:rsidP="002D1925">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7B97D43" w14:textId="52357A69" w:rsidR="002D1925" w:rsidRPr="00CD2191" w:rsidRDefault="002D1925" w:rsidP="002D1925">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02074C22" w14:textId="68A5F911" w:rsidR="002D1925" w:rsidRPr="00CD2191" w:rsidRDefault="002D1925" w:rsidP="002D1925">
            <w:pPr>
              <w:pStyle w:val="TAC"/>
              <w:rPr>
                <w:lang w:eastAsia="zh-CN"/>
              </w:rPr>
            </w:pPr>
            <w:r w:rsidRPr="00E3355B">
              <w:rPr>
                <w:lang w:eastAsia="zh-CN"/>
              </w:rPr>
              <w:t>4 and 5</w:t>
            </w:r>
          </w:p>
        </w:tc>
      </w:tr>
      <w:tr w:rsidR="002D1925" w:rsidRPr="00CD2191" w14:paraId="3F043BC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646569"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93335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A25E51B" w14:textId="4250E2BC" w:rsidR="002D1925" w:rsidRPr="00CD2191" w:rsidRDefault="002D1925" w:rsidP="002D1925">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D2F561" w14:textId="34170CCE" w:rsidR="002D1925" w:rsidRPr="00CD2191" w:rsidRDefault="002D1925" w:rsidP="002D1925">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A1C6966" w14:textId="77777777" w:rsidR="002D1925" w:rsidRPr="00CD2191" w:rsidRDefault="002D1925" w:rsidP="002D1925">
            <w:pPr>
              <w:pStyle w:val="TAC"/>
              <w:rPr>
                <w:lang w:eastAsia="zh-CN"/>
              </w:rPr>
            </w:pPr>
          </w:p>
        </w:tc>
      </w:tr>
      <w:tr w:rsidR="005B2FE0" w:rsidRPr="00CD2191" w14:paraId="058BDFFD" w14:textId="77777777" w:rsidTr="00E70C0F">
        <w:trPr>
          <w:jc w:val="center"/>
        </w:trPr>
        <w:tc>
          <w:tcPr>
            <w:tcW w:w="1978" w:type="dxa"/>
            <w:tcBorders>
              <w:top w:val="nil"/>
              <w:left w:val="single" w:sz="4" w:space="0" w:color="auto"/>
              <w:bottom w:val="nil"/>
              <w:right w:val="single" w:sz="4" w:space="0" w:color="auto"/>
            </w:tcBorders>
            <w:vAlign w:val="center"/>
          </w:tcPr>
          <w:p w14:paraId="2DA51338" w14:textId="540AB265" w:rsidR="005B2FE0" w:rsidRPr="00CD2191" w:rsidRDefault="005B2FE0" w:rsidP="005B2FE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96AAF00" w14:textId="77777777" w:rsidR="005B2FE0" w:rsidRDefault="005B2FE0" w:rsidP="005B2FE0">
            <w:pPr>
              <w:pStyle w:val="TAC"/>
            </w:pPr>
            <w:r>
              <w:t>SUL_n41A-n97A</w:t>
            </w:r>
          </w:p>
          <w:p w14:paraId="30DF0FAE" w14:textId="4CC85277" w:rsidR="005B2FE0" w:rsidRPr="00CD2191" w:rsidRDefault="005B2FE0" w:rsidP="005B2FE0">
            <w:pPr>
              <w:pStyle w:val="TAC"/>
            </w:pPr>
            <w:r>
              <w:t>CA_n41C-n97A</w:t>
            </w:r>
          </w:p>
        </w:tc>
        <w:tc>
          <w:tcPr>
            <w:tcW w:w="937" w:type="dxa"/>
            <w:tcBorders>
              <w:left w:val="single" w:sz="4" w:space="0" w:color="auto"/>
              <w:right w:val="single" w:sz="4" w:space="0" w:color="auto"/>
            </w:tcBorders>
            <w:vAlign w:val="center"/>
          </w:tcPr>
          <w:p w14:paraId="786952DC" w14:textId="3C10734D" w:rsidR="005B2FE0" w:rsidRPr="00CD2191" w:rsidRDefault="005B2FE0" w:rsidP="005B2FE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CBB27" w14:textId="5E24232B" w:rsidR="005B2FE0" w:rsidRPr="00CD2191" w:rsidRDefault="005B2FE0" w:rsidP="005B2FE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C4C379" w14:textId="2B660C6D" w:rsidR="005B2FE0" w:rsidRPr="00CD2191" w:rsidRDefault="005B2FE0" w:rsidP="005B2FE0">
            <w:pPr>
              <w:pStyle w:val="TAC"/>
              <w:rPr>
                <w:lang w:eastAsia="zh-CN"/>
              </w:rPr>
            </w:pPr>
            <w:r w:rsidRPr="00F84084">
              <w:rPr>
                <w:lang w:eastAsia="zh-CN"/>
              </w:rPr>
              <w:t>4 and 5</w:t>
            </w:r>
          </w:p>
        </w:tc>
      </w:tr>
      <w:tr w:rsidR="005B2FE0" w:rsidRPr="00CD2191" w14:paraId="225496A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400795B"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3C4E9C"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21A07324" w14:textId="04F78958" w:rsidR="005B2FE0" w:rsidRPr="00CD2191" w:rsidRDefault="005B2FE0" w:rsidP="005B2FE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6DF5F6" w14:textId="275C9CFB" w:rsidR="005B2FE0" w:rsidRPr="00CD2191" w:rsidRDefault="005B2FE0" w:rsidP="005B2FE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819597" w14:textId="77777777" w:rsidR="005B2FE0" w:rsidRPr="00CD2191" w:rsidRDefault="005B2FE0" w:rsidP="005B2FE0">
            <w:pPr>
              <w:pStyle w:val="TAC"/>
              <w:rPr>
                <w:lang w:eastAsia="zh-CN"/>
              </w:rPr>
            </w:pPr>
          </w:p>
        </w:tc>
      </w:tr>
      <w:tr w:rsidR="002F4217" w:rsidRPr="00CD2191" w14:paraId="289D0A24" w14:textId="77777777" w:rsidTr="005B2FE0">
        <w:trPr>
          <w:jc w:val="center"/>
        </w:trPr>
        <w:tc>
          <w:tcPr>
            <w:tcW w:w="1978"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93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93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5B2FE0">
        <w:trPr>
          <w:jc w:val="center"/>
        </w:trPr>
        <w:tc>
          <w:tcPr>
            <w:tcW w:w="1978"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93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6D6D11">
        <w:trPr>
          <w:jc w:val="center"/>
        </w:trPr>
        <w:tc>
          <w:tcPr>
            <w:tcW w:w="1978" w:type="dxa"/>
            <w:tcBorders>
              <w:top w:val="nil"/>
              <w:left w:val="single" w:sz="4" w:space="0" w:color="auto"/>
              <w:bottom w:val="nil"/>
              <w:right w:val="single" w:sz="4" w:space="0" w:color="auto"/>
            </w:tcBorders>
            <w:vAlign w:val="center"/>
          </w:tcPr>
          <w:p w14:paraId="36937EA3"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36DFD65" w14:textId="4213E4EF" w:rsidR="002F4217" w:rsidRPr="00CD2191" w:rsidRDefault="002F4217" w:rsidP="00C73B50">
            <w:pPr>
              <w:pStyle w:val="TAC"/>
            </w:pPr>
          </w:p>
        </w:tc>
        <w:tc>
          <w:tcPr>
            <w:tcW w:w="93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8573FD" w:rsidRPr="00CD2191" w14:paraId="25F5B9EE" w14:textId="77777777" w:rsidTr="00F578F4">
        <w:trPr>
          <w:jc w:val="center"/>
        </w:trPr>
        <w:tc>
          <w:tcPr>
            <w:tcW w:w="1978" w:type="dxa"/>
            <w:tcBorders>
              <w:top w:val="nil"/>
              <w:left w:val="single" w:sz="4" w:space="0" w:color="auto"/>
              <w:bottom w:val="nil"/>
              <w:right w:val="single" w:sz="4" w:space="0" w:color="auto"/>
            </w:tcBorders>
            <w:vAlign w:val="center"/>
          </w:tcPr>
          <w:p w14:paraId="2577EFBF" w14:textId="77777777" w:rsidR="008573FD" w:rsidRPr="00CD2191" w:rsidRDefault="008573FD" w:rsidP="008573FD">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5352E8F"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6447D1F4" w14:textId="701732BC" w:rsidR="008573FD" w:rsidRPr="00CD2191" w:rsidRDefault="008573FD" w:rsidP="008573F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4E6BB6" w14:textId="45025BBF" w:rsidR="008573FD" w:rsidRPr="00CD2191" w:rsidRDefault="008573FD" w:rsidP="008573FD">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586F871" w14:textId="06867533" w:rsidR="008573FD" w:rsidRPr="00CD2191" w:rsidRDefault="008573FD" w:rsidP="008573FD">
            <w:pPr>
              <w:pStyle w:val="TAC"/>
              <w:rPr>
                <w:lang w:eastAsia="zh-CN"/>
              </w:rPr>
            </w:pPr>
            <w:r>
              <w:rPr>
                <w:lang w:eastAsia="zh-CN"/>
              </w:rPr>
              <w:t>4 and 5</w:t>
            </w:r>
          </w:p>
        </w:tc>
      </w:tr>
      <w:tr w:rsidR="008573FD" w:rsidRPr="00CD2191" w14:paraId="721FD36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DCEE32" w14:textId="77777777" w:rsidR="008573FD" w:rsidRPr="00CD2191" w:rsidRDefault="008573FD" w:rsidP="008573FD">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5AABC18"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11FECCF2" w14:textId="6F4ACB97" w:rsidR="008573FD" w:rsidRPr="00CD2191" w:rsidRDefault="008573FD" w:rsidP="008573F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092CCA" w14:textId="23714430" w:rsidR="008573FD" w:rsidRPr="00CD2191" w:rsidRDefault="008573FD" w:rsidP="008573F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082929" w14:textId="77777777" w:rsidR="008573FD" w:rsidRPr="00CD2191" w:rsidRDefault="008573FD" w:rsidP="008573FD">
            <w:pPr>
              <w:pStyle w:val="TAC"/>
              <w:rPr>
                <w:lang w:eastAsia="zh-CN"/>
              </w:rPr>
            </w:pPr>
          </w:p>
        </w:tc>
      </w:tr>
      <w:tr w:rsidR="002F4217" w:rsidRPr="00CD2191" w14:paraId="2F623D11" w14:textId="77777777" w:rsidTr="005B2FE0">
        <w:trPr>
          <w:jc w:val="center"/>
        </w:trPr>
        <w:tc>
          <w:tcPr>
            <w:tcW w:w="1978"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3630BD">
        <w:trPr>
          <w:jc w:val="center"/>
        </w:trPr>
        <w:tc>
          <w:tcPr>
            <w:tcW w:w="1978" w:type="dxa"/>
            <w:tcBorders>
              <w:top w:val="nil"/>
              <w:left w:val="single" w:sz="4" w:space="0" w:color="auto"/>
              <w:bottom w:val="nil"/>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3630BD" w:rsidRPr="00CD2191" w14:paraId="5FC44959" w14:textId="77777777" w:rsidTr="00DA605A">
        <w:trPr>
          <w:jc w:val="center"/>
        </w:trPr>
        <w:tc>
          <w:tcPr>
            <w:tcW w:w="1978" w:type="dxa"/>
            <w:tcBorders>
              <w:top w:val="nil"/>
              <w:left w:val="single" w:sz="4" w:space="0" w:color="auto"/>
              <w:bottom w:val="nil"/>
              <w:right w:val="single" w:sz="4" w:space="0" w:color="auto"/>
            </w:tcBorders>
            <w:vAlign w:val="center"/>
          </w:tcPr>
          <w:p w14:paraId="4A2175D9" w14:textId="77777777" w:rsidR="003630BD" w:rsidRPr="00CD2191" w:rsidRDefault="003630BD" w:rsidP="003630BD">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00B2EEF6"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6B8600C5" w14:textId="2C209755" w:rsidR="003630BD" w:rsidRPr="00CD2191" w:rsidRDefault="003630BD" w:rsidP="003630B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ED8889F" w14:textId="795A58B0" w:rsidR="003630BD" w:rsidRPr="00CD2191" w:rsidRDefault="003630BD" w:rsidP="003630BD">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EEF1" w14:textId="1A095CB7" w:rsidR="003630BD" w:rsidRPr="00CD2191" w:rsidRDefault="003630BD" w:rsidP="003630BD">
            <w:pPr>
              <w:pStyle w:val="TAC"/>
              <w:rPr>
                <w:lang w:eastAsia="zh-CN"/>
              </w:rPr>
            </w:pPr>
            <w:r>
              <w:rPr>
                <w:lang w:eastAsia="zh-CN"/>
              </w:rPr>
              <w:t>4 and 5</w:t>
            </w:r>
          </w:p>
        </w:tc>
      </w:tr>
      <w:tr w:rsidR="003630BD" w:rsidRPr="00CD2191" w14:paraId="611149A3" w14:textId="77777777" w:rsidTr="00DA605A">
        <w:trPr>
          <w:jc w:val="center"/>
        </w:trPr>
        <w:tc>
          <w:tcPr>
            <w:tcW w:w="1978" w:type="dxa"/>
            <w:tcBorders>
              <w:top w:val="nil"/>
              <w:left w:val="single" w:sz="4" w:space="0" w:color="auto"/>
              <w:right w:val="single" w:sz="4" w:space="0" w:color="auto"/>
            </w:tcBorders>
            <w:vAlign w:val="center"/>
          </w:tcPr>
          <w:p w14:paraId="5020569B" w14:textId="77777777" w:rsidR="003630BD" w:rsidRPr="00CD2191" w:rsidRDefault="003630BD" w:rsidP="003630BD">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03A76AE1"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48BBE2CC" w14:textId="743686DC" w:rsidR="003630BD" w:rsidRPr="00CD2191" w:rsidRDefault="003630BD" w:rsidP="003630B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AF89AA0" w14:textId="6AE09078" w:rsidR="003630BD" w:rsidRPr="00CD2191" w:rsidRDefault="003630BD" w:rsidP="003630BD">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E50E941" w14:textId="77777777" w:rsidR="003630BD" w:rsidRPr="00CD2191" w:rsidRDefault="003630BD" w:rsidP="003630BD">
            <w:pPr>
              <w:pStyle w:val="TAC"/>
              <w:rPr>
                <w:lang w:eastAsia="zh-CN"/>
              </w:rPr>
            </w:pPr>
          </w:p>
        </w:tc>
      </w:tr>
      <w:tr w:rsidR="002F4217" w:rsidRPr="00CD2191" w14:paraId="5C53103F"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6D6D11">
        <w:trPr>
          <w:jc w:val="center"/>
        </w:trPr>
        <w:tc>
          <w:tcPr>
            <w:tcW w:w="1978" w:type="dxa"/>
            <w:tcBorders>
              <w:top w:val="nil"/>
              <w:left w:val="single" w:sz="4" w:space="0" w:color="auto"/>
              <w:bottom w:val="nil"/>
              <w:right w:val="single" w:sz="4" w:space="0" w:color="auto"/>
            </w:tcBorders>
            <w:vAlign w:val="center"/>
          </w:tcPr>
          <w:p w14:paraId="79A321D7"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25636F6" w14:textId="792BFC73" w:rsidR="002F4217" w:rsidRPr="00CD2191" w:rsidRDefault="002F4217" w:rsidP="00C73B50">
            <w:pPr>
              <w:pStyle w:val="TAC"/>
            </w:pPr>
          </w:p>
        </w:tc>
        <w:tc>
          <w:tcPr>
            <w:tcW w:w="93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5B2FE0" w:rsidRPr="00CD2191" w14:paraId="54D66A21" w14:textId="77777777" w:rsidTr="00930490">
        <w:trPr>
          <w:jc w:val="center"/>
        </w:trPr>
        <w:tc>
          <w:tcPr>
            <w:tcW w:w="1978" w:type="dxa"/>
            <w:tcBorders>
              <w:top w:val="nil"/>
              <w:left w:val="single" w:sz="4" w:space="0" w:color="auto"/>
              <w:bottom w:val="nil"/>
              <w:right w:val="single" w:sz="4" w:space="0" w:color="auto"/>
            </w:tcBorders>
            <w:vAlign w:val="center"/>
          </w:tcPr>
          <w:p w14:paraId="058CB2B8" w14:textId="77777777" w:rsidR="005B2FE0" w:rsidRPr="00CD2191" w:rsidRDefault="005B2FE0" w:rsidP="005B2FE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1B0F0FF"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C1A2A4B" w14:textId="2BDCB300" w:rsidR="005B2FE0" w:rsidRPr="00CD2191" w:rsidRDefault="005B2FE0" w:rsidP="005B2FE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8047" w14:textId="4CCBDDC4" w:rsidR="005B2FE0" w:rsidRPr="00CD2191" w:rsidRDefault="005B2FE0" w:rsidP="005B2FE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23A6E61B" w14:textId="44078F14" w:rsidR="005B2FE0" w:rsidRPr="00CD2191" w:rsidRDefault="005B2FE0" w:rsidP="005B2FE0">
            <w:pPr>
              <w:pStyle w:val="TAC"/>
              <w:rPr>
                <w:lang w:eastAsia="zh-CN"/>
              </w:rPr>
            </w:pPr>
            <w:r>
              <w:rPr>
                <w:lang w:eastAsia="zh-CN"/>
              </w:rPr>
              <w:t>4 and 5</w:t>
            </w:r>
          </w:p>
        </w:tc>
      </w:tr>
      <w:tr w:rsidR="005B2FE0" w:rsidRPr="00CD2191" w14:paraId="60923312"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0ADDFD8"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711ACA"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31D8F7F" w14:textId="7108DB2A" w:rsidR="005B2FE0" w:rsidRPr="00CD2191" w:rsidRDefault="005B2FE0" w:rsidP="005B2FE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6F7DB" w14:textId="7BCCBF7C" w:rsidR="005B2FE0" w:rsidRPr="00CD2191" w:rsidRDefault="005B2FE0" w:rsidP="005B2FE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C2F6068" w14:textId="77777777" w:rsidR="005B2FE0" w:rsidRPr="00CD2191" w:rsidRDefault="005B2FE0" w:rsidP="005B2FE0">
            <w:pPr>
              <w:pStyle w:val="TAC"/>
              <w:rPr>
                <w:lang w:eastAsia="zh-CN"/>
              </w:rPr>
            </w:pPr>
          </w:p>
        </w:tc>
      </w:tr>
      <w:tr w:rsidR="002F4217" w:rsidRPr="00CD2191" w14:paraId="3D23DEB0" w14:textId="77777777" w:rsidTr="005B2FE0">
        <w:trPr>
          <w:jc w:val="center"/>
        </w:trPr>
        <w:tc>
          <w:tcPr>
            <w:tcW w:w="1978"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5B2FE0">
        <w:trPr>
          <w:jc w:val="center"/>
        </w:trPr>
        <w:tc>
          <w:tcPr>
            <w:tcW w:w="1978"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93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93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5B2FE0">
        <w:trPr>
          <w:jc w:val="center"/>
        </w:trPr>
        <w:tc>
          <w:tcPr>
            <w:tcW w:w="1978"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93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93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5B2FE0">
        <w:trPr>
          <w:jc w:val="center"/>
        </w:trPr>
        <w:tc>
          <w:tcPr>
            <w:tcW w:w="1978"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93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2D1925">
        <w:trPr>
          <w:jc w:val="center"/>
        </w:trPr>
        <w:tc>
          <w:tcPr>
            <w:tcW w:w="1978" w:type="dxa"/>
            <w:tcBorders>
              <w:top w:val="nil"/>
              <w:left w:val="single" w:sz="4" w:space="0" w:color="auto"/>
              <w:bottom w:val="nil"/>
              <w:right w:val="single" w:sz="4" w:space="0" w:color="auto"/>
            </w:tcBorders>
            <w:vAlign w:val="center"/>
          </w:tcPr>
          <w:p w14:paraId="0BA57E04"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6E026A2" w14:textId="4AD7D944" w:rsidR="002F4217" w:rsidRPr="00CD2191" w:rsidRDefault="002F4217" w:rsidP="00C73B50">
            <w:pPr>
              <w:pStyle w:val="TAC"/>
            </w:pPr>
          </w:p>
        </w:tc>
        <w:tc>
          <w:tcPr>
            <w:tcW w:w="93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D1925" w:rsidRPr="00CD2191" w14:paraId="0C2D7E97" w14:textId="77777777" w:rsidTr="00F95C68">
        <w:trPr>
          <w:jc w:val="center"/>
        </w:trPr>
        <w:tc>
          <w:tcPr>
            <w:tcW w:w="1978" w:type="dxa"/>
            <w:tcBorders>
              <w:top w:val="nil"/>
              <w:left w:val="single" w:sz="4" w:space="0" w:color="auto"/>
              <w:bottom w:val="nil"/>
              <w:right w:val="single" w:sz="4" w:space="0" w:color="auto"/>
            </w:tcBorders>
            <w:vAlign w:val="center"/>
          </w:tcPr>
          <w:p w14:paraId="06EE2608"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935B2B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C16A81F" w14:textId="424B5419" w:rsidR="002D1925" w:rsidRPr="00CD2191" w:rsidRDefault="002D1925" w:rsidP="002D1925">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C3C6E3A" w14:textId="5EE62037"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255D6D0E" w14:textId="3D6ED5B7" w:rsidR="002D1925" w:rsidRPr="00CD2191" w:rsidRDefault="002D1925" w:rsidP="002D1925">
            <w:pPr>
              <w:pStyle w:val="TAC"/>
              <w:rPr>
                <w:lang w:eastAsia="zh-CN"/>
              </w:rPr>
            </w:pPr>
            <w:r w:rsidRPr="009251F1">
              <w:rPr>
                <w:lang w:eastAsia="zh-CN"/>
              </w:rPr>
              <w:t>4 and 5</w:t>
            </w:r>
          </w:p>
        </w:tc>
      </w:tr>
      <w:tr w:rsidR="002D1925" w:rsidRPr="00CD2191" w14:paraId="716EC9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57A9A6E5"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2748E89"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6C8CF476" w14:textId="6009B15C" w:rsidR="002D1925" w:rsidRPr="00CD2191" w:rsidRDefault="002D1925" w:rsidP="002D1925">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68B32C6" w14:textId="6EE5F521" w:rsidR="002D1925" w:rsidRPr="00CD2191" w:rsidRDefault="002D1925" w:rsidP="002D1925">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27C2F3" w14:textId="77777777" w:rsidR="002D1925" w:rsidRPr="00CD2191" w:rsidRDefault="002D1925" w:rsidP="002D1925">
            <w:pPr>
              <w:pStyle w:val="TAC"/>
              <w:rPr>
                <w:lang w:eastAsia="zh-CN"/>
              </w:rPr>
            </w:pPr>
          </w:p>
        </w:tc>
      </w:tr>
      <w:tr w:rsidR="005B2FE0" w:rsidRPr="00CD2191" w14:paraId="5D1D0E9C" w14:textId="77777777" w:rsidTr="00A924B4">
        <w:trPr>
          <w:jc w:val="center"/>
        </w:trPr>
        <w:tc>
          <w:tcPr>
            <w:tcW w:w="1978" w:type="dxa"/>
            <w:tcBorders>
              <w:top w:val="nil"/>
              <w:left w:val="single" w:sz="4" w:space="0" w:color="auto"/>
              <w:bottom w:val="nil"/>
              <w:right w:val="single" w:sz="4" w:space="0" w:color="auto"/>
            </w:tcBorders>
            <w:vAlign w:val="center"/>
          </w:tcPr>
          <w:p w14:paraId="1226E06A" w14:textId="3D644277" w:rsidR="005B2FE0" w:rsidRPr="00CD2191" w:rsidRDefault="005B2FE0" w:rsidP="005B2FE0">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A56A6E5" w14:textId="77777777" w:rsidR="005B2FE0" w:rsidRDefault="005B2FE0" w:rsidP="005B2FE0">
            <w:pPr>
              <w:pStyle w:val="TAC"/>
            </w:pPr>
            <w:r>
              <w:t>SUL_n79A-n97A</w:t>
            </w:r>
          </w:p>
          <w:p w14:paraId="787C0A81" w14:textId="794D8CF5" w:rsidR="005B2FE0" w:rsidRPr="00CD2191" w:rsidRDefault="005B2FE0" w:rsidP="005B2FE0">
            <w:pPr>
              <w:pStyle w:val="TAC"/>
            </w:pPr>
            <w:r>
              <w:t>CA_n79C-n97A</w:t>
            </w:r>
          </w:p>
        </w:tc>
        <w:tc>
          <w:tcPr>
            <w:tcW w:w="937" w:type="dxa"/>
            <w:tcBorders>
              <w:left w:val="single" w:sz="4" w:space="0" w:color="auto"/>
              <w:right w:val="single" w:sz="4" w:space="0" w:color="auto"/>
            </w:tcBorders>
            <w:vAlign w:val="center"/>
          </w:tcPr>
          <w:p w14:paraId="49ABFC29" w14:textId="2F25972E" w:rsidR="005B2FE0" w:rsidRPr="00CD2191" w:rsidRDefault="005B2FE0" w:rsidP="005B2FE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F59020" w14:textId="50258312" w:rsidR="005B2FE0" w:rsidRPr="00CD2191" w:rsidRDefault="005B2FE0" w:rsidP="005B2FE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8A716A9" w14:textId="4A222EB1" w:rsidR="005B2FE0" w:rsidRPr="00CD2191" w:rsidRDefault="005B2FE0" w:rsidP="005B2FE0">
            <w:pPr>
              <w:pStyle w:val="TAC"/>
              <w:rPr>
                <w:lang w:eastAsia="zh-CN"/>
              </w:rPr>
            </w:pPr>
            <w:r w:rsidRPr="00F84084">
              <w:rPr>
                <w:lang w:eastAsia="zh-CN"/>
              </w:rPr>
              <w:t>4 and 5</w:t>
            </w:r>
          </w:p>
        </w:tc>
      </w:tr>
      <w:tr w:rsidR="005B2FE0" w:rsidRPr="00CD2191" w14:paraId="2C61AFF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40525FA"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8E9E98"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0E66FE98" w14:textId="1C661E62" w:rsidR="005B2FE0" w:rsidRPr="00CD2191" w:rsidRDefault="005B2FE0" w:rsidP="005B2FE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41CABD" w14:textId="14A86687" w:rsidR="005B2FE0" w:rsidRPr="00CD2191" w:rsidRDefault="005B2FE0" w:rsidP="005B2FE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0B6D02" w14:textId="77777777" w:rsidR="005B2FE0" w:rsidRPr="00CD2191" w:rsidRDefault="005B2FE0" w:rsidP="005B2FE0">
            <w:pPr>
              <w:pStyle w:val="TAC"/>
              <w:rPr>
                <w:lang w:eastAsia="zh-CN"/>
              </w:rPr>
            </w:pPr>
          </w:p>
        </w:tc>
      </w:tr>
      <w:tr w:rsidR="002F4217" w:rsidRPr="00CD2191" w14:paraId="6332A430" w14:textId="77777777" w:rsidTr="005B2FE0">
        <w:trPr>
          <w:jc w:val="center"/>
        </w:trPr>
        <w:tc>
          <w:tcPr>
            <w:tcW w:w="1978"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lastRenderedPageBreak/>
              <w:t>CA_n79C-n98A</w:t>
            </w:r>
          </w:p>
        </w:tc>
        <w:tc>
          <w:tcPr>
            <w:tcW w:w="2049"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93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2D1925">
        <w:trPr>
          <w:jc w:val="center"/>
        </w:trPr>
        <w:tc>
          <w:tcPr>
            <w:tcW w:w="1978" w:type="dxa"/>
            <w:tcBorders>
              <w:top w:val="nil"/>
              <w:left w:val="single" w:sz="4" w:space="0" w:color="auto"/>
              <w:bottom w:val="nil"/>
              <w:right w:val="single" w:sz="4" w:space="0" w:color="auto"/>
            </w:tcBorders>
            <w:vAlign w:val="center"/>
          </w:tcPr>
          <w:p w14:paraId="28D1BEAC"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18CA248" w14:textId="65A1B289" w:rsidR="002F4217" w:rsidRPr="00CD2191" w:rsidRDefault="002F4217" w:rsidP="00C73B50">
            <w:pPr>
              <w:pStyle w:val="TAC"/>
            </w:pPr>
          </w:p>
        </w:tc>
        <w:tc>
          <w:tcPr>
            <w:tcW w:w="93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D1925" w:rsidRPr="00CD2191" w14:paraId="081A954E" w14:textId="77777777" w:rsidTr="00C179C5">
        <w:trPr>
          <w:jc w:val="center"/>
        </w:trPr>
        <w:tc>
          <w:tcPr>
            <w:tcW w:w="1978" w:type="dxa"/>
            <w:tcBorders>
              <w:top w:val="nil"/>
              <w:left w:val="single" w:sz="4" w:space="0" w:color="auto"/>
              <w:bottom w:val="nil"/>
              <w:right w:val="single" w:sz="4" w:space="0" w:color="auto"/>
            </w:tcBorders>
            <w:vAlign w:val="center"/>
          </w:tcPr>
          <w:p w14:paraId="57D1907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D9FF9F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D45B002" w14:textId="527216DC" w:rsidR="002D1925" w:rsidRPr="00CD2191" w:rsidRDefault="002D1925" w:rsidP="002D1925">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7DFB72" w14:textId="7DE3E2A4"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D23F92B" w14:textId="2A7A9CEC" w:rsidR="002D1925" w:rsidRPr="00CD2191" w:rsidRDefault="002D1925" w:rsidP="002D1925">
            <w:pPr>
              <w:pStyle w:val="TAC"/>
              <w:rPr>
                <w:lang w:eastAsia="zh-CN"/>
              </w:rPr>
            </w:pPr>
            <w:r w:rsidRPr="00EF0D7F">
              <w:rPr>
                <w:lang w:eastAsia="zh-CN"/>
              </w:rPr>
              <w:t>4 and 5</w:t>
            </w:r>
          </w:p>
        </w:tc>
      </w:tr>
      <w:tr w:rsidR="002D1925" w:rsidRPr="00CD2191" w14:paraId="3FE2385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CB9AB14"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9E5049F"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31EEFFE2" w14:textId="3CE2E094" w:rsidR="002D1925" w:rsidRPr="00CD2191" w:rsidRDefault="002D1925" w:rsidP="002D1925">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DB5CD1" w14:textId="66CE553F" w:rsidR="002D1925" w:rsidRPr="00CD2191" w:rsidRDefault="002D1925" w:rsidP="002D1925">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847DFD" w14:textId="77777777" w:rsidR="002D1925" w:rsidRPr="00CD2191" w:rsidRDefault="002D1925" w:rsidP="002D1925">
            <w:pPr>
              <w:pStyle w:val="TAC"/>
              <w:rPr>
                <w:lang w:eastAsia="zh-CN"/>
              </w:rPr>
            </w:pPr>
          </w:p>
        </w:tc>
      </w:tr>
      <w:tr w:rsidR="002F4217" w:rsidRPr="00CD2191" w14:paraId="40712E03" w14:textId="77777777" w:rsidTr="005B2FE0">
        <w:trPr>
          <w:jc w:val="center"/>
        </w:trPr>
        <w:tc>
          <w:tcPr>
            <w:tcW w:w="9629"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0C641B">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0C641B">
        <w:trPr>
          <w:jc w:val="center"/>
        </w:trPr>
        <w:tc>
          <w:tcPr>
            <w:tcW w:w="2496"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962946">
        <w:trPr>
          <w:jc w:val="center"/>
        </w:trPr>
        <w:tc>
          <w:tcPr>
            <w:tcW w:w="2496" w:type="dxa"/>
            <w:tcBorders>
              <w:top w:val="nil"/>
              <w:left w:val="single" w:sz="4" w:space="0" w:color="auto"/>
              <w:bottom w:val="nil"/>
              <w:right w:val="single" w:sz="4" w:space="0" w:color="auto"/>
            </w:tcBorders>
            <w:vAlign w:val="center"/>
          </w:tcPr>
          <w:p w14:paraId="30762E4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0D96E0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962946" w:rsidRPr="00CD2191" w14:paraId="22C695DE" w14:textId="77777777" w:rsidTr="00004E9E">
        <w:trPr>
          <w:jc w:val="center"/>
        </w:trPr>
        <w:tc>
          <w:tcPr>
            <w:tcW w:w="2496" w:type="dxa"/>
            <w:tcBorders>
              <w:top w:val="nil"/>
              <w:left w:val="single" w:sz="4" w:space="0" w:color="auto"/>
              <w:bottom w:val="nil"/>
              <w:right w:val="single" w:sz="4" w:space="0" w:color="auto"/>
            </w:tcBorders>
            <w:vAlign w:val="center"/>
          </w:tcPr>
          <w:p w14:paraId="6A257F67"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B95831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D3AA34" w14:textId="5084326E"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56F58" w14:textId="7A8F90E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CFD76E1" w14:textId="70B60FA8" w:rsidR="00962946" w:rsidRPr="00CD2191" w:rsidRDefault="00962946" w:rsidP="00962946">
            <w:pPr>
              <w:pStyle w:val="TAC"/>
              <w:rPr>
                <w:lang w:eastAsia="zh-CN"/>
              </w:rPr>
            </w:pPr>
            <w:r w:rsidRPr="00F84084">
              <w:rPr>
                <w:lang w:eastAsia="zh-CN"/>
              </w:rPr>
              <w:t>4 and 5</w:t>
            </w:r>
          </w:p>
        </w:tc>
      </w:tr>
      <w:tr w:rsidR="00962946" w:rsidRPr="00CD2191" w14:paraId="1657C315" w14:textId="77777777" w:rsidTr="00004E9E">
        <w:trPr>
          <w:jc w:val="center"/>
        </w:trPr>
        <w:tc>
          <w:tcPr>
            <w:tcW w:w="2496" w:type="dxa"/>
            <w:tcBorders>
              <w:top w:val="nil"/>
              <w:left w:val="single" w:sz="4" w:space="0" w:color="auto"/>
              <w:bottom w:val="nil"/>
              <w:right w:val="single" w:sz="4" w:space="0" w:color="auto"/>
            </w:tcBorders>
            <w:vAlign w:val="center"/>
          </w:tcPr>
          <w:p w14:paraId="72F8427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919AC9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FDDD1E" w14:textId="13838D0E"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E188258" w14:textId="38C710A7"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D4D3784" w14:textId="77777777" w:rsidR="00962946" w:rsidRPr="00CD2191" w:rsidRDefault="00962946" w:rsidP="00962946">
            <w:pPr>
              <w:pStyle w:val="TAC"/>
              <w:rPr>
                <w:lang w:eastAsia="zh-CN"/>
              </w:rPr>
            </w:pPr>
          </w:p>
        </w:tc>
      </w:tr>
      <w:tr w:rsidR="00962946" w:rsidRPr="00CD2191" w14:paraId="0184072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2755CD0"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765B1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90B4A2" w14:textId="47D6A3D8"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86E7567" w14:textId="105872C2"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09AE65A" w14:textId="77777777" w:rsidR="00962946" w:rsidRPr="00CD2191" w:rsidRDefault="00962946" w:rsidP="00962946">
            <w:pPr>
              <w:pStyle w:val="TAC"/>
              <w:rPr>
                <w:lang w:eastAsia="zh-CN"/>
              </w:rPr>
            </w:pPr>
          </w:p>
        </w:tc>
      </w:tr>
      <w:tr w:rsidR="003E424F" w:rsidRPr="00CD2191" w14:paraId="2F8BC052" w14:textId="77777777" w:rsidTr="000C641B">
        <w:trPr>
          <w:jc w:val="center"/>
        </w:trPr>
        <w:tc>
          <w:tcPr>
            <w:tcW w:w="2496"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0C641B">
        <w:trPr>
          <w:jc w:val="center"/>
        </w:trPr>
        <w:tc>
          <w:tcPr>
            <w:tcW w:w="2496"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962946">
        <w:trPr>
          <w:jc w:val="center"/>
        </w:trPr>
        <w:tc>
          <w:tcPr>
            <w:tcW w:w="2496" w:type="dxa"/>
            <w:tcBorders>
              <w:top w:val="nil"/>
              <w:left w:val="single" w:sz="4" w:space="0" w:color="auto"/>
              <w:bottom w:val="nil"/>
              <w:right w:val="single" w:sz="4" w:space="0" w:color="auto"/>
            </w:tcBorders>
            <w:vAlign w:val="center"/>
          </w:tcPr>
          <w:p w14:paraId="4BCBEE74"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6987B41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962946" w:rsidRPr="00CD2191" w14:paraId="4B514611" w14:textId="77777777" w:rsidTr="007A7BF8">
        <w:trPr>
          <w:jc w:val="center"/>
        </w:trPr>
        <w:tc>
          <w:tcPr>
            <w:tcW w:w="2496" w:type="dxa"/>
            <w:tcBorders>
              <w:top w:val="nil"/>
              <w:left w:val="single" w:sz="4" w:space="0" w:color="auto"/>
              <w:bottom w:val="nil"/>
              <w:right w:val="single" w:sz="4" w:space="0" w:color="auto"/>
            </w:tcBorders>
            <w:vAlign w:val="center"/>
          </w:tcPr>
          <w:p w14:paraId="2249C8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3965878"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C97EF" w14:textId="2110ADC9"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8ED8955" w14:textId="17E7B8AF"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A7618" w14:textId="2FA4E20C" w:rsidR="00962946" w:rsidRPr="00CD2191" w:rsidRDefault="00962946" w:rsidP="00962946">
            <w:pPr>
              <w:pStyle w:val="TAC"/>
              <w:rPr>
                <w:lang w:eastAsia="zh-CN"/>
              </w:rPr>
            </w:pPr>
            <w:r w:rsidRPr="00F84084">
              <w:rPr>
                <w:lang w:eastAsia="zh-CN"/>
              </w:rPr>
              <w:t>4 and 5</w:t>
            </w:r>
          </w:p>
        </w:tc>
      </w:tr>
      <w:tr w:rsidR="00962946" w:rsidRPr="00CD2191" w14:paraId="1B3C326B" w14:textId="77777777" w:rsidTr="007A7BF8">
        <w:trPr>
          <w:jc w:val="center"/>
        </w:trPr>
        <w:tc>
          <w:tcPr>
            <w:tcW w:w="2496" w:type="dxa"/>
            <w:tcBorders>
              <w:top w:val="nil"/>
              <w:left w:val="single" w:sz="4" w:space="0" w:color="auto"/>
              <w:bottom w:val="nil"/>
              <w:right w:val="single" w:sz="4" w:space="0" w:color="auto"/>
            </w:tcBorders>
            <w:vAlign w:val="center"/>
          </w:tcPr>
          <w:p w14:paraId="172A00BD"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16B18A5"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D3E71" w14:textId="6380C358"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716059" w14:textId="5DD2F0C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B8A145F" w14:textId="77777777" w:rsidR="00962946" w:rsidRPr="00CD2191" w:rsidRDefault="00962946" w:rsidP="00962946">
            <w:pPr>
              <w:pStyle w:val="TAC"/>
              <w:rPr>
                <w:lang w:eastAsia="zh-CN"/>
              </w:rPr>
            </w:pPr>
          </w:p>
        </w:tc>
      </w:tr>
      <w:tr w:rsidR="00962946" w:rsidRPr="00CD2191" w14:paraId="7987624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4AEE8B6"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2254C7"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1B14C9" w14:textId="006B7B54"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6F9293A" w14:textId="3666FD1D"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FAF777A" w14:textId="77777777" w:rsidR="00962946" w:rsidRPr="00CD2191" w:rsidRDefault="00962946" w:rsidP="00962946">
            <w:pPr>
              <w:pStyle w:val="TAC"/>
              <w:rPr>
                <w:lang w:eastAsia="zh-CN"/>
              </w:rPr>
            </w:pPr>
          </w:p>
        </w:tc>
      </w:tr>
      <w:tr w:rsidR="00C15DAF" w:rsidRPr="00CD2191" w14:paraId="3F69692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0C641B">
        <w:trPr>
          <w:jc w:val="center"/>
        </w:trPr>
        <w:tc>
          <w:tcPr>
            <w:tcW w:w="2496"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0C641B">
        <w:trPr>
          <w:jc w:val="center"/>
        </w:trPr>
        <w:tc>
          <w:tcPr>
            <w:tcW w:w="2496"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0C641B">
        <w:trPr>
          <w:jc w:val="center"/>
        </w:trPr>
        <w:tc>
          <w:tcPr>
            <w:tcW w:w="2496"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194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0C641B">
        <w:trPr>
          <w:jc w:val="center"/>
        </w:trPr>
        <w:tc>
          <w:tcPr>
            <w:tcW w:w="2496"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962946">
        <w:trPr>
          <w:jc w:val="center"/>
        </w:trPr>
        <w:tc>
          <w:tcPr>
            <w:tcW w:w="2496" w:type="dxa"/>
            <w:tcBorders>
              <w:top w:val="nil"/>
              <w:left w:val="single" w:sz="4" w:space="0" w:color="auto"/>
              <w:bottom w:val="nil"/>
              <w:right w:val="single" w:sz="4" w:space="0" w:color="auto"/>
            </w:tcBorders>
            <w:vAlign w:val="center"/>
          </w:tcPr>
          <w:p w14:paraId="182D2F2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75F3B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962946" w:rsidRPr="00CD2191" w14:paraId="7BF209F1" w14:textId="77777777" w:rsidTr="00E861AE">
        <w:trPr>
          <w:jc w:val="center"/>
        </w:trPr>
        <w:tc>
          <w:tcPr>
            <w:tcW w:w="2496" w:type="dxa"/>
            <w:tcBorders>
              <w:top w:val="nil"/>
              <w:left w:val="single" w:sz="4" w:space="0" w:color="auto"/>
              <w:bottom w:val="nil"/>
              <w:right w:val="single" w:sz="4" w:space="0" w:color="auto"/>
            </w:tcBorders>
            <w:vAlign w:val="center"/>
          </w:tcPr>
          <w:p w14:paraId="723E0014"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F95FB6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DB3753" w14:textId="137A390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E643DE" w14:textId="52EABB4D"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FC677E2" w14:textId="1220592F" w:rsidR="00962946" w:rsidRPr="00CD2191" w:rsidRDefault="00962946" w:rsidP="00962946">
            <w:pPr>
              <w:pStyle w:val="TAC"/>
              <w:rPr>
                <w:lang w:eastAsia="zh-CN"/>
              </w:rPr>
            </w:pPr>
            <w:r w:rsidRPr="00F84084">
              <w:rPr>
                <w:lang w:eastAsia="zh-CN"/>
              </w:rPr>
              <w:t>4 and 5</w:t>
            </w:r>
          </w:p>
        </w:tc>
      </w:tr>
      <w:tr w:rsidR="00962946" w:rsidRPr="00CD2191" w14:paraId="2E623D1A" w14:textId="77777777" w:rsidTr="00E861AE">
        <w:trPr>
          <w:jc w:val="center"/>
        </w:trPr>
        <w:tc>
          <w:tcPr>
            <w:tcW w:w="2496" w:type="dxa"/>
            <w:tcBorders>
              <w:top w:val="nil"/>
              <w:left w:val="single" w:sz="4" w:space="0" w:color="auto"/>
              <w:bottom w:val="nil"/>
              <w:right w:val="single" w:sz="4" w:space="0" w:color="auto"/>
            </w:tcBorders>
            <w:vAlign w:val="center"/>
          </w:tcPr>
          <w:p w14:paraId="2CE932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93BFD0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65F650" w14:textId="7E0A1C3D"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A74AEF" w14:textId="64EA4AE4"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BF26D91" w14:textId="77777777" w:rsidR="00962946" w:rsidRPr="00CD2191" w:rsidRDefault="00962946" w:rsidP="00962946">
            <w:pPr>
              <w:pStyle w:val="TAC"/>
              <w:rPr>
                <w:lang w:eastAsia="zh-CN"/>
              </w:rPr>
            </w:pPr>
          </w:p>
        </w:tc>
      </w:tr>
      <w:tr w:rsidR="00962946" w:rsidRPr="00CD2191" w14:paraId="0C02056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D4DA43"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C6253D"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8F7A64" w14:textId="0B47FB0D"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D571104" w14:textId="6376DC9D"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349341" w14:textId="77777777" w:rsidR="00962946" w:rsidRPr="00CD2191" w:rsidRDefault="00962946" w:rsidP="00962946">
            <w:pPr>
              <w:pStyle w:val="TAC"/>
              <w:rPr>
                <w:lang w:eastAsia="zh-CN"/>
              </w:rPr>
            </w:pPr>
          </w:p>
        </w:tc>
      </w:tr>
      <w:tr w:rsidR="00C15DAF" w:rsidRPr="00CD2191" w14:paraId="6426D383"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0C641B">
        <w:trPr>
          <w:jc w:val="center"/>
        </w:trPr>
        <w:tc>
          <w:tcPr>
            <w:tcW w:w="2496"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962946">
        <w:trPr>
          <w:jc w:val="center"/>
        </w:trPr>
        <w:tc>
          <w:tcPr>
            <w:tcW w:w="2496" w:type="dxa"/>
            <w:tcBorders>
              <w:top w:val="nil"/>
              <w:left w:val="single" w:sz="4" w:space="0" w:color="auto"/>
              <w:bottom w:val="nil"/>
              <w:right w:val="single" w:sz="4" w:space="0" w:color="auto"/>
            </w:tcBorders>
            <w:vAlign w:val="center"/>
          </w:tcPr>
          <w:p w14:paraId="6A141CC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09FE0C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962946" w:rsidRPr="00CD2191" w14:paraId="70B0D5B4" w14:textId="77777777" w:rsidTr="0090502D">
        <w:trPr>
          <w:jc w:val="center"/>
        </w:trPr>
        <w:tc>
          <w:tcPr>
            <w:tcW w:w="2496" w:type="dxa"/>
            <w:tcBorders>
              <w:top w:val="nil"/>
              <w:left w:val="single" w:sz="4" w:space="0" w:color="auto"/>
              <w:bottom w:val="nil"/>
              <w:right w:val="single" w:sz="4" w:space="0" w:color="auto"/>
            </w:tcBorders>
            <w:vAlign w:val="center"/>
          </w:tcPr>
          <w:p w14:paraId="702CA4FB"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7BC2133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6708C1" w14:textId="24153CF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EC7B8BF" w14:textId="5DD0D30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0728B1" w14:textId="2F3BB032" w:rsidR="00962946" w:rsidRPr="00CD2191" w:rsidRDefault="00962946" w:rsidP="00962946">
            <w:pPr>
              <w:pStyle w:val="TAC"/>
              <w:rPr>
                <w:lang w:eastAsia="zh-CN"/>
              </w:rPr>
            </w:pPr>
            <w:r w:rsidRPr="00F84084">
              <w:rPr>
                <w:lang w:eastAsia="zh-CN"/>
              </w:rPr>
              <w:t>4 and 5</w:t>
            </w:r>
          </w:p>
        </w:tc>
      </w:tr>
      <w:tr w:rsidR="00962946" w:rsidRPr="00CD2191" w14:paraId="69D05013" w14:textId="77777777" w:rsidTr="0090502D">
        <w:trPr>
          <w:jc w:val="center"/>
        </w:trPr>
        <w:tc>
          <w:tcPr>
            <w:tcW w:w="2496" w:type="dxa"/>
            <w:tcBorders>
              <w:top w:val="nil"/>
              <w:left w:val="single" w:sz="4" w:space="0" w:color="auto"/>
              <w:bottom w:val="nil"/>
              <w:right w:val="single" w:sz="4" w:space="0" w:color="auto"/>
            </w:tcBorders>
            <w:vAlign w:val="center"/>
          </w:tcPr>
          <w:p w14:paraId="6E7A4DC3"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65062959"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6D30BF" w14:textId="1FE3380C"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FF3DB10" w14:textId="6AE9DB9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927E02F" w14:textId="77777777" w:rsidR="00962946" w:rsidRPr="00CD2191" w:rsidRDefault="00962946" w:rsidP="00962946">
            <w:pPr>
              <w:pStyle w:val="TAC"/>
              <w:rPr>
                <w:lang w:eastAsia="zh-CN"/>
              </w:rPr>
            </w:pPr>
          </w:p>
        </w:tc>
      </w:tr>
      <w:tr w:rsidR="00962946" w:rsidRPr="00CD2191" w14:paraId="7C53BAD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8665A85"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B5EE1"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3D147" w14:textId="2899B7F3"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6606E3B" w14:textId="2C32B06F"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719452" w14:textId="77777777" w:rsidR="00962946" w:rsidRPr="00CD2191" w:rsidRDefault="00962946" w:rsidP="00962946">
            <w:pPr>
              <w:pStyle w:val="TAC"/>
              <w:rPr>
                <w:lang w:eastAsia="zh-CN"/>
              </w:rPr>
            </w:pPr>
          </w:p>
        </w:tc>
      </w:tr>
      <w:tr w:rsidR="00DC5D60" w:rsidRPr="00CD2191" w14:paraId="776B1488" w14:textId="77777777" w:rsidTr="000C641B">
        <w:trPr>
          <w:jc w:val="center"/>
        </w:trPr>
        <w:tc>
          <w:tcPr>
            <w:tcW w:w="2496"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0C641B">
        <w:trPr>
          <w:jc w:val="center"/>
        </w:trPr>
        <w:tc>
          <w:tcPr>
            <w:tcW w:w="2496"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0C641B">
        <w:trPr>
          <w:jc w:val="center"/>
        </w:trPr>
        <w:tc>
          <w:tcPr>
            <w:tcW w:w="2496"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1731"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0C641B">
        <w:trPr>
          <w:jc w:val="center"/>
        </w:trPr>
        <w:tc>
          <w:tcPr>
            <w:tcW w:w="2496"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0C641B">
        <w:trPr>
          <w:jc w:val="center"/>
        </w:trPr>
        <w:tc>
          <w:tcPr>
            <w:tcW w:w="2496"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0C641B">
        <w:trPr>
          <w:jc w:val="center"/>
        </w:trPr>
        <w:tc>
          <w:tcPr>
            <w:tcW w:w="2496"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0C641B">
        <w:trPr>
          <w:jc w:val="center"/>
        </w:trPr>
        <w:tc>
          <w:tcPr>
            <w:tcW w:w="2496"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0C641B">
        <w:trPr>
          <w:jc w:val="center"/>
        </w:trPr>
        <w:tc>
          <w:tcPr>
            <w:tcW w:w="2496"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0C641B">
        <w:trPr>
          <w:jc w:val="center"/>
        </w:trPr>
        <w:tc>
          <w:tcPr>
            <w:tcW w:w="2496"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0C641B">
        <w:trPr>
          <w:jc w:val="center"/>
        </w:trPr>
        <w:tc>
          <w:tcPr>
            <w:tcW w:w="2496"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0C641B">
        <w:trPr>
          <w:jc w:val="center"/>
        </w:trPr>
        <w:tc>
          <w:tcPr>
            <w:tcW w:w="2496"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0C641B">
        <w:trPr>
          <w:jc w:val="center"/>
        </w:trPr>
        <w:tc>
          <w:tcPr>
            <w:tcW w:w="2496"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0C641B">
        <w:trPr>
          <w:jc w:val="center"/>
        </w:trPr>
        <w:tc>
          <w:tcPr>
            <w:tcW w:w="2496"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0C641B">
        <w:trPr>
          <w:jc w:val="center"/>
        </w:trPr>
        <w:tc>
          <w:tcPr>
            <w:tcW w:w="2496"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0C641B">
        <w:trPr>
          <w:jc w:val="center"/>
        </w:trPr>
        <w:tc>
          <w:tcPr>
            <w:tcW w:w="2496"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0C641B">
        <w:trPr>
          <w:jc w:val="center"/>
        </w:trPr>
        <w:tc>
          <w:tcPr>
            <w:tcW w:w="2496"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0C641B">
        <w:trPr>
          <w:jc w:val="center"/>
        </w:trPr>
        <w:tc>
          <w:tcPr>
            <w:tcW w:w="2496"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0C641B">
        <w:trPr>
          <w:jc w:val="center"/>
        </w:trPr>
        <w:tc>
          <w:tcPr>
            <w:tcW w:w="2496"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0C641B">
        <w:trPr>
          <w:jc w:val="center"/>
        </w:trPr>
        <w:tc>
          <w:tcPr>
            <w:tcW w:w="2496"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0C641B">
        <w:trPr>
          <w:jc w:val="center"/>
        </w:trPr>
        <w:tc>
          <w:tcPr>
            <w:tcW w:w="2496"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0C641B">
        <w:trPr>
          <w:jc w:val="center"/>
        </w:trPr>
        <w:tc>
          <w:tcPr>
            <w:tcW w:w="2496"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0C641B">
        <w:trPr>
          <w:jc w:val="center"/>
        </w:trPr>
        <w:tc>
          <w:tcPr>
            <w:tcW w:w="2496"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3630BD" w:rsidRPr="00CD2191" w14:paraId="2C2F1731"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19E48124" w14:textId="3E398F03" w:rsidR="003630BD" w:rsidRPr="00CD2191" w:rsidRDefault="003630BD" w:rsidP="003630B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6E3B0177" w14:textId="41302D46" w:rsidR="003630BD" w:rsidRPr="00CD2191" w:rsidRDefault="003630BD" w:rsidP="003630B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68B425B1" w14:textId="70459F55"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6216F40E" w14:textId="39FE75F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59DA77C" w14:textId="720068C2" w:rsidR="003630BD" w:rsidRPr="00CD2191" w:rsidRDefault="003630BD" w:rsidP="003630BD">
            <w:pPr>
              <w:pStyle w:val="TAC"/>
              <w:rPr>
                <w:lang w:eastAsia="zh-CN"/>
              </w:rPr>
            </w:pPr>
            <w:r w:rsidRPr="00200F73">
              <w:rPr>
                <w:rFonts w:cs="Arial"/>
                <w:lang w:eastAsia="zh-CN"/>
              </w:rPr>
              <w:t>4 and 5</w:t>
            </w:r>
          </w:p>
        </w:tc>
      </w:tr>
      <w:tr w:rsidR="003630BD" w:rsidRPr="00CD2191" w14:paraId="24E70704" w14:textId="77777777" w:rsidTr="00B506EC">
        <w:trPr>
          <w:jc w:val="center"/>
        </w:trPr>
        <w:tc>
          <w:tcPr>
            <w:tcW w:w="2496" w:type="dxa"/>
            <w:tcBorders>
              <w:top w:val="nil"/>
              <w:left w:val="single" w:sz="4" w:space="0" w:color="auto"/>
              <w:bottom w:val="nil"/>
              <w:right w:val="single" w:sz="4" w:space="0" w:color="auto"/>
            </w:tcBorders>
            <w:vAlign w:val="center"/>
          </w:tcPr>
          <w:p w14:paraId="497910DB"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44888118"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CD3FE6" w14:textId="14BFC720"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4192DA7" w14:textId="1C46D8CA"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4F92401" w14:textId="77777777" w:rsidR="003630BD" w:rsidRPr="00CD2191" w:rsidRDefault="003630BD" w:rsidP="003630BD">
            <w:pPr>
              <w:pStyle w:val="TAC"/>
              <w:rPr>
                <w:lang w:eastAsia="zh-CN"/>
              </w:rPr>
            </w:pPr>
          </w:p>
        </w:tc>
      </w:tr>
      <w:tr w:rsidR="003630BD" w:rsidRPr="00CD2191" w14:paraId="75F17306"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578E2623"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59FF36"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A05CB6" w14:textId="64F77FC4"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59117E65" w14:textId="05ED7FDD"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F2ABF16" w14:textId="77777777" w:rsidR="003630BD" w:rsidRPr="00CD2191" w:rsidRDefault="003630BD" w:rsidP="003630BD">
            <w:pPr>
              <w:pStyle w:val="TAC"/>
              <w:rPr>
                <w:lang w:eastAsia="zh-CN"/>
              </w:rPr>
            </w:pPr>
          </w:p>
        </w:tc>
      </w:tr>
      <w:tr w:rsidR="003630BD" w:rsidRPr="00CD2191" w14:paraId="7617B648"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6049DF77" w14:textId="034EE5DB" w:rsidR="003630BD" w:rsidRPr="00CD2191" w:rsidRDefault="003630BD" w:rsidP="003630B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04D4A840" w14:textId="77777777" w:rsidR="003630BD" w:rsidRPr="00F84513" w:rsidRDefault="003630BD" w:rsidP="003630BD">
            <w:pPr>
              <w:spacing w:after="0"/>
              <w:rPr>
                <w:rFonts w:ascii="Arial" w:hAnsi="Arial" w:cs="Arial"/>
                <w:sz w:val="18"/>
              </w:rPr>
            </w:pPr>
            <w:r w:rsidRPr="00F84513">
              <w:rPr>
                <w:rFonts w:ascii="Arial" w:hAnsi="Arial" w:cs="Arial"/>
                <w:sz w:val="18"/>
              </w:rPr>
              <w:t>SUL_n78A-n89A</w:t>
            </w:r>
          </w:p>
          <w:p w14:paraId="0D0ED42A" w14:textId="6D4760BD" w:rsidR="003630BD" w:rsidRPr="00CD2191" w:rsidRDefault="003630BD" w:rsidP="003630B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CEE135F" w14:textId="66571A0D"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2469DB43" w14:textId="368F48E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C0D5237" w14:textId="31EC9A23" w:rsidR="003630BD" w:rsidRPr="00CD2191" w:rsidRDefault="003630BD" w:rsidP="003630BD">
            <w:pPr>
              <w:pStyle w:val="TAC"/>
              <w:rPr>
                <w:lang w:eastAsia="zh-CN"/>
              </w:rPr>
            </w:pPr>
            <w:r w:rsidRPr="00200F73">
              <w:rPr>
                <w:rFonts w:cs="Arial"/>
                <w:lang w:eastAsia="zh-CN"/>
              </w:rPr>
              <w:t>4 and 5</w:t>
            </w:r>
          </w:p>
        </w:tc>
      </w:tr>
      <w:tr w:rsidR="003630BD" w:rsidRPr="00CD2191" w14:paraId="786D5A8D" w14:textId="77777777" w:rsidTr="00B506EC">
        <w:trPr>
          <w:jc w:val="center"/>
        </w:trPr>
        <w:tc>
          <w:tcPr>
            <w:tcW w:w="2496" w:type="dxa"/>
            <w:tcBorders>
              <w:top w:val="nil"/>
              <w:left w:val="single" w:sz="4" w:space="0" w:color="auto"/>
              <w:bottom w:val="nil"/>
              <w:right w:val="single" w:sz="4" w:space="0" w:color="auto"/>
            </w:tcBorders>
            <w:vAlign w:val="center"/>
          </w:tcPr>
          <w:p w14:paraId="06B8F21A"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002C925C"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8F78EC4" w14:textId="5CE210D9"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C2CC9A6" w14:textId="67AD3064"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3D40C25E" w14:textId="77777777" w:rsidR="003630BD" w:rsidRPr="00CD2191" w:rsidRDefault="003630BD" w:rsidP="003630BD">
            <w:pPr>
              <w:pStyle w:val="TAC"/>
              <w:rPr>
                <w:lang w:eastAsia="zh-CN"/>
              </w:rPr>
            </w:pPr>
          </w:p>
        </w:tc>
      </w:tr>
      <w:tr w:rsidR="003630BD" w:rsidRPr="00CD2191" w14:paraId="52EB25EA"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1637BB3A"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6580A"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3C6BC6" w14:textId="7A266B2E"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17FF5363" w14:textId="2EEAB168"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92EC93E" w14:textId="77777777" w:rsidR="003630BD" w:rsidRPr="00CD2191" w:rsidRDefault="003630BD" w:rsidP="003630BD">
            <w:pPr>
              <w:pStyle w:val="TAC"/>
              <w:rPr>
                <w:lang w:eastAsia="zh-CN"/>
              </w:rPr>
            </w:pPr>
          </w:p>
        </w:tc>
      </w:tr>
      <w:tr w:rsidR="00C15DAF" w:rsidRPr="00CD2191" w14:paraId="5ADADD81"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0C641B">
        <w:trPr>
          <w:jc w:val="center"/>
        </w:trPr>
        <w:tc>
          <w:tcPr>
            <w:tcW w:w="2496"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0C641B">
        <w:trPr>
          <w:jc w:val="center"/>
        </w:trPr>
        <w:tc>
          <w:tcPr>
            <w:tcW w:w="2496"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0C641B">
        <w:trPr>
          <w:jc w:val="center"/>
        </w:trPr>
        <w:tc>
          <w:tcPr>
            <w:tcW w:w="2496"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0C641B">
        <w:trPr>
          <w:jc w:val="center"/>
        </w:trPr>
        <w:tc>
          <w:tcPr>
            <w:tcW w:w="2496"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0C641B">
        <w:trPr>
          <w:jc w:val="center"/>
        </w:trPr>
        <w:tc>
          <w:tcPr>
            <w:tcW w:w="2496"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0C641B">
        <w:trPr>
          <w:jc w:val="center"/>
        </w:trPr>
        <w:tc>
          <w:tcPr>
            <w:tcW w:w="2496"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0C641B">
        <w:trPr>
          <w:jc w:val="center"/>
        </w:trPr>
        <w:tc>
          <w:tcPr>
            <w:tcW w:w="2496"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0C641B">
        <w:trPr>
          <w:jc w:val="center"/>
        </w:trPr>
        <w:tc>
          <w:tcPr>
            <w:tcW w:w="2496"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0C641B">
        <w:trPr>
          <w:jc w:val="center"/>
        </w:trPr>
        <w:tc>
          <w:tcPr>
            <w:tcW w:w="2496"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0C641B">
        <w:trPr>
          <w:jc w:val="center"/>
        </w:trPr>
        <w:tc>
          <w:tcPr>
            <w:tcW w:w="2496"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0C641B">
        <w:trPr>
          <w:jc w:val="center"/>
        </w:trPr>
        <w:tc>
          <w:tcPr>
            <w:tcW w:w="2496"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0C641B">
        <w:trPr>
          <w:jc w:val="center"/>
        </w:trPr>
        <w:tc>
          <w:tcPr>
            <w:tcW w:w="2496"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0C641B">
        <w:trPr>
          <w:jc w:val="center"/>
        </w:trPr>
        <w:tc>
          <w:tcPr>
            <w:tcW w:w="2496"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0C641B">
        <w:trPr>
          <w:jc w:val="center"/>
        </w:trPr>
        <w:tc>
          <w:tcPr>
            <w:tcW w:w="2496"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0C641B">
        <w:trPr>
          <w:jc w:val="center"/>
        </w:trPr>
        <w:tc>
          <w:tcPr>
            <w:tcW w:w="2496"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0C641B">
        <w:trPr>
          <w:jc w:val="center"/>
        </w:trPr>
        <w:tc>
          <w:tcPr>
            <w:tcW w:w="2496"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0C641B">
        <w:trPr>
          <w:jc w:val="center"/>
        </w:trPr>
        <w:tc>
          <w:tcPr>
            <w:tcW w:w="2496"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0C641B">
        <w:trPr>
          <w:jc w:val="center"/>
        </w:trPr>
        <w:tc>
          <w:tcPr>
            <w:tcW w:w="2496"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0C641B">
        <w:trPr>
          <w:jc w:val="center"/>
        </w:trPr>
        <w:tc>
          <w:tcPr>
            <w:tcW w:w="2496"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0C641B">
        <w:trPr>
          <w:jc w:val="center"/>
        </w:trPr>
        <w:tc>
          <w:tcPr>
            <w:tcW w:w="2496"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0C641B">
        <w:trPr>
          <w:jc w:val="center"/>
        </w:trPr>
        <w:tc>
          <w:tcPr>
            <w:tcW w:w="2496"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0C641B">
        <w:trPr>
          <w:jc w:val="center"/>
        </w:trPr>
        <w:tc>
          <w:tcPr>
            <w:tcW w:w="2496"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0C641B">
        <w:trPr>
          <w:jc w:val="center"/>
        </w:trPr>
        <w:tc>
          <w:tcPr>
            <w:tcW w:w="2496"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0C641B">
        <w:trPr>
          <w:jc w:val="center"/>
        </w:trPr>
        <w:tc>
          <w:tcPr>
            <w:tcW w:w="2496"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0C641B">
        <w:trPr>
          <w:jc w:val="center"/>
        </w:trPr>
        <w:tc>
          <w:tcPr>
            <w:tcW w:w="2496"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0C641B">
        <w:trPr>
          <w:jc w:val="center"/>
        </w:trPr>
        <w:tc>
          <w:tcPr>
            <w:tcW w:w="2496"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0C641B">
        <w:trPr>
          <w:jc w:val="center"/>
        </w:trPr>
        <w:tc>
          <w:tcPr>
            <w:tcW w:w="2496"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0C641B">
        <w:trPr>
          <w:jc w:val="center"/>
        </w:trPr>
        <w:tc>
          <w:tcPr>
            <w:tcW w:w="2496"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0C641B">
        <w:trPr>
          <w:jc w:val="center"/>
        </w:trPr>
        <w:tc>
          <w:tcPr>
            <w:tcW w:w="2496"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0C641B">
        <w:trPr>
          <w:jc w:val="center"/>
        </w:trPr>
        <w:tc>
          <w:tcPr>
            <w:tcW w:w="2496"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0C641B">
        <w:trPr>
          <w:jc w:val="center"/>
        </w:trPr>
        <w:tc>
          <w:tcPr>
            <w:tcW w:w="2496"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0C641B">
        <w:trPr>
          <w:jc w:val="center"/>
        </w:trPr>
        <w:tc>
          <w:tcPr>
            <w:tcW w:w="2496"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0C641B">
        <w:trPr>
          <w:jc w:val="center"/>
        </w:trPr>
        <w:tc>
          <w:tcPr>
            <w:tcW w:w="2496"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0C641B">
        <w:trPr>
          <w:jc w:val="center"/>
        </w:trPr>
        <w:tc>
          <w:tcPr>
            <w:tcW w:w="2496"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0C641B">
        <w:trPr>
          <w:jc w:val="center"/>
        </w:trPr>
        <w:tc>
          <w:tcPr>
            <w:tcW w:w="2496"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0C641B">
        <w:trPr>
          <w:jc w:val="center"/>
        </w:trPr>
        <w:tc>
          <w:tcPr>
            <w:tcW w:w="2496"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0C641B">
        <w:trPr>
          <w:jc w:val="center"/>
        </w:trPr>
        <w:tc>
          <w:tcPr>
            <w:tcW w:w="2496"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0C641B">
        <w:trPr>
          <w:jc w:val="center"/>
        </w:trPr>
        <w:tc>
          <w:tcPr>
            <w:tcW w:w="2496"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0C641B">
        <w:trPr>
          <w:jc w:val="center"/>
        </w:trPr>
        <w:tc>
          <w:tcPr>
            <w:tcW w:w="2496"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0C641B">
        <w:trPr>
          <w:jc w:val="center"/>
        </w:trPr>
        <w:tc>
          <w:tcPr>
            <w:tcW w:w="2496"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0C641B">
        <w:trPr>
          <w:jc w:val="center"/>
        </w:trPr>
        <w:tc>
          <w:tcPr>
            <w:tcW w:w="2496"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0C641B">
        <w:trPr>
          <w:jc w:val="center"/>
        </w:trPr>
        <w:tc>
          <w:tcPr>
            <w:tcW w:w="2496"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0C641B">
        <w:trPr>
          <w:jc w:val="center"/>
        </w:trPr>
        <w:tc>
          <w:tcPr>
            <w:tcW w:w="2496"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0C641B">
        <w:trPr>
          <w:jc w:val="center"/>
        </w:trPr>
        <w:tc>
          <w:tcPr>
            <w:tcW w:w="2496"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0C641B">
        <w:trPr>
          <w:jc w:val="center"/>
        </w:trPr>
        <w:tc>
          <w:tcPr>
            <w:tcW w:w="2496"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0C641B">
        <w:trPr>
          <w:jc w:val="center"/>
        </w:trPr>
        <w:tc>
          <w:tcPr>
            <w:tcW w:w="2496"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0C641B">
        <w:trPr>
          <w:jc w:val="center"/>
        </w:trPr>
        <w:tc>
          <w:tcPr>
            <w:tcW w:w="2496"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194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0C641B">
        <w:trPr>
          <w:jc w:val="center"/>
        </w:trPr>
        <w:tc>
          <w:tcPr>
            <w:tcW w:w="2496"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0C641B">
        <w:trPr>
          <w:jc w:val="center"/>
        </w:trPr>
        <w:tc>
          <w:tcPr>
            <w:tcW w:w="2496"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0C641B">
        <w:trPr>
          <w:jc w:val="center"/>
        </w:trPr>
        <w:tc>
          <w:tcPr>
            <w:tcW w:w="2496"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0C641B">
        <w:trPr>
          <w:jc w:val="center"/>
        </w:trPr>
        <w:tc>
          <w:tcPr>
            <w:tcW w:w="2496"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194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0C641B">
        <w:trPr>
          <w:jc w:val="center"/>
        </w:trPr>
        <w:tc>
          <w:tcPr>
            <w:tcW w:w="2496"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0C641B">
        <w:trPr>
          <w:jc w:val="center"/>
        </w:trPr>
        <w:tc>
          <w:tcPr>
            <w:tcW w:w="2496"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0C641B">
        <w:trPr>
          <w:jc w:val="center"/>
        </w:trPr>
        <w:tc>
          <w:tcPr>
            <w:tcW w:w="2496"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0C641B">
        <w:trPr>
          <w:jc w:val="center"/>
        </w:trPr>
        <w:tc>
          <w:tcPr>
            <w:tcW w:w="2496"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194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0C641B">
        <w:trPr>
          <w:jc w:val="center"/>
        </w:trPr>
        <w:tc>
          <w:tcPr>
            <w:tcW w:w="2496"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0C641B">
        <w:trPr>
          <w:jc w:val="center"/>
        </w:trPr>
        <w:tc>
          <w:tcPr>
            <w:tcW w:w="2496"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0C641B">
        <w:trPr>
          <w:jc w:val="center"/>
        </w:trPr>
        <w:tc>
          <w:tcPr>
            <w:tcW w:w="2496"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0C641B">
        <w:trPr>
          <w:jc w:val="center"/>
        </w:trPr>
        <w:tc>
          <w:tcPr>
            <w:tcW w:w="2496"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0C641B">
        <w:trPr>
          <w:jc w:val="center"/>
        </w:trPr>
        <w:tc>
          <w:tcPr>
            <w:tcW w:w="2496"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0C641B">
        <w:trPr>
          <w:jc w:val="center"/>
        </w:trPr>
        <w:tc>
          <w:tcPr>
            <w:tcW w:w="2496"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0C641B">
        <w:trPr>
          <w:jc w:val="center"/>
        </w:trPr>
        <w:tc>
          <w:tcPr>
            <w:tcW w:w="2496"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0C641B">
        <w:trPr>
          <w:jc w:val="center"/>
        </w:trPr>
        <w:tc>
          <w:tcPr>
            <w:tcW w:w="2496"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0C641B">
        <w:trPr>
          <w:jc w:val="center"/>
        </w:trPr>
        <w:tc>
          <w:tcPr>
            <w:tcW w:w="2496"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0C641B">
        <w:trPr>
          <w:jc w:val="center"/>
        </w:trPr>
        <w:tc>
          <w:tcPr>
            <w:tcW w:w="2496"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0C641B">
        <w:trPr>
          <w:jc w:val="center"/>
        </w:trPr>
        <w:tc>
          <w:tcPr>
            <w:tcW w:w="2496"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0C641B">
        <w:trPr>
          <w:jc w:val="center"/>
        </w:trPr>
        <w:tc>
          <w:tcPr>
            <w:tcW w:w="2496"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0C641B">
        <w:trPr>
          <w:jc w:val="center"/>
        </w:trPr>
        <w:tc>
          <w:tcPr>
            <w:tcW w:w="2496"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0C641B">
        <w:trPr>
          <w:jc w:val="center"/>
        </w:trPr>
        <w:tc>
          <w:tcPr>
            <w:tcW w:w="2496"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0C641B">
        <w:trPr>
          <w:jc w:val="center"/>
        </w:trPr>
        <w:tc>
          <w:tcPr>
            <w:tcW w:w="2496"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0C641B">
        <w:trPr>
          <w:jc w:val="center"/>
        </w:trPr>
        <w:tc>
          <w:tcPr>
            <w:tcW w:w="2496"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0C641B">
        <w:trPr>
          <w:jc w:val="center"/>
        </w:trPr>
        <w:tc>
          <w:tcPr>
            <w:tcW w:w="2496"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0C641B">
        <w:trPr>
          <w:jc w:val="center"/>
        </w:trPr>
        <w:tc>
          <w:tcPr>
            <w:tcW w:w="2496"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0C641B">
        <w:trPr>
          <w:jc w:val="center"/>
        </w:trPr>
        <w:tc>
          <w:tcPr>
            <w:tcW w:w="2496"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0C641B">
        <w:trPr>
          <w:jc w:val="center"/>
        </w:trPr>
        <w:tc>
          <w:tcPr>
            <w:tcW w:w="2496"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0C641B">
        <w:trPr>
          <w:jc w:val="center"/>
        </w:trPr>
        <w:tc>
          <w:tcPr>
            <w:tcW w:w="2496"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0C641B">
        <w:trPr>
          <w:jc w:val="center"/>
        </w:trPr>
        <w:tc>
          <w:tcPr>
            <w:tcW w:w="2496"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0C641B">
        <w:trPr>
          <w:jc w:val="center"/>
        </w:trPr>
        <w:tc>
          <w:tcPr>
            <w:tcW w:w="2496"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0C641B">
        <w:trPr>
          <w:jc w:val="center"/>
        </w:trPr>
        <w:tc>
          <w:tcPr>
            <w:tcW w:w="2496"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0C641B">
        <w:trPr>
          <w:jc w:val="center"/>
        </w:trPr>
        <w:tc>
          <w:tcPr>
            <w:tcW w:w="2496"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0C641B">
        <w:trPr>
          <w:jc w:val="center"/>
        </w:trPr>
        <w:tc>
          <w:tcPr>
            <w:tcW w:w="2496"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0C641B">
        <w:trPr>
          <w:jc w:val="center"/>
        </w:trPr>
        <w:tc>
          <w:tcPr>
            <w:tcW w:w="2496"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0C641B">
        <w:trPr>
          <w:jc w:val="center"/>
        </w:trPr>
        <w:tc>
          <w:tcPr>
            <w:tcW w:w="2496"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0C641B">
        <w:trPr>
          <w:jc w:val="center"/>
        </w:trPr>
        <w:tc>
          <w:tcPr>
            <w:tcW w:w="2496"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0C641B">
        <w:trPr>
          <w:jc w:val="center"/>
        </w:trPr>
        <w:tc>
          <w:tcPr>
            <w:tcW w:w="2496"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0C641B">
        <w:trPr>
          <w:jc w:val="center"/>
        </w:trPr>
        <w:tc>
          <w:tcPr>
            <w:tcW w:w="2496"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0C641B">
        <w:trPr>
          <w:jc w:val="center"/>
        </w:trPr>
        <w:tc>
          <w:tcPr>
            <w:tcW w:w="2496"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0C641B">
        <w:trPr>
          <w:jc w:val="center"/>
        </w:trPr>
        <w:tc>
          <w:tcPr>
            <w:tcW w:w="2496"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0C641B">
        <w:trPr>
          <w:jc w:val="center"/>
        </w:trPr>
        <w:tc>
          <w:tcPr>
            <w:tcW w:w="2496"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0C641B">
        <w:trPr>
          <w:jc w:val="center"/>
        </w:trPr>
        <w:tc>
          <w:tcPr>
            <w:tcW w:w="2496"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0C641B">
        <w:trPr>
          <w:jc w:val="center"/>
        </w:trPr>
        <w:tc>
          <w:tcPr>
            <w:tcW w:w="2496"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0C641B">
        <w:trPr>
          <w:jc w:val="center"/>
        </w:trPr>
        <w:tc>
          <w:tcPr>
            <w:tcW w:w="2496"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0C641B">
        <w:trPr>
          <w:jc w:val="center"/>
        </w:trPr>
        <w:tc>
          <w:tcPr>
            <w:tcW w:w="2496"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0C641B">
        <w:trPr>
          <w:jc w:val="center"/>
        </w:trPr>
        <w:tc>
          <w:tcPr>
            <w:tcW w:w="2496"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0C641B">
        <w:trPr>
          <w:jc w:val="center"/>
        </w:trPr>
        <w:tc>
          <w:tcPr>
            <w:tcW w:w="2496"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0C641B" w:rsidRPr="00CD2191" w14:paraId="7216EFAC" w14:textId="77777777" w:rsidTr="000C641B">
        <w:trPr>
          <w:jc w:val="center"/>
        </w:trPr>
        <w:tc>
          <w:tcPr>
            <w:tcW w:w="2496" w:type="dxa"/>
            <w:tcBorders>
              <w:top w:val="nil"/>
              <w:left w:val="single" w:sz="4" w:space="0" w:color="auto"/>
              <w:bottom w:val="nil"/>
              <w:right w:val="single" w:sz="4" w:space="0" w:color="auto"/>
            </w:tcBorders>
            <w:vAlign w:val="center"/>
          </w:tcPr>
          <w:p w14:paraId="4EE8665C" w14:textId="20C1D01F" w:rsidR="000C641B" w:rsidRPr="00CD2191" w:rsidRDefault="000C641B" w:rsidP="000C641B">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4ABBA41" w14:textId="4659F9E5" w:rsidR="000C641B" w:rsidRPr="00CD2191" w:rsidRDefault="000C641B" w:rsidP="000C641B">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0B15197F" w14:textId="04D4AEB8" w:rsidR="000C641B" w:rsidRPr="00CD2191" w:rsidRDefault="000C641B" w:rsidP="000C641B">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37FD45C" w14:textId="6E3F8B3A" w:rsidR="000C641B" w:rsidRPr="00CD2191" w:rsidRDefault="000C641B" w:rsidP="000C641B">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A02A23E" w14:textId="16CD2DBA" w:rsidR="000C641B" w:rsidRPr="00CD2191" w:rsidRDefault="000C641B" w:rsidP="000C641B">
            <w:pPr>
              <w:pStyle w:val="TAC"/>
              <w:rPr>
                <w:lang w:eastAsia="zh-CN"/>
              </w:rPr>
            </w:pPr>
            <w:r w:rsidRPr="00B03E10">
              <w:rPr>
                <w:lang w:eastAsia="zh-CN"/>
              </w:rPr>
              <w:t>4 and 5</w:t>
            </w:r>
          </w:p>
        </w:tc>
      </w:tr>
      <w:tr w:rsidR="000C641B" w:rsidRPr="00CD2191" w14:paraId="6ABC6E2C" w14:textId="77777777" w:rsidTr="000C641B">
        <w:trPr>
          <w:jc w:val="center"/>
        </w:trPr>
        <w:tc>
          <w:tcPr>
            <w:tcW w:w="2496" w:type="dxa"/>
            <w:tcBorders>
              <w:top w:val="nil"/>
              <w:left w:val="single" w:sz="4" w:space="0" w:color="auto"/>
              <w:bottom w:val="nil"/>
              <w:right w:val="single" w:sz="4" w:space="0" w:color="auto"/>
            </w:tcBorders>
            <w:vAlign w:val="center"/>
          </w:tcPr>
          <w:p w14:paraId="15B95000"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13EC1C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9BD3F7" w14:textId="58600393" w:rsidR="000C641B" w:rsidRPr="00CD2191" w:rsidRDefault="000C641B" w:rsidP="000C641B">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781F962D" w14:textId="7675F16B" w:rsidR="000C641B" w:rsidRPr="00CD2191" w:rsidRDefault="000C641B" w:rsidP="000C641B">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6ED133C8" w14:textId="77777777" w:rsidR="000C641B" w:rsidRPr="00CD2191" w:rsidRDefault="000C641B" w:rsidP="000C641B">
            <w:pPr>
              <w:pStyle w:val="TAC"/>
              <w:rPr>
                <w:lang w:eastAsia="zh-CN"/>
              </w:rPr>
            </w:pPr>
          </w:p>
        </w:tc>
      </w:tr>
      <w:tr w:rsidR="000C641B" w:rsidRPr="00CD2191" w14:paraId="3C224447" w14:textId="77777777" w:rsidTr="000C641B">
        <w:trPr>
          <w:jc w:val="center"/>
        </w:trPr>
        <w:tc>
          <w:tcPr>
            <w:tcW w:w="2496" w:type="dxa"/>
            <w:tcBorders>
              <w:top w:val="nil"/>
              <w:left w:val="single" w:sz="4" w:space="0" w:color="auto"/>
              <w:bottom w:val="nil"/>
              <w:right w:val="single" w:sz="4" w:space="0" w:color="auto"/>
            </w:tcBorders>
            <w:vAlign w:val="center"/>
          </w:tcPr>
          <w:p w14:paraId="4EAF632F"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397CE4C1"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60A26C" w14:textId="25BB9FF7" w:rsidR="000C641B" w:rsidRPr="00CD2191" w:rsidRDefault="000C641B" w:rsidP="000C641B">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143C8B3" w14:textId="29F49794" w:rsidR="000C641B" w:rsidRPr="00CD2191" w:rsidRDefault="000C641B" w:rsidP="000C641B">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40774F19" w14:textId="77777777" w:rsidR="000C641B" w:rsidRPr="00CD2191" w:rsidRDefault="000C641B" w:rsidP="000C641B">
            <w:pPr>
              <w:pStyle w:val="TAC"/>
              <w:rPr>
                <w:lang w:eastAsia="zh-CN"/>
              </w:rPr>
            </w:pPr>
          </w:p>
        </w:tc>
      </w:tr>
      <w:tr w:rsidR="000C641B" w:rsidRPr="00CD2191" w14:paraId="6033A2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9A23B9A"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53453"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52288" w14:textId="2767E23B" w:rsidR="000C641B" w:rsidRPr="00CD2191" w:rsidRDefault="000C641B" w:rsidP="000C641B">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44A6EBB" w14:textId="575EC6A0" w:rsidR="000C641B" w:rsidRPr="00CD2191" w:rsidRDefault="000C641B" w:rsidP="000C641B">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86E608" w14:textId="77777777" w:rsidR="000C641B" w:rsidRPr="00CD2191" w:rsidRDefault="000C641B" w:rsidP="000C641B">
            <w:pPr>
              <w:pStyle w:val="TAC"/>
              <w:rPr>
                <w:lang w:eastAsia="zh-CN"/>
              </w:rPr>
            </w:pPr>
          </w:p>
        </w:tc>
      </w:tr>
      <w:tr w:rsidR="000C641B" w:rsidRPr="00CD2191" w14:paraId="6E9176F3" w14:textId="77777777" w:rsidTr="000C641B">
        <w:trPr>
          <w:jc w:val="center"/>
        </w:trPr>
        <w:tc>
          <w:tcPr>
            <w:tcW w:w="2496" w:type="dxa"/>
            <w:tcBorders>
              <w:top w:val="single" w:sz="4" w:space="0" w:color="auto"/>
              <w:left w:val="single" w:sz="4" w:space="0" w:color="auto"/>
              <w:bottom w:val="nil"/>
              <w:right w:val="single" w:sz="4" w:space="0" w:color="auto"/>
            </w:tcBorders>
            <w:vAlign w:val="center"/>
          </w:tcPr>
          <w:p w14:paraId="184164F7" w14:textId="69F6D61E" w:rsidR="000C641B" w:rsidRPr="00CD2191" w:rsidRDefault="000C641B" w:rsidP="000C641B">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FCB1014" w14:textId="3D812F9D" w:rsidR="000C641B" w:rsidRPr="00CD2191" w:rsidRDefault="000C641B" w:rsidP="000C641B">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C349985" w14:textId="200C7766" w:rsidR="000C641B" w:rsidRPr="00CD2191" w:rsidRDefault="000C641B" w:rsidP="000C641B">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F25D62" w14:textId="194D43F9" w:rsidR="000C641B" w:rsidRPr="00CD2191" w:rsidRDefault="000C641B" w:rsidP="000C641B">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4F538D1" w14:textId="4435589C" w:rsidR="000C641B" w:rsidRPr="00CD2191" w:rsidRDefault="000C641B" w:rsidP="000C641B">
            <w:pPr>
              <w:pStyle w:val="TAC"/>
              <w:rPr>
                <w:lang w:eastAsia="zh-CN"/>
              </w:rPr>
            </w:pPr>
            <w:r w:rsidRPr="00B03E10">
              <w:rPr>
                <w:lang w:eastAsia="zh-CN"/>
              </w:rPr>
              <w:t>4 and 5</w:t>
            </w:r>
          </w:p>
        </w:tc>
      </w:tr>
      <w:tr w:rsidR="000C641B" w:rsidRPr="00CD2191" w14:paraId="27B0A358" w14:textId="77777777" w:rsidTr="000C641B">
        <w:trPr>
          <w:jc w:val="center"/>
        </w:trPr>
        <w:tc>
          <w:tcPr>
            <w:tcW w:w="2496" w:type="dxa"/>
            <w:tcBorders>
              <w:top w:val="nil"/>
              <w:left w:val="single" w:sz="4" w:space="0" w:color="auto"/>
              <w:bottom w:val="nil"/>
              <w:right w:val="single" w:sz="4" w:space="0" w:color="auto"/>
            </w:tcBorders>
            <w:vAlign w:val="center"/>
          </w:tcPr>
          <w:p w14:paraId="5D8D3DFD"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E8FFA8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8B3BA0" w14:textId="4D953881" w:rsidR="000C641B" w:rsidRPr="00CD2191" w:rsidRDefault="000C641B" w:rsidP="000C641B">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C7B4B82" w14:textId="70A592EA" w:rsidR="000C641B" w:rsidRPr="00CD2191" w:rsidRDefault="000C641B" w:rsidP="000C641B">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0C80AA" w14:textId="77777777" w:rsidR="000C641B" w:rsidRPr="00CD2191" w:rsidRDefault="000C641B" w:rsidP="000C641B">
            <w:pPr>
              <w:pStyle w:val="TAC"/>
              <w:rPr>
                <w:lang w:eastAsia="zh-CN"/>
              </w:rPr>
            </w:pPr>
          </w:p>
        </w:tc>
      </w:tr>
      <w:tr w:rsidR="000C641B" w:rsidRPr="00CD2191" w14:paraId="724D9EB7" w14:textId="77777777" w:rsidTr="000C641B">
        <w:trPr>
          <w:jc w:val="center"/>
        </w:trPr>
        <w:tc>
          <w:tcPr>
            <w:tcW w:w="2496" w:type="dxa"/>
            <w:tcBorders>
              <w:top w:val="nil"/>
              <w:left w:val="single" w:sz="4" w:space="0" w:color="auto"/>
              <w:bottom w:val="nil"/>
              <w:right w:val="single" w:sz="4" w:space="0" w:color="auto"/>
            </w:tcBorders>
            <w:vAlign w:val="center"/>
          </w:tcPr>
          <w:p w14:paraId="3E77398A"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7EE7436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122303" w14:textId="1B0203FC" w:rsidR="000C641B" w:rsidRPr="00CD2191" w:rsidRDefault="000C641B" w:rsidP="000C641B">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D5D3FA" w14:textId="375FA075" w:rsidR="000C641B" w:rsidRPr="00CD2191" w:rsidRDefault="000C641B" w:rsidP="000C641B">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131E5E8" w14:textId="77777777" w:rsidR="000C641B" w:rsidRPr="00CD2191" w:rsidRDefault="000C641B" w:rsidP="000C641B">
            <w:pPr>
              <w:pStyle w:val="TAC"/>
              <w:rPr>
                <w:lang w:eastAsia="zh-CN"/>
              </w:rPr>
            </w:pPr>
          </w:p>
        </w:tc>
      </w:tr>
      <w:tr w:rsidR="000C641B" w:rsidRPr="00CD2191" w14:paraId="43351D5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6CEBD7B"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47E56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37C84E" w14:textId="6A9B6E09" w:rsidR="000C641B" w:rsidRPr="00CD2191" w:rsidRDefault="000C641B" w:rsidP="000C641B">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0C1ACC" w14:textId="67D93EB0" w:rsidR="000C641B" w:rsidRPr="00CD2191" w:rsidRDefault="000C641B" w:rsidP="000C641B">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6CE25F" w14:textId="77777777" w:rsidR="000C641B" w:rsidRPr="00CD2191" w:rsidRDefault="000C641B" w:rsidP="000C641B">
            <w:pPr>
              <w:pStyle w:val="TAC"/>
              <w:rPr>
                <w:lang w:eastAsia="zh-CN"/>
              </w:rPr>
            </w:pPr>
          </w:p>
        </w:tc>
      </w:tr>
      <w:tr w:rsidR="00C15DAF" w:rsidRPr="00CD2191" w14:paraId="4FD2E5BD" w14:textId="77777777" w:rsidTr="000C641B">
        <w:trPr>
          <w:jc w:val="center"/>
        </w:trPr>
        <w:tc>
          <w:tcPr>
            <w:tcW w:w="2496"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0C641B">
        <w:trPr>
          <w:jc w:val="center"/>
        </w:trPr>
        <w:tc>
          <w:tcPr>
            <w:tcW w:w="2496"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0C641B">
        <w:trPr>
          <w:jc w:val="center"/>
        </w:trPr>
        <w:tc>
          <w:tcPr>
            <w:tcW w:w="2496"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0C641B">
        <w:trPr>
          <w:jc w:val="center"/>
        </w:trPr>
        <w:tc>
          <w:tcPr>
            <w:tcW w:w="2496"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0C641B">
        <w:trPr>
          <w:jc w:val="center"/>
        </w:trPr>
        <w:tc>
          <w:tcPr>
            <w:tcW w:w="2496"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0C641B">
        <w:trPr>
          <w:jc w:val="center"/>
        </w:trPr>
        <w:tc>
          <w:tcPr>
            <w:tcW w:w="2496"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0C641B">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DB5631">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019"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DB5631">
        <w:trPr>
          <w:jc w:val="center"/>
        </w:trPr>
        <w:tc>
          <w:tcPr>
            <w:tcW w:w="1841"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DB5631">
        <w:trPr>
          <w:jc w:val="center"/>
        </w:trPr>
        <w:tc>
          <w:tcPr>
            <w:tcW w:w="1841"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DB5631">
        <w:trPr>
          <w:jc w:val="center"/>
        </w:trPr>
        <w:tc>
          <w:tcPr>
            <w:tcW w:w="1841"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DB5631">
        <w:trPr>
          <w:jc w:val="center"/>
        </w:trPr>
        <w:tc>
          <w:tcPr>
            <w:tcW w:w="1841"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DB5631">
        <w:trPr>
          <w:jc w:val="center"/>
        </w:trPr>
        <w:tc>
          <w:tcPr>
            <w:tcW w:w="1841"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DB5631">
        <w:trPr>
          <w:jc w:val="center"/>
        </w:trPr>
        <w:tc>
          <w:tcPr>
            <w:tcW w:w="1841"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DB5631">
        <w:trPr>
          <w:jc w:val="center"/>
        </w:trPr>
        <w:tc>
          <w:tcPr>
            <w:tcW w:w="1841"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DB5631">
        <w:trPr>
          <w:jc w:val="center"/>
        </w:trPr>
        <w:tc>
          <w:tcPr>
            <w:tcW w:w="1841"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DB5631">
        <w:trPr>
          <w:jc w:val="center"/>
        </w:trPr>
        <w:tc>
          <w:tcPr>
            <w:tcW w:w="1841"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DB5631">
        <w:trPr>
          <w:jc w:val="center"/>
        </w:trPr>
        <w:tc>
          <w:tcPr>
            <w:tcW w:w="1841"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DB5631">
        <w:trPr>
          <w:jc w:val="center"/>
        </w:trPr>
        <w:tc>
          <w:tcPr>
            <w:tcW w:w="1841"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DB5631">
        <w:trPr>
          <w:jc w:val="center"/>
        </w:trPr>
        <w:tc>
          <w:tcPr>
            <w:tcW w:w="1841"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DB5631" w:rsidRPr="00CD2191" w14:paraId="328EDC54" w14:textId="77777777" w:rsidTr="00DB5631">
        <w:trPr>
          <w:jc w:val="center"/>
        </w:trPr>
        <w:tc>
          <w:tcPr>
            <w:tcW w:w="1841" w:type="dxa"/>
            <w:tcBorders>
              <w:left w:val="single" w:sz="4" w:space="0" w:color="auto"/>
              <w:bottom w:val="nil"/>
              <w:right w:val="single" w:sz="4" w:space="0" w:color="auto"/>
            </w:tcBorders>
            <w:vAlign w:val="center"/>
          </w:tcPr>
          <w:p w14:paraId="72BAB15B" w14:textId="75F0367A" w:rsidR="00DB5631" w:rsidRPr="00CD2191" w:rsidRDefault="00DB5631" w:rsidP="00DB5631">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1B66E733"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SUL_n41A-n95A</w:t>
            </w:r>
          </w:p>
          <w:p w14:paraId="55C05330"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SUL_n41A-n98A</w:t>
            </w:r>
          </w:p>
          <w:p w14:paraId="7F32E37B" w14:textId="4E44331A" w:rsidR="00DB5631" w:rsidRPr="00CD2191" w:rsidRDefault="00DB5631" w:rsidP="00DB5631">
            <w:pPr>
              <w:pStyle w:val="TAC"/>
            </w:pPr>
            <w:r w:rsidRPr="0029224A">
              <w:t>CA_n41C</w:t>
            </w:r>
          </w:p>
        </w:tc>
        <w:tc>
          <w:tcPr>
            <w:tcW w:w="1019" w:type="dxa"/>
            <w:tcBorders>
              <w:left w:val="single" w:sz="4" w:space="0" w:color="auto"/>
              <w:right w:val="single" w:sz="4" w:space="0" w:color="auto"/>
            </w:tcBorders>
            <w:vAlign w:val="center"/>
          </w:tcPr>
          <w:p w14:paraId="5E4DF22C" w14:textId="29693E0B" w:rsidR="00DB5631" w:rsidRPr="00CD2191" w:rsidRDefault="00DB5631" w:rsidP="00DB5631">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507200" w14:textId="457DFE6B" w:rsidR="00DB5631" w:rsidRPr="00CD2191" w:rsidRDefault="00DB5631" w:rsidP="00DB5631">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7C32590A" w14:textId="0D962138" w:rsidR="00DB5631" w:rsidRPr="00CD2191" w:rsidRDefault="00DB5631" w:rsidP="00DB5631">
            <w:pPr>
              <w:pStyle w:val="TAC"/>
              <w:rPr>
                <w:lang w:eastAsia="zh-CN"/>
              </w:rPr>
            </w:pPr>
            <w:r>
              <w:rPr>
                <w:rFonts w:hint="eastAsia"/>
                <w:lang w:eastAsia="zh-CN"/>
              </w:rPr>
              <w:t>4</w:t>
            </w:r>
            <w:r>
              <w:rPr>
                <w:lang w:eastAsia="zh-CN"/>
              </w:rPr>
              <w:t xml:space="preserve"> and 5</w:t>
            </w:r>
          </w:p>
        </w:tc>
      </w:tr>
      <w:tr w:rsidR="00DB5631" w:rsidRPr="00CD2191" w14:paraId="292D14E3" w14:textId="77777777" w:rsidTr="00DB5631">
        <w:trPr>
          <w:jc w:val="center"/>
        </w:trPr>
        <w:tc>
          <w:tcPr>
            <w:tcW w:w="1841" w:type="dxa"/>
            <w:tcBorders>
              <w:top w:val="nil"/>
              <w:left w:val="single" w:sz="4" w:space="0" w:color="auto"/>
              <w:bottom w:val="nil"/>
              <w:right w:val="single" w:sz="4" w:space="0" w:color="auto"/>
            </w:tcBorders>
            <w:vAlign w:val="center"/>
          </w:tcPr>
          <w:p w14:paraId="20630380" w14:textId="77777777" w:rsidR="00DB5631" w:rsidRPr="00CD2191" w:rsidRDefault="00DB5631" w:rsidP="00DB5631">
            <w:pPr>
              <w:pStyle w:val="TAC"/>
            </w:pPr>
          </w:p>
        </w:tc>
        <w:tc>
          <w:tcPr>
            <w:tcW w:w="2121" w:type="dxa"/>
            <w:tcBorders>
              <w:top w:val="nil"/>
              <w:left w:val="single" w:sz="4" w:space="0" w:color="auto"/>
              <w:bottom w:val="nil"/>
              <w:right w:val="single" w:sz="4" w:space="0" w:color="auto"/>
            </w:tcBorders>
            <w:shd w:val="clear" w:color="auto" w:fill="auto"/>
            <w:vAlign w:val="center"/>
          </w:tcPr>
          <w:p w14:paraId="1189F96E"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75329FB7" w14:textId="53852CB9" w:rsidR="00DB5631" w:rsidRPr="00CD2191" w:rsidRDefault="00DB5631" w:rsidP="00DB5631">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261682" w14:textId="371184B5" w:rsidR="00DB5631" w:rsidRPr="00CD2191" w:rsidRDefault="00DB5631" w:rsidP="00DB5631">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7A3A49C5" w14:textId="77777777" w:rsidR="00DB5631" w:rsidRPr="00CD2191" w:rsidRDefault="00DB5631" w:rsidP="00DB5631">
            <w:pPr>
              <w:pStyle w:val="TAC"/>
              <w:rPr>
                <w:lang w:eastAsia="zh-CN"/>
              </w:rPr>
            </w:pPr>
          </w:p>
        </w:tc>
      </w:tr>
      <w:tr w:rsidR="00DB5631" w:rsidRPr="00CD2191" w14:paraId="0765B198" w14:textId="77777777" w:rsidTr="00DB5631">
        <w:trPr>
          <w:jc w:val="center"/>
        </w:trPr>
        <w:tc>
          <w:tcPr>
            <w:tcW w:w="1841" w:type="dxa"/>
            <w:tcBorders>
              <w:top w:val="nil"/>
              <w:left w:val="single" w:sz="4" w:space="0" w:color="auto"/>
              <w:right w:val="single" w:sz="4" w:space="0" w:color="auto"/>
            </w:tcBorders>
            <w:vAlign w:val="center"/>
          </w:tcPr>
          <w:p w14:paraId="45566A0A" w14:textId="77777777" w:rsidR="00DB5631" w:rsidRPr="00CD2191" w:rsidRDefault="00DB5631" w:rsidP="00DB5631">
            <w:pPr>
              <w:pStyle w:val="TAC"/>
            </w:pPr>
          </w:p>
        </w:tc>
        <w:tc>
          <w:tcPr>
            <w:tcW w:w="2121" w:type="dxa"/>
            <w:tcBorders>
              <w:top w:val="nil"/>
              <w:left w:val="single" w:sz="4" w:space="0" w:color="auto"/>
              <w:right w:val="single" w:sz="4" w:space="0" w:color="auto"/>
            </w:tcBorders>
            <w:shd w:val="clear" w:color="auto" w:fill="auto"/>
            <w:vAlign w:val="center"/>
          </w:tcPr>
          <w:p w14:paraId="1F2EDBB3"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63AF223D" w14:textId="361CE2E1" w:rsidR="00DB5631" w:rsidRPr="00CD2191" w:rsidRDefault="00DB5631" w:rsidP="00DB5631">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C1718D" w14:textId="0D38A463" w:rsidR="00DB5631" w:rsidRPr="00CD2191" w:rsidRDefault="00DB5631" w:rsidP="00DB5631">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2DFD93" w14:textId="77777777" w:rsidR="00DB5631" w:rsidRPr="00CD2191" w:rsidRDefault="00DB5631" w:rsidP="00DB5631">
            <w:pPr>
              <w:pStyle w:val="TAC"/>
              <w:rPr>
                <w:lang w:eastAsia="zh-CN"/>
              </w:rPr>
            </w:pPr>
          </w:p>
        </w:tc>
      </w:tr>
      <w:tr w:rsidR="00102D88" w:rsidRPr="00CD2191" w14:paraId="63C5EB4D" w14:textId="77777777" w:rsidTr="00DB5631">
        <w:trPr>
          <w:jc w:val="center"/>
        </w:trPr>
        <w:tc>
          <w:tcPr>
            <w:tcW w:w="1841"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2E0099BF"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DB5631">
        <w:trPr>
          <w:jc w:val="center"/>
        </w:trPr>
        <w:tc>
          <w:tcPr>
            <w:tcW w:w="1841"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DB5631">
        <w:trPr>
          <w:jc w:val="center"/>
        </w:trPr>
        <w:tc>
          <w:tcPr>
            <w:tcW w:w="1841"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E14911B"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DB5631">
        <w:trPr>
          <w:jc w:val="center"/>
        </w:trPr>
        <w:tc>
          <w:tcPr>
            <w:tcW w:w="1841"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DB5631">
        <w:trPr>
          <w:jc w:val="center"/>
        </w:trPr>
        <w:tc>
          <w:tcPr>
            <w:tcW w:w="1841"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6634BA9D" w14:textId="77777777" w:rsidR="00082E5B" w:rsidRDefault="000D5551" w:rsidP="000D5551">
            <w:pPr>
              <w:pStyle w:val="TAC"/>
              <w:rPr>
                <w:rFonts w:eastAsia="Batang" w:cs="Arial"/>
                <w:lang w:eastAsia="zh-CN"/>
              </w:rPr>
            </w:pPr>
            <w:r w:rsidRPr="00CD2191">
              <w:rPr>
                <w:rFonts w:eastAsia="Batang" w:cs="Arial"/>
                <w:lang w:eastAsia="zh-CN"/>
              </w:rPr>
              <w:t>SUL_n78A-n84A</w:t>
            </w:r>
          </w:p>
          <w:p w14:paraId="64D29B2E" w14:textId="77777777" w:rsidR="00082E5B" w:rsidRDefault="000D5551" w:rsidP="000D5551">
            <w:pPr>
              <w:pStyle w:val="TAC"/>
              <w:rPr>
                <w:rFonts w:eastAsia="Batang" w:cs="Arial"/>
                <w:lang w:eastAsia="zh-CN"/>
              </w:rPr>
            </w:pPr>
            <w:r w:rsidRPr="00CD2191">
              <w:rPr>
                <w:rFonts w:eastAsia="Batang" w:cs="Arial"/>
                <w:lang w:eastAsia="zh-CN"/>
              </w:rPr>
              <w:t>SUL_n78A-n89A</w:t>
            </w:r>
          </w:p>
          <w:p w14:paraId="1E4F8809" w14:textId="7E982839" w:rsidR="000D5551" w:rsidRPr="00CD2191" w:rsidRDefault="000D5551" w:rsidP="000D5551">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DB5631">
        <w:trPr>
          <w:jc w:val="center"/>
        </w:trPr>
        <w:tc>
          <w:tcPr>
            <w:tcW w:w="1841"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2121"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DB5631">
        <w:trPr>
          <w:jc w:val="center"/>
        </w:trPr>
        <w:tc>
          <w:tcPr>
            <w:tcW w:w="1841"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DB5631">
        <w:trPr>
          <w:jc w:val="center"/>
        </w:trPr>
        <w:tc>
          <w:tcPr>
            <w:tcW w:w="9629"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118E6B8F"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r>
            <w:r w:rsidR="00082E5B">
              <w:rPr>
                <w:rFonts w:eastAsia="SimSun" w:cs="Arial"/>
                <w:szCs w:val="18"/>
              </w:rPr>
              <w:t>Void.</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rPr>
          <w:rFonts w:eastAsiaTheme="minorEastAsia"/>
        </w:rPr>
        <w:t>5.5D</w:t>
      </w:r>
      <w:r w:rsidRPr="00CD2191">
        <w:rPr>
          <w:rFonts w:eastAsiaTheme="minorEastAsia"/>
        </w:rPr>
        <w:tab/>
        <w:t>Reserved</w:t>
      </w:r>
    </w:p>
    <w:p w14:paraId="530489A6" w14:textId="268C3E6E" w:rsidR="009F4663" w:rsidRPr="00CD2191" w:rsidRDefault="009F4663" w:rsidP="009F4663">
      <w:pPr>
        <w:pStyle w:val="Heading2"/>
        <w:rPr>
          <w:rFonts w:eastAsiaTheme="minorEastAsia"/>
        </w:rPr>
      </w:pPr>
      <w:r w:rsidRPr="00CD2191">
        <w:rPr>
          <w:rFonts w:eastAsiaTheme="minorEastAsia"/>
        </w:rPr>
        <w:t>5.5E</w:t>
      </w:r>
      <w:r w:rsidRPr="00CD2191">
        <w:rPr>
          <w:rFonts w:eastAsiaTheme="minorEastAsia"/>
        </w:rPr>
        <w:tab/>
      </w:r>
      <w:r w:rsidR="007C0469" w:rsidRPr="006F20ED">
        <w:t xml:space="preserve">Configurations for </w:t>
      </w:r>
      <w:r w:rsidR="007C0469">
        <w:t>Sidelink</w:t>
      </w:r>
    </w:p>
    <w:p w14:paraId="70217BEB" w14:textId="77777777" w:rsidR="009F4663" w:rsidRPr="00CD2191" w:rsidRDefault="009F4663" w:rsidP="009F4663">
      <w:pPr>
        <w:pStyle w:val="Heading3"/>
        <w:rPr>
          <w:rFonts w:eastAsiaTheme="minorEastAsia"/>
        </w:rPr>
      </w:pPr>
      <w:r w:rsidRPr="00CD2191">
        <w:rPr>
          <w:rFonts w:eastAsiaTheme="minorEastAsia"/>
        </w:rPr>
        <w:t>5.5E.1A</w:t>
      </w:r>
      <w:r w:rsidRPr="00CD2191">
        <w:rPr>
          <w:rFonts w:eastAsiaTheme="minorEastAsia"/>
        </w:rPr>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 xml:space="preserve">For NR SL CA operation, the SL CA channel bandwidths for intra-band contiguous are specified in clause </w:t>
      </w:r>
      <w:r w:rsidRPr="00CD2191">
        <w:rPr>
          <w:rFonts w:eastAsiaTheme="minorEastAsia"/>
        </w:rPr>
        <w:t>5.5E.1A.1</w:t>
      </w:r>
      <w:r w:rsidRPr="00CD2191">
        <w:rPr>
          <w:rFonts w:ascii="Arial" w:hAnsi="Arial" w:cs="Arial"/>
        </w:rPr>
        <w:t>.</w:t>
      </w:r>
      <w:r w:rsidRPr="00CD2191">
        <w:rPr>
          <w:rFonts w:eastAsiaTheme="minorEastAsia"/>
        </w:rPr>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rPr>
          <w:rFonts w:eastAsiaTheme="minorEastAsia"/>
        </w:rPr>
      </w:pPr>
      <w:r w:rsidRPr="00CD2191">
        <w:rPr>
          <w:rFonts w:eastAsiaTheme="minorEastAsia"/>
        </w:rPr>
        <w:t>5.5E.1A.1</w:t>
      </w:r>
      <w:r w:rsidRPr="00CD2191">
        <w:rPr>
          <w:rFonts w:eastAsiaTheme="minorEastAsia"/>
        </w:rPr>
        <w:tab/>
        <w:t>Configurations for Sidelink intra-band contiguous CA</w:t>
      </w:r>
    </w:p>
    <w:p w14:paraId="2BDA067A" w14:textId="77777777" w:rsidR="009F4663" w:rsidRPr="00CD2191" w:rsidRDefault="009F4663" w:rsidP="009F4663">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5E</w:t>
      </w:r>
      <w:r w:rsidRPr="00CD2191">
        <w:rPr>
          <w:rFonts w:eastAsiaTheme="minorEastAsia"/>
        </w:rPr>
        <w:t>.</w:t>
      </w:r>
      <w:r w:rsidRPr="00CD2191">
        <w:rPr>
          <w:rFonts w:eastAsiaTheme="minorEastAsia"/>
          <w:lang w:eastAsia="zh-CN"/>
        </w:rPr>
        <w:t>1A.1</w:t>
      </w:r>
      <w:r w:rsidRPr="00CD2191">
        <w:rPr>
          <w:rFonts w:eastAsiaTheme="minorEastAsia"/>
        </w:rPr>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3296E4A9" w14:textId="77777777" w:rsidTr="00E36CED">
        <w:trPr>
          <w:jc w:val="center"/>
        </w:trPr>
        <w:tc>
          <w:tcPr>
            <w:tcW w:w="5000" w:type="pct"/>
            <w:gridSpan w:val="8"/>
          </w:tcPr>
          <w:p w14:paraId="4113E076" w14:textId="77777777" w:rsidR="009D0761" w:rsidRPr="00CD2191" w:rsidRDefault="009D0761" w:rsidP="00E36CED">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654B4994" w14:textId="77777777" w:rsidTr="00E36CED">
        <w:trPr>
          <w:jc w:val="center"/>
        </w:trPr>
        <w:tc>
          <w:tcPr>
            <w:tcW w:w="678" w:type="pct"/>
            <w:vMerge w:val="restart"/>
            <w:vAlign w:val="center"/>
          </w:tcPr>
          <w:p w14:paraId="61CF0068" w14:textId="77777777" w:rsidR="009D0761" w:rsidRPr="00CD2191" w:rsidRDefault="009D0761" w:rsidP="00E36CED">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5D4F8DE4" w14:textId="77777777" w:rsidR="009D0761" w:rsidRPr="00CD2191" w:rsidRDefault="009D0761" w:rsidP="00E36CED">
            <w:pPr>
              <w:pStyle w:val="TAH"/>
              <w:rPr>
                <w:lang w:eastAsia="ko-KR"/>
              </w:rPr>
            </w:pPr>
            <w:r w:rsidRPr="00CD2191">
              <w:t>Sidelink CA configuration</w:t>
            </w:r>
            <w:r w:rsidRPr="00CD2191">
              <w:rPr>
                <w:rFonts w:hint="eastAsia"/>
              </w:rPr>
              <w:t xml:space="preserve"> for TX</w:t>
            </w:r>
          </w:p>
        </w:tc>
        <w:tc>
          <w:tcPr>
            <w:tcW w:w="2415" w:type="pct"/>
            <w:gridSpan w:val="4"/>
            <w:shd w:val="clear" w:color="auto" w:fill="auto"/>
            <w:vAlign w:val="center"/>
          </w:tcPr>
          <w:p w14:paraId="5003442F"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5BAF8B"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606A339F"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03981911" w14:textId="77777777" w:rsidTr="00E36CED">
        <w:trPr>
          <w:jc w:val="center"/>
        </w:trPr>
        <w:tc>
          <w:tcPr>
            <w:tcW w:w="678" w:type="pct"/>
            <w:vMerge/>
            <w:vAlign w:val="center"/>
          </w:tcPr>
          <w:p w14:paraId="1452A569"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vAlign w:val="center"/>
          </w:tcPr>
          <w:p w14:paraId="41A05D2C"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40234B62"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50FC5BF"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921ED60"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59C7688" w14:textId="77777777" w:rsidR="009D0761" w:rsidRPr="00CD2191" w:rsidRDefault="009D0761" w:rsidP="00E36CED">
            <w:pPr>
              <w:pStyle w:val="TAH"/>
              <w:rPr>
                <w:bCs/>
                <w:szCs w:val="18"/>
              </w:rPr>
            </w:pPr>
            <w:r w:rsidRPr="00CD2191">
              <w:rPr>
                <w:bCs/>
                <w:szCs w:val="18"/>
              </w:rPr>
              <w:t>Channel bandwidths for carrier [MHz]</w:t>
            </w:r>
          </w:p>
        </w:tc>
        <w:tc>
          <w:tcPr>
            <w:tcW w:w="589" w:type="pct"/>
            <w:vMerge/>
            <w:vAlign w:val="center"/>
          </w:tcPr>
          <w:p w14:paraId="6E7C2681" w14:textId="77777777" w:rsidR="009D0761" w:rsidRPr="00CD2191" w:rsidRDefault="009D0761" w:rsidP="00E36CED">
            <w:pPr>
              <w:snapToGrid w:val="0"/>
              <w:spacing w:after="0"/>
              <w:rPr>
                <w:rFonts w:ascii="Arial" w:hAnsi="Arial" w:cs="Arial"/>
                <w:b/>
                <w:bCs/>
                <w:sz w:val="16"/>
                <w:szCs w:val="18"/>
              </w:rPr>
            </w:pPr>
          </w:p>
        </w:tc>
        <w:tc>
          <w:tcPr>
            <w:tcW w:w="639" w:type="pct"/>
            <w:vMerge/>
            <w:vAlign w:val="center"/>
          </w:tcPr>
          <w:p w14:paraId="2BDE20AB" w14:textId="77777777" w:rsidR="009D0761" w:rsidRPr="00CD2191" w:rsidRDefault="009D0761" w:rsidP="00E36CED">
            <w:pPr>
              <w:snapToGrid w:val="0"/>
              <w:spacing w:after="0"/>
              <w:rPr>
                <w:rFonts w:ascii="Arial" w:hAnsi="Arial" w:cs="Arial"/>
                <w:b/>
                <w:bCs/>
                <w:sz w:val="16"/>
                <w:szCs w:val="18"/>
              </w:rPr>
            </w:pPr>
          </w:p>
        </w:tc>
      </w:tr>
      <w:tr w:rsidR="009D0761" w:rsidRPr="00CD2191" w14:paraId="2490AD66" w14:textId="77777777" w:rsidTr="00E36CED">
        <w:trPr>
          <w:jc w:val="center"/>
        </w:trPr>
        <w:tc>
          <w:tcPr>
            <w:tcW w:w="678" w:type="pct"/>
            <w:tcBorders>
              <w:bottom w:val="nil"/>
            </w:tcBorders>
            <w:vAlign w:val="center"/>
          </w:tcPr>
          <w:p w14:paraId="7D064596"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74A89655"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rsidRPr="00CD2191">
              <w:t>B</w:t>
            </w:r>
          </w:p>
        </w:tc>
        <w:tc>
          <w:tcPr>
            <w:tcW w:w="604" w:type="pct"/>
            <w:shd w:val="clear" w:color="auto" w:fill="auto"/>
            <w:vAlign w:val="center"/>
          </w:tcPr>
          <w:p w14:paraId="029C2B0D"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3C2C420D" w14:textId="77777777" w:rsidR="009D0761" w:rsidRPr="00CD2191" w:rsidRDefault="009D0761" w:rsidP="00E36CED">
            <w:pPr>
              <w:pStyle w:val="TAC"/>
            </w:pPr>
            <w:r w:rsidRPr="00CD2191">
              <w:t>10, 20,30</w:t>
            </w:r>
          </w:p>
        </w:tc>
        <w:tc>
          <w:tcPr>
            <w:tcW w:w="604" w:type="pct"/>
          </w:tcPr>
          <w:p w14:paraId="08EECCA3" w14:textId="77777777" w:rsidR="009D0761" w:rsidRPr="00CD2191" w:rsidRDefault="009D0761" w:rsidP="00E36CED">
            <w:pPr>
              <w:pStyle w:val="TAC"/>
              <w:rPr>
                <w:lang w:eastAsia="ko-KR"/>
              </w:rPr>
            </w:pPr>
          </w:p>
        </w:tc>
        <w:tc>
          <w:tcPr>
            <w:tcW w:w="604" w:type="pct"/>
          </w:tcPr>
          <w:p w14:paraId="4C2D4083" w14:textId="77777777" w:rsidR="009D0761" w:rsidRPr="00CD2191" w:rsidRDefault="009D0761" w:rsidP="00E36CED">
            <w:pPr>
              <w:pStyle w:val="TAC"/>
            </w:pPr>
          </w:p>
        </w:tc>
        <w:tc>
          <w:tcPr>
            <w:tcW w:w="589" w:type="pct"/>
            <w:tcBorders>
              <w:bottom w:val="nil"/>
            </w:tcBorders>
            <w:shd w:val="clear" w:color="auto" w:fill="auto"/>
            <w:vAlign w:val="center"/>
          </w:tcPr>
          <w:p w14:paraId="7F10BD60" w14:textId="77777777" w:rsidR="009D0761" w:rsidRPr="00CD2191" w:rsidRDefault="009D0761" w:rsidP="00E36CED">
            <w:pPr>
              <w:pStyle w:val="TAC"/>
            </w:pPr>
            <w:r w:rsidRPr="00CD2191">
              <w:t>70</w:t>
            </w:r>
          </w:p>
        </w:tc>
        <w:tc>
          <w:tcPr>
            <w:tcW w:w="639" w:type="pct"/>
            <w:tcBorders>
              <w:bottom w:val="nil"/>
            </w:tcBorders>
            <w:shd w:val="clear" w:color="auto" w:fill="auto"/>
            <w:vAlign w:val="center"/>
          </w:tcPr>
          <w:p w14:paraId="403DF945" w14:textId="77777777" w:rsidR="009D0761" w:rsidRPr="00CD2191" w:rsidRDefault="009D0761" w:rsidP="00E36CED">
            <w:pPr>
              <w:pStyle w:val="TAC"/>
            </w:pPr>
            <w:r w:rsidRPr="00CD2191">
              <w:rPr>
                <w:lang w:eastAsia="ko-KR"/>
              </w:rPr>
              <w:t>0</w:t>
            </w:r>
          </w:p>
        </w:tc>
      </w:tr>
      <w:tr w:rsidR="009D0761" w:rsidRPr="00CD2191" w14:paraId="2AB5CDDE" w14:textId="77777777" w:rsidTr="00E36CED">
        <w:trPr>
          <w:jc w:val="center"/>
        </w:trPr>
        <w:tc>
          <w:tcPr>
            <w:tcW w:w="678" w:type="pct"/>
            <w:tcBorders>
              <w:top w:val="nil"/>
              <w:bottom w:val="nil"/>
            </w:tcBorders>
            <w:vAlign w:val="center"/>
          </w:tcPr>
          <w:p w14:paraId="5D58FA05" w14:textId="77777777" w:rsidR="009D0761" w:rsidRPr="00CD2191" w:rsidRDefault="009D0761" w:rsidP="00E36CED">
            <w:pPr>
              <w:pStyle w:val="TAC"/>
            </w:pPr>
          </w:p>
        </w:tc>
        <w:tc>
          <w:tcPr>
            <w:tcW w:w="678" w:type="pct"/>
            <w:tcBorders>
              <w:top w:val="nil"/>
              <w:bottom w:val="nil"/>
            </w:tcBorders>
            <w:shd w:val="clear" w:color="auto" w:fill="auto"/>
            <w:vAlign w:val="center"/>
          </w:tcPr>
          <w:p w14:paraId="397C7519" w14:textId="77777777" w:rsidR="009D0761" w:rsidRPr="00CD2191" w:rsidRDefault="009D0761" w:rsidP="00E36CED">
            <w:pPr>
              <w:pStyle w:val="TAC"/>
            </w:pPr>
          </w:p>
        </w:tc>
        <w:tc>
          <w:tcPr>
            <w:tcW w:w="604" w:type="pct"/>
            <w:shd w:val="clear" w:color="auto" w:fill="auto"/>
            <w:vAlign w:val="center"/>
          </w:tcPr>
          <w:p w14:paraId="76A50D68" w14:textId="77777777" w:rsidR="009D0761" w:rsidRPr="00CD2191" w:rsidRDefault="009D0761" w:rsidP="00E36CED">
            <w:pPr>
              <w:pStyle w:val="TAC"/>
            </w:pPr>
            <w:r w:rsidRPr="00CD2191">
              <w:t>[20]</w:t>
            </w:r>
          </w:p>
        </w:tc>
        <w:tc>
          <w:tcPr>
            <w:tcW w:w="604" w:type="pct"/>
            <w:shd w:val="clear" w:color="auto" w:fill="auto"/>
            <w:vAlign w:val="center"/>
          </w:tcPr>
          <w:p w14:paraId="35003A01" w14:textId="77777777" w:rsidR="009D0761" w:rsidRPr="00CD2191" w:rsidRDefault="009D0761" w:rsidP="00E36CED">
            <w:pPr>
              <w:pStyle w:val="TAC"/>
            </w:pPr>
            <w:r w:rsidRPr="00CD2191">
              <w:t>[20,30]</w:t>
            </w:r>
          </w:p>
        </w:tc>
        <w:tc>
          <w:tcPr>
            <w:tcW w:w="604" w:type="pct"/>
          </w:tcPr>
          <w:p w14:paraId="64BE0F81" w14:textId="77777777" w:rsidR="009D0761" w:rsidRPr="00CD2191" w:rsidRDefault="009D0761" w:rsidP="00E36CED">
            <w:pPr>
              <w:pStyle w:val="TAC"/>
              <w:rPr>
                <w:lang w:eastAsia="ko-KR"/>
              </w:rPr>
            </w:pPr>
          </w:p>
        </w:tc>
        <w:tc>
          <w:tcPr>
            <w:tcW w:w="604" w:type="pct"/>
          </w:tcPr>
          <w:p w14:paraId="6A65AB37" w14:textId="77777777" w:rsidR="009D0761" w:rsidRPr="00CD2191" w:rsidRDefault="009D0761" w:rsidP="00E36CED">
            <w:pPr>
              <w:pStyle w:val="TAC"/>
              <w:rPr>
                <w:lang w:eastAsia="ko-KR"/>
              </w:rPr>
            </w:pPr>
          </w:p>
        </w:tc>
        <w:tc>
          <w:tcPr>
            <w:tcW w:w="589" w:type="pct"/>
            <w:tcBorders>
              <w:top w:val="nil"/>
              <w:bottom w:val="nil"/>
            </w:tcBorders>
            <w:shd w:val="clear" w:color="auto" w:fill="auto"/>
            <w:vAlign w:val="center"/>
          </w:tcPr>
          <w:p w14:paraId="596657A3" w14:textId="77777777" w:rsidR="009D0761" w:rsidRPr="00CD2191" w:rsidRDefault="009D0761" w:rsidP="00E36CED">
            <w:pPr>
              <w:pStyle w:val="TAC"/>
              <w:rPr>
                <w:lang w:eastAsia="ko-KR"/>
              </w:rPr>
            </w:pPr>
          </w:p>
        </w:tc>
        <w:tc>
          <w:tcPr>
            <w:tcW w:w="639" w:type="pct"/>
            <w:tcBorders>
              <w:top w:val="nil"/>
              <w:bottom w:val="nil"/>
            </w:tcBorders>
            <w:shd w:val="clear" w:color="auto" w:fill="auto"/>
            <w:vAlign w:val="center"/>
          </w:tcPr>
          <w:p w14:paraId="463CEF51" w14:textId="77777777" w:rsidR="009D0761" w:rsidRPr="00CD2191" w:rsidRDefault="009D0761" w:rsidP="00E36CED">
            <w:pPr>
              <w:pStyle w:val="TAC"/>
              <w:rPr>
                <w:lang w:eastAsia="ko-KR"/>
              </w:rPr>
            </w:pPr>
          </w:p>
        </w:tc>
      </w:tr>
      <w:tr w:rsidR="009D0761" w:rsidRPr="00CD2191" w14:paraId="4AFFD6AA" w14:textId="77777777" w:rsidTr="00E36CED">
        <w:trPr>
          <w:jc w:val="center"/>
        </w:trPr>
        <w:tc>
          <w:tcPr>
            <w:tcW w:w="678" w:type="pct"/>
            <w:tcBorders>
              <w:top w:val="nil"/>
              <w:bottom w:val="single" w:sz="4" w:space="0" w:color="auto"/>
            </w:tcBorders>
            <w:vAlign w:val="center"/>
          </w:tcPr>
          <w:p w14:paraId="1BA79684" w14:textId="77777777" w:rsidR="009D0761" w:rsidRPr="00CD2191" w:rsidRDefault="009D0761" w:rsidP="00E36CED">
            <w:pPr>
              <w:pStyle w:val="TAC"/>
            </w:pPr>
          </w:p>
        </w:tc>
        <w:tc>
          <w:tcPr>
            <w:tcW w:w="678" w:type="pct"/>
            <w:tcBorders>
              <w:top w:val="nil"/>
              <w:bottom w:val="single" w:sz="4" w:space="0" w:color="auto"/>
            </w:tcBorders>
            <w:shd w:val="clear" w:color="auto" w:fill="auto"/>
            <w:vAlign w:val="center"/>
          </w:tcPr>
          <w:p w14:paraId="074609C4" w14:textId="77777777" w:rsidR="009D0761" w:rsidRPr="00CD2191" w:rsidRDefault="009D0761" w:rsidP="00E36CED">
            <w:pPr>
              <w:pStyle w:val="TAC"/>
              <w:rPr>
                <w:lang w:eastAsia="ko-KR"/>
              </w:rPr>
            </w:pPr>
          </w:p>
        </w:tc>
        <w:tc>
          <w:tcPr>
            <w:tcW w:w="604" w:type="pct"/>
            <w:shd w:val="clear" w:color="auto" w:fill="auto"/>
            <w:vAlign w:val="center"/>
          </w:tcPr>
          <w:p w14:paraId="24F16671" w14:textId="77777777" w:rsidR="009D0761" w:rsidRPr="00CD2191" w:rsidRDefault="009D0761" w:rsidP="00E36CED">
            <w:pPr>
              <w:pStyle w:val="TAC"/>
              <w:rPr>
                <w:lang w:eastAsia="ko-KR"/>
              </w:rPr>
            </w:pPr>
            <w:r w:rsidRPr="00CD2191">
              <w:rPr>
                <w:lang w:eastAsia="ko-KR"/>
              </w:rPr>
              <w:t>30</w:t>
            </w:r>
          </w:p>
        </w:tc>
        <w:tc>
          <w:tcPr>
            <w:tcW w:w="604" w:type="pct"/>
            <w:shd w:val="clear" w:color="auto" w:fill="auto"/>
            <w:vAlign w:val="center"/>
          </w:tcPr>
          <w:p w14:paraId="5BF3C667" w14:textId="77777777" w:rsidR="009D0761" w:rsidRPr="00CD2191" w:rsidRDefault="009D0761" w:rsidP="00E36CED">
            <w:pPr>
              <w:pStyle w:val="TAC"/>
              <w:rPr>
                <w:lang w:eastAsia="ko-KR"/>
              </w:rPr>
            </w:pPr>
            <w:r w:rsidRPr="00CD2191">
              <w:rPr>
                <w:lang w:eastAsia="ko-KR"/>
              </w:rPr>
              <w:t>30,40</w:t>
            </w:r>
          </w:p>
        </w:tc>
        <w:tc>
          <w:tcPr>
            <w:tcW w:w="604" w:type="pct"/>
            <w:vAlign w:val="center"/>
          </w:tcPr>
          <w:p w14:paraId="320F56F4" w14:textId="77777777" w:rsidR="009D0761" w:rsidRPr="00CD2191" w:rsidRDefault="009D0761" w:rsidP="00E36CED">
            <w:pPr>
              <w:pStyle w:val="TAC"/>
              <w:rPr>
                <w:highlight w:val="yellow"/>
              </w:rPr>
            </w:pPr>
          </w:p>
        </w:tc>
        <w:tc>
          <w:tcPr>
            <w:tcW w:w="604" w:type="pct"/>
          </w:tcPr>
          <w:p w14:paraId="118799F2" w14:textId="77777777" w:rsidR="009D0761" w:rsidRPr="00CD2191" w:rsidRDefault="009D0761" w:rsidP="00E36CED">
            <w:pPr>
              <w:pStyle w:val="TAC"/>
            </w:pPr>
          </w:p>
        </w:tc>
        <w:tc>
          <w:tcPr>
            <w:tcW w:w="589" w:type="pct"/>
            <w:tcBorders>
              <w:top w:val="nil"/>
              <w:bottom w:val="single" w:sz="4" w:space="0" w:color="auto"/>
            </w:tcBorders>
            <w:shd w:val="clear" w:color="auto" w:fill="auto"/>
            <w:vAlign w:val="center"/>
          </w:tcPr>
          <w:p w14:paraId="1A29A173" w14:textId="77777777" w:rsidR="009D0761" w:rsidRPr="00CD2191" w:rsidRDefault="009D0761" w:rsidP="00E36CED">
            <w:pPr>
              <w:pStyle w:val="TAC"/>
            </w:pPr>
          </w:p>
        </w:tc>
        <w:tc>
          <w:tcPr>
            <w:tcW w:w="639" w:type="pct"/>
            <w:tcBorders>
              <w:top w:val="nil"/>
              <w:bottom w:val="single" w:sz="4" w:space="0" w:color="auto"/>
            </w:tcBorders>
            <w:shd w:val="clear" w:color="auto" w:fill="auto"/>
            <w:vAlign w:val="center"/>
          </w:tcPr>
          <w:p w14:paraId="4A2365A9" w14:textId="77777777" w:rsidR="009D0761" w:rsidRPr="00CD2191" w:rsidRDefault="009D0761" w:rsidP="00E36CED">
            <w:pPr>
              <w:pStyle w:val="TAC"/>
              <w:rPr>
                <w:lang w:eastAsia="ko-KR"/>
              </w:rPr>
            </w:pPr>
          </w:p>
        </w:tc>
      </w:tr>
    </w:tbl>
    <w:p w14:paraId="53DB2288" w14:textId="77777777" w:rsidR="009D0761" w:rsidRDefault="009D0761" w:rsidP="009D0761">
      <w:pPr>
        <w:rPr>
          <w:rFonts w:eastAsia="SimSun"/>
          <w:lang w:eastAsia="zh-CN"/>
        </w:rPr>
      </w:pPr>
    </w:p>
    <w:p w14:paraId="18C88F07" w14:textId="77777777" w:rsidR="009D0761" w:rsidRPr="00CD2191" w:rsidRDefault="009D0761" w:rsidP="009D0761">
      <w:pPr>
        <w:pStyle w:val="Heading4"/>
      </w:pPr>
      <w:r w:rsidRPr="00CD2191">
        <w:t>5.5E.1A.</w:t>
      </w:r>
      <w:r>
        <w:t>2</w:t>
      </w:r>
      <w:r w:rsidRPr="00CD2191">
        <w:tab/>
        <w:t xml:space="preserve">Configurations for Sidelink intra-band </w:t>
      </w:r>
      <w:r>
        <w:t>non-</w:t>
      </w:r>
      <w:r w:rsidRPr="00CD2191">
        <w:t>contiguous CA</w:t>
      </w:r>
    </w:p>
    <w:p w14:paraId="6123CE4A" w14:textId="77777777" w:rsidR="009D0761" w:rsidRPr="00CD2191" w:rsidRDefault="009D0761" w:rsidP="009D0761">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r>
        <w:t>2</w:t>
      </w:r>
      <w:r w:rsidRPr="00CD2191">
        <w:t xml:space="preserve"> NR SL CA configurations and bandwidth combination set for SL intra-band </w:t>
      </w:r>
      <w:r>
        <w:t>non-</w:t>
      </w:r>
      <w:r w:rsidRPr="00CD2191">
        <w:t>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6BE05D00" w14:textId="77777777" w:rsidTr="008058BC">
        <w:trPr>
          <w:tblHeader/>
          <w:jc w:val="center"/>
        </w:trPr>
        <w:tc>
          <w:tcPr>
            <w:tcW w:w="5000" w:type="pct"/>
            <w:gridSpan w:val="8"/>
          </w:tcPr>
          <w:p w14:paraId="35ADE96A" w14:textId="77777777" w:rsidR="009D0761" w:rsidRPr="00CD2191" w:rsidRDefault="009D0761" w:rsidP="00E36CED">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205E50FB" w14:textId="77777777" w:rsidTr="008058BC">
        <w:trPr>
          <w:tblHeader/>
          <w:jc w:val="center"/>
        </w:trPr>
        <w:tc>
          <w:tcPr>
            <w:tcW w:w="678" w:type="pct"/>
            <w:vMerge w:val="restart"/>
            <w:vAlign w:val="center"/>
          </w:tcPr>
          <w:p w14:paraId="195CAC82" w14:textId="77777777" w:rsidR="009D0761" w:rsidRPr="00CD2191" w:rsidRDefault="009D0761" w:rsidP="00E36CED">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1352B319" w14:textId="77777777" w:rsidR="009D0761" w:rsidRPr="00CD2191" w:rsidRDefault="009D0761" w:rsidP="00E36CED">
            <w:pPr>
              <w:pStyle w:val="TAH"/>
              <w:rPr>
                <w:lang w:eastAsia="ko-KR"/>
              </w:rPr>
            </w:pPr>
            <w:r w:rsidRPr="00CD2191">
              <w:t>Sidelink CA configuration</w:t>
            </w:r>
            <w:r w:rsidRPr="00CD2191">
              <w:rPr>
                <w:rFonts w:hint="eastAsia"/>
              </w:rPr>
              <w:t xml:space="preserve"> for TX</w:t>
            </w:r>
          </w:p>
        </w:tc>
        <w:tc>
          <w:tcPr>
            <w:tcW w:w="2416" w:type="pct"/>
            <w:gridSpan w:val="4"/>
            <w:shd w:val="clear" w:color="auto" w:fill="auto"/>
            <w:vAlign w:val="center"/>
          </w:tcPr>
          <w:p w14:paraId="66AD7E93"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DDCBF5"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5FE647D3"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44519603" w14:textId="77777777" w:rsidTr="008058BC">
        <w:trPr>
          <w:tblHeader/>
          <w:jc w:val="center"/>
        </w:trPr>
        <w:tc>
          <w:tcPr>
            <w:tcW w:w="678" w:type="pct"/>
            <w:vMerge/>
            <w:tcBorders>
              <w:bottom w:val="single" w:sz="6" w:space="0" w:color="auto"/>
            </w:tcBorders>
            <w:vAlign w:val="center"/>
          </w:tcPr>
          <w:p w14:paraId="5D55732A"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tcBorders>
              <w:bottom w:val="single" w:sz="6" w:space="0" w:color="auto"/>
            </w:tcBorders>
            <w:vAlign w:val="center"/>
          </w:tcPr>
          <w:p w14:paraId="32300520"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7741618E"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24888FD"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3BC03E3"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EEDFB38" w14:textId="77777777" w:rsidR="009D0761" w:rsidRPr="00CD2191" w:rsidRDefault="009D0761" w:rsidP="00E36CED">
            <w:pPr>
              <w:pStyle w:val="TAH"/>
              <w:rPr>
                <w:bCs/>
                <w:szCs w:val="18"/>
              </w:rPr>
            </w:pPr>
            <w:r w:rsidRPr="00CD2191">
              <w:rPr>
                <w:bCs/>
                <w:szCs w:val="18"/>
              </w:rPr>
              <w:t>Channel bandwidths for carrier [MHz]</w:t>
            </w:r>
          </w:p>
        </w:tc>
        <w:tc>
          <w:tcPr>
            <w:tcW w:w="589" w:type="pct"/>
            <w:vMerge/>
            <w:tcBorders>
              <w:bottom w:val="single" w:sz="6" w:space="0" w:color="auto"/>
            </w:tcBorders>
            <w:vAlign w:val="center"/>
          </w:tcPr>
          <w:p w14:paraId="3ACB98CB" w14:textId="77777777" w:rsidR="009D0761" w:rsidRPr="00CD2191" w:rsidRDefault="009D0761" w:rsidP="00E36CED">
            <w:pPr>
              <w:snapToGrid w:val="0"/>
              <w:spacing w:after="0"/>
              <w:rPr>
                <w:rFonts w:ascii="Arial" w:hAnsi="Arial" w:cs="Arial"/>
                <w:b/>
                <w:bCs/>
                <w:sz w:val="16"/>
                <w:szCs w:val="18"/>
              </w:rPr>
            </w:pPr>
          </w:p>
        </w:tc>
        <w:tc>
          <w:tcPr>
            <w:tcW w:w="639" w:type="pct"/>
            <w:vMerge/>
            <w:tcBorders>
              <w:bottom w:val="single" w:sz="6" w:space="0" w:color="auto"/>
            </w:tcBorders>
            <w:vAlign w:val="center"/>
          </w:tcPr>
          <w:p w14:paraId="2FB16A8E" w14:textId="77777777" w:rsidR="009D0761" w:rsidRPr="00CD2191" w:rsidRDefault="009D0761" w:rsidP="00E36CED">
            <w:pPr>
              <w:snapToGrid w:val="0"/>
              <w:spacing w:after="0"/>
              <w:rPr>
                <w:rFonts w:ascii="Arial" w:hAnsi="Arial" w:cs="Arial"/>
                <w:b/>
                <w:bCs/>
                <w:sz w:val="16"/>
                <w:szCs w:val="18"/>
              </w:rPr>
            </w:pPr>
          </w:p>
        </w:tc>
      </w:tr>
      <w:tr w:rsidR="009D0761" w:rsidRPr="00CD2191" w14:paraId="500F3001" w14:textId="77777777" w:rsidTr="00E36CED">
        <w:trPr>
          <w:jc w:val="center"/>
        </w:trPr>
        <w:tc>
          <w:tcPr>
            <w:tcW w:w="678" w:type="pct"/>
            <w:tcBorders>
              <w:top w:val="single" w:sz="6" w:space="0" w:color="auto"/>
              <w:bottom w:val="single" w:sz="4" w:space="0" w:color="auto"/>
            </w:tcBorders>
            <w:vAlign w:val="center"/>
          </w:tcPr>
          <w:p w14:paraId="08F4D56C"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t>(2A)</w:t>
            </w:r>
          </w:p>
        </w:tc>
        <w:tc>
          <w:tcPr>
            <w:tcW w:w="678" w:type="pct"/>
            <w:tcBorders>
              <w:top w:val="single" w:sz="6" w:space="0" w:color="auto"/>
              <w:bottom w:val="single" w:sz="4" w:space="0" w:color="auto"/>
            </w:tcBorders>
            <w:shd w:val="clear" w:color="auto" w:fill="auto"/>
            <w:vAlign w:val="center"/>
          </w:tcPr>
          <w:p w14:paraId="33AC4C07"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t>(2A)</w:t>
            </w:r>
          </w:p>
        </w:tc>
        <w:tc>
          <w:tcPr>
            <w:tcW w:w="604" w:type="pct"/>
            <w:shd w:val="clear" w:color="auto" w:fill="auto"/>
            <w:vAlign w:val="center"/>
          </w:tcPr>
          <w:p w14:paraId="73ED806E"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7964FEA2" w14:textId="77777777" w:rsidR="009D0761" w:rsidRPr="00CD2191" w:rsidRDefault="009D0761" w:rsidP="00E36CED">
            <w:pPr>
              <w:pStyle w:val="TAC"/>
            </w:pPr>
            <w:r w:rsidRPr="00CD2191">
              <w:t>10</w:t>
            </w:r>
            <w:r>
              <w:t>,20</w:t>
            </w:r>
          </w:p>
        </w:tc>
        <w:tc>
          <w:tcPr>
            <w:tcW w:w="604" w:type="pct"/>
          </w:tcPr>
          <w:p w14:paraId="328984AA" w14:textId="77777777" w:rsidR="009D0761" w:rsidRPr="00CD2191" w:rsidRDefault="009D0761" w:rsidP="00E36CED">
            <w:pPr>
              <w:pStyle w:val="TAC"/>
              <w:rPr>
                <w:lang w:eastAsia="ko-KR"/>
              </w:rPr>
            </w:pPr>
          </w:p>
        </w:tc>
        <w:tc>
          <w:tcPr>
            <w:tcW w:w="604" w:type="pct"/>
          </w:tcPr>
          <w:p w14:paraId="60B33251" w14:textId="77777777" w:rsidR="009D0761" w:rsidRPr="00CD2191" w:rsidRDefault="009D0761" w:rsidP="00E36CED">
            <w:pPr>
              <w:pStyle w:val="TAC"/>
            </w:pPr>
          </w:p>
        </w:tc>
        <w:tc>
          <w:tcPr>
            <w:tcW w:w="589" w:type="pct"/>
            <w:tcBorders>
              <w:top w:val="single" w:sz="6" w:space="0" w:color="auto"/>
              <w:bottom w:val="single" w:sz="4" w:space="0" w:color="auto"/>
            </w:tcBorders>
            <w:shd w:val="clear" w:color="auto" w:fill="auto"/>
            <w:vAlign w:val="center"/>
          </w:tcPr>
          <w:p w14:paraId="559E2EFB" w14:textId="77777777" w:rsidR="009D0761" w:rsidRPr="00CD2191" w:rsidRDefault="009D0761" w:rsidP="00E36CED">
            <w:pPr>
              <w:pStyle w:val="TAC"/>
            </w:pPr>
            <w:r>
              <w:t>3</w:t>
            </w:r>
            <w:r w:rsidRPr="00CD2191">
              <w:t>0</w:t>
            </w:r>
          </w:p>
        </w:tc>
        <w:tc>
          <w:tcPr>
            <w:tcW w:w="639" w:type="pct"/>
            <w:tcBorders>
              <w:top w:val="single" w:sz="6" w:space="0" w:color="auto"/>
              <w:bottom w:val="single" w:sz="4" w:space="0" w:color="auto"/>
            </w:tcBorders>
            <w:shd w:val="clear" w:color="auto" w:fill="auto"/>
            <w:vAlign w:val="center"/>
          </w:tcPr>
          <w:p w14:paraId="307D400E" w14:textId="77777777" w:rsidR="009D0761" w:rsidRPr="00CD2191" w:rsidRDefault="009D0761" w:rsidP="00E36CED">
            <w:pPr>
              <w:pStyle w:val="TAC"/>
            </w:pPr>
            <w:r w:rsidRPr="00CD2191">
              <w:rPr>
                <w:lang w:eastAsia="ko-KR"/>
              </w:rPr>
              <w:t>0</w:t>
            </w:r>
          </w:p>
        </w:tc>
      </w:tr>
    </w:tbl>
    <w:p w14:paraId="71B164CF" w14:textId="77777777" w:rsidR="009D0761" w:rsidRPr="00CD2191" w:rsidRDefault="009D0761" w:rsidP="009D0761">
      <w:pPr>
        <w:rPr>
          <w:lang w:eastAsia="zh-CN"/>
        </w:rPr>
      </w:pPr>
    </w:p>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6DB6B" w14:textId="77777777" w:rsidR="00116DB2" w:rsidRDefault="00116DB2">
      <w:r>
        <w:separator/>
      </w:r>
    </w:p>
  </w:endnote>
  <w:endnote w:type="continuationSeparator" w:id="0">
    <w:p w14:paraId="4FED5665" w14:textId="77777777" w:rsidR="00116DB2" w:rsidRDefault="0011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UI"/>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B229C" w14:textId="77777777" w:rsidR="00116DB2" w:rsidRDefault="00116DB2">
      <w:r>
        <w:separator/>
      </w:r>
    </w:p>
  </w:footnote>
  <w:footnote w:type="continuationSeparator" w:id="0">
    <w:p w14:paraId="7FC84AEA" w14:textId="77777777" w:rsidR="00116DB2" w:rsidRDefault="00116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286367A"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C43B7E">
      <w:rPr>
        <w:rFonts w:ascii="Arial" w:hAnsi="Arial"/>
        <w:b/>
        <w:noProof/>
        <w:sz w:val="18"/>
        <w:lang w:eastAsia="en-GB"/>
      </w:rPr>
      <w:t>9</w:t>
    </w:r>
    <w:r w:rsidRPr="00FF4809">
      <w:rPr>
        <w:rFonts w:ascii="Arial" w:hAnsi="Arial"/>
        <w:b/>
        <w:noProof/>
        <w:sz w:val="18"/>
        <w:lang w:eastAsia="en-GB"/>
      </w:rPr>
      <w:t>.</w:t>
    </w:r>
    <w:r w:rsidR="003915FD">
      <w:rPr>
        <w:rFonts w:ascii="Arial" w:hAnsi="Arial"/>
        <w:b/>
        <w:noProof/>
        <w:sz w:val="18"/>
        <w:lang w:eastAsia="en-GB"/>
      </w:rPr>
      <w:t>3</w:t>
    </w:r>
    <w:r w:rsidRPr="00FF4809">
      <w:rPr>
        <w:rFonts w:ascii="Arial" w:hAnsi="Arial"/>
        <w:b/>
        <w:noProof/>
        <w:sz w:val="18"/>
        <w:lang w:eastAsia="en-GB"/>
      </w:rPr>
      <w:t>.0 (202</w:t>
    </w:r>
    <w:r w:rsidR="00C039F8">
      <w:rPr>
        <w:rFonts w:ascii="Arial" w:hAnsi="Arial"/>
        <w:b/>
        <w:noProof/>
        <w:sz w:val="18"/>
        <w:lang w:eastAsia="en-GB"/>
      </w:rPr>
      <w:t>5</w:t>
    </w:r>
    <w:r w:rsidRPr="00FF4809">
      <w:rPr>
        <w:rFonts w:ascii="Arial" w:hAnsi="Arial"/>
        <w:b/>
        <w:noProof/>
        <w:sz w:val="18"/>
        <w:lang w:eastAsia="en-GB"/>
      </w:rPr>
      <w:t>-</w:t>
    </w:r>
    <w:r w:rsidR="00C039F8">
      <w:rPr>
        <w:rFonts w:ascii="Arial" w:hAnsi="Arial"/>
        <w:b/>
        <w:noProof/>
        <w:sz w:val="18"/>
        <w:lang w:eastAsia="en-GB"/>
      </w:rPr>
      <w:t>0</w:t>
    </w:r>
    <w:r w:rsidR="003915FD">
      <w:rPr>
        <w:rFonts w:ascii="Arial" w:hAnsi="Arial"/>
        <w:b/>
        <w:noProof/>
        <w:sz w:val="18"/>
        <w:lang w:eastAsia="en-GB"/>
      </w:rPr>
      <w:t>9</w:t>
    </w:r>
    <w:r w:rsidRPr="00FF4809">
      <w:rPr>
        <w:rFonts w:ascii="Arial" w:hAnsi="Arial"/>
        <w:b/>
        <w:noProof/>
        <w:sz w:val="18"/>
        <w:lang w:eastAsia="en-GB"/>
      </w:rPr>
      <w:t>)</w:t>
    </w:r>
  </w:p>
  <w:p w14:paraId="7287AB1E" w14:textId="0D372BC3"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C43B7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4288</TotalTime>
  <Pages>21</Pages>
  <Words>5880</Words>
  <Characters>38567</Characters>
  <Application>Microsoft Office Word</Application>
  <DocSecurity>0</DocSecurity>
  <Lines>321</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1668</cp:revision>
  <cp:lastPrinted>2019-02-25T14:05:00Z</cp:lastPrinted>
  <dcterms:created xsi:type="dcterms:W3CDTF">2021-12-22T15:46:00Z</dcterms:created>
  <dcterms:modified xsi:type="dcterms:W3CDTF">2025-10-03T09:07:00Z</dcterms:modified>
</cp:coreProperties>
</file>