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lastRenderedPageBreak/>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44FDD541"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r>
        <w:rPr>
          <w:rFonts w:ascii="Arial" w:hAnsi="Arial"/>
          <w:sz w:val="32"/>
        </w:rPr>
        <w:t>Void</w:t>
      </w:r>
    </w:p>
    <w:p w14:paraId="46E4C699" w14:textId="58EAF46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t>Void</w:t>
      </w:r>
    </w:p>
    <w:p w14:paraId="51A3A7A2" w14:textId="7F70EDDA" w:rsidR="001B60B6" w:rsidRPr="008B3CA7" w:rsidRDefault="001B60B6" w:rsidP="001B60B6"/>
    <w:p w14:paraId="0E62D9B5" w14:textId="2A61CAE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r>
        <w:rPr>
          <w:rFonts w:ascii="Arial" w:hAnsi="Arial"/>
          <w:sz w:val="28"/>
        </w:rPr>
        <w:t>Void</w:t>
      </w:r>
    </w:p>
    <w:p w14:paraId="0D468167" w14:textId="2F13D704" w:rsidR="001B60B6" w:rsidRPr="008B3CA7" w:rsidRDefault="001B60B6" w:rsidP="001B60B6">
      <w:pPr>
        <w:ind w:left="568" w:hanging="284"/>
      </w:pPr>
    </w:p>
    <w:p w14:paraId="64DF13F9" w14:textId="272C817B" w:rsidR="001B60B6" w:rsidRPr="008B3CA7" w:rsidRDefault="001B60B6" w:rsidP="001B60B6">
      <w:pPr>
        <w:keepNext/>
        <w:keepLines/>
        <w:spacing w:before="60"/>
        <w:jc w:val="center"/>
        <w:rPr>
          <w:rFonts w:ascii="Arial" w:hAnsi="Arial"/>
          <w:b/>
        </w:rPr>
      </w:pPr>
      <w:r w:rsidRPr="008B3CA7">
        <w:rPr>
          <w:rFonts w:ascii="Arial" w:hAnsi="Arial"/>
          <w:b/>
        </w:rPr>
        <w:t xml:space="preserve">Table A.3.13A.2-1: </w:t>
      </w:r>
      <w:r>
        <w:rPr>
          <w:rFonts w:ascii="Arial" w:hAnsi="Arial"/>
          <w:b/>
          <w:lang w:eastAsia="zh-CN"/>
        </w:rPr>
        <w:t>Void</w:t>
      </w:r>
    </w:p>
    <w:p w14:paraId="29D1AD6B" w14:textId="77777777" w:rsidR="001B60B6" w:rsidRPr="008B3CA7" w:rsidRDefault="001B60B6" w:rsidP="001B60B6"/>
    <w:p w14:paraId="6BF69BF0" w14:textId="71701B0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r>
        <w:rPr>
          <w:rFonts w:ascii="Arial" w:hAnsi="Arial"/>
          <w:sz w:val="28"/>
        </w:rPr>
        <w:t>Void</w:t>
      </w:r>
    </w:p>
    <w:p w14:paraId="7D47FFFF" w14:textId="1C55C718" w:rsidR="001B60B6" w:rsidRPr="008B3CA7" w:rsidRDefault="001B60B6" w:rsidP="001B60B6">
      <w:pPr>
        <w:ind w:left="568" w:hanging="284"/>
      </w:pPr>
    </w:p>
    <w:p w14:paraId="4E34C77B" w14:textId="21C398F5" w:rsidR="001B60B6" w:rsidRPr="008B3CA7" w:rsidRDefault="001B60B6" w:rsidP="001B60B6">
      <w:pPr>
        <w:keepNext/>
        <w:keepLines/>
        <w:spacing w:before="60"/>
        <w:jc w:val="center"/>
        <w:rPr>
          <w:rFonts w:ascii="Arial" w:hAnsi="Arial"/>
          <w:b/>
          <w:lang w:eastAsia="zh-CN"/>
        </w:rPr>
      </w:pPr>
      <w:r w:rsidRPr="008B3CA7">
        <w:rPr>
          <w:rFonts w:ascii="Arial" w:hAnsi="Arial"/>
          <w:b/>
        </w:rPr>
        <w:t xml:space="preserve">Table A.3.13A.3-1: </w:t>
      </w:r>
      <w:r>
        <w:rPr>
          <w:rFonts w:ascii="Arial" w:hAnsi="Arial"/>
          <w:b/>
          <w:lang w:eastAsia="zh-CN"/>
        </w:rPr>
        <w:t>Void</w:t>
      </w:r>
    </w:p>
    <w:p w14:paraId="121FAE5A" w14:textId="77777777" w:rsidR="001B60B6" w:rsidRPr="008B3CA7" w:rsidRDefault="001B60B6" w:rsidP="001B60B6"/>
    <w:p w14:paraId="64706233" w14:textId="67CFB7C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r>
        <w:rPr>
          <w:rFonts w:ascii="Arial" w:hAnsi="Arial"/>
          <w:sz w:val="28"/>
        </w:rPr>
        <w:t>Void</w:t>
      </w:r>
    </w:p>
    <w:p w14:paraId="6FC35537" w14:textId="50D59C61" w:rsidR="001B60B6" w:rsidRPr="008B3CA7" w:rsidRDefault="001B60B6" w:rsidP="001B60B6">
      <w:pPr>
        <w:ind w:left="568" w:hanging="284"/>
      </w:pPr>
    </w:p>
    <w:p w14:paraId="33A8FFB7" w14:textId="14F9FF8B" w:rsidR="001B60B6" w:rsidRPr="008B3CA7" w:rsidRDefault="001B60B6" w:rsidP="001B60B6">
      <w:pPr>
        <w:keepNext/>
        <w:keepLines/>
        <w:spacing w:before="60"/>
        <w:jc w:val="center"/>
        <w:rPr>
          <w:rFonts w:ascii="Arial" w:hAnsi="Arial"/>
          <w:b/>
        </w:rPr>
      </w:pPr>
      <w:r w:rsidRPr="008B3CA7">
        <w:rPr>
          <w:rFonts w:ascii="Arial" w:hAnsi="Arial"/>
          <w:b/>
        </w:rPr>
        <w:t xml:space="preserve">Table A.3.13A.4-1: </w:t>
      </w:r>
      <w:r>
        <w:rPr>
          <w:rFonts w:ascii="Arial" w:hAnsi="Arial"/>
          <w:b/>
          <w:lang w:eastAsia="zh-CN"/>
        </w:rPr>
        <w:t>Void</w:t>
      </w:r>
    </w:p>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lastRenderedPageBreak/>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lastRenderedPageBreak/>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lastRenderedPageBreak/>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lastRenderedPageBreak/>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861BD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0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5BB1" w14:textId="77777777" w:rsidR="008151C4" w:rsidRDefault="008151C4" w:rsidP="00867DC3">
      <w:pPr>
        <w:spacing w:after="0"/>
      </w:pPr>
      <w:r>
        <w:separator/>
      </w:r>
    </w:p>
  </w:endnote>
  <w:endnote w:type="continuationSeparator" w:id="0">
    <w:p w14:paraId="13361261" w14:textId="77777777" w:rsidR="008151C4" w:rsidRDefault="008151C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B3A4" w14:textId="77777777" w:rsidR="00861BDB" w:rsidRDefault="00861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DE5EF95" w:rsidR="00490BE5" w:rsidRDefault="00861BD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A777" w14:textId="77777777" w:rsidR="00861BDB" w:rsidRDefault="00861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5CFAB" w14:textId="77777777" w:rsidR="008151C4" w:rsidRDefault="008151C4" w:rsidP="00867DC3">
      <w:pPr>
        <w:spacing w:after="0"/>
      </w:pPr>
      <w:r>
        <w:separator/>
      </w:r>
    </w:p>
  </w:footnote>
  <w:footnote w:type="continuationSeparator" w:id="0">
    <w:p w14:paraId="7D6908B9" w14:textId="77777777" w:rsidR="008151C4" w:rsidRDefault="008151C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B9526" w14:textId="77777777" w:rsidR="00861BDB" w:rsidRDefault="00861B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EndPr/>
    <w:sdtContent>
      <w:p w14:paraId="7F3C684D" w14:textId="4CBB3BE5" w:rsidR="00DF28F6" w:rsidRPr="00512A44" w:rsidRDefault="00861BDB" w:rsidP="00DF28F6">
        <w:pPr>
          <w:framePr w:h="284" w:hRule="exact" w:wrap="around" w:vAnchor="text" w:hAnchor="margin" w:xAlign="right" w:y="1"/>
          <w:rPr>
            <w:rFonts w:ascii="Arial" w:hAnsi="Arial" w:cs="Arial"/>
            <w:b/>
            <w:sz w:val="18"/>
            <w:szCs w:val="18"/>
            <w:lang w:val="sv-FI"/>
          </w:rPr>
        </w:pPr>
        <w:r>
          <w:rPr>
            <w:rFonts w:ascii="Arial" w:hAnsi="Arial"/>
            <w:b/>
            <w:noProof/>
            <w:sz w:val="18"/>
          </w:rPr>
          <w:t>3GPP TS 38.133 V17.19.0 (2025-09)</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5FF7" w14:textId="77777777" w:rsidR="00861BDB" w:rsidRDefault="00861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493D"/>
    <w:rsid w:val="00156326"/>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2E00"/>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1C4"/>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BDB"/>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D37"/>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16FA"/>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139</Pages>
  <Words>36695</Words>
  <Characters>209163</Characters>
  <Application>Microsoft Office Word</Application>
  <DocSecurity>0</DocSecurity>
  <Lines>1743</Lines>
  <Paragraphs>490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439</cp:revision>
  <dcterms:created xsi:type="dcterms:W3CDTF">2021-06-24T13:08:00Z</dcterms:created>
  <dcterms:modified xsi:type="dcterms:W3CDTF">2025-10-03T20:59:00Z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