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48DB3B2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EE56D1">
              <w:t>1</w:t>
            </w:r>
            <w:r w:rsidR="00EE56D1">
              <w:rPr>
                <w:rFonts w:hint="eastAsia"/>
                <w:lang w:eastAsia="zh-CN"/>
              </w:rPr>
              <w:t>9</w:t>
            </w:r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EE56D1">
              <w:rPr>
                <w:sz w:val="32"/>
              </w:rPr>
              <w:t>0</w:t>
            </w:r>
            <w:r w:rsidR="00EE56D1">
              <w:rPr>
                <w:rFonts w:hint="eastAsia"/>
                <w:sz w:val="32"/>
                <w:lang w:eastAsia="zh-CN"/>
              </w:rPr>
              <w:t>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B6F6BD7" w14:textId="77777777" w:rsidR="00DD065E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lang w:val="en-US"/>
        </w:rPr>
        <w:fldChar w:fldCharType="begin" w:fldLock="1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DD065E">
        <w:rPr>
          <w:noProof/>
        </w:rPr>
        <w:t>Foreword</w:t>
      </w:r>
      <w:r w:rsidR="00DD065E">
        <w:rPr>
          <w:noProof/>
        </w:rPr>
        <w:tab/>
        <w:t>119</w:t>
      </w:r>
    </w:p>
    <w:p w14:paraId="6C88D35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5820D8A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7F25022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49D020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506C7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6D1990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8DA5E0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3C55B20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3E9B3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127</w:t>
      </w:r>
    </w:p>
    <w:p w14:paraId="63EFC7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00CC3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128</w:t>
      </w:r>
    </w:p>
    <w:p w14:paraId="351941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24FA329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2D72AF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130</w:t>
      </w:r>
    </w:p>
    <w:p w14:paraId="23B20A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0432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2BFF6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7F6B3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NE-DC</w:t>
      </w:r>
      <w:r>
        <w:rPr>
          <w:noProof/>
        </w:rPr>
        <w:tab/>
        <w:t>130</w:t>
      </w:r>
    </w:p>
    <w:p w14:paraId="4FBA5B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Number of serving carriers for </w:t>
      </w:r>
      <w:r w:rsidRPr="00CA6C8F">
        <w:rPr>
          <w:noProof/>
          <w:lang w:val="en-US" w:eastAsia="ko-KR"/>
        </w:rPr>
        <w:t>NR-DC</w:t>
      </w:r>
      <w:r>
        <w:rPr>
          <w:noProof/>
        </w:rPr>
        <w:tab/>
        <w:t>131</w:t>
      </w:r>
    </w:p>
    <w:p w14:paraId="3B51C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4BD068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131</w:t>
      </w:r>
    </w:p>
    <w:p w14:paraId="1547F4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SDL bands</w:t>
      </w:r>
      <w:r>
        <w:rPr>
          <w:noProof/>
        </w:rPr>
        <w:tab/>
        <w:t>131</w:t>
      </w:r>
    </w:p>
    <w:p w14:paraId="046AF9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170208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441D6F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384C32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2A37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14A4F9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132</w:t>
      </w:r>
    </w:p>
    <w:p w14:paraId="1810E1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132</w:t>
      </w:r>
    </w:p>
    <w:p w14:paraId="5AA501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072E72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1BE7DE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294C72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74C446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8D9C0AF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44C1CA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973EB3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4F138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134</w:t>
      </w:r>
    </w:p>
    <w:p w14:paraId="3A8853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134</w:t>
      </w:r>
    </w:p>
    <w:p w14:paraId="1AF93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66921D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0E8BBA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217C78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3F2CDB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36E074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5BE182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755A3C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</w:t>
      </w:r>
      <w:r w:rsidRPr="00CA6C8F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21C94B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42732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6820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558B15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53C27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678CDD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220D40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71637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0FB3E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0352D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1D138A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11C508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4EE411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1E6D5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311D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3E127DB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666D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166</w:t>
      </w:r>
    </w:p>
    <w:p w14:paraId="0B2D4C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166</w:t>
      </w:r>
    </w:p>
    <w:p w14:paraId="63E67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1B004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73A4B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0739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3D5F0A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21CD3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26D752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2D7A9A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537B3F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172</w:t>
      </w:r>
    </w:p>
    <w:p w14:paraId="3A4751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172</w:t>
      </w:r>
    </w:p>
    <w:p w14:paraId="5D20B4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4AABBE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39B7B3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576C2E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6C334C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071675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03A08A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0E2F9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5E9A0D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6FC28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22982F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436C63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302DC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184</w:t>
      </w:r>
    </w:p>
    <w:p w14:paraId="66F40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B308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50339F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78BEE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7E50C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7BBE7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5404AD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5273C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FACA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5E0421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5F95F7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174506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4E163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4664C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22EEB9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3B6194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2984D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691456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4C394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4C7E5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24F60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DA284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2EAFB0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25075C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26647D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782AA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18496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523FF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7AB664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424809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60AA6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04FC56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F988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7A9E4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24A736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3DF1B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7C3372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5CB06A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212</w:t>
      </w:r>
    </w:p>
    <w:p w14:paraId="76F209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213</w:t>
      </w:r>
    </w:p>
    <w:p w14:paraId="3E565C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121D4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08CC8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29C2B4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2D8DF9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3A9FD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22425D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671A21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4.2C.2.</w:t>
      </w:r>
      <w:r w:rsidRPr="00CA6C8F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Measurements of int</w:t>
      </w:r>
      <w:r w:rsidRPr="00CA6C8F">
        <w:rPr>
          <w:rFonts w:eastAsia="DengXian"/>
          <w:noProof/>
          <w:lang w:val="en-US"/>
        </w:rPr>
        <w:t>er</w:t>
      </w:r>
      <w:r w:rsidRPr="00CA6C8F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7096DF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05028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463ED0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72E402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30336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3FA69B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5B291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5E812F8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1D0830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E4985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45815F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0F40F6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4A44EB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511E6D9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175F90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224</w:t>
      </w:r>
    </w:p>
    <w:p w14:paraId="482CCE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224</w:t>
      </w:r>
    </w:p>
    <w:p w14:paraId="79F6E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0F925F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7D563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FC007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34DAE94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4D33BF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55439D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E07B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817A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2F39E6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5B48F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18E6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53D4AC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20EAB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68D3E8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2484F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1B242A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55870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37C267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37F91F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6B4190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D4AEE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4EA16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20C5C8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5EA13B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6A6F24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44C5A7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6DB262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6F7C2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0A228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6AD1E1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10D06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27452A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386A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0D66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3D53CA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29935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5A9ED4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1A3E3F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6116E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47DEF3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4F3C3D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551876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684822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482C9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8873B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27011A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706A1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FF5D5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051CC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3C513D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13BC40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3811D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E8DCD5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410B7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7027C2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404D10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678FD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142B7E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63A550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7FE29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C9AF2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6F5A4D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65BE0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3DC130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378189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7F724B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5EBDA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2C9DC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3BA2103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5355B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19C795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18D136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D1219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A564E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4C121A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D8F6EF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Inactive Mode CA/DC Measurements</w:t>
      </w:r>
      <w:r>
        <w:rPr>
          <w:noProof/>
        </w:rPr>
        <w:tab/>
        <w:t>246</w:t>
      </w:r>
    </w:p>
    <w:p w14:paraId="32A040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 w:eastAsia="ko-KR"/>
        </w:rPr>
        <w:t>Introduction</w:t>
      </w:r>
      <w:r>
        <w:rPr>
          <w:noProof/>
        </w:rPr>
        <w:tab/>
        <w:t>246</w:t>
      </w:r>
    </w:p>
    <w:p w14:paraId="48E7F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246</w:t>
      </w:r>
    </w:p>
    <w:p w14:paraId="05F9B8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581D24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710B02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E5F42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3773E9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74C30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79B21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3FCE50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68F18E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16067A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118C4E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4EA0E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0D756F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6D4346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48FD6D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D6BBF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6997B4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BF0F1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655FD9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292710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5AB605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140183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2D9C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05D39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229F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654EA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16B9C4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6FB90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753ED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59C4CB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6DCEC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30B0E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0D0A36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5BD9F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5067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732C3B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02F331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46D04E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4051544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0B1BED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9707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BB32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29EC1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F8058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39C6C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A5061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18A75A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75738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181D2FC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32BFA2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7CD404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263</w:t>
      </w:r>
    </w:p>
    <w:p w14:paraId="6CAF5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DDF4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1AF3B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13432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123C6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31849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78DD0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936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7FFBA3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73BCE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1FD7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2E7DE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453F8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546DC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267</w:t>
      </w:r>
    </w:p>
    <w:p w14:paraId="12EB7D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6F4AC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22B617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3EA6B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1BFC8D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42CF2C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20E7E8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7BD60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DADCB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DAPS Handover</w:t>
      </w:r>
      <w:r>
        <w:rPr>
          <w:noProof/>
        </w:rPr>
        <w:tab/>
        <w:t>269</w:t>
      </w:r>
    </w:p>
    <w:p w14:paraId="6F5A7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7B91F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2AF461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C5FDC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04A5D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8FC58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33D29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31FB2E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0C24D4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7BE87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2173C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Conditional Handover</w:t>
      </w:r>
      <w:r>
        <w:rPr>
          <w:noProof/>
        </w:rPr>
        <w:tab/>
        <w:t>274</w:t>
      </w:r>
    </w:p>
    <w:p w14:paraId="71C7DE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1BB667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3FB996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4DC2AF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40E351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6BBFC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37FA8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0EA61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AA2E0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35790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with PSCell</w:t>
      </w:r>
      <w:r>
        <w:rPr>
          <w:noProof/>
        </w:rPr>
        <w:tab/>
        <w:t>277</w:t>
      </w:r>
    </w:p>
    <w:p w14:paraId="7F8117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166FC5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5909A8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6284F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33DD9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6BBD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3FE198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4CAF7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6.1.</w:t>
      </w:r>
      <w:r w:rsidRPr="00CA6C8F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02E4DB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20C5A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58BE85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0180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55E10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356660C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6</w:t>
      </w:r>
      <w:r w:rsidRPr="00CA6C8F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283</w:t>
      </w:r>
    </w:p>
    <w:p w14:paraId="339AD9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283</w:t>
      </w:r>
    </w:p>
    <w:p w14:paraId="569F99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3E1CF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48F195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77004A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614560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283</w:t>
      </w:r>
    </w:p>
    <w:p w14:paraId="3D8A27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283</w:t>
      </w:r>
    </w:p>
    <w:p w14:paraId="7828B8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4D2DB3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6D3B7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1DB4E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color w:val="000000" w:themeColor="text1"/>
        </w:rPr>
        <w:t>Interruption time</w:t>
      </w:r>
      <w:r>
        <w:rPr>
          <w:noProof/>
        </w:rPr>
        <w:tab/>
        <w:t>283</w:t>
      </w:r>
    </w:p>
    <w:p w14:paraId="412A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19E7DE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6F4F14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47DB5A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4527B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F8A5B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19EA02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416679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NR </w:t>
      </w:r>
      <w:r w:rsidRPr="00CA6C8F">
        <w:rPr>
          <w:noProof/>
          <w:lang w:val="en-US"/>
        </w:rPr>
        <w:t xml:space="preserve">SAN </w:t>
      </w:r>
      <w:r w:rsidRPr="00CA6C8F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34A02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93F9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3797A3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F6BB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7247A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</w:t>
      </w:r>
      <w:r w:rsidRPr="00CA6C8F">
        <w:rPr>
          <w:noProof/>
          <w:lang w:val="en-US"/>
        </w:rPr>
        <w:t xml:space="preserve"> SAN</w:t>
      </w:r>
      <w:r w:rsidRPr="00CA6C8F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288</w:t>
      </w:r>
    </w:p>
    <w:p w14:paraId="41425E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A3121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39DB6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320DFF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E0F6D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10D84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53F8940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025433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</w:t>
      </w:r>
      <w:r>
        <w:rPr>
          <w:noProof/>
        </w:rPr>
        <w:tab/>
        <w:t>290</w:t>
      </w:r>
    </w:p>
    <w:p w14:paraId="735416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7BE049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6668CA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5D2939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119BD8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22CB7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73DCD0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946F8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NR Handover to other RATs</w:t>
      </w:r>
      <w:r>
        <w:rPr>
          <w:noProof/>
        </w:rPr>
        <w:tab/>
        <w:t>294</w:t>
      </w:r>
    </w:p>
    <w:p w14:paraId="32C84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– E-UTRAN Handover</w:t>
      </w:r>
      <w:r>
        <w:rPr>
          <w:noProof/>
        </w:rPr>
        <w:tab/>
        <w:t>294</w:t>
      </w:r>
    </w:p>
    <w:p w14:paraId="489ED7C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10C934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</w:rPr>
        <w:tab/>
        <w:t>294</w:t>
      </w:r>
    </w:p>
    <w:p w14:paraId="11DCD9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294</w:t>
      </w:r>
    </w:p>
    <w:p w14:paraId="608203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294</w:t>
      </w:r>
    </w:p>
    <w:p w14:paraId="76D4E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6083F2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RRC Re-establishment with CCA</w:t>
      </w:r>
      <w:r>
        <w:rPr>
          <w:noProof/>
        </w:rPr>
        <w:tab/>
        <w:t>296</w:t>
      </w:r>
    </w:p>
    <w:p w14:paraId="40FF06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296</w:t>
      </w:r>
    </w:p>
    <w:p w14:paraId="12AAB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296</w:t>
      </w:r>
    </w:p>
    <w:p w14:paraId="3AD47A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046AF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16E14F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298</w:t>
      </w:r>
    </w:p>
    <w:p w14:paraId="5CA26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5E0ACB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</w:t>
      </w:r>
      <w:r>
        <w:rPr>
          <w:noProof/>
        </w:rPr>
        <w:tab/>
        <w:t>299</w:t>
      </w:r>
    </w:p>
    <w:p w14:paraId="5F2467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2B333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299</w:t>
      </w:r>
    </w:p>
    <w:p w14:paraId="7FD272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477E8B1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CAB947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3D6AF37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4B0B077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0129C4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3A5901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3A0C9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4A4BAA7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3D76A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A111D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4D9690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2421A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301</w:t>
      </w:r>
    </w:p>
    <w:p w14:paraId="3B2876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1A54CF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42A0A4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27DEDC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BCF7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1BBBEB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2A90C4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0ED527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2634F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56F3EE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303</w:t>
      </w:r>
    </w:p>
    <w:p w14:paraId="671EB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303</w:t>
      </w:r>
    </w:p>
    <w:p w14:paraId="204290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34B494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0EAA90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407B934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5FCF0C3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2514CE5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2A3C74B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6C5732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684003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7AD8A0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63A11D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36F1B2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306</w:t>
      </w:r>
    </w:p>
    <w:p w14:paraId="715936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068BF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432B10F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6637AFF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167A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017E3F6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63533A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0B0364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1C226A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6F62E6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308</w:t>
      </w:r>
    </w:p>
    <w:p w14:paraId="40218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60CA37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309</w:t>
      </w:r>
    </w:p>
    <w:p w14:paraId="48B09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3A5B28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56302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119A0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5CBB0A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0E9C2D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CA6C8F">
        <w:rPr>
          <w:rFonts w:eastAsia="Malgun Gothic"/>
          <w:noProof/>
        </w:rPr>
        <w:t>RedCap</w:t>
      </w:r>
      <w:r>
        <w:rPr>
          <w:noProof/>
        </w:rPr>
        <w:tab/>
        <w:t>312</w:t>
      </w:r>
    </w:p>
    <w:p w14:paraId="18898A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312</w:t>
      </w:r>
    </w:p>
    <w:p w14:paraId="6F9F6A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51C6F8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592D2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3414EE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1FC89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7027D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312</w:t>
      </w:r>
    </w:p>
    <w:p w14:paraId="44C6C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313</w:t>
      </w:r>
    </w:p>
    <w:p w14:paraId="1950F2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51811F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61982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314</w:t>
      </w:r>
    </w:p>
    <w:p w14:paraId="2536DA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314</w:t>
      </w:r>
    </w:p>
    <w:p w14:paraId="4464C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692C9C1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F6C04F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E07CBA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2C1BAD0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3CCA32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33FC3D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6EDA18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3FFD6F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8B55B3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607827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7CA2E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316</w:t>
      </w:r>
    </w:p>
    <w:p w14:paraId="11DC0B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41AC60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0CECA8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6E02C32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B04C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02060A3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3CC257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06AFA8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BD18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6.2</w:t>
      </w:r>
      <w:r w:rsidRPr="00CA6C8F">
        <w:rPr>
          <w:noProof/>
          <w:lang w:val="en-US"/>
        </w:rPr>
        <w:t>C</w:t>
      </w:r>
      <w:r w:rsidRPr="00CA6C8F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SA: RRC Connection Release with Redirection</w:t>
      </w:r>
      <w:r w:rsidRPr="00CA6C8F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50C59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47F616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6DA89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48C84A0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46CBEE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188921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5FD161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7EA0A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7454D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77156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0BD858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05CBD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784CB7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23937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5812DD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66D0F3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790EC2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4637FE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6D2BB6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410A7D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A7412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61E8954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32B42A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4C1CD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59FDE4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7C333E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54EA78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420B6C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4B5BA5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5EA57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5A27F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49CB0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0DF2C5A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35945B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78DB9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30FE3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39253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F91C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373C69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39F81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392C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0B6E5C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3EC3E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39200C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D87E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0290C52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329</w:t>
      </w:r>
    </w:p>
    <w:p w14:paraId="06E93E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329</w:t>
      </w:r>
    </w:p>
    <w:p w14:paraId="3D2262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329</w:t>
      </w:r>
    </w:p>
    <w:p w14:paraId="6B28C8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330</w:t>
      </w:r>
    </w:p>
    <w:p w14:paraId="16A9D0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0BBD2A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</w:t>
      </w:r>
      <w:r w:rsidRPr="00CA6C8F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331</w:t>
      </w:r>
    </w:p>
    <w:p w14:paraId="731A60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331</w:t>
      </w:r>
    </w:p>
    <w:p w14:paraId="55F3DB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332</w:t>
      </w:r>
    </w:p>
    <w:p w14:paraId="0749B2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7.5.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332</w:t>
      </w:r>
    </w:p>
    <w:p w14:paraId="31556FB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333</w:t>
      </w:r>
    </w:p>
    <w:p w14:paraId="35AAF0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333</w:t>
      </w:r>
    </w:p>
    <w:p w14:paraId="79E7D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333</w:t>
      </w:r>
    </w:p>
    <w:p w14:paraId="4D9D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334</w:t>
      </w:r>
    </w:p>
    <w:p w14:paraId="32C502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AFC23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335</w:t>
      </w:r>
    </w:p>
    <w:p w14:paraId="45D802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336</w:t>
      </w:r>
    </w:p>
    <w:p w14:paraId="0AD69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336</w:t>
      </w:r>
    </w:p>
    <w:p w14:paraId="654E6B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7.6.</w:t>
      </w:r>
      <w:r w:rsidRPr="00CA6C8F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CA6C8F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336</w:t>
      </w:r>
    </w:p>
    <w:p w14:paraId="0C79BA6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34F01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79681A9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29D0C6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966BB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05416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852CE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5BC3C98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11666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3673A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3A377B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7D7953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27421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2C247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F1AEC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16E87C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6FF460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D2C8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DAF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0DF3FC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643315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6BF72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49892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2EF8DC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1C1F6E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CEA0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3893BC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16A14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43ABCD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30F898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4C05D6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6F55D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5E13AE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40F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46CAE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717699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6DEDD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57E5F2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2B92D0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3A57F3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5B1D229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7C4EA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285F3C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68B281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30CFD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446CB3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19351D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25C35A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526AC4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650C23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1DCBB4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2AEAF8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350B3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1A0D55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0C91F2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561CD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2B7E5D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9D9C8D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22FACF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F825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6CBD56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A82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6C08C5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278F17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775FD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48B6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32CF3F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53B779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0B015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3E398A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4083A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16B979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4873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3194CB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378</w:t>
      </w:r>
    </w:p>
    <w:p w14:paraId="3459DB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378</w:t>
      </w:r>
    </w:p>
    <w:p w14:paraId="764381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16BB6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EE8F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3B75BD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2EF73E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E31C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3699BA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4283677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46259C9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2BF554E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7DC7DC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77648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7D55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7EF756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1BE74B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3290996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7058CC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9A3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252088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C247D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4EE867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44D04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0665B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071B27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37CD3F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580D120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087909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267FC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0E44B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7C9EB8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701273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0EDDB2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6A1A8E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7E3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F867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6475D6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17BFF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3AC081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063D2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73330A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082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7A086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2FAB2B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54AC7E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7870B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16D3ED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5B4BB5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028C17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537FC8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683ACC2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32B80C1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59B42F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708BA8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38C4BE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6EC88D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EF476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237580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6DBC6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70955E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407</w:t>
      </w:r>
    </w:p>
    <w:p w14:paraId="2D63F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6FE436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408</w:t>
      </w:r>
    </w:p>
    <w:p w14:paraId="21183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3A144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37DC0B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0FC3D7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672867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142191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66CAAC4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083F3C1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CF014B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157A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3AC90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4DB1B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35AA3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E495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DEE8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0288A9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FE35E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415</w:t>
      </w:r>
    </w:p>
    <w:p w14:paraId="609F7F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61F1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416</w:t>
      </w:r>
    </w:p>
    <w:p w14:paraId="0E756B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49AFA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71C0C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0B408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419</w:t>
      </w:r>
    </w:p>
    <w:p w14:paraId="460C06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566C4E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420</w:t>
      </w:r>
    </w:p>
    <w:p w14:paraId="14082D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18BB7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BC9C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6751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422</w:t>
      </w:r>
    </w:p>
    <w:p w14:paraId="44717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4F33D5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12889E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423</w:t>
      </w:r>
    </w:p>
    <w:p w14:paraId="1E3127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5EBC13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70402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425</w:t>
      </w:r>
    </w:p>
    <w:p w14:paraId="676A9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7F5102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426</w:t>
      </w:r>
    </w:p>
    <w:p w14:paraId="61EA31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7084D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427</w:t>
      </w:r>
    </w:p>
    <w:p w14:paraId="33423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Interruptions at fast SCell activation</w:t>
      </w:r>
      <w:r>
        <w:rPr>
          <w:noProof/>
        </w:rPr>
        <w:tab/>
        <w:t>428</w:t>
      </w:r>
    </w:p>
    <w:p w14:paraId="0F1B4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24DB67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429</w:t>
      </w:r>
    </w:p>
    <w:p w14:paraId="10255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8.2.4.2.18 Interruptions during RLM</w:t>
      </w:r>
      <w:r w:rsidRPr="00CA6C8F">
        <w:rPr>
          <w:rFonts w:cs="Arial"/>
          <w:noProof/>
          <w:lang w:val="en-US"/>
        </w:rPr>
        <w:t xml:space="preserve">/BFD </w:t>
      </w:r>
      <w:r w:rsidRPr="00CA6C8F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0461F4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3CE8ED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4EE48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30529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6B3239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430</w:t>
      </w:r>
    </w:p>
    <w:p w14:paraId="00CABB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430</w:t>
      </w:r>
    </w:p>
    <w:p w14:paraId="7C784A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2DD9A3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430</w:t>
      </w:r>
    </w:p>
    <w:p w14:paraId="11730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04B74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435</w:t>
      </w:r>
    </w:p>
    <w:p w14:paraId="069870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437</w:t>
      </w:r>
    </w:p>
    <w:p w14:paraId="211E16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438</w:t>
      </w:r>
    </w:p>
    <w:p w14:paraId="1A411F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442</w:t>
      </w:r>
    </w:p>
    <w:p w14:paraId="4F5236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443</w:t>
      </w:r>
    </w:p>
    <w:p w14:paraId="1FF27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444</w:t>
      </w:r>
    </w:p>
    <w:p w14:paraId="34A315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445</w:t>
      </w:r>
    </w:p>
    <w:p w14:paraId="6F6E9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3</w:t>
      </w:r>
      <w:r w:rsidRPr="00CA6C8F">
        <w:rPr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00900A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</w:t>
      </w:r>
      <w:r>
        <w:rPr>
          <w:noProof/>
        </w:rPr>
        <w:tab/>
        <w:t>450</w:t>
      </w:r>
    </w:p>
    <w:p w14:paraId="30FA7E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SCell Deactivation Delay Requirement for Activated </w:t>
      </w:r>
      <w:r w:rsidRPr="00CA6C8F">
        <w:rPr>
          <w:noProof/>
          <w:lang w:val="en-US" w:eastAsia="zh-TW"/>
        </w:rPr>
        <w:t xml:space="preserve">PUCCH </w:t>
      </w:r>
      <w:r w:rsidRPr="00CA6C8F">
        <w:rPr>
          <w:noProof/>
          <w:lang w:val="en-US"/>
        </w:rPr>
        <w:t>SCell with Multiple Downlink SCells</w:t>
      </w:r>
      <w:r>
        <w:rPr>
          <w:noProof/>
        </w:rPr>
        <w:tab/>
        <w:t>450</w:t>
      </w:r>
    </w:p>
    <w:p w14:paraId="14DAEC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2DA514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453</w:t>
      </w:r>
    </w:p>
    <w:p w14:paraId="3105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3DB76B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0AEB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458</w:t>
      </w:r>
    </w:p>
    <w:p w14:paraId="0961D0C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08927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762847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024E46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1004471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459</w:t>
      </w:r>
    </w:p>
    <w:p w14:paraId="0F2933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A9FF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460</w:t>
      </w:r>
    </w:p>
    <w:p w14:paraId="25E93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7FD36C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CFDD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461</w:t>
      </w:r>
    </w:p>
    <w:p w14:paraId="61B936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464</w:t>
      </w:r>
    </w:p>
    <w:p w14:paraId="197E91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27AFFB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25439F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E5B1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466</w:t>
      </w:r>
    </w:p>
    <w:p w14:paraId="76C9A2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307975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3E9567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471</w:t>
      </w:r>
    </w:p>
    <w:p w14:paraId="04B1A9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472</w:t>
      </w:r>
    </w:p>
    <w:p w14:paraId="2EBF2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E16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472</w:t>
      </w:r>
    </w:p>
    <w:p w14:paraId="3F452B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475</w:t>
      </w:r>
    </w:p>
    <w:p w14:paraId="5BA48E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475</w:t>
      </w:r>
    </w:p>
    <w:p w14:paraId="52EB3E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25BD24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643E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512B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479</w:t>
      </w:r>
    </w:p>
    <w:p w14:paraId="1CD884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479</w:t>
      </w:r>
    </w:p>
    <w:p w14:paraId="396AFB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582FAD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480</w:t>
      </w:r>
    </w:p>
    <w:p w14:paraId="380D8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7A4742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1ACC0A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481</w:t>
      </w:r>
    </w:p>
    <w:p w14:paraId="20B874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481</w:t>
      </w:r>
    </w:p>
    <w:p w14:paraId="5F6C6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481</w:t>
      </w:r>
    </w:p>
    <w:p w14:paraId="5CB64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482</w:t>
      </w:r>
    </w:p>
    <w:p w14:paraId="56DE3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482</w:t>
      </w:r>
    </w:p>
    <w:p w14:paraId="262D3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2F7597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482</w:t>
      </w:r>
    </w:p>
    <w:p w14:paraId="4D343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482</w:t>
      </w:r>
    </w:p>
    <w:p w14:paraId="682B607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483</w:t>
      </w:r>
    </w:p>
    <w:p w14:paraId="632149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0F0775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C3B78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07EEF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484</w:t>
      </w:r>
    </w:p>
    <w:p w14:paraId="20A4C9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486</w:t>
      </w:r>
    </w:p>
    <w:p w14:paraId="6CDB5A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486</w:t>
      </w:r>
    </w:p>
    <w:p w14:paraId="361BAC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 for L1 indication</w:t>
      </w:r>
      <w:r>
        <w:rPr>
          <w:noProof/>
        </w:rPr>
        <w:tab/>
        <w:t>486</w:t>
      </w:r>
    </w:p>
    <w:p w14:paraId="5EB4F2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SSB based candidate beam detection</w:t>
      </w:r>
      <w:r>
        <w:rPr>
          <w:noProof/>
        </w:rPr>
        <w:tab/>
        <w:t>487</w:t>
      </w:r>
    </w:p>
    <w:p w14:paraId="5EDA4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75C3C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Minimum requirement</w:t>
      </w:r>
      <w:r>
        <w:rPr>
          <w:noProof/>
        </w:rPr>
        <w:tab/>
        <w:t>487</w:t>
      </w:r>
    </w:p>
    <w:p w14:paraId="2881FF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489</w:t>
      </w:r>
    </w:p>
    <w:p w14:paraId="1E444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490</w:t>
      </w:r>
    </w:p>
    <w:p w14:paraId="3BC657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490</w:t>
      </w:r>
    </w:p>
    <w:p w14:paraId="430679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490</w:t>
      </w:r>
    </w:p>
    <w:p w14:paraId="6A607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</w:t>
      </w:r>
      <w:r w:rsidRPr="00CA6C8F">
        <w:rPr>
          <w:noProof/>
          <w:lang w:val="en-US" w:eastAsia="ja-JP"/>
        </w:rPr>
        <w:t>7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490</w:t>
      </w:r>
    </w:p>
    <w:p w14:paraId="111DF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490</w:t>
      </w:r>
    </w:p>
    <w:p w14:paraId="45A710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</w:t>
      </w:r>
      <w:r w:rsidRPr="00CA6C8F">
        <w:rPr>
          <w:rFonts w:eastAsiaTheme="minorEastAsia"/>
          <w:noProof/>
          <w:lang w:eastAsia="ja-JP"/>
        </w:rPr>
        <w:t>7</w:t>
      </w:r>
      <w:r w:rsidRPr="00CA6C8F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490</w:t>
      </w:r>
    </w:p>
    <w:p w14:paraId="353EA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490</w:t>
      </w:r>
    </w:p>
    <w:p w14:paraId="3FB0BD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490</w:t>
      </w:r>
    </w:p>
    <w:p w14:paraId="7A5FC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47C02C3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491</w:t>
      </w:r>
    </w:p>
    <w:p w14:paraId="326D72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2BDB0C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491</w:t>
      </w:r>
    </w:p>
    <w:p w14:paraId="0D8DA4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</w:t>
      </w:r>
      <w:r>
        <w:rPr>
          <w:noProof/>
        </w:rPr>
        <w:t>B</w:t>
      </w:r>
      <w:r w:rsidRPr="00CA6C8F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0DDDEF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</w:t>
      </w:r>
      <w:r>
        <w:rPr>
          <w:noProof/>
        </w:rPr>
        <w:t>5B</w:t>
      </w:r>
      <w:r w:rsidRPr="00CA6C8F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492</w:t>
      </w:r>
    </w:p>
    <w:p w14:paraId="1645B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493</w:t>
      </w:r>
    </w:p>
    <w:p w14:paraId="0C24E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494</w:t>
      </w:r>
    </w:p>
    <w:p w14:paraId="7F765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AA51E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2B81A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496</w:t>
      </w:r>
    </w:p>
    <w:p w14:paraId="275C7D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497</w:t>
      </w:r>
    </w:p>
    <w:p w14:paraId="22387D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498</w:t>
      </w:r>
    </w:p>
    <w:p w14:paraId="6C3856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486A34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498</w:t>
      </w:r>
    </w:p>
    <w:p w14:paraId="2D72E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500</w:t>
      </w:r>
    </w:p>
    <w:p w14:paraId="2BA0CA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500</w:t>
      </w:r>
    </w:p>
    <w:p w14:paraId="52888B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5B4A37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493861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502</w:t>
      </w:r>
    </w:p>
    <w:p w14:paraId="130D1E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503</w:t>
      </w:r>
    </w:p>
    <w:p w14:paraId="79471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8.5B.</w:t>
      </w:r>
      <w:r w:rsidRPr="00CA6C8F">
        <w:rPr>
          <w:rFonts w:eastAsia="?? ??"/>
          <w:noProof/>
          <w:lang w:eastAsia="ja-JP"/>
        </w:rPr>
        <w:t>7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503</w:t>
      </w:r>
    </w:p>
    <w:p w14:paraId="37B61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503</w:t>
      </w:r>
    </w:p>
    <w:p w14:paraId="60A10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503</w:t>
      </w:r>
    </w:p>
    <w:p w14:paraId="1D86E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504</w:t>
      </w:r>
    </w:p>
    <w:p w14:paraId="5CAB5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504</w:t>
      </w:r>
    </w:p>
    <w:p w14:paraId="33452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504</w:t>
      </w:r>
    </w:p>
    <w:p w14:paraId="7F51CD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504</w:t>
      </w:r>
    </w:p>
    <w:p w14:paraId="003813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504</w:t>
      </w:r>
    </w:p>
    <w:p w14:paraId="0247868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505</w:t>
      </w:r>
    </w:p>
    <w:p w14:paraId="0D016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A9334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505</w:t>
      </w:r>
    </w:p>
    <w:p w14:paraId="4C529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188294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648FDE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506</w:t>
      </w:r>
    </w:p>
    <w:p w14:paraId="7E45E9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507</w:t>
      </w:r>
    </w:p>
    <w:p w14:paraId="5B2ABB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17657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040846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508</w:t>
      </w:r>
    </w:p>
    <w:p w14:paraId="4C7E1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509</w:t>
      </w:r>
    </w:p>
    <w:p w14:paraId="1C91AF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509</w:t>
      </w:r>
    </w:p>
    <w:p w14:paraId="1C01C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C2E7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6D5682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510</w:t>
      </w:r>
    </w:p>
    <w:p w14:paraId="2AC83B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511</w:t>
      </w:r>
    </w:p>
    <w:p w14:paraId="5EA69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82D4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3C3FFC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512</w:t>
      </w:r>
    </w:p>
    <w:p w14:paraId="7DBA12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512</w:t>
      </w:r>
    </w:p>
    <w:p w14:paraId="667314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512</w:t>
      </w:r>
    </w:p>
    <w:p w14:paraId="67F8D9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512</w:t>
      </w:r>
    </w:p>
    <w:p w14:paraId="50CBF19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513</w:t>
      </w:r>
    </w:p>
    <w:p w14:paraId="3AFF3D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513</w:t>
      </w:r>
    </w:p>
    <w:p w14:paraId="6CE8A6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513</w:t>
      </w:r>
    </w:p>
    <w:p w14:paraId="343F04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513</w:t>
      </w:r>
    </w:p>
    <w:p w14:paraId="70A12F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513</w:t>
      </w:r>
    </w:p>
    <w:p w14:paraId="72984B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578F15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514</w:t>
      </w:r>
    </w:p>
    <w:p w14:paraId="272F57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BWP switch delay on multiple CCs</w:t>
      </w:r>
      <w:r>
        <w:rPr>
          <w:noProof/>
        </w:rPr>
        <w:tab/>
        <w:t>515</w:t>
      </w:r>
    </w:p>
    <w:p w14:paraId="5E4CD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515</w:t>
      </w:r>
    </w:p>
    <w:p w14:paraId="44A73E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517</w:t>
      </w:r>
    </w:p>
    <w:p w14:paraId="5F038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Timer based BWP switch delay on multiple CCs</w:t>
      </w:r>
      <w:r>
        <w:rPr>
          <w:noProof/>
        </w:rPr>
        <w:tab/>
        <w:t>517</w:t>
      </w:r>
    </w:p>
    <w:p w14:paraId="25F96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517</w:t>
      </w:r>
    </w:p>
    <w:p w14:paraId="6C262D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517</w:t>
      </w:r>
    </w:p>
    <w:p w14:paraId="0F9D0C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518</w:t>
      </w:r>
    </w:p>
    <w:p w14:paraId="16F34E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519</w:t>
      </w:r>
    </w:p>
    <w:p w14:paraId="0F1F0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519</w:t>
      </w:r>
    </w:p>
    <w:p w14:paraId="348FA6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519</w:t>
      </w:r>
    </w:p>
    <w:p w14:paraId="060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BWP switch delay on Consistent UL CCA recovery</w:t>
      </w:r>
      <w:r>
        <w:rPr>
          <w:noProof/>
        </w:rPr>
        <w:tab/>
        <w:t>520</w:t>
      </w:r>
    </w:p>
    <w:p w14:paraId="11C298B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520</w:t>
      </w:r>
    </w:p>
    <w:p w14:paraId="716A61E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1939B8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520</w:t>
      </w:r>
    </w:p>
    <w:p w14:paraId="566F7B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522</w:t>
      </w:r>
    </w:p>
    <w:p w14:paraId="0DD91AE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522</w:t>
      </w:r>
    </w:p>
    <w:p w14:paraId="5CE8D3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6AFA2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and timer based BWP switch delay on a single CC</w:t>
      </w:r>
      <w:r>
        <w:rPr>
          <w:noProof/>
        </w:rPr>
        <w:tab/>
        <w:t>522</w:t>
      </w:r>
    </w:p>
    <w:p w14:paraId="1A296A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BWP switch delay on a single CC</w:t>
      </w:r>
      <w:r>
        <w:rPr>
          <w:noProof/>
        </w:rPr>
        <w:tab/>
        <w:t>524</w:t>
      </w:r>
    </w:p>
    <w:p w14:paraId="41EF8A9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524</w:t>
      </w:r>
    </w:p>
    <w:p w14:paraId="1DA42E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524</w:t>
      </w:r>
    </w:p>
    <w:p w14:paraId="3E8689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524</w:t>
      </w:r>
    </w:p>
    <w:p w14:paraId="4A500E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524</w:t>
      </w:r>
    </w:p>
    <w:p w14:paraId="7C3A9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525</w:t>
      </w:r>
    </w:p>
    <w:p w14:paraId="7009460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525</w:t>
      </w:r>
    </w:p>
    <w:p w14:paraId="2ECFB9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71FE1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525</w:t>
      </w:r>
    </w:p>
    <w:p w14:paraId="3AEAFA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526</w:t>
      </w:r>
    </w:p>
    <w:p w14:paraId="638EB76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526</w:t>
      </w:r>
    </w:p>
    <w:p w14:paraId="751F8C1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64E30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526</w:t>
      </w:r>
    </w:p>
    <w:p w14:paraId="10B089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527</w:t>
      </w:r>
    </w:p>
    <w:p w14:paraId="5F8B0D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527</w:t>
      </w:r>
    </w:p>
    <w:p w14:paraId="749335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527</w:t>
      </w:r>
    </w:p>
    <w:p w14:paraId="4E7B75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PSCell Addition Delay Requirement</w:t>
      </w:r>
      <w:r>
        <w:rPr>
          <w:noProof/>
        </w:rPr>
        <w:tab/>
        <w:t>527</w:t>
      </w:r>
    </w:p>
    <w:p w14:paraId="716286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</w:t>
      </w:r>
      <w:r w:rsidRPr="00CA6C8F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6BC129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529</w:t>
      </w:r>
    </w:p>
    <w:p w14:paraId="6C5D7C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530</w:t>
      </w:r>
    </w:p>
    <w:p w14:paraId="598A9D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530</w:t>
      </w:r>
    </w:p>
    <w:p w14:paraId="35DAFB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531</w:t>
      </w:r>
    </w:p>
    <w:p w14:paraId="2CF11C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531</w:t>
      </w:r>
    </w:p>
    <w:p w14:paraId="38DF30E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switching delay with CCA</w:t>
      </w:r>
      <w:r>
        <w:rPr>
          <w:noProof/>
        </w:rPr>
        <w:tab/>
        <w:t>531</w:t>
      </w:r>
    </w:p>
    <w:p w14:paraId="6563853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10A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5FAD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TCI state</w:t>
      </w:r>
      <w:r>
        <w:rPr>
          <w:noProof/>
        </w:rPr>
        <w:tab/>
        <w:t>532</w:t>
      </w:r>
    </w:p>
    <w:p w14:paraId="736BCF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532</w:t>
      </w:r>
    </w:p>
    <w:p w14:paraId="0A1657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533</w:t>
      </w:r>
    </w:p>
    <w:p w14:paraId="163147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BA12D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534</w:t>
      </w:r>
    </w:p>
    <w:p w14:paraId="715BA8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534</w:t>
      </w:r>
    </w:p>
    <w:p w14:paraId="646E1C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5084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534</w:t>
      </w:r>
    </w:p>
    <w:p w14:paraId="7EFBE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535</w:t>
      </w:r>
    </w:p>
    <w:p w14:paraId="20AFC6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DCI based </w:t>
      </w:r>
      <w:r w:rsidRPr="00CA6C8F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536</w:t>
      </w:r>
    </w:p>
    <w:p w14:paraId="1267B8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536</w:t>
      </w:r>
    </w:p>
    <w:p w14:paraId="301D9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536</w:t>
      </w:r>
    </w:p>
    <w:p w14:paraId="7ADCD2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537</w:t>
      </w:r>
    </w:p>
    <w:p w14:paraId="047FF6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 w:rsidRPr="00CA6C8F">
        <w:rPr>
          <w:rFonts w:eastAsia="Malgun Gothic"/>
          <w:noProof/>
          <w:lang w:val="en-US"/>
        </w:rPr>
        <w:t>10C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C2F0A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TCI state switch delay</w:t>
      </w:r>
      <w:r>
        <w:rPr>
          <w:noProof/>
        </w:rPr>
        <w:tab/>
        <w:t>537</w:t>
      </w:r>
    </w:p>
    <w:p w14:paraId="73B4A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DCI based </w:t>
      </w:r>
      <w:r w:rsidRPr="00CA6C8F">
        <w:rPr>
          <w:rFonts w:eastAsia="Malgun Gothic"/>
          <w:noProof/>
          <w:lang w:val="en-US"/>
        </w:rPr>
        <w:t>TCI</w:t>
      </w:r>
      <w:r w:rsidRPr="00CA6C8F">
        <w:rPr>
          <w:noProof/>
          <w:lang w:val="en-US"/>
        </w:rPr>
        <w:t xml:space="preserve"> state switch delay</w:t>
      </w:r>
      <w:r>
        <w:rPr>
          <w:noProof/>
        </w:rPr>
        <w:tab/>
        <w:t>537</w:t>
      </w:r>
    </w:p>
    <w:p w14:paraId="73FFD4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TCI state switch delay</w:t>
      </w:r>
      <w:r>
        <w:rPr>
          <w:noProof/>
        </w:rPr>
        <w:tab/>
        <w:t>537</w:t>
      </w:r>
    </w:p>
    <w:p w14:paraId="389052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TCI state list update delay</w:t>
      </w:r>
      <w:r>
        <w:rPr>
          <w:noProof/>
        </w:rPr>
        <w:tab/>
        <w:t>537</w:t>
      </w:r>
    </w:p>
    <w:p w14:paraId="13BC2F5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PSCell Change</w:t>
      </w:r>
      <w:r>
        <w:rPr>
          <w:noProof/>
        </w:rPr>
        <w:tab/>
        <w:t>538</w:t>
      </w:r>
    </w:p>
    <w:p w14:paraId="356FD1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538</w:t>
      </w:r>
    </w:p>
    <w:p w14:paraId="1DB59F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Conditional PSCell Change</w:t>
      </w:r>
      <w:r>
        <w:rPr>
          <w:noProof/>
        </w:rPr>
        <w:tab/>
        <w:t>538</w:t>
      </w:r>
    </w:p>
    <w:p w14:paraId="5BB0D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538</w:t>
      </w:r>
    </w:p>
    <w:p w14:paraId="29D291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Conditoinal PSCell Change delay</w:t>
      </w:r>
      <w:r>
        <w:rPr>
          <w:noProof/>
        </w:rPr>
        <w:tab/>
        <w:t>539</w:t>
      </w:r>
    </w:p>
    <w:p w14:paraId="0E37BE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time</w:t>
      </w:r>
      <w:r>
        <w:rPr>
          <w:noProof/>
        </w:rPr>
        <w:tab/>
        <w:t>539</w:t>
      </w:r>
    </w:p>
    <w:p w14:paraId="0B86A1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 xml:space="preserve">Conditional PSCell Change </w:t>
      </w:r>
      <w:r w:rsidRPr="00CA6C8F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6FB1C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A8810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 w:eastAsia="ko-KR"/>
        </w:rPr>
        <w:t>Conditi</w:t>
      </w:r>
      <w:r w:rsidRPr="00CA6C8F">
        <w:rPr>
          <w:rFonts w:eastAsiaTheme="minorEastAsia"/>
          <w:noProof/>
          <w:lang w:val="en-US"/>
        </w:rPr>
        <w:t>o</w:t>
      </w:r>
      <w:r w:rsidRPr="00CA6C8F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540</w:t>
      </w:r>
    </w:p>
    <w:p w14:paraId="40F9A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541</w:t>
      </w:r>
    </w:p>
    <w:p w14:paraId="44A051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</w:t>
      </w:r>
      <w:r>
        <w:rPr>
          <w:noProof/>
        </w:rPr>
        <w:tab/>
        <w:t>541</w:t>
      </w:r>
    </w:p>
    <w:p w14:paraId="55546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28872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541</w:t>
      </w:r>
    </w:p>
    <w:p w14:paraId="67A5F2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542</w:t>
      </w:r>
    </w:p>
    <w:p w14:paraId="644E79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542</w:t>
      </w:r>
    </w:p>
    <w:p w14:paraId="3198F0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543</w:t>
      </w:r>
    </w:p>
    <w:p w14:paraId="535FBFD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RedCap</w:t>
      </w:r>
      <w:r>
        <w:rPr>
          <w:noProof/>
        </w:rPr>
        <w:tab/>
        <w:t>543</w:t>
      </w:r>
    </w:p>
    <w:p w14:paraId="1B4F6B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0E4A9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6F4728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17E30B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7C38AB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2529AB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545</w:t>
      </w:r>
    </w:p>
    <w:p w14:paraId="4AA22A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4A4FADE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nl-NL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>
        <w:rPr>
          <w:noProof/>
        </w:rPr>
        <w:tab/>
        <w:t>546</w:t>
      </w:r>
    </w:p>
    <w:p w14:paraId="6DCFEE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nl-NL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nl-NL"/>
        </w:rPr>
        <w:t>Void</w:t>
      </w:r>
      <w:r>
        <w:rPr>
          <w:noProof/>
        </w:rPr>
        <w:tab/>
        <w:t>546</w:t>
      </w:r>
    </w:p>
    <w:p w14:paraId="5D0B23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0F54F4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546</w:t>
      </w:r>
    </w:p>
    <w:p w14:paraId="49346B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546</w:t>
      </w:r>
    </w:p>
    <w:p w14:paraId="7B0267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264FA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588151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546</w:t>
      </w:r>
    </w:p>
    <w:p w14:paraId="7410EF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546</w:t>
      </w:r>
    </w:p>
    <w:p w14:paraId="48B04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546</w:t>
      </w:r>
    </w:p>
    <w:p w14:paraId="2DC1469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547</w:t>
      </w:r>
    </w:p>
    <w:p w14:paraId="6ABE0B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547</w:t>
      </w:r>
    </w:p>
    <w:p w14:paraId="17C1EA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547</w:t>
      </w:r>
    </w:p>
    <w:p w14:paraId="05565A3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Pathloss reference signal switching delay</w:t>
      </w:r>
      <w:r>
        <w:rPr>
          <w:noProof/>
        </w:rPr>
        <w:tab/>
        <w:t>547</w:t>
      </w:r>
    </w:p>
    <w:p w14:paraId="5CD044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547</w:t>
      </w:r>
    </w:p>
    <w:p w14:paraId="3CE2BB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548</w:t>
      </w:r>
    </w:p>
    <w:p w14:paraId="613195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548</w:t>
      </w:r>
    </w:p>
    <w:p w14:paraId="46476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549</w:t>
      </w:r>
    </w:p>
    <w:p w14:paraId="3C8D97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EFC1D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48F7DA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678FF9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>
        <w:rPr>
          <w:noProof/>
        </w:rPr>
        <w:t>.</w:t>
      </w:r>
      <w:r w:rsidRPr="00CA6C8F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550</w:t>
      </w:r>
    </w:p>
    <w:p w14:paraId="196A3A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15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1B4CE2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552</w:t>
      </w:r>
    </w:p>
    <w:p w14:paraId="6FAAE8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Downlink TCI state list update delay</w:t>
      </w:r>
      <w:r>
        <w:rPr>
          <w:noProof/>
        </w:rPr>
        <w:tab/>
        <w:t>552</w:t>
      </w:r>
    </w:p>
    <w:p w14:paraId="0A9442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CA6C8F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Active </w:t>
      </w:r>
      <w:r w:rsidRPr="00CA6C8F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553</w:t>
      </w:r>
    </w:p>
    <w:p w14:paraId="74C3B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16</w:t>
      </w:r>
      <w:r w:rsidRPr="00CA6C8F">
        <w:rPr>
          <w:noProof/>
          <w:lang w:val="en-US" w:eastAsia="ko-KR"/>
        </w:rPr>
        <w:t>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12FF8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555</w:t>
      </w:r>
    </w:p>
    <w:p w14:paraId="6F392D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Uplink TCI state list update delay</w:t>
      </w:r>
      <w:r>
        <w:rPr>
          <w:noProof/>
        </w:rPr>
        <w:tab/>
        <w:t>556</w:t>
      </w:r>
    </w:p>
    <w:p w14:paraId="7F969A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557</w:t>
      </w:r>
    </w:p>
    <w:p w14:paraId="4FAD2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40F47F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SCG Activation Delay Requirement</w:t>
      </w:r>
      <w:r>
        <w:rPr>
          <w:noProof/>
        </w:rPr>
        <w:tab/>
        <w:t>557</w:t>
      </w:r>
    </w:p>
    <w:p w14:paraId="7EBC76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SCG Deactivation Delay Requirement</w:t>
      </w:r>
      <w:r>
        <w:rPr>
          <w:noProof/>
        </w:rPr>
        <w:tab/>
        <w:t>558</w:t>
      </w:r>
    </w:p>
    <w:p w14:paraId="1F1F36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559</w:t>
      </w:r>
    </w:p>
    <w:p w14:paraId="0B68B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4B765B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559</w:t>
      </w:r>
    </w:p>
    <w:p w14:paraId="16A1E7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5C4BC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560</w:t>
      </w:r>
    </w:p>
    <w:p w14:paraId="6333A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562</w:t>
      </w:r>
    </w:p>
    <w:p w14:paraId="502BDC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562</w:t>
      </w:r>
    </w:p>
    <w:p w14:paraId="3DC28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69DC10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</w:t>
      </w:r>
    </w:p>
    <w:p w14:paraId="3A61A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565</w:t>
      </w:r>
    </w:p>
    <w:p w14:paraId="50537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 for L1 indication</w:t>
      </w:r>
      <w:r>
        <w:rPr>
          <w:noProof/>
        </w:rPr>
        <w:tab/>
        <w:t>566</w:t>
      </w:r>
    </w:p>
    <w:p w14:paraId="2D8DE7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SSB based candidate beam detection</w:t>
      </w:r>
      <w:r>
        <w:rPr>
          <w:noProof/>
        </w:rPr>
        <w:tab/>
        <w:t>566</w:t>
      </w:r>
    </w:p>
    <w:p w14:paraId="37EF0D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566</w:t>
      </w:r>
    </w:p>
    <w:p w14:paraId="68ED63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566</w:t>
      </w:r>
    </w:p>
    <w:p w14:paraId="76138B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SSB based candidate beam detection</w:t>
      </w:r>
      <w:r>
        <w:rPr>
          <w:noProof/>
        </w:rPr>
        <w:tab/>
        <w:t>568</w:t>
      </w:r>
    </w:p>
    <w:p w14:paraId="66D005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CSI-RS based candidate beam detection</w:t>
      </w:r>
      <w:r>
        <w:rPr>
          <w:noProof/>
        </w:rPr>
        <w:tab/>
        <w:t>569</w:t>
      </w:r>
    </w:p>
    <w:p w14:paraId="556E4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569</w:t>
      </w:r>
    </w:p>
    <w:p w14:paraId="020A6D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Minimum requirement</w:t>
      </w:r>
      <w:r>
        <w:rPr>
          <w:noProof/>
        </w:rPr>
        <w:tab/>
        <w:t>569</w:t>
      </w:r>
    </w:p>
    <w:p w14:paraId="6520DE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Measurement restriction for CSI-RS based candidate beam detection</w:t>
      </w:r>
      <w:r>
        <w:rPr>
          <w:noProof/>
        </w:rPr>
        <w:tab/>
        <w:t>571</w:t>
      </w:r>
    </w:p>
    <w:p w14:paraId="38FA26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Requirements for TRP specific </w:t>
      </w:r>
      <w:r w:rsidRPr="00CA6C8F">
        <w:rPr>
          <w:noProof/>
          <w:lang w:eastAsia="zh-TW"/>
        </w:rPr>
        <w:t>B</w:t>
      </w:r>
      <w:r w:rsidRPr="00CA6C8F">
        <w:rPr>
          <w:noProof/>
        </w:rPr>
        <w:t xml:space="preserve">eam </w:t>
      </w:r>
      <w:r w:rsidRPr="00CA6C8F">
        <w:rPr>
          <w:noProof/>
          <w:lang w:eastAsia="zh-TW"/>
        </w:rPr>
        <w:t>F</w:t>
      </w:r>
      <w:r w:rsidRPr="00CA6C8F">
        <w:rPr>
          <w:noProof/>
        </w:rPr>
        <w:t xml:space="preserve">ailure </w:t>
      </w:r>
      <w:r w:rsidRPr="00CA6C8F">
        <w:rPr>
          <w:noProof/>
          <w:lang w:eastAsia="zh-TW"/>
        </w:rPr>
        <w:t>R</w:t>
      </w:r>
      <w:r w:rsidRPr="00CA6C8F">
        <w:rPr>
          <w:noProof/>
        </w:rPr>
        <w:t>ecovery</w:t>
      </w:r>
      <w:r>
        <w:rPr>
          <w:noProof/>
        </w:rPr>
        <w:tab/>
        <w:t>572</w:t>
      </w:r>
    </w:p>
    <w:p w14:paraId="6FA3B5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572</w:t>
      </w:r>
    </w:p>
    <w:p w14:paraId="766EF2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</w:t>
      </w:r>
      <w:r>
        <w:rPr>
          <w:noProof/>
        </w:rPr>
        <w:tab/>
        <w:t>572</w:t>
      </w:r>
    </w:p>
    <w:p w14:paraId="1952A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 TRP specific beam failure detection</w:t>
      </w:r>
      <w:r>
        <w:rPr>
          <w:noProof/>
        </w:rPr>
        <w:tab/>
        <w:t>572</w:t>
      </w:r>
    </w:p>
    <w:p w14:paraId="13161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8.18.</w:t>
      </w:r>
      <w:r w:rsidRPr="00CA6C8F">
        <w:rPr>
          <w:rFonts w:eastAsia="?? ??"/>
          <w:noProof/>
          <w:lang w:eastAsia="ja-JP"/>
        </w:rPr>
        <w:t>8</w:t>
      </w:r>
      <w:r w:rsidRPr="00CA6C8F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CA6C8F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572</w:t>
      </w:r>
    </w:p>
    <w:p w14:paraId="51E994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573</w:t>
      </w:r>
    </w:p>
    <w:p w14:paraId="08FCBF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FR2</w:t>
      </w:r>
      <w:r>
        <w:rPr>
          <w:noProof/>
        </w:rPr>
        <w:tab/>
        <w:t>573</w:t>
      </w:r>
    </w:p>
    <w:p w14:paraId="635ACA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</w:t>
      </w:r>
      <w:r w:rsidRPr="00CA6C8F">
        <w:rPr>
          <w:noProof/>
          <w:lang w:eastAsia="ja-JP"/>
        </w:rPr>
        <w:t>8</w:t>
      </w:r>
      <w:r w:rsidRPr="00CA6C8F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573</w:t>
      </w:r>
    </w:p>
    <w:p w14:paraId="2D0BD2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during</w:t>
      </w:r>
      <w:r>
        <w:rPr>
          <w:noProof/>
        </w:rPr>
        <w:t xml:space="preserve"> </w:t>
      </w:r>
      <w:r w:rsidRPr="00CA6C8F">
        <w:rPr>
          <w:noProof/>
        </w:rPr>
        <w:t>TRP specific candidate beam detection</w:t>
      </w:r>
      <w:r>
        <w:rPr>
          <w:noProof/>
        </w:rPr>
        <w:tab/>
        <w:t>574</w:t>
      </w:r>
    </w:p>
    <w:p w14:paraId="39A01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8</w:t>
      </w:r>
      <w:r w:rsidRPr="00CA6C8F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574</w:t>
      </w:r>
    </w:p>
    <w:p w14:paraId="4EDFD4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574</w:t>
      </w:r>
    </w:p>
    <w:p w14:paraId="7BEB0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FR2</w:t>
      </w:r>
      <w:r>
        <w:rPr>
          <w:noProof/>
        </w:rPr>
        <w:tab/>
        <w:t>574</w:t>
      </w:r>
    </w:p>
    <w:p w14:paraId="02B330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575</w:t>
      </w:r>
    </w:p>
    <w:p w14:paraId="2F5023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575</w:t>
      </w:r>
    </w:p>
    <w:p w14:paraId="306095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575</w:t>
      </w:r>
    </w:p>
    <w:p w14:paraId="044828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575</w:t>
      </w:r>
    </w:p>
    <w:p w14:paraId="5F339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575</w:t>
      </w:r>
    </w:p>
    <w:p w14:paraId="597B27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575</w:t>
      </w:r>
    </w:p>
    <w:p w14:paraId="64B4B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8.</w:t>
      </w:r>
      <w:r>
        <w:rPr>
          <w:noProof/>
        </w:rPr>
        <w:t>19</w:t>
      </w:r>
      <w:r w:rsidRPr="00CA6C8F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576</w:t>
      </w:r>
    </w:p>
    <w:p w14:paraId="03A111A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577</w:t>
      </w:r>
    </w:p>
    <w:p w14:paraId="552E311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577</w:t>
      </w:r>
    </w:p>
    <w:p w14:paraId="681D42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458837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577</w:t>
      </w:r>
    </w:p>
    <w:p w14:paraId="15CA5A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589</w:t>
      </w:r>
    </w:p>
    <w:p w14:paraId="0F0294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590</w:t>
      </w:r>
    </w:p>
    <w:p w14:paraId="70FE0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591</w:t>
      </w:r>
    </w:p>
    <w:p w14:paraId="5C76B3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592</w:t>
      </w:r>
    </w:p>
    <w:p w14:paraId="50D223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593</w:t>
      </w:r>
    </w:p>
    <w:p w14:paraId="28A3F1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593</w:t>
      </w:r>
    </w:p>
    <w:p w14:paraId="3481A8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593</w:t>
      </w:r>
    </w:p>
    <w:p w14:paraId="6D25A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594</w:t>
      </w:r>
    </w:p>
    <w:p w14:paraId="592921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594</w:t>
      </w:r>
    </w:p>
    <w:p w14:paraId="19E7DF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595</w:t>
      </w:r>
    </w:p>
    <w:p w14:paraId="6F8750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596</w:t>
      </w:r>
    </w:p>
    <w:p w14:paraId="352D2B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596</w:t>
      </w:r>
    </w:p>
    <w:p w14:paraId="20DD11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597</w:t>
      </w:r>
    </w:p>
    <w:p w14:paraId="5BF9B8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1633B1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598</w:t>
      </w:r>
    </w:p>
    <w:p w14:paraId="583E55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598</w:t>
      </w:r>
    </w:p>
    <w:p w14:paraId="6A5385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598</w:t>
      </w:r>
    </w:p>
    <w:p w14:paraId="212851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598</w:t>
      </w:r>
    </w:p>
    <w:p w14:paraId="22B88E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599</w:t>
      </w:r>
    </w:p>
    <w:p w14:paraId="1D49F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599</w:t>
      </w:r>
    </w:p>
    <w:p w14:paraId="3A46FD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599</w:t>
      </w:r>
    </w:p>
    <w:p w14:paraId="508058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599</w:t>
      </w:r>
    </w:p>
    <w:p w14:paraId="66CE47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600</w:t>
      </w:r>
    </w:p>
    <w:p w14:paraId="12985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8E437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6632CC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604</w:t>
      </w:r>
    </w:p>
    <w:p w14:paraId="45D177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605</w:t>
      </w:r>
    </w:p>
    <w:p w14:paraId="0FE45C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607</w:t>
      </w:r>
    </w:p>
    <w:p w14:paraId="46AC33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7508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609</w:t>
      </w:r>
    </w:p>
    <w:p w14:paraId="4731A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609</w:t>
      </w:r>
    </w:p>
    <w:p w14:paraId="55EF69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610</w:t>
      </w:r>
    </w:p>
    <w:p w14:paraId="5CBC4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612</w:t>
      </w:r>
    </w:p>
    <w:p w14:paraId="3D71DE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54630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616</w:t>
      </w:r>
    </w:p>
    <w:p w14:paraId="75B95F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618</w:t>
      </w:r>
    </w:p>
    <w:p w14:paraId="63A42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619</w:t>
      </w:r>
    </w:p>
    <w:p w14:paraId="2CBFE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620</w:t>
      </w:r>
    </w:p>
    <w:p w14:paraId="5A0A7F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620</w:t>
      </w:r>
    </w:p>
    <w:p w14:paraId="5FC5E8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620</w:t>
      </w:r>
    </w:p>
    <w:p w14:paraId="4670D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621</w:t>
      </w:r>
    </w:p>
    <w:p w14:paraId="71B247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621</w:t>
      </w:r>
    </w:p>
    <w:p w14:paraId="5F5F8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622</w:t>
      </w:r>
    </w:p>
    <w:p w14:paraId="6E5895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575EAA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622</w:t>
      </w:r>
    </w:p>
    <w:p w14:paraId="65CA2A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623</w:t>
      </w:r>
    </w:p>
    <w:p w14:paraId="17E053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623</w:t>
      </w:r>
    </w:p>
    <w:p w14:paraId="13FF81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624</w:t>
      </w:r>
    </w:p>
    <w:p w14:paraId="4C193C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624</w:t>
      </w:r>
    </w:p>
    <w:p w14:paraId="7F361B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624</w:t>
      </w:r>
    </w:p>
    <w:p w14:paraId="59D6B6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624</w:t>
      </w:r>
    </w:p>
    <w:p w14:paraId="1D1CDF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624</w:t>
      </w:r>
    </w:p>
    <w:p w14:paraId="77B038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626</w:t>
      </w:r>
    </w:p>
    <w:p w14:paraId="3E8140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626</w:t>
      </w:r>
    </w:p>
    <w:p w14:paraId="7F9D41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626</w:t>
      </w:r>
    </w:p>
    <w:p w14:paraId="4EF1C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2C4177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627</w:t>
      </w:r>
    </w:p>
    <w:p w14:paraId="6699C6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630</w:t>
      </w:r>
    </w:p>
    <w:p w14:paraId="3461DA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631</w:t>
      </w:r>
    </w:p>
    <w:p w14:paraId="29166ED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632</w:t>
      </w:r>
    </w:p>
    <w:p w14:paraId="5CA6C8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56E8D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632</w:t>
      </w:r>
    </w:p>
    <w:p w14:paraId="7D4058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636</w:t>
      </w:r>
    </w:p>
    <w:p w14:paraId="288308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637</w:t>
      </w:r>
    </w:p>
    <w:p w14:paraId="45DE1D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637</w:t>
      </w:r>
    </w:p>
    <w:p w14:paraId="752B73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637</w:t>
      </w:r>
    </w:p>
    <w:p w14:paraId="1EE7EC8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637</w:t>
      </w:r>
    </w:p>
    <w:p w14:paraId="426967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0AA36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638</w:t>
      </w:r>
    </w:p>
    <w:p w14:paraId="7CEB2E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638</w:t>
      </w:r>
    </w:p>
    <w:p w14:paraId="656322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638</w:t>
      </w:r>
    </w:p>
    <w:p w14:paraId="27208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639</w:t>
      </w:r>
    </w:p>
    <w:p w14:paraId="271D8B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639</w:t>
      </w:r>
    </w:p>
    <w:p w14:paraId="338C8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639</w:t>
      </w:r>
    </w:p>
    <w:p w14:paraId="315640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640</w:t>
      </w:r>
    </w:p>
    <w:p w14:paraId="54FFD2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 for S</w:t>
      </w:r>
      <w:r w:rsidRPr="00CA6C8F">
        <w:rPr>
          <w:noProof/>
          <w:lang w:val="en-US"/>
        </w:rPr>
        <w:t>AN</w:t>
      </w:r>
      <w:r>
        <w:rPr>
          <w:noProof/>
        </w:rPr>
        <w:tab/>
        <w:t>641</w:t>
      </w:r>
    </w:p>
    <w:p w14:paraId="7535D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CD9C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641</w:t>
      </w:r>
    </w:p>
    <w:p w14:paraId="3921A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643</w:t>
      </w:r>
    </w:p>
    <w:p w14:paraId="5A673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643</w:t>
      </w:r>
    </w:p>
    <w:p w14:paraId="45AB0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Requirements</w:t>
      </w:r>
      <w:r>
        <w:rPr>
          <w:noProof/>
        </w:rPr>
        <w:tab/>
        <w:t>643</w:t>
      </w:r>
    </w:p>
    <w:p w14:paraId="4DC0D2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643</w:t>
      </w:r>
    </w:p>
    <w:p w14:paraId="795D84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644</w:t>
      </w:r>
    </w:p>
    <w:p w14:paraId="139E6E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644</w:t>
      </w:r>
    </w:p>
    <w:p w14:paraId="3FF8CD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644</w:t>
      </w:r>
    </w:p>
    <w:p w14:paraId="46FF7D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644</w:t>
      </w:r>
    </w:p>
    <w:p w14:paraId="5281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644</w:t>
      </w:r>
    </w:p>
    <w:p w14:paraId="5F840D3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645</w:t>
      </w:r>
    </w:p>
    <w:p w14:paraId="67FCF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6EB8DC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647</w:t>
      </w:r>
    </w:p>
    <w:p w14:paraId="45009D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647</w:t>
      </w:r>
    </w:p>
    <w:p w14:paraId="43A37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647</w:t>
      </w:r>
    </w:p>
    <w:p w14:paraId="72207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647</w:t>
      </w:r>
    </w:p>
    <w:p w14:paraId="621D99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647</w:t>
      </w:r>
    </w:p>
    <w:p w14:paraId="2485BC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39AF85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648</w:t>
      </w:r>
    </w:p>
    <w:p w14:paraId="1D9619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648</w:t>
      </w:r>
    </w:p>
    <w:p w14:paraId="225EDA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648</w:t>
      </w:r>
    </w:p>
    <w:p w14:paraId="2BFC4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648</w:t>
      </w:r>
    </w:p>
    <w:p w14:paraId="07B3E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653</w:t>
      </w:r>
    </w:p>
    <w:p w14:paraId="1AD24B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656</w:t>
      </w:r>
    </w:p>
    <w:p w14:paraId="10B0B4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656</w:t>
      </w:r>
    </w:p>
    <w:p w14:paraId="6605C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656</w:t>
      </w:r>
    </w:p>
    <w:p w14:paraId="05D6E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657</w:t>
      </w:r>
    </w:p>
    <w:p w14:paraId="21282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658</w:t>
      </w:r>
    </w:p>
    <w:p w14:paraId="1CEF24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659</w:t>
      </w:r>
    </w:p>
    <w:p w14:paraId="1D4D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4BC3D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659</w:t>
      </w:r>
    </w:p>
    <w:p w14:paraId="3429B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659</w:t>
      </w:r>
    </w:p>
    <w:p w14:paraId="4047C9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660</w:t>
      </w:r>
    </w:p>
    <w:p w14:paraId="1CFEF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660</w:t>
      </w:r>
    </w:p>
    <w:p w14:paraId="7D332D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660</w:t>
      </w:r>
    </w:p>
    <w:p w14:paraId="2F5E2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662</w:t>
      </w:r>
    </w:p>
    <w:p w14:paraId="4B2CC4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664</w:t>
      </w:r>
    </w:p>
    <w:p w14:paraId="0F8E22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664</w:t>
      </w:r>
    </w:p>
    <w:p w14:paraId="5ABE69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666</w:t>
      </w:r>
    </w:p>
    <w:p w14:paraId="55DC86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667</w:t>
      </w:r>
    </w:p>
    <w:p w14:paraId="082E14E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667</w:t>
      </w:r>
    </w:p>
    <w:p w14:paraId="6AE525E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73ECFB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668</w:t>
      </w:r>
    </w:p>
    <w:p w14:paraId="65885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668</w:t>
      </w:r>
    </w:p>
    <w:p w14:paraId="39A54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668</w:t>
      </w:r>
    </w:p>
    <w:p w14:paraId="146E0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669</w:t>
      </w:r>
    </w:p>
    <w:p w14:paraId="5C7750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669</w:t>
      </w:r>
    </w:p>
    <w:p w14:paraId="6849C0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670</w:t>
      </w:r>
    </w:p>
    <w:p w14:paraId="706FB4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674</w:t>
      </w:r>
    </w:p>
    <w:p w14:paraId="087184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676</w:t>
      </w:r>
    </w:p>
    <w:p w14:paraId="05E26D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677</w:t>
      </w:r>
    </w:p>
    <w:p w14:paraId="5A876F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677</w:t>
      </w:r>
    </w:p>
    <w:p w14:paraId="18D01D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677</w:t>
      </w:r>
    </w:p>
    <w:p w14:paraId="02F5E8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677</w:t>
      </w:r>
    </w:p>
    <w:p w14:paraId="2EDD1D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677</w:t>
      </w:r>
    </w:p>
    <w:p w14:paraId="73BF91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680</w:t>
      </w:r>
    </w:p>
    <w:p w14:paraId="174F31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681</w:t>
      </w:r>
    </w:p>
    <w:p w14:paraId="543B4D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681</w:t>
      </w:r>
    </w:p>
    <w:p w14:paraId="0220C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683</w:t>
      </w:r>
    </w:p>
    <w:p w14:paraId="3FAC60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684</w:t>
      </w:r>
    </w:p>
    <w:p w14:paraId="5301F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684</w:t>
      </w:r>
    </w:p>
    <w:p w14:paraId="0C6F5E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685</w:t>
      </w:r>
    </w:p>
    <w:p w14:paraId="2796B2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5B3A7D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685</w:t>
      </w:r>
    </w:p>
    <w:p w14:paraId="6DF85D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686</w:t>
      </w:r>
    </w:p>
    <w:p w14:paraId="6C2E0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686</w:t>
      </w:r>
    </w:p>
    <w:p w14:paraId="3DD5A4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686</w:t>
      </w:r>
    </w:p>
    <w:p w14:paraId="482339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686</w:t>
      </w:r>
    </w:p>
    <w:p w14:paraId="0A5C4E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686</w:t>
      </w:r>
    </w:p>
    <w:p w14:paraId="123485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686</w:t>
      </w:r>
    </w:p>
    <w:p w14:paraId="03E74D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686</w:t>
      </w:r>
    </w:p>
    <w:p w14:paraId="5B82A1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687</w:t>
      </w:r>
    </w:p>
    <w:p w14:paraId="3D8B6E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687</w:t>
      </w:r>
    </w:p>
    <w:p w14:paraId="29141C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689</w:t>
      </w:r>
    </w:p>
    <w:p w14:paraId="03954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690</w:t>
      </w:r>
    </w:p>
    <w:p w14:paraId="101B41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690</w:t>
      </w:r>
    </w:p>
    <w:p w14:paraId="009E6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690</w:t>
      </w:r>
    </w:p>
    <w:p w14:paraId="588CF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691</w:t>
      </w:r>
    </w:p>
    <w:p w14:paraId="3365D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691</w:t>
      </w:r>
    </w:p>
    <w:p w14:paraId="6555EA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692</w:t>
      </w:r>
    </w:p>
    <w:p w14:paraId="2C0A6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692</w:t>
      </w:r>
    </w:p>
    <w:p w14:paraId="272720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693</w:t>
      </w:r>
    </w:p>
    <w:p w14:paraId="230DB9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694</w:t>
      </w:r>
    </w:p>
    <w:p w14:paraId="608D8E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31A2F9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695</w:t>
      </w:r>
    </w:p>
    <w:p w14:paraId="54453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696</w:t>
      </w:r>
    </w:p>
    <w:p w14:paraId="7D610A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696</w:t>
      </w:r>
    </w:p>
    <w:p w14:paraId="0ED2AB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696</w:t>
      </w:r>
    </w:p>
    <w:p w14:paraId="42FD3E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Periodic Reporting</w:t>
      </w:r>
      <w:r>
        <w:rPr>
          <w:noProof/>
        </w:rPr>
        <w:tab/>
        <w:t>696</w:t>
      </w:r>
    </w:p>
    <w:p w14:paraId="084FCE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Event-triggered Periodic Reporting</w:t>
      </w:r>
      <w:r>
        <w:rPr>
          <w:noProof/>
        </w:rPr>
        <w:tab/>
        <w:t>696</w:t>
      </w:r>
    </w:p>
    <w:p w14:paraId="78B50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Event Triggered Reporting</w:t>
      </w:r>
      <w:r>
        <w:rPr>
          <w:noProof/>
        </w:rPr>
        <w:tab/>
        <w:t>696</w:t>
      </w:r>
    </w:p>
    <w:p w14:paraId="544648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697</w:t>
      </w:r>
    </w:p>
    <w:p w14:paraId="275F06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697</w:t>
      </w:r>
    </w:p>
    <w:p w14:paraId="03787F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699</w:t>
      </w:r>
    </w:p>
    <w:p w14:paraId="40B6F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699</w:t>
      </w:r>
    </w:p>
    <w:p w14:paraId="45932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CA6C8F">
        <w:rPr>
          <w:noProof/>
          <w:lang w:val="en-US"/>
        </w:rPr>
        <w:t>FR1-NTN</w:t>
      </w:r>
      <w:r>
        <w:rPr>
          <w:noProof/>
        </w:rPr>
        <w:tab/>
        <w:t>699</w:t>
      </w:r>
    </w:p>
    <w:p w14:paraId="38E477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700</w:t>
      </w:r>
    </w:p>
    <w:p w14:paraId="2FC9B8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700</w:t>
      </w:r>
    </w:p>
    <w:p w14:paraId="68C187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700</w:t>
      </w:r>
    </w:p>
    <w:p w14:paraId="637CD1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702</w:t>
      </w:r>
    </w:p>
    <w:p w14:paraId="468B72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702</w:t>
      </w:r>
    </w:p>
    <w:p w14:paraId="6EA29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702</w:t>
      </w:r>
    </w:p>
    <w:p w14:paraId="6E38BA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704</w:t>
      </w:r>
    </w:p>
    <w:p w14:paraId="11687D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70B0E6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704</w:t>
      </w:r>
    </w:p>
    <w:p w14:paraId="4D9A6D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704</w:t>
      </w:r>
    </w:p>
    <w:p w14:paraId="385835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704</w:t>
      </w:r>
    </w:p>
    <w:p w14:paraId="2AFE76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704</w:t>
      </w:r>
    </w:p>
    <w:p w14:paraId="7F1D2E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704</w:t>
      </w:r>
    </w:p>
    <w:p w14:paraId="1D885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3900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17A6F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708</w:t>
      </w:r>
    </w:p>
    <w:p w14:paraId="7C2CAF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945D2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66A4C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5ABDF9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709</w:t>
      </w:r>
    </w:p>
    <w:p w14:paraId="45261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709</w:t>
      </w:r>
    </w:p>
    <w:p w14:paraId="60FCC8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709</w:t>
      </w:r>
    </w:p>
    <w:p w14:paraId="5CA19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709</w:t>
      </w:r>
    </w:p>
    <w:p w14:paraId="3F1C19B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710</w:t>
      </w:r>
    </w:p>
    <w:p w14:paraId="34136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710</w:t>
      </w:r>
    </w:p>
    <w:p w14:paraId="67A2D3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710</w:t>
      </w:r>
    </w:p>
    <w:p w14:paraId="6C966A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delay</w:t>
      </w:r>
      <w:r>
        <w:rPr>
          <w:noProof/>
        </w:rPr>
        <w:tab/>
        <w:t>710</w:t>
      </w:r>
    </w:p>
    <w:p w14:paraId="618BD8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SFTD Measurement reporting delay</w:t>
      </w:r>
      <w:r>
        <w:rPr>
          <w:noProof/>
        </w:rPr>
        <w:tab/>
        <w:t>711</w:t>
      </w:r>
    </w:p>
    <w:p w14:paraId="4CF59A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711</w:t>
      </w:r>
    </w:p>
    <w:p w14:paraId="0533FD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711</w:t>
      </w:r>
    </w:p>
    <w:p w14:paraId="367E0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714</w:t>
      </w:r>
    </w:p>
    <w:p w14:paraId="1B33D5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716</w:t>
      </w:r>
    </w:p>
    <w:p w14:paraId="2E9FD9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716</w:t>
      </w:r>
    </w:p>
    <w:p w14:paraId="45714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716</w:t>
      </w:r>
    </w:p>
    <w:p w14:paraId="26CFF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717</w:t>
      </w:r>
    </w:p>
    <w:p w14:paraId="138B6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717</w:t>
      </w:r>
    </w:p>
    <w:p w14:paraId="6502C2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717</w:t>
      </w:r>
    </w:p>
    <w:p w14:paraId="35EDAA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79B9B5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64800B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1F4FD1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720</w:t>
      </w:r>
    </w:p>
    <w:p w14:paraId="541B01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721</w:t>
      </w:r>
    </w:p>
    <w:p w14:paraId="2B062A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721</w:t>
      </w:r>
    </w:p>
    <w:p w14:paraId="269A15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722</w:t>
      </w:r>
    </w:p>
    <w:p w14:paraId="003C3E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722</w:t>
      </w:r>
    </w:p>
    <w:p w14:paraId="22335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723</w:t>
      </w:r>
    </w:p>
    <w:p w14:paraId="26B29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723</w:t>
      </w:r>
    </w:p>
    <w:p w14:paraId="2D4D77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724</w:t>
      </w:r>
    </w:p>
    <w:p w14:paraId="0FE29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725</w:t>
      </w:r>
    </w:p>
    <w:p w14:paraId="041CC8C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726</w:t>
      </w:r>
    </w:p>
    <w:p w14:paraId="5F4FDA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58BC5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726</w:t>
      </w:r>
    </w:p>
    <w:p w14:paraId="2E246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727</w:t>
      </w:r>
    </w:p>
    <w:p w14:paraId="4675BC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FR1</w:t>
      </w:r>
      <w:r>
        <w:rPr>
          <w:noProof/>
        </w:rPr>
        <w:tab/>
        <w:t>727</w:t>
      </w:r>
    </w:p>
    <w:p w14:paraId="2DDA4D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Requirements for FR2-2</w:t>
      </w:r>
      <w:r>
        <w:rPr>
          <w:noProof/>
        </w:rPr>
        <w:tab/>
        <w:t>727</w:t>
      </w:r>
    </w:p>
    <w:p w14:paraId="2AEBB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727</w:t>
      </w:r>
    </w:p>
    <w:p w14:paraId="30557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729</w:t>
      </w:r>
    </w:p>
    <w:p w14:paraId="59811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731</w:t>
      </w:r>
    </w:p>
    <w:p w14:paraId="483356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731</w:t>
      </w:r>
    </w:p>
    <w:p w14:paraId="7482B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731</w:t>
      </w:r>
    </w:p>
    <w:p w14:paraId="55DC33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731</w:t>
      </w:r>
    </w:p>
    <w:p w14:paraId="7BBD02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731</w:t>
      </w:r>
    </w:p>
    <w:p w14:paraId="1D20D0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732</w:t>
      </w:r>
    </w:p>
    <w:p w14:paraId="0EF5602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733</w:t>
      </w:r>
    </w:p>
    <w:p w14:paraId="767631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733</w:t>
      </w:r>
    </w:p>
    <w:p w14:paraId="2F5E6E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733</w:t>
      </w:r>
    </w:p>
    <w:p w14:paraId="54C525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734</w:t>
      </w:r>
    </w:p>
    <w:p w14:paraId="2A29F0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734</w:t>
      </w:r>
    </w:p>
    <w:p w14:paraId="260DAD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734</w:t>
      </w:r>
    </w:p>
    <w:p w14:paraId="75B512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734</w:t>
      </w:r>
    </w:p>
    <w:p w14:paraId="3E8B3B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735</w:t>
      </w:r>
    </w:p>
    <w:p w14:paraId="7E700A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736</w:t>
      </w:r>
    </w:p>
    <w:p w14:paraId="2B4A6D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736</w:t>
      </w:r>
    </w:p>
    <w:p w14:paraId="615787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736</w:t>
      </w:r>
    </w:p>
    <w:p w14:paraId="75F88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736</w:t>
      </w:r>
    </w:p>
    <w:p w14:paraId="5A0A2A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737</w:t>
      </w:r>
    </w:p>
    <w:p w14:paraId="531894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737</w:t>
      </w:r>
    </w:p>
    <w:p w14:paraId="710A80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739</w:t>
      </w:r>
    </w:p>
    <w:p w14:paraId="3AF6B8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740</w:t>
      </w:r>
    </w:p>
    <w:p w14:paraId="26159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740</w:t>
      </w:r>
    </w:p>
    <w:p w14:paraId="24FD9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741</w:t>
      </w:r>
    </w:p>
    <w:p w14:paraId="305F86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741</w:t>
      </w:r>
    </w:p>
    <w:p w14:paraId="5BB71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741</w:t>
      </w:r>
    </w:p>
    <w:p w14:paraId="1912F6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742</w:t>
      </w:r>
    </w:p>
    <w:p w14:paraId="078F0D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Introduction</w:t>
      </w:r>
      <w:r>
        <w:rPr>
          <w:noProof/>
        </w:rPr>
        <w:tab/>
        <w:t>742</w:t>
      </w:r>
    </w:p>
    <w:p w14:paraId="160553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743</w:t>
      </w:r>
    </w:p>
    <w:p w14:paraId="656C7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743</w:t>
      </w:r>
    </w:p>
    <w:p w14:paraId="0CDED9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 for FR1-NTN</w:t>
      </w:r>
      <w:r>
        <w:rPr>
          <w:noProof/>
        </w:rPr>
        <w:tab/>
        <w:t>743</w:t>
      </w:r>
    </w:p>
    <w:p w14:paraId="5C38F1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743</w:t>
      </w:r>
    </w:p>
    <w:p w14:paraId="0FA33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745</w:t>
      </w:r>
    </w:p>
    <w:p w14:paraId="02CBBD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745</w:t>
      </w:r>
    </w:p>
    <w:p w14:paraId="5D2B37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745</w:t>
      </w:r>
    </w:p>
    <w:p w14:paraId="5E0D54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745</w:t>
      </w:r>
    </w:p>
    <w:p w14:paraId="40817E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745</w:t>
      </w:r>
    </w:p>
    <w:p w14:paraId="42E71D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746</w:t>
      </w:r>
    </w:p>
    <w:p w14:paraId="375FD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746</w:t>
      </w:r>
    </w:p>
    <w:p w14:paraId="733A12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747</w:t>
      </w:r>
    </w:p>
    <w:p w14:paraId="15DDF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747</w:t>
      </w:r>
    </w:p>
    <w:p w14:paraId="7F6A2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748</w:t>
      </w:r>
    </w:p>
    <w:p w14:paraId="271E2B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748</w:t>
      </w:r>
    </w:p>
    <w:p w14:paraId="4B7AFF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748</w:t>
      </w:r>
    </w:p>
    <w:p w14:paraId="48AD40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98A31A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750</w:t>
      </w:r>
    </w:p>
    <w:p w14:paraId="05A0C5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3C622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750</w:t>
      </w:r>
    </w:p>
    <w:p w14:paraId="632A83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751</w:t>
      </w:r>
    </w:p>
    <w:p w14:paraId="70FDF4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753</w:t>
      </w:r>
    </w:p>
    <w:p w14:paraId="59A825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753</w:t>
      </w:r>
    </w:p>
    <w:p w14:paraId="22BDBB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753</w:t>
      </w:r>
    </w:p>
    <w:p w14:paraId="63D79B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754</w:t>
      </w:r>
    </w:p>
    <w:p w14:paraId="6167CC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754</w:t>
      </w:r>
    </w:p>
    <w:p w14:paraId="66251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754</w:t>
      </w:r>
    </w:p>
    <w:p w14:paraId="37BD19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6C922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754</w:t>
      </w:r>
    </w:p>
    <w:p w14:paraId="3D59B7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756</w:t>
      </w:r>
    </w:p>
    <w:p w14:paraId="35EBEF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757</w:t>
      </w:r>
    </w:p>
    <w:p w14:paraId="3745B5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757</w:t>
      </w:r>
    </w:p>
    <w:p w14:paraId="0850CE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758</w:t>
      </w:r>
    </w:p>
    <w:p w14:paraId="1F00D8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758</w:t>
      </w:r>
    </w:p>
    <w:p w14:paraId="7E6B56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758</w:t>
      </w:r>
    </w:p>
    <w:p w14:paraId="76D62F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RSTD measurements</w:t>
      </w:r>
      <w:r>
        <w:rPr>
          <w:noProof/>
        </w:rPr>
        <w:tab/>
        <w:t>758</w:t>
      </w:r>
    </w:p>
    <w:p w14:paraId="11E08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RSTD measurements</w:t>
      </w:r>
      <w:r>
        <w:rPr>
          <w:noProof/>
        </w:rPr>
        <w:tab/>
        <w:t>758</w:t>
      </w:r>
    </w:p>
    <w:p w14:paraId="6DB4F8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52B34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759</w:t>
      </w:r>
    </w:p>
    <w:p w14:paraId="43642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RSTD measurements</w:t>
      </w:r>
      <w:r>
        <w:rPr>
          <w:noProof/>
        </w:rPr>
        <w:tab/>
        <w:t>762</w:t>
      </w:r>
    </w:p>
    <w:p w14:paraId="75854F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3A15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763</w:t>
      </w:r>
    </w:p>
    <w:p w14:paraId="4D6098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Inter-RAT E-CID measurements</w:t>
      </w:r>
      <w:r>
        <w:rPr>
          <w:noProof/>
        </w:rPr>
        <w:tab/>
        <w:t>766</w:t>
      </w:r>
    </w:p>
    <w:p w14:paraId="0DBF94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FDD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766</w:t>
      </w:r>
    </w:p>
    <w:p w14:paraId="09C3B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3476CF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766</w:t>
      </w:r>
    </w:p>
    <w:p w14:paraId="4CF544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766</w:t>
      </w:r>
    </w:p>
    <w:p w14:paraId="7846A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NR−E-UTRAN TDD</w:t>
      </w:r>
      <w:r w:rsidRPr="00CA6C8F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49322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4D1F1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252D8D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767</w:t>
      </w:r>
    </w:p>
    <w:p w14:paraId="5F93F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UTRAN FDD measurements</w:t>
      </w:r>
      <w:r>
        <w:rPr>
          <w:noProof/>
        </w:rPr>
        <w:tab/>
        <w:t>767</w:t>
      </w:r>
    </w:p>
    <w:p w14:paraId="4B4B8A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C00D6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767</w:t>
      </w:r>
    </w:p>
    <w:p w14:paraId="374363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768</w:t>
      </w:r>
    </w:p>
    <w:p w14:paraId="2F4B02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770</w:t>
      </w:r>
    </w:p>
    <w:p w14:paraId="6BAEAC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770</w:t>
      </w:r>
    </w:p>
    <w:p w14:paraId="2718A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770</w:t>
      </w:r>
    </w:p>
    <w:p w14:paraId="78C7EF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771</w:t>
      </w:r>
    </w:p>
    <w:p w14:paraId="293F52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7D3E0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FDD measurements</w:t>
      </w:r>
      <w:r>
        <w:rPr>
          <w:noProof/>
        </w:rPr>
        <w:tab/>
        <w:t>772</w:t>
      </w:r>
    </w:p>
    <w:p w14:paraId="50F31E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19F61F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772</w:t>
      </w:r>
    </w:p>
    <w:p w14:paraId="12355D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773</w:t>
      </w:r>
    </w:p>
    <w:p w14:paraId="246188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774</w:t>
      </w:r>
    </w:p>
    <w:p w14:paraId="4CC9AD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774</w:t>
      </w:r>
    </w:p>
    <w:p w14:paraId="70238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774</w:t>
      </w:r>
    </w:p>
    <w:p w14:paraId="1D9FA7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774</w:t>
      </w:r>
    </w:p>
    <w:p w14:paraId="10DA60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− E-UTRAN TDD measurements</w:t>
      </w:r>
      <w:r>
        <w:rPr>
          <w:noProof/>
        </w:rPr>
        <w:tab/>
        <w:t>775</w:t>
      </w:r>
    </w:p>
    <w:p w14:paraId="24BC54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680BF3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775</w:t>
      </w:r>
    </w:p>
    <w:p w14:paraId="2D7D3D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777</w:t>
      </w:r>
    </w:p>
    <w:p w14:paraId="389CC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778</w:t>
      </w:r>
    </w:p>
    <w:p w14:paraId="711A8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210FA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050F6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778</w:t>
      </w:r>
    </w:p>
    <w:p w14:paraId="6D062E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779</w:t>
      </w:r>
    </w:p>
    <w:p w14:paraId="2122BF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779</w:t>
      </w:r>
    </w:p>
    <w:p w14:paraId="4D13FD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779</w:t>
      </w:r>
    </w:p>
    <w:p w14:paraId="12E81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779</w:t>
      </w:r>
    </w:p>
    <w:p w14:paraId="6D284B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780</w:t>
      </w:r>
    </w:p>
    <w:p w14:paraId="3DE91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32AD6C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780</w:t>
      </w:r>
    </w:p>
    <w:p w14:paraId="421998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781</w:t>
      </w:r>
    </w:p>
    <w:p w14:paraId="6AF302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07AA4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781</w:t>
      </w:r>
    </w:p>
    <w:p w14:paraId="2BAA84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781</w:t>
      </w:r>
    </w:p>
    <w:p w14:paraId="47B652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782</w:t>
      </w:r>
    </w:p>
    <w:p w14:paraId="3881BC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782</w:t>
      </w:r>
    </w:p>
    <w:p w14:paraId="642C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785</w:t>
      </w:r>
    </w:p>
    <w:p w14:paraId="165073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2763F7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788</w:t>
      </w:r>
    </w:p>
    <w:p w14:paraId="4125B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788</w:t>
      </w:r>
    </w:p>
    <w:p w14:paraId="5EF60A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788</w:t>
      </w:r>
    </w:p>
    <w:p w14:paraId="20033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789</w:t>
      </w:r>
    </w:p>
    <w:p w14:paraId="367808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790</w:t>
      </w:r>
    </w:p>
    <w:p w14:paraId="35E05C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790</w:t>
      </w:r>
    </w:p>
    <w:p w14:paraId="7B410D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790</w:t>
      </w:r>
    </w:p>
    <w:p w14:paraId="09AAD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790</w:t>
      </w:r>
    </w:p>
    <w:p w14:paraId="7B59E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792</w:t>
      </w:r>
    </w:p>
    <w:p w14:paraId="42B2AC5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792</w:t>
      </w:r>
    </w:p>
    <w:p w14:paraId="5B8AE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7BFFF2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792</w:t>
      </w:r>
    </w:p>
    <w:p w14:paraId="24FF2D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792</w:t>
      </w:r>
    </w:p>
    <w:p w14:paraId="6C906D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7BC1D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793</w:t>
      </w:r>
    </w:p>
    <w:p w14:paraId="57AD34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793</w:t>
      </w:r>
    </w:p>
    <w:p w14:paraId="2AB772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793</w:t>
      </w:r>
    </w:p>
    <w:p w14:paraId="5AB41F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793</w:t>
      </w:r>
    </w:p>
    <w:p w14:paraId="4B2F8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796</w:t>
      </w:r>
    </w:p>
    <w:p w14:paraId="7A300E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796</w:t>
      </w:r>
    </w:p>
    <w:p w14:paraId="20AC5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796</w:t>
      </w:r>
    </w:p>
    <w:p w14:paraId="0DEBB9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796</w:t>
      </w:r>
    </w:p>
    <w:p w14:paraId="2737F5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797</w:t>
      </w:r>
    </w:p>
    <w:p w14:paraId="28C021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797</w:t>
      </w:r>
    </w:p>
    <w:p w14:paraId="6DC1C8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797</w:t>
      </w:r>
    </w:p>
    <w:p w14:paraId="3E3D12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797</w:t>
      </w:r>
    </w:p>
    <w:p w14:paraId="48008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798</w:t>
      </w:r>
    </w:p>
    <w:p w14:paraId="58234D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798</w:t>
      </w:r>
    </w:p>
    <w:p w14:paraId="5D68CA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183087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798</w:t>
      </w:r>
    </w:p>
    <w:p w14:paraId="18DC5C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799</w:t>
      </w:r>
    </w:p>
    <w:p w14:paraId="58D96C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81C4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799</w:t>
      </w:r>
    </w:p>
    <w:p w14:paraId="5FAC9B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799</w:t>
      </w:r>
    </w:p>
    <w:p w14:paraId="7BDD6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800</w:t>
      </w:r>
    </w:p>
    <w:p w14:paraId="77B646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800</w:t>
      </w:r>
    </w:p>
    <w:p w14:paraId="26CC3E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801</w:t>
      </w:r>
    </w:p>
    <w:p w14:paraId="047842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804</w:t>
      </w:r>
    </w:p>
    <w:p w14:paraId="14A91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804</w:t>
      </w:r>
    </w:p>
    <w:p w14:paraId="36DF96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805</w:t>
      </w:r>
    </w:p>
    <w:p w14:paraId="3A91CC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805</w:t>
      </w:r>
    </w:p>
    <w:p w14:paraId="06532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805</w:t>
      </w:r>
    </w:p>
    <w:p w14:paraId="3F0B20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805</w:t>
      </w:r>
    </w:p>
    <w:p w14:paraId="28FD2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806</w:t>
      </w:r>
    </w:p>
    <w:p w14:paraId="12D0372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806</w:t>
      </w:r>
    </w:p>
    <w:p w14:paraId="58E193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D86A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807</w:t>
      </w:r>
    </w:p>
    <w:p w14:paraId="696B8D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E229B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807</w:t>
      </w:r>
    </w:p>
    <w:p w14:paraId="70B5C8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808</w:t>
      </w:r>
    </w:p>
    <w:p w14:paraId="08E878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808</w:t>
      </w:r>
    </w:p>
    <w:p w14:paraId="59616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808</w:t>
      </w:r>
    </w:p>
    <w:p w14:paraId="08E2D01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810</w:t>
      </w:r>
    </w:p>
    <w:p w14:paraId="0055A9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810</w:t>
      </w:r>
    </w:p>
    <w:p w14:paraId="71505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810</w:t>
      </w:r>
    </w:p>
    <w:p w14:paraId="31A0E8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811</w:t>
      </w:r>
    </w:p>
    <w:p w14:paraId="04FB3D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811</w:t>
      </w:r>
    </w:p>
    <w:p w14:paraId="35759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811</w:t>
      </w:r>
    </w:p>
    <w:p w14:paraId="7ACA299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811</w:t>
      </w:r>
    </w:p>
    <w:p w14:paraId="38ABB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2EAD0F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Measurements</w:t>
      </w:r>
      <w:r>
        <w:rPr>
          <w:noProof/>
        </w:rPr>
        <w:tab/>
        <w:t>811</w:t>
      </w:r>
    </w:p>
    <w:p w14:paraId="404645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62F3DC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811</w:t>
      </w:r>
    </w:p>
    <w:p w14:paraId="4061B5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812</w:t>
      </w:r>
    </w:p>
    <w:p w14:paraId="7F769E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812</w:t>
      </w:r>
    </w:p>
    <w:p w14:paraId="04A985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measurements</w:t>
      </w:r>
      <w:r>
        <w:rPr>
          <w:noProof/>
        </w:rPr>
        <w:tab/>
        <w:t>812</w:t>
      </w:r>
    </w:p>
    <w:p w14:paraId="7670BD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812</w:t>
      </w:r>
    </w:p>
    <w:p w14:paraId="5E1A31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813</w:t>
      </w:r>
    </w:p>
    <w:p w14:paraId="2DE3F4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813</w:t>
      </w:r>
    </w:p>
    <w:p w14:paraId="1D1B6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3E922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08E9F5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126DBF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813</w:t>
      </w:r>
    </w:p>
    <w:p w14:paraId="175249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814</w:t>
      </w:r>
    </w:p>
    <w:p w14:paraId="4AEC6F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measurements</w:t>
      </w:r>
      <w:r>
        <w:rPr>
          <w:noProof/>
        </w:rPr>
        <w:tab/>
        <w:t>814</w:t>
      </w:r>
    </w:p>
    <w:p w14:paraId="6B6B77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4CA6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814</w:t>
      </w:r>
    </w:p>
    <w:p w14:paraId="339F3A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814</w:t>
      </w:r>
    </w:p>
    <w:p w14:paraId="7E880D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814</w:t>
      </w:r>
    </w:p>
    <w:p w14:paraId="44683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814</w:t>
      </w:r>
    </w:p>
    <w:p w14:paraId="6D9A32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8D29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58BA1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815</w:t>
      </w:r>
    </w:p>
    <w:p w14:paraId="08BECD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Scheduling availability of UE during CLI measurements</w:t>
      </w:r>
      <w:r>
        <w:rPr>
          <w:noProof/>
        </w:rPr>
        <w:tab/>
        <w:t>815</w:t>
      </w:r>
    </w:p>
    <w:p w14:paraId="1AD48A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815</w:t>
      </w:r>
    </w:p>
    <w:p w14:paraId="66C5EB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816</w:t>
      </w:r>
    </w:p>
    <w:p w14:paraId="51EADF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816</w:t>
      </w:r>
    </w:p>
    <w:p w14:paraId="3A9BC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481D4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817</w:t>
      </w:r>
    </w:p>
    <w:p w14:paraId="03B508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817</w:t>
      </w:r>
    </w:p>
    <w:p w14:paraId="5302CE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817</w:t>
      </w:r>
    </w:p>
    <w:p w14:paraId="2DC3DC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818</w:t>
      </w:r>
    </w:p>
    <w:p w14:paraId="4DF767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818</w:t>
      </w:r>
    </w:p>
    <w:p w14:paraId="2750E9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818</w:t>
      </w:r>
    </w:p>
    <w:p w14:paraId="66161B6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823</w:t>
      </w:r>
    </w:p>
    <w:p w14:paraId="792657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824</w:t>
      </w:r>
    </w:p>
    <w:p w14:paraId="4EFA6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825</w:t>
      </w:r>
    </w:p>
    <w:p w14:paraId="764FD8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825</w:t>
      </w:r>
    </w:p>
    <w:p w14:paraId="702CE0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826</w:t>
      </w:r>
    </w:p>
    <w:p w14:paraId="049DF7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826</w:t>
      </w:r>
    </w:p>
    <w:p w14:paraId="3B29CA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826</w:t>
      </w:r>
    </w:p>
    <w:p w14:paraId="4D39D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826</w:t>
      </w:r>
    </w:p>
    <w:p w14:paraId="3E8F9E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827</w:t>
      </w:r>
    </w:p>
    <w:p w14:paraId="26AEF83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828</w:t>
      </w:r>
    </w:p>
    <w:p w14:paraId="21745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06E357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828</w:t>
      </w:r>
    </w:p>
    <w:p w14:paraId="5A91A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828</w:t>
      </w:r>
    </w:p>
    <w:p w14:paraId="21452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829</w:t>
      </w:r>
    </w:p>
    <w:p w14:paraId="7561EC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830</w:t>
      </w:r>
    </w:p>
    <w:p w14:paraId="48AF3F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63690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830</w:t>
      </w:r>
    </w:p>
    <w:p w14:paraId="76498C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831</w:t>
      </w:r>
    </w:p>
    <w:p w14:paraId="7E9522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831</w:t>
      </w:r>
    </w:p>
    <w:p w14:paraId="3A568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23902E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6D5C3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05A6DC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831</w:t>
      </w:r>
    </w:p>
    <w:p w14:paraId="6D6F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6E0851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834</w:t>
      </w:r>
    </w:p>
    <w:p w14:paraId="503D8E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64A01E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837</w:t>
      </w:r>
    </w:p>
    <w:p w14:paraId="6DCBFF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838</w:t>
      </w:r>
    </w:p>
    <w:p w14:paraId="461BE3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36EA7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838</w:t>
      </w:r>
    </w:p>
    <w:p w14:paraId="5D0B4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838</w:t>
      </w:r>
    </w:p>
    <w:p w14:paraId="14D92A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838</w:t>
      </w:r>
    </w:p>
    <w:p w14:paraId="6A337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838</w:t>
      </w:r>
    </w:p>
    <w:p w14:paraId="52E706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841</w:t>
      </w:r>
    </w:p>
    <w:p w14:paraId="03E408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5E1D18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843</w:t>
      </w:r>
    </w:p>
    <w:p w14:paraId="1D5307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844</w:t>
      </w:r>
    </w:p>
    <w:p w14:paraId="155C68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522C3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844</w:t>
      </w:r>
    </w:p>
    <w:p w14:paraId="71B22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844</w:t>
      </w:r>
    </w:p>
    <w:p w14:paraId="5AA69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844</w:t>
      </w:r>
    </w:p>
    <w:p w14:paraId="44A3E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844</w:t>
      </w:r>
    </w:p>
    <w:p w14:paraId="5EF21E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848</w:t>
      </w:r>
    </w:p>
    <w:p w14:paraId="0996A4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851</w:t>
      </w:r>
    </w:p>
    <w:p w14:paraId="733A6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851</w:t>
      </w:r>
    </w:p>
    <w:p w14:paraId="2275B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852</w:t>
      </w:r>
    </w:p>
    <w:p w14:paraId="19B096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269CFA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852</w:t>
      </w:r>
    </w:p>
    <w:p w14:paraId="6F315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852</w:t>
      </w:r>
    </w:p>
    <w:p w14:paraId="51DE1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852</w:t>
      </w:r>
    </w:p>
    <w:p w14:paraId="4F95B2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853</w:t>
      </w:r>
    </w:p>
    <w:p w14:paraId="3CE620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853</w:t>
      </w:r>
    </w:p>
    <w:p w14:paraId="6372B6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42C820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853</w:t>
      </w:r>
    </w:p>
    <w:p w14:paraId="128762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853</w:t>
      </w:r>
    </w:p>
    <w:p w14:paraId="6EE41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853</w:t>
      </w:r>
    </w:p>
    <w:p w14:paraId="3E860C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854</w:t>
      </w:r>
    </w:p>
    <w:p w14:paraId="3798C7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854</w:t>
      </w:r>
    </w:p>
    <w:p w14:paraId="7B3537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43991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854</w:t>
      </w:r>
    </w:p>
    <w:p w14:paraId="62F52C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854</w:t>
      </w:r>
    </w:p>
    <w:p w14:paraId="72C9FC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9F824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854</w:t>
      </w:r>
    </w:p>
    <w:p w14:paraId="4FA002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88FC6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4EB281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CA6C8F">
        <w:rPr>
          <w:rFonts w:eastAsiaTheme="minorEastAsia"/>
          <w:noProof/>
        </w:rPr>
        <w:t>CSI-RS</w:t>
      </w:r>
      <w:r>
        <w:rPr>
          <w:noProof/>
        </w:rPr>
        <w:tab/>
        <w:t>856</w:t>
      </w:r>
    </w:p>
    <w:p w14:paraId="310F39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856</w:t>
      </w:r>
    </w:p>
    <w:p w14:paraId="302D37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</w:t>
      </w:r>
      <w:r w:rsidRPr="00CA6C8F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856</w:t>
      </w:r>
    </w:p>
    <w:p w14:paraId="51CA0C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856</w:t>
      </w:r>
    </w:p>
    <w:p w14:paraId="4F57F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857</w:t>
      </w:r>
    </w:p>
    <w:p w14:paraId="7CA3A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857</w:t>
      </w:r>
    </w:p>
    <w:p w14:paraId="2DB61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857</w:t>
      </w:r>
    </w:p>
    <w:p w14:paraId="3DD410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857</w:t>
      </w:r>
    </w:p>
    <w:p w14:paraId="0B8F7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859</w:t>
      </w:r>
    </w:p>
    <w:p w14:paraId="1AEA7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859</w:t>
      </w:r>
    </w:p>
    <w:p w14:paraId="2F6490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859</w:t>
      </w:r>
    </w:p>
    <w:p w14:paraId="4001061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859</w:t>
      </w:r>
    </w:p>
    <w:p w14:paraId="025336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859</w:t>
      </w:r>
    </w:p>
    <w:p w14:paraId="4D547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860</w:t>
      </w:r>
    </w:p>
    <w:p w14:paraId="3C6B3D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860</w:t>
      </w:r>
    </w:p>
    <w:p w14:paraId="791B9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860</w:t>
      </w:r>
    </w:p>
    <w:p w14:paraId="337C9C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861</w:t>
      </w:r>
    </w:p>
    <w:p w14:paraId="4E7EB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861</w:t>
      </w:r>
    </w:p>
    <w:p w14:paraId="6F3ED9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861</w:t>
      </w:r>
    </w:p>
    <w:p w14:paraId="591D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861</w:t>
      </w:r>
    </w:p>
    <w:p w14:paraId="61D32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861</w:t>
      </w:r>
    </w:p>
    <w:p w14:paraId="7DDD6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861</w:t>
      </w:r>
    </w:p>
    <w:p w14:paraId="311A9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863</w:t>
      </w:r>
    </w:p>
    <w:p w14:paraId="6384DC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863</w:t>
      </w:r>
    </w:p>
    <w:p w14:paraId="7AFFB1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863</w:t>
      </w:r>
    </w:p>
    <w:p w14:paraId="3E44492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864</w:t>
      </w:r>
    </w:p>
    <w:p w14:paraId="5CB632B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864</w:t>
      </w:r>
    </w:p>
    <w:p w14:paraId="54C41A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02403F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75C8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79F65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866</w:t>
      </w:r>
    </w:p>
    <w:p w14:paraId="29037FE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866</w:t>
      </w:r>
    </w:p>
    <w:p w14:paraId="064DE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5A9AC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866</w:t>
      </w:r>
    </w:p>
    <w:p w14:paraId="093DCD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867</w:t>
      </w:r>
    </w:p>
    <w:p w14:paraId="22F8DB5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867</w:t>
      </w:r>
    </w:p>
    <w:p w14:paraId="400425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867</w:t>
      </w:r>
    </w:p>
    <w:p w14:paraId="7A233B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868</w:t>
      </w:r>
    </w:p>
    <w:p w14:paraId="34BC9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869</w:t>
      </w:r>
    </w:p>
    <w:p w14:paraId="415E9C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869</w:t>
      </w:r>
    </w:p>
    <w:p w14:paraId="65AC1F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869</w:t>
      </w:r>
    </w:p>
    <w:p w14:paraId="172F85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869</w:t>
      </w:r>
    </w:p>
    <w:p w14:paraId="152E86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34F1D1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870</w:t>
      </w:r>
    </w:p>
    <w:p w14:paraId="3C0E34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870</w:t>
      </w:r>
    </w:p>
    <w:p w14:paraId="0809AB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871</w:t>
      </w:r>
    </w:p>
    <w:p w14:paraId="75F3BF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871</w:t>
      </w:r>
    </w:p>
    <w:p w14:paraId="22FDF1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871</w:t>
      </w:r>
    </w:p>
    <w:p w14:paraId="03235B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871</w:t>
      </w:r>
    </w:p>
    <w:p w14:paraId="7E7F0D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871</w:t>
      </w:r>
    </w:p>
    <w:p w14:paraId="6B33C6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873</w:t>
      </w:r>
    </w:p>
    <w:p w14:paraId="3C42BA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874</w:t>
      </w:r>
    </w:p>
    <w:p w14:paraId="6705BD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874</w:t>
      </w:r>
    </w:p>
    <w:p w14:paraId="624DD9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875</w:t>
      </w:r>
    </w:p>
    <w:p w14:paraId="5FAC3F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875</w:t>
      </w:r>
    </w:p>
    <w:p w14:paraId="6E1710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875</w:t>
      </w:r>
    </w:p>
    <w:p w14:paraId="05DE17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875</w:t>
      </w:r>
    </w:p>
    <w:p w14:paraId="344093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876</w:t>
      </w:r>
    </w:p>
    <w:p w14:paraId="2C68B04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877</w:t>
      </w:r>
    </w:p>
    <w:p w14:paraId="473EA46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877</w:t>
      </w:r>
    </w:p>
    <w:p w14:paraId="4934CC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877</w:t>
      </w:r>
    </w:p>
    <w:p w14:paraId="09A534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877</w:t>
      </w:r>
    </w:p>
    <w:p w14:paraId="21E56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877</w:t>
      </w:r>
    </w:p>
    <w:p w14:paraId="79E54C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877</w:t>
      </w:r>
    </w:p>
    <w:p w14:paraId="6CC16D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878</w:t>
      </w:r>
    </w:p>
    <w:p w14:paraId="538A3E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879</w:t>
      </w:r>
    </w:p>
    <w:p w14:paraId="7980D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879</w:t>
      </w:r>
    </w:p>
    <w:p w14:paraId="5E1132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4C011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77A39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881</w:t>
      </w:r>
    </w:p>
    <w:p w14:paraId="57058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881</w:t>
      </w:r>
    </w:p>
    <w:p w14:paraId="0AA812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6CEB1C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882</w:t>
      </w:r>
    </w:p>
    <w:p w14:paraId="12C3D8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882</w:t>
      </w:r>
    </w:p>
    <w:p w14:paraId="7E4DB3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05DAD2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36CDA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883</w:t>
      </w:r>
    </w:p>
    <w:p w14:paraId="0BB858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3A189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5D87A7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884</w:t>
      </w:r>
    </w:p>
    <w:p w14:paraId="383FDA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Void</w:t>
      </w:r>
      <w:r>
        <w:rPr>
          <w:noProof/>
        </w:rPr>
        <w:tab/>
        <w:t>885</w:t>
      </w:r>
    </w:p>
    <w:p w14:paraId="04A57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CSI-RSRP accuracy requirements</w:t>
      </w:r>
      <w:r>
        <w:rPr>
          <w:noProof/>
        </w:rPr>
        <w:tab/>
        <w:t>885</w:t>
      </w:r>
    </w:p>
    <w:p w14:paraId="5A8AB0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5A30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886</w:t>
      </w:r>
    </w:p>
    <w:p w14:paraId="29558B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887</w:t>
      </w:r>
    </w:p>
    <w:p w14:paraId="51D1D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887</w:t>
      </w:r>
    </w:p>
    <w:p w14:paraId="79DC68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179096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888</w:t>
      </w:r>
    </w:p>
    <w:p w14:paraId="20E806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888</w:t>
      </w:r>
    </w:p>
    <w:p w14:paraId="005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888</w:t>
      </w:r>
    </w:p>
    <w:p w14:paraId="453477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889</w:t>
      </w:r>
    </w:p>
    <w:p w14:paraId="08D89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890</w:t>
      </w:r>
    </w:p>
    <w:p w14:paraId="772BD5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890</w:t>
      </w:r>
    </w:p>
    <w:p w14:paraId="67A53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CSI-RSRP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7FC1B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891</w:t>
      </w:r>
    </w:p>
    <w:p w14:paraId="2DB60A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892</w:t>
      </w:r>
    </w:p>
    <w:p w14:paraId="3BC1B1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892</w:t>
      </w:r>
    </w:p>
    <w:p w14:paraId="10C36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33B2F97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893</w:t>
      </w:r>
    </w:p>
    <w:p w14:paraId="741A0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893</w:t>
      </w:r>
    </w:p>
    <w:p w14:paraId="268F24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893</w:t>
      </w:r>
    </w:p>
    <w:p w14:paraId="5C854A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894</w:t>
      </w:r>
    </w:p>
    <w:p w14:paraId="007708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895</w:t>
      </w:r>
    </w:p>
    <w:p w14:paraId="718461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E910B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895</w:t>
      </w:r>
    </w:p>
    <w:p w14:paraId="1D623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895</w:t>
      </w:r>
    </w:p>
    <w:p w14:paraId="5B3E7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Void</w:t>
      </w:r>
      <w:r>
        <w:rPr>
          <w:noProof/>
        </w:rPr>
        <w:tab/>
        <w:t>896</w:t>
      </w:r>
    </w:p>
    <w:p w14:paraId="05D2BA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CSI-RSRP accuracy requirements</w:t>
      </w:r>
      <w:r>
        <w:rPr>
          <w:noProof/>
        </w:rPr>
        <w:tab/>
        <w:t>896</w:t>
      </w:r>
    </w:p>
    <w:p w14:paraId="004436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CSI-RSRP Accuracy</w:t>
      </w:r>
      <w:r>
        <w:rPr>
          <w:noProof/>
        </w:rPr>
        <w:tab/>
        <w:t>896</w:t>
      </w:r>
    </w:p>
    <w:p w14:paraId="53E45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CSI-RSRP Accuracy</w:t>
      </w:r>
      <w:r>
        <w:rPr>
          <w:noProof/>
        </w:rPr>
        <w:tab/>
        <w:t>897</w:t>
      </w:r>
    </w:p>
    <w:p w14:paraId="7A8B9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898</w:t>
      </w:r>
    </w:p>
    <w:p w14:paraId="59840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898</w:t>
      </w:r>
    </w:p>
    <w:p w14:paraId="3A456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898</w:t>
      </w:r>
    </w:p>
    <w:p w14:paraId="14954B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899</w:t>
      </w:r>
    </w:p>
    <w:p w14:paraId="3E7D28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901</w:t>
      </w:r>
    </w:p>
    <w:p w14:paraId="628DD5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901</w:t>
      </w:r>
    </w:p>
    <w:p w14:paraId="7634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901</w:t>
      </w:r>
    </w:p>
    <w:p w14:paraId="4C8EF0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902</w:t>
      </w:r>
    </w:p>
    <w:p w14:paraId="22ADCC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902</w:t>
      </w:r>
    </w:p>
    <w:p w14:paraId="007BB44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903</w:t>
      </w:r>
    </w:p>
    <w:p w14:paraId="24BEB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43221D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0EC55D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904</w:t>
      </w:r>
    </w:p>
    <w:p w14:paraId="44AFA1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904</w:t>
      </w:r>
    </w:p>
    <w:p w14:paraId="20C95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904</w:t>
      </w:r>
    </w:p>
    <w:p w14:paraId="672DFD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905</w:t>
      </w:r>
    </w:p>
    <w:p w14:paraId="6A750F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905</w:t>
      </w:r>
    </w:p>
    <w:p w14:paraId="27E82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905</w:t>
      </w:r>
    </w:p>
    <w:p w14:paraId="0F7FF4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CSI-RSRQ accuracy requirements</w:t>
      </w:r>
      <w:r>
        <w:rPr>
          <w:noProof/>
        </w:rPr>
        <w:tab/>
        <w:t>906</w:t>
      </w:r>
    </w:p>
    <w:p w14:paraId="3ADEF2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906</w:t>
      </w:r>
    </w:p>
    <w:p w14:paraId="160442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906</w:t>
      </w:r>
    </w:p>
    <w:p w14:paraId="3C661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906</w:t>
      </w:r>
    </w:p>
    <w:p w14:paraId="3387A3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758EC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907</w:t>
      </w:r>
    </w:p>
    <w:p w14:paraId="01F4F0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2CCB8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907</w:t>
      </w:r>
    </w:p>
    <w:p w14:paraId="177B8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908</w:t>
      </w:r>
    </w:p>
    <w:p w14:paraId="7933C2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909</w:t>
      </w:r>
    </w:p>
    <w:p w14:paraId="51CCAF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909</w:t>
      </w:r>
    </w:p>
    <w:p w14:paraId="3463FC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910</w:t>
      </w:r>
    </w:p>
    <w:p w14:paraId="7AEC1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911</w:t>
      </w:r>
    </w:p>
    <w:p w14:paraId="4DA88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562F4E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911</w:t>
      </w:r>
    </w:p>
    <w:p w14:paraId="6FE901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912</w:t>
      </w:r>
    </w:p>
    <w:p w14:paraId="58ECA6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09B5E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912</w:t>
      </w:r>
    </w:p>
    <w:p w14:paraId="21B83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913</w:t>
      </w:r>
    </w:p>
    <w:p w14:paraId="33FBBC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914</w:t>
      </w:r>
    </w:p>
    <w:p w14:paraId="5B886C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914</w:t>
      </w:r>
    </w:p>
    <w:p w14:paraId="1BBF2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914</w:t>
      </w:r>
    </w:p>
    <w:p w14:paraId="0EFF76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914</w:t>
      </w:r>
    </w:p>
    <w:p w14:paraId="796BD9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CSI-RSRQ accuracy requirements</w:t>
      </w:r>
      <w:r>
        <w:rPr>
          <w:noProof/>
        </w:rPr>
        <w:tab/>
        <w:t>915</w:t>
      </w:r>
    </w:p>
    <w:p w14:paraId="397B1A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915</w:t>
      </w:r>
    </w:p>
    <w:p w14:paraId="42C622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916</w:t>
      </w:r>
    </w:p>
    <w:p w14:paraId="462AB3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 w:rsidRPr="00CA6C8F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917</w:t>
      </w:r>
    </w:p>
    <w:p w14:paraId="6F2DA2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44B0DF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917</w:t>
      </w:r>
    </w:p>
    <w:p w14:paraId="50863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RSRQ report mapping</w:t>
      </w:r>
      <w:r>
        <w:rPr>
          <w:noProof/>
        </w:rPr>
        <w:tab/>
        <w:t>918</w:t>
      </w:r>
    </w:p>
    <w:p w14:paraId="48F207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918</w:t>
      </w:r>
    </w:p>
    <w:p w14:paraId="080F1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918</w:t>
      </w:r>
    </w:p>
    <w:p w14:paraId="45057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918</w:t>
      </w:r>
    </w:p>
    <w:p w14:paraId="7DED68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919</w:t>
      </w:r>
    </w:p>
    <w:p w14:paraId="17D0A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919</w:t>
      </w:r>
    </w:p>
    <w:p w14:paraId="39D8E8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920</w:t>
      </w:r>
    </w:p>
    <w:p w14:paraId="515032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CBAF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B413F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921</w:t>
      </w:r>
    </w:p>
    <w:p w14:paraId="113F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921</w:t>
      </w:r>
    </w:p>
    <w:p w14:paraId="52BD9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921</w:t>
      </w:r>
    </w:p>
    <w:p w14:paraId="4E2EE7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922</w:t>
      </w:r>
    </w:p>
    <w:p w14:paraId="78654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922</w:t>
      </w:r>
    </w:p>
    <w:p w14:paraId="5F82BF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922</w:t>
      </w:r>
    </w:p>
    <w:p w14:paraId="360234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DB78F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56050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923</w:t>
      </w:r>
    </w:p>
    <w:p w14:paraId="1ABB9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92FB0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59117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925</w:t>
      </w:r>
    </w:p>
    <w:p w14:paraId="4A4051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 w:rsidRPr="00CA6C8F">
        <w:rPr>
          <w:noProof/>
          <w:lang w:val="en-US"/>
        </w:rPr>
        <w:t xml:space="preserve"> SAN</w:t>
      </w:r>
      <w:r>
        <w:rPr>
          <w:noProof/>
        </w:rPr>
        <w:tab/>
        <w:t>926</w:t>
      </w:r>
    </w:p>
    <w:p w14:paraId="20767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7BDEA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7E58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927</w:t>
      </w:r>
    </w:p>
    <w:p w14:paraId="2B9AA7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928</w:t>
      </w:r>
    </w:p>
    <w:p w14:paraId="670819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3CC0A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928</w:t>
      </w:r>
    </w:p>
    <w:p w14:paraId="463DC6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928</w:t>
      </w:r>
    </w:p>
    <w:p w14:paraId="4B0377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CSI-SINR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5F0030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CSI-SINR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929</w:t>
      </w:r>
    </w:p>
    <w:p w14:paraId="2561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930</w:t>
      </w:r>
    </w:p>
    <w:p w14:paraId="2E8342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SINR report mapping</w:t>
      </w:r>
      <w:r>
        <w:rPr>
          <w:noProof/>
        </w:rPr>
        <w:tab/>
        <w:t>931</w:t>
      </w:r>
    </w:p>
    <w:p w14:paraId="7CA5C9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931</w:t>
      </w:r>
    </w:p>
    <w:p w14:paraId="7F247B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Power Headroom</w:t>
      </w:r>
      <w:r>
        <w:rPr>
          <w:noProof/>
        </w:rPr>
        <w:tab/>
        <w:t>932</w:t>
      </w:r>
    </w:p>
    <w:p w14:paraId="35A2AC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932</w:t>
      </w:r>
    </w:p>
    <w:p w14:paraId="3CC26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Power Headroom Report Mapping</w:t>
      </w:r>
      <w:r>
        <w:rPr>
          <w:noProof/>
        </w:rPr>
        <w:tab/>
        <w:t>932</w:t>
      </w:r>
    </w:p>
    <w:p w14:paraId="09420A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rFonts w:cs="v4.2.0"/>
          <w:noProof/>
          <w:vertAlign w:val="subscript"/>
        </w:rPr>
        <w:t>CMAX,c,f</w:t>
      </w:r>
      <w:r>
        <w:rPr>
          <w:noProof/>
        </w:rPr>
        <w:tab/>
        <w:t>933</w:t>
      </w:r>
    </w:p>
    <w:p w14:paraId="45A514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933</w:t>
      </w:r>
    </w:p>
    <w:p w14:paraId="69232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933</w:t>
      </w:r>
    </w:p>
    <w:p w14:paraId="04E0C9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933</w:t>
      </w:r>
    </w:p>
    <w:p w14:paraId="3E9AC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933</w:t>
      </w:r>
    </w:p>
    <w:p w14:paraId="53A08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934</w:t>
      </w:r>
    </w:p>
    <w:p w14:paraId="511EE4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935</w:t>
      </w:r>
    </w:p>
    <w:p w14:paraId="29246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409C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734F3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 SAN</w:t>
      </w:r>
      <w:r>
        <w:rPr>
          <w:noProof/>
        </w:rPr>
        <w:tab/>
        <w:t>937</w:t>
      </w:r>
    </w:p>
    <w:p w14:paraId="056481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937</w:t>
      </w:r>
    </w:p>
    <w:p w14:paraId="7BB93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0C177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B1DD7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938</w:t>
      </w:r>
    </w:p>
    <w:p w14:paraId="42D93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938</w:t>
      </w:r>
    </w:p>
    <w:p w14:paraId="227FDB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10.1.19C.</w:t>
      </w:r>
      <w:r w:rsidRPr="00CA6C8F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939</w:t>
      </w:r>
    </w:p>
    <w:p w14:paraId="1E01D1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46BE3D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0B58F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6EF90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62FBA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941</w:t>
      </w:r>
    </w:p>
    <w:p w14:paraId="6A6F7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941</w:t>
      </w:r>
    </w:p>
    <w:p w14:paraId="509D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0A18B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accuracy requirements</w:t>
      </w:r>
      <w:r>
        <w:rPr>
          <w:noProof/>
        </w:rPr>
        <w:tab/>
        <w:t>943</w:t>
      </w:r>
    </w:p>
    <w:p w14:paraId="607F5C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NE-DC</w:t>
      </w:r>
      <w:r>
        <w:rPr>
          <w:noProof/>
        </w:rPr>
        <w:tab/>
        <w:t>943</w:t>
      </w:r>
    </w:p>
    <w:p w14:paraId="1118E5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SFTD acuracy requirements for NR-DC</w:t>
      </w:r>
      <w:r>
        <w:rPr>
          <w:noProof/>
        </w:rPr>
        <w:tab/>
        <w:t>945</w:t>
      </w:r>
    </w:p>
    <w:p w14:paraId="033085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 frequency SFTD acuracy requirements</w:t>
      </w:r>
      <w:r>
        <w:rPr>
          <w:noProof/>
        </w:rPr>
        <w:tab/>
        <w:t>946</w:t>
      </w:r>
    </w:p>
    <w:p w14:paraId="777998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 measurement accuracy requirements</w:t>
      </w:r>
      <w:r>
        <w:rPr>
          <w:noProof/>
        </w:rPr>
        <w:tab/>
        <w:t>947</w:t>
      </w:r>
    </w:p>
    <w:p w14:paraId="0ECB25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</w:t>
      </w:r>
      <w:r>
        <w:rPr>
          <w:noProof/>
        </w:rPr>
        <w:tab/>
        <w:t>947</w:t>
      </w:r>
    </w:p>
    <w:p w14:paraId="22631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</w:t>
      </w:r>
      <w:r w:rsidRPr="00CA6C8F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947</w:t>
      </w:r>
    </w:p>
    <w:p w14:paraId="4EB18C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SRS-RSRP report mapping</w:t>
      </w:r>
      <w:r>
        <w:rPr>
          <w:noProof/>
        </w:rPr>
        <w:tab/>
        <w:t>949</w:t>
      </w:r>
    </w:p>
    <w:p w14:paraId="0C6121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</w:t>
      </w:r>
      <w:r>
        <w:rPr>
          <w:noProof/>
        </w:rPr>
        <w:tab/>
        <w:t>949</w:t>
      </w:r>
    </w:p>
    <w:p w14:paraId="05491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CLI-RSSI</w:t>
      </w:r>
      <w:r w:rsidRPr="00CA6C8F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609C42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CLI-RSSI report mapping</w:t>
      </w:r>
      <w:r>
        <w:rPr>
          <w:noProof/>
        </w:rPr>
        <w:tab/>
        <w:t>950</w:t>
      </w:r>
    </w:p>
    <w:p w14:paraId="659FFCF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951</w:t>
      </w:r>
    </w:p>
    <w:p w14:paraId="45B95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Introduction</w:t>
      </w:r>
      <w:r>
        <w:rPr>
          <w:noProof/>
        </w:rPr>
        <w:tab/>
        <w:t>951</w:t>
      </w:r>
    </w:p>
    <w:p w14:paraId="73127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951</w:t>
      </w:r>
    </w:p>
    <w:p w14:paraId="261D9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961</w:t>
      </w:r>
    </w:p>
    <w:p w14:paraId="57D5CC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961</w:t>
      </w:r>
    </w:p>
    <w:p w14:paraId="4003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963</w:t>
      </w:r>
    </w:p>
    <w:p w14:paraId="559196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965</w:t>
      </w:r>
    </w:p>
    <w:p w14:paraId="4D38BB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967</w:t>
      </w:r>
    </w:p>
    <w:p w14:paraId="148AF0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314331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967</w:t>
      </w:r>
    </w:p>
    <w:p w14:paraId="79CF9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967</w:t>
      </w:r>
    </w:p>
    <w:p w14:paraId="2CB3A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971</w:t>
      </w:r>
    </w:p>
    <w:p w14:paraId="02BBBA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975</w:t>
      </w:r>
    </w:p>
    <w:p w14:paraId="76F11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975</w:t>
      </w:r>
    </w:p>
    <w:p w14:paraId="1A629E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976</w:t>
      </w:r>
    </w:p>
    <w:p w14:paraId="54681E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978</w:t>
      </w:r>
    </w:p>
    <w:p w14:paraId="39752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5D6FF0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978</w:t>
      </w:r>
    </w:p>
    <w:p w14:paraId="2A6D79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991</w:t>
      </w:r>
    </w:p>
    <w:p w14:paraId="44C87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991</w:t>
      </w:r>
    </w:p>
    <w:p w14:paraId="5966BF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993</w:t>
      </w:r>
    </w:p>
    <w:p w14:paraId="55BEE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994</w:t>
      </w:r>
    </w:p>
    <w:p w14:paraId="183C82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FR2 P-MPR report</w:t>
      </w:r>
      <w:r>
        <w:rPr>
          <w:noProof/>
        </w:rPr>
        <w:tab/>
        <w:t>996</w:t>
      </w:r>
    </w:p>
    <w:p w14:paraId="64626C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996</w:t>
      </w:r>
    </w:p>
    <w:p w14:paraId="2EF5AD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FR1</w:t>
      </w:r>
      <w:r>
        <w:rPr>
          <w:noProof/>
        </w:rPr>
        <w:tab/>
        <w:t>996</w:t>
      </w:r>
    </w:p>
    <w:p w14:paraId="220343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996</w:t>
      </w:r>
    </w:p>
    <w:p w14:paraId="72542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996</w:t>
      </w:r>
    </w:p>
    <w:p w14:paraId="21EBC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997</w:t>
      </w:r>
    </w:p>
    <w:p w14:paraId="6E59C0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998</w:t>
      </w:r>
    </w:p>
    <w:p w14:paraId="04481B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5D57A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062C68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70A430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65E2AF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446FA1D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099F86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47F89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2651BA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8757A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3DF37B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40C5B2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7B52B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3021C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1C270E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2156F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204E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6E9469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4EAF22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FD5E2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3B695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52F13B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0B78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1739E8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3913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161CF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707C58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6D5B9F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6EF882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4EC4D9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70E578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2E46E27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706B04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549522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78644F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B4D19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17CFD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1B1AB0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69FA4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41A35B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>PRS</w:t>
      </w:r>
      <w:r w:rsidRPr="00CA6C8F">
        <w:rPr>
          <w:noProof/>
          <w:lang w:val="en-US"/>
        </w:rPr>
        <w:t xml:space="preserve">-RSRPP </w:t>
      </w:r>
      <w:r w:rsidRPr="00CA6C8F">
        <w:rPr>
          <w:noProof/>
        </w:rPr>
        <w:t>Measurements</w:t>
      </w:r>
      <w:r>
        <w:rPr>
          <w:noProof/>
        </w:rPr>
        <w:tab/>
        <w:t>1022</w:t>
      </w:r>
    </w:p>
    <w:p w14:paraId="32EE87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03D7AA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3BA81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25199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Report mapping</w:t>
      </w:r>
      <w:r>
        <w:rPr>
          <w:noProof/>
        </w:rPr>
        <w:tab/>
        <w:t>1027</w:t>
      </w:r>
    </w:p>
    <w:p w14:paraId="62F69A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1027</w:t>
      </w:r>
    </w:p>
    <w:p w14:paraId="298E0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1028</w:t>
      </w:r>
    </w:p>
    <w:p w14:paraId="47A82A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1029</w:t>
      </w:r>
    </w:p>
    <w:p w14:paraId="197A71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1029</w:t>
      </w:r>
    </w:p>
    <w:p w14:paraId="0972C3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1029</w:t>
      </w:r>
    </w:p>
    <w:p w14:paraId="12D277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1034</w:t>
      </w:r>
    </w:p>
    <w:p w14:paraId="2F3D13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53237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1038</w:t>
      </w:r>
    </w:p>
    <w:p w14:paraId="029473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1038</w:t>
      </w:r>
    </w:p>
    <w:p w14:paraId="141F7A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FR1</w:t>
      </w:r>
      <w:r>
        <w:rPr>
          <w:noProof/>
        </w:rPr>
        <w:tab/>
        <w:t>1038</w:t>
      </w:r>
    </w:p>
    <w:p w14:paraId="16A94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1038</w:t>
      </w:r>
    </w:p>
    <w:p w14:paraId="76280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1038</w:t>
      </w:r>
    </w:p>
    <w:p w14:paraId="7830C2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Relative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1039</w:t>
      </w:r>
    </w:p>
    <w:p w14:paraId="01B065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RSRP accuracy requirements for FR2</w:t>
      </w:r>
      <w:r>
        <w:rPr>
          <w:noProof/>
        </w:rPr>
        <w:tab/>
        <w:t>1040</w:t>
      </w:r>
    </w:p>
    <w:p w14:paraId="67289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1C338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7F29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1040</w:t>
      </w:r>
    </w:p>
    <w:p w14:paraId="65FA6F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RSRP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1040</w:t>
      </w:r>
    </w:p>
    <w:p w14:paraId="53A1F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1040</w:t>
      </w:r>
    </w:p>
    <w:p w14:paraId="08646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SS-RSRP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0E56A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1041</w:t>
      </w:r>
    </w:p>
    <w:p w14:paraId="2E015E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RSRP accuracy requirements for FR2</w:t>
      </w:r>
      <w:r>
        <w:rPr>
          <w:noProof/>
        </w:rPr>
        <w:tab/>
        <w:t>1042</w:t>
      </w:r>
    </w:p>
    <w:p w14:paraId="059BD9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46E51B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SS-RSRP Accuracy</w:t>
      </w:r>
      <w:r>
        <w:rPr>
          <w:noProof/>
        </w:rPr>
        <w:tab/>
        <w:t>1042</w:t>
      </w:r>
    </w:p>
    <w:p w14:paraId="5E63BC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Relative SS-RSRP Accuracy</w:t>
      </w:r>
      <w:r>
        <w:rPr>
          <w:noProof/>
        </w:rPr>
        <w:tab/>
        <w:t>1042</w:t>
      </w:r>
    </w:p>
    <w:p w14:paraId="33434F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FR1</w:t>
      </w:r>
      <w:r>
        <w:rPr>
          <w:noProof/>
        </w:rPr>
        <w:tab/>
        <w:t>1042</w:t>
      </w:r>
    </w:p>
    <w:p w14:paraId="385247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78A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84F1C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RSRQ accuracy requirements for FR2</w:t>
      </w:r>
      <w:r>
        <w:rPr>
          <w:noProof/>
        </w:rPr>
        <w:tab/>
        <w:t>1043</w:t>
      </w:r>
    </w:p>
    <w:p w14:paraId="4E062A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</w:t>
      </w:r>
      <w:r w:rsidRPr="00CA6C8F">
        <w:rPr>
          <w:noProof/>
          <w:lang w:val="en-US"/>
        </w:rPr>
        <w:t xml:space="preserve">-frequency </w:t>
      </w:r>
      <w:r w:rsidRPr="00CA6C8F">
        <w:rPr>
          <w:noProof/>
          <w:lang w:val="en-US" w:eastAsia="ko-KR"/>
        </w:rPr>
        <w:t>SS-RSRQ</w:t>
      </w:r>
      <w:r w:rsidRPr="00CA6C8F">
        <w:rPr>
          <w:noProof/>
          <w:lang w:val="en-US"/>
        </w:rPr>
        <w:t xml:space="preserve"> accuracy requirements in FR2</w:t>
      </w:r>
      <w:r>
        <w:rPr>
          <w:noProof/>
        </w:rPr>
        <w:tab/>
        <w:t>1043</w:t>
      </w:r>
    </w:p>
    <w:p w14:paraId="5D987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3D04AB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Inter-frequency RSRQ accuracy requirements for </w:t>
      </w:r>
      <w:r w:rsidRPr="00CA6C8F">
        <w:rPr>
          <w:noProof/>
          <w:lang w:val="en-US" w:eastAsia="ko-KR"/>
        </w:rPr>
        <w:t>FR1</w:t>
      </w:r>
      <w:r>
        <w:rPr>
          <w:noProof/>
        </w:rPr>
        <w:tab/>
        <w:t>1043</w:t>
      </w:r>
    </w:p>
    <w:p w14:paraId="772163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SS-RSRQ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56EEA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1CF7D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1044</w:t>
      </w:r>
    </w:p>
    <w:p w14:paraId="6B5490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RSRQ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262A4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1045</w:t>
      </w:r>
    </w:p>
    <w:p w14:paraId="3EC9D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of SS-RSRQ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1334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1045</w:t>
      </w:r>
    </w:p>
    <w:p w14:paraId="0647E2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 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1045</w:t>
      </w:r>
    </w:p>
    <w:p w14:paraId="0ECC70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53FF21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1045</w:t>
      </w:r>
    </w:p>
    <w:p w14:paraId="7DA419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Intra-frequency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1046</w:t>
      </w:r>
    </w:p>
    <w:p w14:paraId="1B7940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Intra-frequency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1046</w:t>
      </w:r>
    </w:p>
    <w:p w14:paraId="15B54C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Absolute </w:t>
      </w:r>
      <w:r w:rsidRPr="00CA6C8F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1046</w:t>
      </w:r>
    </w:p>
    <w:p w14:paraId="673674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FR1</w:t>
      </w:r>
      <w:r>
        <w:rPr>
          <w:noProof/>
        </w:rPr>
        <w:tab/>
        <w:t>1046</w:t>
      </w:r>
    </w:p>
    <w:p w14:paraId="2F0E8C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5C3502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FR1</w:t>
      </w:r>
      <w:r>
        <w:rPr>
          <w:noProof/>
        </w:rPr>
        <w:tab/>
        <w:t>1046</w:t>
      </w:r>
    </w:p>
    <w:p w14:paraId="78ADF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1047</w:t>
      </w:r>
    </w:p>
    <w:p w14:paraId="446E7FE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Inter-frequency SINR accuracy requirements </w:t>
      </w:r>
      <w:r w:rsidRPr="00CA6C8F">
        <w:rPr>
          <w:noProof/>
          <w:lang w:val="en-US"/>
        </w:rPr>
        <w:t>for</w:t>
      </w:r>
      <w:r w:rsidRPr="00CA6C8F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5E2E5E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Inter-frequency SS-SINR accuracy requirements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33DF84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Aboslute Accuracy of SS-SINR</w:t>
      </w:r>
      <w:r w:rsidRPr="00CA6C8F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0F90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1048</w:t>
      </w:r>
    </w:p>
    <w:p w14:paraId="0D4FE2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L1-RSRP accuracy requirements for FR1</w:t>
      </w:r>
      <w:r>
        <w:rPr>
          <w:noProof/>
        </w:rPr>
        <w:tab/>
        <w:t>1048</w:t>
      </w:r>
    </w:p>
    <w:p w14:paraId="4CA5C7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0EE04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E345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49216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1050</w:t>
      </w:r>
    </w:p>
    <w:p w14:paraId="2123D9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74F2D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3388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1052</w:t>
      </w:r>
    </w:p>
    <w:p w14:paraId="1CFEE2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SSB based L1-RSRP accuracy requirements</w:t>
      </w:r>
      <w:r>
        <w:rPr>
          <w:noProof/>
        </w:rPr>
        <w:tab/>
        <w:t>1052</w:t>
      </w:r>
    </w:p>
    <w:p w14:paraId="79538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13738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5342A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3FBB25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09976F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1052</w:t>
      </w:r>
    </w:p>
    <w:p w14:paraId="11A64E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1053</w:t>
      </w:r>
    </w:p>
    <w:p w14:paraId="341B57E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18073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1053</w:t>
      </w:r>
    </w:p>
    <w:p w14:paraId="684884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1053</w:t>
      </w:r>
    </w:p>
    <w:p w14:paraId="4107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RSTD measurements</w:t>
      </w:r>
      <w:r>
        <w:rPr>
          <w:noProof/>
        </w:rPr>
        <w:tab/>
        <w:t>1053</w:t>
      </w:r>
    </w:p>
    <w:p w14:paraId="657CCE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1054</w:t>
      </w:r>
    </w:p>
    <w:p w14:paraId="0015D6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RSRP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60D5B2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 xml:space="preserve">E-UTRAN RSRQ measurements </w:t>
      </w:r>
      <w:r w:rsidRPr="00CA6C8F">
        <w:rPr>
          <w:noProof/>
          <w:lang w:val="en-US"/>
        </w:rPr>
        <w:t>for CA/DC Idle Mode Measurements</w:t>
      </w:r>
      <w:r>
        <w:rPr>
          <w:noProof/>
        </w:rPr>
        <w:tab/>
        <w:t>1054</w:t>
      </w:r>
    </w:p>
    <w:p w14:paraId="0124FE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1055</w:t>
      </w:r>
    </w:p>
    <w:p w14:paraId="033E78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0E9E83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723245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DA675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45FDBF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1056</w:t>
      </w:r>
    </w:p>
    <w:p w14:paraId="32B0ED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1056</w:t>
      </w:r>
    </w:p>
    <w:p w14:paraId="48916A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1057</w:t>
      </w:r>
    </w:p>
    <w:p w14:paraId="0DBF0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1057</w:t>
      </w:r>
    </w:p>
    <w:p w14:paraId="747762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230B43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1057</w:t>
      </w:r>
    </w:p>
    <w:p w14:paraId="02187F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1057</w:t>
      </w:r>
    </w:p>
    <w:p w14:paraId="00EE7D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A6C8F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1058</w:t>
      </w:r>
    </w:p>
    <w:p w14:paraId="58576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1059</w:t>
      </w:r>
    </w:p>
    <w:p w14:paraId="2B607E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10.4.3</w:t>
      </w:r>
      <w:r w:rsidRPr="00CA6C8F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Absolute SL-RSSI Accuracy</w:t>
      </w:r>
      <w:r>
        <w:rPr>
          <w:noProof/>
        </w:rPr>
        <w:tab/>
        <w:t>1059</w:t>
      </w:r>
    </w:p>
    <w:p w14:paraId="2FD6FC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1059</w:t>
      </w:r>
    </w:p>
    <w:p w14:paraId="65A8DD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1059</w:t>
      </w:r>
    </w:p>
    <w:p w14:paraId="1A4D2B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1060</w:t>
      </w:r>
    </w:p>
    <w:p w14:paraId="1D92B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1060</w:t>
      </w:r>
    </w:p>
    <w:p w14:paraId="2019812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1061</w:t>
      </w:r>
    </w:p>
    <w:p w14:paraId="0D7D35E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1062</w:t>
      </w:r>
    </w:p>
    <w:p w14:paraId="1788916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D3E79F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1062</w:t>
      </w:r>
    </w:p>
    <w:p w14:paraId="10D94A3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7B0068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1062</w:t>
      </w:r>
    </w:p>
    <w:p w14:paraId="59A8BA5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1063</w:t>
      </w:r>
    </w:p>
    <w:p w14:paraId="3902A1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1063</w:t>
      </w:r>
    </w:p>
    <w:p w14:paraId="34F8E2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1064</w:t>
      </w:r>
    </w:p>
    <w:p w14:paraId="4B0D1F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1064</w:t>
      </w:r>
    </w:p>
    <w:p w14:paraId="518202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3AE90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1064</w:t>
      </w:r>
    </w:p>
    <w:p w14:paraId="5ADFDC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1065</w:t>
      </w:r>
    </w:p>
    <w:p w14:paraId="592B8A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1066</w:t>
      </w:r>
    </w:p>
    <w:p w14:paraId="76799D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1066</w:t>
      </w:r>
    </w:p>
    <w:p w14:paraId="32A9FF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1067</w:t>
      </w:r>
    </w:p>
    <w:p w14:paraId="3EC07C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1068</w:t>
      </w:r>
    </w:p>
    <w:p w14:paraId="7986A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3E1067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1069</w:t>
      </w:r>
    </w:p>
    <w:p w14:paraId="164E96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1069</w:t>
      </w:r>
    </w:p>
    <w:p w14:paraId="5FF8FCB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1069</w:t>
      </w:r>
    </w:p>
    <w:p w14:paraId="6E04CE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1069</w:t>
      </w:r>
    </w:p>
    <w:p w14:paraId="4962B2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A6C8F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1070</w:t>
      </w:r>
    </w:p>
    <w:p w14:paraId="6A770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1071</w:t>
      </w:r>
    </w:p>
    <w:p w14:paraId="73C8D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1072</w:t>
      </w:r>
    </w:p>
    <w:p w14:paraId="79E98D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1072</w:t>
      </w:r>
    </w:p>
    <w:p w14:paraId="0FDCA9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CA6C8F">
        <w:rPr>
          <w:noProof/>
          <w:lang w:val="en-US"/>
        </w:rPr>
        <w:t>due to Active BWP switching Requirement</w:t>
      </w:r>
      <w:r>
        <w:rPr>
          <w:noProof/>
        </w:rPr>
        <w:tab/>
        <w:t>1073</w:t>
      </w:r>
    </w:p>
    <w:p w14:paraId="1F4DC7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1073</w:t>
      </w:r>
    </w:p>
    <w:p w14:paraId="05FB29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1073</w:t>
      </w:r>
    </w:p>
    <w:p w14:paraId="0F6D8D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1074</w:t>
      </w:r>
    </w:p>
    <w:p w14:paraId="78CAF5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1074</w:t>
      </w:r>
    </w:p>
    <w:p w14:paraId="1D397E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1074</w:t>
      </w:r>
    </w:p>
    <w:p w14:paraId="41C915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1074</w:t>
      </w:r>
    </w:p>
    <w:p w14:paraId="5A4365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6695AA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6BC11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1075</w:t>
      </w:r>
    </w:p>
    <w:p w14:paraId="47EEA9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Measurement Performance Requirements for NR gNB</w:t>
      </w:r>
      <w:r>
        <w:rPr>
          <w:noProof/>
        </w:rPr>
        <w:tab/>
        <w:t>1075</w:t>
      </w:r>
    </w:p>
    <w:p w14:paraId="29D757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1075</w:t>
      </w:r>
    </w:p>
    <w:p w14:paraId="45370B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6BD30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1077</w:t>
      </w:r>
    </w:p>
    <w:p w14:paraId="19D974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1079</w:t>
      </w:r>
    </w:p>
    <w:p w14:paraId="46515C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1079</w:t>
      </w:r>
    </w:p>
    <w:p w14:paraId="3A5E9E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1081</w:t>
      </w:r>
    </w:p>
    <w:p w14:paraId="5B0346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1083</w:t>
      </w:r>
    </w:p>
    <w:p w14:paraId="27C5F7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1083</w:t>
      </w:r>
    </w:p>
    <w:p w14:paraId="70B7A2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UL SRS RSRP measurement</w:t>
      </w:r>
      <w:r>
        <w:rPr>
          <w:noProof/>
        </w:rPr>
        <w:tab/>
        <w:t>1084</w:t>
      </w:r>
    </w:p>
    <w:p w14:paraId="4FE8FD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384192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4690A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1085</w:t>
      </w:r>
    </w:p>
    <w:p w14:paraId="36E02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1085</w:t>
      </w:r>
    </w:p>
    <w:p w14:paraId="50939C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AoA/ZoA</w:t>
      </w:r>
      <w:r>
        <w:rPr>
          <w:noProof/>
        </w:rPr>
        <w:tab/>
        <w:t>1086</w:t>
      </w:r>
    </w:p>
    <w:p w14:paraId="49E237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067B37E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A6C8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1087</w:t>
      </w:r>
    </w:p>
    <w:p w14:paraId="401B8A0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7B8B1F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1088</w:t>
      </w:r>
    </w:p>
    <w:p w14:paraId="235120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1088</w:t>
      </w:r>
    </w:p>
    <w:p w14:paraId="7A63F3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1090</w:t>
      </w:r>
    </w:p>
    <w:p w14:paraId="6787E4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Report mapping</w:t>
      </w:r>
      <w:r>
        <w:rPr>
          <w:noProof/>
        </w:rPr>
        <w:tab/>
        <w:t>1090</w:t>
      </w:r>
    </w:p>
    <w:p w14:paraId="6363513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1090</w:t>
      </w:r>
    </w:p>
    <w:p w14:paraId="74308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1090</w:t>
      </w:r>
    </w:p>
    <w:p w14:paraId="05AD15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Requirements</w:t>
      </w:r>
      <w:r>
        <w:rPr>
          <w:noProof/>
        </w:rPr>
        <w:tab/>
        <w:t>1090</w:t>
      </w:r>
    </w:p>
    <w:p w14:paraId="5C176BC3" w14:textId="7C2ABEE7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</w:t>
      </w:r>
      <w:r w:rsidRPr="00CA6C8F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1092</w:t>
      </w:r>
    </w:p>
    <w:p w14:paraId="098DFF8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1092</w:t>
      </w:r>
    </w:p>
    <w:p w14:paraId="279139F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1092</w:t>
      </w:r>
    </w:p>
    <w:p w14:paraId="09694A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1092</w:t>
      </w:r>
    </w:p>
    <w:p w14:paraId="2752D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1092</w:t>
      </w:r>
    </w:p>
    <w:p w14:paraId="306F43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1092</w:t>
      </w:r>
    </w:p>
    <w:p w14:paraId="376AD4C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Implementation requirements</w:t>
      </w:r>
      <w:r>
        <w:rPr>
          <w:noProof/>
        </w:rPr>
        <w:tab/>
        <w:t>1093</w:t>
      </w:r>
    </w:p>
    <w:p w14:paraId="1871DE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Physical layer timing requirements</w:t>
      </w:r>
      <w:r>
        <w:rPr>
          <w:noProof/>
        </w:rPr>
        <w:tab/>
        <w:t>1093</w:t>
      </w:r>
    </w:p>
    <w:p w14:paraId="637DA97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1093</w:t>
      </w:r>
    </w:p>
    <w:p w14:paraId="66DAA373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1094</w:t>
      </w:r>
    </w:p>
    <w:p w14:paraId="6CBD6A9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1094</w:t>
      </w:r>
    </w:p>
    <w:p w14:paraId="39AEE75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1094</w:t>
      </w:r>
    </w:p>
    <w:p w14:paraId="05EDC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0F383B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7B50C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1098</w:t>
      </w:r>
    </w:p>
    <w:p w14:paraId="64A516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2C53D0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2666EF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1102</w:t>
      </w:r>
    </w:p>
    <w:p w14:paraId="55FBD3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1102</w:t>
      </w:r>
    </w:p>
    <w:p w14:paraId="38E365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1104</w:t>
      </w:r>
    </w:p>
    <w:p w14:paraId="06C68F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1109</w:t>
      </w:r>
    </w:p>
    <w:p w14:paraId="0A83680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1111</w:t>
      </w:r>
    </w:p>
    <w:p w14:paraId="6E3B59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PDSCH</w:t>
      </w:r>
      <w:r>
        <w:rPr>
          <w:noProof/>
        </w:rPr>
        <w:tab/>
        <w:t>1111</w:t>
      </w:r>
    </w:p>
    <w:p w14:paraId="75EBCF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sv-SE"/>
        </w:rPr>
        <w:t>TDD</w:t>
      </w:r>
      <w:r>
        <w:rPr>
          <w:noProof/>
        </w:rPr>
        <w:tab/>
        <w:t>1111</w:t>
      </w:r>
    </w:p>
    <w:p w14:paraId="728963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</w:t>
      </w:r>
      <w:r w:rsidRPr="00CA6C8F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1112</w:t>
      </w:r>
    </w:p>
    <w:p w14:paraId="1BC963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1112</w:t>
      </w:r>
    </w:p>
    <w:p w14:paraId="17EC28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CORESET for RMC scheduling</w:t>
      </w:r>
      <w:r>
        <w:rPr>
          <w:noProof/>
        </w:rPr>
        <w:tab/>
        <w:t>1113</w:t>
      </w:r>
    </w:p>
    <w:p w14:paraId="59CE1B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1113</w:t>
      </w:r>
    </w:p>
    <w:p w14:paraId="53064AF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1114</w:t>
      </w:r>
    </w:p>
    <w:p w14:paraId="337807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RMC burst transmission model</w:t>
      </w:r>
      <w:r>
        <w:rPr>
          <w:noProof/>
        </w:rPr>
        <w:tab/>
        <w:t>1114</w:t>
      </w:r>
    </w:p>
    <w:p w14:paraId="1EBA402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1114</w:t>
      </w:r>
    </w:p>
    <w:p w14:paraId="6A3C94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1114</w:t>
      </w:r>
    </w:p>
    <w:p w14:paraId="31151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1115</w:t>
      </w:r>
    </w:p>
    <w:p w14:paraId="101963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1115</w:t>
      </w:r>
    </w:p>
    <w:p w14:paraId="390B6D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1116</w:t>
      </w:r>
    </w:p>
    <w:p w14:paraId="0662C0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1116</w:t>
      </w:r>
    </w:p>
    <w:p w14:paraId="1590D3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6FFFD9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1117</w:t>
      </w:r>
    </w:p>
    <w:p w14:paraId="453A69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1117</w:t>
      </w:r>
    </w:p>
    <w:p w14:paraId="6CFEDB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1118</w:t>
      </w:r>
    </w:p>
    <w:p w14:paraId="083D69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1118</w:t>
      </w:r>
    </w:p>
    <w:p w14:paraId="370E4A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1118</w:t>
      </w:r>
    </w:p>
    <w:p w14:paraId="3A39FA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1119</w:t>
      </w:r>
    </w:p>
    <w:p w14:paraId="5D3CAD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1119</w:t>
      </w:r>
    </w:p>
    <w:p w14:paraId="7BD17E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1119</w:t>
      </w:r>
    </w:p>
    <w:p w14:paraId="2EFB37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1120</w:t>
      </w:r>
    </w:p>
    <w:p w14:paraId="768545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1120</w:t>
      </w:r>
    </w:p>
    <w:p w14:paraId="71D8CE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1120</w:t>
      </w:r>
    </w:p>
    <w:p w14:paraId="256A3A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DRX Configuration 11: DRX cycle = 20 ms and TAT =</w:t>
      </w:r>
      <w:r w:rsidRPr="00CA6C8F">
        <w:rPr>
          <w:rFonts w:cs="Arial"/>
          <w:noProof/>
          <w:lang w:val="en-US"/>
        </w:rPr>
        <w:t xml:space="preserve"> </w:t>
      </w:r>
      <w:r w:rsidRPr="00CA6C8F">
        <w:rPr>
          <w:rFonts w:cs="Arial"/>
          <w:noProof/>
        </w:rPr>
        <w:t>Infinity</w:t>
      </w:r>
      <w:r>
        <w:rPr>
          <w:noProof/>
        </w:rPr>
        <w:tab/>
        <w:t>1121</w:t>
      </w:r>
    </w:p>
    <w:p w14:paraId="775852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1121</w:t>
      </w:r>
    </w:p>
    <w:p w14:paraId="1254CB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1121</w:t>
      </w:r>
    </w:p>
    <w:p w14:paraId="5A15C11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1122</w:t>
      </w:r>
    </w:p>
    <w:p w14:paraId="0F9CD5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1122</w:t>
      </w:r>
    </w:p>
    <w:p w14:paraId="0EC912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1122</w:t>
      </w:r>
    </w:p>
    <w:p w14:paraId="52E943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59E1BB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43D52E7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1122</w:t>
      </w:r>
    </w:p>
    <w:p w14:paraId="646381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1122</w:t>
      </w:r>
    </w:p>
    <w:p w14:paraId="585DFE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1122</w:t>
      </w:r>
    </w:p>
    <w:p w14:paraId="28FDEA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1122</w:t>
      </w:r>
    </w:p>
    <w:p w14:paraId="301E3C2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1123</w:t>
      </w:r>
    </w:p>
    <w:p w14:paraId="12F5DF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9BB5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598631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0C183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7D7BF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FR2</w:t>
      </w:r>
      <w:r>
        <w:rPr>
          <w:noProof/>
        </w:rPr>
        <w:tab/>
        <w:t>1126</w:t>
      </w:r>
    </w:p>
    <w:p w14:paraId="4ADF0A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1126</w:t>
      </w:r>
    </w:p>
    <w:p w14:paraId="699580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configurations for FR1</w:t>
      </w:r>
      <w:r>
        <w:rPr>
          <w:noProof/>
        </w:rPr>
        <w:tab/>
        <w:t>1126</w:t>
      </w:r>
    </w:p>
    <w:p w14:paraId="2778B5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Antenna connection</w:t>
      </w:r>
      <w:r w:rsidRPr="00CA6C8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1126</w:t>
      </w:r>
    </w:p>
    <w:p w14:paraId="5CCBE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1126</w:t>
      </w:r>
    </w:p>
    <w:p w14:paraId="16567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1126</w:t>
      </w:r>
    </w:p>
    <w:p w14:paraId="0E60F1A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1128</w:t>
      </w:r>
    </w:p>
    <w:p w14:paraId="38223A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417F8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6AAF2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1128</w:t>
      </w:r>
    </w:p>
    <w:p w14:paraId="172C2E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1513617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1130</w:t>
      </w:r>
    </w:p>
    <w:p w14:paraId="238F365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1131</w:t>
      </w:r>
    </w:p>
    <w:p w14:paraId="4823E0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1131</w:t>
      </w:r>
    </w:p>
    <w:p w14:paraId="23571A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1131</w:t>
      </w:r>
    </w:p>
    <w:p w14:paraId="5FA660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1131</w:t>
      </w:r>
    </w:p>
    <w:p w14:paraId="0CDFFE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1132</w:t>
      </w:r>
    </w:p>
    <w:p w14:paraId="0822B9F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1132</w:t>
      </w:r>
    </w:p>
    <w:p w14:paraId="37448F1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1132</w:t>
      </w:r>
    </w:p>
    <w:p w14:paraId="5C317F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</w:t>
      </w:r>
      <w:r>
        <w:rPr>
          <w:noProof/>
        </w:rPr>
        <w:tab/>
        <w:t>1132</w:t>
      </w:r>
    </w:p>
    <w:p w14:paraId="71FBFD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1132</w:t>
      </w:r>
    </w:p>
    <w:p w14:paraId="6B34D4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</w:t>
      </w:r>
      <w:r w:rsidRPr="00CA6C8F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1132</w:t>
      </w:r>
    </w:p>
    <w:p w14:paraId="64CCC16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1132</w:t>
      </w:r>
    </w:p>
    <w:p w14:paraId="1E239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1132</w:t>
      </w:r>
    </w:p>
    <w:p w14:paraId="558A73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3B7203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1133</w:t>
      </w:r>
    </w:p>
    <w:p w14:paraId="1FFA6A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1133</w:t>
      </w:r>
    </w:p>
    <w:p w14:paraId="64D969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1134</w:t>
      </w:r>
    </w:p>
    <w:p w14:paraId="03C054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1135</w:t>
      </w:r>
    </w:p>
    <w:p w14:paraId="04636DB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</w:t>
      </w:r>
      <w:r w:rsidRPr="00CA6C8F">
        <w:rPr>
          <w:noProof/>
          <w:snapToGrid w:val="0"/>
          <w:lang w:eastAsia="zh-CN"/>
        </w:rPr>
        <w:t>2</w:t>
      </w:r>
      <w:r>
        <w:rPr>
          <w:noProof/>
        </w:rPr>
        <w:tab/>
        <w:t>1136</w:t>
      </w:r>
    </w:p>
    <w:p w14:paraId="757537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1136</w:t>
      </w:r>
    </w:p>
    <w:p w14:paraId="2CD9A6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1137</w:t>
      </w:r>
    </w:p>
    <w:p w14:paraId="34D573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1138</w:t>
      </w:r>
    </w:p>
    <w:p w14:paraId="7BCAA6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1139</w:t>
      </w:r>
    </w:p>
    <w:p w14:paraId="285B8B1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1140</w:t>
      </w:r>
    </w:p>
    <w:p w14:paraId="5AF453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</w:t>
      </w:r>
      <w:r w:rsidRPr="00CA6C8F">
        <w:rPr>
          <w:noProof/>
          <w:snapToGrid w:val="0"/>
          <w:lang w:eastAsia="zh-CN"/>
        </w:rPr>
        <w:t>8A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1140</w:t>
      </w:r>
    </w:p>
    <w:p w14:paraId="6A2B23F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A.3.8A.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PRACH configurations in FR1</w:t>
      </w:r>
      <w:r>
        <w:rPr>
          <w:noProof/>
        </w:rPr>
        <w:tab/>
        <w:t>1140</w:t>
      </w:r>
    </w:p>
    <w:p w14:paraId="14102A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1140</w:t>
      </w:r>
    </w:p>
    <w:p w14:paraId="4B3E33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1141</w:t>
      </w:r>
    </w:p>
    <w:p w14:paraId="2C5616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1142</w:t>
      </w:r>
    </w:p>
    <w:p w14:paraId="7DAE6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1142</w:t>
      </w:r>
    </w:p>
    <w:p w14:paraId="26E798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1143</w:t>
      </w:r>
    </w:p>
    <w:p w14:paraId="1DD6F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1143</w:t>
      </w:r>
    </w:p>
    <w:p w14:paraId="5A32B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1143</w:t>
      </w:r>
    </w:p>
    <w:p w14:paraId="67ED25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1144</w:t>
      </w:r>
    </w:p>
    <w:p w14:paraId="0FBDCB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Initial BWP</w:t>
      </w:r>
      <w:r>
        <w:rPr>
          <w:noProof/>
        </w:rPr>
        <w:tab/>
        <w:t>1144</w:t>
      </w:r>
    </w:p>
    <w:p w14:paraId="7F3C77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1144</w:t>
      </w:r>
    </w:p>
    <w:p w14:paraId="4DB221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1144</w:t>
      </w:r>
    </w:p>
    <w:p w14:paraId="45CC2F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551C55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6D0CE2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22520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Uplink BWP configurations</w:t>
      </w:r>
      <w:r>
        <w:rPr>
          <w:noProof/>
        </w:rPr>
        <w:tab/>
        <w:t>1145</w:t>
      </w:r>
    </w:p>
    <w:p w14:paraId="40DC88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675DDB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1146</w:t>
      </w:r>
    </w:p>
    <w:p w14:paraId="16AA90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1146</w:t>
      </w:r>
    </w:p>
    <w:p w14:paraId="287E9F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1146</w:t>
      </w:r>
    </w:p>
    <w:p w14:paraId="1CB569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1146</w:t>
      </w:r>
    </w:p>
    <w:p w14:paraId="76A92A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1147</w:t>
      </w:r>
    </w:p>
    <w:p w14:paraId="52BE23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1147</w:t>
      </w:r>
    </w:p>
    <w:p w14:paraId="636DD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1148</w:t>
      </w:r>
    </w:p>
    <w:p w14:paraId="0705D6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1148</w:t>
      </w:r>
    </w:p>
    <w:p w14:paraId="060192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1149</w:t>
      </w:r>
    </w:p>
    <w:p w14:paraId="056ADC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1149</w:t>
      </w:r>
    </w:p>
    <w:p w14:paraId="6F87F2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1150</w:t>
      </w:r>
    </w:p>
    <w:p w14:paraId="4D7E53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1150</w:t>
      </w:r>
    </w:p>
    <w:p w14:paraId="02489A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1150</w:t>
      </w:r>
    </w:p>
    <w:p w14:paraId="3656DF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1151</w:t>
      </w:r>
    </w:p>
    <w:p w14:paraId="3DC99C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1151</w:t>
      </w:r>
    </w:p>
    <w:p w14:paraId="7A933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1152</w:t>
      </w:r>
    </w:p>
    <w:p w14:paraId="7C906F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1152</w:t>
      </w:r>
    </w:p>
    <w:p w14:paraId="4C04D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1153</w:t>
      </w:r>
    </w:p>
    <w:p w14:paraId="701246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1153</w:t>
      </w:r>
    </w:p>
    <w:p w14:paraId="0822DE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1154</w:t>
      </w:r>
    </w:p>
    <w:p w14:paraId="3CC9C6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1154</w:t>
      </w:r>
    </w:p>
    <w:p w14:paraId="23CDEB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DC919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16F2A0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1156</w:t>
      </w:r>
    </w:p>
    <w:p w14:paraId="7515B7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1156</w:t>
      </w:r>
    </w:p>
    <w:p w14:paraId="5D1F95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1FAE9D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</w:rPr>
        <w:t xml:space="preserve">SSB pattern </w:t>
      </w:r>
      <w:r w:rsidRPr="00CA6C8F">
        <w:rPr>
          <w:noProof/>
          <w:lang w:eastAsia="zh-CN"/>
        </w:rPr>
        <w:t>16</w:t>
      </w:r>
      <w:r w:rsidRPr="00CA6C8F"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08DA80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418415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0345E1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1159</w:t>
      </w:r>
    </w:p>
    <w:p w14:paraId="2AE98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1159</w:t>
      </w:r>
    </w:p>
    <w:p w14:paraId="5C3B9A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1159</w:t>
      </w:r>
    </w:p>
    <w:p w14:paraId="75A23A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1159</w:t>
      </w:r>
    </w:p>
    <w:p w14:paraId="6BAED8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1160</w:t>
      </w:r>
    </w:p>
    <w:p w14:paraId="2DA9D8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1160</w:t>
      </w:r>
    </w:p>
    <w:p w14:paraId="67D240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1161</w:t>
      </w:r>
    </w:p>
    <w:p w14:paraId="07FC21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1161</w:t>
      </w:r>
    </w:p>
    <w:p w14:paraId="6E9388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1161</w:t>
      </w:r>
    </w:p>
    <w:p w14:paraId="2CD787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1161</w:t>
      </w:r>
    </w:p>
    <w:p w14:paraId="63651B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1162</w:t>
      </w:r>
    </w:p>
    <w:p w14:paraId="38E08B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1162</w:t>
      </w:r>
    </w:p>
    <w:p w14:paraId="1956B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1163</w:t>
      </w:r>
    </w:p>
    <w:p w14:paraId="2DEA69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1163</w:t>
      </w:r>
    </w:p>
    <w:p w14:paraId="14DF1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1164</w:t>
      </w:r>
    </w:p>
    <w:p w14:paraId="4E9A94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1164</w:t>
      </w:r>
    </w:p>
    <w:p w14:paraId="1B3AA1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1164</w:t>
      </w:r>
    </w:p>
    <w:p w14:paraId="3354A2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1165</w:t>
      </w:r>
    </w:p>
    <w:p w14:paraId="50E6E6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1165</w:t>
      </w:r>
    </w:p>
    <w:p w14:paraId="452255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1166</w:t>
      </w:r>
    </w:p>
    <w:p w14:paraId="513D16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1166</w:t>
      </w:r>
    </w:p>
    <w:p w14:paraId="2F941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1167</w:t>
      </w:r>
    </w:p>
    <w:p w14:paraId="5F4C85F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1167</w:t>
      </w:r>
    </w:p>
    <w:p w14:paraId="15BBD9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1167</w:t>
      </w:r>
    </w:p>
    <w:p w14:paraId="62839C4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1167</w:t>
      </w:r>
    </w:p>
    <w:p w14:paraId="6E0EF2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1167</w:t>
      </w:r>
    </w:p>
    <w:p w14:paraId="4E70B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1168</w:t>
      </w:r>
    </w:p>
    <w:p w14:paraId="561329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1168</w:t>
      </w:r>
    </w:p>
    <w:p w14:paraId="383CF5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1168</w:t>
      </w:r>
    </w:p>
    <w:p w14:paraId="15AE2E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1168</w:t>
      </w:r>
    </w:p>
    <w:p w14:paraId="562DA45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1168</w:t>
      </w:r>
    </w:p>
    <w:p w14:paraId="3005DE4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1169</w:t>
      </w:r>
    </w:p>
    <w:p w14:paraId="6C2DAA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1169</w:t>
      </w:r>
    </w:p>
    <w:p w14:paraId="2EF00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1169</w:t>
      </w:r>
    </w:p>
    <w:p w14:paraId="494442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1169</w:t>
      </w:r>
    </w:p>
    <w:p w14:paraId="5AB5F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1169</w:t>
      </w:r>
    </w:p>
    <w:p w14:paraId="125476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1169</w:t>
      </w:r>
    </w:p>
    <w:p w14:paraId="4D5966D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1170</w:t>
      </w:r>
    </w:p>
    <w:p w14:paraId="79CC504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1170</w:t>
      </w:r>
    </w:p>
    <w:p w14:paraId="2E318B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DB87B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697082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1170</w:t>
      </w:r>
    </w:p>
    <w:p w14:paraId="1C5D0E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38F3D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E98BA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1170</w:t>
      </w:r>
    </w:p>
    <w:p w14:paraId="442F47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4E64A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71C6D0B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734135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27BAAE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3FC73B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593EB2A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1172</w:t>
      </w:r>
    </w:p>
    <w:p w14:paraId="5557F7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2AB8EC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1364E5A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20CC31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54A368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BDE5B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3C59FF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63AF03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4C1695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196870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56AEA8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057383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3</w:t>
      </w:r>
      <w:r w:rsidRPr="00CA6C8F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B7663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47C117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CA6C8F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55BABF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7849F7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489AF7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7C2201B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3FA990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67125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460266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6516415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21D53F2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0CE5B7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3C64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4902ED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105347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65E5F3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41A96C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1BC18C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6B40E23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33330A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481D5B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29452E5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5E1043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30FB96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3ECA25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6C0177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0F432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A.3.20.</w:t>
      </w:r>
      <w:r w:rsidRPr="00CA6C8F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</w:t>
      </w:r>
      <w:r w:rsidRPr="00CA6C8F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1EBE01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7A4262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A.3.20.</w:t>
      </w:r>
      <w:r w:rsidRPr="00CA6C8F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5FD7B31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MsgA</w:t>
      </w:r>
      <w:r w:rsidRPr="00CA6C8F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70FE6E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6BE0C7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val="en-US"/>
        </w:rPr>
        <w:t>A.3.20A.</w:t>
      </w:r>
      <w:r w:rsidRPr="00CA6C8F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295C59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56E1B5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A.3.20A.</w:t>
      </w:r>
      <w:r w:rsidRPr="00CA6C8F">
        <w:rPr>
          <w:noProof/>
          <w:lang w:val="en-US" w:eastAsia="zh-CN"/>
        </w:rPr>
        <w:t>2</w:t>
      </w:r>
      <w:r w:rsidRPr="00CA6C8F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BF146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229DE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7B4AFF4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0730AB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7137C8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04165B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68AE51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26B9D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SL-</w:t>
      </w:r>
      <w:r w:rsidRPr="00CA6C8F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758FE07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2BA3DA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47F10F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05FD8D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B3CB2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129B637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6E433F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24F602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0CCF08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7D7DF5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643171D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57EA0F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96B9B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4049EF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6F74D2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FA9D43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613F50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54FCF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8B2AD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49C52EE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CA668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06FF3E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08FE8F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28C433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0A04467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611135C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6C47E8C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1DB924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62B774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33009C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398188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394E91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63C4F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22B716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64E003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0F363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142F89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7EB0BA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5CE563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671F7EE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3E5530E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6541C9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27DB83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2B4CA25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35FDC0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62CDB1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080C65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5E9B0B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7D2029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55E08F1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2DEFE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FD2E8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3939AE1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4D90D0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45D5FA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3CEC27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4AB83E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93608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E3CF2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668E14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3BD36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3CF0E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A.3.36.</w:t>
      </w:r>
      <w:r w:rsidRPr="00CA6C8F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1D0510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1231</w:t>
      </w:r>
    </w:p>
    <w:p w14:paraId="2FC12D6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20F749D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1231</w:t>
      </w:r>
    </w:p>
    <w:p w14:paraId="49D8BF4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1231</w:t>
      </w:r>
    </w:p>
    <w:p w14:paraId="1B2E0E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50DC44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1231</w:t>
      </w:r>
    </w:p>
    <w:p w14:paraId="2D2BCB6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1231</w:t>
      </w:r>
    </w:p>
    <w:p w14:paraId="042784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1231</w:t>
      </w:r>
    </w:p>
    <w:p w14:paraId="7B1E06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1231</w:t>
      </w:r>
    </w:p>
    <w:p w14:paraId="49F438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1235</w:t>
      </w:r>
    </w:p>
    <w:p w14:paraId="393AA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1239</w:t>
      </w:r>
    </w:p>
    <w:p w14:paraId="19FDB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1243</w:t>
      </w:r>
    </w:p>
    <w:p w14:paraId="3497DA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1247</w:t>
      </w:r>
    </w:p>
    <w:p w14:paraId="40A647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CA6C8F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1247</w:t>
      </w:r>
    </w:p>
    <w:p w14:paraId="4615B6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A02C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6878CB3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1254</w:t>
      </w:r>
    </w:p>
    <w:p w14:paraId="7D17D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1254</w:t>
      </w:r>
    </w:p>
    <w:p w14:paraId="16EE1D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NR UE Transmit Timing Test for FR1</w:t>
      </w:r>
      <w:r>
        <w:rPr>
          <w:noProof/>
        </w:rPr>
        <w:tab/>
        <w:t>1254</w:t>
      </w:r>
    </w:p>
    <w:p w14:paraId="48014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73ED3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6F8F293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1258</w:t>
      </w:r>
    </w:p>
    <w:p w14:paraId="622E29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1258</w:t>
      </w:r>
    </w:p>
    <w:p w14:paraId="1FFE0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1258</w:t>
      </w:r>
    </w:p>
    <w:p w14:paraId="708F4C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448033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1258</w:t>
      </w:r>
    </w:p>
    <w:p w14:paraId="05446F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79051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1262</w:t>
      </w:r>
    </w:p>
    <w:p w14:paraId="16C5F1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1262</w:t>
      </w:r>
    </w:p>
    <w:p w14:paraId="42D02A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1263</w:t>
      </w:r>
    </w:p>
    <w:p w14:paraId="46F4A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31DBBC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55D07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1267</w:t>
      </w:r>
    </w:p>
    <w:p w14:paraId="39556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1B7CB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1AA650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1273</w:t>
      </w:r>
    </w:p>
    <w:p w14:paraId="796E3F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1273</w:t>
      </w:r>
    </w:p>
    <w:p w14:paraId="1596E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58520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1278</w:t>
      </w:r>
    </w:p>
    <w:p w14:paraId="5EE6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45998D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2EE03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1284</w:t>
      </w:r>
    </w:p>
    <w:p w14:paraId="6BE41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1284</w:t>
      </w:r>
    </w:p>
    <w:p w14:paraId="28B25A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D505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1289</w:t>
      </w:r>
    </w:p>
    <w:p w14:paraId="6DBE5A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3AB0FB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2AD12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1295</w:t>
      </w:r>
    </w:p>
    <w:p w14:paraId="34BBD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24EC3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14A00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1301</w:t>
      </w:r>
    </w:p>
    <w:p w14:paraId="5A09A0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1301</w:t>
      </w:r>
    </w:p>
    <w:p w14:paraId="3E5B10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468254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1306</w:t>
      </w:r>
    </w:p>
    <w:p w14:paraId="10F74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1306</w:t>
      </w:r>
    </w:p>
    <w:p w14:paraId="798EB8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1312</w:t>
      </w:r>
    </w:p>
    <w:p w14:paraId="7344D3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1312</w:t>
      </w:r>
    </w:p>
    <w:p w14:paraId="326399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3205F7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2A008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A.4.5.2.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1316</w:t>
      </w:r>
    </w:p>
    <w:p w14:paraId="725EF7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1316</w:t>
      </w:r>
    </w:p>
    <w:p w14:paraId="404DEF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1320</w:t>
      </w:r>
    </w:p>
    <w:p w14:paraId="08F8DD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1320</w:t>
      </w:r>
    </w:p>
    <w:p w14:paraId="4E680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71EDF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6825A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1328</w:t>
      </w:r>
    </w:p>
    <w:p w14:paraId="11E8D9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1328</w:t>
      </w:r>
    </w:p>
    <w:p w14:paraId="2CE52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6E0114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1333</w:t>
      </w:r>
    </w:p>
    <w:p w14:paraId="3A8C60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1333</w:t>
      </w:r>
    </w:p>
    <w:p w14:paraId="367115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2B6543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</w:t>
      </w:r>
      <w:r w:rsidRPr="00CA6C8F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1336</w:t>
      </w:r>
    </w:p>
    <w:p w14:paraId="66CC4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1336</w:t>
      </w:r>
    </w:p>
    <w:p w14:paraId="4592A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1340</w:t>
      </w:r>
    </w:p>
    <w:p w14:paraId="274588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1340</w:t>
      </w:r>
    </w:p>
    <w:p w14:paraId="318B1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1340</w:t>
      </w:r>
    </w:p>
    <w:p w14:paraId="3F5BE1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42F0D9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DA66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1344</w:t>
      </w:r>
    </w:p>
    <w:p w14:paraId="51A215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5230E4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1348</w:t>
      </w:r>
    </w:p>
    <w:p w14:paraId="38CCC1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1349</w:t>
      </w:r>
    </w:p>
    <w:p w14:paraId="2234C3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1349</w:t>
      </w:r>
    </w:p>
    <w:p w14:paraId="5D428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1352</w:t>
      </w:r>
    </w:p>
    <w:p w14:paraId="5BECB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 w:rsidRPr="00CA6C8F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1352</w:t>
      </w:r>
    </w:p>
    <w:p w14:paraId="247993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1352</w:t>
      </w:r>
    </w:p>
    <w:p w14:paraId="672E47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1357</w:t>
      </w:r>
    </w:p>
    <w:p w14:paraId="7587E1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1358</w:t>
      </w:r>
    </w:p>
    <w:p w14:paraId="78D060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6D1A6B7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1366</w:t>
      </w:r>
    </w:p>
    <w:p w14:paraId="2998E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1366</w:t>
      </w:r>
    </w:p>
    <w:p w14:paraId="6AA57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1366</w:t>
      </w:r>
    </w:p>
    <w:p w14:paraId="680EFB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1CA25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1373</w:t>
      </w:r>
    </w:p>
    <w:p w14:paraId="630BFD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E157F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79C1FC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1373</w:t>
      </w:r>
    </w:p>
    <w:p w14:paraId="2212BF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44414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16D44D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1375</w:t>
      </w:r>
    </w:p>
    <w:p w14:paraId="69A62D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1375</w:t>
      </w:r>
    </w:p>
    <w:p w14:paraId="2724FB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50C6BD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1378</w:t>
      </w:r>
    </w:p>
    <w:p w14:paraId="7360E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682864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0A6EE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1386</w:t>
      </w:r>
    </w:p>
    <w:p w14:paraId="4F2A16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1CAE2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1390</w:t>
      </w:r>
    </w:p>
    <w:p w14:paraId="5F85D7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1391</w:t>
      </w:r>
    </w:p>
    <w:p w14:paraId="2CAD9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1391</w:t>
      </w:r>
    </w:p>
    <w:p w14:paraId="1AB4A1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1E978A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36A613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1392</w:t>
      </w:r>
    </w:p>
    <w:p w14:paraId="1C4B92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1A2EEE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156DDB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1400</w:t>
      </w:r>
    </w:p>
    <w:p w14:paraId="328ACB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1400</w:t>
      </w:r>
    </w:p>
    <w:p w14:paraId="11B5FB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1400</w:t>
      </w:r>
    </w:p>
    <w:p w14:paraId="0D8CBC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B3226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1407</w:t>
      </w:r>
    </w:p>
    <w:p w14:paraId="7DE9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1407</w:t>
      </w:r>
    </w:p>
    <w:p w14:paraId="1228A4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3C33EB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1413</w:t>
      </w:r>
    </w:p>
    <w:p w14:paraId="2EDF4D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1413</w:t>
      </w:r>
    </w:p>
    <w:p w14:paraId="47AAD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005831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1419</w:t>
      </w:r>
    </w:p>
    <w:p w14:paraId="526C5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1419</w:t>
      </w:r>
    </w:p>
    <w:p w14:paraId="215243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6C043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1425</w:t>
      </w:r>
    </w:p>
    <w:p w14:paraId="77C9D1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1425</w:t>
      </w:r>
    </w:p>
    <w:p w14:paraId="146D52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40FEF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1431</w:t>
      </w:r>
    </w:p>
    <w:p w14:paraId="116DC0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1431</w:t>
      </w:r>
    </w:p>
    <w:p w14:paraId="3A8C9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3E227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1438</w:t>
      </w:r>
    </w:p>
    <w:p w14:paraId="4AA706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Purpose and </w:t>
      </w:r>
      <w:r w:rsidRPr="00CA6C8F">
        <w:rPr>
          <w:noProof/>
          <w:snapToGrid w:val="0"/>
          <w:lang w:eastAsia="zh-CN"/>
        </w:rPr>
        <w:t>Environment</w:t>
      </w:r>
      <w:r>
        <w:rPr>
          <w:noProof/>
        </w:rPr>
        <w:tab/>
        <w:t>1438</w:t>
      </w:r>
    </w:p>
    <w:p w14:paraId="04A81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1443</w:t>
      </w:r>
    </w:p>
    <w:p w14:paraId="3EF95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1444</w:t>
      </w:r>
    </w:p>
    <w:p w14:paraId="7FA8F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1444</w:t>
      </w:r>
    </w:p>
    <w:p w14:paraId="110C3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1D0846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1451</w:t>
      </w:r>
    </w:p>
    <w:p w14:paraId="61935D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1451</w:t>
      </w:r>
    </w:p>
    <w:p w14:paraId="6D65DA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1451</w:t>
      </w:r>
    </w:p>
    <w:p w14:paraId="778D4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1456</w:t>
      </w:r>
    </w:p>
    <w:p w14:paraId="032551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1462</w:t>
      </w:r>
    </w:p>
    <w:p w14:paraId="49BBC3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1466</w:t>
      </w:r>
    </w:p>
    <w:p w14:paraId="433E4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1466</w:t>
      </w:r>
    </w:p>
    <w:p w14:paraId="4649A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1466</w:t>
      </w:r>
    </w:p>
    <w:p w14:paraId="13E17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1472</w:t>
      </w:r>
    </w:p>
    <w:p w14:paraId="4C3234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1472</w:t>
      </w:r>
    </w:p>
    <w:p w14:paraId="3D20FDE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1472</w:t>
      </w:r>
    </w:p>
    <w:p w14:paraId="35BA82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1479</w:t>
      </w:r>
    </w:p>
    <w:p w14:paraId="4F332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1479</w:t>
      </w:r>
    </w:p>
    <w:p w14:paraId="79BD1A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1479</w:t>
      </w:r>
    </w:p>
    <w:p w14:paraId="66A1CFE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1489</w:t>
      </w:r>
    </w:p>
    <w:p w14:paraId="68B149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1490</w:t>
      </w:r>
    </w:p>
    <w:p w14:paraId="74690D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1490</w:t>
      </w:r>
    </w:p>
    <w:p w14:paraId="7D379A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1495</w:t>
      </w:r>
    </w:p>
    <w:p w14:paraId="5935BB1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1495</w:t>
      </w:r>
    </w:p>
    <w:p w14:paraId="7D57058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1501</w:t>
      </w:r>
    </w:p>
    <w:p w14:paraId="0E7C9B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1501</w:t>
      </w:r>
    </w:p>
    <w:p w14:paraId="5D63C7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1501</w:t>
      </w:r>
    </w:p>
    <w:p w14:paraId="57EBE2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F4F3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6D27F9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1507</w:t>
      </w:r>
    </w:p>
    <w:p w14:paraId="31A2B0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495157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5094D7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1511</w:t>
      </w:r>
    </w:p>
    <w:p w14:paraId="7927CB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1511</w:t>
      </w:r>
    </w:p>
    <w:p w14:paraId="06B433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A31F8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 xml:space="preserve">Test </w:t>
      </w:r>
      <w:r w:rsidRPr="00CA6C8F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1515</w:t>
      </w:r>
    </w:p>
    <w:p w14:paraId="7A200FA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3B062F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1515</w:t>
      </w:r>
    </w:p>
    <w:p w14:paraId="77533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4EAC93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D9109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1520</w:t>
      </w:r>
    </w:p>
    <w:p w14:paraId="50376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1520</w:t>
      </w:r>
    </w:p>
    <w:p w14:paraId="799D6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5F45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29E1C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4CD58E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1524</w:t>
      </w:r>
    </w:p>
    <w:p w14:paraId="64D9AB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1524</w:t>
      </w:r>
    </w:p>
    <w:p w14:paraId="0DA0D5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1524</w:t>
      </w:r>
    </w:p>
    <w:p w14:paraId="6E313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1FE71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1524</w:t>
      </w:r>
    </w:p>
    <w:p w14:paraId="495B24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89A0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1528</w:t>
      </w:r>
    </w:p>
    <w:p w14:paraId="580351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12546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1528</w:t>
      </w:r>
    </w:p>
    <w:p w14:paraId="4C1703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9F280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1532</w:t>
      </w:r>
    </w:p>
    <w:p w14:paraId="57468E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48D6AE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6EF62B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1536</w:t>
      </w:r>
    </w:p>
    <w:p w14:paraId="74E84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1536</w:t>
      </w:r>
    </w:p>
    <w:p w14:paraId="0D0CCC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F03AF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1536</w:t>
      </w:r>
    </w:p>
    <w:p w14:paraId="0B747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EAB9A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1540</w:t>
      </w:r>
    </w:p>
    <w:p w14:paraId="6844D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4F8E8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4C04E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1542</w:t>
      </w:r>
    </w:p>
    <w:p w14:paraId="733FB6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1543</w:t>
      </w:r>
    </w:p>
    <w:p w14:paraId="6E5920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6C4475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1543</w:t>
      </w:r>
    </w:p>
    <w:p w14:paraId="195CD3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1545</w:t>
      </w:r>
    </w:p>
    <w:p w14:paraId="193120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1546</w:t>
      </w:r>
    </w:p>
    <w:p w14:paraId="0CA7D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1CFA1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1546</w:t>
      </w:r>
    </w:p>
    <w:p w14:paraId="41114D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E919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CA6C8F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CA6C8F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1550</w:t>
      </w:r>
    </w:p>
    <w:p w14:paraId="3C74F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F3C1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067B08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1556</w:t>
      </w:r>
    </w:p>
    <w:p w14:paraId="54EB4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1556</w:t>
      </w:r>
    </w:p>
    <w:p w14:paraId="6171E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69BE0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9E71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1560</w:t>
      </w:r>
    </w:p>
    <w:p w14:paraId="70D052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0309E7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2E02E3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3FD13E3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1564</w:t>
      </w:r>
    </w:p>
    <w:p w14:paraId="594C9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1564</w:t>
      </w:r>
    </w:p>
    <w:p w14:paraId="6A1BC0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45C03E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B28DB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1569</w:t>
      </w:r>
    </w:p>
    <w:p w14:paraId="6966A0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212E5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6C1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7D5FA6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1574</w:t>
      </w:r>
    </w:p>
    <w:p w14:paraId="599129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1575</w:t>
      </w:r>
    </w:p>
    <w:p w14:paraId="30E39D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7182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4CF5BC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i-FI"/>
        </w:rPr>
        <w:t>Void</w:t>
      </w:r>
      <w:r>
        <w:rPr>
          <w:noProof/>
        </w:rPr>
        <w:tab/>
        <w:t>1578</w:t>
      </w:r>
    </w:p>
    <w:p w14:paraId="01FFDB0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1578</w:t>
      </w:r>
    </w:p>
    <w:p w14:paraId="4F823B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1578</w:t>
      </w:r>
    </w:p>
    <w:p w14:paraId="523E6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3ECC7B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5B5F3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03B72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1582</w:t>
      </w:r>
    </w:p>
    <w:p w14:paraId="33AE0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77BEE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287B63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0AABB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1586</w:t>
      </w:r>
    </w:p>
    <w:p w14:paraId="50ED18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1586</w:t>
      </w:r>
    </w:p>
    <w:p w14:paraId="32BEDC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1587</w:t>
      </w:r>
    </w:p>
    <w:p w14:paraId="5F2275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480A9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1590</w:t>
      </w:r>
    </w:p>
    <w:p w14:paraId="598BB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5FFE7A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1591</w:t>
      </w:r>
    </w:p>
    <w:p w14:paraId="40ADB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628610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1593</w:t>
      </w:r>
    </w:p>
    <w:p w14:paraId="4C2F9E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9D8BE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6B1F5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2C112D2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1597</w:t>
      </w:r>
    </w:p>
    <w:p w14:paraId="29FDE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1597</w:t>
      </w:r>
    </w:p>
    <w:p w14:paraId="0DCBC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1597</w:t>
      </w:r>
    </w:p>
    <w:p w14:paraId="5E97CC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1598</w:t>
      </w:r>
    </w:p>
    <w:p w14:paraId="007E7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1601</w:t>
      </w:r>
    </w:p>
    <w:p w14:paraId="0EB024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1601</w:t>
      </w:r>
    </w:p>
    <w:p w14:paraId="16646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1601</w:t>
      </w:r>
    </w:p>
    <w:p w14:paraId="24768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1602</w:t>
      </w:r>
    </w:p>
    <w:p w14:paraId="731EA7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7A05F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5125DB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1609</w:t>
      </w:r>
    </w:p>
    <w:p w14:paraId="3450D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1611</w:t>
      </w:r>
    </w:p>
    <w:p w14:paraId="1B7DE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78C0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1612</w:t>
      </w:r>
    </w:p>
    <w:p w14:paraId="614AC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E07AA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A.4.6.7.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L1-SINR measurement </w:t>
      </w:r>
      <w:r w:rsidRPr="00CA6C8F">
        <w:rPr>
          <w:noProof/>
          <w:snapToGrid w:val="0"/>
          <w:lang w:eastAsia="zh-CN"/>
        </w:rPr>
        <w:t xml:space="preserve">with </w:t>
      </w:r>
      <w:r w:rsidRPr="00CA6C8F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1614</w:t>
      </w:r>
    </w:p>
    <w:p w14:paraId="573189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2281D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1614</w:t>
      </w:r>
    </w:p>
    <w:p w14:paraId="6AF48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425F96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1617</w:t>
      </w:r>
    </w:p>
    <w:p w14:paraId="6828AD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1617</w:t>
      </w:r>
    </w:p>
    <w:p w14:paraId="7B9149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1617</w:t>
      </w:r>
    </w:p>
    <w:p w14:paraId="0FBB6C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1621</w:t>
      </w:r>
    </w:p>
    <w:p w14:paraId="242B819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1621</w:t>
      </w:r>
    </w:p>
    <w:p w14:paraId="341730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1621</w:t>
      </w:r>
    </w:p>
    <w:p w14:paraId="78B83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4EF42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072468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1626</w:t>
      </w:r>
    </w:p>
    <w:p w14:paraId="1ADCA44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1626</w:t>
      </w:r>
    </w:p>
    <w:p w14:paraId="1D960C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1626</w:t>
      </w:r>
    </w:p>
    <w:p w14:paraId="205C48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0F6468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1A0FC0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6949CC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1631</w:t>
      </w:r>
    </w:p>
    <w:p w14:paraId="4F2A2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1631</w:t>
      </w:r>
    </w:p>
    <w:p w14:paraId="1E2DC6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1631</w:t>
      </w:r>
    </w:p>
    <w:p w14:paraId="5D1230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1635</w:t>
      </w:r>
    </w:p>
    <w:p w14:paraId="1DCAC0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1636</w:t>
      </w:r>
    </w:p>
    <w:p w14:paraId="06568D9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1636</w:t>
      </w:r>
    </w:p>
    <w:p w14:paraId="4182E4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1636</w:t>
      </w:r>
    </w:p>
    <w:p w14:paraId="55923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645B65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1636</w:t>
      </w:r>
    </w:p>
    <w:p w14:paraId="21615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2DBD83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5A5A7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A.4.7.2.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5C3D99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4247F6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DCAD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1646</w:t>
      </w:r>
    </w:p>
    <w:p w14:paraId="4903BA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1646</w:t>
      </w:r>
    </w:p>
    <w:p w14:paraId="2F150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5024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1646</w:t>
      </w:r>
    </w:p>
    <w:p w14:paraId="52B2B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2CB098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1650</w:t>
      </w:r>
    </w:p>
    <w:p w14:paraId="0DE5B5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A.4.7.3.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407666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19540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48D67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1655</w:t>
      </w:r>
    </w:p>
    <w:p w14:paraId="6668A4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1655</w:t>
      </w:r>
    </w:p>
    <w:p w14:paraId="5776B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01604E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1655</w:t>
      </w:r>
    </w:p>
    <w:p w14:paraId="66B4B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3D90A4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1659</w:t>
      </w:r>
    </w:p>
    <w:p w14:paraId="70FB36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7077C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3DD1FC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BD528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SFTD accuracy</w:t>
      </w:r>
      <w:r>
        <w:rPr>
          <w:noProof/>
        </w:rPr>
        <w:tab/>
        <w:t>1663</w:t>
      </w:r>
    </w:p>
    <w:p w14:paraId="7B8BB7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1663</w:t>
      </w:r>
    </w:p>
    <w:p w14:paraId="3A0ED1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657F7E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1663</w:t>
      </w:r>
    </w:p>
    <w:p w14:paraId="671BB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2D873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3898F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F1DF5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1668</w:t>
      </w:r>
    </w:p>
    <w:p w14:paraId="1B651E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1668</w:t>
      </w:r>
    </w:p>
    <w:p w14:paraId="114EBA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456E4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648AB3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80EDA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1673</w:t>
      </w:r>
    </w:p>
    <w:p w14:paraId="2CDAE4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648BD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1674</w:t>
      </w:r>
    </w:p>
    <w:p w14:paraId="647F8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B00B3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1677</w:t>
      </w:r>
    </w:p>
    <w:p w14:paraId="34F087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1681</w:t>
      </w:r>
    </w:p>
    <w:p w14:paraId="0A912C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85C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1682</w:t>
      </w:r>
    </w:p>
    <w:p w14:paraId="1ED96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1567C4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1685</w:t>
      </w:r>
    </w:p>
    <w:p w14:paraId="48DBE9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7910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1686</w:t>
      </w:r>
    </w:p>
    <w:p w14:paraId="50D16D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0D588DB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1690</w:t>
      </w:r>
    </w:p>
    <w:p w14:paraId="19413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76C2D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2AE955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1690</w:t>
      </w:r>
    </w:p>
    <w:p w14:paraId="54804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57BB57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491CB4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D35CD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442A6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2A9104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1701</w:t>
      </w:r>
    </w:p>
    <w:p w14:paraId="1871FC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1701</w:t>
      </w:r>
    </w:p>
    <w:p w14:paraId="6801AC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2352DD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3D02B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B6C7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1706</w:t>
      </w:r>
    </w:p>
    <w:p w14:paraId="7BFFE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A.4.7.9.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2284D2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5C95F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7F8808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1713</w:t>
      </w:r>
    </w:p>
    <w:p w14:paraId="20A812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1713</w:t>
      </w:r>
    </w:p>
    <w:p w14:paraId="6AD35B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97B9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1713</w:t>
      </w:r>
    </w:p>
    <w:p w14:paraId="2587E0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68BAEA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1718</w:t>
      </w:r>
    </w:p>
    <w:p w14:paraId="65CBD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A.4.7.10.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57DB0F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1718</w:t>
      </w:r>
    </w:p>
    <w:p w14:paraId="09DCA4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0A3D4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1723</w:t>
      </w:r>
    </w:p>
    <w:p w14:paraId="58195F0B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1723</w:t>
      </w:r>
    </w:p>
    <w:p w14:paraId="606016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1723</w:t>
      </w:r>
    </w:p>
    <w:p w14:paraId="613F3C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1723</w:t>
      </w:r>
    </w:p>
    <w:p w14:paraId="51EF7C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B8F4E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73B3C6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</w:t>
      </w:r>
      <w:r w:rsidRPr="00CA6C8F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1729</w:t>
      </w:r>
    </w:p>
    <w:p w14:paraId="52D72B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en-GB"/>
        </w:rPr>
        <w:t>E-UTRAN</w:t>
      </w:r>
      <w:r w:rsidRPr="00CA6C8F">
        <w:rPr>
          <w:rFonts w:eastAsiaTheme="minorEastAsia"/>
          <w:noProof/>
          <w:lang w:val="en-US" w:eastAsia="zh-CN"/>
        </w:rPr>
        <w:t xml:space="preserve"> PSCell</w:t>
      </w:r>
      <w:r w:rsidRPr="00CA6C8F">
        <w:rPr>
          <w:noProof/>
          <w:lang w:val="en-US" w:eastAsia="en-GB"/>
        </w:rPr>
        <w:t xml:space="preserve"> – NR </w:t>
      </w:r>
      <w:r w:rsidRPr="00CA6C8F">
        <w:rPr>
          <w:rFonts w:eastAsiaTheme="minorEastAsia"/>
          <w:noProof/>
          <w:lang w:val="en-US" w:eastAsia="zh-CN"/>
        </w:rPr>
        <w:t>P</w:t>
      </w:r>
      <w:r w:rsidRPr="00CA6C8F">
        <w:rPr>
          <w:noProof/>
          <w:lang w:val="en-US" w:eastAsia="en-GB"/>
        </w:rPr>
        <w:t xml:space="preserve">Cell </w:t>
      </w:r>
      <w:r w:rsidRPr="00CA6C8F">
        <w:rPr>
          <w:rFonts w:eastAsiaTheme="minorEastAsia"/>
          <w:noProof/>
          <w:lang w:val="en-US" w:eastAsia="zh-CN"/>
        </w:rPr>
        <w:t xml:space="preserve">FR1 </w:t>
      </w:r>
      <w:r w:rsidRPr="00CA6C8F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CA6C8F">
        <w:rPr>
          <w:noProof/>
          <w:lang w:val="en-US" w:eastAsia="en-GB"/>
        </w:rPr>
        <w:t xml:space="preserve">DL active BWP switch in non-DRX in synchronous </w:t>
      </w:r>
      <w:r w:rsidRPr="00CA6C8F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1729</w:t>
      </w:r>
    </w:p>
    <w:p w14:paraId="239BB6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CA6C8F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CA6C8F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1729</w:t>
      </w:r>
    </w:p>
    <w:p w14:paraId="27C602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eastAsia="en-GB"/>
        </w:rPr>
        <w:t>A.4A.1.2.</w:t>
      </w:r>
      <w:r w:rsidRPr="00CA6C8F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1733</w:t>
      </w:r>
    </w:p>
    <w:p w14:paraId="72696E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1734</w:t>
      </w:r>
    </w:p>
    <w:p w14:paraId="51D20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008C64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4FCF4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1739</w:t>
      </w:r>
    </w:p>
    <w:p w14:paraId="174D78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1739</w:t>
      </w:r>
    </w:p>
    <w:p w14:paraId="1213A4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1739</w:t>
      </w:r>
    </w:p>
    <w:p w14:paraId="16A4DD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4DD1E4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1744</w:t>
      </w:r>
    </w:p>
    <w:p w14:paraId="082F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1744</w:t>
      </w:r>
    </w:p>
    <w:p w14:paraId="1F95995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1745</w:t>
      </w:r>
    </w:p>
    <w:p w14:paraId="49293B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4DCD6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1745</w:t>
      </w:r>
    </w:p>
    <w:p w14:paraId="5D2BE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1745</w:t>
      </w:r>
    </w:p>
    <w:p w14:paraId="787C94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1745</w:t>
      </w:r>
    </w:p>
    <w:p w14:paraId="5E5E2A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5D8E2D8D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1750</w:t>
      </w:r>
    </w:p>
    <w:p w14:paraId="32765C8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1C88CE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5D11B1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208C6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65C087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26192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2ECE2A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36419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1750</w:t>
      </w:r>
    </w:p>
    <w:p w14:paraId="0CC61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1753</w:t>
      </w:r>
    </w:p>
    <w:p w14:paraId="279D45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1759</w:t>
      </w:r>
    </w:p>
    <w:p w14:paraId="577ABD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1762</w:t>
      </w:r>
    </w:p>
    <w:p w14:paraId="1AC0F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1766</w:t>
      </w:r>
    </w:p>
    <w:p w14:paraId="76CD03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1766</w:t>
      </w:r>
    </w:p>
    <w:p w14:paraId="31FE51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1766</w:t>
      </w:r>
    </w:p>
    <w:p w14:paraId="048F11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FA1A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788479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fr-FR"/>
        </w:rPr>
        <w:t>void</w:t>
      </w:r>
      <w:r>
        <w:rPr>
          <w:noProof/>
        </w:rPr>
        <w:tab/>
        <w:t>1772</w:t>
      </w:r>
    </w:p>
    <w:p w14:paraId="0D32A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void</w:t>
      </w:r>
      <w:r>
        <w:rPr>
          <w:noProof/>
        </w:rPr>
        <w:tab/>
        <w:t>1772</w:t>
      </w:r>
    </w:p>
    <w:p w14:paraId="6C23BC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1772</w:t>
      </w:r>
    </w:p>
    <w:p w14:paraId="320662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1772</w:t>
      </w:r>
    </w:p>
    <w:p w14:paraId="3A0F78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1772</w:t>
      </w:r>
    </w:p>
    <w:p w14:paraId="7E8D6C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1772</w:t>
      </w:r>
    </w:p>
    <w:p w14:paraId="127B2F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1ACE6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DDA3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1776</w:t>
      </w:r>
    </w:p>
    <w:p w14:paraId="23CA6B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1776</w:t>
      </w:r>
    </w:p>
    <w:p w14:paraId="279BA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1776</w:t>
      </w:r>
    </w:p>
    <w:p w14:paraId="197A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1776</w:t>
      </w:r>
    </w:p>
    <w:p w14:paraId="19719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A.5.4.3.1.2 Test Parameters</w:t>
      </w:r>
      <w:r>
        <w:rPr>
          <w:noProof/>
        </w:rPr>
        <w:tab/>
        <w:t>1776</w:t>
      </w:r>
    </w:p>
    <w:p w14:paraId="361F0D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60439C1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1780</w:t>
      </w:r>
    </w:p>
    <w:p w14:paraId="1CC7C9F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1780</w:t>
      </w:r>
    </w:p>
    <w:p w14:paraId="379BD7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1780</w:t>
      </w:r>
    </w:p>
    <w:p w14:paraId="70AC1F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1780</w:t>
      </w:r>
    </w:p>
    <w:p w14:paraId="1644D7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A0AFA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1785</w:t>
      </w:r>
    </w:p>
    <w:p w14:paraId="42491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8402F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21738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1789</w:t>
      </w:r>
    </w:p>
    <w:p w14:paraId="675509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1789</w:t>
      </w:r>
    </w:p>
    <w:p w14:paraId="446CA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1742C8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1793</w:t>
      </w:r>
    </w:p>
    <w:p w14:paraId="781A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342E4D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F707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1797</w:t>
      </w:r>
    </w:p>
    <w:p w14:paraId="4858D2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1801</w:t>
      </w:r>
    </w:p>
    <w:p w14:paraId="1280C2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1805</w:t>
      </w:r>
    </w:p>
    <w:p w14:paraId="70C000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1810</w:t>
      </w:r>
    </w:p>
    <w:p w14:paraId="10E9E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78E7F3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1815</w:t>
      </w:r>
    </w:p>
    <w:p w14:paraId="75755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109E7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3FFFF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1817</w:t>
      </w:r>
    </w:p>
    <w:p w14:paraId="6EF83A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1817</w:t>
      </w:r>
    </w:p>
    <w:p w14:paraId="43F916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5D476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1820</w:t>
      </w:r>
    </w:p>
    <w:p w14:paraId="02E0F7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1820</w:t>
      </w:r>
    </w:p>
    <w:p w14:paraId="0B7702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6F9EB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36B0A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1823</w:t>
      </w:r>
    </w:p>
    <w:p w14:paraId="328F1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757CD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3E6E05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1826</w:t>
      </w:r>
    </w:p>
    <w:p w14:paraId="1DE0AE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4F9F1D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3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63324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1830</w:t>
      </w:r>
    </w:p>
    <w:p w14:paraId="12FBF3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66C0E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4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12080C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1834</w:t>
      </w:r>
    </w:p>
    <w:p w14:paraId="59D286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1834</w:t>
      </w:r>
    </w:p>
    <w:p w14:paraId="7C90C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5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9374A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</w:t>
      </w:r>
      <w:r w:rsidRPr="00CA6C8F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1837</w:t>
      </w:r>
    </w:p>
    <w:p w14:paraId="393C2D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</w:t>
      </w:r>
      <w:r w:rsidRPr="00CA6C8F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54AF26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A.5.5.2.</w:t>
      </w:r>
      <w:r w:rsidRPr="00CA6C8F">
        <w:rPr>
          <w:rFonts w:cs="Arial"/>
          <w:bCs/>
          <w:noProof/>
        </w:rPr>
        <w:t>6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5E687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1840</w:t>
      </w:r>
    </w:p>
    <w:p w14:paraId="69790D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lastRenderedPageBreak/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3F873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1844</w:t>
      </w:r>
    </w:p>
    <w:p w14:paraId="4D67E2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A.5.5.2.8 </w:t>
      </w:r>
      <w:r w:rsidRPr="00CA6C8F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1844</w:t>
      </w:r>
    </w:p>
    <w:p w14:paraId="257BC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1844</w:t>
      </w:r>
    </w:p>
    <w:p w14:paraId="17E64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1846</w:t>
      </w:r>
    </w:p>
    <w:p w14:paraId="797AAC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1846</w:t>
      </w:r>
    </w:p>
    <w:p w14:paraId="722D26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1846</w:t>
      </w:r>
    </w:p>
    <w:p w14:paraId="493C0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1FCC63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7F0FAB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1848</w:t>
      </w:r>
    </w:p>
    <w:p w14:paraId="173C2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78FC46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1852</w:t>
      </w:r>
    </w:p>
    <w:p w14:paraId="0124B4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7828CF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1852</w:t>
      </w:r>
    </w:p>
    <w:p w14:paraId="50AC0D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1852</w:t>
      </w:r>
    </w:p>
    <w:p w14:paraId="738CF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1852</w:t>
      </w:r>
    </w:p>
    <w:p w14:paraId="031A8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2AF1CE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1856</w:t>
      </w:r>
    </w:p>
    <w:p w14:paraId="199237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195544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7722AD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TW"/>
        </w:rPr>
        <w:t xml:space="preserve">Direct </w:t>
      </w:r>
      <w:r w:rsidRPr="00CA6C8F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1861</w:t>
      </w:r>
    </w:p>
    <w:p w14:paraId="086FA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Purpose and Environment</w:t>
      </w:r>
      <w:r>
        <w:rPr>
          <w:noProof/>
        </w:rPr>
        <w:tab/>
        <w:t>1861</w:t>
      </w:r>
    </w:p>
    <w:p w14:paraId="3DFF99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1864</w:t>
      </w:r>
    </w:p>
    <w:p w14:paraId="119FA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1864</w:t>
      </w:r>
    </w:p>
    <w:p w14:paraId="3413D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1864</w:t>
      </w:r>
    </w:p>
    <w:p w14:paraId="77B4C7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1868</w:t>
      </w:r>
    </w:p>
    <w:p w14:paraId="6D43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1869</w:t>
      </w:r>
    </w:p>
    <w:p w14:paraId="5B668F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1869</w:t>
      </w:r>
    </w:p>
    <w:p w14:paraId="089467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1872</w:t>
      </w:r>
    </w:p>
    <w:p w14:paraId="40629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1873</w:t>
      </w:r>
    </w:p>
    <w:p w14:paraId="224A95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1873</w:t>
      </w:r>
    </w:p>
    <w:p w14:paraId="224CDB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1876</w:t>
      </w:r>
    </w:p>
    <w:p w14:paraId="799CAE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1877</w:t>
      </w:r>
    </w:p>
    <w:p w14:paraId="0AE4AA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1877</w:t>
      </w:r>
    </w:p>
    <w:p w14:paraId="0163A5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1880</w:t>
      </w:r>
    </w:p>
    <w:p w14:paraId="66E13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1881</w:t>
      </w:r>
    </w:p>
    <w:p w14:paraId="6A2E5A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1881</w:t>
      </w:r>
    </w:p>
    <w:p w14:paraId="0F6300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1884</w:t>
      </w:r>
    </w:p>
    <w:p w14:paraId="641716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1885</w:t>
      </w:r>
    </w:p>
    <w:p w14:paraId="64C70A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1885</w:t>
      </w:r>
    </w:p>
    <w:p w14:paraId="42F781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1885</w:t>
      </w:r>
    </w:p>
    <w:p w14:paraId="2C30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E9C1F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66FF6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1890</w:t>
      </w:r>
    </w:p>
    <w:p w14:paraId="305E65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307960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B651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1895</w:t>
      </w:r>
    </w:p>
    <w:p w14:paraId="2F9405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5C9101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1FA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1900</w:t>
      </w:r>
    </w:p>
    <w:p w14:paraId="3BBDD1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7C2CA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7BB55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1905</w:t>
      </w:r>
    </w:p>
    <w:p w14:paraId="48DAEA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116D1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218B3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1910</w:t>
      </w:r>
    </w:p>
    <w:p w14:paraId="76179D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030AD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10FE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1915</w:t>
      </w:r>
    </w:p>
    <w:p w14:paraId="6B2B5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77B53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7E5C4F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1920</w:t>
      </w:r>
    </w:p>
    <w:p w14:paraId="366B25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1920</w:t>
      </w:r>
    </w:p>
    <w:p w14:paraId="4785C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71CFEF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CA6C8F">
        <w:rPr>
          <w:noProof/>
          <w:lang w:val="en-US"/>
        </w:rPr>
        <w:t>mode for UE fulfilling relaxed measurement criterion</w:t>
      </w:r>
      <w:r>
        <w:rPr>
          <w:noProof/>
        </w:rPr>
        <w:tab/>
        <w:t>1925</w:t>
      </w:r>
    </w:p>
    <w:p w14:paraId="5130CB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1925</w:t>
      </w:r>
    </w:p>
    <w:p w14:paraId="57F4D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CN"/>
        </w:rPr>
        <w:t>A.5.5.5.9.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66BE622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1929</w:t>
      </w:r>
    </w:p>
    <w:p w14:paraId="30C808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1929</w:t>
      </w:r>
    </w:p>
    <w:p w14:paraId="05092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1929</w:t>
      </w:r>
    </w:p>
    <w:p w14:paraId="4C41166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1929</w:t>
      </w:r>
    </w:p>
    <w:p w14:paraId="780591F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bCs/>
          <w:noProof/>
        </w:rPr>
        <w:t>5.5.6.1.1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1933</w:t>
      </w:r>
    </w:p>
    <w:p w14:paraId="08BD5F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1933</w:t>
      </w:r>
    </w:p>
    <w:p w14:paraId="640D9E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1938</w:t>
      </w:r>
    </w:p>
    <w:p w14:paraId="799069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1938</w:t>
      </w:r>
    </w:p>
    <w:p w14:paraId="343C36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A.5.5.6.3 </w:t>
      </w:r>
      <w:r w:rsidRPr="00CA6C8F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1942</w:t>
      </w:r>
    </w:p>
    <w:p w14:paraId="04FE47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1942</w:t>
      </w:r>
    </w:p>
    <w:p w14:paraId="29FAAE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1946</w:t>
      </w:r>
    </w:p>
    <w:p w14:paraId="111584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1946</w:t>
      </w:r>
    </w:p>
    <w:p w14:paraId="019A49B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1946</w:t>
      </w:r>
    </w:p>
    <w:p w14:paraId="170B2A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1950</w:t>
      </w:r>
    </w:p>
    <w:p w14:paraId="225DF6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1950</w:t>
      </w:r>
    </w:p>
    <w:p w14:paraId="09CF6F5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1950</w:t>
      </w:r>
    </w:p>
    <w:p w14:paraId="75EF210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1957</w:t>
      </w:r>
    </w:p>
    <w:p w14:paraId="71D3D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1957</w:t>
      </w:r>
    </w:p>
    <w:p w14:paraId="675F5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1957</w:t>
      </w:r>
    </w:p>
    <w:p w14:paraId="50C139D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1960</w:t>
      </w:r>
    </w:p>
    <w:p w14:paraId="1FD3EEA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1960</w:t>
      </w:r>
    </w:p>
    <w:p w14:paraId="2076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773F4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509BB4F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1964</w:t>
      </w:r>
    </w:p>
    <w:p w14:paraId="00794E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1964</w:t>
      </w:r>
    </w:p>
    <w:p w14:paraId="48B434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1964</w:t>
      </w:r>
    </w:p>
    <w:p w14:paraId="443C81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1964</w:t>
      </w:r>
    </w:p>
    <w:p w14:paraId="604E6B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3B8F3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1968</w:t>
      </w:r>
    </w:p>
    <w:p w14:paraId="7FC5C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active TCI state switch for a known TCI state</w:t>
      </w:r>
      <w:r>
        <w:rPr>
          <w:noProof/>
        </w:rPr>
        <w:tab/>
        <w:t>1968</w:t>
      </w:r>
    </w:p>
    <w:p w14:paraId="611088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1968</w:t>
      </w:r>
    </w:p>
    <w:p w14:paraId="525303C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A.5.5.8.2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5C3D2F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1972</w:t>
      </w:r>
    </w:p>
    <w:p w14:paraId="5481F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1972</w:t>
      </w:r>
    </w:p>
    <w:p w14:paraId="1A3428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1972</w:t>
      </w:r>
    </w:p>
    <w:p w14:paraId="5E15816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1972</w:t>
      </w:r>
    </w:p>
    <w:p w14:paraId="7A11F9D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1EA9F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1975</w:t>
      </w:r>
    </w:p>
    <w:p w14:paraId="787607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1975</w:t>
      </w:r>
    </w:p>
    <w:p w14:paraId="630EA28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437DA0A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5892C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1978</w:t>
      </w:r>
    </w:p>
    <w:p w14:paraId="3A8820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1978</w:t>
      </w:r>
    </w:p>
    <w:p w14:paraId="13526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5A92F5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52F339E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1982</w:t>
      </w:r>
    </w:p>
    <w:p w14:paraId="58015B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MAC-CE based active </w:t>
      </w:r>
      <w:r w:rsidRPr="00CA6C8F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1982</w:t>
      </w:r>
    </w:p>
    <w:p w14:paraId="470F50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active </w:t>
      </w:r>
      <w:r w:rsidRPr="00CA6C8F">
        <w:rPr>
          <w:rFonts w:cs="Arial"/>
          <w:noProof/>
          <w:lang w:val="en-US" w:eastAsia="zh-CN"/>
        </w:rPr>
        <w:t xml:space="preserve">joint </w:t>
      </w:r>
      <w:r w:rsidRPr="00CA6C8F">
        <w:rPr>
          <w:rFonts w:cs="Arial"/>
          <w:noProof/>
        </w:rPr>
        <w:t>TCI state switch for a known TCI state</w:t>
      </w:r>
      <w:r>
        <w:rPr>
          <w:noProof/>
        </w:rPr>
        <w:tab/>
        <w:t>1982</w:t>
      </w:r>
    </w:p>
    <w:p w14:paraId="31858BA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B4A48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1982</w:t>
      </w:r>
    </w:p>
    <w:p w14:paraId="1BD3D11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PMingLiU"/>
          <w:noProof/>
        </w:rPr>
        <w:t>A.5.5.11.1.1.</w:t>
      </w:r>
      <w:r w:rsidRPr="00CA6C8F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 xml:space="preserve">Test </w:t>
      </w:r>
      <w:r w:rsidRPr="00CA6C8F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1985</w:t>
      </w:r>
    </w:p>
    <w:p w14:paraId="280A60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1985</w:t>
      </w:r>
    </w:p>
    <w:p w14:paraId="3132C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1985</w:t>
      </w:r>
    </w:p>
    <w:p w14:paraId="03F693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1985</w:t>
      </w:r>
    </w:p>
    <w:p w14:paraId="258CA9B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1986</w:t>
      </w:r>
    </w:p>
    <w:p w14:paraId="2056D4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E25ED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1988</w:t>
      </w:r>
    </w:p>
    <w:p w14:paraId="50061F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E-UTRAN – NR </w:t>
      </w:r>
      <w:r w:rsidRPr="00CA6C8F">
        <w:rPr>
          <w:rFonts w:cs="Arial"/>
          <w:noProof/>
          <w:lang w:val="en-US"/>
        </w:rPr>
        <w:t xml:space="preserve">PSCell </w:t>
      </w:r>
      <w:r w:rsidRPr="00CA6C8F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1988</w:t>
      </w:r>
    </w:p>
    <w:p w14:paraId="15F7BF1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1988</w:t>
      </w:r>
    </w:p>
    <w:p w14:paraId="5C6A0B1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1989</w:t>
      </w:r>
    </w:p>
    <w:p w14:paraId="6B38BE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A.5.5.11.3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7AE0289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04819B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1993</w:t>
      </w:r>
    </w:p>
    <w:p w14:paraId="7B3AEA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1E3DC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39FAC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1997</w:t>
      </w:r>
    </w:p>
    <w:p w14:paraId="5F9A94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1997</w:t>
      </w:r>
    </w:p>
    <w:p w14:paraId="48353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1997</w:t>
      </w:r>
    </w:p>
    <w:p w14:paraId="3CA5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46844C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2001</w:t>
      </w:r>
    </w:p>
    <w:p w14:paraId="5C7FA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2974AD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A.5.5.13.2</w:t>
      </w:r>
      <w:r w:rsidRPr="00CA6C8F">
        <w:rPr>
          <w:rFonts w:eastAsia="MS Mincho"/>
          <w:bCs/>
          <w:noProof/>
        </w:rPr>
        <w:t>.</w:t>
      </w:r>
      <w:r w:rsidRPr="00CA6C8F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7C3219B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2004</w:t>
      </w:r>
    </w:p>
    <w:p w14:paraId="29115D1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2004</w:t>
      </w:r>
    </w:p>
    <w:p w14:paraId="1A2E27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2004</w:t>
      </w:r>
    </w:p>
    <w:p w14:paraId="77AB9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0CE00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08DE5B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2008</w:t>
      </w:r>
    </w:p>
    <w:p w14:paraId="5573B4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2F04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</w:t>
      </w:r>
      <w:r w:rsidRPr="00CA6C8F">
        <w:rPr>
          <w:noProof/>
          <w:snapToGrid w:val="0"/>
          <w:lang w:eastAsia="zh-CN"/>
        </w:rPr>
        <w:t>2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66643F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2011</w:t>
      </w:r>
    </w:p>
    <w:p w14:paraId="2EEA72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334E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50E17A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event triggered reporting</w:t>
      </w:r>
      <w:r w:rsidRPr="00CA6C8F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2015</w:t>
      </w:r>
    </w:p>
    <w:p w14:paraId="751BA1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401BD4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6B20DA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2019</w:t>
      </w:r>
    </w:p>
    <w:p w14:paraId="77C1A8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5B742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11330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6E460F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2022</w:t>
      </w:r>
    </w:p>
    <w:p w14:paraId="10CE4D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557220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164BAC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2026</w:t>
      </w:r>
    </w:p>
    <w:p w14:paraId="70353D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4595E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2369A9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2030</w:t>
      </w:r>
    </w:p>
    <w:p w14:paraId="27A9B7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34E33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CB6D4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2034</w:t>
      </w:r>
    </w:p>
    <w:p w14:paraId="5D158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1F1FC4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20B66D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2039</w:t>
      </w:r>
    </w:p>
    <w:p w14:paraId="118B49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277E9F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FB94C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2043</w:t>
      </w:r>
    </w:p>
    <w:p w14:paraId="42B815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2B132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8B0C5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2048</w:t>
      </w:r>
    </w:p>
    <w:p w14:paraId="50830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4D8A9F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5A26CE3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2054</w:t>
      </w:r>
    </w:p>
    <w:p w14:paraId="1DC31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2054</w:t>
      </w:r>
    </w:p>
    <w:p w14:paraId="615856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14F80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09EFA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2056</w:t>
      </w:r>
    </w:p>
    <w:p w14:paraId="49EB35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2056</w:t>
      </w:r>
    </w:p>
    <w:p w14:paraId="5F7B6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BDC5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6E983D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618561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2059</w:t>
      </w:r>
    </w:p>
    <w:p w14:paraId="54F9CC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2059</w:t>
      </w:r>
    </w:p>
    <w:p w14:paraId="0E29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F0C7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7B6887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2062</w:t>
      </w:r>
    </w:p>
    <w:p w14:paraId="7420C4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282EB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242664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6FF220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2066</w:t>
      </w:r>
    </w:p>
    <w:p w14:paraId="36CC80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2066</w:t>
      </w:r>
    </w:p>
    <w:p w14:paraId="5E5C7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B78D4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2066</w:t>
      </w:r>
    </w:p>
    <w:p w14:paraId="05873F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30999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2068</w:t>
      </w:r>
    </w:p>
    <w:p w14:paraId="1016D6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571D0B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10477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1A5E9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2071</w:t>
      </w:r>
    </w:p>
    <w:p w14:paraId="74EFF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2071</w:t>
      </w:r>
    </w:p>
    <w:p w14:paraId="345431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D0929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3983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2075</w:t>
      </w:r>
    </w:p>
    <w:p w14:paraId="01FFE5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2077</w:t>
      </w:r>
    </w:p>
    <w:p w14:paraId="5115F1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1CEF9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0C3D84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2F108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A.5.6.6.</w:t>
      </w:r>
      <w:r w:rsidRPr="00CA6C8F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</w:t>
      </w:r>
      <w:r w:rsidRPr="00CA6C8F">
        <w:rPr>
          <w:noProof/>
          <w:snapToGrid w:val="0"/>
          <w:lang w:eastAsia="zh-CN"/>
        </w:rPr>
        <w:t xml:space="preserve"> with</w:t>
      </w:r>
      <w:r w:rsidRPr="00CA6C8F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2081</w:t>
      </w:r>
    </w:p>
    <w:p w14:paraId="27239C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1C42FE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5131E2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01CC5C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2084</w:t>
      </w:r>
    </w:p>
    <w:p w14:paraId="1805F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EN-DC event triggered reporting </w:t>
      </w:r>
      <w:r w:rsidRPr="00CA6C8F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2084</w:t>
      </w:r>
    </w:p>
    <w:p w14:paraId="37E21D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789B98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043653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2088</w:t>
      </w:r>
    </w:p>
    <w:p w14:paraId="33237A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2088</w:t>
      </w:r>
    </w:p>
    <w:p w14:paraId="732968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169AD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C8227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2092</w:t>
      </w:r>
    </w:p>
    <w:p w14:paraId="3844FD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2092</w:t>
      </w:r>
    </w:p>
    <w:p w14:paraId="49B2D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2092</w:t>
      </w:r>
    </w:p>
    <w:p w14:paraId="6C8D96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0ED45C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3ECD7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301D4D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2096</w:t>
      </w:r>
    </w:p>
    <w:p w14:paraId="6F35A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762B1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20410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8EA1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2101</w:t>
      </w:r>
    </w:p>
    <w:p w14:paraId="46E405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34B6DA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65F100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69A7A2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2105</w:t>
      </w:r>
    </w:p>
    <w:p w14:paraId="5F1254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2105</w:t>
      </w:r>
    </w:p>
    <w:p w14:paraId="5D3910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713DA1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2105</w:t>
      </w:r>
    </w:p>
    <w:p w14:paraId="647823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6FFEB1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2108</w:t>
      </w:r>
    </w:p>
    <w:p w14:paraId="18DAC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noProof/>
          <w:snapToGrid w:val="0"/>
          <w:lang w:eastAsia="zh-CN"/>
        </w:rPr>
        <w:t>5</w:t>
      </w:r>
      <w:r w:rsidRPr="00CA6C8F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C3BE7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412F4F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4F14AF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2111</w:t>
      </w:r>
    </w:p>
    <w:p w14:paraId="678AA3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2111</w:t>
      </w:r>
    </w:p>
    <w:p w14:paraId="4CA248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8B19F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2111</w:t>
      </w:r>
    </w:p>
    <w:p w14:paraId="213D76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4E0399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2114</w:t>
      </w:r>
    </w:p>
    <w:p w14:paraId="7B2E17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323D8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7DC62D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6CA2AC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2116</w:t>
      </w:r>
    </w:p>
    <w:p w14:paraId="04D90A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2116</w:t>
      </w:r>
    </w:p>
    <w:p w14:paraId="156B75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68C20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58D97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29238D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2120</w:t>
      </w:r>
    </w:p>
    <w:p w14:paraId="53FF6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96D33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3D54A0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72A219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2123</w:t>
      </w:r>
    </w:p>
    <w:p w14:paraId="4FAC96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2123</w:t>
      </w:r>
    </w:p>
    <w:p w14:paraId="2B04A4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6C1CE7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2BDA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A70AE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2127</w:t>
      </w:r>
    </w:p>
    <w:p w14:paraId="7FDD5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695DF1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54164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7615E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2130</w:t>
      </w:r>
    </w:p>
    <w:p w14:paraId="406C0E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2133</w:t>
      </w:r>
    </w:p>
    <w:p w14:paraId="0C791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2133</w:t>
      </w:r>
    </w:p>
    <w:p w14:paraId="1D811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2133</w:t>
      </w:r>
    </w:p>
    <w:p w14:paraId="7CDFB0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2135</w:t>
      </w:r>
    </w:p>
    <w:p w14:paraId="2C7FF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2136</w:t>
      </w:r>
    </w:p>
    <w:p w14:paraId="452CB8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2136</w:t>
      </w:r>
    </w:p>
    <w:p w14:paraId="5F9F4B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7D1040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738F8F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2139</w:t>
      </w:r>
    </w:p>
    <w:p w14:paraId="657C9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2139</w:t>
      </w:r>
    </w:p>
    <w:p w14:paraId="78259A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2139</w:t>
      </w:r>
    </w:p>
    <w:p w14:paraId="5595B3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6B182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194336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2144</w:t>
      </w:r>
    </w:p>
    <w:p w14:paraId="429044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3396DE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3DF14E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6D5213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2149</w:t>
      </w:r>
    </w:p>
    <w:p w14:paraId="00BE5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2149</w:t>
      </w:r>
    </w:p>
    <w:p w14:paraId="22518E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2DE02B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2149</w:t>
      </w:r>
    </w:p>
    <w:p w14:paraId="0BFE7C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3CEDF0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2151</w:t>
      </w:r>
    </w:p>
    <w:p w14:paraId="0F37BC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85709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E14E2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2153</w:t>
      </w:r>
    </w:p>
    <w:p w14:paraId="324B92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2153</w:t>
      </w:r>
    </w:p>
    <w:p w14:paraId="183C4B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2153</w:t>
      </w:r>
    </w:p>
    <w:p w14:paraId="5C1C6A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32F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2154</w:t>
      </w:r>
    </w:p>
    <w:p w14:paraId="439A95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1C78F9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2156</w:t>
      </w:r>
    </w:p>
    <w:p w14:paraId="68114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9E5B9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7CF76C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AFBDEC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2159</w:t>
      </w:r>
    </w:p>
    <w:p w14:paraId="6B9DE8A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23F26A1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5DDBD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46C208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1CCD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0C83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2FCF82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46DADA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54F4B8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4B61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71098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150F72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CA6C8F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CA883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37BB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220635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63469C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6F71B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0E23E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328805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741B6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1EFF07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38D825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5724F7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40285D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679286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B2FCB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739AB8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11AEC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 xml:space="preserve">Cell reselection to FR1 intra-frequency NR case for UE configured with </w:t>
      </w:r>
      <w:r w:rsidRPr="00CA6C8F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7915A4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4E5541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lastRenderedPageBreak/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37BB0A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1D8F8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CA6C8F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25F043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0D64ED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73E607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5AAE16D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63AE6F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35FC1D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23FE8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779529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06257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7C824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6426CC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3F750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087554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365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786DC4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2625F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1922B9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CA6C8F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642CC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24DB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025B49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1539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6048A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5E554E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09A76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772B29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4DD7CB4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6A9DA56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3CE02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7EA50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1C98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2B4746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867658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61AEB0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05A8A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1FFD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3E02CE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0CADD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033F54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F944E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67954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6441AD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469DFA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359E2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0EB8A3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5C5BE5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4C6D42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16ABC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579930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2AF5C1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310BF1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323260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519C3A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187AC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7CF26E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7B82BB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159C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4B89CC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07A21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686166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7BAEF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017CF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32BE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436E7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F77A8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2C854A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09AD3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EB4B9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63495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A6034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7C8BE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4B385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F776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F85D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7C48AE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0B60E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208D91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2273</w:t>
      </w:r>
    </w:p>
    <w:p w14:paraId="720D0E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79EA37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2968A4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E76CD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1EB913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3D3128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21DE1E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614AFF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153C98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50AD9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2E0566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203FB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481C5A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02B80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67FD4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2314</w:t>
      </w:r>
    </w:p>
    <w:p w14:paraId="7B454E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2CD32B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3C3583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6BF772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EE508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038738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8721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5C1E56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12E9E6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32383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315788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0621C4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878B8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2A5A3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6217E0A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49129F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6A75C9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43B86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152C5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623780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064DC2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01878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75CD11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7308C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C8B49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068F40B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40B1789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736B9B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022776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F0811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338D35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4B3C28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5DEF62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43AA98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02B356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351C3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15AA7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5319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36FCB9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1867B92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5E37F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9E0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5E72FE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7CAC8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2117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39954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5C4A30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252047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26752A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30DAD8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6C23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ECD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3DA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4C3D69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0951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5F82AE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A.6.5.2.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337514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A.6.5.2.1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9F1AB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4BD066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15048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68B5C6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08208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 w:rsidRPr="00CA6C8F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379076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</w:t>
      </w:r>
      <w:r w:rsidRPr="00CA6C8F">
        <w:rPr>
          <w:rFonts w:eastAsiaTheme="minorEastAsia"/>
          <w:noProof/>
          <w:snapToGrid w:val="0"/>
        </w:rPr>
        <w:t>3</w:t>
      </w:r>
      <w:r w:rsidRPr="00CA6C8F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3C1276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2B6100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4351AD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2F853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2559FF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</w:t>
      </w:r>
      <w:r w:rsidRPr="00CA6C8F">
        <w:rPr>
          <w:noProof/>
          <w:snapToGrid w:val="0"/>
        </w:rPr>
        <w:t>.</w:t>
      </w:r>
      <w:r w:rsidRPr="00CA6C8F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08AA73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E28D4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4F5A69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A99E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5C6121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54CC3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3CF77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7BCA6E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 w:rsidRPr="00CA6C8F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FF582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28A685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75B5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A6C8F">
        <w:rPr>
          <w:rFonts w:eastAsiaTheme="minorEastAsia"/>
          <w:noProof/>
        </w:rPr>
        <w:t>6.</w:t>
      </w:r>
      <w:r>
        <w:rPr>
          <w:noProof/>
        </w:rPr>
        <w:t>5</w:t>
      </w:r>
      <w:r w:rsidRPr="00CA6C8F">
        <w:rPr>
          <w:rFonts w:eastAsiaTheme="minorEastAsia"/>
          <w:noProof/>
        </w:rPr>
        <w:t>.</w:t>
      </w:r>
      <w:r>
        <w:rPr>
          <w:noProof/>
        </w:rPr>
        <w:t>3</w:t>
      </w:r>
      <w:r w:rsidRPr="00CA6C8F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2752C0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2CB424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15F09C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4AAED5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3034DA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76A82D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2CE238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7DA286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EFE52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5DB8A2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0F4D6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894F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763069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3A582D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D27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D384E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141E79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02C54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6FBC25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200A25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04C15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41F035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374CC3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7035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752F513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334B52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6BA4B5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8C63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586EDF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30746CF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7D84C1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690F9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75476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E503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076F9F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603A10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2E9CF2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561B04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582C9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6583FC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3839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39E616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4AF05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024D74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0859E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CA6C8F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510E50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D2FD9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1FBEE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7A965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742C85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6B07B2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214BC4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72C09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62338E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6EE29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4F08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1B7FE7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A.6.5.6.3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14F22E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 xml:space="preserve">NR FR1- NR FR1 DL active BWP switch on multiple CCs </w:t>
      </w:r>
      <w:r w:rsidRPr="00CA6C8F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29F804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2AC69F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20F4062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4C9DA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6904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78F041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3409EC4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7BB939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0BDB0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6CC7C5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46E336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159D2B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49AAD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997BB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0CFA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078ED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0A46DE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5BD3EF2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C8BA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4A5DA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29A91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582EE6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A52C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74A224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0B5893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6024CE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0FE8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066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0D30E9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287C59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457EB1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2869FA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04BD6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720016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8776F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68EBD8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AD324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511CDD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5B5818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DAC1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BA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52C8A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08C125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74C58E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9F6D9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A.6.5.</w:t>
      </w:r>
      <w:r w:rsidRPr="00CA6C8F">
        <w:rPr>
          <w:noProof/>
          <w:lang w:val="en-US"/>
        </w:rPr>
        <w:t>9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DFEEF3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682B6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64FC45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3D0363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46051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4B5BE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20F6EA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3B8C58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123C43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2CEB0A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4FF2CD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30C81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0717B5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966D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2CF6C6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12196B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7436E6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79451C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6B506EB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07B52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4B77D4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4F223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6E8F1A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03084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70973C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7502B0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33811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190D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486A7E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387409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69A88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 w:rsidRPr="00CA6C8F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01855A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73FDFE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7226D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576CFC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B2A493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7047A4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078008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5D852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66E480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6720E5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73FF96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5020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FE9A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32DFA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497DF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FDFF8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E510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6C1F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29597A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8C8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65E437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7F31B1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79B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9AA8A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E8AC7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D0C0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71D61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3C44E3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39D406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1607B66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40EC69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48A596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3796F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4B642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4F13E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ADD1F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00F33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SA NR - E-UTRAN event-triggered reporting in DRX in FR1 </w:t>
      </w:r>
      <w:r w:rsidRPr="00CA6C8F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023089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1B268C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30EFA0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73DC87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6E3937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2406E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38F68C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57F3C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5D379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3977C8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4354A3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211EE6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98F8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531AD8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47E873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BB57F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3CE86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3AB9CD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05126E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2F15F8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when DRX is used for UE configured with </w:t>
      </w:r>
      <w:r w:rsidRPr="00CA6C8F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78E129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71012E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55505E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749DE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37DBB4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02A050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5B4F55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D89F89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0112D8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4AF850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3382B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CE5504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54468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303FC8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9F8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7F8F5A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39866B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74E41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E5078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202BEB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500478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56A27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C28B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6C718A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5AE992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DAA3F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174FB0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6721E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1BBA9C6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610DBD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672DD0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63AA1E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10624A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5CC5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2B6E40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3FA619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621FA9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73BE7B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DA68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295D2F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6F46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18A82D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06D6A5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7397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1FB9D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36D4C6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BCE87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</w:t>
      </w:r>
      <w:r w:rsidRPr="00CA6C8F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5D3F1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579B1A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7465B39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7CA6B2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22CA0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250893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550A54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08591D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DDAFC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35073F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72295B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3797A9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504751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5B1EF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4E32B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0B66FA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08AD7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02BEE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704B3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11C4F7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4C615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4D86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B8EBF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3E5D9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6C8C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FA9DF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32F40C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578AF1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0853175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76B2AC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3F7EA9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794480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53F057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465E48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2A1F8D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1774E7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7ADC3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D46E7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543B4F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025D1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499BA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7328AE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7ABDA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58F036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126E4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B3FBD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lastRenderedPageBreak/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754DA4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1D475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558BE2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28F845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06D59A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4B9C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5EDBAE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CBB5B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2AA3C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67B90F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418507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27891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510B65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3D359C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4CB0B9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32B8EE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7BA7A9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6A29D4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61DD05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771738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50E47D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8A368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5FE4AE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62FA1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2F08D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016832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56AEDB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422DF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78EE9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44B69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0C1C8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3D4261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6B55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52C64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73092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CD7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4A742E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662CE1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2C65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F084F2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2CD10C9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6ADCE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37C01E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60587F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3E1CEB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6913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BBAB2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45E72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64FF3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344FBB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71E381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3FF4C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2C313B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77CC7E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7B19DB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29FD42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73EC11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4268F4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4F8931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D4053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07D454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77C506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5C8D825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3BCD38C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4B077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78FE6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35EB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32B9C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6B234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43B7B1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7912F4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67318D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7319B4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C3B348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465B27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320C77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2340E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0CAE26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100963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53396B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5CEB56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4B69D5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36421C6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21487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738A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30C1A7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0568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61B7E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68057E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35C25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7BC7FA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41DF592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6D0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0A87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3A977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5F4A50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410443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5BACA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98A58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1B7FAA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0BCEA4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118FE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5980C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3B7BB7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43187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4B3AAC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250448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304B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20F59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31E93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C2DF8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6A9533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78D3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60D628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12E675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2E2B978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5961A4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11E38B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16FF4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EFA42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1E4360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2AF8D2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A208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3DE4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E8487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2D4C62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663E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1B72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B388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1352A4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647B5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6B0F0F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3BCCE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3E47914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5A9E4A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05948A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2E8092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157A5B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208FC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7DCCBA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322763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2C0ED6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504756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5BC1AA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2FC54B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EFC13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678ED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6D9B38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76D76F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1DE1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008B21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749F015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130329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7B511A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717DA2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7BC58C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49F4C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4E4B6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3E66B0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0480FF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3D197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7AA49E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185652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9F9E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086CE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4E9A8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1A605C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7DBC89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5062A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1887A2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2683B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25DE50F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5CD42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</w:t>
      </w:r>
      <w:r w:rsidRPr="00CA6C8F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510C0C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643E2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055B96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25A9D1A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lastRenderedPageBreak/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7EDC6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6873F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43BCAF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89B3A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3618B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6CC9D2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59896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3020</w:t>
      </w:r>
    </w:p>
    <w:p w14:paraId="19BF51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BB3AF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175228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45E5DA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1DFF38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32F42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27183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6857B1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7359A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2E80FA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251B96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2E6AA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BB101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08CE7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189FE0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486E2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44FF4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114ED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994A2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</w:t>
      </w:r>
      <w:r w:rsidRPr="00CA6C8F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6277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3036</w:t>
      </w:r>
    </w:p>
    <w:p w14:paraId="63DA32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3036</w:t>
      </w:r>
    </w:p>
    <w:p w14:paraId="44DEC5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3155DC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460659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7C992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199668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3A3BD8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24E8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08B283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437E01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540143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4F9942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5909F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58324F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D20A7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8C8E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1F22AC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102F26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BEF28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0EA49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5708D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09CAD0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44B0D7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F40390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6DD99B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503495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C6A89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6E1809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2B399D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C5A3B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0C9F73A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5C253F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1BF4F2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1EFA3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01422B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628D20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5B2B7A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E1A4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 w:rsidRPr="00CA6C8F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14A01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4F2DED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 xml:space="preserve">PRS in FR1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2FF3E0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39F4D1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00047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462ECFA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SA: measurement accuracy with </w:t>
      </w:r>
      <w:r w:rsidRPr="00CA6C8F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0CE075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1A0AD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2C35AE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2744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61E711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78973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B39A4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D56D7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17A531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377735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73472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0C8593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7B6D65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2ECA3C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PRS-RSRPP measurement accuracy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1F7DDF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3084</w:t>
      </w:r>
    </w:p>
    <w:p w14:paraId="3AF4BF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3084</w:t>
      </w:r>
    </w:p>
    <w:p w14:paraId="5A6AC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3088</w:t>
      </w:r>
    </w:p>
    <w:p w14:paraId="4CC74E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SA: measurement accuracy with reduced PRS samples </w:t>
      </w:r>
      <w:r w:rsidRPr="00CA6C8F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150884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3088</w:t>
      </w:r>
    </w:p>
    <w:p w14:paraId="02CA8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3088</w:t>
      </w:r>
    </w:p>
    <w:p w14:paraId="2F3F6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3090</w:t>
      </w:r>
    </w:p>
    <w:p w14:paraId="2F2C878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3092</w:t>
      </w:r>
    </w:p>
    <w:p w14:paraId="5A57ED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3092</w:t>
      </w:r>
    </w:p>
    <w:p w14:paraId="7A3D6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3092</w:t>
      </w:r>
    </w:p>
    <w:p w14:paraId="21110E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3092</w:t>
      </w:r>
    </w:p>
    <w:p w14:paraId="267592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078414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3092</w:t>
      </w:r>
    </w:p>
    <w:p w14:paraId="71218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2F329D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3096</w:t>
      </w:r>
    </w:p>
    <w:p w14:paraId="43CBEF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1B76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3096</w:t>
      </w:r>
    </w:p>
    <w:p w14:paraId="73758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3098</w:t>
      </w:r>
    </w:p>
    <w:p w14:paraId="7F3EE7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3099</w:t>
      </w:r>
    </w:p>
    <w:p w14:paraId="2B4025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56EE33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3099</w:t>
      </w:r>
    </w:p>
    <w:p w14:paraId="0B2A1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6980D3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3102</w:t>
      </w:r>
    </w:p>
    <w:p w14:paraId="0E2CF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D5E6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3102</w:t>
      </w:r>
    </w:p>
    <w:p w14:paraId="5A5AE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6C693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3105</w:t>
      </w:r>
    </w:p>
    <w:p w14:paraId="1A6AC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E7635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67ED67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19A1C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3109</w:t>
      </w:r>
    </w:p>
    <w:p w14:paraId="6D5872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752F3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2FCD3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6E2C55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rFonts w:eastAsia="Malgun Gothic"/>
          <w:noProof/>
        </w:rPr>
        <w:t xml:space="preserve"> for </w:t>
      </w:r>
      <w:r w:rsidRPr="00CA6C8F">
        <w:rPr>
          <w:rFonts w:cs="v4.2.0"/>
          <w:noProof/>
          <w:lang w:val="en-US"/>
        </w:rPr>
        <w:t xml:space="preserve">FR2 power class 6 </w:t>
      </w:r>
      <w:r w:rsidRPr="00CA6C8F">
        <w:rPr>
          <w:rFonts w:cs="v4.2.0"/>
          <w:noProof/>
        </w:rPr>
        <w:t xml:space="preserve">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3113</w:t>
      </w:r>
    </w:p>
    <w:p w14:paraId="35D389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0F5D66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3113</w:t>
      </w:r>
    </w:p>
    <w:p w14:paraId="0D30A2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1DC47BE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3117</w:t>
      </w:r>
    </w:p>
    <w:p w14:paraId="15D1F7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3117</w:t>
      </w:r>
    </w:p>
    <w:p w14:paraId="330FE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3117</w:t>
      </w:r>
    </w:p>
    <w:p w14:paraId="03A13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A5BDD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114B273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3121</w:t>
      </w:r>
    </w:p>
    <w:p w14:paraId="0B2D64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3121</w:t>
      </w:r>
    </w:p>
    <w:p w14:paraId="677ACF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3121</w:t>
      </w:r>
    </w:p>
    <w:p w14:paraId="6D7FFE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62606A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27CF7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3125</w:t>
      </w:r>
    </w:p>
    <w:p w14:paraId="5C3EF3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3125</w:t>
      </w:r>
    </w:p>
    <w:p w14:paraId="761184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190939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1E414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75F324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3128</w:t>
      </w:r>
    </w:p>
    <w:p w14:paraId="0BBCD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676C98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4C355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4EF477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3130</w:t>
      </w:r>
    </w:p>
    <w:p w14:paraId="5A957C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33E8F1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3130</w:t>
      </w:r>
    </w:p>
    <w:p w14:paraId="0A78D0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A.7.3.1.4.3 Test Requirements</w:t>
      </w:r>
      <w:r>
        <w:rPr>
          <w:noProof/>
        </w:rPr>
        <w:tab/>
        <w:t>3137</w:t>
      </w:r>
    </w:p>
    <w:p w14:paraId="57ECE5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3137</w:t>
      </w:r>
    </w:p>
    <w:p w14:paraId="363B04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113361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3137</w:t>
      </w:r>
    </w:p>
    <w:p w14:paraId="7B1DDA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A.7.3.1.5.3 Test Requirements</w:t>
      </w:r>
      <w:r>
        <w:rPr>
          <w:noProof/>
        </w:rPr>
        <w:tab/>
        <w:t>3144</w:t>
      </w:r>
    </w:p>
    <w:p w14:paraId="4342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CA6C8F">
        <w:rPr>
          <w:noProof/>
          <w:snapToGrid w:val="0"/>
        </w:rPr>
        <w:t>; unknown FR2 target PScell</w:t>
      </w:r>
      <w:r>
        <w:rPr>
          <w:noProof/>
        </w:rPr>
        <w:tab/>
        <w:t>3144</w:t>
      </w:r>
    </w:p>
    <w:p w14:paraId="5974B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6E5AA5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3144</w:t>
      </w:r>
    </w:p>
    <w:p w14:paraId="269A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0D1521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3154</w:t>
      </w:r>
    </w:p>
    <w:p w14:paraId="7EB6FC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4D0EB3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4809F9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CA6C8F">
        <w:rPr>
          <w:noProof/>
          <w:lang w:val="en-US"/>
        </w:rPr>
        <w:t>from NR-DC to NR-DC</w:t>
      </w:r>
      <w:r>
        <w:rPr>
          <w:noProof/>
        </w:rPr>
        <w:tab/>
        <w:t>3160</w:t>
      </w:r>
    </w:p>
    <w:p w14:paraId="41B23A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6D7205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4A4E39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3165</w:t>
      </w:r>
    </w:p>
    <w:p w14:paraId="360A02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390D84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3165</w:t>
      </w:r>
    </w:p>
    <w:p w14:paraId="56981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24347C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3168</w:t>
      </w:r>
    </w:p>
    <w:p w14:paraId="0C92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5ADEB7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3168</w:t>
      </w:r>
    </w:p>
    <w:p w14:paraId="2D2C5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3172</w:t>
      </w:r>
    </w:p>
    <w:p w14:paraId="184763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3172</w:t>
      </w:r>
    </w:p>
    <w:p w14:paraId="05B08C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611CE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3172</w:t>
      </w:r>
    </w:p>
    <w:p w14:paraId="2BFE43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545EAE7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3176</w:t>
      </w:r>
    </w:p>
    <w:p w14:paraId="4F5747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3176</w:t>
      </w:r>
    </w:p>
    <w:p w14:paraId="625045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3176</w:t>
      </w:r>
    </w:p>
    <w:p w14:paraId="3C93C0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3179</w:t>
      </w:r>
    </w:p>
    <w:p w14:paraId="0B4C59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3182</w:t>
      </w:r>
    </w:p>
    <w:p w14:paraId="0B13228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78214FE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3102C1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</w:t>
      </w:r>
      <w:r>
        <w:rPr>
          <w:noProof/>
        </w:rPr>
        <w:tab/>
        <w:t>3185</w:t>
      </w:r>
    </w:p>
    <w:p w14:paraId="51C29C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31E9A6C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6BB08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FR2-2</w:t>
      </w:r>
      <w:r>
        <w:rPr>
          <w:noProof/>
        </w:rPr>
        <w:tab/>
        <w:t>3188</w:t>
      </w:r>
    </w:p>
    <w:p w14:paraId="6F4BBC7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478A63A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31E7E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3191</w:t>
      </w:r>
    </w:p>
    <w:p w14:paraId="63F1473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3A46F7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4FA145B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3194</w:t>
      </w:r>
    </w:p>
    <w:p w14:paraId="78FC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3194</w:t>
      </w:r>
    </w:p>
    <w:p w14:paraId="023347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3198</w:t>
      </w:r>
    </w:p>
    <w:p w14:paraId="044C0C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3202</w:t>
      </w:r>
    </w:p>
    <w:p w14:paraId="749565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3205</w:t>
      </w:r>
    </w:p>
    <w:p w14:paraId="225774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3208</w:t>
      </w:r>
    </w:p>
    <w:p w14:paraId="102541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3208</w:t>
      </w:r>
    </w:p>
    <w:p w14:paraId="003FA4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 Conditional Handover</w:t>
      </w:r>
      <w:r>
        <w:rPr>
          <w:noProof/>
        </w:rPr>
        <w:tab/>
        <w:t>3212</w:t>
      </w:r>
    </w:p>
    <w:p w14:paraId="249A11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3212</w:t>
      </w:r>
    </w:p>
    <w:p w14:paraId="459A0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42587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3212</w:t>
      </w:r>
    </w:p>
    <w:p w14:paraId="5643C3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00B1A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3215</w:t>
      </w:r>
    </w:p>
    <w:p w14:paraId="395FD75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2CD5A4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3215</w:t>
      </w:r>
    </w:p>
    <w:p w14:paraId="1B02DA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A.7.3.3.2.3 Test Requirements</w:t>
      </w:r>
      <w:r>
        <w:rPr>
          <w:noProof/>
        </w:rPr>
        <w:tab/>
        <w:t>3217</w:t>
      </w:r>
    </w:p>
    <w:p w14:paraId="578E6CF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DF6ED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54F71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25D18B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2D753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49A7E2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48A720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4E9BAB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451FDBC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23FF1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1A127E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529A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17B9CF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4E602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5A03CF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F397D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3B818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730AC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7FA32FF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32743B8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301B61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2576BC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5718B3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99C0D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22AF15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EB03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0003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42A392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184B1D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14AB07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00454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7D9D57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182A4B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29A287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5B238A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7D8F25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77A023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556BD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2453EA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3261</w:t>
      </w:r>
    </w:p>
    <w:p w14:paraId="424942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F7920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3265</w:t>
      </w:r>
    </w:p>
    <w:p w14:paraId="34EF3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3265</w:t>
      </w:r>
    </w:p>
    <w:p w14:paraId="593396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3265</w:t>
      </w:r>
    </w:p>
    <w:p w14:paraId="2B24A5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37F1C5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3270</w:t>
      </w:r>
    </w:p>
    <w:p w14:paraId="513C81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194FB6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20DF9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3273</w:t>
      </w:r>
    </w:p>
    <w:p w14:paraId="0D351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</w:rPr>
        <w:t>A.7.5.2.</w:t>
      </w:r>
      <w:r w:rsidRPr="00CA6C8F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3273</w:t>
      </w:r>
    </w:p>
    <w:p w14:paraId="481586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CCF6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bCs/>
          <w:noProof/>
        </w:rPr>
        <w:t>A.7.5.2.1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3B93DE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interruptions at NR SRS carrier-based switching</w:t>
      </w:r>
      <w:r>
        <w:rPr>
          <w:noProof/>
        </w:rPr>
        <w:tab/>
        <w:t>3277</w:t>
      </w:r>
    </w:p>
    <w:p w14:paraId="32CEA8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3D236D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3277</w:t>
      </w:r>
    </w:p>
    <w:p w14:paraId="13372A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465369D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3279</w:t>
      </w:r>
    </w:p>
    <w:p w14:paraId="091032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3279</w:t>
      </w:r>
    </w:p>
    <w:p w14:paraId="4D60BB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313E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7CCD51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3281</w:t>
      </w:r>
    </w:p>
    <w:p w14:paraId="6BB6B0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5AA3D1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5999DB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3286</w:t>
      </w:r>
    </w:p>
    <w:p w14:paraId="7E976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214C9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4288E2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3290</w:t>
      </w:r>
    </w:p>
    <w:p w14:paraId="185543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A18B2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096DD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3294</w:t>
      </w:r>
    </w:p>
    <w:p w14:paraId="76C84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C9FE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1C7A8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3298</w:t>
      </w:r>
    </w:p>
    <w:p w14:paraId="242D0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4C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0194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3303</w:t>
      </w:r>
    </w:p>
    <w:p w14:paraId="43E62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6F2C1F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0ACC3A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3308</w:t>
      </w:r>
    </w:p>
    <w:p w14:paraId="57FEBA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623AE1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07F4EE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3313</w:t>
      </w:r>
    </w:p>
    <w:p w14:paraId="5A68E9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05C2A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1720E1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3317</w:t>
      </w:r>
    </w:p>
    <w:p w14:paraId="63829F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52EF1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14E57F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3322</w:t>
      </w:r>
    </w:p>
    <w:p w14:paraId="434D4C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3322</w:t>
      </w:r>
    </w:p>
    <w:p w14:paraId="077B975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B69FF8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1C7DDC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3327</w:t>
      </w:r>
    </w:p>
    <w:p w14:paraId="2388B15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4E09440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5483BB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3332</w:t>
      </w:r>
    </w:p>
    <w:p w14:paraId="5CBA1A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3332</w:t>
      </w:r>
    </w:p>
    <w:p w14:paraId="6A8D8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5297F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B35C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3335</w:t>
      </w:r>
    </w:p>
    <w:p w14:paraId="49571B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2DC5BF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660F8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212B68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3339</w:t>
      </w:r>
    </w:p>
    <w:p w14:paraId="196424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3339</w:t>
      </w:r>
    </w:p>
    <w:p w14:paraId="31CCF6B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3339</w:t>
      </w:r>
    </w:p>
    <w:p w14:paraId="1F229E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3339</w:t>
      </w:r>
    </w:p>
    <w:p w14:paraId="0E24BF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3343</w:t>
      </w:r>
    </w:p>
    <w:p w14:paraId="32DDD2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3344</w:t>
      </w:r>
    </w:p>
    <w:p w14:paraId="02D946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3344</w:t>
      </w:r>
    </w:p>
    <w:p w14:paraId="6460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6B4DB2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3348</w:t>
      </w:r>
    </w:p>
    <w:p w14:paraId="1ECA4E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3348</w:t>
      </w:r>
    </w:p>
    <w:p w14:paraId="523F2F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3352</w:t>
      </w:r>
    </w:p>
    <w:p w14:paraId="5D1D6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3353</w:t>
      </w:r>
    </w:p>
    <w:p w14:paraId="4B2B6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5C1AFB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3357</w:t>
      </w:r>
    </w:p>
    <w:p w14:paraId="123541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3358</w:t>
      </w:r>
    </w:p>
    <w:p w14:paraId="20156A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3358</w:t>
      </w:r>
    </w:p>
    <w:p w14:paraId="70915B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3361</w:t>
      </w:r>
    </w:p>
    <w:p w14:paraId="136A1F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3362</w:t>
      </w:r>
    </w:p>
    <w:p w14:paraId="6951E2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3362</w:t>
      </w:r>
    </w:p>
    <w:p w14:paraId="057852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73F792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3367</w:t>
      </w:r>
    </w:p>
    <w:p w14:paraId="7BBC16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3367</w:t>
      </w:r>
    </w:p>
    <w:p w14:paraId="79A53E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3371</w:t>
      </w:r>
    </w:p>
    <w:p w14:paraId="536C72E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3372</w:t>
      </w:r>
    </w:p>
    <w:p w14:paraId="0280C9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21B2CB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3376</w:t>
      </w:r>
    </w:p>
    <w:p w14:paraId="63385C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3376</w:t>
      </w:r>
    </w:p>
    <w:p w14:paraId="043088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3376</w:t>
      </w:r>
    </w:p>
    <w:p w14:paraId="550033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03BEB0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3382</w:t>
      </w:r>
    </w:p>
    <w:p w14:paraId="458EAF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0DFA4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3388</w:t>
      </w:r>
    </w:p>
    <w:p w14:paraId="55A23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3388</w:t>
      </w:r>
    </w:p>
    <w:p w14:paraId="4C3233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3388</w:t>
      </w:r>
    </w:p>
    <w:p w14:paraId="3CFD5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3393</w:t>
      </w:r>
    </w:p>
    <w:p w14:paraId="5F2A1E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3393</w:t>
      </w:r>
    </w:p>
    <w:p w14:paraId="6DD7B0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069FE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3F0D34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3398</w:t>
      </w:r>
    </w:p>
    <w:p w14:paraId="789E29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6A069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3402</w:t>
      </w:r>
    </w:p>
    <w:p w14:paraId="32F51A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3402</w:t>
      </w:r>
    </w:p>
    <w:p w14:paraId="0010E9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3402</w:t>
      </w:r>
    </w:p>
    <w:p w14:paraId="23D34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3402</w:t>
      </w:r>
    </w:p>
    <w:p w14:paraId="7BF8B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3407</w:t>
      </w:r>
    </w:p>
    <w:p w14:paraId="0EEA90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3412</w:t>
      </w:r>
    </w:p>
    <w:p w14:paraId="57C7A3D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3412</w:t>
      </w:r>
    </w:p>
    <w:p w14:paraId="20E5B9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</w:t>
      </w:r>
      <w:r w:rsidRPr="00CA6C8F">
        <w:rPr>
          <w:rFonts w:eastAsia="MS Mincho"/>
          <w:noProof/>
        </w:rPr>
        <w:t>7.5.6.1.3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3415</w:t>
      </w:r>
    </w:p>
    <w:p w14:paraId="2806D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3415</w:t>
      </w:r>
    </w:p>
    <w:p w14:paraId="2A1E5AC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698CF8A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2CFF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3421</w:t>
      </w:r>
    </w:p>
    <w:p w14:paraId="39447F9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3E06FB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242ABC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3425</w:t>
      </w:r>
    </w:p>
    <w:p w14:paraId="169B33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5B06886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4ACCA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A.7.5.6.3 </w:t>
      </w:r>
      <w:r w:rsidRPr="00CA6C8F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3430</w:t>
      </w:r>
    </w:p>
    <w:p w14:paraId="13DA3D8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3430</w:t>
      </w:r>
    </w:p>
    <w:p w14:paraId="3677FF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3433</w:t>
      </w:r>
    </w:p>
    <w:p w14:paraId="34946A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3433</w:t>
      </w:r>
    </w:p>
    <w:p w14:paraId="3CC53C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3433</w:t>
      </w:r>
    </w:p>
    <w:p w14:paraId="75B5DD2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CF27B0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5D67D0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3438</w:t>
      </w:r>
    </w:p>
    <w:p w14:paraId="72B2029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3438</w:t>
      </w:r>
    </w:p>
    <w:p w14:paraId="321A1D2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 Test Requirements</w:t>
      </w:r>
      <w:r>
        <w:rPr>
          <w:noProof/>
        </w:rPr>
        <w:tab/>
        <w:t>3443</w:t>
      </w:r>
    </w:p>
    <w:p w14:paraId="2EDDC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Simultaneous RRC-based Active BWP Switch </w:t>
      </w:r>
      <w:r w:rsidRPr="00CA6C8F">
        <w:rPr>
          <w:rFonts w:cs="Arial"/>
          <w:noProof/>
          <w:lang w:val="en-US"/>
        </w:rPr>
        <w:t>on multiple CCs</w:t>
      </w:r>
      <w:r>
        <w:rPr>
          <w:noProof/>
        </w:rPr>
        <w:tab/>
        <w:t>3443</w:t>
      </w:r>
    </w:p>
    <w:p w14:paraId="0DC254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3443</w:t>
      </w:r>
    </w:p>
    <w:p w14:paraId="733D5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3446</w:t>
      </w:r>
    </w:p>
    <w:p w14:paraId="1431185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3446</w:t>
      </w:r>
    </w:p>
    <w:p w14:paraId="3A803CB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A.7.5.6.5.2</w:t>
      </w:r>
      <w:r w:rsidRPr="00CA6C8F">
        <w:rPr>
          <w:rFonts w:eastAsia="MS Mincho"/>
          <w:bCs/>
          <w:noProof/>
        </w:rPr>
        <w:t>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64A51FC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3451</w:t>
      </w:r>
    </w:p>
    <w:p w14:paraId="2DC0E8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3451</w:t>
      </w:r>
    </w:p>
    <w:p w14:paraId="5C948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95F8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70C504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3454</w:t>
      </w:r>
    </w:p>
    <w:p w14:paraId="513F22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7E25BE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90453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3457</w:t>
      </w:r>
    </w:p>
    <w:p w14:paraId="061434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5027C8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21310A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3460</w:t>
      </w:r>
    </w:p>
    <w:p w14:paraId="717E3A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2882D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3463</w:t>
      </w:r>
    </w:p>
    <w:p w14:paraId="0D4A0FF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3463</w:t>
      </w:r>
    </w:p>
    <w:p w14:paraId="6D523D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3463</w:t>
      </w:r>
    </w:p>
    <w:p w14:paraId="0708BD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3467</w:t>
      </w:r>
    </w:p>
    <w:p w14:paraId="756351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3471</w:t>
      </w:r>
    </w:p>
    <w:p w14:paraId="7E2E05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3471</w:t>
      </w:r>
    </w:p>
    <w:p w14:paraId="4698337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3471</w:t>
      </w:r>
    </w:p>
    <w:p w14:paraId="57FB2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A.7.5.8</w:t>
      </w:r>
      <w:r w:rsidRPr="00CA6C8F">
        <w:rPr>
          <w:rFonts w:eastAsia="MS Mincho"/>
          <w:bCs/>
          <w:noProof/>
        </w:rPr>
        <w:t>.3.1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831466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3476</w:t>
      </w:r>
    </w:p>
    <w:p w14:paraId="7567799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1DB1A1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A.7.5.9</w:t>
      </w:r>
      <w:r w:rsidRPr="00CA6C8F">
        <w:rPr>
          <w:rFonts w:eastAsia="MS Mincho"/>
          <w:noProof/>
        </w:rPr>
        <w:t>.1.1</w:t>
      </w:r>
      <w:r w:rsidRPr="00CA6C8F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28122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3479</w:t>
      </w:r>
    </w:p>
    <w:p w14:paraId="6F050D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</w:t>
      </w:r>
      <w:r w:rsidRPr="00CA6C8F">
        <w:rPr>
          <w:rFonts w:cs="Arial"/>
          <w:noProof/>
          <w:lang w:val="en-US"/>
        </w:rPr>
        <w:t xml:space="preserve">PCell </w:t>
      </w:r>
      <w:r w:rsidRPr="00CA6C8F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3479</w:t>
      </w:r>
    </w:p>
    <w:p w14:paraId="2FF1C4C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6916087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A.7.5.9.2</w:t>
      </w:r>
      <w:r w:rsidRPr="00CA6C8F">
        <w:rPr>
          <w:rFonts w:eastAsia="MS Mincho"/>
          <w:bCs/>
          <w:noProof/>
        </w:rPr>
        <w:t>.1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3482</w:t>
      </w:r>
    </w:p>
    <w:p w14:paraId="0D507E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3482</w:t>
      </w:r>
    </w:p>
    <w:p w14:paraId="640730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3482</w:t>
      </w:r>
    </w:p>
    <w:p w14:paraId="02D284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139C0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3485</w:t>
      </w:r>
    </w:p>
    <w:p w14:paraId="7F9A3F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5B8C66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3486</w:t>
      </w:r>
    </w:p>
    <w:p w14:paraId="34337D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673B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3489</w:t>
      </w:r>
    </w:p>
    <w:p w14:paraId="1060371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3489</w:t>
      </w:r>
    </w:p>
    <w:p w14:paraId="562DC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3489</w:t>
      </w:r>
    </w:p>
    <w:p w14:paraId="3509DA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560403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18A1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12F4A64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3492</w:t>
      </w:r>
    </w:p>
    <w:p w14:paraId="4E9B3A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3492</w:t>
      </w:r>
    </w:p>
    <w:p w14:paraId="342E5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3492</w:t>
      </w:r>
    </w:p>
    <w:p w14:paraId="6FF4E44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3492</w:t>
      </w:r>
    </w:p>
    <w:p w14:paraId="20E77E0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3493</w:t>
      </w:r>
    </w:p>
    <w:p w14:paraId="6BDA5F0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A.7.5.13</w:t>
      </w:r>
      <w:r w:rsidRPr="00CA6C8F">
        <w:rPr>
          <w:rFonts w:eastAsia="MS Mincho"/>
          <w:bCs/>
          <w:noProof/>
        </w:rPr>
        <w:t>.1.1</w:t>
      </w:r>
      <w:r w:rsidRPr="00CA6C8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337D82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3495</w:t>
      </w:r>
    </w:p>
    <w:p w14:paraId="710D60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3495</w:t>
      </w:r>
    </w:p>
    <w:p w14:paraId="294798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3495</w:t>
      </w:r>
    </w:p>
    <w:p w14:paraId="3A9F17D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3496</w:t>
      </w:r>
    </w:p>
    <w:p w14:paraId="04622C6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3498</w:t>
      </w:r>
    </w:p>
    <w:p w14:paraId="454F60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3498</w:t>
      </w:r>
    </w:p>
    <w:p w14:paraId="11469D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3498</w:t>
      </w:r>
    </w:p>
    <w:p w14:paraId="5D02ADB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3498</w:t>
      </w:r>
    </w:p>
    <w:p w14:paraId="4AD0459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Parameters</w:t>
      </w:r>
      <w:r>
        <w:rPr>
          <w:noProof/>
        </w:rPr>
        <w:tab/>
        <w:t>3499</w:t>
      </w:r>
    </w:p>
    <w:p w14:paraId="330982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3502</w:t>
      </w:r>
    </w:p>
    <w:p w14:paraId="0EE406E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3502</w:t>
      </w:r>
    </w:p>
    <w:p w14:paraId="5CE93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798E98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E84818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3506</w:t>
      </w:r>
    </w:p>
    <w:p w14:paraId="6C695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3506</w:t>
      </w:r>
    </w:p>
    <w:p w14:paraId="20108A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3506</w:t>
      </w:r>
    </w:p>
    <w:p w14:paraId="358F00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3506</w:t>
      </w:r>
    </w:p>
    <w:p w14:paraId="4A2288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3509</w:t>
      </w:r>
    </w:p>
    <w:p w14:paraId="29DFE2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3509</w:t>
      </w:r>
    </w:p>
    <w:p w14:paraId="0CEFDF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3509</w:t>
      </w:r>
    </w:p>
    <w:p w14:paraId="6961A0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61446C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3513</w:t>
      </w:r>
    </w:p>
    <w:p w14:paraId="18F419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3513</w:t>
      </w:r>
    </w:p>
    <w:p w14:paraId="67853C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3516</w:t>
      </w:r>
    </w:p>
    <w:p w14:paraId="7D7FDA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3516</w:t>
      </w:r>
    </w:p>
    <w:p w14:paraId="2CDBB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3516</w:t>
      </w:r>
    </w:p>
    <w:p w14:paraId="0512B5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3519</w:t>
      </w:r>
    </w:p>
    <w:p w14:paraId="39C4C9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 without gap under non-DRX for UE configured with </w:t>
      </w:r>
      <w:r w:rsidRPr="00CA6C8F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3520</w:t>
      </w:r>
    </w:p>
    <w:p w14:paraId="4D7E20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3520</w:t>
      </w:r>
    </w:p>
    <w:p w14:paraId="7ABC36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217D0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3523</w:t>
      </w:r>
    </w:p>
    <w:p w14:paraId="55350F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3523</w:t>
      </w:r>
    </w:p>
    <w:p w14:paraId="6F9EFD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4161BD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3527</w:t>
      </w:r>
    </w:p>
    <w:p w14:paraId="5DC1AA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3527</w:t>
      </w:r>
    </w:p>
    <w:p w14:paraId="69C961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6DBC06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3530</w:t>
      </w:r>
    </w:p>
    <w:p w14:paraId="614D2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3530</w:t>
      </w:r>
    </w:p>
    <w:p w14:paraId="6910C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3533</w:t>
      </w:r>
    </w:p>
    <w:p w14:paraId="43BD86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3534</w:t>
      </w:r>
    </w:p>
    <w:p w14:paraId="58DB6B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3534</w:t>
      </w:r>
    </w:p>
    <w:p w14:paraId="74B22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3536</w:t>
      </w:r>
    </w:p>
    <w:p w14:paraId="72AB86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3537</w:t>
      </w:r>
    </w:p>
    <w:p w14:paraId="395C6E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3537</w:t>
      </w:r>
    </w:p>
    <w:p w14:paraId="2A176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3541</w:t>
      </w:r>
    </w:p>
    <w:p w14:paraId="5F9580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3541</w:t>
      </w:r>
    </w:p>
    <w:p w14:paraId="056606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3541</w:t>
      </w:r>
    </w:p>
    <w:p w14:paraId="36206B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3544</w:t>
      </w:r>
    </w:p>
    <w:p w14:paraId="14C9C73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3544</w:t>
      </w:r>
    </w:p>
    <w:p w14:paraId="1BECC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3544</w:t>
      </w:r>
    </w:p>
    <w:p w14:paraId="65225C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242D6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91EF0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3548</w:t>
      </w:r>
    </w:p>
    <w:p w14:paraId="02F4F1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9D0FD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318BC0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3552</w:t>
      </w:r>
    </w:p>
    <w:p w14:paraId="596B3D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021982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7AB6F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3556</w:t>
      </w:r>
    </w:p>
    <w:p w14:paraId="76CE09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594E59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DD8B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3560</w:t>
      </w:r>
    </w:p>
    <w:p w14:paraId="6E3110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6B4EED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4DEE96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3565</w:t>
      </w:r>
    </w:p>
    <w:p w14:paraId="551AC3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7EDB5C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07588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3570</w:t>
      </w:r>
    </w:p>
    <w:p w14:paraId="780A49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DBCB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CF8DB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3575</w:t>
      </w:r>
    </w:p>
    <w:p w14:paraId="421C43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1469C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1CECD2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3580</w:t>
      </w:r>
    </w:p>
    <w:p w14:paraId="44535E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4D6F4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15CF1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3584</w:t>
      </w:r>
    </w:p>
    <w:p w14:paraId="25A23C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3584</w:t>
      </w:r>
    </w:p>
    <w:p w14:paraId="5C000A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3586</w:t>
      </w:r>
    </w:p>
    <w:p w14:paraId="089533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3587</w:t>
      </w:r>
    </w:p>
    <w:p w14:paraId="5EE2C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3587</w:t>
      </w:r>
    </w:p>
    <w:p w14:paraId="3DE1D1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3589</w:t>
      </w:r>
    </w:p>
    <w:p w14:paraId="1B2765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3590</w:t>
      </w:r>
    </w:p>
    <w:p w14:paraId="5178E9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26906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0BFC08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3594</w:t>
      </w:r>
    </w:p>
    <w:p w14:paraId="5EDC87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D53B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F1517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3599</w:t>
      </w:r>
    </w:p>
    <w:p w14:paraId="073F20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BDF6E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65A3EF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3604</w:t>
      </w:r>
    </w:p>
    <w:p w14:paraId="5D2239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0512E2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407E7A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3609</w:t>
      </w:r>
    </w:p>
    <w:p w14:paraId="4F325F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5A85BC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57AFFE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3615</w:t>
      </w:r>
    </w:p>
    <w:p w14:paraId="15C108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29681D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A4F2B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3623</w:t>
      </w:r>
    </w:p>
    <w:p w14:paraId="6A451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77252A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67D72E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3629</w:t>
      </w:r>
    </w:p>
    <w:p w14:paraId="4518AF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5F0110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46E757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3638</w:t>
      </w:r>
    </w:p>
    <w:p w14:paraId="3410509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3638</w:t>
      </w:r>
    </w:p>
    <w:p w14:paraId="70EFE8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3638</w:t>
      </w:r>
    </w:p>
    <w:p w14:paraId="3EB93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62ADC1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3EE0CA0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3640</w:t>
      </w:r>
    </w:p>
    <w:p w14:paraId="50B371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F0E22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2C5494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43C344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3643</w:t>
      </w:r>
    </w:p>
    <w:p w14:paraId="351D2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3B34A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3644</w:t>
      </w:r>
    </w:p>
    <w:p w14:paraId="6D508E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466A2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3647</w:t>
      </w:r>
    </w:p>
    <w:p w14:paraId="72121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3B28B7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421AA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3A8FBE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</w:t>
      </w:r>
      <w:r w:rsidRPr="00CA6C8F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 w:rsidRPr="00CA6C8F">
        <w:rPr>
          <w:noProof/>
          <w:snapToGrid w:val="0"/>
          <w:lang w:val="en-US"/>
        </w:rPr>
        <w:t xml:space="preserve"> for power class 6 UE configured with </w:t>
      </w:r>
      <w:r w:rsidRPr="00CA6C8F">
        <w:rPr>
          <w:i/>
          <w:iCs/>
          <w:noProof/>
        </w:rPr>
        <w:t>highSpeedMeasFlagFR2-r17</w:t>
      </w:r>
      <w:r>
        <w:rPr>
          <w:noProof/>
        </w:rPr>
        <w:tab/>
        <w:t>3650</w:t>
      </w:r>
    </w:p>
    <w:p w14:paraId="379B060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5142DB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0CF786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</w:t>
      </w:r>
      <w:r w:rsidRPr="00CA6C8F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3652</w:t>
      </w:r>
    </w:p>
    <w:p w14:paraId="0EFF9C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3652</w:t>
      </w:r>
    </w:p>
    <w:p w14:paraId="7F1EA8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563035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3653</w:t>
      </w:r>
    </w:p>
    <w:p w14:paraId="127279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4CA6F1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3656</w:t>
      </w:r>
    </w:p>
    <w:p w14:paraId="3B801A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3C858C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6A736D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9402D6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3661</w:t>
      </w:r>
    </w:p>
    <w:p w14:paraId="5E1A58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SRS-RSRP measurement with non-DRX</w:t>
      </w:r>
      <w:r>
        <w:rPr>
          <w:noProof/>
        </w:rPr>
        <w:tab/>
        <w:t>3661</w:t>
      </w:r>
    </w:p>
    <w:p w14:paraId="33D44E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72C623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365190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72248D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CLI-RSSI measurement with non-DRX</w:t>
      </w:r>
      <w:r>
        <w:rPr>
          <w:noProof/>
        </w:rPr>
        <w:tab/>
        <w:t>3663</w:t>
      </w:r>
    </w:p>
    <w:p w14:paraId="7F62C9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3663</w:t>
      </w:r>
    </w:p>
    <w:p w14:paraId="0BD33D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41ED9C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538FFC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3666</w:t>
      </w:r>
    </w:p>
    <w:p w14:paraId="55C52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0751F5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3669</w:t>
      </w:r>
    </w:p>
    <w:p w14:paraId="6E369BA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3669</w:t>
      </w:r>
    </w:p>
    <w:p w14:paraId="3FFD4D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3671</w:t>
      </w:r>
    </w:p>
    <w:p w14:paraId="739C85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56C24B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76C89A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3674</w:t>
      </w:r>
    </w:p>
    <w:p w14:paraId="08CDFB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3674</w:t>
      </w:r>
    </w:p>
    <w:p w14:paraId="612A75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3674</w:t>
      </w:r>
    </w:p>
    <w:p w14:paraId="34FAA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0DECFA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5756386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3677</w:t>
      </w:r>
    </w:p>
    <w:p w14:paraId="21BE1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3677</w:t>
      </w:r>
    </w:p>
    <w:p w14:paraId="157A16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7B4E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1A08D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3681</w:t>
      </w:r>
    </w:p>
    <w:p w14:paraId="474EDA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3681</w:t>
      </w:r>
    </w:p>
    <w:p w14:paraId="3713B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B1757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991ED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3684</w:t>
      </w:r>
    </w:p>
    <w:p w14:paraId="0E4402C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3684</w:t>
      </w:r>
    </w:p>
    <w:p w14:paraId="622A7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3112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1488D9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3692</w:t>
      </w:r>
    </w:p>
    <w:p w14:paraId="610CC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41C2D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69BBEE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3700</w:t>
      </w:r>
    </w:p>
    <w:p w14:paraId="69B401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39A4FA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3706</w:t>
      </w:r>
    </w:p>
    <w:p w14:paraId="0921E6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3707</w:t>
      </w:r>
    </w:p>
    <w:p w14:paraId="748F21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31FA84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72C12C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3711</w:t>
      </w:r>
    </w:p>
    <w:p w14:paraId="77E37E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D797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672D95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3715</w:t>
      </w:r>
    </w:p>
    <w:p w14:paraId="5ADB5A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3715</w:t>
      </w:r>
    </w:p>
    <w:p w14:paraId="2C2A41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6C2097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3966EA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3719</w:t>
      </w:r>
    </w:p>
    <w:p w14:paraId="3C2D4B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30B99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BF10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</w:t>
      </w:r>
      <w:r w:rsidRPr="00CA6C8F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3723</w:t>
      </w:r>
    </w:p>
    <w:p w14:paraId="480F21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3723</w:t>
      </w:r>
    </w:p>
    <w:p w14:paraId="079751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531517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reporting delay test case for single positioning frequency layer</w:t>
      </w:r>
      <w:r w:rsidRPr="00CA6C8F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3728</w:t>
      </w:r>
    </w:p>
    <w:p w14:paraId="6B412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3D67D1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52E21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3733</w:t>
      </w:r>
    </w:p>
    <w:p w14:paraId="468181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3733</w:t>
      </w:r>
    </w:p>
    <w:p w14:paraId="7163F5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22C11F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5E54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3737</w:t>
      </w:r>
    </w:p>
    <w:p w14:paraId="2854EF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5D624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4F47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3741</w:t>
      </w:r>
    </w:p>
    <w:p w14:paraId="0563D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293C3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59B640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3744</w:t>
      </w:r>
    </w:p>
    <w:p w14:paraId="3FC7B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3744</w:t>
      </w:r>
    </w:p>
    <w:p w14:paraId="6C2D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3746</w:t>
      </w:r>
    </w:p>
    <w:p w14:paraId="206A6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3747</w:t>
      </w:r>
    </w:p>
    <w:p w14:paraId="2CED3D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3747</w:t>
      </w:r>
    </w:p>
    <w:p w14:paraId="245DA1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3749</w:t>
      </w:r>
    </w:p>
    <w:p w14:paraId="371B05E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3750</w:t>
      </w:r>
    </w:p>
    <w:p w14:paraId="22BE36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3750</w:t>
      </w:r>
    </w:p>
    <w:p w14:paraId="764B0B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37F40B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286357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3753</w:t>
      </w:r>
    </w:p>
    <w:p w14:paraId="061071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3FE425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E88FE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3756</w:t>
      </w:r>
    </w:p>
    <w:p w14:paraId="589F41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09E32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06A61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3760</w:t>
      </w:r>
    </w:p>
    <w:p w14:paraId="1A1E89D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3760</w:t>
      </w:r>
    </w:p>
    <w:p w14:paraId="209B9E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0D0A69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6382E2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3762</w:t>
      </w:r>
    </w:p>
    <w:p w14:paraId="2F4313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B56F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119554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Pre-MG</w:t>
      </w:r>
      <w:r>
        <w:rPr>
          <w:noProof/>
        </w:rPr>
        <w:tab/>
        <w:t>3764</w:t>
      </w:r>
    </w:p>
    <w:p w14:paraId="28D3EC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test with SA event triggered reporting tests: with </w:t>
      </w:r>
      <w:r w:rsidRPr="00CA6C8F">
        <w:rPr>
          <w:bCs/>
          <w:noProof/>
          <w:snapToGrid w:val="0"/>
        </w:rPr>
        <w:t>autonomous</w:t>
      </w:r>
      <w:r w:rsidRPr="00CA6C8F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3764</w:t>
      </w:r>
    </w:p>
    <w:p w14:paraId="65167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2A3AD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3764</w:t>
      </w:r>
    </w:p>
    <w:p w14:paraId="2EE2E1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3767</w:t>
      </w:r>
    </w:p>
    <w:p w14:paraId="50EF0B9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3767</w:t>
      </w:r>
    </w:p>
    <w:p w14:paraId="7D9D20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3767</w:t>
      </w:r>
    </w:p>
    <w:p w14:paraId="0FF6F3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3767</w:t>
      </w:r>
    </w:p>
    <w:p w14:paraId="0FE1A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3770</w:t>
      </w:r>
    </w:p>
    <w:p w14:paraId="5FE53F8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3770</w:t>
      </w:r>
    </w:p>
    <w:p w14:paraId="78C23B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3770</w:t>
      </w:r>
    </w:p>
    <w:p w14:paraId="4E77AF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6099F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0E1D6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CA6C8F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3773</w:t>
      </w:r>
    </w:p>
    <w:p w14:paraId="18C821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A984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25308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3776</w:t>
      </w:r>
    </w:p>
    <w:p w14:paraId="1668F7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53FBF5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40E7D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NCSG</w:t>
      </w:r>
      <w:r>
        <w:rPr>
          <w:noProof/>
        </w:rPr>
        <w:tab/>
        <w:t>3780</w:t>
      </w:r>
    </w:p>
    <w:p w14:paraId="3AF6E8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</w:t>
      </w:r>
      <w:r w:rsidRPr="00CA6C8F">
        <w:rPr>
          <w:noProof/>
          <w:snapToGrid w:val="0"/>
          <w:lang w:val="en-US"/>
        </w:rPr>
        <w:t xml:space="preserve"> per-UE</w:t>
      </w:r>
      <w:r w:rsidRPr="00CA6C8F">
        <w:rPr>
          <w:noProof/>
          <w:snapToGrid w:val="0"/>
        </w:rPr>
        <w:t xml:space="preserve"> </w:t>
      </w:r>
      <w:r w:rsidRPr="00CA6C8F">
        <w:rPr>
          <w:noProof/>
          <w:snapToGrid w:val="0"/>
          <w:lang w:val="en-US"/>
        </w:rPr>
        <w:t>NCSG</w:t>
      </w:r>
      <w:r w:rsidRPr="00CA6C8F">
        <w:rPr>
          <w:noProof/>
          <w:snapToGrid w:val="0"/>
        </w:rPr>
        <w:t xml:space="preserve"> under non-DRX</w:t>
      </w:r>
      <w:r>
        <w:rPr>
          <w:noProof/>
        </w:rPr>
        <w:tab/>
        <w:t>3780</w:t>
      </w:r>
    </w:p>
    <w:p w14:paraId="2D49F8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3780</w:t>
      </w:r>
    </w:p>
    <w:p w14:paraId="09E1D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3784</w:t>
      </w:r>
    </w:p>
    <w:p w14:paraId="3770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3784</w:t>
      </w:r>
    </w:p>
    <w:p w14:paraId="704BAF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2288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75830E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3787</w:t>
      </w:r>
    </w:p>
    <w:p w14:paraId="3FD15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D7CC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15EAD31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3790</w:t>
      </w:r>
    </w:p>
    <w:p w14:paraId="6CB025B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3791</w:t>
      </w:r>
    </w:p>
    <w:p w14:paraId="3CA4B9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166B3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73FF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3F212A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767130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3796</w:t>
      </w:r>
    </w:p>
    <w:p w14:paraId="6F6B40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009A6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DE56D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599EE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3801</w:t>
      </w:r>
    </w:p>
    <w:p w14:paraId="1D56E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2B1E07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A0F35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8D71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3805</w:t>
      </w:r>
    </w:p>
    <w:p w14:paraId="714412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3805</w:t>
      </w:r>
    </w:p>
    <w:p w14:paraId="5B848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3805</w:t>
      </w:r>
    </w:p>
    <w:p w14:paraId="06826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3805</w:t>
      </w:r>
    </w:p>
    <w:p w14:paraId="5414A7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3807</w:t>
      </w:r>
    </w:p>
    <w:p w14:paraId="3758F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3807</w:t>
      </w:r>
    </w:p>
    <w:p w14:paraId="6ADFC0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4F126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524F12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3E8D4EC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3809</w:t>
      </w:r>
    </w:p>
    <w:p w14:paraId="4E13AB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3809</w:t>
      </w:r>
    </w:p>
    <w:p w14:paraId="6396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1EDE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5FDDCA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AB427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3811</w:t>
      </w:r>
    </w:p>
    <w:p w14:paraId="4C633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14FCAA1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3C15EF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3093B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3813</w:t>
      </w:r>
    </w:p>
    <w:p w14:paraId="2E6F6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3813</w:t>
      </w:r>
    </w:p>
    <w:p w14:paraId="03FC6F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0653ED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5CCEEC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09560B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3817</w:t>
      </w:r>
    </w:p>
    <w:p w14:paraId="45157F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4DAB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6CD44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7BCF5FD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3820</w:t>
      </w:r>
    </w:p>
    <w:p w14:paraId="5D9C4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3820</w:t>
      </w:r>
    </w:p>
    <w:p w14:paraId="501557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DD953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7563D8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126E7E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3824</w:t>
      </w:r>
    </w:p>
    <w:p w14:paraId="33F15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4C25E0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3824</w:t>
      </w:r>
    </w:p>
    <w:p w14:paraId="64108E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6A3632D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3827</w:t>
      </w:r>
    </w:p>
    <w:p w14:paraId="3C4A14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01068E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739883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3D0081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3830</w:t>
      </w:r>
    </w:p>
    <w:p w14:paraId="577DA7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3830</w:t>
      </w:r>
    </w:p>
    <w:p w14:paraId="0AA0A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3830</w:t>
      </w:r>
    </w:p>
    <w:p w14:paraId="512EF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16F83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3833</w:t>
      </w:r>
    </w:p>
    <w:p w14:paraId="7E0535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28EC78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2D0AC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6A7BFB0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3836</w:t>
      </w:r>
    </w:p>
    <w:p w14:paraId="315A01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3836</w:t>
      </w:r>
    </w:p>
    <w:p w14:paraId="64EB05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27330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AED9F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39170C1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3841</w:t>
      </w:r>
    </w:p>
    <w:p w14:paraId="443728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1308F4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3842</w:t>
      </w:r>
    </w:p>
    <w:p w14:paraId="59AB35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3846</w:t>
      </w:r>
    </w:p>
    <w:p w14:paraId="1820D9D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3847</w:t>
      </w:r>
    </w:p>
    <w:p w14:paraId="3F5224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3847</w:t>
      </w:r>
    </w:p>
    <w:p w14:paraId="4D5079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3847</w:t>
      </w:r>
    </w:p>
    <w:p w14:paraId="23498D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3847</w:t>
      </w:r>
    </w:p>
    <w:p w14:paraId="57B355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5D0C1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3849</w:t>
      </w:r>
    </w:p>
    <w:p w14:paraId="049F50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6ED234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11420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2DD510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3851</w:t>
      </w:r>
    </w:p>
    <w:p w14:paraId="61EA1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3851</w:t>
      </w:r>
    </w:p>
    <w:p w14:paraId="6C8F5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525345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3852</w:t>
      </w:r>
    </w:p>
    <w:p w14:paraId="5F9F26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788A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3855</w:t>
      </w:r>
    </w:p>
    <w:p w14:paraId="4F78C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3855</w:t>
      </w:r>
    </w:p>
    <w:p w14:paraId="6858C9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14667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74FF74B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3858</w:t>
      </w:r>
    </w:p>
    <w:p w14:paraId="072EAC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3858</w:t>
      </w:r>
    </w:p>
    <w:p w14:paraId="248E9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0C89E1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2098C9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3860</w:t>
      </w:r>
    </w:p>
    <w:p w14:paraId="20850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2B25CC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642F677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3865</w:t>
      </w:r>
    </w:p>
    <w:p w14:paraId="09A0E5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8491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04CF48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3867</w:t>
      </w:r>
    </w:p>
    <w:p w14:paraId="1F119E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0208C2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3869</w:t>
      </w:r>
    </w:p>
    <w:p w14:paraId="252435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3869</w:t>
      </w:r>
    </w:p>
    <w:p w14:paraId="792997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PRS in FR2</w:t>
      </w:r>
      <w:r>
        <w:rPr>
          <w:noProof/>
        </w:rPr>
        <w:tab/>
        <w:t>3869</w:t>
      </w:r>
    </w:p>
    <w:p w14:paraId="4B98E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4457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0CEA54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14AB4A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</w:rPr>
        <w:t>with reduced sample number</w:t>
      </w:r>
      <w:r>
        <w:rPr>
          <w:noProof/>
        </w:rPr>
        <w:tab/>
        <w:t>3874</w:t>
      </w:r>
    </w:p>
    <w:p w14:paraId="0A62D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3874</w:t>
      </w:r>
    </w:p>
    <w:p w14:paraId="0D166C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3874</w:t>
      </w:r>
    </w:p>
    <w:p w14:paraId="303BF2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3876</w:t>
      </w:r>
    </w:p>
    <w:p w14:paraId="06C014E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3877</w:t>
      </w:r>
    </w:p>
    <w:p w14:paraId="11EF14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3877</w:t>
      </w:r>
    </w:p>
    <w:p w14:paraId="1BFF99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37AC02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5CDCF7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240EEFD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3881</w:t>
      </w:r>
    </w:p>
    <w:p w14:paraId="6C12F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3881</w:t>
      </w:r>
    </w:p>
    <w:p w14:paraId="2FDB75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3881</w:t>
      </w:r>
    </w:p>
    <w:p w14:paraId="114498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3884</w:t>
      </w:r>
    </w:p>
    <w:p w14:paraId="0F8996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3884</w:t>
      </w:r>
    </w:p>
    <w:p w14:paraId="2C6AB7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3884</w:t>
      </w:r>
    </w:p>
    <w:p w14:paraId="150C78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3884</w:t>
      </w:r>
    </w:p>
    <w:p w14:paraId="1A68D9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3887</w:t>
      </w:r>
    </w:p>
    <w:p w14:paraId="43677C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3887</w:t>
      </w:r>
    </w:p>
    <w:p w14:paraId="74270C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3887</w:t>
      </w:r>
    </w:p>
    <w:p w14:paraId="1912D8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3887</w:t>
      </w:r>
    </w:p>
    <w:p w14:paraId="02F668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3888</w:t>
      </w:r>
    </w:p>
    <w:p w14:paraId="422215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3890</w:t>
      </w:r>
    </w:p>
    <w:p w14:paraId="3092EA8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3891</w:t>
      </w:r>
    </w:p>
    <w:p w14:paraId="0F3B96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3891</w:t>
      </w:r>
    </w:p>
    <w:p w14:paraId="7C190A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3891</w:t>
      </w:r>
    </w:p>
    <w:p w14:paraId="67BAE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3893</w:t>
      </w:r>
    </w:p>
    <w:p w14:paraId="075923C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3894</w:t>
      </w:r>
    </w:p>
    <w:p w14:paraId="01BDE0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3894</w:t>
      </w:r>
    </w:p>
    <w:p w14:paraId="6C6721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3894</w:t>
      </w:r>
    </w:p>
    <w:p w14:paraId="4B8D2C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1F9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48C444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3897</w:t>
      </w:r>
    </w:p>
    <w:p w14:paraId="2C959B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027B9F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5B9FB9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3904</w:t>
      </w:r>
    </w:p>
    <w:p w14:paraId="19AA46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 xml:space="preserve">PRS-RSRP reporting delay test case for single positioning frequency layer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3904</w:t>
      </w:r>
    </w:p>
    <w:p w14:paraId="344C62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3904</w:t>
      </w:r>
    </w:p>
    <w:p w14:paraId="716666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3908</w:t>
      </w:r>
    </w:p>
    <w:p w14:paraId="008A1CF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3908</w:t>
      </w:r>
    </w:p>
    <w:p w14:paraId="4D8682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C4F26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438D55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3912</w:t>
      </w:r>
    </w:p>
    <w:p w14:paraId="200D8F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3912</w:t>
      </w:r>
    </w:p>
    <w:p w14:paraId="4340AA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3912</w:t>
      </w:r>
    </w:p>
    <w:p w14:paraId="22D851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3916</w:t>
      </w:r>
    </w:p>
    <w:p w14:paraId="5FA8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3916</w:t>
      </w:r>
    </w:p>
    <w:p w14:paraId="55F494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22FD6A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6EDECA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3919</w:t>
      </w:r>
    </w:p>
    <w:p w14:paraId="7409FE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3919</w:t>
      </w:r>
    </w:p>
    <w:p w14:paraId="3E7D71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6D66A6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161292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3922</w:t>
      </w:r>
    </w:p>
    <w:p w14:paraId="619B69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2228B1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259E2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3925</w:t>
      </w:r>
    </w:p>
    <w:p w14:paraId="543007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3925</w:t>
      </w:r>
    </w:p>
    <w:p w14:paraId="51968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3925</w:t>
      </w:r>
    </w:p>
    <w:p w14:paraId="17ACA8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5C231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15FC46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3927</w:t>
      </w:r>
    </w:p>
    <w:p w14:paraId="0A2B96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</w:t>
      </w:r>
      <w:r w:rsidRPr="00CA6C8F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45328E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 w:rsidRPr="00CA6C8F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3F8CB06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3929</w:t>
      </w:r>
    </w:p>
    <w:p w14:paraId="135803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  <w:snapToGrid w:val="0"/>
        </w:rPr>
        <w:t xml:space="preserve">SA measurement accuracy </w:t>
      </w:r>
      <w:r w:rsidRPr="00CA6C8F">
        <w:rPr>
          <w:rFonts w:eastAsiaTheme="minorEastAsia"/>
          <w:noProof/>
          <w:snapToGrid w:val="0"/>
          <w:lang w:val="en-US"/>
        </w:rPr>
        <w:t xml:space="preserve">with PRS in FR2 </w:t>
      </w:r>
      <w:r w:rsidRPr="00CA6C8F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3929</w:t>
      </w:r>
    </w:p>
    <w:p w14:paraId="3286A7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3929</w:t>
      </w:r>
    </w:p>
    <w:p w14:paraId="72D9D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3929</w:t>
      </w:r>
    </w:p>
    <w:p w14:paraId="29B2A8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3931</w:t>
      </w:r>
    </w:p>
    <w:p w14:paraId="45E7B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3932</w:t>
      </w:r>
    </w:p>
    <w:p w14:paraId="65BE6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3932</w:t>
      </w:r>
    </w:p>
    <w:p w14:paraId="543EFA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3932</w:t>
      </w:r>
    </w:p>
    <w:p w14:paraId="0F1DE2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3934</w:t>
      </w:r>
    </w:p>
    <w:p w14:paraId="087FE5A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3935</w:t>
      </w:r>
    </w:p>
    <w:p w14:paraId="2D9A72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3935</w:t>
      </w:r>
    </w:p>
    <w:p w14:paraId="193A31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3935</w:t>
      </w:r>
    </w:p>
    <w:p w14:paraId="688F69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3935</w:t>
      </w:r>
    </w:p>
    <w:p w14:paraId="60D6BA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3938</w:t>
      </w:r>
    </w:p>
    <w:p w14:paraId="28CE6AE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3938</w:t>
      </w:r>
    </w:p>
    <w:p w14:paraId="11E7A7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purpose and environment</w:t>
      </w:r>
      <w:r>
        <w:rPr>
          <w:noProof/>
        </w:rPr>
        <w:tab/>
        <w:t>3938</w:t>
      </w:r>
    </w:p>
    <w:p w14:paraId="7F16E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parameters</w:t>
      </w:r>
      <w:r>
        <w:rPr>
          <w:noProof/>
        </w:rPr>
        <w:tab/>
        <w:t>3938</w:t>
      </w:r>
    </w:p>
    <w:p w14:paraId="2CA48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Test requirements</w:t>
      </w:r>
      <w:r>
        <w:rPr>
          <w:noProof/>
        </w:rPr>
        <w:tab/>
        <w:t>3941</w:t>
      </w:r>
    </w:p>
    <w:p w14:paraId="3F034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3941</w:t>
      </w:r>
    </w:p>
    <w:p w14:paraId="7CDD17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3941</w:t>
      </w:r>
    </w:p>
    <w:p w14:paraId="48DC9E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3941</w:t>
      </w:r>
    </w:p>
    <w:p w14:paraId="52A7B3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3941</w:t>
      </w:r>
    </w:p>
    <w:p w14:paraId="0691EB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3943</w:t>
      </w:r>
    </w:p>
    <w:p w14:paraId="271161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measurement accuracy </w:t>
      </w:r>
      <w:r w:rsidRPr="00CA6C8F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3944</w:t>
      </w:r>
    </w:p>
    <w:p w14:paraId="60E21F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3944</w:t>
      </w:r>
    </w:p>
    <w:p w14:paraId="5DE756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3944</w:t>
      </w:r>
    </w:p>
    <w:p w14:paraId="0F0037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3946</w:t>
      </w:r>
    </w:p>
    <w:p w14:paraId="1658F1BC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3947</w:t>
      </w:r>
    </w:p>
    <w:p w14:paraId="6D3E71F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0FA610A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3947</w:t>
      </w:r>
    </w:p>
    <w:p w14:paraId="70DAACD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3947</w:t>
      </w:r>
    </w:p>
    <w:p w14:paraId="102689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3947</w:t>
      </w:r>
    </w:p>
    <w:p w14:paraId="316F3C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137E28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69EFFD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3953</w:t>
      </w:r>
    </w:p>
    <w:p w14:paraId="36D8B2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3953</w:t>
      </w:r>
    </w:p>
    <w:p w14:paraId="324A9B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3957</w:t>
      </w:r>
    </w:p>
    <w:p w14:paraId="734B50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3958</w:t>
      </w:r>
    </w:p>
    <w:p w14:paraId="2B6B3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3958</w:t>
      </w:r>
    </w:p>
    <w:p w14:paraId="4C262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3958</w:t>
      </w:r>
    </w:p>
    <w:p w14:paraId="6FEFB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3962</w:t>
      </w:r>
    </w:p>
    <w:p w14:paraId="5B64B3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3962</w:t>
      </w:r>
    </w:p>
    <w:p w14:paraId="4148A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3962</w:t>
      </w:r>
    </w:p>
    <w:p w14:paraId="1AA415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3965</w:t>
      </w:r>
    </w:p>
    <w:p w14:paraId="23D87E1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3966</w:t>
      </w:r>
    </w:p>
    <w:p w14:paraId="436984C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3966</w:t>
      </w:r>
    </w:p>
    <w:p w14:paraId="4218ADE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3966</w:t>
      </w:r>
    </w:p>
    <w:p w14:paraId="47D338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3966</w:t>
      </w:r>
    </w:p>
    <w:p w14:paraId="0D2977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3971</w:t>
      </w:r>
    </w:p>
    <w:p w14:paraId="0AEBC6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3971</w:t>
      </w:r>
    </w:p>
    <w:p w14:paraId="122058D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3971</w:t>
      </w:r>
    </w:p>
    <w:p w14:paraId="7DFD0B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3971</w:t>
      </w:r>
    </w:p>
    <w:p w14:paraId="6FB577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3971</w:t>
      </w:r>
    </w:p>
    <w:p w14:paraId="1FBA89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3973</w:t>
      </w:r>
    </w:p>
    <w:p w14:paraId="523791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3974</w:t>
      </w:r>
    </w:p>
    <w:p w14:paraId="38E66E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3974</w:t>
      </w:r>
    </w:p>
    <w:p w14:paraId="7B2A9E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3975</w:t>
      </w:r>
    </w:p>
    <w:p w14:paraId="2D220C0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3975</w:t>
      </w:r>
    </w:p>
    <w:p w14:paraId="0E334F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3975</w:t>
      </w:r>
    </w:p>
    <w:p w14:paraId="618D9D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0EA7F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0F2F47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3980</w:t>
      </w:r>
    </w:p>
    <w:p w14:paraId="23D188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3873A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7A2F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3984</w:t>
      </w:r>
    </w:p>
    <w:p w14:paraId="359002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0B46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545E3C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3988</w:t>
      </w:r>
    </w:p>
    <w:p w14:paraId="3E3473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7D386A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785D71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3992</w:t>
      </w:r>
    </w:p>
    <w:p w14:paraId="33CBBB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29DA0E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2D5E2B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3995</w:t>
      </w:r>
    </w:p>
    <w:p w14:paraId="10AF7B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371021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00E4D04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3998</w:t>
      </w:r>
    </w:p>
    <w:p w14:paraId="65181A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68B3E1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57EDC8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4001</w:t>
      </w:r>
    </w:p>
    <w:p w14:paraId="583402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5E5FE9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07D6E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CA6C8F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4004</w:t>
      </w:r>
    </w:p>
    <w:p w14:paraId="07089E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70ABD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B1F02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4009</w:t>
      </w:r>
    </w:p>
    <w:p w14:paraId="2156FA7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20D24E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4009</w:t>
      </w:r>
    </w:p>
    <w:p w14:paraId="3F1052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4009</w:t>
      </w:r>
    </w:p>
    <w:p w14:paraId="70455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4009</w:t>
      </w:r>
    </w:p>
    <w:p w14:paraId="2F43E2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5A59DC6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4016</w:t>
      </w:r>
    </w:p>
    <w:p w14:paraId="446A4C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4016</w:t>
      </w:r>
    </w:p>
    <w:p w14:paraId="3D0BF4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4020</w:t>
      </w:r>
    </w:p>
    <w:p w14:paraId="0EAB89FB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4020</w:t>
      </w:r>
    </w:p>
    <w:p w14:paraId="65D91A0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4020</w:t>
      </w:r>
    </w:p>
    <w:p w14:paraId="54C77E9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044F51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SS-RSRQ</w:t>
      </w:r>
      <w:r>
        <w:rPr>
          <w:noProof/>
        </w:rPr>
        <w:tab/>
        <w:t>4022</w:t>
      </w:r>
    </w:p>
    <w:p w14:paraId="71EBD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4022</w:t>
      </w:r>
    </w:p>
    <w:p w14:paraId="0056C8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4027</w:t>
      </w:r>
    </w:p>
    <w:p w14:paraId="1C46471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4027</w:t>
      </w:r>
    </w:p>
    <w:p w14:paraId="4F22DE9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4028</w:t>
      </w:r>
    </w:p>
    <w:p w14:paraId="07C1C11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2F19435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SS-SINR</w:t>
      </w:r>
      <w:r>
        <w:rPr>
          <w:noProof/>
        </w:rPr>
        <w:tab/>
        <w:t>4030</w:t>
      </w:r>
    </w:p>
    <w:p w14:paraId="7739D6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4030</w:t>
      </w:r>
    </w:p>
    <w:p w14:paraId="00D92C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4033</w:t>
      </w:r>
    </w:p>
    <w:p w14:paraId="268723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4033</w:t>
      </w:r>
    </w:p>
    <w:p w14:paraId="295D752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4033</w:t>
      </w:r>
    </w:p>
    <w:p w14:paraId="0165200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4035</w:t>
      </w:r>
    </w:p>
    <w:p w14:paraId="1F8B1C4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V2X Tests</w:t>
      </w:r>
      <w:r>
        <w:rPr>
          <w:noProof/>
        </w:rPr>
        <w:tab/>
        <w:t>4036</w:t>
      </w:r>
    </w:p>
    <w:p w14:paraId="36C89C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4036</w:t>
      </w:r>
    </w:p>
    <w:p w14:paraId="492AEF9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4036</w:t>
      </w:r>
    </w:p>
    <w:p w14:paraId="0F3665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4036</w:t>
      </w:r>
    </w:p>
    <w:p w14:paraId="34D8EE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01464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7F8C7F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4036</w:t>
      </w:r>
    </w:p>
    <w:p w14:paraId="4C155C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A80F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70FE5B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4037</w:t>
      </w:r>
    </w:p>
    <w:p w14:paraId="6903F4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7D8D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3422FD0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4040</w:t>
      </w:r>
    </w:p>
    <w:p w14:paraId="3D524D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4040</w:t>
      </w:r>
    </w:p>
    <w:p w14:paraId="196ADB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3360A3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D5F2D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4043</w:t>
      </w:r>
    </w:p>
    <w:p w14:paraId="675467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2C17FD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4045</w:t>
      </w:r>
    </w:p>
    <w:p w14:paraId="2F66EC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4045</w:t>
      </w:r>
    </w:p>
    <w:p w14:paraId="1A843D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4045</w:t>
      </w:r>
    </w:p>
    <w:p w14:paraId="5E2EED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4956A63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4047</w:t>
      </w:r>
    </w:p>
    <w:p w14:paraId="1C337A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4047</w:t>
      </w:r>
    </w:p>
    <w:p w14:paraId="7DE997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566DE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4049</w:t>
      </w:r>
    </w:p>
    <w:p w14:paraId="567E20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4050</w:t>
      </w:r>
    </w:p>
    <w:p w14:paraId="3FAB50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2A2D76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2D2E944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4053</w:t>
      </w:r>
    </w:p>
    <w:p w14:paraId="6EFB41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381D35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38756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4056</w:t>
      </w:r>
    </w:p>
    <w:p w14:paraId="0A191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7F2D43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06785C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L1 SL-RSRP Measurement</w:t>
      </w:r>
      <w:r>
        <w:rPr>
          <w:noProof/>
        </w:rPr>
        <w:tab/>
        <w:t>4059</w:t>
      </w:r>
    </w:p>
    <w:p w14:paraId="526EC0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4059</w:t>
      </w:r>
    </w:p>
    <w:p w14:paraId="7DD8C7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4059</w:t>
      </w:r>
    </w:p>
    <w:p w14:paraId="005ED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50CA1C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4062</w:t>
      </w:r>
    </w:p>
    <w:p w14:paraId="74B80B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4062</w:t>
      </w:r>
    </w:p>
    <w:p w14:paraId="53A88C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0419BE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4066</w:t>
      </w:r>
    </w:p>
    <w:p w14:paraId="6AA979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2A679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479467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4073</w:t>
      </w:r>
    </w:p>
    <w:p w14:paraId="235885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0278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E2A1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4078</w:t>
      </w:r>
    </w:p>
    <w:p w14:paraId="4C53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A3014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9075E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4080</w:t>
      </w:r>
    </w:p>
    <w:p w14:paraId="0E0715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40D944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A12C67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Congestion Control Measurement</w:t>
      </w:r>
      <w:r>
        <w:rPr>
          <w:noProof/>
        </w:rPr>
        <w:tab/>
        <w:t>4084</w:t>
      </w:r>
    </w:p>
    <w:p w14:paraId="6D5561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7F77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0EBD22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for Interruption</w:t>
      </w:r>
      <w:r>
        <w:rPr>
          <w:noProof/>
        </w:rPr>
        <w:tab/>
        <w:t>4090</w:t>
      </w:r>
    </w:p>
    <w:p w14:paraId="11EA7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4090</w:t>
      </w:r>
    </w:p>
    <w:p w14:paraId="6C1C08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0A6EC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55F2FA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4094</w:t>
      </w:r>
    </w:p>
    <w:p w14:paraId="6582F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CBB8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709E22F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4098</w:t>
      </w:r>
    </w:p>
    <w:p w14:paraId="7DAF66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4CF716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E34F9B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4103</w:t>
      </w:r>
    </w:p>
    <w:p w14:paraId="115CF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6334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682E13F5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4110</w:t>
      </w:r>
    </w:p>
    <w:p w14:paraId="4AC0808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4110</w:t>
      </w:r>
    </w:p>
    <w:p w14:paraId="560FDC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4110</w:t>
      </w:r>
    </w:p>
    <w:p w14:paraId="397D1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4110</w:t>
      </w:r>
    </w:p>
    <w:p w14:paraId="0F2CAA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4110</w:t>
      </w:r>
    </w:p>
    <w:p w14:paraId="3F8FA4D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04B3D92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029D4E4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4113</w:t>
      </w:r>
    </w:p>
    <w:p w14:paraId="67D00534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4113</w:t>
      </w:r>
    </w:p>
    <w:p w14:paraId="326483D2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4114</w:t>
      </w:r>
    </w:p>
    <w:p w14:paraId="5521D74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4114</w:t>
      </w:r>
    </w:p>
    <w:p w14:paraId="0E4D477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4114</w:t>
      </w:r>
    </w:p>
    <w:p w14:paraId="45BA82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4115</w:t>
      </w:r>
    </w:p>
    <w:p w14:paraId="1F3900F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68E7AFD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B50D0D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4118</w:t>
      </w:r>
    </w:p>
    <w:p w14:paraId="0667F7B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4119</w:t>
      </w:r>
    </w:p>
    <w:p w14:paraId="5D96B8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4119</w:t>
      </w:r>
    </w:p>
    <w:p w14:paraId="7A2D96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4119</w:t>
      </w:r>
    </w:p>
    <w:p w14:paraId="41EBA8A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08B17CE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11CE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4123</w:t>
      </w:r>
    </w:p>
    <w:p w14:paraId="723019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4123</w:t>
      </w:r>
    </w:p>
    <w:p w14:paraId="3A6072F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4124</w:t>
      </w:r>
    </w:p>
    <w:p w14:paraId="212758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4124</w:t>
      </w:r>
    </w:p>
    <w:p w14:paraId="7D8C5FB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0D407F2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7E5A609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4128</w:t>
      </w:r>
    </w:p>
    <w:p w14:paraId="6C37885E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4129</w:t>
      </w:r>
    </w:p>
    <w:p w14:paraId="29777B5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4129</w:t>
      </w:r>
    </w:p>
    <w:p w14:paraId="67C419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4129</w:t>
      </w:r>
    </w:p>
    <w:p w14:paraId="691787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4129</w:t>
      </w:r>
    </w:p>
    <w:p w14:paraId="46C0E5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eastAsia="ko-KR"/>
        </w:rPr>
        <w:t>A.</w:t>
      </w:r>
      <w:r w:rsidRPr="00CA6C8F">
        <w:rPr>
          <w:rFonts w:eastAsia="MS Mincho" w:cs="Arial"/>
          <w:bCs/>
          <w:noProof/>
          <w:lang w:eastAsia="ko-KR"/>
        </w:rPr>
        <w:t>10.1</w:t>
      </w:r>
      <w:r w:rsidRPr="00CA6C8F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4136</w:t>
      </w:r>
    </w:p>
    <w:p w14:paraId="7123559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4137</w:t>
      </w:r>
    </w:p>
    <w:p w14:paraId="739869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4137</w:t>
      </w:r>
    </w:p>
    <w:p w14:paraId="3911BB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UE Transmit Timing Test with PSCell under DL CCA</w:t>
      </w:r>
      <w:r>
        <w:rPr>
          <w:noProof/>
        </w:rPr>
        <w:tab/>
        <w:t>4137</w:t>
      </w:r>
    </w:p>
    <w:p w14:paraId="785FE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12EC39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7223A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4141</w:t>
      </w:r>
    </w:p>
    <w:p w14:paraId="34CE57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4141</w:t>
      </w:r>
    </w:p>
    <w:p w14:paraId="6AF7B6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C29FF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4141</w:t>
      </w:r>
    </w:p>
    <w:p w14:paraId="324143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CC2529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4145</w:t>
      </w:r>
    </w:p>
    <w:p w14:paraId="15E7B58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4145</w:t>
      </w:r>
    </w:p>
    <w:p w14:paraId="752C2F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4145</w:t>
      </w:r>
    </w:p>
    <w:p w14:paraId="3B29D5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4146</w:t>
      </w:r>
    </w:p>
    <w:p w14:paraId="4F0274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4146</w:t>
      </w:r>
    </w:p>
    <w:p w14:paraId="2C3CDB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4150</w:t>
      </w:r>
    </w:p>
    <w:p w14:paraId="35C1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4151</w:t>
      </w:r>
    </w:p>
    <w:p w14:paraId="53121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4151</w:t>
      </w:r>
    </w:p>
    <w:p w14:paraId="77F3DB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4156</w:t>
      </w:r>
    </w:p>
    <w:p w14:paraId="613B46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A1833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4D8A75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3D470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17EB4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384F8DE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5F02CE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4156</w:t>
      </w:r>
    </w:p>
    <w:p w14:paraId="09C07A5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4156</w:t>
      </w:r>
    </w:p>
    <w:p w14:paraId="38219F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4156</w:t>
      </w:r>
    </w:p>
    <w:p w14:paraId="7CE00B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A2B82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24690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4161</w:t>
      </w:r>
    </w:p>
    <w:p w14:paraId="581018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C9972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5BB0A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4162</w:t>
      </w:r>
    </w:p>
    <w:p w14:paraId="1399BB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0BC782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FED8F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4163</w:t>
      </w:r>
    </w:p>
    <w:p w14:paraId="57A6FB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4163</w:t>
      </w:r>
    </w:p>
    <w:p w14:paraId="3BFC6A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4163</w:t>
      </w:r>
    </w:p>
    <w:p w14:paraId="5D94E1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4168</w:t>
      </w:r>
    </w:p>
    <w:p w14:paraId="339C2B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4168</w:t>
      </w:r>
    </w:p>
    <w:p w14:paraId="0944F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4168</w:t>
      </w:r>
    </w:p>
    <w:p w14:paraId="3675BF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4174</w:t>
      </w:r>
    </w:p>
    <w:p w14:paraId="5E4D034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4174</w:t>
      </w:r>
    </w:p>
    <w:p w14:paraId="4B839D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4174</w:t>
      </w:r>
    </w:p>
    <w:p w14:paraId="13488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614C5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4180</w:t>
      </w:r>
    </w:p>
    <w:p w14:paraId="47C1EB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4180</w:t>
      </w:r>
    </w:p>
    <w:p w14:paraId="757477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4183</w:t>
      </w:r>
    </w:p>
    <w:p w14:paraId="102B69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4187</w:t>
      </w:r>
    </w:p>
    <w:p w14:paraId="6C7DBE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4187</w:t>
      </w:r>
    </w:p>
    <w:p w14:paraId="2F11C55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4191</w:t>
      </w:r>
    </w:p>
    <w:p w14:paraId="57CB71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4191</w:t>
      </w:r>
    </w:p>
    <w:p w14:paraId="32D949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4E645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211115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4197</w:t>
      </w:r>
    </w:p>
    <w:p w14:paraId="27811F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4197</w:t>
      </w:r>
    </w:p>
    <w:p w14:paraId="1FB5498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4197</w:t>
      </w:r>
    </w:p>
    <w:p w14:paraId="08D1F2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4197</w:t>
      </w:r>
    </w:p>
    <w:p w14:paraId="79452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4197</w:t>
      </w:r>
    </w:p>
    <w:p w14:paraId="6CD782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4197</w:t>
      </w:r>
    </w:p>
    <w:p w14:paraId="22A3A7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4200</w:t>
      </w:r>
    </w:p>
    <w:p w14:paraId="7B55F2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B3EC46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4200</w:t>
      </w:r>
    </w:p>
    <w:p w14:paraId="22008F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4200</w:t>
      </w:r>
    </w:p>
    <w:p w14:paraId="0A9CB85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9593A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4201</w:t>
      </w:r>
    </w:p>
    <w:p w14:paraId="2F15BB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4205</w:t>
      </w:r>
    </w:p>
    <w:p w14:paraId="6FC7EE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4196B8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E3DFA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6AC0A5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B8D4F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7723EC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38298C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CF3ECA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CB57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4206</w:t>
      </w:r>
    </w:p>
    <w:p w14:paraId="27DB56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249BC6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4206</w:t>
      </w:r>
    </w:p>
    <w:p w14:paraId="071E43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4206</w:t>
      </w:r>
    </w:p>
    <w:p w14:paraId="2F0607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154759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D39B1B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4211</w:t>
      </w:r>
    </w:p>
    <w:p w14:paraId="5962C1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CA6EC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6AD174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4216</w:t>
      </w:r>
    </w:p>
    <w:p w14:paraId="00665E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723E49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A9F7D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4221</w:t>
      </w:r>
    </w:p>
    <w:p w14:paraId="33901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9A72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5DE82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4226</w:t>
      </w:r>
    </w:p>
    <w:p w14:paraId="2D2ED0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77F61F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382CDF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4232</w:t>
      </w:r>
    </w:p>
    <w:p w14:paraId="2C9331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25DD62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4238</w:t>
      </w:r>
    </w:p>
    <w:p w14:paraId="390DD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4238</w:t>
      </w:r>
    </w:p>
    <w:p w14:paraId="63DD8C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456CA1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4244</w:t>
      </w:r>
    </w:p>
    <w:p w14:paraId="738F991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4244</w:t>
      </w:r>
    </w:p>
    <w:p w14:paraId="66F0DE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41A5D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1147BE4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4251</w:t>
      </w:r>
    </w:p>
    <w:p w14:paraId="085BB5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4251</w:t>
      </w:r>
    </w:p>
    <w:p w14:paraId="414A59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C5E28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4251</w:t>
      </w:r>
    </w:p>
    <w:p w14:paraId="2343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B6F90F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4254</w:t>
      </w:r>
    </w:p>
    <w:p w14:paraId="321953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10B2E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4254</w:t>
      </w:r>
    </w:p>
    <w:p w14:paraId="3ABF3C6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4256</w:t>
      </w:r>
    </w:p>
    <w:p w14:paraId="557C1A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4257</w:t>
      </w:r>
    </w:p>
    <w:p w14:paraId="151EC6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4257</w:t>
      </w:r>
    </w:p>
    <w:p w14:paraId="58BF99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4257</w:t>
      </w:r>
    </w:p>
    <w:p w14:paraId="496130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4260</w:t>
      </w:r>
    </w:p>
    <w:p w14:paraId="3084A46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4261</w:t>
      </w:r>
    </w:p>
    <w:p w14:paraId="6BA3A9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00B537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4261</w:t>
      </w:r>
    </w:p>
    <w:p w14:paraId="431ED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4264</w:t>
      </w:r>
    </w:p>
    <w:p w14:paraId="10D9C2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4265</w:t>
      </w:r>
    </w:p>
    <w:p w14:paraId="0D05FE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4265</w:t>
      </w:r>
    </w:p>
    <w:p w14:paraId="39FED2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4265</w:t>
      </w:r>
    </w:p>
    <w:p w14:paraId="7FE9BA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4499D5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4272</w:t>
      </w:r>
    </w:p>
    <w:p w14:paraId="5CA363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32D5C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7E4CFD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4279</w:t>
      </w:r>
    </w:p>
    <w:p w14:paraId="6A931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26F9F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E1B33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4287</w:t>
      </w:r>
    </w:p>
    <w:p w14:paraId="54818B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08C626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4295</w:t>
      </w:r>
    </w:p>
    <w:p w14:paraId="34CB694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4295</w:t>
      </w:r>
    </w:p>
    <w:p w14:paraId="7A939F3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4295</w:t>
      </w:r>
    </w:p>
    <w:p w14:paraId="0C4FDE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4295</w:t>
      </w:r>
    </w:p>
    <w:p w14:paraId="6F1A35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5B85F4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4295</w:t>
      </w:r>
    </w:p>
    <w:p w14:paraId="3CF4A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086D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4298</w:t>
      </w:r>
    </w:p>
    <w:p w14:paraId="1F51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AF7D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02874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1B1B215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SS-RSRQ</w:t>
      </w:r>
      <w:r>
        <w:rPr>
          <w:noProof/>
        </w:rPr>
        <w:tab/>
        <w:t>4301</w:t>
      </w:r>
    </w:p>
    <w:p w14:paraId="7AD9B2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4301</w:t>
      </w:r>
    </w:p>
    <w:p w14:paraId="0CAC8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4301</w:t>
      </w:r>
    </w:p>
    <w:p w14:paraId="5313A4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4301</w:t>
      </w:r>
    </w:p>
    <w:p w14:paraId="339D5D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4304</w:t>
      </w:r>
    </w:p>
    <w:p w14:paraId="371866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4304</w:t>
      </w:r>
    </w:p>
    <w:p w14:paraId="3E1541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5073A5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7FA248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0FBE2E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SS-SINR</w:t>
      </w:r>
      <w:r>
        <w:rPr>
          <w:noProof/>
        </w:rPr>
        <w:tab/>
        <w:t>4307</w:t>
      </w:r>
    </w:p>
    <w:p w14:paraId="0DF9EA6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PSCC</w:t>
      </w:r>
      <w:r>
        <w:rPr>
          <w:noProof/>
        </w:rPr>
        <w:tab/>
        <w:t>4307</w:t>
      </w:r>
    </w:p>
    <w:p w14:paraId="47A2AC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46C9A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41E781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95DDB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4310</w:t>
      </w:r>
    </w:p>
    <w:p w14:paraId="50C1D0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366E1E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4310</w:t>
      </w:r>
    </w:p>
    <w:p w14:paraId="39908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4313</w:t>
      </w:r>
    </w:p>
    <w:p w14:paraId="792384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4313</w:t>
      </w:r>
    </w:p>
    <w:p w14:paraId="62A99F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20686A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4313</w:t>
      </w:r>
    </w:p>
    <w:p w14:paraId="60C72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52B8FB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4316</w:t>
      </w:r>
    </w:p>
    <w:p w14:paraId="1D9B32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4316</w:t>
      </w:r>
    </w:p>
    <w:p w14:paraId="65E763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8EB0B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6C15C7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1A90787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4319</w:t>
      </w:r>
    </w:p>
    <w:p w14:paraId="336B2F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4319</w:t>
      </w:r>
    </w:p>
    <w:p w14:paraId="32157D8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7D7D6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4319</w:t>
      </w:r>
    </w:p>
    <w:p w14:paraId="4E81C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3659A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RSSI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4BEA7B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7D9CC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035F3B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77786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4325</w:t>
      </w:r>
    </w:p>
    <w:p w14:paraId="620F1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7887EC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19283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4329</w:t>
      </w:r>
    </w:p>
    <w:p w14:paraId="3CDDDBF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4329</w:t>
      </w:r>
    </w:p>
    <w:p w14:paraId="264CA4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PSCC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4329</w:t>
      </w:r>
    </w:p>
    <w:p w14:paraId="6545A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3D48EA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4329</w:t>
      </w:r>
    </w:p>
    <w:p w14:paraId="315031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4333</w:t>
      </w:r>
    </w:p>
    <w:p w14:paraId="6C78C3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CA6C8F">
        <w:rPr>
          <w:noProof/>
          <w:snapToGrid w:val="0"/>
        </w:rPr>
        <w:t>on SCC</w:t>
      </w:r>
      <w:r w:rsidRPr="00CA6C8F">
        <w:rPr>
          <w:noProof/>
          <w:snapToGrid w:val="0"/>
          <w:lang w:val="en-US"/>
        </w:rPr>
        <w:t xml:space="preserve"> </w:t>
      </w:r>
      <w:r w:rsidRPr="00CA6C8F">
        <w:rPr>
          <w:noProof/>
          <w:snapToGrid w:val="0"/>
        </w:rPr>
        <w:t>with CCA</w:t>
      </w:r>
      <w:r>
        <w:rPr>
          <w:noProof/>
        </w:rPr>
        <w:tab/>
        <w:t>4333</w:t>
      </w:r>
    </w:p>
    <w:p w14:paraId="6FDFD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A93F5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4333</w:t>
      </w:r>
    </w:p>
    <w:p w14:paraId="1937E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06079D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CA6C8F">
        <w:rPr>
          <w:noProof/>
          <w:snapToGrid w:val="0"/>
        </w:rPr>
        <w:t>a carrier with CCA</w:t>
      </w:r>
      <w:r>
        <w:rPr>
          <w:noProof/>
        </w:rPr>
        <w:tab/>
        <w:t>4336</w:t>
      </w:r>
    </w:p>
    <w:p w14:paraId="603017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2FF54D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0B467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3F99EFA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2A54BBE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0FB97A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598AB0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38B1C3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169651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1FC176E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BFBB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630A98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289812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6D0CC6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1E26F7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57F4F1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AD0B5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63DB3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6C915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1FE004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702866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58ECA9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A299C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79777D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780B2D0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5FCC1A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342629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3723D6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74F323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2EAD65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4D1F2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3FAE1F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15F7A76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58DD22D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368E231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05E5F2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618CEA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75FFE2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749712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62B19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51637C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70B36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EAD0E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400783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7B484F4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2015EF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04A0F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63D4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46D879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79B8A2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3B38FB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14092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3DF42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B288F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E215F0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214741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45B4E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48973E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6D476F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en-US"/>
        </w:rPr>
        <w:t xml:space="preserve"> SA NR FR1 carrier under CCA </w:t>
      </w:r>
      <w:r w:rsidRPr="00CA6C8F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688B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4D8E7E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6E8C8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1F42D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1A316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4892F5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48EAA3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6C92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4D45AA0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0499DE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1E02B1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</w:t>
      </w:r>
      <w:r>
        <w:rPr>
          <w:noProof/>
        </w:rPr>
        <w:t>frequency</w:t>
      </w:r>
      <w:r w:rsidRPr="00CA6C8F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686462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E34B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CA6C8F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7851CF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758256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2434F9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1F555CC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28D502A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0ED2A725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262E2F3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66A95A1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09F13D8F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06D34256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71A4973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524AC9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1A1801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60DF0B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7FD817E8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201A1C6A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24C0CF2C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13D89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77D0B47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1C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BD32261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0DDA9AD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1672D50B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4E63BD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636B605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295B406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CC24047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3328B89D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3C3F2A30" w14:textId="77777777" w:rsidR="00DD065E" w:rsidRDefault="00DD065E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A.11.2.2.2.4.2.</w:t>
      </w:r>
      <w:r w:rsidRPr="00CA6C8F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No </w:t>
      </w:r>
      <w:r w:rsidRPr="00CA6C8F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5E4254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31AC82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20AF0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Redirection from NR </w:t>
      </w:r>
      <w:r w:rsidRPr="00CA6C8F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CA6C8F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8AEF9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2B9CE2B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3CB277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25AC92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688A98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8198CD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773E198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24656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618EC0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C857B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67F2648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5906D9F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6E5CE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692BF2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560F65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27B54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70A273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33320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7B6610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158D1FE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620E0C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5010E8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33B0C15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EF6CF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D87E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0E2C41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76888E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FD470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43F78E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0B2D7E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6B617B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15CCCB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6C9D3A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66CD9C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8F8B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796EEA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2F29B99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EC15B2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D3A3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742955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0B3151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213D38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4B5E6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115A84C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58A523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525D66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4388D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6893B0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04EFB3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7AB8A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182BDB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65814D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2C771A4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70374AF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1442C7C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60F7216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03C8DC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4BAFFA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393951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66FD3B9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BE31E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31E21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65FEE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7F5D26C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3A5AC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5D405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1DFD7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36C3A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0393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632DF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8AA63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BB51E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E6575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3565665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13A6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2E515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783CD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24C267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51172A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00C296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4408E1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23CA01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17B14C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07E22D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0AFEC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6BB3C74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6AF04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FEF1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1E5D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59BE74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7A93AB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0E223F9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52EF5D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43E8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B8B82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420C54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E1B3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266033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5398DE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2A98FC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4A0B12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25D2DD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25750A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6230D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59D09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334E60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60C9AD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34186C5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2801ED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6CF586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22473F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224E35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2D6EE3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1229E0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6B9732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2281A5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62C8EE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518350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35C138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5098AC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0C0D214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6EC351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562417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419BFC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182886C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65C7593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2BB71D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2AF674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4BEEC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230E7A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7D6C3B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C3773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365EF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73F13E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8E85B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5509AC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6F3E27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3E85C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2CBA93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0CC4C9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7464F6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606064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4595</w:t>
      </w:r>
    </w:p>
    <w:p w14:paraId="6D0F2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97BD6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1EE04B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1DB01D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087A5D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96D6F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56687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0128A4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4601</w:t>
      </w:r>
    </w:p>
    <w:p w14:paraId="0F445B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4607</w:t>
      </w:r>
    </w:p>
    <w:p w14:paraId="4C7F8E1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547BE5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3030D9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5D147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4607</w:t>
      </w:r>
    </w:p>
    <w:p w14:paraId="763988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4610</w:t>
      </w:r>
    </w:p>
    <w:p w14:paraId="183740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1AA0A4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1FE174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4610</w:t>
      </w:r>
    </w:p>
    <w:p w14:paraId="275141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4613</w:t>
      </w:r>
    </w:p>
    <w:p w14:paraId="734161C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2E5129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7AB49F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4613</w:t>
      </w:r>
    </w:p>
    <w:p w14:paraId="7E664C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4616</w:t>
      </w:r>
    </w:p>
    <w:p w14:paraId="358E31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B14E2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5B4E1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4616</w:t>
      </w:r>
    </w:p>
    <w:p w14:paraId="5CCA3E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4624</w:t>
      </w:r>
    </w:p>
    <w:p w14:paraId="55D0742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390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1351EC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48DD17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64DCE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09FC109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261667A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449314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5986A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1E5434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F6350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00CC0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4547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789A16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A60AF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7A3A11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0C6DD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083D4A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3262FC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1A7A308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5CA439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233086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17A58CD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4519A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04292F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3B02B7D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7252C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6C88E8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5B538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2D89C2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18F11A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748284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4E1C39A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2BDD78B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A6BE5C8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485B0E6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8459DE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1C872A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11E24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302516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19D39D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665E263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44EC469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 xml:space="preserve">E-UTRAN - </w:t>
      </w:r>
      <w:r w:rsidRPr="00CA6C8F">
        <w:rPr>
          <w:rFonts w:cs="v4.2.0"/>
          <w:noProof/>
          <w:lang w:val="en-US"/>
        </w:rPr>
        <w:t xml:space="preserve">NR </w:t>
      </w:r>
      <w:r w:rsidRPr="00CA6C8F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75D2D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0CB20F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25FA09D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457B20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335590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748B118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62C70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41D2F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5647CD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1BB07B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5C8A9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4B04C0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106BB9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0FB32B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7A183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A4F9A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1AEDCE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302303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4A4884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5B1BC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530F14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048849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B727E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727EE82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099D398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CA6C8F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6FB582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2167F5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2C45C3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0B6EB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30902CA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60E78B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43A8B4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4FD16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6750E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4297B730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4697</w:t>
      </w:r>
    </w:p>
    <w:p w14:paraId="515B7D4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3DE23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4697</w:t>
      </w:r>
    </w:p>
    <w:p w14:paraId="29CAC2B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4697</w:t>
      </w:r>
    </w:p>
    <w:p w14:paraId="629DBA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4697</w:t>
      </w:r>
    </w:p>
    <w:p w14:paraId="580E8B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4697</w:t>
      </w:r>
    </w:p>
    <w:p w14:paraId="41060B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2005C2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4701</w:t>
      </w:r>
    </w:p>
    <w:p w14:paraId="18090B7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4701</w:t>
      </w:r>
    </w:p>
    <w:p w14:paraId="2E0967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4701</w:t>
      </w:r>
    </w:p>
    <w:p w14:paraId="39CE34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6B90A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4702</w:t>
      </w:r>
    </w:p>
    <w:p w14:paraId="73C9F2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256A7D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014C9C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4703</w:t>
      </w:r>
    </w:p>
    <w:p w14:paraId="730BF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4703</w:t>
      </w:r>
    </w:p>
    <w:p w14:paraId="2CEBC55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4703</w:t>
      </w:r>
    </w:p>
    <w:p w14:paraId="6BFF68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4703</w:t>
      </w:r>
    </w:p>
    <w:p w14:paraId="405566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736F0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4703</w:t>
      </w:r>
    </w:p>
    <w:p w14:paraId="01B665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4708</w:t>
      </w:r>
    </w:p>
    <w:p w14:paraId="4D6B4B0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4708</w:t>
      </w:r>
    </w:p>
    <w:p w14:paraId="282912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AB0C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7A5D44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4713</w:t>
      </w:r>
    </w:p>
    <w:p w14:paraId="67196A9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4713</w:t>
      </w:r>
    </w:p>
    <w:p w14:paraId="551B14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0AE96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364D14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4718</w:t>
      </w:r>
    </w:p>
    <w:p w14:paraId="46083B2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</w:t>
      </w:r>
      <w:r w:rsidRPr="00CA6C8F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4718</w:t>
      </w:r>
    </w:p>
    <w:p w14:paraId="44D212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4718</w:t>
      </w:r>
    </w:p>
    <w:p w14:paraId="4A213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4718</w:t>
      </w:r>
    </w:p>
    <w:p w14:paraId="76DD866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2B7B49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33C7887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08CBCDD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4724</w:t>
      </w:r>
    </w:p>
    <w:p w14:paraId="0DA3C3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5E9ACF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4724</w:t>
      </w:r>
    </w:p>
    <w:p w14:paraId="7410DD7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4724</w:t>
      </w:r>
    </w:p>
    <w:p w14:paraId="460E476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2CD4F9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4729</w:t>
      </w:r>
    </w:p>
    <w:p w14:paraId="017961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4729</w:t>
      </w:r>
    </w:p>
    <w:p w14:paraId="289CF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4729</w:t>
      </w:r>
    </w:p>
    <w:p w14:paraId="282774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0C9C1E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4735</w:t>
      </w:r>
    </w:p>
    <w:p w14:paraId="5C4097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4F3DA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4740</w:t>
      </w:r>
    </w:p>
    <w:p w14:paraId="0A0A62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4740</w:t>
      </w:r>
    </w:p>
    <w:p w14:paraId="4B5FD7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4740</w:t>
      </w:r>
    </w:p>
    <w:p w14:paraId="36DEEA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20E02C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4746</w:t>
      </w:r>
    </w:p>
    <w:p w14:paraId="5319F9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4746</w:t>
      </w:r>
    </w:p>
    <w:p w14:paraId="2686CE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1CA1FE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DB9E5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FAA35F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4750</w:t>
      </w:r>
    </w:p>
    <w:p w14:paraId="2FE40E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5B15EDE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354A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125E44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4754</w:t>
      </w:r>
    </w:p>
    <w:p w14:paraId="4582D3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4754</w:t>
      </w:r>
    </w:p>
    <w:p w14:paraId="46EC49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4754</w:t>
      </w:r>
    </w:p>
    <w:p w14:paraId="71D074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650418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92783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4757</w:t>
      </w:r>
    </w:p>
    <w:p w14:paraId="2BF5252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SS-RSRQ</w:t>
      </w:r>
      <w:r>
        <w:rPr>
          <w:noProof/>
        </w:rPr>
        <w:tab/>
        <w:t>4757</w:t>
      </w:r>
    </w:p>
    <w:p w14:paraId="76A0086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4757</w:t>
      </w:r>
    </w:p>
    <w:p w14:paraId="747089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4757</w:t>
      </w:r>
    </w:p>
    <w:p w14:paraId="1C541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4757</w:t>
      </w:r>
    </w:p>
    <w:p w14:paraId="600FC79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4763</w:t>
      </w:r>
    </w:p>
    <w:p w14:paraId="5868951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SE"/>
        </w:rPr>
        <w:t>SS-SINR</w:t>
      </w:r>
      <w:r>
        <w:rPr>
          <w:noProof/>
        </w:rPr>
        <w:tab/>
        <w:t>4763</w:t>
      </w:r>
    </w:p>
    <w:p w14:paraId="3F2B834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measurement accuracy on SCC</w:t>
      </w:r>
      <w:r>
        <w:rPr>
          <w:noProof/>
        </w:rPr>
        <w:tab/>
        <w:t>4763</w:t>
      </w:r>
    </w:p>
    <w:p w14:paraId="0357BC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4763</w:t>
      </w:r>
    </w:p>
    <w:p w14:paraId="57EAD4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4763</w:t>
      </w:r>
    </w:p>
    <w:p w14:paraId="66E654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4770</w:t>
      </w:r>
    </w:p>
    <w:p w14:paraId="2D46148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4770</w:t>
      </w:r>
    </w:p>
    <w:p w14:paraId="748DD26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4770</w:t>
      </w:r>
    </w:p>
    <w:p w14:paraId="7FCCEFE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741CB6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4770</w:t>
      </w:r>
    </w:p>
    <w:p w14:paraId="0C980B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4010FB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4775</w:t>
      </w:r>
    </w:p>
    <w:p w14:paraId="6694AF2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4775</w:t>
      </w:r>
    </w:p>
    <w:p w14:paraId="710F92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7D75237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1DDED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09FBE1B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4778</w:t>
      </w:r>
    </w:p>
    <w:p w14:paraId="1F0F6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2C392E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8BDC5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3574D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4782</w:t>
      </w:r>
    </w:p>
    <w:p w14:paraId="1735EB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CA6C8F">
        <w:rPr>
          <w:noProof/>
          <w:snapToGrid w:val="0"/>
        </w:rPr>
        <w:t>on SCC with CCA</w:t>
      </w:r>
      <w:r>
        <w:rPr>
          <w:noProof/>
        </w:rPr>
        <w:tab/>
        <w:t>4782</w:t>
      </w:r>
    </w:p>
    <w:p w14:paraId="0A8B626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2049FE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1C696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4A905CD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CA6C8F">
        <w:rPr>
          <w:noProof/>
          <w:snapToGrid w:val="0"/>
        </w:rPr>
        <w:t>on a carrier with CCA</w:t>
      </w:r>
      <w:r>
        <w:rPr>
          <w:noProof/>
        </w:rPr>
        <w:tab/>
        <w:t>4786</w:t>
      </w:r>
    </w:p>
    <w:p w14:paraId="1F46A2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73C40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414A79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4790</w:t>
      </w:r>
    </w:p>
    <w:p w14:paraId="6117C32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4790</w:t>
      </w:r>
    </w:p>
    <w:p w14:paraId="67A5DEF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4790</w:t>
      </w:r>
    </w:p>
    <w:p w14:paraId="6168A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4790</w:t>
      </w:r>
    </w:p>
    <w:p w14:paraId="07220F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40BA9C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521517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4792</w:t>
      </w:r>
    </w:p>
    <w:p w14:paraId="0E23412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4793</w:t>
      </w:r>
    </w:p>
    <w:p w14:paraId="7986EAF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47F15E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11B1DB7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F3DF7D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4796</w:t>
      </w:r>
    </w:p>
    <w:p w14:paraId="3758E9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6906FA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4796</w:t>
      </w:r>
    </w:p>
    <w:p w14:paraId="4BB308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4798</w:t>
      </w:r>
    </w:p>
    <w:p w14:paraId="2E592F0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4799</w:t>
      </w:r>
    </w:p>
    <w:p w14:paraId="2E6DD8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47284E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704F9A2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8DA02B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4802</w:t>
      </w:r>
    </w:p>
    <w:p w14:paraId="1EA70F0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4802</w:t>
      </w:r>
    </w:p>
    <w:p w14:paraId="09F782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4802</w:t>
      </w:r>
    </w:p>
    <w:p w14:paraId="774769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4804</w:t>
      </w:r>
    </w:p>
    <w:p w14:paraId="09B3B4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4805</w:t>
      </w:r>
    </w:p>
    <w:p w14:paraId="4E3173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5A3AB2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18E1CE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29BCE71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4808</w:t>
      </w:r>
    </w:p>
    <w:p w14:paraId="4EF918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4808</w:t>
      </w:r>
    </w:p>
    <w:p w14:paraId="4528B9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4808</w:t>
      </w:r>
    </w:p>
    <w:p w14:paraId="467067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146176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4811</w:t>
      </w:r>
    </w:p>
    <w:p w14:paraId="58FC0C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586550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4811</w:t>
      </w:r>
    </w:p>
    <w:p w14:paraId="41CBBC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4813</w:t>
      </w:r>
    </w:p>
    <w:p w14:paraId="401964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4814</w:t>
      </w:r>
    </w:p>
    <w:p w14:paraId="293F7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4814</w:t>
      </w:r>
    </w:p>
    <w:p w14:paraId="03096C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4814</w:t>
      </w:r>
    </w:p>
    <w:p w14:paraId="1B8978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4817</w:t>
      </w:r>
    </w:p>
    <w:p w14:paraId="03ED711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4817</w:t>
      </w:r>
    </w:p>
    <w:p w14:paraId="4717D3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4817</w:t>
      </w:r>
    </w:p>
    <w:p w14:paraId="78232B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4817</w:t>
      </w:r>
    </w:p>
    <w:p w14:paraId="783BCF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4819</w:t>
      </w:r>
    </w:p>
    <w:p w14:paraId="29A2107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4820</w:t>
      </w:r>
    </w:p>
    <w:p w14:paraId="495DEA6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4820</w:t>
      </w:r>
    </w:p>
    <w:p w14:paraId="32F6A7C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Handover from FR1 to FR1</w:t>
      </w:r>
      <w:r>
        <w:rPr>
          <w:noProof/>
        </w:rPr>
        <w:tab/>
        <w:t>4820</w:t>
      </w:r>
    </w:p>
    <w:p w14:paraId="3B8FF4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1CB434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48552E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4822</w:t>
      </w:r>
    </w:p>
    <w:p w14:paraId="06DE4A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Handover from FR1 to FR1</w:t>
      </w:r>
      <w:r>
        <w:rPr>
          <w:noProof/>
        </w:rPr>
        <w:tab/>
        <w:t>4823</w:t>
      </w:r>
    </w:p>
    <w:p w14:paraId="18D4DE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396B00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58FCEF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7A8A613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4825</w:t>
      </w:r>
    </w:p>
    <w:p w14:paraId="29C1B30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06FE319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60C064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4FDFB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4829</w:t>
      </w:r>
    </w:p>
    <w:p w14:paraId="53A287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1D231B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66E285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B2BE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4832</w:t>
      </w:r>
    </w:p>
    <w:p w14:paraId="7DBE94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4832</w:t>
      </w:r>
    </w:p>
    <w:p w14:paraId="13529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4832</w:t>
      </w:r>
    </w:p>
    <w:p w14:paraId="6314463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1BD6F1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4835</w:t>
      </w:r>
    </w:p>
    <w:p w14:paraId="1FFB4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4FE0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215E1C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3267FA6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4839</w:t>
      </w:r>
    </w:p>
    <w:p w14:paraId="59FDA0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 for SAN</w:t>
      </w:r>
      <w:r>
        <w:rPr>
          <w:noProof/>
        </w:rPr>
        <w:tab/>
        <w:t>4839</w:t>
      </w:r>
    </w:p>
    <w:p w14:paraId="721557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</w:t>
      </w:r>
      <w:r>
        <w:rPr>
          <w:noProof/>
        </w:rPr>
        <w:tab/>
        <w:t>4839</w:t>
      </w:r>
    </w:p>
    <w:p w14:paraId="37D2A0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</w:t>
      </w:r>
      <w:r>
        <w:rPr>
          <w:noProof/>
        </w:rPr>
        <w:tab/>
        <w:t>4842</w:t>
      </w:r>
    </w:p>
    <w:p w14:paraId="265609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4845</w:t>
      </w:r>
    </w:p>
    <w:p w14:paraId="4DA603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4845</w:t>
      </w:r>
    </w:p>
    <w:p w14:paraId="74D78B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4845</w:t>
      </w:r>
    </w:p>
    <w:p w14:paraId="0C16A5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4848</w:t>
      </w:r>
    </w:p>
    <w:p w14:paraId="5BE43C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4849</w:t>
      </w:r>
    </w:p>
    <w:p w14:paraId="5DFEA5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0D20DFF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4853</w:t>
      </w:r>
    </w:p>
    <w:p w14:paraId="413D023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4854</w:t>
      </w:r>
    </w:p>
    <w:p w14:paraId="5C8AB8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4854</w:t>
      </w:r>
    </w:p>
    <w:p w14:paraId="50DA626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64FE597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4854</w:t>
      </w:r>
    </w:p>
    <w:p w14:paraId="0CBC209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4857</w:t>
      </w:r>
    </w:p>
    <w:p w14:paraId="283A6D2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4857</w:t>
      </w:r>
    </w:p>
    <w:p w14:paraId="647A9B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4857</w:t>
      </w:r>
    </w:p>
    <w:p w14:paraId="4EB9F1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4857</w:t>
      </w:r>
    </w:p>
    <w:p w14:paraId="4E803B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4857</w:t>
      </w:r>
    </w:p>
    <w:p w14:paraId="28764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4859</w:t>
      </w:r>
    </w:p>
    <w:p w14:paraId="5D85187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4860</w:t>
      </w:r>
    </w:p>
    <w:p w14:paraId="5608DD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4860</w:t>
      </w:r>
    </w:p>
    <w:p w14:paraId="2D35E2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072FCA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4860</w:t>
      </w:r>
    </w:p>
    <w:p w14:paraId="4F7C30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4863</w:t>
      </w:r>
    </w:p>
    <w:p w14:paraId="6A5EF99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4863</w:t>
      </w:r>
    </w:p>
    <w:p w14:paraId="589B1A4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4863</w:t>
      </w:r>
    </w:p>
    <w:p w14:paraId="514C2D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4863</w:t>
      </w:r>
    </w:p>
    <w:p w14:paraId="728C7F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31472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4868</w:t>
      </w:r>
    </w:p>
    <w:p w14:paraId="126A228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4868</w:t>
      </w:r>
    </w:p>
    <w:p w14:paraId="0CBBF2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4868</w:t>
      </w:r>
    </w:p>
    <w:p w14:paraId="215FA2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6CD7DF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4874</w:t>
      </w:r>
    </w:p>
    <w:p w14:paraId="30B0AB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4A044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4878</w:t>
      </w:r>
    </w:p>
    <w:p w14:paraId="1360B2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4878</w:t>
      </w:r>
    </w:p>
    <w:p w14:paraId="7FA6B6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4878</w:t>
      </w:r>
    </w:p>
    <w:p w14:paraId="39A8D9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1DB5C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4883</w:t>
      </w:r>
    </w:p>
    <w:p w14:paraId="62153C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63CD23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4FCF6D0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4888</w:t>
      </w:r>
    </w:p>
    <w:p w14:paraId="63977B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55BF1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7355BB7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4892</w:t>
      </w:r>
    </w:p>
    <w:p w14:paraId="3B04F1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4892</w:t>
      </w:r>
    </w:p>
    <w:p w14:paraId="47BD73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4A06005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63491F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4897</w:t>
      </w:r>
    </w:p>
    <w:p w14:paraId="07557C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7585A9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4902</w:t>
      </w:r>
    </w:p>
    <w:p w14:paraId="23CE7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4902</w:t>
      </w:r>
    </w:p>
    <w:p w14:paraId="4267C4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4902</w:t>
      </w:r>
    </w:p>
    <w:p w14:paraId="21F66C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05A4BE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4908</w:t>
      </w:r>
    </w:p>
    <w:p w14:paraId="1C2485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4908</w:t>
      </w:r>
    </w:p>
    <w:p w14:paraId="40228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4913</w:t>
      </w:r>
    </w:p>
    <w:p w14:paraId="086CD8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4913</w:t>
      </w:r>
    </w:p>
    <w:p w14:paraId="52B432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4913</w:t>
      </w:r>
    </w:p>
    <w:p w14:paraId="660EFC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7ED52A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4919</w:t>
      </w:r>
    </w:p>
    <w:p w14:paraId="168846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4919</w:t>
      </w:r>
    </w:p>
    <w:p w14:paraId="0515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3276AE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0E07C2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Void</w:t>
      </w:r>
      <w:r>
        <w:rPr>
          <w:noProof/>
        </w:rPr>
        <w:tab/>
        <w:t>4924</w:t>
      </w:r>
    </w:p>
    <w:p w14:paraId="5AC3BF6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4924</w:t>
      </w:r>
    </w:p>
    <w:p w14:paraId="2293F0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4924</w:t>
      </w:r>
    </w:p>
    <w:p w14:paraId="2085C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4924</w:t>
      </w:r>
    </w:p>
    <w:p w14:paraId="4663914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4924</w:t>
      </w:r>
    </w:p>
    <w:p w14:paraId="74C8B6D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531C425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4929</w:t>
      </w:r>
    </w:p>
    <w:p w14:paraId="7E298F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4929</w:t>
      </w:r>
    </w:p>
    <w:p w14:paraId="1B62775D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2B89EBC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6525EAB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4933</w:t>
      </w:r>
    </w:p>
    <w:p w14:paraId="7AAAFA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4933</w:t>
      </w:r>
    </w:p>
    <w:p w14:paraId="0C644F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7F4726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67A8F83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4937</w:t>
      </w:r>
    </w:p>
    <w:p w14:paraId="584648B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4937</w:t>
      </w:r>
    </w:p>
    <w:p w14:paraId="1B616B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3717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</w:t>
      </w:r>
      <w:r w:rsidRPr="00CA6C8F">
        <w:rPr>
          <w:noProof/>
          <w:lang w:val="en-US"/>
        </w:rPr>
        <w:t>5</w:t>
      </w:r>
      <w:r>
        <w:rPr>
          <w:noProof/>
        </w:rPr>
        <w:t>.1.</w:t>
      </w:r>
      <w:r w:rsidRPr="00CA6C8F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4940</w:t>
      </w:r>
    </w:p>
    <w:p w14:paraId="33AD095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4941</w:t>
      </w:r>
    </w:p>
    <w:p w14:paraId="104D512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4941</w:t>
      </w:r>
    </w:p>
    <w:p w14:paraId="012F6E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4941</w:t>
      </w:r>
    </w:p>
    <w:p w14:paraId="13C0776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59B1B8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20ABA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40A1503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4944</w:t>
      </w:r>
    </w:p>
    <w:p w14:paraId="078FED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378AE0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65CC5E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4945</w:t>
      </w:r>
    </w:p>
    <w:p w14:paraId="6C5C48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4946</w:t>
      </w:r>
    </w:p>
    <w:p w14:paraId="2B6141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4D0A72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4C682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6E87E0F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single measurement gap under non-DRX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4949</w:t>
      </w:r>
    </w:p>
    <w:p w14:paraId="6DCEB7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2E5629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3A94C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7804AC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FNO concurrent gaps under DRX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4952</w:t>
      </w:r>
    </w:p>
    <w:p w14:paraId="664EC3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769E59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33D623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4955</w:t>
      </w:r>
    </w:p>
    <w:p w14:paraId="3912C3B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SA event triggered reporting tests with PPO concurrent gaps under non-DRX with SSB index reading </w:t>
      </w:r>
      <w:r w:rsidRPr="00CA6C8F">
        <w:rPr>
          <w:noProof/>
          <w:color w:val="000000"/>
        </w:rPr>
        <w:t>for satellite access</w:t>
      </w:r>
      <w:r>
        <w:rPr>
          <w:noProof/>
        </w:rPr>
        <w:tab/>
        <w:t>4955</w:t>
      </w:r>
    </w:p>
    <w:p w14:paraId="1FE9F9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E0EBC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46602C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7291F80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4958</w:t>
      </w:r>
    </w:p>
    <w:p w14:paraId="64E4BF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4958</w:t>
      </w:r>
    </w:p>
    <w:p w14:paraId="3699D3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465A2B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0C335D9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4962</w:t>
      </w:r>
    </w:p>
    <w:p w14:paraId="2999E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0FB05B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7BBDC45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4966</w:t>
      </w:r>
    </w:p>
    <w:p w14:paraId="3A2269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552775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5C7DC1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4970</w:t>
      </w:r>
    </w:p>
    <w:p w14:paraId="3F52A7B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0F9A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63A91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692E5D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2CB4E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4974</w:t>
      </w:r>
    </w:p>
    <w:p w14:paraId="3C7FCF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4974</w:t>
      </w:r>
    </w:p>
    <w:p w14:paraId="0E4EFB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070CE3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148AA1A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4978</w:t>
      </w:r>
    </w:p>
    <w:p w14:paraId="256880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4978</w:t>
      </w:r>
    </w:p>
    <w:p w14:paraId="351679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4978</w:t>
      </w:r>
    </w:p>
    <w:p w14:paraId="3A401C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48A0ED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4981</w:t>
      </w:r>
    </w:p>
    <w:p w14:paraId="60D0D5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468E0B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5262521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4983</w:t>
      </w:r>
    </w:p>
    <w:p w14:paraId="20F36A2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CA6C8F">
        <w:rPr>
          <w:rFonts w:eastAsia="MS Mincho" w:cs="Arial"/>
          <w:noProof/>
        </w:rPr>
        <w:t>for satellite access</w:t>
      </w:r>
      <w:r>
        <w:rPr>
          <w:noProof/>
        </w:rPr>
        <w:tab/>
        <w:t>4984</w:t>
      </w:r>
    </w:p>
    <w:p w14:paraId="353C76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4984</w:t>
      </w:r>
    </w:p>
    <w:p w14:paraId="6BA52F2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4984</w:t>
      </w:r>
    </w:p>
    <w:p w14:paraId="3B0F69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593CF4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1275281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SSB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4987</w:t>
      </w:r>
    </w:p>
    <w:p w14:paraId="339070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473886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5E7BEA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4991</w:t>
      </w:r>
    </w:p>
    <w:p w14:paraId="52CEF7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not used</w:t>
      </w:r>
      <w:r>
        <w:rPr>
          <w:noProof/>
        </w:rPr>
        <w:tab/>
        <w:t>4991</w:t>
      </w:r>
    </w:p>
    <w:p w14:paraId="68FB9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4991</w:t>
      </w:r>
    </w:p>
    <w:p w14:paraId="1699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1257235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33F311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 xml:space="preserve">CSI-RS based L1-RSRP measurement </w:t>
      </w:r>
      <w:r w:rsidRPr="00CA6C8F">
        <w:rPr>
          <w:rFonts w:eastAsia="MS Mincho" w:cs="Arial"/>
          <w:noProof/>
        </w:rPr>
        <w:t>for satellite access</w:t>
      </w:r>
      <w:r w:rsidRPr="00CA6C8F">
        <w:rPr>
          <w:noProof/>
          <w:snapToGrid w:val="0"/>
        </w:rPr>
        <w:t xml:space="preserve"> when DRX is used</w:t>
      </w:r>
      <w:r>
        <w:rPr>
          <w:noProof/>
        </w:rPr>
        <w:tab/>
        <w:t>4993</w:t>
      </w:r>
    </w:p>
    <w:p w14:paraId="0EE3E6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5800C8C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31240C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4EF3306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4997</w:t>
      </w:r>
    </w:p>
    <w:p w14:paraId="6294990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4997</w:t>
      </w:r>
    </w:p>
    <w:p w14:paraId="79BFE2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4997</w:t>
      </w:r>
    </w:p>
    <w:p w14:paraId="5157DE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4997</w:t>
      </w:r>
    </w:p>
    <w:p w14:paraId="3307B2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4998</w:t>
      </w:r>
    </w:p>
    <w:p w14:paraId="49623AC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5001</w:t>
      </w:r>
    </w:p>
    <w:p w14:paraId="5875F73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5001</w:t>
      </w:r>
    </w:p>
    <w:p w14:paraId="409A4D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5001</w:t>
      </w:r>
    </w:p>
    <w:p w14:paraId="7A9B20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5001</w:t>
      </w:r>
    </w:p>
    <w:p w14:paraId="2C313C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5004</w:t>
      </w:r>
    </w:p>
    <w:p w14:paraId="77F545C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5004</w:t>
      </w:r>
    </w:p>
    <w:p w14:paraId="1782D8E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5004</w:t>
      </w:r>
    </w:p>
    <w:p w14:paraId="11C903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5004</w:t>
      </w:r>
    </w:p>
    <w:p w14:paraId="678C5BB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5004</w:t>
      </w:r>
    </w:p>
    <w:p w14:paraId="0EA88C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5007</w:t>
      </w:r>
    </w:p>
    <w:p w14:paraId="731A23C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5007</w:t>
      </w:r>
    </w:p>
    <w:p w14:paraId="4CDAAA8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5007</w:t>
      </w:r>
    </w:p>
    <w:p w14:paraId="7BCC1F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60EB29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8B131B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5010</w:t>
      </w:r>
    </w:p>
    <w:p w14:paraId="00CC0E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5010</w:t>
      </w:r>
    </w:p>
    <w:p w14:paraId="2F4965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5010</w:t>
      </w:r>
    </w:p>
    <w:p w14:paraId="2DBABD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6FFCE5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3EC6D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5013</w:t>
      </w:r>
    </w:p>
    <w:p w14:paraId="303EBD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5013</w:t>
      </w:r>
    </w:p>
    <w:p w14:paraId="71EE38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5AE85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1F2613E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5016</w:t>
      </w:r>
    </w:p>
    <w:p w14:paraId="12D56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5016</w:t>
      </w:r>
    </w:p>
    <w:p w14:paraId="1F241E1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47A3CF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726689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62C3C0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5019</w:t>
      </w:r>
    </w:p>
    <w:p w14:paraId="0AB121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484BA0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1859C5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5022</w:t>
      </w:r>
    </w:p>
    <w:p w14:paraId="46FC13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5024</w:t>
      </w:r>
    </w:p>
    <w:p w14:paraId="4F9642C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5024</w:t>
      </w:r>
    </w:p>
    <w:p w14:paraId="528D46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5024</w:t>
      </w:r>
    </w:p>
    <w:p w14:paraId="10DE42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5024</w:t>
      </w:r>
    </w:p>
    <w:p w14:paraId="39B883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5024</w:t>
      </w:r>
    </w:p>
    <w:p w14:paraId="76906C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5024</w:t>
      </w:r>
    </w:p>
    <w:p w14:paraId="1DAA7E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30B8CF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5028</w:t>
      </w:r>
    </w:p>
    <w:p w14:paraId="3CEF2C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5028</w:t>
      </w:r>
    </w:p>
    <w:p w14:paraId="3E83AE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5028</w:t>
      </w:r>
    </w:p>
    <w:p w14:paraId="5CBE38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089C00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5032</w:t>
      </w:r>
    </w:p>
    <w:p w14:paraId="63D84EC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5032</w:t>
      </w:r>
    </w:p>
    <w:p w14:paraId="7C52337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5032</w:t>
      </w:r>
    </w:p>
    <w:p w14:paraId="788DC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5035</w:t>
      </w:r>
    </w:p>
    <w:p w14:paraId="725985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5035</w:t>
      </w:r>
    </w:p>
    <w:p w14:paraId="6F54C7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5035</w:t>
      </w:r>
    </w:p>
    <w:p w14:paraId="226756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5035</w:t>
      </w:r>
    </w:p>
    <w:p w14:paraId="7176605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5038</w:t>
      </w:r>
    </w:p>
    <w:p w14:paraId="655B4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5038</w:t>
      </w:r>
    </w:p>
    <w:p w14:paraId="7ABA6F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5038</w:t>
      </w:r>
    </w:p>
    <w:p w14:paraId="5D633F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5038</w:t>
      </w:r>
    </w:p>
    <w:p w14:paraId="438C5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5042</w:t>
      </w:r>
    </w:p>
    <w:p w14:paraId="79DD99F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CA6C8F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5042</w:t>
      </w:r>
    </w:p>
    <w:p w14:paraId="4568CCA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607F41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5042</w:t>
      </w:r>
    </w:p>
    <w:p w14:paraId="0CFA5B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7BA6861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5045</w:t>
      </w:r>
    </w:p>
    <w:p w14:paraId="3E721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5045</w:t>
      </w:r>
    </w:p>
    <w:p w14:paraId="3B343B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5045</w:t>
      </w:r>
    </w:p>
    <w:p w14:paraId="5DD11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391822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6DFF48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5048</w:t>
      </w:r>
    </w:p>
    <w:p w14:paraId="758F9D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5048</w:t>
      </w:r>
    </w:p>
    <w:p w14:paraId="21AB1A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5053</w:t>
      </w:r>
    </w:p>
    <w:p w14:paraId="3C2321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5054</w:t>
      </w:r>
    </w:p>
    <w:p w14:paraId="2AB881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341CE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0E88F0F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5058</w:t>
      </w:r>
    </w:p>
    <w:p w14:paraId="36908C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6266E1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5061</w:t>
      </w:r>
    </w:p>
    <w:p w14:paraId="1FEC5B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5062</w:t>
      </w:r>
    </w:p>
    <w:p w14:paraId="49776E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05CFEE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151070C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5067</w:t>
      </w:r>
    </w:p>
    <w:p w14:paraId="32C22D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5067</w:t>
      </w:r>
    </w:p>
    <w:p w14:paraId="5E58405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5067</w:t>
      </w:r>
    </w:p>
    <w:p w14:paraId="7AAA51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72F935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5067</w:t>
      </w:r>
    </w:p>
    <w:p w14:paraId="5D7E41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5071</w:t>
      </w:r>
    </w:p>
    <w:p w14:paraId="4F967D5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5071</w:t>
      </w:r>
    </w:p>
    <w:p w14:paraId="5B52417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5071</w:t>
      </w:r>
    </w:p>
    <w:p w14:paraId="7DA6A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5071</w:t>
      </w:r>
    </w:p>
    <w:p w14:paraId="7EB5F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5075</w:t>
      </w:r>
    </w:p>
    <w:p w14:paraId="255C878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5076</w:t>
      </w:r>
    </w:p>
    <w:p w14:paraId="69C7D5D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5076</w:t>
      </w:r>
    </w:p>
    <w:p w14:paraId="3263F28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5076</w:t>
      </w:r>
    </w:p>
    <w:p w14:paraId="3F5CC3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5076</w:t>
      </w:r>
    </w:p>
    <w:p w14:paraId="64BEE2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5078</w:t>
      </w:r>
    </w:p>
    <w:p w14:paraId="0A0B1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5079</w:t>
      </w:r>
    </w:p>
    <w:p w14:paraId="65FD39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5079</w:t>
      </w:r>
    </w:p>
    <w:p w14:paraId="3E9A2C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3BB228E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3CD8A14E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5083</w:t>
      </w:r>
    </w:p>
    <w:p w14:paraId="5DB0F05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5083</w:t>
      </w:r>
    </w:p>
    <w:p w14:paraId="6800627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5083</w:t>
      </w:r>
    </w:p>
    <w:p w14:paraId="71CE3F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5083</w:t>
      </w:r>
    </w:p>
    <w:p w14:paraId="1068F9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5083</w:t>
      </w:r>
    </w:p>
    <w:p w14:paraId="263DAD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5083</w:t>
      </w:r>
    </w:p>
    <w:p w14:paraId="2747CF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5087</w:t>
      </w:r>
    </w:p>
    <w:p w14:paraId="08DFC66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5087</w:t>
      </w:r>
    </w:p>
    <w:p w14:paraId="0BCBF1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5087</w:t>
      </w:r>
    </w:p>
    <w:p w14:paraId="2A064E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5087</w:t>
      </w:r>
    </w:p>
    <w:p w14:paraId="4F0833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08AEA8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5091</w:t>
      </w:r>
    </w:p>
    <w:p w14:paraId="2F85EF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402F17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5091</w:t>
      </w:r>
    </w:p>
    <w:p w14:paraId="699B4E2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0611596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5096</w:t>
      </w:r>
    </w:p>
    <w:p w14:paraId="62A07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40848B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37DCFB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5101</w:t>
      </w:r>
    </w:p>
    <w:p w14:paraId="339D749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CA6C8F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5101</w:t>
      </w:r>
    </w:p>
    <w:p w14:paraId="3A8DE2D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704488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103794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3F51F8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5106</w:t>
      </w:r>
    </w:p>
    <w:p w14:paraId="46C621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5106</w:t>
      </w:r>
    </w:p>
    <w:p w14:paraId="3A0735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5106</w:t>
      </w:r>
    </w:p>
    <w:p w14:paraId="418E04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5111</w:t>
      </w:r>
    </w:p>
    <w:p w14:paraId="005B608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5111</w:t>
      </w:r>
    </w:p>
    <w:p w14:paraId="4C92E1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5111</w:t>
      </w:r>
    </w:p>
    <w:p w14:paraId="39CF96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6BBC1DA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2ACB757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5117</w:t>
      </w:r>
    </w:p>
    <w:p w14:paraId="5A65A3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083E66D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5CFB9A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3B547F90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5122</w:t>
      </w:r>
    </w:p>
    <w:p w14:paraId="33AE8B2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5122</w:t>
      </w:r>
    </w:p>
    <w:p w14:paraId="4A1D6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642638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29487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5C33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5126</w:t>
      </w:r>
    </w:p>
    <w:p w14:paraId="581E11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495D8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53A71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4BD426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24C776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132108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7549D99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D2DED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5134</w:t>
      </w:r>
    </w:p>
    <w:p w14:paraId="5602A0C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5137</w:t>
      </w:r>
    </w:p>
    <w:p w14:paraId="3DDF5B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5138</w:t>
      </w:r>
    </w:p>
    <w:p w14:paraId="3CB3AF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5138</w:t>
      </w:r>
    </w:p>
    <w:p w14:paraId="545CBB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5138</w:t>
      </w:r>
    </w:p>
    <w:p w14:paraId="04813A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5141</w:t>
      </w:r>
    </w:p>
    <w:p w14:paraId="6CBEF9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5142</w:t>
      </w:r>
    </w:p>
    <w:p w14:paraId="75684F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5142</w:t>
      </w:r>
    </w:p>
    <w:p w14:paraId="3DADFE3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5142</w:t>
      </w:r>
    </w:p>
    <w:p w14:paraId="56FD6E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5145</w:t>
      </w:r>
    </w:p>
    <w:p w14:paraId="5384F00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5146</w:t>
      </w:r>
    </w:p>
    <w:p w14:paraId="2DF919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5146</w:t>
      </w:r>
    </w:p>
    <w:p w14:paraId="486679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5146</w:t>
      </w:r>
    </w:p>
    <w:p w14:paraId="1E3F54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5146</w:t>
      </w:r>
    </w:p>
    <w:p w14:paraId="7E9C45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5148</w:t>
      </w:r>
    </w:p>
    <w:p w14:paraId="4C1964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5151</w:t>
      </w:r>
    </w:p>
    <w:p w14:paraId="052E31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5151</w:t>
      </w:r>
    </w:p>
    <w:p w14:paraId="5826B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5151</w:t>
      </w:r>
    </w:p>
    <w:p w14:paraId="617E17A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5153</w:t>
      </w:r>
    </w:p>
    <w:p w14:paraId="3D5DEE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5156</w:t>
      </w:r>
    </w:p>
    <w:p w14:paraId="5795A0B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5156</w:t>
      </w:r>
    </w:p>
    <w:p w14:paraId="224372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5156</w:t>
      </w:r>
    </w:p>
    <w:p w14:paraId="108234E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5156</w:t>
      </w:r>
    </w:p>
    <w:p w14:paraId="6E3431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636A1B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5157</w:t>
      </w:r>
    </w:p>
    <w:p w14:paraId="78AB99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6A2854E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5160</w:t>
      </w:r>
    </w:p>
    <w:p w14:paraId="284E68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631956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5E25B3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6750DD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5164</w:t>
      </w:r>
    </w:p>
    <w:p w14:paraId="2452C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17E907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1CD1F1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52E325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5168</w:t>
      </w:r>
    </w:p>
    <w:p w14:paraId="284EC3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09E6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5168</w:t>
      </w:r>
    </w:p>
    <w:p w14:paraId="07D2E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5172</w:t>
      </w:r>
    </w:p>
    <w:p w14:paraId="41C1FA6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5172</w:t>
      </w:r>
    </w:p>
    <w:p w14:paraId="49B04D1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5172</w:t>
      </w:r>
    </w:p>
    <w:p w14:paraId="0B8A0E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4A60BEF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5176</w:t>
      </w:r>
    </w:p>
    <w:p w14:paraId="7C8BAA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5176</w:t>
      </w:r>
    </w:p>
    <w:p w14:paraId="152191F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5176</w:t>
      </w:r>
    </w:p>
    <w:p w14:paraId="43E975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E5C78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SA NR </w:t>
      </w:r>
      <w:r w:rsidRPr="00CA6C8F">
        <w:rPr>
          <w:noProof/>
          <w:lang w:val="sv-FI"/>
        </w:rPr>
        <w:t>- E-UTRAN handover for 1Rx UE</w:t>
      </w:r>
      <w:r>
        <w:rPr>
          <w:noProof/>
        </w:rPr>
        <w:tab/>
        <w:t>5180</w:t>
      </w:r>
    </w:p>
    <w:p w14:paraId="6C83F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1E0E889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E99DB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  <w:lang w:val="sv-FI"/>
        </w:rPr>
        <w:t xml:space="preserve"> SA NR </w:t>
      </w:r>
      <w:r w:rsidRPr="00CA6C8F">
        <w:rPr>
          <w:noProof/>
          <w:lang w:val="sv-FI"/>
        </w:rPr>
        <w:t>- E-UTRAN handover for 2Rx UE</w:t>
      </w:r>
      <w:r>
        <w:rPr>
          <w:noProof/>
        </w:rPr>
        <w:tab/>
        <w:t>5186</w:t>
      </w:r>
    </w:p>
    <w:p w14:paraId="5F999DC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5186</w:t>
      </w:r>
    </w:p>
    <w:p w14:paraId="2345BF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5192</w:t>
      </w:r>
    </w:p>
    <w:p w14:paraId="45E252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5192</w:t>
      </w:r>
    </w:p>
    <w:p w14:paraId="167774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5192</w:t>
      </w:r>
    </w:p>
    <w:p w14:paraId="7FB63D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0D6E2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5199</w:t>
      </w:r>
    </w:p>
    <w:p w14:paraId="56EB77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5199</w:t>
      </w:r>
    </w:p>
    <w:p w14:paraId="225B3F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218EC4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5205</w:t>
      </w:r>
    </w:p>
    <w:p w14:paraId="7D1C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5205</w:t>
      </w:r>
    </w:p>
    <w:p w14:paraId="4C7A5A1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5205</w:t>
      </w:r>
    </w:p>
    <w:p w14:paraId="0CDF82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5209</w:t>
      </w:r>
    </w:p>
    <w:p w14:paraId="75A4B1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5213</w:t>
      </w:r>
    </w:p>
    <w:p w14:paraId="4A2E5A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5218</w:t>
      </w:r>
    </w:p>
    <w:p w14:paraId="6F5F292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5223</w:t>
      </w:r>
    </w:p>
    <w:p w14:paraId="30BA37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5227</w:t>
      </w:r>
    </w:p>
    <w:p w14:paraId="72FA7DC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5231</w:t>
      </w:r>
    </w:p>
    <w:p w14:paraId="0EB7DC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5231</w:t>
      </w:r>
    </w:p>
    <w:p w14:paraId="3E8F8D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5237</w:t>
      </w:r>
    </w:p>
    <w:p w14:paraId="2423DF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5242</w:t>
      </w:r>
    </w:p>
    <w:p w14:paraId="0F31DF8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5252</w:t>
      </w:r>
    </w:p>
    <w:p w14:paraId="075A03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5256</w:t>
      </w:r>
    </w:p>
    <w:p w14:paraId="234654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5260</w:t>
      </w:r>
    </w:p>
    <w:p w14:paraId="5C1309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2-step RA type n</w:t>
      </w:r>
      <w:r>
        <w:rPr>
          <w:noProof/>
        </w:rPr>
        <w:t>on-</w:t>
      </w:r>
      <w:r w:rsidRPr="00CA6C8F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5264</w:t>
      </w:r>
    </w:p>
    <w:p w14:paraId="615E90B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5268</w:t>
      </w:r>
    </w:p>
    <w:p w14:paraId="03E293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5268</w:t>
      </w:r>
    </w:p>
    <w:p w14:paraId="2648FD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5272</w:t>
      </w:r>
    </w:p>
    <w:p w14:paraId="5944A3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5276</w:t>
      </w:r>
    </w:p>
    <w:p w14:paraId="393144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5283</w:t>
      </w:r>
    </w:p>
    <w:p w14:paraId="320E93B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5290</w:t>
      </w:r>
    </w:p>
    <w:p w14:paraId="7446313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5290</w:t>
      </w:r>
    </w:p>
    <w:p w14:paraId="43DA10D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5290</w:t>
      </w:r>
    </w:p>
    <w:p w14:paraId="1FC52B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A34D2C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078849D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5295</w:t>
      </w:r>
    </w:p>
    <w:p w14:paraId="12863D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42F853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4BB5119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5298</w:t>
      </w:r>
    </w:p>
    <w:p w14:paraId="7C71517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5298</w:t>
      </w:r>
    </w:p>
    <w:p w14:paraId="224FC44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5298</w:t>
      </w:r>
    </w:p>
    <w:p w14:paraId="6929ED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08977D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5298</w:t>
      </w:r>
    </w:p>
    <w:p w14:paraId="36B82F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5302</w:t>
      </w:r>
    </w:p>
    <w:p w14:paraId="52F626C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5302</w:t>
      </w:r>
    </w:p>
    <w:p w14:paraId="483AE6A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5302</w:t>
      </w:r>
    </w:p>
    <w:p w14:paraId="16AE80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5303</w:t>
      </w:r>
    </w:p>
    <w:p w14:paraId="3F8E7D4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5867D3D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5307</w:t>
      </w:r>
    </w:p>
    <w:p w14:paraId="2237E0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5307</w:t>
      </w:r>
    </w:p>
    <w:p w14:paraId="54B66F0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5307</w:t>
      </w:r>
    </w:p>
    <w:p w14:paraId="75CD75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5307</w:t>
      </w:r>
    </w:p>
    <w:p w14:paraId="6616C8D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13240F1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5312</w:t>
      </w:r>
    </w:p>
    <w:p w14:paraId="6962B7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0B2D19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C3ED3A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5318</w:t>
      </w:r>
    </w:p>
    <w:p w14:paraId="714B2E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C41B7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303380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5324</w:t>
      </w:r>
    </w:p>
    <w:p w14:paraId="42D534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085453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5330</w:t>
      </w:r>
    </w:p>
    <w:p w14:paraId="2618363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5330</w:t>
      </w:r>
    </w:p>
    <w:p w14:paraId="09E43B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13B8BE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5336</w:t>
      </w:r>
    </w:p>
    <w:p w14:paraId="318165F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5336</w:t>
      </w:r>
    </w:p>
    <w:p w14:paraId="4C315C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5336</w:t>
      </w:r>
    </w:p>
    <w:p w14:paraId="1CB15F5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5BA424C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5341</w:t>
      </w:r>
    </w:p>
    <w:p w14:paraId="43232C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3772C8A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49890ED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5346</w:t>
      </w:r>
    </w:p>
    <w:p w14:paraId="2A0BAD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1CF95A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52131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5352</w:t>
      </w:r>
    </w:p>
    <w:p w14:paraId="057C7B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139868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8F1D1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5358</w:t>
      </w:r>
    </w:p>
    <w:p w14:paraId="500DA13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35EDC9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7E5F4C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5364</w:t>
      </w:r>
    </w:p>
    <w:p w14:paraId="290912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5C0ADE2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5370</w:t>
      </w:r>
    </w:p>
    <w:p w14:paraId="27F9528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5370</w:t>
      </w:r>
    </w:p>
    <w:p w14:paraId="22E03F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5370</w:t>
      </w:r>
    </w:p>
    <w:p w14:paraId="0FFDEE6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5376</w:t>
      </w:r>
    </w:p>
    <w:p w14:paraId="1BB0A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5376</w:t>
      </w:r>
    </w:p>
    <w:p w14:paraId="62B08C6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5376</w:t>
      </w:r>
    </w:p>
    <w:p w14:paraId="2A06D2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2CD752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5381</w:t>
      </w:r>
    </w:p>
    <w:p w14:paraId="7F14B4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585146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41082F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5387</w:t>
      </w:r>
    </w:p>
    <w:p w14:paraId="7203A7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114EF54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1D23D90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5393</w:t>
      </w:r>
    </w:p>
    <w:p w14:paraId="034A3C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51F97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698BE4A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5399</w:t>
      </w:r>
    </w:p>
    <w:p w14:paraId="36CFB87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5399</w:t>
      </w:r>
    </w:p>
    <w:p w14:paraId="59E50A0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42BF2D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5405</w:t>
      </w:r>
    </w:p>
    <w:p w14:paraId="3B33ECE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5405</w:t>
      </w:r>
    </w:p>
    <w:p w14:paraId="521391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53BD636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5411</w:t>
      </w:r>
    </w:p>
    <w:p w14:paraId="239B1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5411</w:t>
      </w:r>
    </w:p>
    <w:p w14:paraId="0EECE6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5411</w:t>
      </w:r>
    </w:p>
    <w:p w14:paraId="31668D7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464DFD5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5418</w:t>
      </w:r>
    </w:p>
    <w:p w14:paraId="38FD27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2E085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5A7FCD8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5424</w:t>
      </w:r>
    </w:p>
    <w:p w14:paraId="73FCF02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49973F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4A5C7E0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5430</w:t>
      </w:r>
    </w:p>
    <w:p w14:paraId="595B5A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20B6AA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1AA8CC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5436</w:t>
      </w:r>
    </w:p>
    <w:p w14:paraId="58C8FCB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31934F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5442</w:t>
      </w:r>
    </w:p>
    <w:p w14:paraId="7B6BE69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5442</w:t>
      </w:r>
    </w:p>
    <w:p w14:paraId="757B15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5442</w:t>
      </w:r>
    </w:p>
    <w:p w14:paraId="0DF8F6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2309544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5448</w:t>
      </w:r>
    </w:p>
    <w:p w14:paraId="37F3BEA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5448</w:t>
      </w:r>
    </w:p>
    <w:p w14:paraId="1CE6CF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5448</w:t>
      </w:r>
    </w:p>
    <w:p w14:paraId="5DA9093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6.5.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5448</w:t>
      </w:r>
    </w:p>
    <w:p w14:paraId="38D3435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5453</w:t>
      </w:r>
    </w:p>
    <w:p w14:paraId="1BCB6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5453</w:t>
      </w:r>
    </w:p>
    <w:p w14:paraId="6478D4EE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5453</w:t>
      </w:r>
    </w:p>
    <w:p w14:paraId="0A8D96C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</w:t>
      </w:r>
      <w:r w:rsidRPr="00CA6C8F">
        <w:rPr>
          <w:rFonts w:eastAsia="MS Mincho"/>
          <w:bCs/>
          <w:noProof/>
        </w:rPr>
        <w:t>6.5.</w:t>
      </w:r>
      <w:r w:rsidRPr="00CA6C8F">
        <w:rPr>
          <w:bCs/>
          <w:noProof/>
        </w:rPr>
        <w:t>3.</w:t>
      </w:r>
      <w:r w:rsidRPr="00CA6C8F">
        <w:rPr>
          <w:rFonts w:eastAsia="MS Mincho"/>
          <w:bCs/>
          <w:noProof/>
        </w:rPr>
        <w:t>1.2.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74DD8AA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5458</w:t>
      </w:r>
    </w:p>
    <w:p w14:paraId="721E3F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5458</w:t>
      </w:r>
    </w:p>
    <w:p w14:paraId="0D6C846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171FAE9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579D4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5462</w:t>
      </w:r>
    </w:p>
    <w:p w14:paraId="1DE8CFE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5462</w:t>
      </w:r>
    </w:p>
    <w:p w14:paraId="077B7BD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5466</w:t>
      </w:r>
    </w:p>
    <w:p w14:paraId="274A11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5466</w:t>
      </w:r>
    </w:p>
    <w:p w14:paraId="5F7B853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5466</w:t>
      </w:r>
    </w:p>
    <w:p w14:paraId="20B37D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20E6743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4405DB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5470</w:t>
      </w:r>
    </w:p>
    <w:p w14:paraId="2FD0A4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5470</w:t>
      </w:r>
    </w:p>
    <w:p w14:paraId="724C15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5474</w:t>
      </w:r>
    </w:p>
    <w:p w14:paraId="6BD6A7C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5474</w:t>
      </w:r>
    </w:p>
    <w:p w14:paraId="24F09F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5474</w:t>
      </w:r>
    </w:p>
    <w:p w14:paraId="3E1CCEA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5474</w:t>
      </w:r>
    </w:p>
    <w:p w14:paraId="7230A98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4FE5214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243A43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A4D08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5478</w:t>
      </w:r>
    </w:p>
    <w:p w14:paraId="285C7BE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7F097C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2A03779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620FAB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5482</w:t>
      </w:r>
    </w:p>
    <w:p w14:paraId="0E2D913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05278A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59019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DCE2A1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5486</w:t>
      </w:r>
    </w:p>
    <w:p w14:paraId="5931D1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746D15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22D8CB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20859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5490</w:t>
      </w:r>
    </w:p>
    <w:p w14:paraId="455582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C8ECB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0D34D64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F0DE1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5494</w:t>
      </w:r>
    </w:p>
    <w:p w14:paraId="128BE9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1C87EF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25F0F6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825182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5498</w:t>
      </w:r>
    </w:p>
    <w:p w14:paraId="321D3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5498</w:t>
      </w:r>
    </w:p>
    <w:p w14:paraId="2707D0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5498</w:t>
      </w:r>
    </w:p>
    <w:p w14:paraId="71DF39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5502</w:t>
      </w:r>
    </w:p>
    <w:p w14:paraId="1BB18E1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5502</w:t>
      </w:r>
    </w:p>
    <w:p w14:paraId="05A56E7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368B77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F7D63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5506</w:t>
      </w:r>
    </w:p>
    <w:p w14:paraId="285D322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5506</w:t>
      </w:r>
    </w:p>
    <w:p w14:paraId="1A59FA4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5506</w:t>
      </w:r>
    </w:p>
    <w:p w14:paraId="08E356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5506</w:t>
      </w:r>
    </w:p>
    <w:p w14:paraId="146CE0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5508</w:t>
      </w:r>
    </w:p>
    <w:p w14:paraId="2FE4A98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5509</w:t>
      </w:r>
    </w:p>
    <w:p w14:paraId="72499B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CDBB1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5509</w:t>
      </w:r>
    </w:p>
    <w:p w14:paraId="632462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5510</w:t>
      </w:r>
    </w:p>
    <w:p w14:paraId="05F67C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5511</w:t>
      </w:r>
    </w:p>
    <w:p w14:paraId="5C094BC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5511</w:t>
      </w:r>
    </w:p>
    <w:p w14:paraId="6BAD42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5511</w:t>
      </w:r>
    </w:p>
    <w:p w14:paraId="70CE92E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5513</w:t>
      </w:r>
    </w:p>
    <w:p w14:paraId="3FE57FB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5514</w:t>
      </w:r>
    </w:p>
    <w:p w14:paraId="6260FE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3E14F8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5514</w:t>
      </w:r>
    </w:p>
    <w:p w14:paraId="4592C3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5516</w:t>
      </w:r>
    </w:p>
    <w:p w14:paraId="2A74397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5517</w:t>
      </w:r>
    </w:p>
    <w:p w14:paraId="47CD4B3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5517</w:t>
      </w:r>
    </w:p>
    <w:p w14:paraId="29CA832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5517</w:t>
      </w:r>
    </w:p>
    <w:p w14:paraId="5916154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3F3C3C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5522</w:t>
      </w:r>
    </w:p>
    <w:p w14:paraId="04EEF0E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5522</w:t>
      </w:r>
    </w:p>
    <w:p w14:paraId="5D9C0CB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5527</w:t>
      </w:r>
    </w:p>
    <w:p w14:paraId="46A13AB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5527</w:t>
      </w:r>
    </w:p>
    <w:p w14:paraId="3256AE6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426DDED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0C0BB3A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5531</w:t>
      </w:r>
    </w:p>
    <w:p w14:paraId="37F6FE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19820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2CDE3C6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5535</w:t>
      </w:r>
    </w:p>
    <w:p w14:paraId="64C0B9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50A1DAC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C52E5B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5539</w:t>
      </w:r>
    </w:p>
    <w:p w14:paraId="4342E2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5539</w:t>
      </w:r>
    </w:p>
    <w:p w14:paraId="7809D6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2C7AA69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5543</w:t>
      </w:r>
    </w:p>
    <w:p w14:paraId="7856B8C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31FB07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5547</w:t>
      </w:r>
    </w:p>
    <w:p w14:paraId="066DD4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5548</w:t>
      </w:r>
    </w:p>
    <w:p w14:paraId="3E7CC07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52F11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5551</w:t>
      </w:r>
    </w:p>
    <w:p w14:paraId="059B7A7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5552</w:t>
      </w:r>
    </w:p>
    <w:p w14:paraId="38B4DF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DE555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320BB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5555</w:t>
      </w:r>
    </w:p>
    <w:p w14:paraId="075B8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C63551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5558</w:t>
      </w:r>
    </w:p>
    <w:p w14:paraId="69C540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5558</w:t>
      </w:r>
    </w:p>
    <w:p w14:paraId="4F4A6D9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5558</w:t>
      </w:r>
    </w:p>
    <w:p w14:paraId="755A0F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1B0A86B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5561</w:t>
      </w:r>
    </w:p>
    <w:p w14:paraId="7DE00BA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5561</w:t>
      </w:r>
    </w:p>
    <w:p w14:paraId="172BDD5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08D6F3C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5566</w:t>
      </w:r>
    </w:p>
    <w:p w14:paraId="3953C4D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5566</w:t>
      </w:r>
    </w:p>
    <w:p w14:paraId="5DB3E7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5566</w:t>
      </w:r>
    </w:p>
    <w:p w14:paraId="59B3508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4F2572C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5571</w:t>
      </w:r>
    </w:p>
    <w:p w14:paraId="6AB23D4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5571</w:t>
      </w:r>
    </w:p>
    <w:p w14:paraId="52E58A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5576</w:t>
      </w:r>
    </w:p>
    <w:p w14:paraId="4B0356E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5576</w:t>
      </w:r>
    </w:p>
    <w:p w14:paraId="5A2948F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5576</w:t>
      </w:r>
    </w:p>
    <w:p w14:paraId="7CE0E0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5581</w:t>
      </w:r>
    </w:p>
    <w:p w14:paraId="5A21E2F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5581</w:t>
      </w:r>
    </w:p>
    <w:p w14:paraId="610C720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5581</w:t>
      </w:r>
    </w:p>
    <w:p w14:paraId="3580142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0D929F5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5586</w:t>
      </w:r>
    </w:p>
    <w:p w14:paraId="4CF7D81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5586</w:t>
      </w:r>
    </w:p>
    <w:p w14:paraId="5B2AFF5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1B92A3E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5586</w:t>
      </w:r>
    </w:p>
    <w:p w14:paraId="63A642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7C48D56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5590</w:t>
      </w:r>
    </w:p>
    <w:p w14:paraId="11300B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7B368F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7739BA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CBA2FF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5594</w:t>
      </w:r>
    </w:p>
    <w:p w14:paraId="0DCF29D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83FFF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66001D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2D85C3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5598</w:t>
      </w:r>
    </w:p>
    <w:p w14:paraId="7FA082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BA868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6ACDF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0106A8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5602</w:t>
      </w:r>
    </w:p>
    <w:p w14:paraId="7781249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065ED2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5148DC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734B44D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5606</w:t>
      </w:r>
    </w:p>
    <w:p w14:paraId="299CD7E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5606</w:t>
      </w:r>
    </w:p>
    <w:p w14:paraId="011487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0BA3C7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2529C3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5610</w:t>
      </w:r>
    </w:p>
    <w:p w14:paraId="4E4C8B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5610</w:t>
      </w:r>
    </w:p>
    <w:p w14:paraId="6991BB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5611</w:t>
      </w:r>
    </w:p>
    <w:p w14:paraId="16C3E3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73EC7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5614</w:t>
      </w:r>
    </w:p>
    <w:p w14:paraId="5284E61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4F7C8A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77CBD22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614AFF6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5618</w:t>
      </w:r>
    </w:p>
    <w:p w14:paraId="15352AC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5618</w:t>
      </w:r>
    </w:p>
    <w:p w14:paraId="33B5C5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5F71BF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5618</w:t>
      </w:r>
    </w:p>
    <w:p w14:paraId="29CCB2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2CD5605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5621</w:t>
      </w:r>
    </w:p>
    <w:p w14:paraId="10DD1E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5621</w:t>
      </w:r>
    </w:p>
    <w:p w14:paraId="0DD7BB8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5621</w:t>
      </w:r>
    </w:p>
    <w:p w14:paraId="284146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6B41AD5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5624</w:t>
      </w:r>
    </w:p>
    <w:p w14:paraId="51A3056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5624</w:t>
      </w:r>
    </w:p>
    <w:p w14:paraId="7612CF0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4A9D29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5630</w:t>
      </w:r>
    </w:p>
    <w:p w14:paraId="0A4D9A9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5630</w:t>
      </w:r>
    </w:p>
    <w:p w14:paraId="5E3183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2C7D79E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5636</w:t>
      </w:r>
    </w:p>
    <w:p w14:paraId="64B9F6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5636</w:t>
      </w:r>
    </w:p>
    <w:p w14:paraId="4D304C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5636</w:t>
      </w:r>
    </w:p>
    <w:p w14:paraId="50EE09D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5636</w:t>
      </w:r>
    </w:p>
    <w:p w14:paraId="56FC3B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5636</w:t>
      </w:r>
    </w:p>
    <w:p w14:paraId="2578C37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5641</w:t>
      </w:r>
    </w:p>
    <w:p w14:paraId="24EE6F5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5641</w:t>
      </w:r>
    </w:p>
    <w:p w14:paraId="6A32134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5641</w:t>
      </w:r>
    </w:p>
    <w:p w14:paraId="1E1B61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5641</w:t>
      </w:r>
    </w:p>
    <w:p w14:paraId="1B8177A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5646</w:t>
      </w:r>
    </w:p>
    <w:p w14:paraId="50D86CB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5646</w:t>
      </w:r>
    </w:p>
    <w:p w14:paraId="19D00FB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5646</w:t>
      </w:r>
    </w:p>
    <w:p w14:paraId="5DF781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5646</w:t>
      </w:r>
    </w:p>
    <w:p w14:paraId="7B2CF0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062405D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5650</w:t>
      </w:r>
    </w:p>
    <w:p w14:paraId="2F0033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35B1DF3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3CE2F9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18051E3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5655</w:t>
      </w:r>
    </w:p>
    <w:p w14:paraId="17659DD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5655</w:t>
      </w:r>
    </w:p>
    <w:p w14:paraId="30661EB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58B567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5656</w:t>
      </w:r>
    </w:p>
    <w:p w14:paraId="424571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5660</w:t>
      </w:r>
    </w:p>
    <w:p w14:paraId="7D2C015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5660</w:t>
      </w:r>
    </w:p>
    <w:p w14:paraId="1C3B689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2E27BB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5660</w:t>
      </w:r>
    </w:p>
    <w:p w14:paraId="455D61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5664</w:t>
      </w:r>
    </w:p>
    <w:p w14:paraId="2A63C97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5664</w:t>
      </w:r>
    </w:p>
    <w:p w14:paraId="5133AC1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5664</w:t>
      </w:r>
    </w:p>
    <w:p w14:paraId="465E0F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2191FC3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7885159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5669</w:t>
      </w:r>
    </w:p>
    <w:p w14:paraId="249AB66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5669</w:t>
      </w:r>
    </w:p>
    <w:p w14:paraId="5E55224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0310DD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391BC8C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5675</w:t>
      </w:r>
    </w:p>
    <w:p w14:paraId="79F2C9F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5675</w:t>
      </w:r>
    </w:p>
    <w:p w14:paraId="723C19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5675</w:t>
      </w:r>
    </w:p>
    <w:p w14:paraId="06AED4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7C08FB7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7FA3E5C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5680</w:t>
      </w:r>
    </w:p>
    <w:p w14:paraId="4DB33D0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0398D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6AF89A7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5685</w:t>
      </w:r>
    </w:p>
    <w:p w14:paraId="5E4B8AD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31A6D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5685</w:t>
      </w:r>
    </w:p>
    <w:p w14:paraId="77F2B8B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5A6537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5691</w:t>
      </w:r>
    </w:p>
    <w:p w14:paraId="48DD2B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5691</w:t>
      </w:r>
    </w:p>
    <w:p w14:paraId="67EB6E0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4DE7F1B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5630825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5696</w:t>
      </w:r>
    </w:p>
    <w:p w14:paraId="1E046E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1 Rx UE</w:t>
      </w:r>
      <w:r>
        <w:rPr>
          <w:noProof/>
        </w:rPr>
        <w:tab/>
        <w:t>5696</w:t>
      </w:r>
    </w:p>
    <w:p w14:paraId="2B06DE7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190C10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5696</w:t>
      </w:r>
    </w:p>
    <w:p w14:paraId="694964C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3FAB4A0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for 2 Rx UE</w:t>
      </w:r>
      <w:r>
        <w:rPr>
          <w:noProof/>
        </w:rPr>
        <w:tab/>
        <w:t>5700</w:t>
      </w:r>
    </w:p>
    <w:p w14:paraId="2944E4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52F69F4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5A487F8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2A51C5C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5701</w:t>
      </w:r>
    </w:p>
    <w:p w14:paraId="1E1DF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7E6CB43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2B4B43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0158413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5705</w:t>
      </w:r>
    </w:p>
    <w:p w14:paraId="31CB69C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5705</w:t>
      </w:r>
    </w:p>
    <w:p w14:paraId="63A595A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626A89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2C1EA97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5706</w:t>
      </w:r>
    </w:p>
    <w:p w14:paraId="2F592E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5706</w:t>
      </w:r>
    </w:p>
    <w:p w14:paraId="0B5BA0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552F00C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5706</w:t>
      </w:r>
    </w:p>
    <w:p w14:paraId="073ECC6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5712</w:t>
      </w:r>
    </w:p>
    <w:p w14:paraId="0F33948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5713</w:t>
      </w:r>
    </w:p>
    <w:p w14:paraId="48D50EF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5713</w:t>
      </w:r>
    </w:p>
    <w:p w14:paraId="30AB644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5713</w:t>
      </w:r>
    </w:p>
    <w:p w14:paraId="3A33F0F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75B0B5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5720</w:t>
      </w:r>
    </w:p>
    <w:p w14:paraId="173209C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5720</w:t>
      </w:r>
    </w:p>
    <w:p w14:paraId="75AD5D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6E3F6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5720</w:t>
      </w:r>
    </w:p>
    <w:p w14:paraId="42634A5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7627712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5727</w:t>
      </w:r>
    </w:p>
    <w:p w14:paraId="622CA99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5727</w:t>
      </w:r>
    </w:p>
    <w:p w14:paraId="6672667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5727</w:t>
      </w:r>
    </w:p>
    <w:p w14:paraId="4DD192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BF1568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5734</w:t>
      </w:r>
    </w:p>
    <w:p w14:paraId="7491C1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5734</w:t>
      </w:r>
    </w:p>
    <w:p w14:paraId="16CC5A2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5734</w:t>
      </w:r>
    </w:p>
    <w:p w14:paraId="38AAA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5734</w:t>
      </w:r>
    </w:p>
    <w:p w14:paraId="05AEBA5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5734</w:t>
      </w:r>
    </w:p>
    <w:p w14:paraId="1B3091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5734</w:t>
      </w:r>
    </w:p>
    <w:p w14:paraId="31533D6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5738</w:t>
      </w:r>
    </w:p>
    <w:p w14:paraId="616842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5738</w:t>
      </w:r>
    </w:p>
    <w:p w14:paraId="77CE381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D4BE4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2392FA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58A6CA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intra-frequency NR case</w:t>
      </w:r>
      <w:r w:rsidRPr="00CA6C8F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5742</w:t>
      </w:r>
    </w:p>
    <w:p w14:paraId="11AA2D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5742</w:t>
      </w:r>
    </w:p>
    <w:p w14:paraId="48AFCE4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5742</w:t>
      </w:r>
    </w:p>
    <w:p w14:paraId="1B89986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08A908C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5745</w:t>
      </w:r>
    </w:p>
    <w:p w14:paraId="57C388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5745</w:t>
      </w:r>
    </w:p>
    <w:p w14:paraId="036007E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161C10B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5749</w:t>
      </w:r>
    </w:p>
    <w:p w14:paraId="4DB946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5749</w:t>
      </w:r>
    </w:p>
    <w:p w14:paraId="57C2E0D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5749</w:t>
      </w:r>
    </w:p>
    <w:p w14:paraId="6A391F1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A.17.2.</w:t>
      </w:r>
      <w:r w:rsidRPr="00CA6C8F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5749</w:t>
      </w:r>
    </w:p>
    <w:p w14:paraId="2C6B17B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237997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A.17.2.</w:t>
      </w:r>
      <w:r w:rsidRPr="00CA6C8F">
        <w:rPr>
          <w:noProof/>
          <w:snapToGrid w:val="0"/>
          <w:lang w:val="en-US"/>
        </w:rPr>
        <w:t>1</w:t>
      </w:r>
      <w:r w:rsidRPr="00CA6C8F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0AAA89E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5754</w:t>
      </w:r>
    </w:p>
    <w:p w14:paraId="4B79E90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5754</w:t>
      </w:r>
    </w:p>
    <w:p w14:paraId="1EED26D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5754</w:t>
      </w:r>
    </w:p>
    <w:p w14:paraId="0AF76D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5754</w:t>
      </w:r>
    </w:p>
    <w:p w14:paraId="513D3D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5754</w:t>
      </w:r>
    </w:p>
    <w:p w14:paraId="356F146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5756</w:t>
      </w:r>
    </w:p>
    <w:p w14:paraId="016E868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5756</w:t>
      </w:r>
    </w:p>
    <w:p w14:paraId="082B3A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7D67F58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5756</w:t>
      </w:r>
    </w:p>
    <w:p w14:paraId="184367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A.17.3.1.2.3 Test Requirements</w:t>
      </w:r>
      <w:r>
        <w:rPr>
          <w:noProof/>
        </w:rPr>
        <w:tab/>
        <w:t>5759</w:t>
      </w:r>
    </w:p>
    <w:p w14:paraId="6CD8B48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5759</w:t>
      </w:r>
    </w:p>
    <w:p w14:paraId="50939BA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Re-establishment</w:t>
      </w:r>
      <w:r>
        <w:rPr>
          <w:noProof/>
        </w:rPr>
        <w:tab/>
        <w:t>5759</w:t>
      </w:r>
    </w:p>
    <w:p w14:paraId="49C831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</w:t>
      </w:r>
      <w:r>
        <w:rPr>
          <w:noProof/>
        </w:rPr>
        <w:tab/>
        <w:t>5759</w:t>
      </w:r>
    </w:p>
    <w:p w14:paraId="202DA1F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5759</w:t>
      </w:r>
    </w:p>
    <w:p w14:paraId="11AC0AF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Inter-frequency RRC Re-establishment in FR2</w:t>
      </w:r>
      <w:r>
        <w:rPr>
          <w:noProof/>
        </w:rPr>
        <w:tab/>
        <w:t>5762</w:t>
      </w:r>
    </w:p>
    <w:p w14:paraId="102CF44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5762</w:t>
      </w:r>
    </w:p>
    <w:p w14:paraId="27A426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5765</w:t>
      </w:r>
    </w:p>
    <w:p w14:paraId="5F578DC3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5765</w:t>
      </w:r>
    </w:p>
    <w:p w14:paraId="3CE6608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6D113FE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Random Access</w:t>
      </w:r>
      <w:r>
        <w:rPr>
          <w:noProof/>
        </w:rPr>
        <w:tab/>
        <w:t>5768</w:t>
      </w:r>
    </w:p>
    <w:p w14:paraId="49CE6C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5768</w:t>
      </w:r>
    </w:p>
    <w:p w14:paraId="0F15BE72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5768</w:t>
      </w:r>
    </w:p>
    <w:p w14:paraId="5037DA3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5770</w:t>
      </w:r>
    </w:p>
    <w:p w14:paraId="09BADE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5772</w:t>
      </w:r>
    </w:p>
    <w:p w14:paraId="6108C761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5772</w:t>
      </w:r>
    </w:p>
    <w:p w14:paraId="28D5B4A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2980FB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5776</w:t>
      </w:r>
    </w:p>
    <w:p w14:paraId="543F64F4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1F10D3D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5778</w:t>
      </w:r>
    </w:p>
    <w:p w14:paraId="639B817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5779</w:t>
      </w:r>
    </w:p>
    <w:p w14:paraId="5FC3CD4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75A755C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5781</w:t>
      </w:r>
    </w:p>
    <w:p w14:paraId="2F93124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SA: RRC Connection Release with Redirection</w:t>
      </w:r>
      <w:r>
        <w:rPr>
          <w:noProof/>
        </w:rPr>
        <w:tab/>
        <w:t>5782</w:t>
      </w:r>
    </w:p>
    <w:p w14:paraId="38311D3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5782</w:t>
      </w:r>
    </w:p>
    <w:p w14:paraId="4F3A7E4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5782</w:t>
      </w:r>
    </w:p>
    <w:p w14:paraId="120B459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5782</w:t>
      </w:r>
    </w:p>
    <w:p w14:paraId="55792C2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24A0023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5786</w:t>
      </w:r>
    </w:p>
    <w:p w14:paraId="2982430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5786</w:t>
      </w:r>
    </w:p>
    <w:p w14:paraId="0552938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5786</w:t>
      </w:r>
    </w:p>
    <w:p w14:paraId="4BF355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5125C71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5789</w:t>
      </w:r>
    </w:p>
    <w:p w14:paraId="315347B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5790</w:t>
      </w:r>
    </w:p>
    <w:p w14:paraId="62F2540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5790</w:t>
      </w:r>
    </w:p>
    <w:p w14:paraId="058F4F2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5790</w:t>
      </w:r>
    </w:p>
    <w:p w14:paraId="65DBD87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3E0B42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5790</w:t>
      </w:r>
    </w:p>
    <w:p w14:paraId="50F05A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5793</w:t>
      </w:r>
    </w:p>
    <w:p w14:paraId="2FCF084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5793</w:t>
      </w:r>
    </w:p>
    <w:p w14:paraId="347C531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5793</w:t>
      </w:r>
    </w:p>
    <w:p w14:paraId="208CA36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5793</w:t>
      </w:r>
    </w:p>
    <w:p w14:paraId="4E6463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7C50E0D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45CDFDF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5797</w:t>
      </w:r>
    </w:p>
    <w:p w14:paraId="0A946AD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5797</w:t>
      </w:r>
    </w:p>
    <w:p w14:paraId="7AD43F0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5801</w:t>
      </w:r>
    </w:p>
    <w:p w14:paraId="3B81F55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5802</w:t>
      </w:r>
    </w:p>
    <w:p w14:paraId="03ADB45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5802</w:t>
      </w:r>
    </w:p>
    <w:p w14:paraId="39EC4E1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5806</w:t>
      </w:r>
    </w:p>
    <w:p w14:paraId="397D869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5806</w:t>
      </w:r>
    </w:p>
    <w:p w14:paraId="1FA09F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5806</w:t>
      </w:r>
    </w:p>
    <w:p w14:paraId="701992D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202460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5811</w:t>
      </w:r>
    </w:p>
    <w:p w14:paraId="2E9B14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0E6370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17D155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5816</w:t>
      </w:r>
    </w:p>
    <w:p w14:paraId="54D9C7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1B8FDA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5820</w:t>
      </w:r>
    </w:p>
    <w:p w14:paraId="70E7C02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5820</w:t>
      </w:r>
    </w:p>
    <w:p w14:paraId="05C3021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253309B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320771A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5824</w:t>
      </w:r>
    </w:p>
    <w:p w14:paraId="62A0609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3DA69F4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5829</w:t>
      </w:r>
    </w:p>
    <w:p w14:paraId="3C385A0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5829</w:t>
      </w:r>
    </w:p>
    <w:p w14:paraId="58E1A69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5829</w:t>
      </w:r>
    </w:p>
    <w:p w14:paraId="63C0BA9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73C3BEA5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5832</w:t>
      </w:r>
    </w:p>
    <w:p w14:paraId="3775C73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5832</w:t>
      </w:r>
    </w:p>
    <w:p w14:paraId="3C67510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629C7C8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2861C1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5836</w:t>
      </w:r>
    </w:p>
    <w:p w14:paraId="49407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8CD6B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0BAEAD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5840</w:t>
      </w:r>
    </w:p>
    <w:p w14:paraId="473A9A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5840</w:t>
      </w:r>
    </w:p>
    <w:p w14:paraId="2E40E19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A.17.5.2.3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A1C19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5844</w:t>
      </w:r>
    </w:p>
    <w:p w14:paraId="7300B41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5844</w:t>
      </w:r>
    </w:p>
    <w:p w14:paraId="7D08BC8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A.17.5.2.4</w:t>
      </w:r>
      <w:r w:rsidRPr="00CA6C8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5848</w:t>
      </w:r>
    </w:p>
    <w:p w14:paraId="5335647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5848</w:t>
      </w:r>
    </w:p>
    <w:p w14:paraId="425C89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5848</w:t>
      </w:r>
    </w:p>
    <w:p w14:paraId="731932F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28C423A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5852</w:t>
      </w:r>
    </w:p>
    <w:p w14:paraId="079807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5852</w:t>
      </w:r>
    </w:p>
    <w:p w14:paraId="6E58E0F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5852</w:t>
      </w:r>
    </w:p>
    <w:p w14:paraId="62BBD286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5852</w:t>
      </w:r>
    </w:p>
    <w:p w14:paraId="5A885AA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3</w:t>
      </w:r>
      <w:r w:rsidRPr="00CA6C8F">
        <w:rPr>
          <w:rFonts w:eastAsia="MS Mincho"/>
          <w:noProof/>
        </w:rPr>
        <w:t>.1.</w:t>
      </w:r>
      <w:r>
        <w:rPr>
          <w:noProof/>
        </w:rPr>
        <w:t>1</w:t>
      </w:r>
      <w:r w:rsidRPr="00CA6C8F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5855</w:t>
      </w:r>
    </w:p>
    <w:p w14:paraId="3C0BDD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5855</w:t>
      </w:r>
    </w:p>
    <w:p w14:paraId="2E2A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5855</w:t>
      </w:r>
    </w:p>
    <w:p w14:paraId="388C1A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1E7968A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5C8721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5859</w:t>
      </w:r>
    </w:p>
    <w:p w14:paraId="471BE3D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5859</w:t>
      </w:r>
    </w:p>
    <w:p w14:paraId="13FF9FF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5859</w:t>
      </w:r>
    </w:p>
    <w:p w14:paraId="50A9AFA9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5859</w:t>
      </w:r>
    </w:p>
    <w:p w14:paraId="18C4BED0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Requirements</w:t>
      </w:r>
      <w:r>
        <w:rPr>
          <w:noProof/>
        </w:rPr>
        <w:tab/>
        <w:t>5862</w:t>
      </w:r>
    </w:p>
    <w:p w14:paraId="4ED8F1E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5862</w:t>
      </w:r>
    </w:p>
    <w:p w14:paraId="73C5EC0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5862</w:t>
      </w:r>
    </w:p>
    <w:p w14:paraId="0AFDE8EC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4</w:t>
      </w:r>
      <w:r w:rsidRPr="00CA6C8F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5862</w:t>
      </w:r>
    </w:p>
    <w:p w14:paraId="49DD67BF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4DE1E53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5866</w:t>
      </w:r>
    </w:p>
    <w:p w14:paraId="6E22B50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5866</w:t>
      </w:r>
    </w:p>
    <w:p w14:paraId="4488F0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5866</w:t>
      </w:r>
    </w:p>
    <w:p w14:paraId="54921385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A.</w:t>
      </w:r>
      <w:r>
        <w:rPr>
          <w:noProof/>
        </w:rPr>
        <w:t>1</w:t>
      </w:r>
      <w:r w:rsidRPr="00CA6C8F">
        <w:rPr>
          <w:rFonts w:eastAsia="MS Mincho"/>
          <w:noProof/>
        </w:rPr>
        <w:t>7.5.</w:t>
      </w:r>
      <w:r>
        <w:rPr>
          <w:noProof/>
        </w:rPr>
        <w:t>5</w:t>
      </w:r>
      <w:r w:rsidRPr="00CA6C8F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Test Purpose and Environment</w:t>
      </w:r>
      <w:r>
        <w:rPr>
          <w:noProof/>
        </w:rPr>
        <w:tab/>
        <w:t>5866</w:t>
      </w:r>
    </w:p>
    <w:p w14:paraId="0303A797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  <w:snapToGrid w:val="0"/>
        </w:rPr>
        <w:t>A.17.5.5.1.1.</w:t>
      </w:r>
      <w:r w:rsidRPr="00CA6C8F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5869</w:t>
      </w:r>
    </w:p>
    <w:p w14:paraId="3E41104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5869</w:t>
      </w:r>
    </w:p>
    <w:p w14:paraId="6119D45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5869</w:t>
      </w:r>
    </w:p>
    <w:p w14:paraId="36F359E8" w14:textId="77777777" w:rsidR="00DD065E" w:rsidRDefault="00DD065E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0CCE66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5872</w:t>
      </w:r>
    </w:p>
    <w:p w14:paraId="3FAF13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5872</w:t>
      </w:r>
    </w:p>
    <w:p w14:paraId="3A9C01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5872</w:t>
      </w:r>
    </w:p>
    <w:p w14:paraId="0DFDF0B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</w:t>
      </w:r>
      <w:r w:rsidRPr="00CA6C8F">
        <w:rPr>
          <w:noProof/>
          <w:snapToGrid w:val="0"/>
        </w:rPr>
        <w:t>Requirements</w:t>
      </w:r>
      <w:r>
        <w:rPr>
          <w:noProof/>
        </w:rPr>
        <w:tab/>
        <w:t>5875</w:t>
      </w:r>
    </w:p>
    <w:p w14:paraId="62093F4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5876</w:t>
      </w:r>
    </w:p>
    <w:p w14:paraId="17CD5E9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5876</w:t>
      </w:r>
    </w:p>
    <w:p w14:paraId="3CB35C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5876</w:t>
      </w:r>
    </w:p>
    <w:p w14:paraId="47DDDB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5876</w:t>
      </w:r>
    </w:p>
    <w:p w14:paraId="252839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132AA9FF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5879</w:t>
      </w:r>
    </w:p>
    <w:p w14:paraId="66C8548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5879</w:t>
      </w:r>
    </w:p>
    <w:p w14:paraId="2E5ED3E6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5879</w:t>
      </w:r>
    </w:p>
    <w:p w14:paraId="06F3DBC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5880</w:t>
      </w:r>
    </w:p>
    <w:p w14:paraId="5442FDC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5880</w:t>
      </w:r>
    </w:p>
    <w:p w14:paraId="290E22F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5884</w:t>
      </w:r>
    </w:p>
    <w:p w14:paraId="1E5F501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5884</w:t>
      </w:r>
    </w:p>
    <w:p w14:paraId="49915D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5884</w:t>
      </w:r>
    </w:p>
    <w:p w14:paraId="68B1403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5887</w:t>
      </w:r>
    </w:p>
    <w:p w14:paraId="72FA9F1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5888</w:t>
      </w:r>
    </w:p>
    <w:p w14:paraId="13B6B01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5888</w:t>
      </w:r>
    </w:p>
    <w:p w14:paraId="628D4D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61DC382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58620EB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5891</w:t>
      </w:r>
    </w:p>
    <w:p w14:paraId="44DAB22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14F18D2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11C1359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5895</w:t>
      </w:r>
    </w:p>
    <w:p w14:paraId="3C309CB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2FF91CA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02CD1C6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5899</w:t>
      </w:r>
    </w:p>
    <w:p w14:paraId="11C70D7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5899</w:t>
      </w:r>
    </w:p>
    <w:p w14:paraId="1C5D09C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84C8C2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5904</w:t>
      </w:r>
    </w:p>
    <w:p w14:paraId="6BA8A55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not used</w:t>
      </w:r>
      <w:r>
        <w:rPr>
          <w:noProof/>
        </w:rPr>
        <w:tab/>
        <w:t>5904</w:t>
      </w:r>
    </w:p>
    <w:p w14:paraId="3FDC65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540300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0A7EABE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5904</w:t>
      </w:r>
    </w:p>
    <w:p w14:paraId="3896457E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 when DRX is used</w:t>
      </w:r>
      <w:r>
        <w:rPr>
          <w:noProof/>
        </w:rPr>
        <w:tab/>
        <w:t>5904</w:t>
      </w:r>
    </w:p>
    <w:p w14:paraId="77F4B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01BFBE3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33F1565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C89317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5906</w:t>
      </w:r>
    </w:p>
    <w:p w14:paraId="463AF95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5F7B91E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229875C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4DEC062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when DRX is used</w:t>
      </w:r>
      <w:r>
        <w:rPr>
          <w:noProof/>
        </w:rPr>
        <w:tab/>
        <w:t>5910</w:t>
      </w:r>
    </w:p>
    <w:p w14:paraId="72B3CC7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76B8F9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5910</w:t>
      </w:r>
    </w:p>
    <w:p w14:paraId="3158F88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3D44120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5913</w:t>
      </w:r>
    </w:p>
    <w:p w14:paraId="7773E04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5913</w:t>
      </w:r>
    </w:p>
    <w:p w14:paraId="337089F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7F69B82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CA677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5916</w:t>
      </w:r>
    </w:p>
    <w:p w14:paraId="10F01C2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5916</w:t>
      </w:r>
    </w:p>
    <w:p w14:paraId="6675729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5916</w:t>
      </w:r>
    </w:p>
    <w:p w14:paraId="42B9E3F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5916</w:t>
      </w:r>
    </w:p>
    <w:p w14:paraId="706A93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43AE63B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5920</w:t>
      </w:r>
    </w:p>
    <w:p w14:paraId="1434A12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5921</w:t>
      </w:r>
    </w:p>
    <w:p w14:paraId="4216183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64AB329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16C1CC4A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5925</w:t>
      </w:r>
    </w:p>
    <w:p w14:paraId="23C6F42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5926</w:t>
      </w:r>
    </w:p>
    <w:p w14:paraId="2291114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5926</w:t>
      </w:r>
    </w:p>
    <w:p w14:paraId="325172F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5926</w:t>
      </w:r>
    </w:p>
    <w:p w14:paraId="79B540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5926</w:t>
      </w:r>
    </w:p>
    <w:p w14:paraId="39802FB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05B2DF0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lastRenderedPageBreak/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5928</w:t>
      </w:r>
    </w:p>
    <w:p w14:paraId="3A2343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75E22AB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5928</w:t>
      </w:r>
    </w:p>
    <w:p w14:paraId="008CBF4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5930</w:t>
      </w:r>
    </w:p>
    <w:p w14:paraId="32933E7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5930</w:t>
      </w:r>
    </w:p>
    <w:p w14:paraId="55CF569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SSB based L1-RSRP measurement</w:t>
      </w:r>
      <w:r>
        <w:rPr>
          <w:noProof/>
        </w:rPr>
        <w:tab/>
        <w:t>5930</w:t>
      </w:r>
    </w:p>
    <w:p w14:paraId="0E3A70A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5930</w:t>
      </w:r>
    </w:p>
    <w:p w14:paraId="7301A8D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21B6191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61ED65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5931</w:t>
      </w:r>
    </w:p>
    <w:p w14:paraId="6B6E848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5931</w:t>
      </w:r>
    </w:p>
    <w:p w14:paraId="09E0402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5931</w:t>
      </w:r>
    </w:p>
    <w:p w14:paraId="7B093EA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5931</w:t>
      </w:r>
    </w:p>
    <w:p w14:paraId="2CB47E0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5932</w:t>
      </w:r>
    </w:p>
    <w:p w14:paraId="2352CC33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5932</w:t>
      </w:r>
    </w:p>
    <w:p w14:paraId="3A708038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5932</w:t>
      </w:r>
    </w:p>
    <w:p w14:paraId="08F3A6F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5932</w:t>
      </w:r>
    </w:p>
    <w:p w14:paraId="0658CAD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5934</w:t>
      </w:r>
    </w:p>
    <w:p w14:paraId="176A58A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5934</w:t>
      </w:r>
    </w:p>
    <w:p w14:paraId="65D88BA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3F72AFA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5934</w:t>
      </w:r>
    </w:p>
    <w:p w14:paraId="2DCA858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5936</w:t>
      </w:r>
    </w:p>
    <w:p w14:paraId="4D711AF4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5936</w:t>
      </w:r>
    </w:p>
    <w:p w14:paraId="0723E21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5936</w:t>
      </w:r>
    </w:p>
    <w:p w14:paraId="06A5C2A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5936</w:t>
      </w:r>
    </w:p>
    <w:p w14:paraId="20297E40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5936</w:t>
      </w:r>
    </w:p>
    <w:p w14:paraId="72DD21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5936</w:t>
      </w:r>
    </w:p>
    <w:p w14:paraId="284FE4C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</w:t>
      </w:r>
      <w:r w:rsidRPr="00CA6C8F">
        <w:rPr>
          <w:noProof/>
          <w:snapToGrid w:val="0"/>
          <w:lang w:eastAsia="ja-JP"/>
        </w:rPr>
        <w:t>1</w:t>
      </w:r>
      <w:r w:rsidRPr="00CA6C8F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1C09010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5942</w:t>
      </w:r>
    </w:p>
    <w:p w14:paraId="20788B9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5942</w:t>
      </w:r>
    </w:p>
    <w:p w14:paraId="4B8FB58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lang w:val="sv-FI"/>
        </w:rPr>
        <w:t xml:space="preserve">E-UTRAN - </w:t>
      </w:r>
      <w:r w:rsidRPr="00CA6C8F">
        <w:rPr>
          <w:rFonts w:cs="v4.2.0"/>
          <w:noProof/>
          <w:lang w:val="sv-FI"/>
        </w:rPr>
        <w:t xml:space="preserve">NR </w:t>
      </w:r>
      <w:r w:rsidRPr="00CA6C8F">
        <w:rPr>
          <w:noProof/>
          <w:lang w:val="sv-FI"/>
        </w:rPr>
        <w:t>handover in FR1</w:t>
      </w:r>
      <w:r>
        <w:rPr>
          <w:noProof/>
        </w:rPr>
        <w:tab/>
        <w:t>5942</w:t>
      </w:r>
    </w:p>
    <w:p w14:paraId="633329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CB99B21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5947</w:t>
      </w:r>
    </w:p>
    <w:p w14:paraId="3781138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5947</w:t>
      </w:r>
    </w:p>
    <w:p w14:paraId="6DD8353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Redirection from E-UTRA to NR FR1 for redcap UE</w:t>
      </w:r>
      <w:r>
        <w:rPr>
          <w:noProof/>
        </w:rPr>
        <w:tab/>
        <w:t>5947</w:t>
      </w:r>
    </w:p>
    <w:p w14:paraId="1A7F01EF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Purpose and Environment</w:t>
      </w:r>
      <w:r>
        <w:rPr>
          <w:noProof/>
        </w:rPr>
        <w:tab/>
        <w:t>5947</w:t>
      </w:r>
    </w:p>
    <w:p w14:paraId="1579FE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Parameters</w:t>
      </w:r>
      <w:r>
        <w:rPr>
          <w:noProof/>
        </w:rPr>
        <w:tab/>
        <w:t>5947</w:t>
      </w:r>
    </w:p>
    <w:p w14:paraId="0414E6F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noProof/>
          <w:snapToGrid w:val="0"/>
        </w:rPr>
        <w:t>Test Requirements</w:t>
      </w:r>
      <w:r>
        <w:rPr>
          <w:noProof/>
        </w:rPr>
        <w:tab/>
        <w:t>5954</w:t>
      </w:r>
    </w:p>
    <w:p w14:paraId="30EE215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5954</w:t>
      </w:r>
    </w:p>
    <w:p w14:paraId="3A8217F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5954</w:t>
      </w:r>
    </w:p>
    <w:p w14:paraId="2BDE474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5954</w:t>
      </w:r>
    </w:p>
    <w:p w14:paraId="0960715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3E9D413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4C79CE3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5959</w:t>
      </w:r>
    </w:p>
    <w:p w14:paraId="77E82037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1F28C5D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7A3A4CE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5965</w:t>
      </w:r>
    </w:p>
    <w:p w14:paraId="29A6040E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60F64C8C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3E3914A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5971</w:t>
      </w:r>
    </w:p>
    <w:p w14:paraId="2C49BC72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5971</w:t>
      </w:r>
    </w:p>
    <w:p w14:paraId="23CF1EDB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5977</w:t>
      </w:r>
    </w:p>
    <w:p w14:paraId="5BDF8F4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5977</w:t>
      </w:r>
    </w:p>
    <w:p w14:paraId="2A894B59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5977</w:t>
      </w:r>
    </w:p>
    <w:p w14:paraId="701C6F0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5979</w:t>
      </w:r>
    </w:p>
    <w:p w14:paraId="0DDBFCE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5980</w:t>
      </w:r>
    </w:p>
    <w:p w14:paraId="4B827EA4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5980</w:t>
      </w:r>
    </w:p>
    <w:p w14:paraId="6841270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5982</w:t>
      </w:r>
    </w:p>
    <w:p w14:paraId="268416E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5983</w:t>
      </w:r>
    </w:p>
    <w:p w14:paraId="346EAAE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5983</w:t>
      </w:r>
    </w:p>
    <w:p w14:paraId="14A0233D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5985</w:t>
      </w:r>
    </w:p>
    <w:p w14:paraId="5E74862B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5986</w:t>
      </w:r>
    </w:p>
    <w:p w14:paraId="374C0380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5986</w:t>
      </w:r>
    </w:p>
    <w:p w14:paraId="7A2F2435" w14:textId="77777777" w:rsidR="00DD065E" w:rsidRDefault="00DD065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5988</w:t>
      </w:r>
    </w:p>
    <w:p w14:paraId="7D8CF5DE" w14:textId="584E461D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5990</w:t>
      </w:r>
    </w:p>
    <w:p w14:paraId="23C14627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5990</w:t>
      </w:r>
    </w:p>
    <w:p w14:paraId="48AD0D6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5990</w:t>
      </w:r>
    </w:p>
    <w:p w14:paraId="31E8DE7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5990</w:t>
      </w:r>
    </w:p>
    <w:p w14:paraId="4DAB938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5991</w:t>
      </w:r>
    </w:p>
    <w:p w14:paraId="4A48B95A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5992</w:t>
      </w:r>
    </w:p>
    <w:p w14:paraId="62FB9A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5992</w:t>
      </w:r>
    </w:p>
    <w:p w14:paraId="696F3E0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5992</w:t>
      </w:r>
    </w:p>
    <w:p w14:paraId="6BACA222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5993</w:t>
      </w:r>
    </w:p>
    <w:p w14:paraId="58D4E6A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5994</w:t>
      </w:r>
    </w:p>
    <w:p w14:paraId="7AA0F7D1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5994</w:t>
      </w:r>
    </w:p>
    <w:p w14:paraId="0C500FC1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5994</w:t>
      </w:r>
    </w:p>
    <w:p w14:paraId="7679184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5994</w:t>
      </w:r>
    </w:p>
    <w:p w14:paraId="1EA572B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5994</w:t>
      </w:r>
    </w:p>
    <w:p w14:paraId="4C2E104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5994</w:t>
      </w:r>
    </w:p>
    <w:p w14:paraId="1E331FB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5995</w:t>
      </w:r>
    </w:p>
    <w:p w14:paraId="2A5400C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5995</w:t>
      </w:r>
    </w:p>
    <w:p w14:paraId="73AF8C1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SSB_RP values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5995</w:t>
      </w:r>
    </w:p>
    <w:p w14:paraId="309E437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5996</w:t>
      </w:r>
    </w:p>
    <w:p w14:paraId="428F28D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5996</w:t>
      </w:r>
    </w:p>
    <w:p w14:paraId="091E7635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5996</w:t>
      </w:r>
    </w:p>
    <w:p w14:paraId="70A9884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Gain to SS-RSRP measurement point for</w:t>
      </w:r>
      <w:r w:rsidRPr="00CA6C8F">
        <w:rPr>
          <w:rFonts w:eastAsiaTheme="minorEastAsia" w:cs="Arial"/>
          <w:noProof/>
        </w:rPr>
        <w:t xml:space="preserve"> </w:t>
      </w:r>
      <w:r w:rsidRPr="00CA6C8F">
        <w:rPr>
          <w:rFonts w:eastAsiaTheme="minorEastAsia"/>
          <w:noProof/>
        </w:rPr>
        <w:t>different frequency</w:t>
      </w:r>
      <w:r>
        <w:rPr>
          <w:noProof/>
        </w:rPr>
        <w:tab/>
        <w:t>5997</w:t>
      </w:r>
    </w:p>
    <w:p w14:paraId="32DDC80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5997</w:t>
      </w:r>
    </w:p>
    <w:p w14:paraId="014FDC9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5998</w:t>
      </w:r>
    </w:p>
    <w:p w14:paraId="6FCF1041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Gain to PRS-RSRP measurement point for</w:t>
      </w:r>
      <w:r w:rsidRPr="00CA6C8F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5998</w:t>
      </w:r>
    </w:p>
    <w:p w14:paraId="75AF87A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5998</w:t>
      </w:r>
    </w:p>
    <w:p w14:paraId="69F4B2D0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6000</w:t>
      </w:r>
    </w:p>
    <w:p w14:paraId="6B7CD3F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6001</w:t>
      </w:r>
    </w:p>
    <w:p w14:paraId="2EDC94F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6001</w:t>
      </w:r>
    </w:p>
    <w:p w14:paraId="5F4C2A89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6002</w:t>
      </w:r>
    </w:p>
    <w:p w14:paraId="0808C34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6004</w:t>
      </w:r>
    </w:p>
    <w:p w14:paraId="533952A3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924261C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5AD6D36A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6005</w:t>
      </w:r>
    </w:p>
    <w:p w14:paraId="7E79822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6005</w:t>
      </w:r>
    </w:p>
    <w:p w14:paraId="168289DB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6006</w:t>
      </w:r>
    </w:p>
    <w:p w14:paraId="28EF43E4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6006</w:t>
      </w:r>
    </w:p>
    <w:p w14:paraId="7E0C578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6007</w:t>
      </w:r>
    </w:p>
    <w:p w14:paraId="3A8767E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6007</w:t>
      </w:r>
    </w:p>
    <w:p w14:paraId="77AA0539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6007</w:t>
      </w:r>
    </w:p>
    <w:p w14:paraId="509742A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6009</w:t>
      </w:r>
    </w:p>
    <w:p w14:paraId="55E5170C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6009</w:t>
      </w:r>
    </w:p>
    <w:p w14:paraId="50B21667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6010</w:t>
      </w:r>
    </w:p>
    <w:p w14:paraId="5B124E9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6011</w:t>
      </w:r>
    </w:p>
    <w:p w14:paraId="685E33F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6011</w:t>
      </w:r>
    </w:p>
    <w:p w14:paraId="00FCC2FC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6011</w:t>
      </w:r>
    </w:p>
    <w:p w14:paraId="7BD0E3C2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6011</w:t>
      </w:r>
    </w:p>
    <w:p w14:paraId="17BE7BB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6012</w:t>
      </w:r>
    </w:p>
    <w:p w14:paraId="019E0D8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6013</w:t>
      </w:r>
    </w:p>
    <w:p w14:paraId="277AB8C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6015</w:t>
      </w:r>
    </w:p>
    <w:p w14:paraId="2A0FB357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6017</w:t>
      </w:r>
    </w:p>
    <w:p w14:paraId="375FD80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6018</w:t>
      </w:r>
    </w:p>
    <w:p w14:paraId="72F038D5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6020</w:t>
      </w:r>
    </w:p>
    <w:p w14:paraId="04C13E44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6021</w:t>
      </w:r>
    </w:p>
    <w:p w14:paraId="047E65FD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6021</w:t>
      </w:r>
    </w:p>
    <w:p w14:paraId="001B3FA1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6021</w:t>
      </w:r>
    </w:p>
    <w:p w14:paraId="3064B71D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6021</w:t>
      </w:r>
    </w:p>
    <w:p w14:paraId="22D1B32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6022</w:t>
      </w:r>
    </w:p>
    <w:p w14:paraId="61D271F9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6022</w:t>
      </w:r>
    </w:p>
    <w:p w14:paraId="616B4DFF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6022</w:t>
      </w:r>
    </w:p>
    <w:p w14:paraId="6C9C2918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6022</w:t>
      </w:r>
    </w:p>
    <w:p w14:paraId="3DE1686B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6022</w:t>
      </w:r>
    </w:p>
    <w:p w14:paraId="0B6F9D87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6022</w:t>
      </w:r>
    </w:p>
    <w:p w14:paraId="53FAF08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Inter-band carrier aggregation</w:t>
      </w:r>
      <w:r>
        <w:rPr>
          <w:noProof/>
        </w:rPr>
        <w:tab/>
        <w:t>6022</w:t>
      </w:r>
    </w:p>
    <w:p w14:paraId="5CEB2704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6022</w:t>
      </w:r>
    </w:p>
    <w:p w14:paraId="44449D78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6023</w:t>
      </w:r>
    </w:p>
    <w:p w14:paraId="1759D658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6023</w:t>
      </w:r>
    </w:p>
    <w:p w14:paraId="6C80A7F6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6023</w:t>
      </w:r>
    </w:p>
    <w:p w14:paraId="1EB878D6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contiguous carrier aggregation</w:t>
      </w:r>
      <w:r>
        <w:rPr>
          <w:noProof/>
        </w:rPr>
        <w:tab/>
        <w:t>6023</w:t>
      </w:r>
    </w:p>
    <w:p w14:paraId="260075F2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A6C8F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A6C8F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6023</w:t>
      </w:r>
    </w:p>
    <w:p w14:paraId="7AB9945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6023</w:t>
      </w:r>
    </w:p>
    <w:p w14:paraId="3C7C95C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6023</w:t>
      </w:r>
    </w:p>
    <w:p w14:paraId="128A30AF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6023</w:t>
      </w:r>
    </w:p>
    <w:p w14:paraId="5A7A710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6023</w:t>
      </w:r>
    </w:p>
    <w:p w14:paraId="26500ADE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6023</w:t>
      </w:r>
    </w:p>
    <w:p w14:paraId="67BDA5E3" w14:textId="77777777" w:rsidR="00DD065E" w:rsidRDefault="00DD065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6024</w:t>
      </w:r>
    </w:p>
    <w:p w14:paraId="7191DAFD" w14:textId="77777777" w:rsidR="00DD065E" w:rsidRDefault="00DD065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6024</w:t>
      </w:r>
    </w:p>
    <w:p w14:paraId="038B20D6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6024</w:t>
      </w:r>
    </w:p>
    <w:p w14:paraId="0B776E36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6024</w:t>
      </w:r>
    </w:p>
    <w:p w14:paraId="7FCBD77E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6024</w:t>
      </w:r>
    </w:p>
    <w:p w14:paraId="4A1700B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6025</w:t>
      </w:r>
    </w:p>
    <w:p w14:paraId="6F838E19" w14:textId="77777777" w:rsidR="00DD065E" w:rsidRDefault="00DD065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6025</w:t>
      </w:r>
    </w:p>
    <w:p w14:paraId="24EF4D92" w14:textId="77777777" w:rsidR="00DD065E" w:rsidRDefault="00DD065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6025</w:t>
      </w:r>
    </w:p>
    <w:p w14:paraId="0B7F9084" w14:textId="55C7019C" w:rsidR="00DD065E" w:rsidRDefault="00DD065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6027</w:t>
      </w:r>
    </w:p>
    <w:p w14:paraId="631770CD" w14:textId="37D7CD74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379D7C0B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38133-hj0_s0-7.docx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38133-hj0_sB.1-XX.docx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840D" w14:textId="77777777" w:rsidR="00495233" w:rsidRDefault="00495233">
      <w:r>
        <w:separator/>
      </w:r>
    </w:p>
  </w:endnote>
  <w:endnote w:type="continuationSeparator" w:id="0">
    <w:p w14:paraId="1FB9748E" w14:textId="77777777" w:rsidR="00495233" w:rsidRDefault="0049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6843B" w14:textId="77777777" w:rsidR="00DD065E" w:rsidRDefault="00DD0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7B05" w14:textId="77777777" w:rsidR="00DD065E" w:rsidRDefault="00DD0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8373" w14:textId="77777777" w:rsidR="00DD065E" w:rsidRDefault="00DD06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4614" w14:textId="77777777" w:rsidR="00495233" w:rsidRDefault="00495233">
      <w:r>
        <w:separator/>
      </w:r>
    </w:p>
  </w:footnote>
  <w:footnote w:type="continuationSeparator" w:id="0">
    <w:p w14:paraId="53585EDA" w14:textId="77777777" w:rsidR="00495233" w:rsidRDefault="0049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EBE4" w14:textId="77777777" w:rsidR="00DD065E" w:rsidRDefault="00DD06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FCEA" w14:textId="77777777" w:rsidR="00DD065E" w:rsidRDefault="00DD0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E76C" w14:textId="77777777" w:rsidR="00DD065E" w:rsidRDefault="00DD06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471F1756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3CAD2ED7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38.133 V17.19.0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63CA7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A1DC8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118</Pages>
  <Words>54089</Words>
  <Characters>308308</Characters>
  <Application>Microsoft Office Word</Application>
  <DocSecurity>0</DocSecurity>
  <Lines>2569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361674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29</cp:revision>
  <cp:lastPrinted>2019-02-25T14:05:00Z</cp:lastPrinted>
  <dcterms:created xsi:type="dcterms:W3CDTF">2023-10-06T11:33:00Z</dcterms:created>
  <dcterms:modified xsi:type="dcterms:W3CDTF">2025-10-03T21:14:00Z</dcterms:modified>
</cp:coreProperties>
</file>