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lastRenderedPageBreak/>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lastRenderedPageBreak/>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lastRenderedPageBreak/>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E16287" w:rsidRDefault="00F73D7E" w:rsidP="00F73D7E">
            <w:pPr>
              <w:keepNext/>
              <w:keepLines/>
              <w:spacing w:after="0"/>
              <w:ind w:left="851" w:hanging="851"/>
              <w:rPr>
                <w:rFonts w:ascii="Arial" w:hAnsi="Arial" w:cs="Arial"/>
                <w:sz w:val="18"/>
                <w:lang w:val="fr-FR"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E16287">
              <w:rPr>
                <w:rFonts w:cs="Arial"/>
                <w:lang w:val="fr-FR" w:eastAsia="ko-KR"/>
              </w:rPr>
              <w:t>NOTE 9:</w:t>
            </w:r>
            <w:r w:rsidRPr="00E16287">
              <w:rPr>
                <w:rFonts w:cs="Arial"/>
                <w:lang w:val="fr-FR" w:eastAsia="ko-KR"/>
              </w:rPr>
              <w:tab/>
              <w:t>Inclusion of positioning measurements for measurement gaps: Measurement purpose which includes any of FR1 and FR2 measurements includes also RSTD, UE Rx-Tx</w:t>
            </w:r>
            <w:r>
              <w:rPr>
                <w:rFonts w:cs="Arial"/>
                <w:lang w:val="fr-FR" w:eastAsia="ko-KR"/>
              </w:rPr>
              <w:t xml:space="preserve"> time difference</w:t>
            </w:r>
            <w:r w:rsidRPr="00E16287">
              <w:rPr>
                <w:rFonts w:cs="Arial"/>
                <w:lang w:val="fr-FR" w:eastAsia="ko-KR"/>
              </w:rPr>
              <w:t>,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E16287">
              <w:rPr>
                <w:rFonts w:cs="Arial"/>
                <w:lang w:val="fr-FR"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lastRenderedPageBreak/>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5pt;height:129pt" o:ole="">
            <v:imagedata r:id="rId8" o:title=""/>
          </v:shape>
          <o:OLEObject Type="Embed" ProgID="Visio.Drawing.11" ShapeID="_x0000_i1025" DrawAspect="Content" ObjectID="_1812544209"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45pt;height:129pt" o:ole="">
            <v:imagedata r:id="rId10" o:title=""/>
          </v:shape>
          <o:OLEObject Type="Embed" ProgID="Visio.Drawing.11" ShapeID="_x0000_i1026" DrawAspect="Content" ObjectID="_1812544210"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45pt;height:114.05pt" o:ole="">
            <v:imagedata r:id="rId12" o:title=""/>
          </v:shape>
          <o:OLEObject Type="Embed" ProgID="Visio.Drawing.11" ShapeID="_x0000_i1027" DrawAspect="Content" ObjectID="_1812544211"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45pt;height:114.05pt" o:ole="">
            <v:imagedata r:id="rId14" o:title=""/>
          </v:shape>
          <o:OLEObject Type="Embed" ProgID="Visio.Drawing.11" ShapeID="_x0000_i1028" DrawAspect="Content" ObjectID="_1812544212"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lastRenderedPageBreak/>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Pr>
                <w:lang w:val="fr-FR" w:eastAsia="zh-CN"/>
              </w:rPr>
              <w:t>NOTE 4:</w:t>
            </w:r>
            <w:r w:rsidR="00642548" w:rsidRPr="00B34784">
              <w:rPr>
                <w:rFonts w:eastAsiaTheme="minorEastAsia"/>
              </w:rPr>
              <w:tab/>
            </w:r>
            <w:r w:rsidR="00642548">
              <w:rPr>
                <w:rFonts w:eastAsiaTheme="minorEastAsia"/>
              </w:rPr>
              <w:t>I</w:t>
            </w:r>
            <w:r>
              <w:rPr>
                <w:lang w:val="fr-FR"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2.8pt;height:10.8pt" o:ole="">
            <v:imagedata r:id="rId16" o:title=""/>
          </v:shape>
          <o:OLEObject Type="Embed" ProgID="Equation.3" ShapeID="_x0000_i1029" DrawAspect="Content" ObjectID="_1812544213" r:id="rId17"/>
        </w:object>
      </w:r>
      <w:r w:rsidRPr="00B34784">
        <w:t xml:space="preserve"> for the UL transmission is less than the length of one </w:t>
      </w:r>
      <w:proofErr w:type="gramStart"/>
      <w:r w:rsidRPr="00B34784">
        <w:t>slot;</w:t>
      </w:r>
      <w:proofErr w:type="gramEnd"/>
      <w:r w:rsidRPr="00B34784">
        <w:t xml:space="preserve"> L=2 otherwise.</w:t>
      </w:r>
    </w:p>
    <w:p w14:paraId="0057B335" w14:textId="77777777" w:rsidR="00D4281A" w:rsidRPr="00B34784" w:rsidRDefault="00D4281A" w:rsidP="00D4281A">
      <w:r w:rsidRPr="00B34784">
        <w:lastRenderedPageBreak/>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w:t>
      </w:r>
      <w:r w:rsidR="000B652D" w:rsidRPr="00B34784">
        <w:rPr>
          <w:rFonts w:hint="eastAsia"/>
        </w:rPr>
        <w:lastRenderedPageBreak/>
        <w:t>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lastRenderedPageBreak/>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lastRenderedPageBreak/>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lastRenderedPageBreak/>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B34784" w:rsidRDefault="00747E28" w:rsidP="00747E28">
      <w:pPr>
        <w:pStyle w:val="EQ"/>
        <w:rPr>
          <w:noProof w:val="0"/>
        </w:rPr>
      </w:pPr>
      <w:r w:rsidRPr="00B34784">
        <w:rPr>
          <w:noProof w:val="0"/>
        </w:rPr>
        <w:tab/>
      </w:r>
      <w:r w:rsidR="006E0BC8" w:rsidRPr="00B34784">
        <w:rPr>
          <w:noProof w:val="0"/>
        </w:rPr>
        <w:t>N</w:t>
      </w:r>
      <w:r w:rsidR="006E0BC8" w:rsidRPr="00B34784">
        <w:rPr>
          <w:noProof w:val="0"/>
          <w:vertAlign w:val="subscript"/>
        </w:rPr>
        <w:t>freq, NE-DC</w:t>
      </w:r>
      <w:r w:rsidR="006E0BC8" w:rsidRPr="00B34784">
        <w:rPr>
          <w:noProof w:val="0"/>
        </w:rPr>
        <w:t xml:space="preserve"> = N</w:t>
      </w:r>
      <w:r w:rsidR="006E0BC8" w:rsidRPr="00B34784">
        <w:rPr>
          <w:noProof w:val="0"/>
          <w:vertAlign w:val="subscript"/>
        </w:rPr>
        <w:t>freq, NE-DC, NR</w:t>
      </w:r>
      <w:r w:rsidR="006E0BC8" w:rsidRPr="00B34784">
        <w:rPr>
          <w:noProof w:val="0"/>
        </w:rPr>
        <w:t xml:space="preserve"> + N</w:t>
      </w:r>
      <w:r w:rsidR="006E0BC8" w:rsidRPr="00B34784">
        <w:rPr>
          <w:noProof w:val="0"/>
          <w:vertAlign w:val="subscript"/>
        </w:rPr>
        <w:t>freq, NE-DC, E-UTRA</w:t>
      </w:r>
      <w:r w:rsidR="0097073F">
        <w:rPr>
          <w:noProof w:val="0"/>
          <w:vertAlign w:val="subscript"/>
        </w:rPr>
        <w:t xml:space="preserve"> </w:t>
      </w:r>
      <w:r w:rsidR="006E0BC8" w:rsidRPr="00B34784">
        <w:rPr>
          <w:noProof w:val="0"/>
        </w:rPr>
        <w:t>+ N</w:t>
      </w:r>
      <w:r w:rsidR="006E0BC8" w:rsidRPr="00B34784">
        <w:rPr>
          <w:noProof w:val="0"/>
          <w:vertAlign w:val="subscript"/>
        </w:rPr>
        <w:t>freq, NE-DC, UTRA</w:t>
      </w:r>
      <w:r w:rsidR="006E0BC8" w:rsidRPr="00B34784">
        <w:rPr>
          <w:noProof w:val="0"/>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B34784" w:rsidRDefault="00747E28" w:rsidP="00861D86">
      <w:pPr>
        <w:pStyle w:val="B10"/>
      </w:pPr>
      <w:r w:rsidRPr="00B34784">
        <w:tab/>
      </w:r>
      <w:r w:rsidR="00D4281A" w:rsidRPr="00B34784">
        <w:t>N</w:t>
      </w:r>
      <w:r w:rsidR="00D4281A" w:rsidRPr="00B34784">
        <w:rPr>
          <w:vertAlign w:val="subscript"/>
        </w:rPr>
        <w:t>freq, NE-DC, E-UTRA</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NE-DC, E-UTRA, inter-RAT</w:t>
      </w:r>
      <w:r w:rsidR="00D4281A" w:rsidRPr="00B34784">
        <w:t xml:space="preserve"> + N</w:t>
      </w:r>
      <w:r w:rsidR="00D4281A" w:rsidRPr="00B34784">
        <w:rPr>
          <w:vertAlign w:val="subscript"/>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lastRenderedPageBreak/>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lastRenderedPageBreak/>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lastRenderedPageBreak/>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lastRenderedPageBreak/>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lastRenderedPageBreak/>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B34784" w:rsidRDefault="003E41ED" w:rsidP="003E41ED">
      <w:pPr>
        <w:pStyle w:val="EQ"/>
        <w:rPr>
          <w:noProof w:val="0"/>
        </w:rPr>
      </w:pPr>
      <w:r w:rsidRPr="00B34784">
        <w:rPr>
          <w:noProof w:val="0"/>
        </w:rPr>
        <w:lastRenderedPageBreak/>
        <w:tab/>
        <w:t>N</w:t>
      </w:r>
      <w:r w:rsidRPr="00B34784">
        <w:rPr>
          <w:noProof w:val="0"/>
          <w:vertAlign w:val="subscript"/>
        </w:rPr>
        <w:t>freq, SA</w:t>
      </w:r>
      <w:r w:rsidRPr="00B34784">
        <w:rPr>
          <w:noProof w:val="0"/>
        </w:rPr>
        <w:t xml:space="preserve"> = N</w:t>
      </w:r>
      <w:r w:rsidRPr="00B34784">
        <w:rPr>
          <w:noProof w:val="0"/>
          <w:vertAlign w:val="subscript"/>
        </w:rPr>
        <w:t xml:space="preserve">freq, SA, SAN </w:t>
      </w:r>
      <w:r w:rsidRPr="00B34784">
        <w:rPr>
          <w:noProof w:val="0"/>
        </w:rPr>
        <w:t>+ N</w:t>
      </w:r>
      <w:r w:rsidRPr="00B34784">
        <w:rPr>
          <w:noProof w:val="0"/>
          <w:vertAlign w:val="subscript"/>
        </w:rPr>
        <w:t>freq, SA, TN</w:t>
      </w:r>
      <w:r w:rsidRPr="00B34784">
        <w:rPr>
          <w:noProof w:val="0"/>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lastRenderedPageBreak/>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10.3pt;height:15pt" o:ole="">
            <v:imagedata r:id="rId18" o:title=""/>
          </v:shape>
          <o:OLEObject Type="Embed" ProgID="Equation.3" ShapeID="_x0000_i1030" DrawAspect="Content" ObjectID="_1812544214" r:id="rId19"/>
        </w:object>
      </w:r>
      <w:r w:rsidRPr="00B34784">
        <w:t xml:space="preserve">, </w:t>
      </w:r>
      <w:proofErr w:type="gramStart"/>
      <w:r w:rsidRPr="00B34784">
        <w:t>where</w:t>
      </w:r>
      <w:proofErr w:type="gramEnd"/>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65pt;height:14.55pt" o:ole="">
            <v:imagedata r:id="rId20" o:title=""/>
          </v:shape>
          <o:OLEObject Type="Embed" ProgID="Equation.3" ShapeID="_x0000_i1031" DrawAspect="Content" ObjectID="_1812544215"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6pt;height:15pt" o:ole="">
            <v:imagedata r:id="rId22" o:title=""/>
          </v:shape>
          <o:OLEObject Type="Embed" ProgID="Equation.3" ShapeID="_x0000_i1032" DrawAspect="Content" ObjectID="_1812544216"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lastRenderedPageBreak/>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lastRenderedPageBreak/>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lastRenderedPageBreak/>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outside_</w:t>
      </w:r>
      <w:proofErr w:type="gramStart"/>
      <w:r w:rsidRPr="00B34784">
        <w:rPr>
          <w:vertAlign w:val="subscript"/>
        </w:rPr>
        <w:t>gap,i</w:t>
      </w:r>
      <w:proofErr w:type="gramEnd"/>
      <w:r w:rsidRPr="00B34784">
        <w:rPr>
          <w:vertAlign w:val="subscript"/>
        </w:rPr>
        <w:t xml:space="preserve">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lastRenderedPageBreak/>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6F602C5" w:rsidR="00D872CD" w:rsidRPr="00B34784" w:rsidRDefault="00C756AF" w:rsidP="00D872CD">
      <w:pPr>
        <w:pStyle w:val="B20"/>
      </w:pPr>
      <w:r w:rsidRPr="00E6087C">
        <w:t>-</w:t>
      </w:r>
      <w:r w:rsidRPr="00E6087C">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lastRenderedPageBreak/>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980568">
          <w:headerReference w:type="default" r:id="rId24"/>
          <w:footerReference w:type="default" r:id="rId25"/>
          <w:footnotePr>
            <w:numRestart w:val="eachSect"/>
          </w:footnotePr>
          <w:pgSz w:w="11907" w:h="16840" w:code="9"/>
          <w:pgMar w:top="1418" w:right="1134" w:bottom="1134" w:left="1134" w:header="851" w:footer="340" w:gutter="0"/>
          <w:pgNumType w:start="774"/>
          <w:cols w:space="720"/>
          <w:formProt w:val="0"/>
        </w:sectPr>
      </w:pPr>
    </w:p>
    <w:p w14:paraId="383DA3D4" w14:textId="77777777" w:rsidR="00D4281A" w:rsidRPr="00B34784" w:rsidRDefault="00D4281A" w:rsidP="00D4281A">
      <w:pPr>
        <w:pStyle w:val="TH"/>
      </w:pPr>
      <w:r w:rsidRPr="00B34784">
        <w:lastRenderedPageBreak/>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B34784"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001385FD" w14:textId="77777777" w:rsidR="005F7CC4" w:rsidRPr="00B34784" w:rsidRDefault="005F7CC4" w:rsidP="005F7CC4">
            <w:pPr>
              <w:pStyle w:val="TAC"/>
            </w:pPr>
          </w:p>
          <w:p w14:paraId="44FB7464" w14:textId="766581DD"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r>
      <w:tr w:rsidR="005F7CC4" w:rsidRPr="00B34784"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D6BA2" w:rsidRPr="00B34784">
              <w:rPr>
                <w:vertAlign w:val="subscript"/>
              </w:rPr>
              <w:t>FR2_</w:t>
            </w:r>
            <w:r w:rsidRPr="00B34784">
              <w:rPr>
                <w:vertAlign w:val="subscript"/>
              </w:rPr>
              <w:t>NCM</w:t>
            </w:r>
            <w:r w:rsidRPr="00B34784">
              <w:t>)</w:t>
            </w:r>
          </w:p>
        </w:tc>
        <w:tc>
          <w:tcPr>
            <w:tcW w:w="780" w:type="pct"/>
          </w:tcPr>
          <w:p w14:paraId="7205BE45" w14:textId="4D82D0D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854A2" w:rsidRPr="00B34784">
              <w:rPr>
                <w:vertAlign w:val="subscript"/>
              </w:rPr>
              <w:t>FR2_</w:t>
            </w:r>
            <w:r w:rsidRPr="00B34784">
              <w:rPr>
                <w:vertAlign w:val="subscript"/>
              </w:rPr>
              <w:t>NCM</w:t>
            </w:r>
            <w:r w:rsidRPr="00B34784">
              <w:t>)</w:t>
            </w:r>
          </w:p>
        </w:tc>
      </w:tr>
      <w:tr w:rsidR="005F7CC4" w:rsidRPr="00B34784"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0C2F6A" w:rsidRPr="00B34784">
              <w:rPr>
                <w:vertAlign w:val="subscript"/>
              </w:rPr>
              <w:t>FR2_</w:t>
            </w:r>
            <w:r w:rsidRPr="00B34784">
              <w:rPr>
                <w:vertAlign w:val="subscript"/>
              </w:rPr>
              <w:t>NCM</w:t>
            </w:r>
            <w:r w:rsidRPr="00B34784">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77C67" w:rsidRPr="00B34784">
              <w:rPr>
                <w:vertAlign w:val="subscript"/>
              </w:rPr>
              <w:t>FR2_</w:t>
            </w:r>
            <w:r w:rsidRPr="00B34784">
              <w:rPr>
                <w:vertAlign w:val="subscript"/>
              </w:rPr>
              <w:t>NCM</w:t>
            </w:r>
            <w:r w:rsidRPr="00B34784">
              <w:t>)</w:t>
            </w:r>
          </w:p>
        </w:tc>
        <w:tc>
          <w:tcPr>
            <w:tcW w:w="780" w:type="pct"/>
          </w:tcPr>
          <w:p w14:paraId="6E807A9B" w14:textId="57CB74D1"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D286A" w:rsidRPr="00B34784">
              <w:rPr>
                <w:vertAlign w:val="subscript"/>
              </w:rPr>
              <w:t>FR2_</w:t>
            </w:r>
            <w:r w:rsidRPr="00B34784">
              <w:rPr>
                <w:vertAlign w:val="subscript"/>
              </w:rPr>
              <w:t>NCM</w:t>
            </w:r>
            <w:r w:rsidRPr="00B34784">
              <w:t>)</w:t>
            </w:r>
          </w:p>
        </w:tc>
      </w:tr>
      <w:tr w:rsidR="005F7CC4" w:rsidRPr="00B34784"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77D21232" w14:textId="71B1FF58"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lastRenderedPageBreak/>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50E1EFA5" w14:textId="3604940C" w:rsidR="00D4281A" w:rsidRPr="00B34784" w:rsidRDefault="003F68DD" w:rsidP="00D4281A">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rsidR="003E7C13">
        <w:t>table</w:t>
      </w:r>
      <w:r w:rsidRPr="00B34784">
        <w:t xml:space="preserve"> 9.1.5.1.2-1, which shall also be applied for a UE configured with NE-DC operation.</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B34784"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B34784" w:rsidRDefault="005A11DC"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006E7128" w:rsidRPr="00B34784">
              <w:t>N</w:t>
            </w:r>
            <w:r w:rsidR="006E7128" w:rsidRPr="00B34784">
              <w:rPr>
                <w:vertAlign w:val="subscript"/>
              </w:rPr>
              <w:t>SCC_CSIRS</w:t>
            </w:r>
            <w:r w:rsidR="006E7128" w:rsidRPr="00B34784">
              <w:t>+</w:t>
            </w:r>
            <w:r w:rsidR="003E7C13">
              <w:t xml:space="preserve"> </w:t>
            </w:r>
            <w:r w:rsidR="006E7128" w:rsidRPr="00B34784">
              <w:t>N</w:t>
            </w:r>
            <w:r w:rsidR="006E7128" w:rsidRPr="00B34784">
              <w:rPr>
                <w:vertAlign w:val="subscript"/>
              </w:rPr>
              <w:t>SCC_CCA_RSSI/CO</w:t>
            </w:r>
          </w:p>
        </w:tc>
        <w:tc>
          <w:tcPr>
            <w:tcW w:w="618" w:type="pct"/>
          </w:tcPr>
          <w:p w14:paraId="209BA87C" w14:textId="32B1334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223EC97E" w14:textId="7D13FDA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78E2A589" w14:textId="658C5161"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F5A0A7C" w14:textId="6C402B97" w:rsidR="003F68DD" w:rsidRPr="00B34784" w:rsidRDefault="003F68DD" w:rsidP="003F68DD">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495138A7" w14:textId="3EB344D3"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B34784" w:rsidRDefault="005A11DC"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2D9AFA42" w14:textId="38361AE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5904CC9" w14:textId="08061A07"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B34784" w:rsidRDefault="005A11DC"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269129C7" w14:textId="22DFEE11"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581DC9C5" w14:textId="2C44EB0E" w:rsidR="003F68DD" w:rsidRPr="00B34784" w:rsidRDefault="003F68DD" w:rsidP="003F68DD">
            <w:pPr>
              <w:pStyle w:val="TAC"/>
              <w:rPr>
                <w:rFonts w:cs="Arial"/>
                <w:szCs w:val="18"/>
              </w:rPr>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+Y+Z+2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2FC2B406" w:rsidR="003F68DD" w:rsidRPr="00B34784" w:rsidRDefault="003E7C13" w:rsidP="003E7C13">
            <w:pPr>
              <w:pStyle w:val="TAN"/>
              <w:keepNext w:val="0"/>
              <w:rPr>
                <w:rFonts w:eastAsia="Malgun Gothic"/>
              </w:rPr>
            </w:pPr>
            <w:r>
              <w:rPr>
                <w:lang w:eastAsia="zh-CN"/>
              </w:rPr>
              <w:lastRenderedPageBreak/>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B34784"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B34784" w:rsidRDefault="009C7123" w:rsidP="009C7123">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Pr="00B34784">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c>
          <w:tcPr>
            <w:tcW w:w="746" w:type="pct"/>
          </w:tcPr>
          <w:p w14:paraId="508E0451" w14:textId="07B5FF9A"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r>
      <w:tr w:rsidR="009C7123" w:rsidRPr="00B34784"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B34784" w:rsidRDefault="009C7123" w:rsidP="009C7123">
            <w:pPr>
              <w:pStyle w:val="TAC"/>
            </w:pPr>
            <w:r w:rsidRPr="00B34784">
              <w:rPr>
                <w:bCs/>
              </w:rPr>
              <w:t>2×(</w:t>
            </w:r>
            <w:r w:rsidR="003E7C13">
              <w:rPr>
                <w:bCs/>
              </w:rPr>
              <w:t xml:space="preserve"> </w:t>
            </w:r>
            <w:r w:rsidRPr="00B34784">
              <w:rPr>
                <w:bCs/>
              </w:rPr>
              <w:t>N</w:t>
            </w:r>
            <w:r w:rsidRPr="00B34784">
              <w:rPr>
                <w:bCs/>
                <w:vertAlign w:val="subscript"/>
              </w:rPr>
              <w:t>SCC_SSB</w:t>
            </w:r>
            <w:r w:rsidR="003E7C13">
              <w:rPr>
                <w:bCs/>
              </w:rPr>
              <w:t xml:space="preserve"> </w:t>
            </w:r>
            <w:r w:rsidRPr="00B34784">
              <w:rPr>
                <w:bCs/>
              </w:rPr>
              <w:t>+Y+2xN</w:t>
            </w:r>
            <w:r w:rsidRPr="00B34784">
              <w:rPr>
                <w:bCs/>
                <w:vertAlign w:val="subscript"/>
              </w:rPr>
              <w:t>SCC_CSIRS</w:t>
            </w:r>
            <w:r w:rsidRPr="00B34784">
              <w:rPr>
                <w:bCs/>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B34784" w:rsidRDefault="009C7123" w:rsidP="009C7123">
            <w:pPr>
              <w:pStyle w:val="TAC"/>
            </w:pPr>
            <w:r w:rsidRPr="00B34784">
              <w:rPr>
                <w:bCs/>
              </w:rPr>
              <w:t>2x(N</w:t>
            </w:r>
            <w:r w:rsidRPr="00B34784">
              <w:rPr>
                <w:bCs/>
                <w:vertAlign w:val="subscript"/>
              </w:rPr>
              <w:t>SCC_SSB</w:t>
            </w:r>
            <w:r w:rsidR="003E7C13">
              <w:rPr>
                <w:bCs/>
              </w:rPr>
              <w:t xml:space="preserve"> </w:t>
            </w:r>
            <w:r w:rsidRPr="00B34784">
              <w:rPr>
                <w:bCs/>
              </w:rPr>
              <w:t>+Y+2x</w:t>
            </w:r>
            <w:r w:rsidR="003E7C13">
              <w:rPr>
                <w:bCs/>
              </w:rPr>
              <w:t xml:space="preserve"> </w:t>
            </w:r>
            <w:r w:rsidRPr="00B34784">
              <w:rPr>
                <w:bCs/>
              </w:rPr>
              <w:t>N</w:t>
            </w:r>
            <w:r w:rsidRPr="00B34784">
              <w:rPr>
                <w:bCs/>
                <w:vertAlign w:val="subscript"/>
              </w:rPr>
              <w:t>SCC_CSIRS</w:t>
            </w:r>
            <w:r w:rsidR="003E7C13">
              <w:rPr>
                <w:bCs/>
              </w:rPr>
              <w:t xml:space="preserve"> </w:t>
            </w:r>
            <w:r w:rsidRPr="00B34784">
              <w:rPr>
                <w:bCs/>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lastRenderedPageBreak/>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B34784"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tcPr>
          <w:p w14:paraId="02E7E9C5" w14:textId="4DDCD256"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3403E" w:rsidRPr="00B34784">
              <w:rPr>
                <w:vertAlign w:val="subscript"/>
              </w:rPr>
              <w:t>FR2_</w:t>
            </w:r>
            <w:r w:rsidRPr="00B34784">
              <w:rPr>
                <w:vertAlign w:val="subscript"/>
              </w:rPr>
              <w:t>NCM</w:t>
            </w:r>
            <w:r w:rsidRPr="00B34784">
              <w:t>)</w:t>
            </w:r>
          </w:p>
        </w:tc>
        <w:tc>
          <w:tcPr>
            <w:tcW w:w="736" w:type="pct"/>
          </w:tcPr>
          <w:p w14:paraId="40EB78DF" w14:textId="5F329C9D" w:rsidR="00621BDF" w:rsidRPr="00B34784" w:rsidRDefault="00621BDF" w:rsidP="00621BDF">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F3528" w:rsidRPr="00B34784">
              <w:rPr>
                <w:vertAlign w:val="subscript"/>
              </w:rPr>
              <w:t>FR2_</w:t>
            </w:r>
            <w:r w:rsidRPr="00B34784">
              <w:rPr>
                <w:vertAlign w:val="subscript"/>
              </w:rPr>
              <w:t>NCM</w:t>
            </w:r>
            <w:r w:rsidRPr="00B34784">
              <w:t>)</w:t>
            </w:r>
          </w:p>
        </w:tc>
      </w:tr>
      <w:tr w:rsidR="00621BDF" w:rsidRPr="00B34784"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EB5542" w:rsidRPr="00B34784">
              <w:rPr>
                <w:vertAlign w:val="subscript"/>
              </w:rPr>
              <w:t>FR2_</w:t>
            </w:r>
            <w:r w:rsidRPr="00B34784">
              <w:rPr>
                <w:vertAlign w:val="subscript"/>
              </w:rPr>
              <w:t>NCM</w:t>
            </w:r>
            <w:r w:rsidRPr="00B34784">
              <w:t>)</w:t>
            </w:r>
            <w:r w:rsidR="003E7C13">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B51CAA" w:rsidRPr="00B34784">
              <w:rPr>
                <w:vertAlign w:val="subscript"/>
              </w:rPr>
              <w:t>FR2_</w:t>
            </w:r>
            <w:r w:rsidRPr="00B34784">
              <w:rPr>
                <w:vertAlign w:val="subscript"/>
              </w:rPr>
              <w:t>NCM</w:t>
            </w:r>
            <w:r w:rsidRPr="00B34784">
              <w:t>)</w:t>
            </w:r>
          </w:p>
        </w:tc>
        <w:tc>
          <w:tcPr>
            <w:tcW w:w="736" w:type="pct"/>
          </w:tcPr>
          <w:p w14:paraId="164922E7" w14:textId="7267A24B"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9306F" w:rsidRPr="00B34784">
              <w:rPr>
                <w:vertAlign w:val="subscript"/>
              </w:rPr>
              <w:t>FR2_</w:t>
            </w:r>
            <w:r w:rsidRPr="00B34784">
              <w:rPr>
                <w:vertAlign w:val="subscript"/>
              </w:rPr>
              <w:t>NCM</w:t>
            </w:r>
            <w:r w:rsidRPr="00B34784">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153444">
      <w:pPr>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lastRenderedPageBreak/>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lastRenderedPageBreak/>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lastRenderedPageBreak/>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282CC4AF" w14:textId="77777777" w:rsidR="003817D2" w:rsidRPr="00B34784" w:rsidRDefault="003817D2" w:rsidP="003E7C13">
      <w:pPr>
        <w:keepNext/>
        <w:rPr>
          <w:lang w:eastAsia="zh-CN"/>
        </w:rPr>
      </w:pPr>
      <w:r w:rsidRPr="00B34784">
        <w:rPr>
          <w:lang w:eastAsia="zh-CN"/>
        </w:rPr>
        <w:lastRenderedPageBreak/>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lastRenderedPageBreak/>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5DA3F7D0" w14:textId="77777777" w:rsidR="00825DC4" w:rsidRPr="00B34784" w:rsidRDefault="00825DC4" w:rsidP="00825DC4">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lastRenderedPageBreak/>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6FEF0D39" w14:textId="77777777" w:rsidR="00FC7B7A" w:rsidRPr="00E16287" w:rsidRDefault="00FC7B7A" w:rsidP="00FC7B7A">
      <w:pPr>
        <w:keepLines/>
        <w:ind w:left="1135" w:hanging="851"/>
        <w:rPr>
          <w:noProof/>
          <w:lang w:eastAsia="en-GB"/>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w:t>
      </w:r>
      <w:r>
        <w:rPr>
          <w:noProof/>
          <w:lang w:val="en-US" w:eastAsia="en-GB"/>
        </w:rPr>
        <w:t>:</w:t>
      </w:r>
      <w:r w:rsidRPr="00E16287">
        <w:rPr>
          <w:noProof/>
          <w:lang w:val="en-US" w:eastAsia="en-GB"/>
        </w:rPr>
        <w:t xml:space="preserve"> whether and how to address the case of different periodicities.</w:t>
      </w:r>
    </w:p>
    <w:p w14:paraId="40DB49D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 measurement object</w:t>
      </w:r>
      <w:r w:rsidRPr="00E16287">
        <w:rPr>
          <w:rFonts w:ascii="PMingLiU" w:eastAsia="PMingLiU" w:hAnsi="PMingLiU"/>
          <w:noProof/>
          <w:lang w:eastAsia="zh-TW"/>
        </w:rPr>
        <w:t xml:space="preserve"> </w:t>
      </w:r>
      <w:r w:rsidRPr="00E16287">
        <w:rPr>
          <w:rFonts w:eastAsia="PMingLiU"/>
          <w:i/>
          <w:noProof/>
          <w:lang w:eastAsia="zh-TW"/>
        </w:rPr>
        <w:t>i</w:t>
      </w:r>
      <w:r w:rsidRPr="00E16287">
        <w:rPr>
          <w:noProof/>
          <w:lang w:eastAsia="en-GB"/>
        </w:rPr>
        <w:t xml:space="preserve"> in M</w:t>
      </w:r>
      <w:r w:rsidRPr="00E16287">
        <w:rPr>
          <w:noProof/>
          <w:vertAlign w:val="subscript"/>
          <w:lang w:eastAsia="en-GB"/>
        </w:rPr>
        <w:t>intra,i,j</w:t>
      </w:r>
      <w:r w:rsidRPr="00E16287">
        <w:rPr>
          <w:noProof/>
          <w:lang w:eastAsia="en-GB"/>
        </w:rPr>
        <w:t xml:space="preserve"> and in M</w:t>
      </w:r>
      <w:r w:rsidRPr="00E16287">
        <w:rPr>
          <w:noProof/>
          <w:vertAlign w:val="subscript"/>
          <w:lang w:eastAsia="en-GB"/>
        </w:rPr>
        <w:t xml:space="preserve">inter,i,j </w:t>
      </w:r>
      <w:r w:rsidRPr="00E16287">
        <w:rPr>
          <w:noProof/>
          <w:lang w:eastAsia="en-GB"/>
        </w:rPr>
        <w:t xml:space="preserve">is counted twice if the measurement object </w:t>
      </w:r>
      <w:r w:rsidRPr="00E16287">
        <w:rPr>
          <w:noProof/>
          <w:lang w:val="en-US" w:eastAsia="en-GB"/>
        </w:rPr>
        <w:t xml:space="preserve">is configured with both RMTC and SMTC which are candidates to be measured in gap </w:t>
      </w:r>
      <w:r w:rsidRPr="00E16287">
        <w:rPr>
          <w:i/>
          <w:noProof/>
          <w:lang w:val="en-US" w:eastAsia="en-GB"/>
        </w:rPr>
        <w:t>j</w:t>
      </w:r>
      <w:r w:rsidRPr="00E16287">
        <w:rPr>
          <w:noProof/>
          <w:lang w:val="en-US" w:eastAsia="en-GB"/>
        </w:rPr>
        <w:t xml:space="preserve"> where the measurement object </w:t>
      </w:r>
      <w:r w:rsidRPr="00E16287">
        <w:rPr>
          <w:i/>
          <w:noProof/>
          <w:lang w:val="en-US" w:eastAsia="en-GB"/>
        </w:rPr>
        <w:t>i</w:t>
      </w:r>
      <w:r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lastRenderedPageBreak/>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662EC189" w14:textId="77777777" w:rsidR="003817D2" w:rsidRPr="00B34784" w:rsidRDefault="003817D2"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lastRenderedPageBreak/>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lastRenderedPageBreak/>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3D81A78A" w14:textId="2F06A412" w:rsidR="003817D2" w:rsidRPr="00B34784" w:rsidRDefault="009070BD"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lastRenderedPageBreak/>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15CD015C" w14:textId="34FDD895" w:rsidR="006F4ED6" w:rsidRPr="00B34784" w:rsidRDefault="000A40C7" w:rsidP="006F4ED6">
      <w:pPr>
        <w:pStyle w:val="B10"/>
      </w:pPr>
      <w:r w:rsidRPr="00B34784">
        <w:tab/>
      </w:r>
      <w:r w:rsidR="00A61B59" w:rsidRPr="00B34784">
        <w:t>Editor Note: The current M</w:t>
      </w:r>
      <w:r w:rsidR="00A61B59" w:rsidRPr="00B34784">
        <w:rPr>
          <w:vertAlign w:val="subscript"/>
        </w:rPr>
        <w:t>inter,i,j</w:t>
      </w:r>
      <w:r w:rsidR="00A61B59" w:rsidRPr="00B34784">
        <w:t xml:space="preserve"> assumes all cells in the same frequency layer have the same SSB periodicity. FFS whether and how to address the case of different periodicities.</w:t>
      </w:r>
      <w:r w:rsidR="006F4ED6" w:rsidRPr="00B34784">
        <w:tab/>
        <w:t>If the number of configured inter</w:t>
      </w:r>
      <w:r w:rsidR="00D42EE6">
        <w:t>-</w:t>
      </w:r>
      <w:r w:rsidR="006F4ED6"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lastRenderedPageBreak/>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lastRenderedPageBreak/>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4D883DAD" w14:textId="3133307B" w:rsidR="00F56126" w:rsidRPr="00B34784" w:rsidRDefault="00F56126" w:rsidP="00F56126">
      <w:pPr>
        <w:pStyle w:val="B10"/>
      </w:pPr>
      <w:r w:rsidRPr="00B34784">
        <w:t>-</w:t>
      </w:r>
      <w:r w:rsidRPr="00B34784">
        <w:tab/>
        <w:t>SSB-based intra-frequency measurement object with NCSG as defined in clause 9.2.1 corresponding to an activated serving cell (in non-dormancy)</w:t>
      </w:r>
      <w:r w:rsidR="00DE605A" w:rsidRPr="00B34784">
        <w:t>, when all or part of the SMTC occasions of this intra-frequency measurement object are overlapped by the NCSG;</w:t>
      </w:r>
    </w:p>
    <w:p w14:paraId="7EB301F7" w14:textId="77777777" w:rsidR="00F56126" w:rsidRPr="00B34784" w:rsidRDefault="00F56126" w:rsidP="00F56126">
      <w:pPr>
        <w:pStyle w:val="B10"/>
      </w:pPr>
      <w:r w:rsidRPr="00B34784">
        <w:lastRenderedPageBreak/>
        <w:t>-</w:t>
      </w:r>
      <w:r w:rsidRPr="00B34784">
        <w:tab/>
        <w:t>SSB-based intra-frequency measurement object corresponding to a deactivated serving cell or to an activated serving cell in dormancy,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3E4B5AB8" w14:textId="593AA44B" w:rsidR="00C756AF" w:rsidRPr="00E6087C" w:rsidRDefault="00C756AF" w:rsidP="00C756AF">
      <w:pPr>
        <w:rPr>
          <w:iCs/>
          <w:vertAlign w:val="subscript"/>
        </w:rPr>
      </w:pPr>
      <w:r w:rsidRPr="00E6087C">
        <w:t xml:space="preserve">If a UE capable of </w:t>
      </w:r>
      <w:r w:rsidRPr="00E6087C">
        <w:rPr>
          <w:i/>
          <w:iCs/>
        </w:rPr>
        <w:t>c</w:t>
      </w:r>
      <w:r w:rsidRPr="00E6087C">
        <w:rPr>
          <w:i/>
          <w:iCs/>
        </w:rPr>
        <w:t>oncurrentMeasGapsNCSG-r18</w:t>
      </w:r>
      <w:r w:rsidRPr="00E6087C">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E6087C">
        <w:rPr>
          <w:vertAlign w:val="subscript"/>
        </w:rPr>
        <w:t>within_</w:t>
      </w:r>
      <w:proofErr w:type="gramStart"/>
      <w:r w:rsidRPr="00E6087C">
        <w:rPr>
          <w:vertAlign w:val="subscript"/>
        </w:rPr>
        <w:t>ncsg,i</w:t>
      </w:r>
      <w:proofErr w:type="gramEnd"/>
      <w:r w:rsidRPr="00E6087C">
        <w:t xml:space="preserve"> for a target measurement object with index </w:t>
      </w:r>
      <w:r w:rsidRPr="00E6087C">
        <w:rPr>
          <w:i/>
        </w:rPr>
        <w:t>i</w:t>
      </w:r>
      <w:r w:rsidRPr="00E6087C">
        <w:rPr>
          <w:iCs/>
        </w:rPr>
        <w:t xml:space="preserve">. In case of collision between concurrent </w:t>
      </w:r>
      <w:r>
        <w:rPr>
          <w:iCs/>
        </w:rPr>
        <w:t>GAPs</w:t>
      </w:r>
      <w:r w:rsidRPr="00E6087C">
        <w:rPr>
          <w:iCs/>
        </w:rPr>
        <w:t xml:space="preserve">, some </w:t>
      </w:r>
      <w:r>
        <w:rPr>
          <w:iCs/>
        </w:rPr>
        <w:t>GAP</w:t>
      </w:r>
      <w:r w:rsidRPr="00E6087C">
        <w:rPr>
          <w:iCs/>
        </w:rPr>
        <w:t xml:space="preserve"> occasions may be dropped according to clause 9.1.</w:t>
      </w:r>
      <w:r w:rsidRPr="00E6087C">
        <w:rPr>
          <w:rFonts w:eastAsia="SimSun" w:hint="eastAsia"/>
          <w:iCs/>
          <w:lang w:val="en-US" w:eastAsia="zh-CN"/>
        </w:rPr>
        <w:t>13</w:t>
      </w:r>
      <w:r w:rsidRPr="00E6087C">
        <w:rPr>
          <w:iCs/>
        </w:rPr>
        <w:t>.</w:t>
      </w:r>
      <w:r w:rsidRPr="00E6087C">
        <w:rPr>
          <w:rFonts w:eastAsia="SimSun" w:hint="eastAsia"/>
          <w:iCs/>
          <w:lang w:val="en-US" w:eastAsia="zh-CN"/>
        </w:rPr>
        <w:t>3</w:t>
      </w:r>
      <w:r w:rsidRPr="00E6087C">
        <w:rPr>
          <w:iCs/>
        </w:rPr>
        <w:t xml:space="preserve">. The dropped NCSG occasions will not be used in deriving </w:t>
      </w:r>
      <w:r w:rsidRPr="00E6087C">
        <w:t>CSSF</w:t>
      </w:r>
      <w:r w:rsidRPr="00E6087C">
        <w:rPr>
          <w:vertAlign w:val="subscript"/>
        </w:rPr>
        <w:t>within_</w:t>
      </w:r>
      <w:proofErr w:type="gramStart"/>
      <w:r w:rsidRPr="00E6087C">
        <w:rPr>
          <w:vertAlign w:val="subscript"/>
        </w:rPr>
        <w:t>ncsg,i</w:t>
      </w:r>
      <w:r w:rsidRPr="00E6087C">
        <w:t>.</w:t>
      </w:r>
      <w:proofErr w:type="gramEnd"/>
    </w:p>
    <w:p w14:paraId="69B48917" w14:textId="61241D4D" w:rsidR="00F56126" w:rsidRPr="00B34784" w:rsidRDefault="00F56126" w:rsidP="00F56126">
      <w:r w:rsidRPr="00B34784">
        <w:t xml:space="preserve">For each NCSG occasion </w:t>
      </w:r>
      <w:r w:rsidRPr="00B34784">
        <w:rPr>
          <w:i/>
        </w:rPr>
        <w:t>j</w:t>
      </w:r>
      <w:r w:rsidRPr="00B34784">
        <w:t>, count the</w:t>
      </w:r>
      <w:r w:rsidRPr="00B34784">
        <w:t xml:space="preserv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lastRenderedPageBreak/>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77777777" w:rsidR="00F56126" w:rsidRDefault="00F56126" w:rsidP="00F56126">
      <w:pPr>
        <w:pStyle w:val="B30"/>
      </w:pPr>
      <w:r w:rsidRPr="00B34784">
        <w:t>-</w:t>
      </w:r>
      <w:r w:rsidRPr="00B34784">
        <w:tab/>
      </w:r>
      <w:proofErr w:type="gramStart"/>
      <w:r w:rsidRPr="00B34784">
        <w:t>M</w:t>
      </w:r>
      <w:r w:rsidRPr="00B34784">
        <w:rPr>
          <w:vertAlign w:val="subscript"/>
        </w:rPr>
        <w:t>inter,i</w:t>
      </w:r>
      <w:proofErr w:type="gramEnd"/>
      <w:r w:rsidRPr="00B34784">
        <w:rPr>
          <w:vertAlign w:val="subscript"/>
        </w:rPr>
        <w:t xml:space="preserve">,j </w:t>
      </w:r>
      <w:r w:rsidRPr="00B34784">
        <w:t>in NCSG occasions where M</w:t>
      </w:r>
      <w:r w:rsidRPr="00B34784">
        <w:rPr>
          <w:vertAlign w:val="subscript"/>
        </w:rPr>
        <w:t>intra,i,j</w:t>
      </w:r>
      <w:r w:rsidRPr="00B34784">
        <w:t xml:space="preserve">=0, where </w:t>
      </w:r>
      <w:r w:rsidRPr="00B34784">
        <w:rPr>
          <w:i/>
        </w:rPr>
        <w:t>j</w:t>
      </w:r>
      <w:r w:rsidRPr="00B34784">
        <w:t xml:space="preserve">=0…(160/VIRP)-1 </w:t>
      </w:r>
    </w:p>
    <w:p w14:paraId="6CBD2D88" w14:textId="3088A70E" w:rsidR="00EA1E4E" w:rsidRPr="00B34784" w:rsidRDefault="00EA1E4E" w:rsidP="00EA1E4E">
      <w:pPr>
        <w:pStyle w:val="B2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lastRenderedPageBreak/>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lastRenderedPageBreak/>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lastRenderedPageBreak/>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lastRenderedPageBreak/>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lastRenderedPageBreak/>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lastRenderedPageBreak/>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lastRenderedPageBreak/>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lastRenderedPageBreak/>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lastRenderedPageBreak/>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4.45pt;height:14.55pt" o:ole="">
            <v:imagedata r:id="rId16" o:title=""/>
          </v:shape>
          <o:OLEObject Type="Embed" ProgID="Equation.3" ShapeID="_x0000_i1033" DrawAspect="Content" ObjectID="_1812544217" r:id="rId26"/>
        </w:object>
      </w:r>
      <w:r w:rsidRPr="00B34784">
        <w:t xml:space="preserve"> for the UL transmission is less than the length of one </w:t>
      </w:r>
      <w:proofErr w:type="gramStart"/>
      <w:r w:rsidRPr="00B34784">
        <w:t>slot;</w:t>
      </w:r>
      <w:proofErr w:type="gramEnd"/>
      <w:r w:rsidRPr="00B34784">
        <w:t xml:space="preserve">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lastRenderedPageBreak/>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lastRenderedPageBreak/>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F17C7A">
        <w:trPr>
          <w:cantSplit/>
          <w:tblHeader/>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lastRenderedPageBreak/>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F17C7A">
        <w:trPr>
          <w:cantSplit/>
          <w:tblHeader/>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lastRenderedPageBreak/>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17C7A">
        <w:trPr>
          <w:gridAfter w:val="1"/>
          <w:wAfter w:w="6" w:type="pct"/>
          <w:cantSplit/>
          <w:tblHeader/>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lastRenderedPageBreak/>
        <w:t>9.1.10.2</w:t>
      </w:r>
      <w:r w:rsidRPr="00B34784">
        <w:rPr>
          <w:lang w:eastAsia="zh-CN"/>
        </w:rPr>
        <w:tab/>
        <w:t>Priorities for MUSIM gaps</w:t>
      </w:r>
    </w:p>
    <w:p w14:paraId="0F23D0CE" w14:textId="28F34AAD" w:rsidR="00DC73E0" w:rsidRDefault="00DC73E0" w:rsidP="00DC73E0">
      <w:pPr>
        <w:rPr>
          <w:lang w:eastAsia="zh-CN"/>
        </w:rPr>
      </w:pPr>
      <w:r>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will be configured. Theconfigured priorities may differ from the priorities requested by the </w:t>
      </w:r>
      <w:r>
        <w:rPr>
          <w:rFonts w:hint="eastAsia"/>
          <w:lang w:eastAsia="zh-CN"/>
        </w:rPr>
        <w:t>UE</w:t>
      </w:r>
      <w:r>
        <w:rPr>
          <w:lang w:eastAsia="zh-CN"/>
        </w:rPr>
        <w:t>. The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34D07754" w14:textId="7FF44E07" w:rsidR="00DC73E0" w:rsidRDefault="00362B8B" w:rsidP="00362B8B">
      <w:pPr>
        <w:rPr>
          <w:lang w:eastAsia="zh-CN"/>
        </w:rPr>
      </w:pPr>
      <w:r w:rsidRPr="00E16287">
        <w:rPr>
          <w:lang w:eastAsia="zh-CN"/>
        </w:rPr>
        <w:t xml:space="preserve">Collisions between MUSIM gaps and measurement gaps </w:t>
      </w:r>
      <w:r w:rsidRPr="00E16287">
        <w:rPr>
          <w:szCs w:val="24"/>
          <w:lang w:val="en-US" w:eastAsia="ja-JP"/>
        </w:rPr>
        <w:t xml:space="preserve">configured via </w:t>
      </w:r>
      <w:r w:rsidRPr="0083756C">
        <w:rPr>
          <w:i/>
          <w:iCs/>
          <w:szCs w:val="24"/>
          <w:lang w:val="en-US" w:eastAsia="ja-JP"/>
        </w:rPr>
        <w:t>GapConfig-r17</w:t>
      </w:r>
      <w:r w:rsidRPr="00E16287">
        <w:rPr>
          <w:szCs w:val="24"/>
          <w:lang w:val="en-US" w:eastAsia="ja-JP"/>
        </w:rPr>
        <w:t xml:space="preserve"> with assigned priority but without </w:t>
      </w:r>
      <w:r w:rsidRPr="0083756C">
        <w:rPr>
          <w:i/>
          <w:iCs/>
          <w:szCs w:val="24"/>
          <w:lang w:val="en-US" w:eastAsia="ja-JP"/>
        </w:rPr>
        <w:t>preConfigInd-r17</w:t>
      </w:r>
      <w:r w:rsidRPr="00E16287">
        <w:rPr>
          <w:szCs w:val="24"/>
          <w:lang w:val="en-US" w:eastAsia="ja-JP"/>
        </w:rPr>
        <w:t xml:space="preserve"> or </w:t>
      </w:r>
      <w:r w:rsidRPr="0083756C">
        <w:rPr>
          <w:i/>
          <w:iCs/>
          <w:szCs w:val="24"/>
          <w:lang w:val="en-US" w:eastAsia="ja-JP"/>
        </w:rPr>
        <w:t>ncsgInd-r17</w:t>
      </w:r>
      <w:r w:rsidRPr="00E16287">
        <w:rPr>
          <w:szCs w:val="24"/>
          <w:lang w:val="en-US" w:eastAsia="ja-JP"/>
        </w:rPr>
        <w:t xml:space="preserve"> are</w:t>
      </w:r>
      <w:r w:rsidRPr="00E16287">
        <w:rPr>
          <w:lang w:eastAsia="zh-CN"/>
        </w:rPr>
        <w:t xml:space="preserve"> </w:t>
      </w:r>
      <w:r w:rsidR="00DC73E0">
        <w:rPr>
          <w:lang w:eastAsia="zh-CN"/>
        </w:rPr>
        <w:t>resolved</w:t>
      </w:r>
      <w:r w:rsidRPr="00E16287">
        <w:rPr>
          <w:lang w:eastAsia="zh-CN"/>
        </w:rPr>
        <w:t xml:space="preserve"> based on their assigned priorities</w:t>
      </w:r>
      <w:r w:rsidR="00DC73E0">
        <w:rPr>
          <w:lang w:eastAsia="zh-CN"/>
        </w:rPr>
        <w:t>:</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w:t>
      </w:r>
      <w:r w:rsidR="00362B8B" w:rsidRPr="00E16287">
        <w:rPr>
          <w:lang w:eastAsia="zh-CN"/>
        </w:rPr>
        <w:lastRenderedPageBreak/>
        <w:t xml:space="preserve">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4B941806" w14:textId="50C2EE2C" w:rsidR="00DC73E0" w:rsidRDefault="00362B8B" w:rsidP="00362B8B">
      <w:pPr>
        <w:spacing w:after="120"/>
        <w:jc w:val="both"/>
        <w:rPr>
          <w:szCs w:val="24"/>
          <w:lang w:val="en-US" w:eastAsia="ja-JP"/>
        </w:rPr>
      </w:pPr>
      <w:r w:rsidRPr="00E16287">
        <w:rPr>
          <w:lang w:eastAsia="zh-CN"/>
        </w:rPr>
        <w:t xml:space="preserve">Collisions between MUSIM gaps and measurement gaps </w:t>
      </w:r>
      <w:r w:rsidRPr="00E16287">
        <w:rPr>
          <w:szCs w:val="24"/>
          <w:lang w:eastAsia="zh-CN"/>
        </w:rPr>
        <w:t xml:space="preserve">configured via </w:t>
      </w:r>
      <w:r w:rsidRPr="0083756C">
        <w:rPr>
          <w:i/>
          <w:iCs/>
          <w:szCs w:val="24"/>
          <w:lang w:eastAsia="zh-CN"/>
        </w:rPr>
        <w:t>GapConfig</w:t>
      </w:r>
      <w:r w:rsidRPr="00E16287">
        <w:rPr>
          <w:szCs w:val="24"/>
          <w:lang w:eastAsia="zh-CN"/>
        </w:rPr>
        <w:t xml:space="preserve"> or configured </w:t>
      </w:r>
      <w:r w:rsidRPr="00E16287">
        <w:rPr>
          <w:szCs w:val="24"/>
          <w:lang w:val="en-US" w:eastAsia="ja-JP"/>
        </w:rPr>
        <w:t xml:space="preserve">via </w:t>
      </w:r>
      <w:r w:rsidRPr="0083756C">
        <w:rPr>
          <w:i/>
          <w:iCs/>
          <w:szCs w:val="24"/>
          <w:lang w:val="en-US" w:eastAsia="ja-JP"/>
        </w:rPr>
        <w:t>GapConfig-r17</w:t>
      </w:r>
      <w:r w:rsidRPr="00E16287">
        <w:rPr>
          <w:szCs w:val="24"/>
          <w:lang w:val="en-US" w:eastAsia="ja-JP"/>
        </w:rPr>
        <w:t xml:space="preserve"> without assigned priority are handled based on MGRP of the colliding gaps</w:t>
      </w:r>
      <w:r w:rsidR="00DC73E0">
        <w:rPr>
          <w:szCs w:val="24"/>
          <w:lang w:val="en-US" w:eastAsia="ja-JP"/>
        </w:rPr>
        <w:t>:</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lastRenderedPageBreak/>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Pr>
                <w:lang w:val="fr-FR"/>
              </w:rPr>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lastRenderedPageBreak/>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lastRenderedPageBreak/>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Pr>
                <w:lang w:val="fr-FR"/>
              </w:rPr>
              <w:t>RSCP, RSCPD</w:t>
            </w:r>
            <w:r>
              <w:rPr>
                <w:rFonts w:hint="eastAsia"/>
                <w:lang w:val="fr-FR"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Pr>
                <w:lang w:val="fr-FR"/>
              </w:rPr>
              <w:t>RSCP, RSCPD</w:t>
            </w:r>
            <w:r>
              <w:rPr>
                <w:rFonts w:hint="eastAsia"/>
                <w:lang w:val="fr-FR"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Pr>
                <w:rFonts w:cs="Arial"/>
                <w:lang w:val="fr-FR"/>
              </w:rPr>
              <w:t>Note 3:</w:t>
            </w:r>
            <w:r>
              <w:rPr>
                <w:rFonts w:cs="Arial"/>
                <w:lang w:val="fr-FR"/>
              </w:rPr>
              <w:tab/>
              <w:t xml:space="preserve">In Gap Combination Configuration Id #0, #1, #2, #6, #7, one FR can be configured with up to 2 NCSGs, regardless they are per-UE or per-FR configured. Otherwise, the gaps can only be configured as Gap(s) configured via </w:t>
            </w:r>
            <w:r>
              <w:rPr>
                <w:rFonts w:cs="Arial"/>
                <w:i/>
                <w:iCs/>
                <w:lang w:val="fr-FR"/>
              </w:rPr>
              <w:t>GapConfig</w:t>
            </w:r>
            <w:r>
              <w:rPr>
                <w:rFonts w:cs="Arial"/>
                <w:lang w:val="fr-FR"/>
              </w:rPr>
              <w:t xml:space="preserve"> without suffix</w:t>
            </w:r>
            <w:r>
              <w:rPr>
                <w:rFonts w:cs="Arial"/>
                <w:lang w:val="en-US" w:eastAsia="zh-CN"/>
              </w:rPr>
              <w:t xml:space="preserve"> or </w:t>
            </w:r>
            <w:r>
              <w:rPr>
                <w:rFonts w:cs="Arial"/>
                <w:lang w:val="fr-FR"/>
              </w:rPr>
              <w:t xml:space="preserve">Gap(s) configured via </w:t>
            </w:r>
            <w:r>
              <w:rPr>
                <w:rFonts w:cs="Arial"/>
                <w:i/>
                <w:iCs/>
                <w:lang w:val="fr-FR"/>
              </w:rPr>
              <w:t>GapConfig-r17</w:t>
            </w:r>
            <w:r>
              <w:rPr>
                <w:rFonts w:cs="Arial"/>
                <w:lang w:val="fr-FR"/>
              </w:rPr>
              <w:t xml:space="preserve"> without </w:t>
            </w:r>
            <w:r>
              <w:rPr>
                <w:rFonts w:cs="Arial"/>
                <w:i/>
                <w:iCs/>
                <w:lang w:val="fr-FR"/>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lastRenderedPageBreak/>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w:t>
      </w:r>
      <w:r w:rsidRPr="00B34784">
        <w:lastRenderedPageBreak/>
        <w:t xml:space="preserve">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17C7A">
        <w:trPr>
          <w:cantSplit/>
          <w:tblHeader/>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lastRenderedPageBreak/>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F17C7A">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45pt;height:129pt" o:ole="">
            <v:imagedata r:id="rId8" o:title=""/>
          </v:shape>
          <o:OLEObject Type="Embed" ProgID="Visio.Drawing.11" ShapeID="_x0000_i1034" DrawAspect="Content" ObjectID="_1812544218"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45pt;height:129pt" o:ole="">
            <v:imagedata r:id="rId10" o:title=""/>
          </v:shape>
          <o:OLEObject Type="Embed" ProgID="Visio.Drawing.11" ShapeID="_x0000_i1035" DrawAspect="Content" ObjectID="_1812544219"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0.75pt;height:14.55pt" o:ole="">
            <v:imagedata r:id="rId16" o:title=""/>
          </v:shape>
          <o:OLEObject Type="Embed" ProgID="Equation.3" ShapeID="_x0000_i1036" DrawAspect="Content" ObjectID="_1812544220" r:id="rId29"/>
        </w:object>
      </w:r>
      <w:r w:rsidRPr="00B34784">
        <w:t xml:space="preserve"> for the UL transmission is less than the length of one </w:t>
      </w:r>
      <w:proofErr w:type="gramStart"/>
      <w:r w:rsidRPr="00B34784">
        <w:t>slot;</w:t>
      </w:r>
      <w:proofErr w:type="gramEnd"/>
      <w:r w:rsidRPr="00B34784">
        <w:t xml:space="preserve">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B34784" w:rsidRDefault="00C7503D" w:rsidP="00C7503D">
      <w:pPr>
        <w:pStyle w:val="EQ"/>
        <w:rPr>
          <w:noProof w:val="0"/>
        </w:rPr>
      </w:pPr>
      <w:r w:rsidRPr="00B34784">
        <w:rPr>
          <w:noProof w:val="0"/>
        </w:rPr>
        <w:tab/>
        <w:t>N</w:t>
      </w:r>
      <w:r w:rsidRPr="00B34784">
        <w:rPr>
          <w:noProof w:val="0"/>
          <w:vertAlign w:val="subscript"/>
        </w:rPr>
        <w:t>freq, SA, RedCap</w:t>
      </w:r>
      <w:r w:rsidRPr="00B34784">
        <w:rPr>
          <w:noProof w:val="0"/>
        </w:rPr>
        <w:t xml:space="preserve"> = N</w:t>
      </w:r>
      <w:r w:rsidRPr="00B34784">
        <w:rPr>
          <w:noProof w:val="0"/>
          <w:vertAlign w:val="subscript"/>
        </w:rPr>
        <w:t>freq, SA, NR, RedCap</w:t>
      </w:r>
      <w:r w:rsidRPr="00B34784">
        <w:rPr>
          <w:noProof w:val="0"/>
        </w:rPr>
        <w:t xml:space="preserve"> + N</w:t>
      </w:r>
      <w:r w:rsidRPr="00B34784">
        <w:rPr>
          <w:noProof w:val="0"/>
          <w:vertAlign w:val="subscript"/>
        </w:rPr>
        <w:t xml:space="preserve">freq, SA, E-UTRA, RedCap </w:t>
      </w:r>
      <w:r w:rsidRPr="00B34784">
        <w:rPr>
          <w:noProof w:val="0"/>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65pt;height:15pt" o:ole="">
            <v:imagedata r:id="rId30" o:title=""/>
          </v:shape>
          <o:OLEObject Type="Embed" ProgID="Equation.3" ShapeID="_x0000_i1037" DrawAspect="Content" ObjectID="_1812544221" r:id="rId31"/>
        </w:object>
      </w:r>
      <w:r w:rsidRPr="00B34784">
        <w:t xml:space="preserve">, </w:t>
      </w:r>
      <w:proofErr w:type="gramStart"/>
      <w:r w:rsidRPr="00B34784">
        <w:t>where</w:t>
      </w:r>
      <w:proofErr w:type="gramEnd"/>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0.75pt;height:14.55pt" o:ole="">
            <v:imagedata r:id="rId32" o:title=""/>
          </v:shape>
          <o:OLEObject Type="Embed" ProgID="Equation.3" ShapeID="_x0000_i1038" DrawAspect="Content" ObjectID="_1812544222"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4pt;height:15pt" o:ole="">
            <v:imagedata r:id="rId34" o:title=""/>
          </v:shape>
          <o:OLEObject Type="Embed" ProgID="Equation.3" ShapeID="_x0000_i1039" DrawAspect="Content" ObjectID="_1812544223"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17C7A">
        <w:trPr>
          <w:cantSplit/>
          <w:tblHeader/>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45pt;height:129pt" o:ole="">
            <v:imagedata r:id="rId8" o:title=""/>
          </v:shape>
          <o:OLEObject Type="Embed" ProgID="Visio.Drawing.11" ShapeID="_x0000_i1040" DrawAspect="Content" ObjectID="_1812544224"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45pt;height:129pt" o:ole="">
            <v:imagedata r:id="rId10" o:title=""/>
          </v:shape>
          <o:OLEObject Type="Embed" ProgID="Visio.Drawing.11" ShapeID="_x0000_i1041" DrawAspect="Content" ObjectID="_1812544225"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2A81B574"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B34784" w:rsidRDefault="00866FB3" w:rsidP="00803F00">
            <w:pPr>
              <w:pStyle w:val="TAC"/>
              <w:rPr>
                <w:snapToGrid w:val="0"/>
              </w:rPr>
            </w:pPr>
            <w:r w:rsidRPr="00B34784">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B34784" w:rsidRDefault="00866FB3" w:rsidP="00803F00">
            <w:pPr>
              <w:pStyle w:val="TAC"/>
              <w:rPr>
                <w:snapToGrid w:val="0"/>
              </w:rPr>
            </w:pPr>
            <w:r w:rsidRPr="00B34784">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73FCB907"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7099E98B" w14:textId="77777777" w:rsidR="00637999" w:rsidRPr="00B34784" w:rsidRDefault="00637999" w:rsidP="00637999">
      <w:r w:rsidRPr="00B34784">
        <w:t xml:space="preserve">For UE configured with the SA operation, when monitoring of multiple </w:t>
      </w:r>
      <w:r w:rsidRPr="00B34784">
        <w:rPr>
          <w:lang w:eastAsia="zh-CN"/>
        </w:rPr>
        <w:t>intra-frequency and</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BA16F6F" w14:textId="77777777" w:rsidR="00637999" w:rsidRPr="00B34784" w:rsidRDefault="00637999" w:rsidP="00637999">
      <w:pPr>
        <w:ind w:left="568" w:hanging="284"/>
      </w:pPr>
      <w:r w:rsidRPr="00B34784">
        <w:t>-</w:t>
      </w:r>
      <w:r w:rsidRPr="00B34784">
        <w:tab/>
        <w:t>a measurement object with SSB</w:t>
      </w:r>
      <w:r w:rsidRPr="00B34784" w:rsidDel="009571A0">
        <w:t xml:space="preserve"> </w:t>
      </w:r>
      <w:r w:rsidRPr="00B34784">
        <w:t>based measurement,</w:t>
      </w:r>
    </w:p>
    <w:p w14:paraId="5B3CCB91" w14:textId="28DBCEAD" w:rsidR="00637999" w:rsidRPr="00B34784" w:rsidRDefault="001D0B38" w:rsidP="00637999">
      <w:r w:rsidRPr="00E16287">
        <w:rPr>
          <w:lang w:eastAsia="en-GB"/>
        </w:rPr>
        <w:t>can be associated to one or two measurement gap pattern</w:t>
      </w:r>
      <w:r>
        <w:rPr>
          <w:lang w:eastAsia="en-GB"/>
        </w:rPr>
        <w:t>(s)</w:t>
      </w:r>
      <w:r w:rsidRPr="00E16287">
        <w:rPr>
          <w:lang w:eastAsia="en-GB"/>
        </w:rPr>
        <w:t xml:space="preserve"> provided the network configures the concurrent measurement gap patterns.</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65pt;height:15pt" o:ole="">
            <v:imagedata r:id="rId40" o:title=""/>
          </v:shape>
          <o:OLEObject Type="Embed" ProgID="Equation.3" ShapeID="_x0000_i1042" DrawAspect="Content" ObjectID="_1812544226" r:id="rId41"/>
        </w:object>
      </w:r>
      <w:r w:rsidRPr="00B34784">
        <w:t xml:space="preserve"> for the UL transmission is less than the length of one </w:t>
      </w:r>
      <w:proofErr w:type="gramStart"/>
      <w:r w:rsidRPr="00B34784">
        <w:t>slot;</w:t>
      </w:r>
      <w:proofErr w:type="gramEnd"/>
      <w:r w:rsidRPr="00B34784">
        <w:t xml:space="preserve">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2.8pt;height:14.55pt" o:ole="">
            <v:imagedata r:id="rId20" o:title=""/>
          </v:shape>
          <o:OLEObject Type="Embed" ProgID="Equation.3" ShapeID="_x0000_i1043" DrawAspect="Content" ObjectID="_1812544227"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4DD378CD" w14:textId="1FD4C658" w:rsidR="00C83E2A" w:rsidRPr="00B34784" w:rsidRDefault="00EF6123" w:rsidP="00C83E2A">
      <w:pPr>
        <w:rPr>
          <w:rFonts w:eastAsiaTheme="minorEastAsia"/>
        </w:rPr>
      </w:pPr>
      <w:r w:rsidRPr="00B34784">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2D6764F5" w:rsidR="00DB7325" w:rsidRPr="00B34784" w:rsidRDefault="00967CF8" w:rsidP="00967CF8">
      <w:pPr>
        <w:pStyle w:val="Heading4"/>
      </w:pPr>
      <w:r w:rsidRPr="00B34784">
        <w:t>9.2.5.1</w:t>
      </w:r>
      <w:r w:rsidR="00DB7325" w:rsidRPr="00B34784">
        <w:tab/>
      </w:r>
      <w:r w:rsidR="00590A80">
        <w:t>Intra</w:t>
      </w:r>
      <w:r w:rsidR="00590A80">
        <w:rPr>
          <w:rFonts w:eastAsia="SimSun" w:hint="eastAsia"/>
          <w:lang w:val="en-US" w:eastAsia="zh-CN"/>
        </w:rPr>
        <w:t>-</w:t>
      </w:r>
      <w:r w:rsidR="00590A80">
        <w:t>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 xml:space="preserve">1 for FR1 and </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 xml:space="preserve">2 for FR2. For UE </w:t>
      </w:r>
      <w:r w:rsidRPr="00E16287">
        <w:rPr>
          <w:lang w:val="fr-FR" w:eastAsia="en-GB"/>
        </w:rPr>
        <w:t>indica</w:t>
      </w:r>
      <w:r w:rsidRPr="00E16287">
        <w:rPr>
          <w:lang w:eastAsia="en-GB"/>
        </w:rPr>
        <w:t xml:space="preserve">ting </w:t>
      </w:r>
      <w:r w:rsidRPr="00E16287">
        <w:rPr>
          <w:i/>
          <w:iCs/>
          <w:lang w:val="fr-FR"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17 for FR1 and</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18 for FR2.</w:t>
      </w:r>
    </w:p>
    <w:p w14:paraId="615EF3AA" w14:textId="6B960B43" w:rsidR="000E633A" w:rsidRPr="00B34784" w:rsidRDefault="00663A4D"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w:t>
      </w:r>
      <w:r>
        <w:rPr>
          <w:lang w:eastAsia="en-GB"/>
        </w:rPr>
        <w:t xml:space="preserve">CC with </w:t>
      </w:r>
      <w:r w:rsidRPr="00E16287">
        <w:rPr>
          <w:lang w:eastAsia="en-GB"/>
        </w:rPr>
        <w:t>deactivated SCell) or 9.2.5.1-5 (</w:t>
      </w:r>
      <w:r>
        <w:rPr>
          <w:lang w:eastAsia="en-GB"/>
        </w:rPr>
        <w:t xml:space="preserve">CC with </w:t>
      </w:r>
      <w:r w:rsidRPr="00E16287">
        <w:rPr>
          <w:lang w:eastAsia="en-GB"/>
        </w:rPr>
        <w:t>deactivated SCell) or 9.2.5.1-9 (</w:t>
      </w:r>
      <w:r>
        <w:rPr>
          <w:lang w:eastAsia="en-GB"/>
        </w:rPr>
        <w:t xml:space="preserve">CC with </w:t>
      </w:r>
      <w:r w:rsidRPr="00E16287">
        <w:rPr>
          <w:lang w:eastAsia="en-GB"/>
        </w:rPr>
        <w:t>deactivated SCell) or 9.2.5.1-11 or 9.2.5.1-12 (</w:t>
      </w:r>
      <w:r>
        <w:rPr>
          <w:lang w:eastAsia="en-GB"/>
        </w:rPr>
        <w:t xml:space="preserve">CC </w:t>
      </w:r>
      <w:r w:rsidRPr="00407904">
        <w:rPr>
          <w:lang w:eastAsia="en-GB"/>
        </w:rPr>
        <w:t>with deactivated PSCell) or 9.2.5.1-13 (CC with deactivated PSCell</w:t>
      </w:r>
      <w:r w:rsidRPr="00E16287">
        <w:rPr>
          <w:lang w:eastAsia="en-GB"/>
        </w:rPr>
        <w:t>).</w:t>
      </w:r>
    </w:p>
    <w:p w14:paraId="4419D7BA" w14:textId="7279DFE9" w:rsidR="00423B5C" w:rsidRDefault="000E633A" w:rsidP="00423B5C">
      <w:pPr>
        <w:pStyle w:val="B10"/>
      </w:pPr>
      <w:r w:rsidRPr="00B34784">
        <w:tab/>
        <w:t>T</w:t>
      </w:r>
      <w:r w:rsidRPr="00B34784">
        <w:rPr>
          <w:vertAlign w:val="subscript"/>
        </w:rPr>
        <w:t>SSB_time_index_intra</w:t>
      </w:r>
      <w:r w:rsidRPr="00B34784">
        <w:t xml:space="preserve">: it is the </w:t>
      </w:r>
      <w:proofErr w:type="gramStart"/>
      <w:r w:rsidRPr="00B34784">
        <w:t>time period</w:t>
      </w:r>
      <w:proofErr w:type="gramEnd"/>
      <w:r w:rsidRPr="00B34784">
        <w:t xml:space="preserve"> used to acquire the index of the SSB being measured </w:t>
      </w:r>
    </w:p>
    <w:p w14:paraId="6706E6FC" w14:textId="0ED83787" w:rsidR="00590A80" w:rsidRPr="00B34784" w:rsidRDefault="00590A80" w:rsidP="00423B5C">
      <w:pPr>
        <w:pStyle w:val="B10"/>
      </w:pPr>
      <w:r>
        <w:rPr>
          <w:lang w:val="fr-FR" w:eastAsia="en-GB"/>
        </w:rPr>
        <w:t>-</w:t>
      </w:r>
      <w:r>
        <w:rPr>
          <w:lang w:val="fr-FR"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w:t>
      </w:r>
      <w:r>
        <w:rPr>
          <w:rFonts w:eastAsia="SimSun" w:hint="eastAsia"/>
          <w:vertAlign w:val="subscript"/>
          <w:lang w:val="en-US" w:eastAsia="zh-CN"/>
        </w:rPr>
        <w:t>h</w:t>
      </w:r>
      <w:r>
        <w:rPr>
          <w:vertAlign w:val="subscript"/>
          <w:lang w:val="fr-FR" w:eastAsia="en-GB"/>
        </w:rPr>
        <w:t>z</w:t>
      </w:r>
      <w:r>
        <w:rPr>
          <w:vertAlign w:val="subscript"/>
          <w:lang w:val="en-US" w:eastAsia="zh-CN"/>
        </w:rPr>
        <w:t xml:space="preserve"> </w:t>
      </w:r>
      <w:r>
        <w:rPr>
          <w:lang w:val="en-US" w:eastAsia="zh-CN"/>
        </w:rPr>
        <w:t xml:space="preserve">is </w:t>
      </w:r>
      <w:r>
        <w:rPr>
          <w:lang w:val="fr-FR" w:eastAsia="en-GB"/>
        </w:rPr>
        <w:t>given in table 9.2.5.1-2</w:t>
      </w:r>
      <w:r>
        <w:rPr>
          <w:rFonts w:eastAsia="SimSun" w:hint="eastAsia"/>
          <w:lang w:val="en-US" w:eastAsia="zh-CN"/>
        </w:rPr>
        <w:t>3</w:t>
      </w:r>
      <w:r>
        <w:rPr>
          <w:lang w:eastAsia="en-GB"/>
        </w:rPr>
        <w:t>.</w:t>
      </w:r>
    </w:p>
    <w:p w14:paraId="6739D281" w14:textId="29FC92A5" w:rsidR="0064420B" w:rsidRDefault="00C70DDB" w:rsidP="0064420B">
      <w:pPr>
        <w:ind w:left="568" w:hanging="284"/>
      </w:pPr>
      <w:r w:rsidRPr="00B34784">
        <w:t>-</w:t>
      </w:r>
      <w:r w:rsidRPr="00B34784">
        <w:tab/>
        <w:t xml:space="preserve">For UE indicating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6790F247" w14:textId="0D08120B" w:rsidR="00D35E2F" w:rsidRPr="00B34784" w:rsidRDefault="00483794" w:rsidP="0064420B">
      <w:pPr>
        <w:ind w:left="568" w:hanging="284"/>
      </w:pPr>
      <w:r w:rsidRPr="00BF5A24">
        <w:rPr>
          <w:lang w:val="fr-FR" w:eastAsia="en-GB"/>
        </w:rPr>
        <w:t>-</w:t>
      </w:r>
      <w:r w:rsidRPr="00BF5A24">
        <w:rPr>
          <w:lang w:val="fr-FR" w:eastAsia="en-GB"/>
        </w:rPr>
        <w:tab/>
        <w:t xml:space="preserve">For </w:t>
      </w:r>
      <w:r w:rsidRPr="00BF5A24">
        <w:rPr>
          <w:lang w:eastAsia="en-GB"/>
        </w:rPr>
        <w:t xml:space="preserve">UE indicating </w:t>
      </w:r>
      <w:r w:rsidRPr="00BF5A24">
        <w:rPr>
          <w:i/>
          <w:iCs/>
          <w:lang w:eastAsia="en-GB"/>
        </w:rPr>
        <w:t>support3MHz-ChannelBW-Symmetric-r18</w:t>
      </w:r>
      <w:r w:rsidRPr="00BF5A24">
        <w:rPr>
          <w:lang w:eastAsia="en-GB"/>
        </w:rPr>
        <w:t xml:space="preserve"> and configured to perform measurements on either a deactivated SCell or a deactivated PSCell with 12PRB SSB in FR1, </w:t>
      </w:r>
      <w:r w:rsidRPr="00BF5A24">
        <w:rPr>
          <w:lang w:val="fr-FR" w:eastAsia="en-GB"/>
        </w:rPr>
        <w:t>T</w:t>
      </w:r>
      <w:r w:rsidRPr="00BF5A24">
        <w:rPr>
          <w:vertAlign w:val="subscript"/>
          <w:lang w:val="fr-FR" w:eastAsia="en-GB"/>
        </w:rPr>
        <w:t>SSB_time_index_intra_less_than_5MHz</w:t>
      </w:r>
      <w:r w:rsidRPr="00BF5A24">
        <w:rPr>
          <w:vertAlign w:val="subscript"/>
          <w:lang w:val="en-US" w:eastAsia="zh-CN"/>
        </w:rPr>
        <w:t xml:space="preserve"> </w:t>
      </w:r>
      <w:r w:rsidRPr="00BF5A24">
        <w:rPr>
          <w:lang w:val="en-US" w:eastAsia="zh-CN"/>
        </w:rPr>
        <w:t xml:space="preserve">is </w:t>
      </w:r>
      <w:r w:rsidRPr="00BF5A24">
        <w:rPr>
          <w:lang w:val="fr-FR" w:eastAsia="en-GB"/>
        </w:rPr>
        <w:t>given in table 9.2.5.1-24 (deactivated SCell)</w:t>
      </w:r>
      <w:r>
        <w:rPr>
          <w:lang w:val="fr-FR" w:eastAsia="en-GB"/>
        </w:rPr>
        <w:t xml:space="preserve">, </w:t>
      </w:r>
      <w:r w:rsidRPr="00D36862">
        <w:rPr>
          <w:rFonts w:eastAsia="SimSun"/>
          <w:lang w:val="fr-FR" w:eastAsia="en-GB"/>
        </w:rPr>
        <w:t>table 9.2.5.1-24</w:t>
      </w:r>
      <w:r>
        <w:rPr>
          <w:rFonts w:eastAsia="SimSun"/>
          <w:lang w:val="fr-FR" w:eastAsia="en-GB"/>
        </w:rPr>
        <w:t xml:space="preserve">a </w:t>
      </w:r>
      <w:r w:rsidRPr="00D36862">
        <w:rPr>
          <w:rFonts w:eastAsia="SimSun"/>
          <w:lang w:val="fr-FR" w:eastAsia="en-GB"/>
        </w:rPr>
        <w:t>(deactivated SCell</w:t>
      </w:r>
      <w:r>
        <w:rPr>
          <w:rFonts w:eastAsia="SimSun"/>
          <w:lang w:val="fr-FR" w:eastAsia="en-GB"/>
        </w:rPr>
        <w:t xml:space="preserve"> with </w:t>
      </w:r>
      <w:r w:rsidRPr="00311E30">
        <w:rPr>
          <w:rFonts w:eastAsia="SimSun"/>
          <w:i/>
          <w:lang w:val="fr-FR" w:eastAsia="en-GB"/>
        </w:rPr>
        <w:t>highSpeedMeasCA-Scell-r17</w:t>
      </w:r>
      <w:proofErr w:type="gramStart"/>
      <w:r w:rsidRPr="00D36862">
        <w:rPr>
          <w:rFonts w:eastAsia="SimSun"/>
          <w:lang w:val="fr-FR" w:eastAsia="en-GB"/>
        </w:rPr>
        <w:t>)</w:t>
      </w:r>
      <w:r>
        <w:rPr>
          <w:rFonts w:eastAsia="SimSun"/>
          <w:lang w:val="fr-FR" w:eastAsia="en-GB"/>
        </w:rPr>
        <w:t xml:space="preserve"> </w:t>
      </w:r>
      <w:r w:rsidRPr="00BF5A24">
        <w:rPr>
          <w:lang w:val="fr-FR" w:eastAsia="en-GB"/>
        </w:rPr>
        <w:t xml:space="preserve"> or</w:t>
      </w:r>
      <w:proofErr w:type="gramEnd"/>
      <w:r w:rsidRPr="00BF5A24">
        <w:rPr>
          <w:lang w:val="fr-FR" w:eastAsia="en-GB"/>
        </w:rPr>
        <w:t xml:space="preserve"> in table 9.2.5.1-25 (deactivated PSCell)</w:t>
      </w:r>
      <w:r w:rsidRPr="00BF5A24">
        <w:rPr>
          <w:lang w:eastAsia="en-GB"/>
        </w:rPr>
        <w:t>.</w:t>
      </w:r>
    </w:p>
    <w:p w14:paraId="1F713216" w14:textId="4F186BA1"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1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2 for FR2. For UE </w:t>
      </w:r>
      <w:r w:rsidRPr="00E16287">
        <w:rPr>
          <w:lang w:val="fr-FR" w:eastAsia="en-GB"/>
        </w:rPr>
        <w:t>indicat</w:t>
      </w:r>
      <w:r w:rsidRPr="00E16287">
        <w:rPr>
          <w:lang w:eastAsia="en-GB"/>
        </w:rPr>
        <w:t xml:space="preserve">ing </w:t>
      </w:r>
      <w:r w:rsidRPr="00E16287">
        <w:rPr>
          <w:i/>
          <w:iCs/>
          <w:lang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9.2.5.2-</w:t>
      </w:r>
      <w:r w:rsidRPr="00E16287">
        <w:rPr>
          <w:lang w:eastAsia="en-GB"/>
        </w:rPr>
        <w:t xml:space="preserve">10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54D1469A"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w:t>
      </w:r>
      <w:r>
        <w:rPr>
          <w:lang w:eastAsia="en-GB"/>
        </w:rPr>
        <w:t xml:space="preserve">CC with </w:t>
      </w:r>
      <w:r w:rsidRPr="00E16287">
        <w:rPr>
          <w:lang w:eastAsia="en-GB"/>
        </w:rPr>
        <w:t>deactivated SCell), 9.2.5.2-4</w:t>
      </w:r>
      <w:r>
        <w:rPr>
          <w:lang w:eastAsia="en-GB"/>
        </w:rPr>
        <w:t xml:space="preserve"> </w:t>
      </w:r>
      <w:r w:rsidRPr="00E16287">
        <w:rPr>
          <w:lang w:eastAsia="en-GB"/>
        </w:rPr>
        <w:t>(</w:t>
      </w:r>
      <w:r>
        <w:rPr>
          <w:lang w:eastAsia="en-GB"/>
        </w:rPr>
        <w:t xml:space="preserve">CC with </w:t>
      </w:r>
      <w:r w:rsidRPr="00E16287">
        <w:rPr>
          <w:lang w:eastAsia="en-GB"/>
        </w:rPr>
        <w:t>deactivated SCell), 9.2.5.2-5 or 9.2.5.2-6</w:t>
      </w:r>
      <w:r>
        <w:rPr>
          <w:lang w:eastAsia="en-GB"/>
        </w:rPr>
        <w:t xml:space="preserve"> </w:t>
      </w:r>
      <w:r w:rsidRPr="00E16287">
        <w:rPr>
          <w:lang w:eastAsia="en-GB"/>
        </w:rPr>
        <w:t>(</w:t>
      </w:r>
      <w:r>
        <w:rPr>
          <w:lang w:eastAsia="en-GB"/>
        </w:rPr>
        <w:t xml:space="preserve">CC with </w:t>
      </w:r>
      <w:r w:rsidRPr="00E16287">
        <w:rPr>
          <w:lang w:eastAsia="en-GB"/>
        </w:rPr>
        <w:t>deactivated SCell), 9.2.5.2-8</w:t>
      </w:r>
      <w:r>
        <w:rPr>
          <w:lang w:eastAsia="en-GB"/>
        </w:rPr>
        <w:t xml:space="preserve"> </w:t>
      </w:r>
      <w:r w:rsidRPr="00E16287">
        <w:rPr>
          <w:lang w:eastAsia="en-GB"/>
        </w:rPr>
        <w:t>(</w:t>
      </w:r>
      <w:r>
        <w:rPr>
          <w:lang w:eastAsia="en-GB"/>
        </w:rPr>
        <w:t xml:space="preserve">CC with </w:t>
      </w:r>
      <w:r w:rsidRPr="00407904">
        <w:rPr>
          <w:lang w:eastAsia="en-GB"/>
        </w:rPr>
        <w:t>deactivated PSCell) or 9.2.5.2-9 (CC with 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no-gap-with-interruption</w:t>
      </w:r>
      <w:r w:rsidRPr="00E16287">
        <w:rPr>
          <w:lang w:val="fr-FR"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 or partially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no-gap-no-interruption</w:t>
      </w:r>
      <w:r w:rsidRPr="00E16287">
        <w:rPr>
          <w:lang w:val="en-US" w:eastAsia="zh-CN"/>
        </w:rPr>
        <w:t xml:space="preserve">, </w:t>
      </w:r>
      <w:r w:rsidRPr="00E16287">
        <w:rPr>
          <w:lang w:val="fr-FR"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B34784"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B34784" w:rsidRDefault="00E30C80" w:rsidP="00E30C80">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B34784" w:rsidRDefault="00E30C80" w:rsidP="0030528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7B8E551D"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64D00C5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1C76A6D9"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3063E0A5"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02ADF1FC"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8B7D0A5"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ECC146B"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06383BD8"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B34784" w:rsidRDefault="005069C4" w:rsidP="00096374">
            <w:pPr>
              <w:pStyle w:val="TAC"/>
              <w:rPr>
                <w:b/>
              </w:rPr>
            </w:pPr>
            <w:r w:rsidRPr="00B34784">
              <w:t>5</w:t>
            </w:r>
            <w:r w:rsidR="003E7C13">
              <w:t xml:space="preserve"> </w:t>
            </w:r>
            <w:r w:rsidRPr="00B34784">
              <w:t>x</w:t>
            </w:r>
            <w:r w:rsidR="003E7C13">
              <w:t xml:space="preserve"> </w:t>
            </w:r>
            <w:r w:rsidRPr="00B34784">
              <w:t>[</w:t>
            </w:r>
            <w:r w:rsidRPr="00B34784">
              <w:rPr>
                <w:rFonts w:hint="eastAsia"/>
                <w:lang w:eastAsia="zh-CN"/>
              </w:rPr>
              <w:t>DRX</w:t>
            </w:r>
            <w:r w:rsidR="003E7C13">
              <w:rPr>
                <w:rFonts w:hint="eastAsia"/>
                <w:lang w:eastAsia="zh-CN"/>
              </w:rPr>
              <w:t xml:space="preserve"> </w:t>
            </w:r>
            <w:r w:rsidRPr="00B34784">
              <w:rPr>
                <w:rFonts w:hint="eastAsia"/>
                <w:lang w:eastAsia="zh-CN"/>
              </w:rPr>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E16287">
              <w:rPr>
                <w:rFonts w:cs="Arial"/>
                <w:lang w:val="fr-FR" w:eastAsia="en-GB"/>
              </w:rPr>
              <w:t>NOTE 5:</w:t>
            </w:r>
            <w:r w:rsidRPr="00E16287">
              <w:rPr>
                <w:rFonts w:cs="Arial"/>
                <w:lang w:val="fr-FR" w:eastAsia="en-GB"/>
              </w:rPr>
              <w:tab/>
            </w:r>
            <w:r w:rsidRPr="00E16287">
              <w:rPr>
                <w:rFonts w:cs="Arial"/>
                <w:lang w:val="en-US" w:eastAsia="zh-CN"/>
              </w:rPr>
              <w:t>R</w:t>
            </w:r>
            <w:r w:rsidRPr="00E16287">
              <w:rPr>
                <w:rFonts w:cs="Arial"/>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rFonts w:cs="Arial"/>
                <w:lang w:val="fr-FR"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E16287">
              <w:rPr>
                <w:lang w:val="fr-FR" w:eastAsia="en-GB"/>
              </w:rPr>
              <w:t>NOTE 3:</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B34784" w:rsidRDefault="00096374" w:rsidP="00096374">
            <w:pPr>
              <w:pStyle w:val="TAC"/>
              <w:rPr>
                <w:b/>
              </w:rPr>
            </w:pPr>
            <w:r w:rsidRPr="00B34784">
              <w:t>3</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E16287">
              <w:rPr>
                <w:lang w:val="fr-FR" w:eastAsia="en-GB"/>
              </w:rPr>
              <w:t>NOTE 5:</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6FF04244" w14:textId="2F9D5256" w:rsidR="00CC495F" w:rsidRPr="00B34784" w:rsidRDefault="00CC495F" w:rsidP="00CC495F">
      <w:pPr>
        <w:pStyle w:val="TH"/>
        <w:rPr>
          <w:rFonts w:eastAsia="SimSun"/>
        </w:rPr>
      </w:pPr>
      <w:r w:rsidRPr="00B34784">
        <w:t>Table 9.2.5.1-</w:t>
      </w:r>
      <w:r w:rsidRPr="00B34784">
        <w:rPr>
          <w:lang w:eastAsia="zh-CN"/>
        </w:rPr>
        <w:t>23</w:t>
      </w:r>
      <w:r w:rsidRPr="00B34784">
        <w:rPr>
          <w:rFonts w:eastAsia="SimSun"/>
        </w:rPr>
        <w:t xml:space="preserve">: </w:t>
      </w:r>
      <w:r w:rsidR="00BA436D" w:rsidRPr="00B34784">
        <w:rPr>
          <w:rFonts w:eastAsia="SimSun"/>
        </w:rPr>
        <w:t xml:space="preserve">Time period for time index detection for a UE operating on a target cell with 12 PRB SSB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D35E2F"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D35E2F" w:rsidRPr="00B34784" w:rsidRDefault="00D35E2F" w:rsidP="00D35E2F">
            <w:pPr>
              <w:pStyle w:val="TAC"/>
              <w:rPr>
                <w:rFonts w:eastAsia="SimSun"/>
              </w:rPr>
            </w:pPr>
            <w:r w:rsidRPr="00B34784">
              <w:rPr>
                <w:rFonts w:eastAsia="SimSun"/>
              </w:rPr>
              <w:t>No</w:t>
            </w:r>
            <w:r>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7BAA2E03" w:rsidR="00D35E2F" w:rsidRPr="00B34784" w:rsidRDefault="00D35E2F" w:rsidP="00D35E2F">
            <w:pPr>
              <w:pStyle w:val="TAC"/>
              <w:rPr>
                <w:rFonts w:eastAsia="SimSun"/>
              </w:rPr>
            </w:pPr>
            <w:r>
              <w:rPr>
                <w:lang w:eastAsia="en-GB"/>
              </w:rPr>
              <w:t xml:space="preserve">max(120ms, ceil(7 x Kp) x SMTC period) </w:t>
            </w:r>
            <w:r>
              <w:rPr>
                <w:rFonts w:cs="Arial"/>
                <w:sz w:val="16"/>
                <w:lang w:val="ru-RU" w:eastAsia="en-GB"/>
              </w:rPr>
              <w:t>x CSSF</w:t>
            </w:r>
            <w:r>
              <w:rPr>
                <w:rFonts w:cs="Arial"/>
                <w:sz w:val="16"/>
                <w:vertAlign w:val="subscript"/>
                <w:lang w:val="ru-RU" w:eastAsia="en-GB"/>
              </w:rPr>
              <w:t>intra</w:t>
            </w:r>
          </w:p>
        </w:tc>
      </w:tr>
      <w:tr w:rsidR="00D35E2F"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D35E2F" w:rsidRPr="00B34784" w:rsidRDefault="00D35E2F" w:rsidP="00D35E2F">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7A313021" w:rsidR="00D35E2F" w:rsidRPr="00B34784" w:rsidRDefault="00D35E2F" w:rsidP="00D35E2F">
            <w:pPr>
              <w:pStyle w:val="TAC"/>
              <w:rPr>
                <w:rFonts w:eastAsia="SimSun"/>
                <w:b/>
              </w:rPr>
            </w:pPr>
            <w:r>
              <w:rPr>
                <w:lang w:eastAsia="en-GB"/>
              </w:rPr>
              <w:t xml:space="preserve">max(120ms, ceil(M2 x 7 x Kp) x max(SMTC period,DRX cycle)) </w:t>
            </w:r>
            <w:r>
              <w:rPr>
                <w:rFonts w:cs="Arial"/>
                <w:sz w:val="16"/>
                <w:lang w:val="ru-RU" w:eastAsia="en-GB"/>
              </w:rPr>
              <w:t>x CSSF</w:t>
            </w:r>
            <w:r>
              <w:rPr>
                <w:rFonts w:cs="Arial"/>
                <w:sz w:val="16"/>
                <w:vertAlign w:val="subscript"/>
                <w:lang w:val="ru-RU" w:eastAsia="en-GB"/>
              </w:rPr>
              <w:t>intra</w:t>
            </w:r>
          </w:p>
        </w:tc>
      </w:tr>
      <w:tr w:rsidR="00D35E2F" w:rsidRPr="00B34784"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D35E2F" w:rsidRPr="00B34784" w:rsidRDefault="00D35E2F" w:rsidP="00D35E2F">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29A279FF" w:rsidR="00D35E2F" w:rsidRPr="00B34784" w:rsidRDefault="00D35E2F" w:rsidP="00D35E2F">
            <w:pPr>
              <w:pStyle w:val="TAC"/>
              <w:rPr>
                <w:rFonts w:eastAsia="SimSun"/>
                <w:b/>
              </w:rPr>
            </w:pPr>
            <w:r>
              <w:rPr>
                <w:lang w:eastAsia="en-GB"/>
              </w:rPr>
              <w:t xml:space="preserve">ceil(7 x Kp) x DRX cycle </w:t>
            </w:r>
            <w:r>
              <w:rPr>
                <w:rFonts w:cs="Arial"/>
                <w:sz w:val="16"/>
                <w:lang w:val="ru-RU" w:eastAsia="en-GB"/>
              </w:rPr>
              <w:t>x CSSF</w:t>
            </w:r>
            <w:r>
              <w:rPr>
                <w:rFonts w:cs="Arial"/>
                <w:sz w:val="16"/>
                <w:vertAlign w:val="subscript"/>
                <w:lang w:val="ru-RU" w:eastAsia="en-GB"/>
              </w:rPr>
              <w:t>intra</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22942C54" w14:textId="77777777" w:rsidR="00483794" w:rsidRDefault="00483794" w:rsidP="00483794">
            <w:pPr>
              <w:keepNext/>
              <w:keepLines/>
              <w:spacing w:after="0"/>
              <w:ind w:left="851" w:hanging="851"/>
              <w:rPr>
                <w:rFonts w:ascii="Arial" w:hAnsi="Arial"/>
                <w:sz w:val="18"/>
                <w:lang w:eastAsia="en-GB"/>
              </w:rPr>
            </w:pPr>
            <w:r w:rsidRPr="00BF5A24">
              <w:rPr>
                <w:rFonts w:ascii="Arial" w:hAnsi="Arial"/>
                <w:sz w:val="18"/>
                <w:lang w:eastAsia="en-GB"/>
              </w:rPr>
              <w:t>NOTE 2:</w:t>
            </w:r>
            <w:r w:rsidRPr="00BF5A24">
              <w:rPr>
                <w:rFonts w:ascii="Arial" w:hAnsi="Arial"/>
                <w:sz w:val="18"/>
                <w:lang w:eastAsia="en-GB"/>
              </w:rPr>
              <w:tab/>
            </w:r>
            <w:r w:rsidRPr="00BF5A24">
              <w:rPr>
                <w:rFonts w:ascii="Arial" w:eastAsia="Malgun Gothic" w:hAnsi="Arial"/>
                <w:sz w:val="18"/>
                <w:lang w:val="en-US" w:eastAsia="zh-CN"/>
              </w:rPr>
              <w:t xml:space="preserve">When </w:t>
            </w:r>
            <w:r w:rsidRPr="00BF5A24">
              <w:rPr>
                <w:rFonts w:ascii="Arial" w:eastAsia="Malgun Gothic" w:hAnsi="Arial"/>
                <w:i/>
                <w:iCs/>
                <w:sz w:val="18"/>
                <w:lang w:val="en-US" w:eastAsia="zh-CN"/>
              </w:rPr>
              <w:t>highSpeedMeasFlag-r16</w:t>
            </w:r>
            <w:r w:rsidRPr="00BF5A24">
              <w:rPr>
                <w:rFonts w:ascii="Arial" w:eastAsia="Malgun Gothic" w:hAnsi="Arial"/>
                <w:sz w:val="18"/>
                <w:lang w:val="en-US" w:eastAsia="zh-CN"/>
              </w:rPr>
              <w:t xml:space="preserve"> is configured, the requirements apply only to </w:t>
            </w:r>
            <w:r w:rsidRPr="00BF5A24">
              <w:rPr>
                <w:rFonts w:ascii="Arial" w:hAnsi="Arial"/>
                <w:sz w:val="18"/>
                <w:lang w:eastAsia="en-GB"/>
              </w:rPr>
              <w:t xml:space="preserve">UE supporting either </w:t>
            </w:r>
            <w:r w:rsidRPr="00BF5A24">
              <w:rPr>
                <w:rFonts w:ascii="Arial" w:hAnsi="Arial"/>
                <w:i/>
                <w:iCs/>
                <w:sz w:val="18"/>
                <w:lang w:eastAsia="en-GB"/>
              </w:rPr>
              <w:t xml:space="preserve">measurementEnhancement-r16 </w:t>
            </w:r>
            <w:r w:rsidRPr="00BF5A24">
              <w:rPr>
                <w:rFonts w:ascii="Arial" w:hAnsi="Arial"/>
                <w:sz w:val="18"/>
                <w:lang w:eastAsia="en-GB"/>
              </w:rPr>
              <w:t>or</w:t>
            </w:r>
            <w:r w:rsidRPr="00BF5A24">
              <w:rPr>
                <w:rFonts w:ascii="Arial" w:hAnsi="Arial"/>
                <w:i/>
                <w:iCs/>
                <w:sz w:val="18"/>
                <w:lang w:eastAsia="en-GB"/>
              </w:rPr>
              <w:t xml:space="preserve"> intraNR-</w:t>
            </w:r>
            <w:r w:rsidRPr="00BF5A24">
              <w:rPr>
                <w:rFonts w:ascii="Arial" w:hAnsi="Arial"/>
                <w:i/>
                <w:iCs/>
                <w:sz w:val="18"/>
                <w:lang w:val="en-US" w:eastAsia="en-GB"/>
              </w:rPr>
              <w:t>M</w:t>
            </w:r>
            <w:r w:rsidRPr="00BF5A24">
              <w:rPr>
                <w:rFonts w:ascii="Arial" w:hAnsi="Arial"/>
                <w:i/>
                <w:iCs/>
                <w:sz w:val="18"/>
                <w:lang w:eastAsia="en-GB"/>
              </w:rPr>
              <w:t>easurementEnhancement-r16</w:t>
            </w:r>
            <w:r w:rsidRPr="00F12066">
              <w:rPr>
                <w:rFonts w:ascii="Arial" w:eastAsia="Malgun Gothic" w:hAnsi="Arial"/>
                <w:sz w:val="18"/>
                <w:lang w:eastAsia="zh-CN"/>
              </w:rPr>
              <w:t xml:space="preserve"> </w:t>
            </w:r>
            <w:r w:rsidRPr="00F12066">
              <w:rPr>
                <w:rFonts w:ascii="Arial" w:hAnsi="Arial"/>
                <w:sz w:val="18"/>
              </w:rPr>
              <w:t xml:space="preserve">on </w:t>
            </w:r>
            <w:r w:rsidRPr="00F12066">
              <w:rPr>
                <w:rFonts w:ascii="Arial" w:eastAsia="Malgun Gothic" w:hAnsi="Arial"/>
                <w:sz w:val="18"/>
                <w:lang w:eastAsia="zh-CN"/>
              </w:rPr>
              <w:t>measurements of the primary component carrier and do not apply to measurements of a secondary component carrier with active SCell</w:t>
            </w:r>
            <w:r w:rsidRPr="00BF5A24">
              <w:rPr>
                <w:rFonts w:ascii="Arial" w:hAnsi="Arial"/>
                <w:sz w:val="18"/>
                <w:lang w:eastAsia="en-GB"/>
              </w:rPr>
              <w:t>.</w:t>
            </w:r>
          </w:p>
          <w:p w14:paraId="74C8DF5D" w14:textId="3DBC79E9" w:rsidR="0050068C" w:rsidRPr="00B34784" w:rsidRDefault="00483794" w:rsidP="00483794">
            <w:pPr>
              <w:pStyle w:val="TAN"/>
              <w:rPr>
                <w:rFonts w:eastAsia="SimSun"/>
              </w:rPr>
            </w:pPr>
            <w:r w:rsidRPr="00D36862">
              <w:t xml:space="preserve">NOTE </w:t>
            </w:r>
            <w:r>
              <w:t>3</w:t>
            </w:r>
            <w:r w:rsidRPr="00D36862">
              <w:t>:</w:t>
            </w:r>
            <w:r w:rsidRPr="00D36862">
              <w:tab/>
            </w:r>
            <w:r w:rsidRPr="00D36862">
              <w:rPr>
                <w:rFonts w:eastAsia="DengXian"/>
                <w:lang w:eastAsia="zh-CN"/>
              </w:rPr>
              <w:t xml:space="preserve">When </w:t>
            </w:r>
            <w:r w:rsidRPr="00D36862">
              <w:rPr>
                <w:i/>
                <w:iCs/>
              </w:rPr>
              <w:t>highSpeedMeasCA-Scell-r17</w:t>
            </w:r>
            <w:r w:rsidRPr="00D36862">
              <w:rPr>
                <w:rFonts w:eastAsia="DengXian"/>
                <w:lang w:eastAsia="zh-CN"/>
              </w:rPr>
              <w:t xml:space="preserve"> is configured and UE supports </w:t>
            </w:r>
            <w:r w:rsidRPr="00D36862">
              <w:rPr>
                <w:rFonts w:eastAsia="DengXian"/>
                <w:i/>
                <w:iCs/>
                <w:lang w:eastAsia="zh-CN"/>
              </w:rPr>
              <w:t>measurementEnhancementCA-r17</w:t>
            </w:r>
            <w:r w:rsidRPr="00D36862">
              <w:rPr>
                <w:rFonts w:eastAsia="DengXian"/>
                <w:lang w:eastAsia="zh-CN"/>
              </w:rPr>
              <w:t>, M2 = 1.5 if SMTC periodicity &gt; 40 ms; otherwise M2=1</w:t>
            </w:r>
            <w:r>
              <w:rPr>
                <w:rFonts w:eastAsia="DengXian"/>
                <w:lang w:eastAsia="zh-CN"/>
              </w:rPr>
              <w:t>.</w:t>
            </w:r>
          </w:p>
        </w:tc>
      </w:tr>
    </w:tbl>
    <w:p w14:paraId="7031468A" w14:textId="77777777" w:rsidR="005069C4" w:rsidRDefault="005069C4" w:rsidP="00A15472">
      <w:pPr>
        <w:rPr>
          <w:lang w:eastAsia="zh-CN"/>
        </w:rPr>
      </w:pPr>
    </w:p>
    <w:p w14:paraId="1F6778F9" w14:textId="77777777" w:rsidR="00F746B6" w:rsidRDefault="00F746B6" w:rsidP="00F746B6">
      <w:pPr>
        <w:pStyle w:val="TH"/>
        <w:rPr>
          <w:lang w:eastAsia="en-GB"/>
        </w:rPr>
      </w:pPr>
      <w:r>
        <w:rPr>
          <w:lang w:val="ru-RU" w:eastAsia="en-GB"/>
        </w:rPr>
        <w:t>Table 9.2.5.</w:t>
      </w:r>
      <w:r>
        <w:rPr>
          <w:lang w:val="en-US" w:eastAsia="en-GB"/>
        </w:rPr>
        <w:t>1</w:t>
      </w:r>
      <w:r>
        <w:rPr>
          <w:lang w:val="ru-RU" w:eastAsia="en-GB"/>
        </w:rPr>
        <w:t>-</w:t>
      </w:r>
      <w:r>
        <w:rPr>
          <w:lang w:val="en-US" w:eastAsia="en-GB"/>
        </w:rPr>
        <w:t>24</w:t>
      </w:r>
      <w:r>
        <w:rPr>
          <w:lang w:val="ru-RU" w:eastAsia="en-GB"/>
        </w:rPr>
        <w:t>: Time period for time index detection</w:t>
      </w:r>
      <w:r>
        <w:rPr>
          <w:lang w:val="en-US" w:eastAsia="en-GB"/>
        </w:rPr>
        <w:t xml:space="preserve"> for a UE operating on a target cell with 12PRB SSB</w:t>
      </w:r>
      <w:r>
        <w:rPr>
          <w:lang w:val="ru-RU" w:eastAsia="en-GB"/>
        </w:rPr>
        <w:t>,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746B6" w14:paraId="5C2FFD8E" w14:textId="77777777" w:rsidTr="00370BF8">
        <w:tc>
          <w:tcPr>
            <w:tcW w:w="4620" w:type="dxa"/>
            <w:tcBorders>
              <w:top w:val="single" w:sz="4" w:space="0" w:color="auto"/>
              <w:left w:val="single" w:sz="4" w:space="0" w:color="auto"/>
              <w:bottom w:val="single" w:sz="4" w:space="0" w:color="auto"/>
              <w:right w:val="single" w:sz="4" w:space="0" w:color="auto"/>
            </w:tcBorders>
          </w:tcPr>
          <w:p w14:paraId="5F98B961" w14:textId="77777777" w:rsidR="00F746B6" w:rsidRDefault="00F746B6" w:rsidP="00F746B6">
            <w:pPr>
              <w:pStyle w:val="TAH"/>
              <w:rPr>
                <w:lang w:val="ru-RU" w:eastAsia="en-GB"/>
              </w:rPr>
            </w:pPr>
            <w:r>
              <w:rPr>
                <w:lang w:val="ru-RU" w:eastAsia="en-GB"/>
              </w:rPr>
              <w:t>DRX cycle</w:t>
            </w:r>
          </w:p>
        </w:tc>
        <w:tc>
          <w:tcPr>
            <w:tcW w:w="4621" w:type="dxa"/>
            <w:tcBorders>
              <w:top w:val="single" w:sz="4" w:space="0" w:color="auto"/>
              <w:left w:val="single" w:sz="4" w:space="0" w:color="auto"/>
              <w:bottom w:val="single" w:sz="4" w:space="0" w:color="auto"/>
              <w:right w:val="single" w:sz="4" w:space="0" w:color="auto"/>
            </w:tcBorders>
          </w:tcPr>
          <w:p w14:paraId="010C9EAD" w14:textId="77777777" w:rsidR="00F746B6" w:rsidRDefault="00F746B6" w:rsidP="00F746B6">
            <w:pPr>
              <w:pStyle w:val="TAH"/>
              <w:rPr>
                <w:lang w:val="en-US" w:eastAsia="en-GB"/>
              </w:rPr>
            </w:pPr>
            <w:r>
              <w:rPr>
                <w:lang w:val="ru-RU" w:eastAsia="en-GB"/>
              </w:rPr>
              <w:t>T</w:t>
            </w:r>
            <w:r>
              <w:rPr>
                <w:vertAlign w:val="subscript"/>
                <w:lang w:val="ru-RU" w:eastAsia="en-GB"/>
              </w:rPr>
              <w:t>SSB_time_index_intra</w:t>
            </w:r>
            <w:r>
              <w:rPr>
                <w:vertAlign w:val="subscript"/>
                <w:lang w:val="en-US" w:eastAsia="en-GB"/>
              </w:rPr>
              <w:t>_less_than_5MHz</w:t>
            </w:r>
          </w:p>
        </w:tc>
      </w:tr>
      <w:tr w:rsidR="00F746B6" w14:paraId="424E57B6" w14:textId="77777777" w:rsidTr="00370BF8">
        <w:tc>
          <w:tcPr>
            <w:tcW w:w="4620" w:type="dxa"/>
            <w:tcBorders>
              <w:top w:val="single" w:sz="4" w:space="0" w:color="auto"/>
              <w:left w:val="single" w:sz="4" w:space="0" w:color="auto"/>
              <w:bottom w:val="single" w:sz="4" w:space="0" w:color="auto"/>
              <w:right w:val="single" w:sz="4" w:space="0" w:color="auto"/>
            </w:tcBorders>
          </w:tcPr>
          <w:p w14:paraId="381F1EF5" w14:textId="77777777" w:rsidR="00F746B6" w:rsidRDefault="00F746B6" w:rsidP="00F746B6">
            <w:pPr>
              <w:pStyle w:val="TAC"/>
              <w:rPr>
                <w:lang w:val="ru-RU" w:eastAsia="en-GB"/>
              </w:rPr>
            </w:pPr>
            <w:r>
              <w:rPr>
                <w:lang w:val="ru-RU" w:eastAsia="en-GB"/>
              </w:rPr>
              <w:t>No DRX</w:t>
            </w:r>
          </w:p>
        </w:tc>
        <w:tc>
          <w:tcPr>
            <w:tcW w:w="4621" w:type="dxa"/>
            <w:tcBorders>
              <w:top w:val="single" w:sz="4" w:space="0" w:color="auto"/>
              <w:left w:val="single" w:sz="4" w:space="0" w:color="auto"/>
              <w:bottom w:val="single" w:sz="4" w:space="0" w:color="auto"/>
              <w:right w:val="single" w:sz="4" w:space="0" w:color="auto"/>
            </w:tcBorders>
          </w:tcPr>
          <w:p w14:paraId="1CF3714D" w14:textId="77777777" w:rsidR="00F746B6" w:rsidRDefault="00F746B6" w:rsidP="00F746B6">
            <w:pPr>
              <w:pStyle w:val="TAC"/>
              <w:rPr>
                <w:lang w:val="ru-RU"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measCycleSCell x CSSF</w:t>
            </w:r>
            <w:r>
              <w:rPr>
                <w:vertAlign w:val="subscript"/>
                <w:lang w:val="ru-RU" w:eastAsia="en-GB"/>
              </w:rPr>
              <w:t>intra</w:t>
            </w:r>
          </w:p>
        </w:tc>
      </w:tr>
      <w:tr w:rsidR="00F746B6" w14:paraId="546AFBBC" w14:textId="77777777" w:rsidTr="00370BF8">
        <w:tc>
          <w:tcPr>
            <w:tcW w:w="4620" w:type="dxa"/>
            <w:tcBorders>
              <w:top w:val="single" w:sz="4" w:space="0" w:color="auto"/>
              <w:left w:val="single" w:sz="4" w:space="0" w:color="auto"/>
              <w:bottom w:val="single" w:sz="4" w:space="0" w:color="auto"/>
              <w:right w:val="single" w:sz="4" w:space="0" w:color="auto"/>
            </w:tcBorders>
          </w:tcPr>
          <w:p w14:paraId="5287B88F" w14:textId="77777777" w:rsidR="00F746B6" w:rsidRDefault="00F746B6" w:rsidP="00F746B6">
            <w:pPr>
              <w:pStyle w:val="TAC"/>
              <w:rPr>
                <w:lang w:val="ru-RU" w:eastAsia="en-GB"/>
              </w:rPr>
            </w:pPr>
            <w:r>
              <w:rPr>
                <w:lang w:val="ru-RU" w:eastAsia="en-GB"/>
              </w:rPr>
              <w:t>DRX cycle</w:t>
            </w:r>
            <w:r>
              <w:rPr>
                <w:lang w:val="en-US" w:eastAsia="en-GB"/>
              </w:rPr>
              <w:t>≤</w:t>
            </w:r>
            <w:r>
              <w:rPr>
                <w:lang w:val="ru-RU" w:eastAsia="en-GB"/>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3BC01ED1" w14:textId="77777777" w:rsidR="00F746B6" w:rsidRDefault="00F746B6" w:rsidP="00F746B6">
            <w:pPr>
              <w:pStyle w:val="TAC"/>
              <w:rPr>
                <w:b/>
                <w:lang w:val="ru-RU"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max(measCycleSCell, 1.5xDRX cycle) x CSSF</w:t>
            </w:r>
            <w:r>
              <w:rPr>
                <w:vertAlign w:val="subscript"/>
                <w:lang w:val="ru-RU" w:eastAsia="en-GB"/>
              </w:rPr>
              <w:t>intra</w:t>
            </w:r>
          </w:p>
        </w:tc>
      </w:tr>
      <w:tr w:rsidR="00F746B6" w14:paraId="2D0D98D1" w14:textId="77777777" w:rsidTr="00370BF8">
        <w:tc>
          <w:tcPr>
            <w:tcW w:w="4620" w:type="dxa"/>
            <w:tcBorders>
              <w:top w:val="single" w:sz="4" w:space="0" w:color="auto"/>
              <w:left w:val="single" w:sz="4" w:space="0" w:color="auto"/>
              <w:bottom w:val="single" w:sz="4" w:space="0" w:color="auto"/>
              <w:right w:val="single" w:sz="4" w:space="0" w:color="auto"/>
            </w:tcBorders>
          </w:tcPr>
          <w:p w14:paraId="274843E6" w14:textId="77777777" w:rsidR="00F746B6" w:rsidRDefault="00F746B6" w:rsidP="00F746B6">
            <w:pPr>
              <w:pStyle w:val="TAC"/>
              <w:rPr>
                <w:lang w:val="ru-RU" w:eastAsia="en-GB"/>
              </w:rPr>
            </w:pPr>
            <w:r>
              <w:rPr>
                <w:lang w:val="ru-RU" w:eastAsia="en-GB"/>
              </w:rPr>
              <w:t>DRX cycle&gt; 320ms</w:t>
            </w:r>
          </w:p>
        </w:tc>
        <w:tc>
          <w:tcPr>
            <w:tcW w:w="4621" w:type="dxa"/>
            <w:tcBorders>
              <w:top w:val="single" w:sz="4" w:space="0" w:color="auto"/>
              <w:left w:val="single" w:sz="4" w:space="0" w:color="auto"/>
              <w:bottom w:val="single" w:sz="4" w:space="0" w:color="auto"/>
              <w:right w:val="single" w:sz="4" w:space="0" w:color="auto"/>
            </w:tcBorders>
          </w:tcPr>
          <w:p w14:paraId="1A6197E9" w14:textId="77777777" w:rsidR="00F746B6" w:rsidRDefault="00F746B6" w:rsidP="00F746B6">
            <w:pPr>
              <w:pStyle w:val="TAC"/>
              <w:rPr>
                <w:lang w:val="ru-RU"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max(measCycleSCell, DRX cycle) x CSSF</w:t>
            </w:r>
            <w:r>
              <w:rPr>
                <w:vertAlign w:val="subscript"/>
                <w:lang w:val="ru-RU" w:eastAsia="en-GB"/>
              </w:rPr>
              <w:t>intra</w:t>
            </w:r>
          </w:p>
        </w:tc>
      </w:tr>
      <w:tr w:rsidR="00F746B6" w14:paraId="574E80F7" w14:textId="77777777" w:rsidTr="00370BF8">
        <w:tc>
          <w:tcPr>
            <w:tcW w:w="9241" w:type="dxa"/>
            <w:gridSpan w:val="2"/>
            <w:tcBorders>
              <w:top w:val="single" w:sz="4" w:space="0" w:color="auto"/>
              <w:left w:val="single" w:sz="4" w:space="0" w:color="auto"/>
              <w:bottom w:val="single" w:sz="4" w:space="0" w:color="auto"/>
              <w:right w:val="single" w:sz="4" w:space="0" w:color="auto"/>
            </w:tcBorders>
          </w:tcPr>
          <w:p w14:paraId="7DAC553A" w14:textId="77777777" w:rsidR="00F746B6" w:rsidRDefault="00F746B6" w:rsidP="00F746B6">
            <w:pPr>
              <w:pStyle w:val="TAN"/>
              <w:rPr>
                <w:lang w:val="fr-FR" w:eastAsia="en-GB"/>
              </w:rPr>
            </w:pPr>
            <w:r>
              <w:rPr>
                <w:lang w:val="ru-RU" w:eastAsia="en-GB"/>
              </w:rPr>
              <w:t>NOTE 1:</w:t>
            </w:r>
            <w:r>
              <w:rPr>
                <w:lang w:val="ru-RU" w:eastAsia="en-GB"/>
              </w:rPr>
              <w:tab/>
            </w:r>
            <w:r>
              <w:rPr>
                <w:lang w:val="fr-FR" w:eastAsia="en-GB"/>
              </w:rPr>
              <w:t>The requirements also apply to deactivated SCG SCell.</w:t>
            </w:r>
          </w:p>
        </w:tc>
      </w:tr>
    </w:tbl>
    <w:p w14:paraId="79B656F9" w14:textId="77777777" w:rsidR="00F746B6" w:rsidRDefault="00F746B6" w:rsidP="00F746B6">
      <w:pPr>
        <w:rPr>
          <w:lang w:eastAsia="zh-CN"/>
        </w:rPr>
      </w:pPr>
    </w:p>
    <w:p w14:paraId="5900F9C1" w14:textId="77777777" w:rsidR="00483794" w:rsidRPr="00D36862" w:rsidRDefault="00483794" w:rsidP="00483794">
      <w:pPr>
        <w:pStyle w:val="TH"/>
        <w:rPr>
          <w:rFonts w:eastAsia="SimSun"/>
          <w:lang w:eastAsia="en-GB"/>
        </w:rPr>
      </w:pPr>
      <w:r w:rsidRPr="00D36862">
        <w:rPr>
          <w:rFonts w:eastAsia="SimSun"/>
          <w:lang w:val="ru-RU" w:eastAsia="en-GB"/>
        </w:rPr>
        <w:t>Table 9.2.5.</w:t>
      </w:r>
      <w:r w:rsidRPr="00D36862">
        <w:rPr>
          <w:rFonts w:eastAsia="SimSun"/>
          <w:lang w:val="en-US" w:eastAsia="en-GB"/>
        </w:rPr>
        <w:t>1</w:t>
      </w:r>
      <w:r w:rsidRPr="00D36862">
        <w:rPr>
          <w:rFonts w:eastAsia="SimSun"/>
          <w:lang w:val="ru-RU" w:eastAsia="en-GB"/>
        </w:rPr>
        <w:t>-</w:t>
      </w:r>
      <w:r w:rsidRPr="00D36862">
        <w:rPr>
          <w:rFonts w:eastAsia="SimSun"/>
          <w:lang w:val="en-US" w:eastAsia="en-GB"/>
        </w:rPr>
        <w:t>24</w:t>
      </w:r>
      <w:r>
        <w:rPr>
          <w:rFonts w:eastAsia="SimSun"/>
          <w:lang w:val="en-US" w:eastAsia="en-GB"/>
        </w:rPr>
        <w:t>a</w:t>
      </w:r>
      <w:r w:rsidRPr="00D36862">
        <w:rPr>
          <w:rFonts w:eastAsia="SimSun"/>
          <w:lang w:val="ru-RU" w:eastAsia="en-GB"/>
        </w:rPr>
        <w:t>: Time period for time index detection</w:t>
      </w:r>
      <w:r w:rsidRPr="00D36862">
        <w:rPr>
          <w:rFonts w:eastAsia="SimSun"/>
          <w:lang w:val="en-US" w:eastAsia="en-GB"/>
        </w:rPr>
        <w:t xml:space="preserve"> for a UE operating on a target cell with 12PRB SSB</w:t>
      </w:r>
      <w:r w:rsidRPr="00D36862">
        <w:rPr>
          <w:rFonts w:eastAsia="SimSun"/>
          <w:lang w:val="ru-RU" w:eastAsia="en-GB"/>
        </w:rPr>
        <w:t>, deactivated SCell (FR1)</w:t>
      </w:r>
      <w:r>
        <w:rPr>
          <w:rFonts w:eastAsia="SimSun"/>
          <w:lang w:val="ru-RU" w:eastAsia="en-GB"/>
        </w:rPr>
        <w:t>,</w:t>
      </w:r>
      <w:r w:rsidRPr="00D36862">
        <w:t xml:space="preserve"> </w:t>
      </w:r>
      <w:r w:rsidRPr="00D36862">
        <w:rPr>
          <w:rFonts w:eastAsia="SimSun"/>
          <w:lang w:val="ru-RU" w:eastAsia="en-GB"/>
        </w:rPr>
        <w:t xml:space="preserve">when </w:t>
      </w:r>
      <w:r w:rsidRPr="00D36862">
        <w:rPr>
          <w:rFonts w:eastAsia="SimSun"/>
          <w:i/>
          <w:lang w:val="ru-RU" w:eastAsia="en-GB"/>
        </w:rPr>
        <w:t>highSpeedMeasCA-Scell-r17</w:t>
      </w:r>
      <w:r w:rsidRPr="00D36862">
        <w:rPr>
          <w:rFonts w:eastAsia="SimSun"/>
          <w:lang w:val="ru-RU" w:eastAsia="en-GB"/>
        </w:rPr>
        <w:t xml:space="preserve">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83794" w:rsidRPr="00D36862" w14:paraId="1A1CED93" w14:textId="77777777" w:rsidTr="007F2864">
        <w:tc>
          <w:tcPr>
            <w:tcW w:w="4620" w:type="dxa"/>
            <w:tcBorders>
              <w:top w:val="single" w:sz="4" w:space="0" w:color="auto"/>
              <w:left w:val="single" w:sz="4" w:space="0" w:color="auto"/>
              <w:bottom w:val="single" w:sz="4" w:space="0" w:color="auto"/>
              <w:right w:val="single" w:sz="4" w:space="0" w:color="auto"/>
            </w:tcBorders>
          </w:tcPr>
          <w:p w14:paraId="157A52DB" w14:textId="77777777" w:rsidR="00483794" w:rsidRPr="00D36862" w:rsidRDefault="00483794" w:rsidP="00483794">
            <w:pPr>
              <w:pStyle w:val="TAH"/>
              <w:rPr>
                <w:rFonts w:eastAsia="SimSun"/>
                <w:lang w:val="ru-RU" w:eastAsia="en-GB"/>
              </w:rPr>
            </w:pPr>
            <w:r w:rsidRPr="00D36862">
              <w:rPr>
                <w:rFonts w:eastAsia="SimSun"/>
                <w:lang w:val="ru-RU" w:eastAsia="en-GB"/>
              </w:rPr>
              <w:t>DRX cycle</w:t>
            </w:r>
          </w:p>
        </w:tc>
        <w:tc>
          <w:tcPr>
            <w:tcW w:w="4621" w:type="dxa"/>
            <w:tcBorders>
              <w:top w:val="single" w:sz="4" w:space="0" w:color="auto"/>
              <w:left w:val="single" w:sz="4" w:space="0" w:color="auto"/>
              <w:bottom w:val="single" w:sz="4" w:space="0" w:color="auto"/>
              <w:right w:val="single" w:sz="4" w:space="0" w:color="auto"/>
            </w:tcBorders>
          </w:tcPr>
          <w:p w14:paraId="10C96B10" w14:textId="77777777" w:rsidR="00483794" w:rsidRPr="00D36862" w:rsidRDefault="00483794" w:rsidP="00483794">
            <w:pPr>
              <w:pStyle w:val="TAH"/>
              <w:rPr>
                <w:rFonts w:eastAsia="SimSun"/>
                <w:lang w:val="en-US" w:eastAsia="en-GB"/>
              </w:rPr>
            </w:pPr>
            <w:r w:rsidRPr="00D36862">
              <w:rPr>
                <w:rFonts w:eastAsia="SimSun"/>
                <w:lang w:val="ru-RU" w:eastAsia="en-GB"/>
              </w:rPr>
              <w:t>T</w:t>
            </w:r>
            <w:r w:rsidRPr="00D36862">
              <w:rPr>
                <w:rFonts w:eastAsia="SimSun"/>
                <w:vertAlign w:val="subscript"/>
                <w:lang w:val="ru-RU" w:eastAsia="en-GB"/>
              </w:rPr>
              <w:t>SSB_time_index_intra</w:t>
            </w:r>
            <w:r w:rsidRPr="00D36862">
              <w:rPr>
                <w:rFonts w:eastAsia="SimSun"/>
                <w:vertAlign w:val="subscript"/>
                <w:lang w:val="en-US" w:eastAsia="en-GB"/>
              </w:rPr>
              <w:t>_less_than_5MHz</w:t>
            </w:r>
          </w:p>
        </w:tc>
      </w:tr>
      <w:tr w:rsidR="00483794" w:rsidRPr="00D36862" w14:paraId="4015180D" w14:textId="77777777" w:rsidTr="007F2864">
        <w:tc>
          <w:tcPr>
            <w:tcW w:w="4620" w:type="dxa"/>
            <w:tcBorders>
              <w:top w:val="single" w:sz="4" w:space="0" w:color="auto"/>
              <w:left w:val="single" w:sz="4" w:space="0" w:color="auto"/>
              <w:bottom w:val="single" w:sz="4" w:space="0" w:color="auto"/>
              <w:right w:val="single" w:sz="4" w:space="0" w:color="auto"/>
            </w:tcBorders>
          </w:tcPr>
          <w:p w14:paraId="62D2F30C" w14:textId="77777777" w:rsidR="00483794" w:rsidRPr="00D36862" w:rsidRDefault="00483794" w:rsidP="00483794">
            <w:pPr>
              <w:pStyle w:val="TAC"/>
              <w:rPr>
                <w:rFonts w:eastAsia="SimSun"/>
                <w:lang w:val="ru-RU" w:eastAsia="en-GB"/>
              </w:rPr>
            </w:pPr>
            <w:r w:rsidRPr="00D36862">
              <w:rPr>
                <w:rFonts w:eastAsia="SimSun"/>
                <w:lang w:val="ru-RU" w:eastAsia="en-GB"/>
              </w:rPr>
              <w:t>No DRX</w:t>
            </w:r>
          </w:p>
        </w:tc>
        <w:tc>
          <w:tcPr>
            <w:tcW w:w="4621" w:type="dxa"/>
            <w:tcBorders>
              <w:top w:val="single" w:sz="4" w:space="0" w:color="auto"/>
              <w:left w:val="single" w:sz="4" w:space="0" w:color="auto"/>
              <w:bottom w:val="single" w:sz="4" w:space="0" w:color="auto"/>
              <w:right w:val="single" w:sz="4" w:space="0" w:color="auto"/>
            </w:tcBorders>
          </w:tcPr>
          <w:p w14:paraId="51C2FA9C" w14:textId="77777777" w:rsidR="00483794" w:rsidRPr="00D36862" w:rsidRDefault="00483794" w:rsidP="00483794">
            <w:pPr>
              <w:pStyle w:val="TAC"/>
              <w:rPr>
                <w:rFonts w:eastAsia="SimSun"/>
                <w:lang w:val="ru-RU" w:eastAsia="en-GB"/>
              </w:rPr>
            </w:pPr>
            <w:proofErr w:type="gramStart"/>
            <w:r w:rsidRPr="00D36862">
              <w:rPr>
                <w:rFonts w:eastAsia="SimSun"/>
                <w:lang w:val="en-US" w:eastAsia="en-GB"/>
              </w:rPr>
              <w:t>Ceil(</w:t>
            </w:r>
            <w:proofErr w:type="gramEnd"/>
            <w:r w:rsidRPr="00D36862">
              <w:rPr>
                <w:rFonts w:eastAsia="SimSun"/>
                <w:lang w:val="en-US" w:eastAsia="en-GB"/>
              </w:rPr>
              <w:t>7</w:t>
            </w:r>
            <w:r w:rsidRPr="00D36862">
              <w:rPr>
                <w:rFonts w:eastAsia="SimSun"/>
                <w:lang w:val="ru-RU" w:eastAsia="en-GB"/>
              </w:rPr>
              <w:t xml:space="preserve"> x</w:t>
            </w:r>
            <w:r w:rsidRPr="00D36862">
              <w:rPr>
                <w:rFonts w:eastAsia="SimSun"/>
                <w:lang w:val="en-US" w:eastAsia="en-GB"/>
              </w:rPr>
              <w:t xml:space="preserve"> K</w:t>
            </w:r>
            <w:r w:rsidRPr="00D36862">
              <w:rPr>
                <w:rFonts w:eastAsia="SimSun"/>
                <w:vertAlign w:val="subscript"/>
                <w:lang w:val="en-US" w:eastAsia="en-GB"/>
              </w:rPr>
              <w:t>p</w:t>
            </w:r>
            <w:r w:rsidRPr="00D36862">
              <w:rPr>
                <w:rFonts w:eastAsia="SimSun"/>
                <w:lang w:val="en-US" w:eastAsia="en-GB"/>
              </w:rPr>
              <w:t>)</w:t>
            </w:r>
            <w:r w:rsidRPr="00D36862">
              <w:rPr>
                <w:rFonts w:eastAsia="SimSun"/>
                <w:lang w:val="ru-RU" w:eastAsia="en-GB"/>
              </w:rPr>
              <w:t xml:space="preserve"> x measCycleSCell x CSSF</w:t>
            </w:r>
            <w:r w:rsidRPr="00D36862">
              <w:rPr>
                <w:rFonts w:eastAsia="SimSun"/>
                <w:vertAlign w:val="subscript"/>
                <w:lang w:val="ru-RU" w:eastAsia="en-GB"/>
              </w:rPr>
              <w:t>intra</w:t>
            </w:r>
          </w:p>
        </w:tc>
      </w:tr>
      <w:tr w:rsidR="00483794" w:rsidRPr="00D36862" w14:paraId="783E1162" w14:textId="77777777" w:rsidTr="007F2864">
        <w:tc>
          <w:tcPr>
            <w:tcW w:w="4620" w:type="dxa"/>
            <w:tcBorders>
              <w:top w:val="single" w:sz="4" w:space="0" w:color="auto"/>
              <w:left w:val="single" w:sz="4" w:space="0" w:color="auto"/>
              <w:bottom w:val="single" w:sz="4" w:space="0" w:color="auto"/>
              <w:right w:val="single" w:sz="4" w:space="0" w:color="auto"/>
            </w:tcBorders>
          </w:tcPr>
          <w:p w14:paraId="04487B59" w14:textId="77777777" w:rsidR="00483794" w:rsidRPr="00D36862" w:rsidRDefault="00483794" w:rsidP="00483794">
            <w:pPr>
              <w:pStyle w:val="TAC"/>
              <w:rPr>
                <w:rFonts w:eastAsia="SimSun"/>
                <w:lang w:val="ru-RU" w:eastAsia="en-GB"/>
              </w:rPr>
            </w:pPr>
            <w:r w:rsidRPr="00D36862">
              <w:rPr>
                <w:rFonts w:eastAsia="SimSun"/>
                <w:lang w:val="ru-RU" w:eastAsia="en-GB"/>
              </w:rPr>
              <w:t>DRX cycle</w:t>
            </w:r>
            <w:r w:rsidRPr="00D36862">
              <w:rPr>
                <w:rFonts w:eastAsia="SimSun"/>
                <w:lang w:val="en-US" w:eastAsia="en-GB"/>
              </w:rPr>
              <w:t>≤</w:t>
            </w:r>
            <w:r w:rsidRPr="00D36862">
              <w:rPr>
                <w:rFonts w:eastAsia="SimSun"/>
                <w:lang w:val="ru-RU" w:eastAsia="en-GB"/>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6BB0C9E4" w14:textId="77777777" w:rsidR="00483794" w:rsidRPr="00D36862" w:rsidRDefault="00483794" w:rsidP="00483794">
            <w:pPr>
              <w:pStyle w:val="TAC"/>
              <w:rPr>
                <w:rFonts w:eastAsia="SimSun"/>
                <w:b/>
                <w:lang w:val="ru-RU" w:eastAsia="en-GB"/>
              </w:rPr>
            </w:pPr>
            <w:proofErr w:type="gramStart"/>
            <w:r w:rsidRPr="00D36862">
              <w:rPr>
                <w:rFonts w:eastAsia="SimSun"/>
                <w:lang w:val="en-US" w:eastAsia="en-GB"/>
              </w:rPr>
              <w:t>Ceil(</w:t>
            </w:r>
            <w:proofErr w:type="gramEnd"/>
            <w:r w:rsidRPr="00D36862">
              <w:rPr>
                <w:rFonts w:eastAsia="SimSun"/>
                <w:lang w:val="en-US" w:eastAsia="en-GB"/>
              </w:rPr>
              <w:t>7</w:t>
            </w:r>
            <w:r w:rsidRPr="00D36862">
              <w:rPr>
                <w:rFonts w:eastAsia="SimSun"/>
                <w:lang w:val="ru-RU" w:eastAsia="en-GB"/>
              </w:rPr>
              <w:t xml:space="preserve"> x</w:t>
            </w:r>
            <w:r w:rsidRPr="00D36862">
              <w:rPr>
                <w:rFonts w:eastAsia="SimSun"/>
                <w:lang w:val="en-US" w:eastAsia="en-GB"/>
              </w:rPr>
              <w:t xml:space="preserve"> K</w:t>
            </w:r>
            <w:r w:rsidRPr="00D36862">
              <w:rPr>
                <w:rFonts w:eastAsia="SimSun"/>
                <w:vertAlign w:val="subscript"/>
                <w:lang w:val="en-US" w:eastAsia="en-GB"/>
              </w:rPr>
              <w:t>p</w:t>
            </w:r>
            <w:r w:rsidRPr="00D36862">
              <w:rPr>
                <w:rFonts w:eastAsia="SimSun"/>
                <w:lang w:val="en-US" w:eastAsia="en-GB"/>
              </w:rPr>
              <w:t>)</w:t>
            </w:r>
            <w:r w:rsidRPr="00D36862">
              <w:rPr>
                <w:rFonts w:eastAsia="SimSun"/>
                <w:lang w:val="ru-RU" w:eastAsia="en-GB"/>
              </w:rPr>
              <w:t xml:space="preserve"> x max(measCycleSCell, </w:t>
            </w:r>
            <w:r w:rsidRPr="00D36862">
              <w:rPr>
                <w:rFonts w:eastAsia="SimSun"/>
                <w:lang w:eastAsia="en-GB"/>
              </w:rPr>
              <w:t>M2</w:t>
            </w:r>
            <w:r w:rsidRPr="00D36862">
              <w:rPr>
                <w:rFonts w:eastAsia="SimSun"/>
                <w:vertAlign w:val="superscript"/>
                <w:lang w:eastAsia="en-GB"/>
              </w:rPr>
              <w:t xml:space="preserve"> Note 1</w:t>
            </w:r>
            <w:r w:rsidRPr="00D36862">
              <w:rPr>
                <w:rFonts w:eastAsia="SimSun"/>
                <w:lang w:val="ru-RU" w:eastAsia="en-GB"/>
              </w:rPr>
              <w:t>xDRX cycle) x CSSF</w:t>
            </w:r>
            <w:r w:rsidRPr="00D36862">
              <w:rPr>
                <w:rFonts w:eastAsia="SimSun"/>
                <w:vertAlign w:val="subscript"/>
                <w:lang w:val="ru-RU" w:eastAsia="en-GB"/>
              </w:rPr>
              <w:t>intra</w:t>
            </w:r>
          </w:p>
        </w:tc>
      </w:tr>
      <w:tr w:rsidR="00483794" w:rsidRPr="00D36862" w14:paraId="5325FC7A" w14:textId="77777777" w:rsidTr="007F2864">
        <w:tc>
          <w:tcPr>
            <w:tcW w:w="4620" w:type="dxa"/>
            <w:tcBorders>
              <w:top w:val="single" w:sz="4" w:space="0" w:color="auto"/>
              <w:left w:val="single" w:sz="4" w:space="0" w:color="auto"/>
              <w:bottom w:val="single" w:sz="4" w:space="0" w:color="auto"/>
              <w:right w:val="single" w:sz="4" w:space="0" w:color="auto"/>
            </w:tcBorders>
          </w:tcPr>
          <w:p w14:paraId="002DC9A0" w14:textId="77777777" w:rsidR="00483794" w:rsidRPr="00D36862" w:rsidRDefault="00483794" w:rsidP="00483794">
            <w:pPr>
              <w:pStyle w:val="TAC"/>
              <w:rPr>
                <w:rFonts w:eastAsia="SimSun"/>
                <w:lang w:val="ru-RU" w:eastAsia="en-GB"/>
              </w:rPr>
            </w:pPr>
            <w:r w:rsidRPr="00D36862">
              <w:rPr>
                <w:rFonts w:eastAsia="SimSun"/>
                <w:lang w:val="ru-RU" w:eastAsia="en-GB"/>
              </w:rPr>
              <w:t>DRX cycle&gt; 320ms</w:t>
            </w:r>
          </w:p>
        </w:tc>
        <w:tc>
          <w:tcPr>
            <w:tcW w:w="4621" w:type="dxa"/>
            <w:tcBorders>
              <w:top w:val="single" w:sz="4" w:space="0" w:color="auto"/>
              <w:left w:val="single" w:sz="4" w:space="0" w:color="auto"/>
              <w:bottom w:val="single" w:sz="4" w:space="0" w:color="auto"/>
              <w:right w:val="single" w:sz="4" w:space="0" w:color="auto"/>
            </w:tcBorders>
          </w:tcPr>
          <w:p w14:paraId="779CBDB0" w14:textId="77777777" w:rsidR="00483794" w:rsidRPr="00D36862" w:rsidRDefault="00483794" w:rsidP="00483794">
            <w:pPr>
              <w:pStyle w:val="TAC"/>
              <w:rPr>
                <w:rFonts w:eastAsia="SimSun"/>
                <w:lang w:val="ru-RU" w:eastAsia="en-GB"/>
              </w:rPr>
            </w:pPr>
            <w:proofErr w:type="gramStart"/>
            <w:r w:rsidRPr="00D36862">
              <w:rPr>
                <w:rFonts w:eastAsia="SimSun"/>
                <w:lang w:val="en-US" w:eastAsia="en-GB"/>
              </w:rPr>
              <w:t>Ceil(</w:t>
            </w:r>
            <w:proofErr w:type="gramEnd"/>
            <w:r w:rsidRPr="00D36862">
              <w:rPr>
                <w:rFonts w:eastAsia="SimSun"/>
                <w:lang w:val="en-US" w:eastAsia="en-GB"/>
              </w:rPr>
              <w:t>7</w:t>
            </w:r>
            <w:r w:rsidRPr="00D36862">
              <w:rPr>
                <w:rFonts w:eastAsia="SimSun"/>
                <w:lang w:val="ru-RU" w:eastAsia="en-GB"/>
              </w:rPr>
              <w:t xml:space="preserve"> x</w:t>
            </w:r>
            <w:r w:rsidRPr="00D36862">
              <w:rPr>
                <w:rFonts w:eastAsia="SimSun"/>
                <w:lang w:val="en-US" w:eastAsia="en-GB"/>
              </w:rPr>
              <w:t xml:space="preserve"> K</w:t>
            </w:r>
            <w:r w:rsidRPr="00D36862">
              <w:rPr>
                <w:rFonts w:eastAsia="SimSun"/>
                <w:vertAlign w:val="subscript"/>
                <w:lang w:val="en-US" w:eastAsia="en-GB"/>
              </w:rPr>
              <w:t>p</w:t>
            </w:r>
            <w:r w:rsidRPr="00D36862">
              <w:rPr>
                <w:rFonts w:eastAsia="SimSun"/>
                <w:lang w:val="en-US" w:eastAsia="en-GB"/>
              </w:rPr>
              <w:t>)</w:t>
            </w:r>
            <w:r w:rsidRPr="00D36862">
              <w:rPr>
                <w:rFonts w:eastAsia="SimSun"/>
                <w:lang w:val="ru-RU" w:eastAsia="en-GB"/>
              </w:rPr>
              <w:t xml:space="preserve"> x max(measCycleSCell, DRX cycle) x CSSF</w:t>
            </w:r>
            <w:r w:rsidRPr="00D36862">
              <w:rPr>
                <w:rFonts w:eastAsia="SimSun"/>
                <w:vertAlign w:val="subscript"/>
                <w:lang w:val="ru-RU" w:eastAsia="en-GB"/>
              </w:rPr>
              <w:t>intra</w:t>
            </w:r>
          </w:p>
        </w:tc>
      </w:tr>
      <w:tr w:rsidR="00483794" w:rsidRPr="00D36862" w14:paraId="6EF94DC9" w14:textId="77777777" w:rsidTr="007F2864">
        <w:tc>
          <w:tcPr>
            <w:tcW w:w="9241" w:type="dxa"/>
            <w:gridSpan w:val="2"/>
            <w:tcBorders>
              <w:top w:val="single" w:sz="4" w:space="0" w:color="auto"/>
              <w:left w:val="single" w:sz="4" w:space="0" w:color="auto"/>
              <w:bottom w:val="single" w:sz="4" w:space="0" w:color="auto"/>
              <w:right w:val="single" w:sz="4" w:space="0" w:color="auto"/>
            </w:tcBorders>
          </w:tcPr>
          <w:p w14:paraId="7353BFFD" w14:textId="77777777" w:rsidR="00483794" w:rsidRPr="00D36862" w:rsidRDefault="00483794" w:rsidP="00483794">
            <w:pPr>
              <w:pStyle w:val="TAN"/>
              <w:rPr>
                <w:rFonts w:eastAsia="SimSun"/>
                <w:lang w:val="fr-FR" w:eastAsia="en-GB"/>
              </w:rPr>
            </w:pPr>
            <w:r w:rsidRPr="00D36862">
              <w:rPr>
                <w:rFonts w:eastAsia="SimSun"/>
                <w:lang w:eastAsia="en-GB"/>
              </w:rPr>
              <w:t>NOTE 1:</w:t>
            </w:r>
            <w:r w:rsidRPr="00D36862">
              <w:rPr>
                <w:rFonts w:eastAsia="SimSun"/>
                <w:lang w:eastAsia="en-GB"/>
              </w:rPr>
              <w:tab/>
              <w:t>M2 = 1.5 if SMTC periodicity &gt; 40 ms; otherwise M2=1</w:t>
            </w:r>
          </w:p>
        </w:tc>
      </w:tr>
    </w:tbl>
    <w:p w14:paraId="6D2A020A" w14:textId="77777777" w:rsidR="00483794" w:rsidRPr="00BF5A24" w:rsidRDefault="00483794" w:rsidP="00483794">
      <w:pPr>
        <w:rPr>
          <w:lang w:eastAsia="zh-CN"/>
        </w:rPr>
      </w:pPr>
    </w:p>
    <w:p w14:paraId="63338717" w14:textId="77777777" w:rsidR="00F746B6" w:rsidRDefault="00F746B6" w:rsidP="00F746B6">
      <w:pPr>
        <w:pStyle w:val="TH"/>
        <w:rPr>
          <w:lang w:eastAsia="en-GB"/>
        </w:rPr>
      </w:pPr>
      <w:r>
        <w:rPr>
          <w:lang w:val="ru-RU" w:eastAsia="en-GB"/>
        </w:rPr>
        <w:t>Table 9.2.5.</w:t>
      </w:r>
      <w:r>
        <w:rPr>
          <w:lang w:val="en-US" w:eastAsia="en-GB"/>
        </w:rPr>
        <w:t>1</w:t>
      </w:r>
      <w:r>
        <w:rPr>
          <w:lang w:val="ru-RU" w:eastAsia="en-GB"/>
        </w:rPr>
        <w:t>-</w:t>
      </w:r>
      <w:r>
        <w:rPr>
          <w:lang w:val="en-US" w:eastAsia="en-GB"/>
        </w:rPr>
        <w:t>25</w:t>
      </w:r>
      <w:r>
        <w:rPr>
          <w:lang w:val="ru-RU" w:eastAsia="en-GB"/>
        </w:rPr>
        <w:t>: Time period for time index detection</w:t>
      </w:r>
      <w:r>
        <w:rPr>
          <w:lang w:val="en-US" w:eastAsia="en-GB"/>
        </w:rPr>
        <w:t xml:space="preserve"> for a UE operating on a target cell with 12PRB SSB</w:t>
      </w:r>
      <w:r>
        <w:rPr>
          <w:lang w:val="ru-RU" w:eastAsia="en-GB"/>
        </w:rPr>
        <w:t xml:space="preserve">, deactivated </w:t>
      </w:r>
      <w:r>
        <w:rPr>
          <w:lang w:val="en-US" w:eastAsia="en-GB"/>
        </w:rPr>
        <w:t>P</w:t>
      </w:r>
      <w:r>
        <w:rPr>
          <w:lang w:val="ru-RU" w:eastAsia="en-GB"/>
        </w:rPr>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746B6" w14:paraId="1E5F3C35" w14:textId="77777777" w:rsidTr="00370BF8">
        <w:tc>
          <w:tcPr>
            <w:tcW w:w="4620" w:type="dxa"/>
            <w:tcBorders>
              <w:top w:val="single" w:sz="4" w:space="0" w:color="auto"/>
              <w:left w:val="single" w:sz="4" w:space="0" w:color="auto"/>
              <w:bottom w:val="single" w:sz="4" w:space="0" w:color="auto"/>
              <w:right w:val="single" w:sz="4" w:space="0" w:color="auto"/>
            </w:tcBorders>
          </w:tcPr>
          <w:p w14:paraId="4AD26847" w14:textId="77777777" w:rsidR="00F746B6" w:rsidRDefault="00F746B6" w:rsidP="00F746B6">
            <w:pPr>
              <w:pStyle w:val="TAH"/>
              <w:rPr>
                <w:lang w:val="ru-RU" w:eastAsia="en-GB"/>
              </w:rPr>
            </w:pPr>
            <w:r>
              <w:rPr>
                <w:lang w:val="ru-RU" w:eastAsia="en-GB"/>
              </w:rPr>
              <w:t>DRX cycle</w:t>
            </w:r>
          </w:p>
        </w:tc>
        <w:tc>
          <w:tcPr>
            <w:tcW w:w="4621" w:type="dxa"/>
            <w:tcBorders>
              <w:top w:val="single" w:sz="4" w:space="0" w:color="auto"/>
              <w:left w:val="single" w:sz="4" w:space="0" w:color="auto"/>
              <w:bottom w:val="single" w:sz="4" w:space="0" w:color="auto"/>
              <w:right w:val="single" w:sz="4" w:space="0" w:color="auto"/>
            </w:tcBorders>
          </w:tcPr>
          <w:p w14:paraId="04F74D5B" w14:textId="77777777" w:rsidR="00F746B6" w:rsidRDefault="00F746B6" w:rsidP="00F746B6">
            <w:pPr>
              <w:pStyle w:val="TAH"/>
              <w:rPr>
                <w:lang w:val="ru-RU" w:eastAsia="en-GB"/>
              </w:rPr>
            </w:pPr>
            <w:r>
              <w:rPr>
                <w:lang w:val="ru-RU" w:eastAsia="en-GB"/>
              </w:rPr>
              <w:t>T</w:t>
            </w:r>
            <w:r>
              <w:rPr>
                <w:vertAlign w:val="subscript"/>
                <w:lang w:val="ru-RU" w:eastAsia="en-GB"/>
              </w:rPr>
              <w:t>SSB_time_index_intra</w:t>
            </w:r>
            <w:r>
              <w:rPr>
                <w:vertAlign w:val="subscript"/>
                <w:lang w:val="en-US" w:eastAsia="en-GB"/>
              </w:rPr>
              <w:t>_less_than_5MHz</w:t>
            </w:r>
          </w:p>
        </w:tc>
      </w:tr>
      <w:tr w:rsidR="00F746B6" w14:paraId="0B2EFCF7" w14:textId="77777777" w:rsidTr="00370BF8">
        <w:tc>
          <w:tcPr>
            <w:tcW w:w="4620" w:type="dxa"/>
            <w:tcBorders>
              <w:top w:val="single" w:sz="4" w:space="0" w:color="auto"/>
              <w:left w:val="single" w:sz="4" w:space="0" w:color="auto"/>
              <w:bottom w:val="single" w:sz="4" w:space="0" w:color="auto"/>
              <w:right w:val="single" w:sz="4" w:space="0" w:color="auto"/>
            </w:tcBorders>
          </w:tcPr>
          <w:p w14:paraId="46956DCF" w14:textId="77777777" w:rsidR="00F746B6" w:rsidRDefault="00F746B6" w:rsidP="00F746B6">
            <w:pPr>
              <w:pStyle w:val="TAC"/>
              <w:rPr>
                <w:lang w:val="ru-RU" w:eastAsia="en-GB"/>
              </w:rPr>
            </w:pPr>
            <w:r>
              <w:rPr>
                <w:lang w:val="ru-RU" w:eastAsia="en-GB"/>
              </w:rPr>
              <w:t>No DRX</w:t>
            </w:r>
          </w:p>
        </w:tc>
        <w:tc>
          <w:tcPr>
            <w:tcW w:w="4621" w:type="dxa"/>
            <w:tcBorders>
              <w:top w:val="single" w:sz="4" w:space="0" w:color="auto"/>
              <w:left w:val="single" w:sz="4" w:space="0" w:color="auto"/>
              <w:bottom w:val="single" w:sz="4" w:space="0" w:color="auto"/>
              <w:right w:val="single" w:sz="4" w:space="0" w:color="auto"/>
            </w:tcBorders>
          </w:tcPr>
          <w:p w14:paraId="6DA26CA6" w14:textId="77777777" w:rsidR="00F746B6" w:rsidRDefault="00F746B6" w:rsidP="00F746B6">
            <w:pPr>
              <w:pStyle w:val="TAC"/>
              <w:rPr>
                <w:lang w:val="en-US"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measCycle</w:t>
            </w:r>
            <w:r>
              <w:rPr>
                <w:lang w:val="en-US" w:eastAsia="en-GB"/>
              </w:rPr>
              <w:t>P</w:t>
            </w:r>
            <w:r>
              <w:rPr>
                <w:lang w:val="ru-RU" w:eastAsia="en-GB"/>
              </w:rPr>
              <w:t>SCell x CSSF</w:t>
            </w:r>
            <w:r>
              <w:rPr>
                <w:vertAlign w:val="subscript"/>
                <w:lang w:val="ru-RU" w:eastAsia="en-GB"/>
              </w:rPr>
              <w:t>intra</w:t>
            </w:r>
          </w:p>
        </w:tc>
      </w:tr>
      <w:tr w:rsidR="00F746B6" w14:paraId="6391488E" w14:textId="77777777" w:rsidTr="00370BF8">
        <w:tc>
          <w:tcPr>
            <w:tcW w:w="4620" w:type="dxa"/>
            <w:tcBorders>
              <w:top w:val="single" w:sz="4" w:space="0" w:color="auto"/>
              <w:left w:val="single" w:sz="4" w:space="0" w:color="auto"/>
              <w:bottom w:val="single" w:sz="4" w:space="0" w:color="auto"/>
              <w:right w:val="single" w:sz="4" w:space="0" w:color="auto"/>
            </w:tcBorders>
          </w:tcPr>
          <w:p w14:paraId="24AB4F7F" w14:textId="77777777" w:rsidR="00F746B6" w:rsidRDefault="00F746B6" w:rsidP="00F746B6">
            <w:pPr>
              <w:pStyle w:val="TAC"/>
              <w:rPr>
                <w:lang w:val="ru-RU" w:eastAsia="en-GB"/>
              </w:rPr>
            </w:pPr>
            <w:r>
              <w:rPr>
                <w:lang w:val="ru-RU" w:eastAsia="en-GB"/>
              </w:rPr>
              <w:t>DRX cycle</w:t>
            </w:r>
            <w:r>
              <w:rPr>
                <w:lang w:val="en-US" w:eastAsia="en-GB"/>
              </w:rPr>
              <w:t>≤</w:t>
            </w:r>
            <w:r>
              <w:rPr>
                <w:lang w:val="ru-RU" w:eastAsia="en-GB"/>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B1584B7" w14:textId="77777777" w:rsidR="00F746B6" w:rsidRDefault="00F746B6" w:rsidP="00F746B6">
            <w:pPr>
              <w:pStyle w:val="TAC"/>
              <w:rPr>
                <w:b/>
                <w:lang w:val="en-US"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w:t>
            </w:r>
            <w:r>
              <w:rPr>
                <w:lang w:val="en-US" w:eastAsia="en-GB"/>
              </w:rPr>
              <w:t>P</w:t>
            </w:r>
            <w:r>
              <w:rPr>
                <w:lang w:val="ru-RU" w:eastAsia="en-GB"/>
              </w:rPr>
              <w:t>SCell, 1.5xDRX cycle) x CSSF</w:t>
            </w:r>
            <w:r>
              <w:rPr>
                <w:vertAlign w:val="subscript"/>
                <w:lang w:val="ru-RU" w:eastAsia="en-GB"/>
              </w:rPr>
              <w:t>intra</w:t>
            </w:r>
          </w:p>
        </w:tc>
      </w:tr>
      <w:tr w:rsidR="00F746B6" w14:paraId="19CCF5BB" w14:textId="77777777" w:rsidTr="00370BF8">
        <w:tc>
          <w:tcPr>
            <w:tcW w:w="4620" w:type="dxa"/>
            <w:tcBorders>
              <w:top w:val="single" w:sz="4" w:space="0" w:color="auto"/>
              <w:left w:val="single" w:sz="4" w:space="0" w:color="auto"/>
              <w:bottom w:val="single" w:sz="4" w:space="0" w:color="auto"/>
              <w:right w:val="single" w:sz="4" w:space="0" w:color="auto"/>
            </w:tcBorders>
          </w:tcPr>
          <w:p w14:paraId="579954E3" w14:textId="77777777" w:rsidR="00F746B6" w:rsidRDefault="00F746B6" w:rsidP="00F746B6">
            <w:pPr>
              <w:pStyle w:val="TAC"/>
              <w:rPr>
                <w:lang w:val="ru-RU" w:eastAsia="en-GB"/>
              </w:rPr>
            </w:pPr>
            <w:r>
              <w:rPr>
                <w:lang w:val="ru-RU" w:eastAsia="en-GB"/>
              </w:rPr>
              <w:t>DRX cycle&gt; 320ms</w:t>
            </w:r>
          </w:p>
        </w:tc>
        <w:tc>
          <w:tcPr>
            <w:tcW w:w="4621" w:type="dxa"/>
            <w:tcBorders>
              <w:top w:val="single" w:sz="4" w:space="0" w:color="auto"/>
              <w:left w:val="single" w:sz="4" w:space="0" w:color="auto"/>
              <w:bottom w:val="single" w:sz="4" w:space="0" w:color="auto"/>
              <w:right w:val="single" w:sz="4" w:space="0" w:color="auto"/>
            </w:tcBorders>
          </w:tcPr>
          <w:p w14:paraId="305A787C" w14:textId="77777777" w:rsidR="00F746B6" w:rsidRDefault="00F746B6" w:rsidP="00F746B6">
            <w:pPr>
              <w:pStyle w:val="TAC"/>
              <w:rPr>
                <w:lang w:val="en-US"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w:t>
            </w:r>
            <w:r>
              <w:rPr>
                <w:lang w:val="en-US" w:eastAsia="en-GB"/>
              </w:rPr>
              <w:t>P</w:t>
            </w:r>
            <w:r>
              <w:rPr>
                <w:lang w:val="ru-RU" w:eastAsia="en-GB"/>
              </w:rPr>
              <w:t>SCell, DRX cycle) x CSSF</w:t>
            </w:r>
            <w:r>
              <w:rPr>
                <w:vertAlign w:val="subscript"/>
                <w:lang w:val="ru-RU" w:eastAsia="en-GB"/>
              </w:rPr>
              <w:t>intra</w:t>
            </w:r>
          </w:p>
        </w:tc>
      </w:tr>
    </w:tbl>
    <w:p w14:paraId="66FBC1C0" w14:textId="77777777" w:rsidR="00F746B6" w:rsidRDefault="00F746B6" w:rsidP="00F746B6">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15D9F4F1"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10" w:name="_Hlk166437138"/>
      <w:r w:rsidR="004959F1">
        <w:rPr>
          <w:i/>
          <w:iCs/>
        </w:rPr>
        <w:t>highSpeedMeasFlagFR2-r17</w:t>
      </w:r>
      <w:r w:rsidR="004959F1" w:rsidRPr="00E16287">
        <w:rPr>
          <w:lang w:eastAsia="en-GB"/>
        </w:rPr>
        <w:t xml:space="preserve"> </w:t>
      </w:r>
      <w:bookmarkEnd w:id="10"/>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B34784" w:rsidRDefault="004959F1" w:rsidP="004959F1">
            <w:pPr>
              <w:pStyle w:val="TAC"/>
              <w:rPr>
                <w:b/>
              </w:rPr>
            </w:pPr>
            <w:r w:rsidRPr="00B34784">
              <w:t>ceil(</w:t>
            </w:r>
            <w:r>
              <w:t xml:space="preserve"> </w:t>
            </w:r>
            <w:r w:rsidRPr="00B34784">
              <w:t>5</w:t>
            </w:r>
            <w:r>
              <w:t xml:space="preserve"> </w:t>
            </w:r>
            <w:r w:rsidRPr="00B34784">
              <w:t>x</w:t>
            </w:r>
            <w:r>
              <w:t xml:space="preserve"> </w:t>
            </w:r>
            <w:r w:rsidRPr="00B34784">
              <w:t>K</w:t>
            </w:r>
            <w:r w:rsidRPr="00B34784">
              <w:rPr>
                <w:vertAlign w:val="subscript"/>
              </w:rPr>
              <w:t>p</w:t>
            </w:r>
            <w:r>
              <w:rPr>
                <w:vertAlign w:val="subscript"/>
              </w:rP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65968655"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202C5B94"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0C200A6"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7B09F937"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B34784" w:rsidRDefault="001062BD" w:rsidP="008D1C21">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B34784" w:rsidRDefault="008D1C21" w:rsidP="008D1C21">
            <w:pPr>
              <w:pStyle w:val="TAC"/>
              <w:rPr>
                <w:rFonts w:eastAsiaTheme="minorEastAsia"/>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34784"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B34784" w:rsidRDefault="00E04A0A" w:rsidP="00D57B3A">
            <w:pPr>
              <w:pStyle w:val="TAC"/>
              <w:rPr>
                <w:b/>
              </w:rPr>
            </w:pPr>
            <w:r w:rsidRPr="00B34784">
              <w:t>5</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E16287">
        <w:rPr>
          <w:rFonts w:eastAsia="Malgun Gothic"/>
          <w:sz w:val="18"/>
          <w:lang w:val="fr-FR" w:eastAsia="en-GB"/>
        </w:rPr>
        <w:t>T</w:t>
      </w:r>
      <w:r w:rsidR="004959F1" w:rsidRPr="00E16287">
        <w:rPr>
          <w:rFonts w:eastAsia="Malgun Gothic"/>
          <w:sz w:val="18"/>
          <w:vertAlign w:val="subscript"/>
          <w:lang w:val="fr-FR" w:eastAsia="en-GB"/>
        </w:rPr>
        <w:t xml:space="preserve"> SSB_measurement_period_intra</w:t>
      </w:r>
      <w:r w:rsidR="004959F1" w:rsidRPr="00E16287">
        <w:rPr>
          <w:rFonts w:eastAsia="Malgun Gothic"/>
          <w:lang w:val="fr-FR" w:eastAsia="en-GB"/>
        </w:rPr>
        <w:t xml:space="preserve"> When </w:t>
      </w:r>
      <w:r w:rsidR="004959F1" w:rsidRPr="00E16287">
        <w:rPr>
          <w:rFonts w:eastAsia="Malgun Gothic"/>
          <w:i/>
          <w:iCs/>
          <w:lang w:val="fr-FR" w:eastAsia="en-GB"/>
        </w:rPr>
        <w:t>highSpeedMeasFlag-r16</w:t>
      </w:r>
      <w:r w:rsidR="004959F1" w:rsidRPr="00E16287">
        <w:rPr>
          <w:rFonts w:eastAsia="Malgun Gothic"/>
          <w:lang w:val="fr-FR" w:eastAsia="en-GB"/>
        </w:rPr>
        <w:t xml:space="preserve"> and/or </w:t>
      </w:r>
      <w:r w:rsidR="004959F1" w:rsidRPr="0083756C">
        <w:rPr>
          <w:rFonts w:eastAsia="Malgun Gothic"/>
          <w:b w:val="0"/>
          <w:i/>
          <w:iCs/>
          <w:lang w:val="fr-FR" w:eastAsia="en-GB"/>
        </w:rPr>
        <w:t>highSpeedMeasCA-Scell-r17</w:t>
      </w:r>
      <w:r w:rsidR="004959F1" w:rsidRPr="00E16287">
        <w:rPr>
          <w:rFonts w:eastAsia="Malgun Gothic"/>
          <w:lang w:val="fr-FR" w:eastAsia="en-GB"/>
        </w:rPr>
        <w:t xml:space="preserve"> is configured (FR</w:t>
      </w:r>
      <w:r w:rsidR="004959F1" w:rsidRPr="00E16287">
        <w:rPr>
          <w:rFonts w:eastAsia="Malgun Gothic"/>
          <w:lang w:val="fr-FR"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E16287">
        <w:rPr>
          <w:lang w:val="fr-FR"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B34784" w:rsidRDefault="00E04A0A" w:rsidP="00623F0E">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B34784" w:rsidRDefault="00E04A0A" w:rsidP="00623F0E">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610DC20F" w14:textId="72818504" w:rsidR="00DB7325" w:rsidRPr="00B34784" w:rsidRDefault="00DB7325" w:rsidP="00DB7325">
      <w:pPr>
        <w:rPr>
          <w:lang w:eastAsia="zh-CN"/>
        </w:rPr>
      </w:pPr>
      <w:r w:rsidRPr="00B34784">
        <w:t>This clause contains SFTD</w:t>
      </w:r>
      <w:r w:rsidRPr="00B34784">
        <w:rPr>
          <w:lang w:eastAsia="zh-CN"/>
        </w:rPr>
        <w:t xml:space="preserve"> measurement </w:t>
      </w:r>
      <w:r w:rsidRPr="00B34784">
        <w:t xml:space="preserve">requirements for UE which supports NR-DC and is configured with a PSCell in RRC_CONNECTED state. The UE shall perform SFTD measurement between PCell and PSCell, and report </w:t>
      </w:r>
      <w:r w:rsidR="001E04D8" w:rsidRPr="00B34784">
        <w:t xml:space="preserve">the SFTD </w:t>
      </w:r>
      <w:r w:rsidRPr="00B34784">
        <w:t xml:space="preserve">result with/without SS-RSRP after the network requests with </w:t>
      </w:r>
      <w:r w:rsidR="00CD214E" w:rsidRPr="00B34784">
        <w:rPr>
          <w:i/>
        </w:rPr>
        <w:t>reportType</w:t>
      </w:r>
      <w:r w:rsidR="00CD214E" w:rsidRPr="00B34784">
        <w:t xml:space="preserve"> for the associated </w:t>
      </w:r>
      <w:r w:rsidR="00CD214E" w:rsidRPr="00B34784">
        <w:rPr>
          <w:i/>
        </w:rPr>
        <w:t>reportConfig</w:t>
      </w:r>
      <w:r w:rsidR="00CD214E" w:rsidRPr="00B34784">
        <w:t xml:space="preserve"> set to </w:t>
      </w:r>
      <w:r w:rsidR="00CD214E" w:rsidRPr="00B34784">
        <w:rPr>
          <w:i/>
        </w:rPr>
        <w:t>reportSFTD</w:t>
      </w:r>
      <w:r w:rsidRPr="00B34784">
        <w:t xml:space="preserve">. </w:t>
      </w:r>
      <w:r w:rsidR="00070190" w:rsidRPr="00B34784">
        <w:t xml:space="preserve">The overall delay includes </w:t>
      </w:r>
      <w:r w:rsidR="00070190" w:rsidRPr="00B34784">
        <w:rPr>
          <w:rFonts w:cs="v4.2.0"/>
        </w:rPr>
        <w:t xml:space="preserve">RRC procedure delay defined in clause 12 in </w:t>
      </w:r>
      <w:r w:rsidR="00070190" w:rsidRPr="00B34784">
        <w:t>TS 38.331 [2], and SFTD measurement reporting delay in clause 9.2.5.4.3.</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3AADCB61"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1:</w:t>
            </w:r>
            <w:r w:rsidR="00DB7325" w:rsidRPr="00B34784">
              <w:rPr>
                <w:rFonts w:cs="Arial"/>
                <w:lang w:eastAsia="ja-JP"/>
              </w:rPr>
              <w:tab/>
            </w:r>
            <w:r w:rsidR="00DB7325" w:rsidRPr="00B34784">
              <w:t>SMTC</w:t>
            </w:r>
            <w:r>
              <w:t xml:space="preserve"> </w:t>
            </w:r>
            <w:r w:rsidR="00DB7325" w:rsidRPr="00B34784">
              <w:t>period</w:t>
            </w:r>
            <w:r>
              <w:t xml:space="preserve"> </w:t>
            </w:r>
            <w:r w:rsidR="00DB7325" w:rsidRPr="00B34784">
              <w:t>in</w:t>
            </w:r>
            <w:r>
              <w:t xml:space="preserve"> </w:t>
            </w:r>
            <w:r w:rsidR="00DB7325" w:rsidRPr="00B34784">
              <w:t>this</w:t>
            </w:r>
            <w:r>
              <w:t xml:space="preserve"> </w:t>
            </w:r>
            <w:r w:rsidR="00DB7325" w:rsidRPr="00B34784">
              <w:t>table</w:t>
            </w:r>
            <w:r>
              <w:t xml:space="preserve"> </w:t>
            </w:r>
            <w:r w:rsidR="00DB7325" w:rsidRPr="00B34784">
              <w:t>refers</w:t>
            </w:r>
            <w:r>
              <w:t xml:space="preserve"> </w:t>
            </w:r>
            <w:r w:rsidR="00DB7325" w:rsidRPr="00B34784">
              <w:t>to</w:t>
            </w:r>
            <w:r>
              <w:t xml:space="preserve"> </w:t>
            </w:r>
            <w:r w:rsidR="00DB7325" w:rsidRPr="00B34784">
              <w:t>the</w:t>
            </w:r>
            <w:r>
              <w:t xml:space="preserve"> </w:t>
            </w:r>
            <w:r w:rsidR="00DB7325" w:rsidRPr="00B34784">
              <w:t>maximum</w:t>
            </w:r>
            <w:r>
              <w:t xml:space="preserve"> </w:t>
            </w:r>
            <w:r w:rsidR="00DB7325" w:rsidRPr="00B34784">
              <w:t>between</w:t>
            </w:r>
            <w:r>
              <w:t xml:space="preserve"> </w:t>
            </w:r>
            <w:r w:rsidR="00DB7325" w:rsidRPr="00B34784">
              <w:t>the</w:t>
            </w:r>
            <w:r>
              <w:t xml:space="preserve"> </w:t>
            </w:r>
            <w:r w:rsidR="00DB7325" w:rsidRPr="00B34784">
              <w:t>configured</w:t>
            </w:r>
            <w:r>
              <w:t xml:space="preserve"> </w:t>
            </w:r>
            <w:r w:rsidR="00DB7325" w:rsidRPr="00B34784">
              <w:t>SMTC</w:t>
            </w:r>
            <w:r>
              <w:t xml:space="preserve"> </w:t>
            </w:r>
            <w:r w:rsidR="00DB7325" w:rsidRPr="00B34784">
              <w:t>period</w:t>
            </w:r>
            <w:r>
              <w:t xml:space="preserve"> </w:t>
            </w:r>
            <w:r w:rsidR="00DB7325" w:rsidRPr="00B34784">
              <w:t>in</w:t>
            </w:r>
            <w:r>
              <w:t xml:space="preserve"> </w:t>
            </w:r>
            <w:r w:rsidR="00DB7325" w:rsidRPr="00B34784">
              <w:t>PCell</w:t>
            </w:r>
            <w:r>
              <w:t xml:space="preserve"> </w:t>
            </w:r>
            <w:r w:rsidR="00DB7325" w:rsidRPr="00B34784">
              <w:t>and</w:t>
            </w:r>
            <w:r>
              <w:t xml:space="preserve"> </w:t>
            </w:r>
            <w:r w:rsidR="00DB7325" w:rsidRPr="00B34784">
              <w:t>PSCell.</w:t>
            </w:r>
            <w:r>
              <w:t xml:space="preserve"> </w:t>
            </w:r>
          </w:p>
          <w:p w14:paraId="6A2B6AFC" w14:textId="460C2CEA" w:rsidR="00DB7325" w:rsidRPr="00B34784" w:rsidRDefault="003E7C13" w:rsidP="0030528F">
            <w:pPr>
              <w:pStyle w:val="TAN"/>
              <w:rPr>
                <w:rFonts w:cs="Arial"/>
              </w:rPr>
            </w:pPr>
            <w:r>
              <w:rPr>
                <w:rFonts w:cs="Arial"/>
                <w:lang w:eastAsia="ja-JP"/>
              </w:rPr>
              <w:t>NOTE</w:t>
            </w:r>
            <w:r>
              <w:rPr>
                <w:rFonts w:cs="Arial"/>
              </w:rPr>
              <w:t xml:space="preserve"> </w:t>
            </w:r>
            <w:r w:rsidR="00DB7325" w:rsidRPr="00B34784">
              <w:rPr>
                <w:rFonts w:cs="Arial"/>
              </w:rPr>
              <w:t>2:</w:t>
            </w:r>
            <w:r w:rsidR="00DB7325" w:rsidRPr="00B34784">
              <w:rPr>
                <w:rFonts w:cs="Arial"/>
                <w:lang w:eastAsia="ja-JP"/>
              </w:rPr>
              <w:tab/>
            </w:r>
            <w:r w:rsidR="00DB7325" w:rsidRPr="00B34784">
              <w:rPr>
                <w:rFonts w:cs="Arial"/>
              </w:rPr>
              <w:t>Number</w:t>
            </w:r>
            <w:r>
              <w:rPr>
                <w:rFonts w:cs="Arial"/>
              </w:rPr>
              <w:t xml:space="preserve"> </w:t>
            </w:r>
            <w:r w:rsidR="00DB7325" w:rsidRPr="00B34784">
              <w:rPr>
                <w:rFonts w:cs="Arial"/>
              </w:rPr>
              <w:t>of</w:t>
            </w:r>
            <w:r>
              <w:rPr>
                <w:rFonts w:cs="Arial"/>
              </w:rPr>
              <w:t xml:space="preserve"> </w:t>
            </w:r>
            <w:r w:rsidR="00DB7325" w:rsidRPr="00B34784">
              <w:rPr>
                <w:rFonts w:cs="Arial"/>
              </w:rPr>
              <w:t>DRX</w:t>
            </w:r>
            <w:r>
              <w:rPr>
                <w:rFonts w:cs="Arial"/>
              </w:rPr>
              <w:t xml:space="preserve"> </w:t>
            </w:r>
            <w:r w:rsidR="00DB7325" w:rsidRPr="00B34784">
              <w:rPr>
                <w:rFonts w:cs="Arial"/>
              </w:rPr>
              <w:t>cycles</w:t>
            </w:r>
            <w:r>
              <w:rPr>
                <w:rFonts w:cs="Arial"/>
              </w:rPr>
              <w:t xml:space="preserve"> </w:t>
            </w:r>
            <w:r w:rsidR="00DB7325" w:rsidRPr="00B34784">
              <w:rPr>
                <w:rFonts w:cs="Arial"/>
              </w:rPr>
              <w:t>depends</w:t>
            </w:r>
            <w:r>
              <w:rPr>
                <w:rFonts w:cs="Arial"/>
              </w:rPr>
              <w:t xml:space="preserve"> </w:t>
            </w:r>
            <w:r w:rsidR="00DB7325" w:rsidRPr="00B34784">
              <w:rPr>
                <w:rFonts w:cs="Arial"/>
              </w:rPr>
              <w:t>upon</w:t>
            </w:r>
            <w:r>
              <w:rPr>
                <w:rFonts w:cs="Arial"/>
              </w:rPr>
              <w:t xml:space="preserve"> </w:t>
            </w:r>
            <w:r w:rsidR="00DB7325" w:rsidRPr="00B34784">
              <w:rPr>
                <w:rFonts w:cs="Arial"/>
              </w:rPr>
              <w:t>the</w:t>
            </w:r>
            <w:r>
              <w:rPr>
                <w:rFonts w:cs="Arial"/>
              </w:rPr>
              <w:t xml:space="preserve"> </w:t>
            </w:r>
            <w:r w:rsidR="00DB7325" w:rsidRPr="00B34784">
              <w:rPr>
                <w:rFonts w:cs="Arial"/>
              </w:rPr>
              <w:t>DRX</w:t>
            </w:r>
            <w:r>
              <w:rPr>
                <w:rFonts w:cs="Arial"/>
              </w:rPr>
              <w:t xml:space="preserve"> </w:t>
            </w:r>
            <w:r w:rsidR="00DB7325" w:rsidRPr="00B34784">
              <w:rPr>
                <w:rFonts w:cs="Arial"/>
              </w:rPr>
              <w:t>cycle</w:t>
            </w:r>
            <w:r>
              <w:rPr>
                <w:rFonts w:cs="Arial"/>
              </w:rPr>
              <w:t xml:space="preserve"> </w:t>
            </w:r>
            <w:r w:rsidR="00DB7325" w:rsidRPr="00B34784">
              <w:rPr>
                <w:rFonts w:cs="Arial"/>
              </w:rPr>
              <w:t>in</w:t>
            </w:r>
            <w:r>
              <w:rPr>
                <w:rFonts w:cs="Arial"/>
              </w:rPr>
              <w:t xml:space="preserve"> </w:t>
            </w:r>
            <w:r w:rsidR="00DB7325" w:rsidRPr="00B34784">
              <w:rPr>
                <w:rFonts w:cs="Arial"/>
              </w:rPr>
              <w:t>use</w:t>
            </w:r>
          </w:p>
          <w:p w14:paraId="1EB4327F" w14:textId="11A89BB9"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3:</w:t>
            </w:r>
            <w:r w:rsidR="00DB7325" w:rsidRPr="00B34784">
              <w:rPr>
                <w:rFonts w:cs="Arial"/>
                <w:lang w:eastAsia="ja-JP"/>
              </w:rPr>
              <w:tab/>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configured</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or</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When</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is</w:t>
            </w:r>
            <w:r>
              <w:rPr>
                <w:rFonts w:cs="Arial"/>
                <w:lang w:eastAsia="ja-JP"/>
              </w:rPr>
              <w:t xml:space="preserve"> </w:t>
            </w:r>
            <w:r w:rsidR="00DB7325" w:rsidRPr="00B34784">
              <w:rPr>
                <w:rFonts w:cs="Arial"/>
                <w:lang w:eastAsia="ja-JP"/>
              </w:rPr>
              <w:t>used</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both</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longer</w:t>
            </w:r>
            <w:r>
              <w:rPr>
                <w:rFonts w:cs="Arial"/>
                <w:lang w:eastAsia="ja-JP"/>
              </w:rPr>
              <w:t xml:space="preserve"> </w:t>
            </w:r>
            <w:r w:rsidR="00DB7325" w:rsidRPr="00B34784">
              <w:rPr>
                <w:rFonts w:cs="Arial"/>
                <w:lang w:eastAsia="ja-JP"/>
              </w:rPr>
              <w:t>of</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lengths</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58F0869E" w14:textId="77777777" w:rsidR="00DB7325" w:rsidRPr="00B34784" w:rsidRDefault="00DB7325" w:rsidP="00DB7325">
      <w:r w:rsidRPr="00B34784">
        <w:t>If PCell is changed, or if PSCell is changed with different carrier frequency from PSCell,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DCFC209" w14:textId="77777777" w:rsidR="00DB7325" w:rsidRPr="00B34784" w:rsidRDefault="00DB7325" w:rsidP="00DB7325">
      <w:r w:rsidRPr="00B34784">
        <w:t xml:space="preserve">The SFTD measurement reporting delay shall be less than </w:t>
      </w:r>
      <w:r w:rsidRPr="00B34784">
        <w:rPr>
          <w:rFonts w:cs="Arial"/>
          <w:lang w:eastAsia="zh-CN"/>
        </w:rPr>
        <w:t>measurement period</w:t>
      </w:r>
      <w:r w:rsidRPr="00B34784">
        <w:t xml:space="preserve"> defined in clause </w:t>
      </w:r>
      <w:r w:rsidRPr="00B34784">
        <w:rPr>
          <w:lang w:eastAsia="zh-CN"/>
        </w:rPr>
        <w:t>9.2.5.4</w:t>
      </w:r>
      <w:r w:rsidRPr="00B34784">
        <w:t>.2</w:t>
      </w:r>
      <w:r w:rsidRPr="00B34784">
        <w:rPr>
          <w:rFonts w:cs="v4.2.0"/>
        </w:rPr>
        <w:t xml:space="preserve"> plus the RRC procedure delay defined in </w:t>
      </w:r>
      <w:r w:rsidRPr="00B34784">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xml:space="preserve">: it is the </w:t>
      </w:r>
      <w:proofErr w:type="gramStart"/>
      <w:r w:rsidRPr="00E16287">
        <w:rPr>
          <w:lang w:eastAsia="en-GB"/>
        </w:rPr>
        <w:t>time period</w:t>
      </w:r>
      <w:proofErr w:type="gramEnd"/>
      <w:r w:rsidRPr="00E16287">
        <w:rPr>
          <w:lang w:eastAsia="en-GB"/>
        </w:rPr>
        <w:t xml:space="preserve"> used to acquire the index of the SSB being measured given in table 9.2.6.2-3 or 9.2.6.2-10 (for FR2-2).</w:t>
      </w:r>
    </w:p>
    <w:p w14:paraId="58D5147B" w14:textId="017F92E5" w:rsidR="00590A80" w:rsidRPr="00E16287" w:rsidRDefault="00590A80" w:rsidP="0055544A">
      <w:pPr>
        <w:pStyle w:val="B10"/>
        <w:rPr>
          <w:lang w:eastAsia="en-GB"/>
        </w:rPr>
      </w:pPr>
      <w:r>
        <w:rPr>
          <w:lang w:val="fr-FR" w:eastAsia="en-GB"/>
        </w:rPr>
        <w:t>-</w:t>
      </w:r>
      <w:r>
        <w:rPr>
          <w:lang w:val="fr-FR"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w:t>
      </w:r>
      <w:r>
        <w:rPr>
          <w:rFonts w:eastAsia="SimSun" w:hint="eastAsia"/>
          <w:vertAlign w:val="subscript"/>
          <w:lang w:val="en-US" w:eastAsia="zh-CN"/>
        </w:rPr>
        <w:t>h</w:t>
      </w:r>
      <w:r>
        <w:rPr>
          <w:vertAlign w:val="subscript"/>
          <w:lang w:val="fr-FR" w:eastAsia="en-GB"/>
        </w:rPr>
        <w:t>z</w:t>
      </w:r>
      <w:r>
        <w:rPr>
          <w:vertAlign w:val="subscript"/>
          <w:lang w:val="en-US" w:eastAsia="zh-CN"/>
        </w:rPr>
        <w:t xml:space="preserve"> </w:t>
      </w:r>
      <w:r>
        <w:rPr>
          <w:lang w:val="en-US" w:eastAsia="zh-CN"/>
        </w:rPr>
        <w:t xml:space="preserve">is </w:t>
      </w:r>
      <w:r>
        <w:rPr>
          <w:lang w:val="fr-FR" w:eastAsia="en-GB"/>
        </w:rPr>
        <w:t>given in table 9.2.</w:t>
      </w:r>
      <w:r>
        <w:rPr>
          <w:rFonts w:eastAsia="SimSun" w:hint="eastAsia"/>
          <w:lang w:val="en-US" w:eastAsia="zh-CN"/>
        </w:rPr>
        <w:t>6</w:t>
      </w:r>
      <w:r>
        <w:rPr>
          <w:lang w:val="fr-FR" w:eastAsia="en-GB"/>
        </w:rPr>
        <w:t>.</w:t>
      </w:r>
      <w:r>
        <w:rPr>
          <w:rFonts w:eastAsia="SimSun" w:hint="eastAsia"/>
          <w:lang w:val="en-US" w:eastAsia="zh-CN"/>
        </w:rPr>
        <w:t>2</w:t>
      </w:r>
      <w:r>
        <w:rPr>
          <w:lang w:val="fr-FR"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2932B17D" w14:textId="305388D0" w:rsidR="00C136B5" w:rsidRPr="00B34784" w:rsidRDefault="00C136B5" w:rsidP="00C136B5">
      <w:pPr>
        <w:pStyle w:val="TH"/>
      </w:pPr>
      <w:r w:rsidRPr="00B34784">
        <w:t>Table 9.2.6.</w:t>
      </w:r>
      <w:r w:rsidR="00590A80">
        <w:t>2</w:t>
      </w:r>
      <w:r w:rsidRPr="00B34784">
        <w:t xml:space="preserve">-12: </w:t>
      </w:r>
      <w:r w:rsidR="00E26A3D" w:rsidRPr="00B34784">
        <w:t>Time period for time index detection</w:t>
      </w:r>
      <w:r w:rsidR="00E26A3D" w:rsidRPr="00B34784">
        <w:rPr>
          <w:rFonts w:eastAsia="SimSun"/>
        </w:rPr>
        <w:t xml:space="preserve"> for a UE operating on a target cell with 12 PRB SSB</w:t>
      </w:r>
      <w:r w:rsidR="00E26A3D"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36731D7D" w14:textId="77777777" w:rsidR="003D782A" w:rsidRDefault="003D782A" w:rsidP="003D782A">
            <w:pPr>
              <w:pStyle w:val="TAN"/>
              <w:rPr>
                <w:lang w:eastAsia="en-GB"/>
              </w:rPr>
            </w:pPr>
            <w:r>
              <w:rPr>
                <w:lang w:eastAsia="en-GB"/>
              </w:rPr>
              <w:t>NOTE 3:</w:t>
            </w:r>
            <w:r>
              <w:rPr>
                <w:rFonts w:cs="Arial"/>
                <w:lang w:eastAsia="ja-JP"/>
              </w:rP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rPr>
                <w:lang w:eastAsia="en-GB"/>
              </w:rPr>
              <w:t xml:space="preserve">UE supporting either </w:t>
            </w:r>
            <w:r>
              <w:rPr>
                <w:i/>
                <w:iCs/>
                <w:lang w:eastAsia="en-GB"/>
              </w:rPr>
              <w:t xml:space="preserve">measurementEnhancement-r16 </w:t>
            </w:r>
            <w:r>
              <w:rPr>
                <w:lang w:eastAsia="en-GB"/>
              </w:rPr>
              <w:t>or</w:t>
            </w:r>
            <w:r>
              <w:rPr>
                <w:i/>
                <w:iCs/>
                <w:lang w:eastAsia="en-GB"/>
              </w:rPr>
              <w:t xml:space="preserve"> intraNR-</w:t>
            </w:r>
            <w:r>
              <w:rPr>
                <w:i/>
                <w:iCs/>
                <w:lang w:val="en-US" w:eastAsia="en-GB"/>
              </w:rPr>
              <w:t>M</w:t>
            </w:r>
            <w:r>
              <w:rPr>
                <w:i/>
                <w:iCs/>
                <w:lang w:eastAsia="en-GB"/>
              </w:rPr>
              <w:t>easurementEnhancement-r16</w:t>
            </w:r>
            <w:r>
              <w:rPr>
                <w:lang w:eastAsia="en-GB"/>
              </w:rPr>
              <w:t>.</w:t>
            </w:r>
          </w:p>
          <w:p w14:paraId="24B82F76" w14:textId="793F1208" w:rsidR="0050068C" w:rsidRPr="00B34784" w:rsidRDefault="003D782A" w:rsidP="003D782A">
            <w:pPr>
              <w:pStyle w:val="TAN"/>
            </w:pPr>
            <w:r>
              <w:t>NOTE 4:</w:t>
            </w:r>
            <w:r>
              <w:tab/>
            </w:r>
            <w:r>
              <w:rPr>
                <w:rFonts w:eastAsia="DengXian"/>
                <w:lang w:eastAsia="zh-CN"/>
              </w:rPr>
              <w:t>When</w:t>
            </w:r>
            <w:r>
              <w:t xml:space="preserve"> </w:t>
            </w:r>
            <w:r>
              <w:rPr>
                <w:i/>
                <w:iCs/>
              </w:rPr>
              <w:t>highSpeedMeasCA-Scell-r17</w:t>
            </w:r>
            <w:r>
              <w:rPr>
                <w:rFonts w:eastAsia="DengXian"/>
                <w:lang w:eastAsia="zh-CN"/>
              </w:rPr>
              <w:t xml:space="preserve"> is configured, the requirements apply to </w:t>
            </w:r>
            <w:r>
              <w:t xml:space="preserve">UE on </w:t>
            </w:r>
            <w:r>
              <w:rPr>
                <w:rFonts w:eastAsia="DengXian"/>
                <w:lang w:eastAsia="zh-CN"/>
              </w:rPr>
              <w:t>measurements of secondary component carrier with active SCell</w:t>
            </w:r>
            <w: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B34784" w:rsidRDefault="004457DD" w:rsidP="00395787">
            <w:pPr>
              <w:pStyle w:val="TAC"/>
              <w:rPr>
                <w:b/>
              </w:rPr>
            </w:pPr>
            <w:r w:rsidRPr="00B34784">
              <w:rPr>
                <w:rFonts w:eastAsia="DengXian"/>
                <w:lang w:eastAsia="zh-CN"/>
              </w:rPr>
              <w:t>Ceil(Y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E16287">
              <w:rPr>
                <w:lang w:val="fr-FR" w:eastAsia="en-GB"/>
              </w:rPr>
              <w:t>max(600ms, 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E16287">
              <w:rPr>
                <w:lang w:val="fr-FR" w:eastAsia="en-GB"/>
              </w:rPr>
              <w:t>max(600ms, ceil(1.5x M</w:t>
            </w:r>
            <w:r w:rsidRPr="00E16287">
              <w:rPr>
                <w:vertAlign w:val="subscript"/>
                <w:lang w:val="fr-FR" w:eastAsia="en-GB"/>
              </w:rPr>
              <w:t>pss/sss_sync_with_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w:t>
            </w:r>
            <w:r w:rsidRPr="00E16287">
              <w:rPr>
                <w:lang w:val="fr-FR" w:eastAsia="en-GB"/>
              </w:rPr>
              <w:t>x CSSF</w:t>
            </w:r>
            <w:r w:rsidRPr="00E16287">
              <w:rPr>
                <w:vertAlign w:val="subscript"/>
                <w:lang w:val="fr-FR"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E16287">
              <w:rPr>
                <w:lang w:val="fr-FR" w:eastAsia="en-GB"/>
              </w:rPr>
              <w:t>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5056618C"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33C3586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4B97218D"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0177144C"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0226F08D"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78DA9929"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5C4F8755"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2A5AFB70"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7F6CCF46"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E16287">
              <w:rPr>
                <w:lang w:val="fr-FR" w:eastAsia="en-GB"/>
              </w:rPr>
              <w:t>max(400ms, 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E16287">
              <w:rPr>
                <w:lang w:val="fr-FR" w:eastAsia="en-GB"/>
              </w:rPr>
              <w:t>max(400ms, ceil(1.5 x M</w:t>
            </w:r>
            <w:r w:rsidRPr="00E16287">
              <w:rPr>
                <w:vertAlign w:val="subscript"/>
                <w:lang w:val="fr-FR" w:eastAsia="en-GB"/>
              </w:rPr>
              <w:t>meas_period 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Note 1</w:t>
            </w:r>
            <w:r w:rsidRPr="00E16287">
              <w:rPr>
                <w:lang w:val="fr-FR" w:eastAsia="en-GB"/>
              </w:rPr>
              <w:t xml:space="preserve"> x CSSF</w:t>
            </w:r>
            <w:r w:rsidRPr="00E16287">
              <w:rPr>
                <w:vertAlign w:val="subscript"/>
                <w:lang w:val="fr-FR"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B34784" w:rsidRDefault="00CD34D7" w:rsidP="00CD34D7">
            <w:pPr>
              <w:pStyle w:val="TAC"/>
              <w:rPr>
                <w:b/>
              </w:rPr>
            </w:pP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3BF3BDD"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67762CA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A94ACB4"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BCD2193"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measCycleSCellx CSSF</w:t>
            </w:r>
            <w:r w:rsidRPr="00E16287">
              <w:rPr>
                <w:vertAlign w:val="subscript"/>
                <w:lang w:val="fr-FR"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2A20705A" w:rsidR="0058358C" w:rsidRPr="00B34784" w:rsidRDefault="0058358C" w:rsidP="0058358C">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1.5xDRX cycle) x CSSF</w:t>
            </w:r>
            <w:r w:rsidRPr="00E16287">
              <w:rPr>
                <w:vertAlign w:val="subscript"/>
                <w:lang w:val="fr-FR"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6DD03ECA"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DRX cycle) x CSSF</w:t>
            </w:r>
            <w:r w:rsidRPr="00E16287">
              <w:rPr>
                <w:vertAlign w:val="subscript"/>
                <w:lang w:val="fr-FR"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7D349B"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38CE0845" w:rsidR="007D349B" w:rsidRPr="00B34784" w:rsidRDefault="007D349B" w:rsidP="007D349B">
            <w:pPr>
              <w:pStyle w:val="TAC"/>
            </w:pPr>
            <w:r>
              <w:t>DRX cycle&gt;320ms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13D7F811" w:rsidR="007D349B" w:rsidRPr="00B34784" w:rsidRDefault="007D349B" w:rsidP="007D349B">
            <w:pPr>
              <w:pStyle w:val="TAC"/>
              <w:rPr>
                <w:b/>
              </w:rPr>
            </w:pPr>
            <w:r>
              <w:t>(5+L</w:t>
            </w:r>
            <w:r>
              <w:rPr>
                <w:vertAlign w:val="subscript"/>
              </w:rPr>
              <w:t>PSS/</w:t>
            </w:r>
            <w:proofErr w:type="gramStart"/>
            <w:r>
              <w:rPr>
                <w:vertAlign w:val="subscript"/>
              </w:rPr>
              <w:t>SSS,gaps</w:t>
            </w:r>
            <w:proofErr w:type="gramEnd"/>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w:t>
            </w:r>
            <w:proofErr w:type="gramStart"/>
            <w:r w:rsidRPr="00E16287">
              <w:rPr>
                <w:rFonts w:ascii="Arial" w:hAnsi="Arial"/>
                <w:sz w:val="18"/>
                <w:vertAlign w:val="subscript"/>
                <w:lang w:eastAsia="ko-KR"/>
              </w:rPr>
              <w:t>SSS,gaps</w:t>
            </w:r>
            <w:proofErr w:type="gramEnd"/>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7D349B"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695613E9" w:rsidR="007D349B" w:rsidRPr="00B34784" w:rsidRDefault="007D349B" w:rsidP="007D349B">
            <w:pPr>
              <w:pStyle w:val="TAC"/>
            </w:pPr>
            <w:r>
              <w:t>DRX cycle&gt;320ms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5977687" w:rsidR="007D349B" w:rsidRPr="00B34784" w:rsidRDefault="007D349B" w:rsidP="007D349B">
            <w:pPr>
              <w:pStyle w:val="TAC"/>
              <w:rPr>
                <w:b/>
              </w:rPr>
            </w:pPr>
            <w:r>
              <w:t>(3+</w:t>
            </w:r>
            <w:proofErr w:type="gramStart"/>
            <w:r>
              <w:t>L</w:t>
            </w:r>
            <w:r>
              <w:rPr>
                <w:vertAlign w:val="subscript"/>
              </w:rPr>
              <w:t>ind,gaps</w:t>
            </w:r>
            <w:proofErr w:type="gramEnd"/>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proofErr w:type="gramStart"/>
            <w:r w:rsidRPr="00E16287">
              <w:rPr>
                <w:rFonts w:ascii="Arial" w:hAnsi="Arial"/>
                <w:sz w:val="18"/>
                <w:lang w:eastAsia="ko-KR"/>
              </w:rPr>
              <w:t>L</w:t>
            </w:r>
            <w:r w:rsidRPr="00E16287">
              <w:rPr>
                <w:rFonts w:ascii="Arial" w:hAnsi="Arial"/>
                <w:sz w:val="18"/>
                <w:vertAlign w:val="subscript"/>
                <w:lang w:eastAsia="ko-KR"/>
              </w:rPr>
              <w:t>ind,gaps</w:t>
            </w:r>
            <w:proofErr w:type="gramEnd"/>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7D349B"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2DCF64E4" w:rsidR="007D349B" w:rsidRPr="00B34784" w:rsidRDefault="007D349B" w:rsidP="007D349B">
            <w:pPr>
              <w:pStyle w:val="TAC"/>
            </w:pPr>
            <w:r>
              <w:t>DRX cycle&gt;320ms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60BE680E" w:rsidR="007D349B" w:rsidRPr="00B34784" w:rsidRDefault="007D349B" w:rsidP="007D349B">
            <w:pPr>
              <w:pStyle w:val="TAC"/>
              <w:rPr>
                <w:b/>
              </w:rPr>
            </w:pPr>
            <w:r>
              <w:t>(5+</w:t>
            </w:r>
            <w:proofErr w:type="gramStart"/>
            <w:r>
              <w:t>L</w:t>
            </w:r>
            <w:r>
              <w:rPr>
                <w:vertAlign w:val="subscript"/>
              </w:rPr>
              <w:t>meas,gaps</w:t>
            </w:r>
            <w:proofErr w:type="gramEnd"/>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03AAC558" w:rsidR="006C4B27" w:rsidRPr="00E16287" w:rsidRDefault="007D349B" w:rsidP="007D349B">
            <w:pPr>
              <w:pStyle w:val="TAN"/>
              <w:rPr>
                <w:lang w:eastAsia="ko-KR"/>
              </w:rPr>
            </w:pPr>
            <w:r>
              <w:rPr>
                <w:lang w:eastAsia="ko-KR"/>
              </w:rPr>
              <w:t>NOTE 1</w:t>
            </w:r>
            <w:r>
              <w:t>:</w:t>
            </w:r>
            <w:r>
              <w:tab/>
              <w:t xml:space="preserve">When DRX is not configured, </w:t>
            </w:r>
            <w:proofErr w:type="gramStart"/>
            <w:r>
              <w:t>L</w:t>
            </w:r>
            <w:r>
              <w:rPr>
                <w:vertAlign w:val="subscript"/>
              </w:rPr>
              <w:t>meas,gaps</w:t>
            </w:r>
            <w:proofErr w:type="gramEnd"/>
            <w:r>
              <w:rPr>
                <w:lang w:eastAsia="ko-KR"/>
              </w:rPr>
              <w:t xml:space="preserve"> is the </w:t>
            </w:r>
            <w:r>
              <w:t>number of SMTC occasions not available at the UE during</w:t>
            </w:r>
            <w:r>
              <w:rPr>
                <w:lang w:eastAsia="ko-KR"/>
              </w:rPr>
              <w:t xml:space="preserve"> </w:t>
            </w:r>
            <w:r>
              <w:t>T</w:t>
            </w:r>
            <w:r>
              <w:rPr>
                <w:vertAlign w:val="subscript"/>
              </w:rPr>
              <w:t>SSB_</w:t>
            </w:r>
            <w:r>
              <w:rPr>
                <w:vertAlign w:val="subscript"/>
              </w:rPr>
              <w:t>measurement_period_intra</w:t>
            </w:r>
            <w:r>
              <w:rPr>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When DRX is configured, </w:t>
            </w:r>
            <w:proofErr w:type="gramStart"/>
            <w:r>
              <w:t>L</w:t>
            </w:r>
            <w:r>
              <w:rPr>
                <w:vertAlign w:val="subscript"/>
              </w:rPr>
              <w:t>meas,gaps</w:t>
            </w:r>
            <w:proofErr w:type="gramEnd"/>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intra</w:t>
            </w:r>
            <w:r>
              <w:t>.</w:t>
            </w:r>
          </w:p>
          <w:p w14:paraId="17252AF9" w14:textId="77777777" w:rsidR="006C4B27" w:rsidRPr="00E16287" w:rsidRDefault="006C4B27" w:rsidP="007D349B">
            <w:pPr>
              <w:pStyle w:val="TAN"/>
              <w:rPr>
                <w:lang w:eastAsia="en-GB"/>
              </w:rPr>
            </w:pPr>
            <w:r w:rsidRPr="00E16287">
              <w:rPr>
                <w:lang w:eastAsia="ko-KR"/>
              </w:rPr>
              <w:t>NOTE 2</w:t>
            </w:r>
            <w:r w:rsidRPr="00E16287">
              <w:rPr>
                <w:lang w:eastAsia="en-GB"/>
              </w:rPr>
              <w:t>:</w:t>
            </w:r>
            <w:r w:rsidRPr="00E16287">
              <w:rPr>
                <w:lang w:eastAsia="en-GB"/>
              </w:rPr>
              <w:tab/>
            </w:r>
            <w:proofErr w:type="gramStart"/>
            <w:r w:rsidRPr="00E16287">
              <w:rPr>
                <w:lang w:eastAsia="en-GB"/>
              </w:rPr>
              <w:t>L</w:t>
            </w:r>
            <w:r w:rsidRPr="00E16287">
              <w:rPr>
                <w:vertAlign w:val="subscript"/>
                <w:lang w:eastAsia="en-GB"/>
              </w:rPr>
              <w:t>meas,gaps</w:t>
            </w:r>
            <w:proofErr w:type="gramEnd"/>
            <w:r w:rsidRPr="00E16287">
              <w:rPr>
                <w:vertAlign w:val="subscript"/>
                <w:lang w:eastAsia="ko-KR"/>
              </w:rPr>
              <w:t>,max</w:t>
            </w:r>
            <w:r w:rsidRPr="00E16287">
              <w:rPr>
                <w:lang w:eastAsia="en-GB"/>
              </w:rPr>
              <w:t xml:space="preserve"> = 7 for Max(DRX cycle,</w:t>
            </w:r>
            <w:r w:rsidRPr="00E16287">
              <w:rPr>
                <w:rFonts w:ascii="Calibri" w:hAnsi="Calibri"/>
                <w:color w:val="000000"/>
                <w:kern w:val="24"/>
                <w:lang w:eastAsia="en-GB"/>
              </w:rPr>
              <w:t xml:space="preserve"> </w:t>
            </w:r>
            <w:r w:rsidRPr="00E16287">
              <w:rPr>
                <w:lang w:eastAsia="en-GB"/>
              </w:rPr>
              <w:t>SMTC period, MGRP)</w:t>
            </w:r>
            <w:r w:rsidRPr="00E16287">
              <w:rPr>
                <w:rFonts w:hint="eastAsia"/>
                <w:lang w:eastAsia="en-GB"/>
              </w:rPr>
              <w:t>≤4</w:t>
            </w:r>
            <w:r w:rsidRPr="00E16287">
              <w:rPr>
                <w:lang w:eastAsia="en-GB"/>
              </w:rPr>
              <w:t>0ms where DRX cycle is 0 for non-DRX, L</w:t>
            </w:r>
            <w:r w:rsidRPr="00E16287">
              <w:rPr>
                <w:vertAlign w:val="subscript"/>
                <w:lang w:eastAsia="en-GB"/>
              </w:rPr>
              <w:t>meas,gaps</w:t>
            </w:r>
            <w:r w:rsidRPr="00E16287">
              <w:rPr>
                <w:vertAlign w:val="subscript"/>
                <w:lang w:eastAsia="ko-KR"/>
              </w:rPr>
              <w:t>,max</w:t>
            </w:r>
            <w:r w:rsidRPr="00E16287">
              <w:rPr>
                <w:lang w:eastAsia="en-GB"/>
              </w:rPr>
              <w:t xml:space="preserve"> = 5 for 40ms&lt;Max(DRX cycle,</w:t>
            </w:r>
            <w:r w:rsidRPr="00E16287">
              <w:rPr>
                <w:rFonts w:ascii="Calibri" w:hAnsi="Calibri"/>
                <w:color w:val="000000"/>
                <w:kern w:val="24"/>
                <w:lang w:eastAsia="en-GB"/>
              </w:rPr>
              <w:t xml:space="preserve"> </w:t>
            </w:r>
            <w:r w:rsidRPr="00E16287">
              <w:rPr>
                <w:lang w:eastAsia="en-GB"/>
              </w:rPr>
              <w:t>SMTC period, MGRP)</w:t>
            </w:r>
            <w:r w:rsidRPr="00E16287">
              <w:rPr>
                <w:rFonts w:hint="eastAsia"/>
                <w:lang w:eastAsia="en-GB"/>
              </w:rPr>
              <w:t>≤</w:t>
            </w:r>
            <w:r w:rsidRPr="00E16287">
              <w:rPr>
                <w:lang w:eastAsia="en-GB"/>
              </w:rPr>
              <w:t>320ms, L</w:t>
            </w:r>
            <w:r w:rsidRPr="00E16287">
              <w:rPr>
                <w:vertAlign w:val="subscript"/>
                <w:lang w:eastAsia="en-GB"/>
              </w:rPr>
              <w:t>meas,gaps</w:t>
            </w:r>
            <w:r w:rsidRPr="00E16287">
              <w:rPr>
                <w:vertAlign w:val="subscript"/>
                <w:lang w:eastAsia="ko-KR"/>
              </w:rPr>
              <w:t xml:space="preserve">,max </w:t>
            </w:r>
            <w:r w:rsidRPr="00E16287">
              <w:rPr>
                <w:lang w:eastAsia="en-GB"/>
              </w:rPr>
              <w:t>= 3 for DRX cycle&gt;320ms.</w:t>
            </w:r>
          </w:p>
          <w:p w14:paraId="5459A28A" w14:textId="65C5F848" w:rsidR="00D14E5E" w:rsidRPr="00B34784" w:rsidRDefault="006C4B27" w:rsidP="007D349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proofErr w:type="gramStart"/>
            <w:r w:rsidRPr="00E16287">
              <w:rPr>
                <w:lang w:eastAsia="ko-KR"/>
              </w:rPr>
              <w:t>L</w:t>
            </w:r>
            <w:r w:rsidRPr="00E16287">
              <w:rPr>
                <w:vertAlign w:val="subscript"/>
                <w:lang w:eastAsia="ko-KR"/>
              </w:rPr>
              <w:t>meas,gaps</w:t>
            </w:r>
            <w:proofErr w:type="gramEnd"/>
            <w:r w:rsidRPr="00E16287">
              <w:rPr>
                <w:vertAlign w:val="subscript"/>
                <w:lang w:eastAsia="ko-KR"/>
              </w:rPr>
              <w:t>,max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B34784" w:rsidRDefault="007A3F06" w:rsidP="007A3F06">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B34784" w:rsidRDefault="007A3F06" w:rsidP="007A3F06">
            <w:pPr>
              <w:pStyle w:val="TAC"/>
              <w:rPr>
                <w:b/>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B34784" w:rsidRDefault="007A3F06" w:rsidP="007A3F06">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B34784" w:rsidRDefault="007A3F06" w:rsidP="007A3F06">
            <w:pPr>
              <w:pStyle w:val="TAC"/>
              <w:rPr>
                <w:b/>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496175CB" w:rsidR="00CD2EF9" w:rsidRPr="00B34784" w:rsidRDefault="00CD2EF9" w:rsidP="00CD2EF9">
      <w:pPr>
        <w:pStyle w:val="Heading5"/>
      </w:pPr>
      <w:r w:rsidRPr="00B34784">
        <w:t>9.2B.5.3.4</w:t>
      </w:r>
      <w:r w:rsidRPr="00B34784">
        <w:tab/>
      </w:r>
      <w:r w:rsidR="005B5BA5" w:rsidRPr="00B34784">
        <w:t xml:space="preserve">Scheduling availability of </w:t>
      </w:r>
      <w:r w:rsidR="005B5BA5">
        <w:t xml:space="preserve">HD-FDD </w:t>
      </w:r>
      <w:r w:rsidR="005B5BA5" w:rsidRPr="00B34784">
        <w:t>UE performing measurements on FR1</w:t>
      </w:r>
    </w:p>
    <w:p w14:paraId="36ECCCA9" w14:textId="3AF0C8C2" w:rsidR="00CD2EF9" w:rsidRPr="00B34784" w:rsidRDefault="005B5BA5"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2C556747" w14:textId="75613579" w:rsidR="009A134B" w:rsidRDefault="009A134B" w:rsidP="009A134B">
      <w:pPr>
        <w:pStyle w:val="B10"/>
        <w:rPr>
          <w:i/>
        </w:rPr>
      </w:pPr>
      <w:r>
        <w:rPr>
          <w:lang w:val="en-US"/>
        </w:rPr>
        <w:t>-</w:t>
      </w:r>
      <w:r>
        <w:rPr>
          <w:lang w:val="en-US"/>
        </w:rPr>
        <w:tab/>
      </w:r>
      <w:r>
        <w:rPr>
          <w:lang w:val="en-US"/>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in TS 38.331 [2]</w:t>
      </w:r>
      <w:r>
        <w:t xml:space="preserve">, the SMTC periodicity follows </w:t>
      </w:r>
      <w:r>
        <w:rPr>
          <w:i/>
        </w:rPr>
        <w:t>smtc2</w:t>
      </w:r>
      <w:r>
        <w:t xml:space="preserve">; Otherwise SMTC periodicity follows </w:t>
      </w:r>
      <w:r>
        <w:rPr>
          <w:i/>
        </w:rPr>
        <w:t>smtc1.</w:t>
      </w:r>
    </w:p>
    <w:p w14:paraId="357443FD" w14:textId="6367C7E3" w:rsidR="00CD2EF9" w:rsidRPr="00B34784" w:rsidRDefault="009A134B" w:rsidP="009A134B">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2D4D6269" w:rsidR="00CD2EF9" w:rsidRPr="00B34784" w:rsidRDefault="005B5BA5" w:rsidP="00CD2EF9">
      <w:r w:rsidRPr="00B34784">
        <w:t xml:space="preserve">When the </w:t>
      </w:r>
      <w:r>
        <w:t>HD-FDD</w:t>
      </w:r>
      <w:r w:rsidRPr="00B34784">
        <w:t xml:space="preserve"> </w:t>
      </w:r>
      <w:r w:rsidRPr="00B34784">
        <w:t xml:space="preserve">UE performs intra-frequency measurements in a </w:t>
      </w:r>
      <w:r>
        <w:t>FR1</w:t>
      </w:r>
      <w:r w:rsidRPr="00B34784">
        <w:t xml:space="preserve"> band, the following restrictions apply due to SS-RSRQ measurement </w:t>
      </w:r>
    </w:p>
    <w:p w14:paraId="0E6D3A1A" w14:textId="0CC52EF0" w:rsidR="009A134B" w:rsidRDefault="009A134B" w:rsidP="009A134B">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50B664A3" w14:textId="3C39207B" w:rsidR="00CD2EF9" w:rsidRPr="00B34784" w:rsidRDefault="009A134B" w:rsidP="009A134B">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B34784" w:rsidRDefault="007A3F06" w:rsidP="007A3F06">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0AF3C73F" w14:textId="77777777" w:rsidR="00CD2EF9" w:rsidRPr="00B34784" w:rsidRDefault="00CD2EF9" w:rsidP="00CD2EF9"/>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B34784" w:rsidRDefault="007A3F06" w:rsidP="007A3F06">
            <w:pPr>
              <w:pStyle w:val="TAC"/>
              <w:rPr>
                <w:b/>
              </w:rPr>
            </w:pPr>
            <w:r w:rsidRPr="00B34784">
              <w:t>7</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1E3CA38" w14:textId="77777777" w:rsidR="00CD2EF9" w:rsidRPr="00B34784" w:rsidRDefault="00CD2EF9" w:rsidP="00CD2EF9"/>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B34784" w:rsidRDefault="007A3F06" w:rsidP="007A3F06">
            <w:pPr>
              <w:pStyle w:val="TAC"/>
              <w:rPr>
                <w:b/>
              </w:rPr>
            </w:pPr>
            <w:r w:rsidRPr="00B34784">
              <w:t>3</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AF9786C" w14:textId="77777777" w:rsidR="00CD2EF9" w:rsidRPr="00B34784" w:rsidRDefault="00CD2EF9" w:rsidP="00CD2EF9"/>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B34784" w:rsidRDefault="007A3F06" w:rsidP="007A3F06">
            <w:pPr>
              <w:pStyle w:val="TAC"/>
              <w:rPr>
                <w:b/>
              </w:rPr>
            </w:pPr>
            <w:r w:rsidRPr="00B34784">
              <w:t>[6]</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3F1AD1E" w14:textId="77777777" w:rsidR="00CD2EF9" w:rsidRPr="00B34784" w:rsidRDefault="00CD2EF9" w:rsidP="00CD2EF9"/>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B34784"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B34784" w:rsidRDefault="007E60C4" w:rsidP="007E60C4">
            <w:pPr>
              <w:pStyle w:val="TAC"/>
              <w:rPr>
                <w:b/>
              </w:rPr>
            </w:pPr>
            <w:r w:rsidRPr="00B34784">
              <w:t>5</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3DDB748A" w14:textId="77777777" w:rsidR="00CD2EF9" w:rsidRPr="00B34784" w:rsidRDefault="00CD2EF9" w:rsidP="00CD2EF9"/>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B34784"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B34784" w:rsidRDefault="00CD2EF9" w:rsidP="003E229A">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4C0BA393" w14:textId="77777777" w:rsidR="00CD2EF9" w:rsidRPr="00B34784" w:rsidRDefault="00CD2EF9" w:rsidP="00D14E5E"/>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2A986FBC"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 xml:space="preserve">when </w:t>
      </w:r>
      <w:proofErr w:type="gramStart"/>
      <w:r w:rsidRPr="00B34784">
        <w:t>all of</w:t>
      </w:r>
      <w:proofErr w:type="gramEnd"/>
      <w:r w:rsidRPr="00B34784">
        <w:t xml:space="preserve"> the SMTC occasions of this intra-frequency measurement object are overlapped with the measurement gap.</w:t>
      </w:r>
    </w:p>
    <w:p w14:paraId="6C6DFB9B" w14:textId="525A677D" w:rsidR="009B770E" w:rsidRPr="00B34784" w:rsidRDefault="009B770E" w:rsidP="009B770E">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36C2254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FR1 and 10.1.3C for FR2-NTN, for a corresponding </w:t>
      </w:r>
      <w:r w:rsidR="00C319EE">
        <w:t>b</w:t>
      </w:r>
      <w:r w:rsidR="00C319EE" w:rsidRPr="00B34784">
        <w:t>and</w:t>
      </w:r>
      <w:r w:rsidRPr="00B34784">
        <w:t>,</w:t>
      </w:r>
    </w:p>
    <w:p w14:paraId="0678E614" w14:textId="511E0EA8" w:rsidR="000B6B37" w:rsidRPr="00B34784" w:rsidRDefault="000B6B37" w:rsidP="000B6B37">
      <w:pPr>
        <w:pStyle w:val="B10"/>
      </w:pPr>
      <w:r w:rsidRPr="00B34784">
        <w:t>-</w:t>
      </w:r>
      <w:r w:rsidRPr="00B34784">
        <w:tab/>
        <w:t xml:space="preserve">SS-RSRQ related side conditions given in clauses 10.1.7C for FR1 and 10.1.8C for FR2-NTN, for a corresponding </w:t>
      </w:r>
      <w:r w:rsidR="00C319EE">
        <w:t>b</w:t>
      </w:r>
      <w:r w:rsidR="00C319EE" w:rsidRPr="00B34784">
        <w:t>and</w:t>
      </w:r>
      <w:r w:rsidRPr="00B34784">
        <w:t>,</w:t>
      </w:r>
    </w:p>
    <w:p w14:paraId="671F30DB" w14:textId="09251D66" w:rsidR="000B6B37" w:rsidRPr="00B34784" w:rsidRDefault="000B6B37" w:rsidP="000B6B37">
      <w:pPr>
        <w:pStyle w:val="B10"/>
      </w:pPr>
      <w:r w:rsidRPr="00B34784">
        <w:t>-</w:t>
      </w:r>
      <w:r w:rsidRPr="00B34784">
        <w:tab/>
        <w:t xml:space="preserve">SS-SINR related side conditions given in clauses 10.1.12C for FR1 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7777777" w:rsidR="00EA4B4A" w:rsidRPr="00B34784" w:rsidRDefault="00EA4B4A" w:rsidP="00EA4B4A">
      <w:pPr>
        <w:pStyle w:val="Heading4"/>
      </w:pPr>
      <w:r w:rsidRPr="00B34784">
        <w:t>9.2C.3.1</w:t>
      </w:r>
      <w:r w:rsidRPr="00B34784">
        <w:tab/>
        <w:t>Requirements for FR1</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6E755B61"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FR1) , 10.1.3C (RSRP for FR2-NTN), </w:t>
      </w:r>
      <w:r w:rsidRPr="00B34784">
        <w:rPr>
          <w:lang w:eastAsia="zh-CN"/>
        </w:rPr>
        <w:t>10.1.7C.1</w:t>
      </w:r>
      <w:r w:rsidRPr="00B34784">
        <w:rPr>
          <w:rFonts w:cs="v4.2.0"/>
        </w:rPr>
        <w:t xml:space="preserve"> (RSRQ for FR1), 10.1.8C (RSRQ for FR2-NTN), 10.1.12C.1 (RS-SINR for FR1)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49A068A6"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29DB7EEC"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6905CA3C"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7777777" w:rsidR="00342C32" w:rsidRPr="00B34784" w:rsidRDefault="00342C32" w:rsidP="00342C32">
      <w:pPr>
        <w:pStyle w:val="TH"/>
      </w:pPr>
      <w:r w:rsidRPr="00B34784">
        <w:t>Table 9.2C.5.1-1: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77777777" w:rsidR="00342C32" w:rsidRPr="00B34784" w:rsidRDefault="00342C32" w:rsidP="00342C32">
      <w:pPr>
        <w:pStyle w:val="TH"/>
      </w:pPr>
      <w:r w:rsidRPr="00B34784">
        <w:t>Table 9.2C.5.1-2: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77777777" w:rsidR="00342C32" w:rsidRPr="00B34784" w:rsidRDefault="00342C32" w:rsidP="00342C32">
      <w:pPr>
        <w:pStyle w:val="TH"/>
      </w:pPr>
      <w:r w:rsidRPr="00B34784">
        <w:t>Table 9.2C.5.2-1: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77777777" w:rsidR="00EA4B4A" w:rsidRPr="00B34784" w:rsidRDefault="00EA4B4A" w:rsidP="00EA4B4A">
      <w:pPr>
        <w:pStyle w:val="Heading5"/>
      </w:pPr>
      <w:r w:rsidRPr="00B34784">
        <w:t>9.2C.5.3.1</w:t>
      </w:r>
      <w:r w:rsidRPr="00B34784">
        <w:tab/>
        <w:t>Scheduling availability of UE performing measurements with a different subcarrier spacing than PDSCH/PDCCH on FR1</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1E2C4D92"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77777777" w:rsidR="00670A74" w:rsidRPr="00B34784" w:rsidRDefault="00670A74" w:rsidP="00670A74">
      <w:pPr>
        <w:pStyle w:val="TH"/>
      </w:pPr>
      <w:r w:rsidRPr="00B34784">
        <w:t>Table 9.2C.6.2-1: Time period for PSS/SSS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1EC94087" w:rsidR="00670A74" w:rsidRPr="00B34784" w:rsidRDefault="00670A74" w:rsidP="00670A74">
      <w:pPr>
        <w:pStyle w:val="TH"/>
      </w:pPr>
      <w:r w:rsidRPr="00B34784">
        <w:t>Table 9.2C.6.2-2: Time period for time index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77777777" w:rsidR="00E907A3" w:rsidRPr="00B34784" w:rsidRDefault="00E907A3" w:rsidP="00E907A3">
      <w:r w:rsidRPr="00B34784">
        <w:t>The measurement period for FR1 intrafrequency measurements with gaps is as shown in table 9.2C.6.3-1.</w:t>
      </w:r>
    </w:p>
    <w:p w14:paraId="67DD3639" w14:textId="77777777" w:rsidR="00670A74" w:rsidRPr="00B34784" w:rsidRDefault="00670A74" w:rsidP="00670A74">
      <w:pPr>
        <w:pStyle w:val="TH"/>
      </w:pPr>
      <w:r w:rsidRPr="00B34784">
        <w:t>Table 9.2C.6.3-1: Measurement period for intra-frequency measurements with gaps (FR1)</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6D2B4353"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430291C" w14:textId="52D585A7" w:rsidR="00EB7CA9" w:rsidRPr="00B34784" w:rsidRDefault="00EB7CA9" w:rsidP="00EB7CA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6A5D836" w14:textId="2B9373FD" w:rsidR="00EB7CA9" w:rsidRPr="00B34784" w:rsidRDefault="00EB7CA9" w:rsidP="00EB7CA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44434FB9" w14:textId="655646DE" w:rsidR="00590A80" w:rsidRPr="00B34784" w:rsidRDefault="00590A80" w:rsidP="003C64A8">
      <w:pPr>
        <w:ind w:left="568" w:hanging="284"/>
        <w:rPr>
          <w:rFonts w:eastAsia="Malgun Gothic" w:cs="v4.2.0"/>
          <w:lang w:eastAsia="zh-CN"/>
        </w:rPr>
      </w:pPr>
      <w:r>
        <w:rPr>
          <w:lang w:val="fr-FR" w:eastAsia="en-GB"/>
        </w:rPr>
        <w:t>-</w:t>
      </w:r>
      <w:r>
        <w:rPr>
          <w:lang w:val="fr-FR"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w:t>
      </w:r>
      <w:r>
        <w:rPr>
          <w:rFonts w:eastAsia="SimSun" w:hint="eastAsia"/>
          <w:vertAlign w:val="subscript"/>
          <w:lang w:val="en-US" w:eastAsia="zh-CN"/>
        </w:rPr>
        <w:t>h</w:t>
      </w:r>
      <w:r>
        <w:rPr>
          <w:vertAlign w:val="subscript"/>
          <w:lang w:val="fr-FR" w:eastAsia="en-GB"/>
        </w:rPr>
        <w:t>z</w:t>
      </w:r>
      <w:r>
        <w:rPr>
          <w:vertAlign w:val="subscript"/>
          <w:lang w:val="en-US" w:eastAsia="zh-CN"/>
        </w:rPr>
        <w:t xml:space="preserve"> </w:t>
      </w:r>
      <w:r>
        <w:rPr>
          <w:lang w:val="en-US" w:eastAsia="zh-CN"/>
        </w:rPr>
        <w:t xml:space="preserve">is </w:t>
      </w:r>
      <w:r>
        <w:rPr>
          <w:lang w:val="fr-FR" w:eastAsia="en-GB"/>
        </w:rPr>
        <w:t>given in table 9.</w:t>
      </w:r>
      <w:r>
        <w:rPr>
          <w:rFonts w:eastAsia="SimSun" w:hint="eastAsia"/>
          <w:lang w:val="en-US" w:eastAsia="zh-CN"/>
        </w:rPr>
        <w:t>3</w:t>
      </w:r>
      <w:r>
        <w:rPr>
          <w:lang w:val="fr-FR" w:eastAsia="en-GB"/>
        </w:rPr>
        <w:t>.</w:t>
      </w:r>
      <w:r>
        <w:rPr>
          <w:rFonts w:eastAsia="SimSun" w:hint="eastAsia"/>
          <w:lang w:val="en-US" w:eastAsia="zh-CN"/>
        </w:rPr>
        <w:t>4</w:t>
      </w:r>
      <w:r>
        <w:rPr>
          <w:lang w:val="fr-FR"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B34784" w:rsidRDefault="00985D96"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B34784" w:rsidRDefault="00985D96" w:rsidP="00395787">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B34784" w:rsidRDefault="005F1F6D" w:rsidP="00ED4E9A">
            <w:pPr>
              <w:pStyle w:val="TAC"/>
              <w:rPr>
                <w:vertAlign w:val="subscript"/>
                <w:lang w:eastAsia="zh-CN"/>
              </w:rPr>
            </w:pPr>
            <w:r w:rsidRPr="00B34784">
              <w:rPr>
                <w:lang w:eastAsia="sv-SE"/>
              </w:rPr>
              <w:t>ceil(N3)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B34784" w:rsidRDefault="005F1F6D" w:rsidP="00ED4E9A">
            <w:pPr>
              <w:pStyle w:val="TAC"/>
              <w:rPr>
                <w:vertAlign w:val="subscript"/>
                <w:lang w:eastAsia="zh-CN"/>
              </w:rPr>
            </w:pPr>
            <w:r w:rsidRPr="00B34784">
              <w:rPr>
                <w:lang w:eastAsia="sv-SE"/>
              </w:rPr>
              <w:t>N4</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31DB5269" w14:textId="1FF5CB9D" w:rsidR="00590418" w:rsidRPr="00B34784" w:rsidRDefault="00590418" w:rsidP="00590418">
      <w:pPr>
        <w:pStyle w:val="TH"/>
      </w:pPr>
      <w:r w:rsidRPr="00B34784">
        <w:t xml:space="preserve">Table 9.3.4-11: </w:t>
      </w:r>
      <w:r w:rsidR="00DE5DB9" w:rsidRPr="00B34784">
        <w:t xml:space="preserve">Time period for time index detection </w:t>
      </w:r>
      <w:r w:rsidR="00DE5DB9" w:rsidRPr="00B34784">
        <w:rPr>
          <w:rFonts w:eastAsia="SimSun"/>
        </w:rPr>
        <w:t>for a UE operating on a target cell with 12 PRB SSB</w:t>
      </w:r>
      <w:r w:rsidR="00DE5DB9" w:rsidRPr="00B34784">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B34784"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B34784" w:rsidRDefault="00B009A9" w:rsidP="00B009A9">
            <w:pPr>
              <w:pStyle w:val="TAC"/>
              <w:rPr>
                <w:b/>
              </w:rPr>
            </w:pPr>
            <w:r w:rsidRPr="00B34784">
              <w:t>Ceil(6*</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590418" w:rsidRPr="00B34784" w14:paraId="6D59BE4B" w14:textId="77777777" w:rsidTr="003E7C13">
        <w:trPr>
          <w:jc w:val="center"/>
        </w:trPr>
        <w:tc>
          <w:tcPr>
            <w:tcW w:w="9241" w:type="dxa"/>
            <w:gridSpan w:val="2"/>
            <w:shd w:val="clear" w:color="auto" w:fill="auto"/>
          </w:tcPr>
          <w:p w14:paraId="336FFC7A"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t>DRX or non DRX requirements apply according to the conditions described in clause 3.6.1</w:t>
            </w:r>
          </w:p>
          <w:p w14:paraId="5D324A50" w14:textId="16EA9B1C" w:rsidR="00590418" w:rsidRPr="00B34784" w:rsidRDefault="0050068C" w:rsidP="0050068C">
            <w:pPr>
              <w:pStyle w:val="TAN"/>
              <w:ind w:left="0" w:firstLine="0"/>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B34784" w:rsidRDefault="00B14C83"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B34784" w:rsidRDefault="00537893" w:rsidP="00537893">
            <w:pPr>
              <w:pStyle w:val="TAC"/>
              <w:rPr>
                <w:vertAlign w:val="subscript"/>
                <w:lang w:eastAsia="zh-CN"/>
              </w:rPr>
            </w:pP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B34784" w:rsidRDefault="00537893" w:rsidP="00537893">
            <w:pPr>
              <w:pStyle w:val="TAC"/>
              <w:rPr>
                <w:vertAlign w:val="subscript"/>
                <w:lang w:eastAsia="zh-CN"/>
              </w:rPr>
            </w:pPr>
            <w:r w:rsidRPr="00B34784">
              <w:rPr>
                <w:bCs/>
                <w:lang w:eastAsia="zh-CN"/>
              </w:rPr>
              <w:t>4</w:t>
            </w:r>
            <w:r>
              <w:rPr>
                <w:bCs/>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168C47FA"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6" w:name="OLE_LINK49"/>
      <w:bookmarkStart w:id="1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6"/>
      <w:bookmarkEnd w:id="1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10E46E09" w14:textId="66BD0D0C" w:rsidR="00565C8A" w:rsidRPr="00B34784" w:rsidRDefault="00565C8A" w:rsidP="00565C8A">
      <w:pPr>
        <w:rPr>
          <w:rFonts w:eastAsia="Malgun Gothic"/>
        </w:rPr>
      </w:pPr>
      <w:r w:rsidRPr="00B34784">
        <w:rPr>
          <w:rFonts w:eastAsia="Malgun Gothic"/>
        </w:rPr>
        <w:t xml:space="preserve">This clause contains requirements for a UE supporting NR </w:t>
      </w:r>
      <w:r w:rsidR="006B296B" w:rsidRPr="00B34784">
        <w:rPr>
          <w:rFonts w:eastAsia="Malgun Gothic"/>
        </w:rPr>
        <w:t xml:space="preserve">inter-frequency </w:t>
      </w:r>
      <w:r w:rsidRPr="00B34784">
        <w:rPr>
          <w:rFonts w:eastAsia="Malgun Gothic"/>
        </w:rPr>
        <w:t>SFTD measurement and is applicable in RRC_CONNECTED state. The UE shall</w:t>
      </w:r>
      <w:r w:rsidRPr="00B34784">
        <w:rPr>
          <w:rFonts w:eastAsia="Malgun Gothic"/>
          <w:lang w:eastAsia="ko-KR"/>
        </w:rPr>
        <w:t>, depending on network request,</w:t>
      </w:r>
      <w:r w:rsidRPr="00B34784">
        <w:rPr>
          <w:rFonts w:eastAsia="Malgun Gothic"/>
        </w:rPr>
        <w:t xml:space="preserve"> perform inter-frequency SFTD measurement and report SFTD result with or without SS-RSRP. The overall delay includes </w:t>
      </w:r>
      <w:r w:rsidRPr="00B34784">
        <w:rPr>
          <w:rFonts w:eastAsia="Malgun Gothic" w:cs="v4.2.0"/>
        </w:rPr>
        <w:t xml:space="preserve">RRC procedure delay defined in clause 12 in </w:t>
      </w:r>
      <w:r w:rsidRPr="00B34784">
        <w:rPr>
          <w:rFonts w:eastAsia="Malgun Gothic"/>
        </w:rPr>
        <w:t>TS 38.331 [2] and SFTD measurement reporting delay in clause 9.3.8.3.</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B34784" w:rsidRDefault="00565C8A" w:rsidP="00565C8A">
      <w:pPr>
        <w:rPr>
          <w:lang w:eastAsia="ja-JP"/>
        </w:rPr>
      </w:pPr>
      <w:r w:rsidRPr="00B34784">
        <w:rPr>
          <w:rFonts w:eastAsia="Malgun Gothic"/>
        </w:rPr>
        <w:t xml:space="preserve">The SFTD measurement reporting delay shall be less than </w:t>
      </w:r>
      <w:r w:rsidRPr="00B34784">
        <w:rPr>
          <w:rFonts w:eastAsia="Malgun Gothic" w:cs="Arial"/>
        </w:rPr>
        <w:t>T</w:t>
      </w:r>
      <w:r w:rsidRPr="00B34784">
        <w:rPr>
          <w:rFonts w:eastAsia="Malgun Gothic" w:cs="Arial"/>
          <w:vertAlign w:val="subscript"/>
        </w:rPr>
        <w:t>measure_</w:t>
      </w:r>
      <w:r w:rsidRPr="00B34784">
        <w:rPr>
          <w:rFonts w:eastAsia="Malgun Gothic" w:cs="Arial"/>
          <w:vertAlign w:val="subscript"/>
          <w:lang w:eastAsia="ja-JP"/>
        </w:rPr>
        <w:t>SFTD1</w:t>
      </w:r>
      <w:r w:rsidRPr="00B34784">
        <w:rPr>
          <w:rFonts w:eastAsia="Malgun Gothic"/>
        </w:rPr>
        <w:t xml:space="preserve"> defined in clause 9.3.8.2</w:t>
      </w:r>
      <w:r w:rsidR="0045476D" w:rsidRPr="00B34784">
        <w:rPr>
          <w:rFonts w:eastAsia="Malgun Gothic"/>
        </w:rPr>
        <w:t xml:space="preserve"> </w:t>
      </w:r>
      <w:r w:rsidR="0045476D" w:rsidRPr="00B34784">
        <w:rPr>
          <w:rFonts w:cs="v4.2.0"/>
        </w:rPr>
        <w:t xml:space="preserve">plus the RRC procedure delay defined in </w:t>
      </w:r>
      <w:r w:rsidR="0045476D" w:rsidRPr="00B34784">
        <w:t>TS 38.331 [2]</w:t>
      </w:r>
      <w:r w:rsidRPr="00B34784">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Default="00F02E7F" w:rsidP="00146EE3">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958E1FF" w14:textId="11E2E994" w:rsidR="00590A80" w:rsidRPr="00E16287" w:rsidRDefault="00590A80" w:rsidP="00146EE3">
      <w:pPr>
        <w:pStyle w:val="B20"/>
        <w:rPr>
          <w:lang w:eastAsia="en-GB"/>
        </w:rPr>
      </w:pPr>
      <w:r>
        <w:rPr>
          <w:lang w:val="fr-FR" w:eastAsia="en-GB"/>
        </w:rPr>
        <w:t>-</w:t>
      </w:r>
      <w:r>
        <w:rPr>
          <w:lang w:val="fr-FR"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SSB_time_index_intra_less_than_5MHz</w:t>
      </w:r>
      <w:r>
        <w:rPr>
          <w:vertAlign w:val="subscript"/>
          <w:lang w:val="en-US" w:eastAsia="zh-CN"/>
        </w:rPr>
        <w:t xml:space="preserve"> </w:t>
      </w:r>
      <w:r>
        <w:rPr>
          <w:lang w:val="en-US" w:eastAsia="zh-CN"/>
        </w:rPr>
        <w:t xml:space="preserve">is </w:t>
      </w:r>
      <w:r>
        <w:rPr>
          <w:lang w:val="fr-FR" w:eastAsia="en-GB"/>
        </w:rPr>
        <w:t xml:space="preserve">given in table </w:t>
      </w:r>
      <w:r>
        <w:rPr>
          <w:rFonts w:eastAsia="PMingLiU"/>
          <w:lang w:eastAsia="zh-TW"/>
        </w:rPr>
        <w:t>9.3.9.1-5</w:t>
      </w:r>
      <w:r>
        <w:rPr>
          <w:lang w:eastAsia="en-GB"/>
        </w:rPr>
        <w:t>.</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Pr="00B34784" w:rsidRDefault="00F02E7F" w:rsidP="00F02E7F">
      <w:pPr>
        <w:pStyle w:val="B20"/>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B34784" w:rsidRDefault="00973BCB" w:rsidP="00973BCB">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566C5D78" w14:textId="23FC6E1D" w:rsidR="00067AE9" w:rsidRPr="00B34784" w:rsidRDefault="00067AE9" w:rsidP="00067AE9">
      <w:pPr>
        <w:pStyle w:val="TH"/>
      </w:pPr>
      <w:r w:rsidRPr="00B34784">
        <w:t xml:space="preserve">Table 9.3.9.1-5: </w:t>
      </w:r>
      <w:r w:rsidR="00591D85" w:rsidRPr="00B34784">
        <w:t xml:space="preserve">Time period for time index detection </w:t>
      </w:r>
      <w:r w:rsidR="00591D85" w:rsidRPr="00B34784">
        <w:rPr>
          <w:rFonts w:eastAsia="SimSun"/>
        </w:rPr>
        <w:t>for a UE operating on a target cell with 12 PRB SSB</w:t>
      </w:r>
      <w:r w:rsidR="00591D85"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B34784" w:rsidRDefault="00557ED5" w:rsidP="00557ED5">
            <w:pPr>
              <w:pStyle w:val="TAC"/>
              <w:rPr>
                <w:b/>
                <w:lang w:eastAsia="zh-CN"/>
              </w:rPr>
            </w:pP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B34784" w:rsidRDefault="002E6EE8" w:rsidP="002E6EE8">
            <w:pPr>
              <w:keepNext/>
              <w:keepLines/>
              <w:spacing w:after="0"/>
              <w:jc w:val="center"/>
              <w:rPr>
                <w:rFonts w:ascii="Arial" w:eastAsia="DengXian" w:hAnsi="Arial"/>
                <w:b/>
                <w:sz w:val="18"/>
                <w:lang w:eastAsia="zh-CN"/>
              </w:rPr>
            </w:pP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DengXian" w:hAnsi="Arial"/>
                <w:sz w:val="18"/>
                <w:lang w:eastAsia="zh-CN"/>
              </w:rPr>
              <w:t>Y</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3</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vertAlign w:val="subscript"/>
              </w:rPr>
              <w:t xml:space="preserve"> </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B34784" w:rsidRDefault="00973BCB" w:rsidP="00973BCB">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B34784" w:rsidRDefault="00973BCB" w:rsidP="00973BCB">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B34784" w:rsidRDefault="00F30519" w:rsidP="00A14489">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B34784" w:rsidRDefault="00F30519" w:rsidP="00A14489">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39F02559"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165680A7"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1F2C84ED"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7D349B">
            <w:pPr>
              <w:pStyle w:val="TAN"/>
              <w:rPr>
                <w:lang w:eastAsia="en-GB"/>
              </w:rPr>
            </w:pPr>
            <w:r w:rsidRPr="00E16287">
              <w:rPr>
                <w:lang w:eastAsia="en-GB"/>
              </w:rPr>
              <w:t>NOTE 1:</w:t>
            </w:r>
            <w:r w:rsidRPr="00E16287">
              <w:rPr>
                <w:lang w:eastAsia="en-GB"/>
              </w:rPr>
              <w:tab/>
              <w:t>DRX or non DRX requirements apply according to the conditions described in clause 3.6.1</w:t>
            </w:r>
          </w:p>
          <w:p w14:paraId="3644D711" w14:textId="77777777" w:rsidR="002E62DB" w:rsidRPr="00E16287" w:rsidRDefault="002E62DB" w:rsidP="007D349B">
            <w:pPr>
              <w:pStyle w:val="TAN"/>
              <w:rPr>
                <w:lang w:eastAsia="en-GB"/>
              </w:rPr>
            </w:pPr>
            <w:r w:rsidRPr="00E16287">
              <w:rPr>
                <w:lang w:eastAsia="en-GB"/>
              </w:rPr>
              <w:t>NOTE 2:</w:t>
            </w:r>
            <w:r w:rsidRPr="00E16287">
              <w:rPr>
                <w:lang w:eastAsia="en-GB"/>
              </w:rPr>
              <w:tab/>
              <w:t>In EN-DC operation, the parameters, timers and scheduling requests referred to in clause 3.6.1 are for the secondary cell group. The DRX cycle is the DRX cycle of the secondary cell group.</w:t>
            </w:r>
          </w:p>
          <w:p w14:paraId="09FB761E" w14:textId="223E7B44" w:rsidR="002E62DB" w:rsidRPr="00E16287" w:rsidRDefault="007D349B" w:rsidP="007D349B">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w:t>
            </w:r>
            <w:r>
              <w:rPr>
                <w:vertAlign w:val="subscript"/>
              </w:rPr>
              <w:t>measurement_period_inter</w:t>
            </w:r>
            <w:r>
              <w:rPr>
                <w:vertAlign w:val="subscript"/>
              </w:rPr>
              <w:t>_cca</w:t>
            </w:r>
            <w:r>
              <w:rPr>
                <w:lang w:val="en-US"/>
              </w:rPr>
              <w:t xml:space="preserve">, for inter-frequency measurements with gaps, where </w:t>
            </w:r>
            <w:r>
              <w:t>L</w:t>
            </w:r>
            <w:r>
              <w:rPr>
                <w:vertAlign w:val="subscript"/>
              </w:rPr>
              <w:t>meas</w:t>
            </w:r>
            <w:r>
              <w:rPr>
                <w:lang w:val="en-US"/>
              </w:rPr>
              <w:t xml:space="preserve"> ≤ </w:t>
            </w:r>
            <w:proofErr w:type="gramStart"/>
            <w:r>
              <w:t>L</w:t>
            </w:r>
            <w:r>
              <w:rPr>
                <w:vertAlign w:val="subscript"/>
              </w:rPr>
              <w:t>meas,max</w:t>
            </w:r>
            <w:r>
              <w:t>.</w:t>
            </w:r>
            <w:proofErr w:type="gramEnd"/>
            <w:r>
              <w:t xml:space="preserve">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w:t>
            </w:r>
            <w:r>
              <w:rPr>
                <w:vertAlign w:val="subscript"/>
              </w:rPr>
              <w:t>measurement_period_inter</w:t>
            </w:r>
            <w:r>
              <w:rPr>
                <w:vertAlign w:val="subscript"/>
              </w:rPr>
              <w:t>_cca</w:t>
            </w:r>
            <w:r>
              <w:rPr>
                <w:lang w:val="en-US"/>
              </w:rPr>
              <w:t xml:space="preserve">, for inter-frequency measurements with gaps, where </w:t>
            </w:r>
            <w:r>
              <w:t>L</w:t>
            </w:r>
            <w:r>
              <w:rPr>
                <w:vertAlign w:val="subscript"/>
              </w:rPr>
              <w:t>meas</w:t>
            </w:r>
            <w:r>
              <w:rPr>
                <w:lang w:val="en-US"/>
              </w:rPr>
              <w:t xml:space="preserve"> ≤ </w:t>
            </w:r>
            <w:proofErr w:type="gramStart"/>
            <w:r>
              <w:t>L</w:t>
            </w:r>
            <w:r>
              <w:rPr>
                <w:vertAlign w:val="subscript"/>
              </w:rPr>
              <w:t>meas,max</w:t>
            </w:r>
            <w:r>
              <w:t>.</w:t>
            </w:r>
            <w:proofErr w:type="gramEnd"/>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w:t>
            </w:r>
          </w:p>
          <w:p w14:paraId="11FE5DC6" w14:textId="0EEF0AE8" w:rsidR="00D97120" w:rsidRPr="00B34784" w:rsidRDefault="002E62DB" w:rsidP="007D349B">
            <w:pPr>
              <w:pStyle w:val="TAN"/>
            </w:pPr>
            <w:r w:rsidRPr="00E16287">
              <w:rPr>
                <w:lang w:eastAsia="en-GB"/>
              </w:rPr>
              <w:t>NOTE</w:t>
            </w:r>
            <w:r w:rsidRPr="00E16287">
              <w:rPr>
                <w:lang w:val="en-US" w:eastAsia="en-GB"/>
              </w:rPr>
              <w:t xml:space="preserve"> 4:</w:t>
            </w:r>
            <w:r w:rsidRPr="00E16287">
              <w:rPr>
                <w:lang w:eastAsia="en-GB"/>
              </w:rPr>
              <w:tab/>
            </w:r>
            <w:proofErr w:type="gramStart"/>
            <w:r w:rsidRPr="00E16287">
              <w:rPr>
                <w:lang w:eastAsia="en-GB"/>
              </w:rPr>
              <w:t>L</w:t>
            </w:r>
            <w:r w:rsidRPr="00E16287">
              <w:rPr>
                <w:vertAlign w:val="subscript"/>
                <w:lang w:eastAsia="en-GB"/>
              </w:rPr>
              <w:t>meas,max</w:t>
            </w:r>
            <w:proofErr w:type="gramEnd"/>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B34784" w:rsidRDefault="00B32F4B" w:rsidP="003E229A">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B34784" w:rsidRDefault="00B32F4B" w:rsidP="003E229A">
            <w:pPr>
              <w:pStyle w:val="TAC"/>
              <w:rPr>
                <w:b/>
                <w:lang w:eastAsia="zh-CN"/>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B34784" w:rsidRDefault="00B32F4B" w:rsidP="003E229A">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B34784" w:rsidRDefault="00331DD9" w:rsidP="00331DD9">
            <w:pPr>
              <w:pStyle w:val="TAC"/>
              <w:rPr>
                <w:b/>
                <w:lang w:eastAsia="zh-CN"/>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B34784" w:rsidRDefault="00B32F4B" w:rsidP="003E229A">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B34784" w:rsidRDefault="00331DD9" w:rsidP="00331DD9">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24531845" w:rsidR="00B32F4B" w:rsidRPr="00B34784" w:rsidRDefault="005B5BA5"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w:t>
      </w:r>
      <w:r w:rsidRPr="00B34784">
        <w:rPr>
          <w:lang w:eastAsia="zh-CN"/>
        </w:rPr>
        <w:t>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22D6C89D" w:rsidR="00B32F4B" w:rsidRPr="00B34784" w:rsidRDefault="00B32F4B" w:rsidP="00B32F4B">
      <w:pPr>
        <w:pStyle w:val="Heading5"/>
      </w:pPr>
      <w:r w:rsidRPr="00B34784">
        <w:t>9.3B.7.3.4</w:t>
      </w:r>
      <w:r w:rsidRPr="00B34784">
        <w:tab/>
      </w:r>
      <w:r w:rsidR="005B5BA5" w:rsidRPr="00B34784">
        <w:t xml:space="preserve">Scheduling availability of </w:t>
      </w:r>
      <w:r w:rsidR="005B5BA5">
        <w:t xml:space="preserve">HD-FDD </w:t>
      </w:r>
      <w:r w:rsidR="005B5BA5" w:rsidRPr="00B34784">
        <w:t>UE performing measurements on FR1</w:t>
      </w:r>
    </w:p>
    <w:p w14:paraId="5D0989F5" w14:textId="24DAF5B2" w:rsidR="00B32F4B" w:rsidRPr="00B34784" w:rsidRDefault="005B5BA5" w:rsidP="00B32F4B">
      <w:r w:rsidRPr="00B34784">
        <w:t xml:space="preserve">When </w:t>
      </w:r>
      <w:r>
        <w:t>HD-FDD</w:t>
      </w:r>
      <w:r w:rsidRPr="00B34784">
        <w:t xml:space="preserve"> </w:t>
      </w:r>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7F106C27" w:rsidR="00B32F4B" w:rsidRPr="00B34784" w:rsidRDefault="005B5BA5" w:rsidP="00B32F4B">
      <w:r w:rsidRPr="00B34784">
        <w:t xml:space="preserve">When </w:t>
      </w:r>
      <w:r>
        <w:t>HD-FDD</w:t>
      </w:r>
      <w:r w:rsidRPr="00B34784">
        <w:t xml:space="preserve"> </w:t>
      </w:r>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4754899D" w14:textId="31B33425" w:rsidR="00956FBB" w:rsidRDefault="00496E11" w:rsidP="00956FBB">
      <w:pPr>
        <w:rPr>
          <w:rFonts w:eastAsia="Malgun Gothic"/>
        </w:rPr>
      </w:pPr>
      <w:r w:rsidRPr="0065777D">
        <w:rPr>
          <w:rFonts w:eastAsia="Malgun Gothic"/>
        </w:rPr>
        <w:t xml:space="preserve">SSB based measurements are configured along with </w:t>
      </w:r>
      <w:r>
        <w:rPr>
          <w:rFonts w:eastAsia="Malgun Gothic"/>
          <w:lang w:eastAsia="en-GB"/>
        </w:rPr>
        <w:t>one or more</w:t>
      </w:r>
      <w:r w:rsidRPr="003C4B72">
        <w:rPr>
          <w:rFonts w:eastAsia="Malgun Gothic"/>
          <w:lang w:eastAsia="en-GB"/>
        </w:rPr>
        <w:t xml:space="preserve"> </w:t>
      </w:r>
      <w:r w:rsidRPr="0065777D">
        <w:rPr>
          <w:rFonts w:eastAsia="Malgun Gothic"/>
        </w:rPr>
        <w:t>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5A3035FC" w14:textId="77777777" w:rsidR="00496E11" w:rsidRPr="004B7BCD" w:rsidRDefault="00496E11" w:rsidP="00496E11">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64F65BE4" w14:textId="0693DD91" w:rsidR="00496E11" w:rsidRPr="00B34784" w:rsidRDefault="00496E11" w:rsidP="00496E11">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09F44667"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7B3D89C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334E3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measurement gap, when part of the SMTC occasions of this inter-frequency measurement object </w:t>
      </w:r>
      <w:proofErr w:type="gramStart"/>
      <w:r w:rsidRPr="00B34784">
        <w:rPr>
          <w:rFonts w:eastAsia="SimSun" w:hint="eastAsia"/>
          <w:lang w:eastAsia="zh-CN"/>
        </w:rPr>
        <w:t>are</w:t>
      </w:r>
      <w:proofErr w:type="gramEnd"/>
      <w:r w:rsidRPr="00B34784">
        <w:rPr>
          <w:rFonts w:eastAsia="SimSun" w:hint="eastAsia"/>
          <w:lang w:eastAsia="zh-CN"/>
        </w:rPr>
        <w:t xml:space="preserve"> overlapped by the measurement gap</w:t>
      </w:r>
      <w:r w:rsidRPr="00B34784">
        <w:rPr>
          <w:rFonts w:eastAsia="SimSun"/>
          <w:lang w:eastAsia="zh-CN"/>
        </w:rPr>
        <w:t xml:space="preserve"> or the union of concurrent measurement gaps.</w:t>
      </w:r>
    </w:p>
    <w:p w14:paraId="07292585" w14:textId="50911A49" w:rsidR="00334E36" w:rsidRPr="00B34784" w:rsidRDefault="00334E36" w:rsidP="00956FBB">
      <w:pPr>
        <w:rPr>
          <w:rFonts w:cs="v4.2.0"/>
        </w:rPr>
      </w:pPr>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5C273B29" w:rsidR="00BC04E5" w:rsidRPr="00B34784" w:rsidRDefault="00BC04E5" w:rsidP="00BC04E5">
      <w:pPr>
        <w:pStyle w:val="B10"/>
      </w:pPr>
      <w:r w:rsidRPr="00B34784">
        <w:t>-</w:t>
      </w:r>
      <w:r w:rsidRPr="00B34784">
        <w:tab/>
        <w:t xml:space="preserve">SS-RSRP related side conditions given in clauses  10.1.4C for FR1 and 10.1.5C for FR2-NTN, for a corresponding </w:t>
      </w:r>
      <w:r w:rsidR="00B274FF">
        <w:t>b</w:t>
      </w:r>
      <w:r w:rsidR="00B274FF" w:rsidRPr="00B34784">
        <w:t>and</w:t>
      </w:r>
      <w:r w:rsidRPr="00B34784">
        <w:t>,</w:t>
      </w:r>
    </w:p>
    <w:p w14:paraId="0A45969B" w14:textId="681588B5" w:rsidR="00BC04E5" w:rsidRPr="00B34784" w:rsidRDefault="00BC04E5" w:rsidP="00BC04E5">
      <w:pPr>
        <w:pStyle w:val="B10"/>
      </w:pPr>
      <w:r w:rsidRPr="00B34784">
        <w:t>-</w:t>
      </w:r>
      <w:r w:rsidRPr="00B34784">
        <w:tab/>
        <w:t xml:space="preserve">SS-RSRQ related side conditions given in clauses 10.1.9C for FR1 and 10.1.10C for FR2-NTN, for a corresponding </w:t>
      </w:r>
      <w:r w:rsidR="00B274FF">
        <w:t>b</w:t>
      </w:r>
      <w:r w:rsidR="00B274FF" w:rsidRPr="00B34784">
        <w:t>and</w:t>
      </w:r>
      <w:r w:rsidRPr="00B34784">
        <w:t>,</w:t>
      </w:r>
    </w:p>
    <w:p w14:paraId="2AAF5E73" w14:textId="1D2A686A" w:rsidR="00BC04E5" w:rsidRPr="00B34784" w:rsidRDefault="00BC04E5" w:rsidP="00BC04E5">
      <w:pPr>
        <w:pStyle w:val="B10"/>
      </w:pPr>
      <w:r w:rsidRPr="00B34784">
        <w:t>-</w:t>
      </w:r>
      <w:r w:rsidRPr="00B34784">
        <w:tab/>
        <w:t xml:space="preserve">SS-SINR related side conditions given in clauses 10.1.14C for FR1 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77777777" w:rsidR="00956FBB" w:rsidRPr="00B34784" w:rsidRDefault="00956FBB" w:rsidP="00956FBB">
      <w:pPr>
        <w:pStyle w:val="Heading4"/>
      </w:pPr>
      <w:r w:rsidRPr="00B34784">
        <w:t>9.3C.3.1</w:t>
      </w:r>
      <w:r w:rsidRPr="00B34784">
        <w:tab/>
        <w:t>Requirements for FR1</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175EB260" w:rsidR="00956FBB" w:rsidRPr="00B34784" w:rsidRDefault="00956FBB" w:rsidP="00956FBB">
      <w:pPr>
        <w:pStyle w:val="TH"/>
      </w:pPr>
      <w:r w:rsidRPr="00B34784">
        <w:t>Table 9.3C.4-1: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B34784"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26EDC2AD" w:rsidR="00956FBB" w:rsidRPr="00B34784" w:rsidRDefault="00956FBB" w:rsidP="00956FBB">
      <w:pPr>
        <w:pStyle w:val="TH"/>
      </w:pPr>
      <w:r w:rsidRPr="00B34784">
        <w:t>Table 9.3C.4-2: Time period for time index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B34784" w:rsidRDefault="00CA6D0E" w:rsidP="00CA6D0E">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2B29B354" w14:textId="1AD77A46" w:rsidR="00956FBB" w:rsidRPr="00B34784" w:rsidRDefault="00045C4B" w:rsidP="00956FB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79D15A94" w14:textId="77777777" w:rsidR="00956FBB" w:rsidRPr="00B34784" w:rsidRDefault="00956FBB" w:rsidP="00956FBB">
      <w:pPr>
        <w:tabs>
          <w:tab w:val="left" w:pos="567"/>
        </w:tabs>
        <w:rPr>
          <w:rFonts w:cs="v4.2.0"/>
        </w:rPr>
      </w:pPr>
    </w:p>
    <w:p w14:paraId="6F8CE164" w14:textId="0A522A5D" w:rsidR="00956FBB" w:rsidRPr="00B34784" w:rsidRDefault="00956FBB" w:rsidP="00956FBB">
      <w:pPr>
        <w:pStyle w:val="TH"/>
      </w:pPr>
      <w:r w:rsidRPr="00B34784">
        <w:t>Table 9.3C.5-1: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9E85556"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B4017F">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B4017F">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B4017F">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77777777" w:rsidR="00956FBB" w:rsidRPr="00B34784" w:rsidRDefault="00956FBB" w:rsidP="00956FBB">
      <w:pPr>
        <w:pStyle w:val="TH"/>
      </w:pPr>
      <w:r w:rsidRPr="00B34784">
        <w:t>Table 9.3C.7.1-1: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B34784" w:rsidRDefault="005A6C45" w:rsidP="005A6C45">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77777777" w:rsidR="00956FBB" w:rsidRPr="00B34784" w:rsidRDefault="00956FBB" w:rsidP="00956FBB">
      <w:pPr>
        <w:pStyle w:val="TH"/>
      </w:pPr>
      <w:r w:rsidRPr="00B34784">
        <w:t>Table 9.3C.7.1-2: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B34784" w:rsidRDefault="005A6C45" w:rsidP="005A6C45">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156C7E6D" w14:textId="6C1DBB02" w:rsidR="00956FBB" w:rsidRPr="00B34784" w:rsidRDefault="00FB068B" w:rsidP="00956FBB">
      <w:pPr>
        <w:tabs>
          <w:tab w:val="left" w:pos="567"/>
        </w:tabs>
        <w:rPr>
          <w:rFonts w:cs="v4.2.0"/>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7E3AE420" w14:textId="77777777" w:rsidR="00956FBB" w:rsidRPr="00B34784" w:rsidRDefault="00956FBB" w:rsidP="00956FBB">
      <w:pPr>
        <w:tabs>
          <w:tab w:val="left" w:pos="567"/>
        </w:tabs>
        <w:rPr>
          <w:rFonts w:cs="v4.2.0"/>
        </w:rPr>
      </w:pPr>
    </w:p>
    <w:p w14:paraId="344E993C" w14:textId="3F506B73"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B34784" w:rsidRDefault="009E125C" w:rsidP="009E125C">
            <w:pPr>
              <w:pStyle w:val="TAC"/>
              <w:rPr>
                <w:b/>
                <w:lang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8"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8"/>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77777777" w:rsidR="00956FBB" w:rsidRPr="00B34784" w:rsidRDefault="00956FBB" w:rsidP="00956FBB">
      <w:pPr>
        <w:pStyle w:val="Heading5"/>
      </w:pPr>
      <w:r w:rsidRPr="00B34784">
        <w:t>9.3C.7.3.2</w:t>
      </w:r>
      <w:r w:rsidRPr="00B34784">
        <w:tab/>
        <w:t>Scheduling availability of UE performing measurements with a different subcarrier spacing than PDSCH/PDCCH on FR1</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B34784" w:rsidRDefault="00D152C2" w:rsidP="0076545C">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B34784" w:rsidRDefault="00D152C2" w:rsidP="0076545C">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B34784" w:rsidRDefault="00081680" w:rsidP="00081680">
            <w:pPr>
              <w:pStyle w:val="TAC"/>
              <w:rPr>
                <w:b/>
              </w:rPr>
            </w:pP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B34784" w:rsidRDefault="00D152C2" w:rsidP="0076545C">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B34784" w:rsidRDefault="00D152C2" w:rsidP="0076545C">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B34784" w:rsidRDefault="00D152C2" w:rsidP="0076545C">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B34784" w:rsidRDefault="0031090D"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B34784" w:rsidRDefault="0031090D" w:rsidP="00532BEF">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B34784" w:rsidRDefault="00F51225"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81A87AA" w:rsidR="007A5803" w:rsidRPr="00B34784" w:rsidRDefault="00B10979"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w:t>
      </w:r>
      <w:r w:rsidRPr="00B34784">
        <w:rPr>
          <w:vertAlign w:val="subscript"/>
        </w:rPr>
        <w:t>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w:t>
      </w:r>
      <w:r w:rsidRPr="00B34784">
        <w:rPr>
          <w:vertAlign w:val="subscript"/>
        </w:rPr>
        <w:t>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7102C03C" w14:textId="5CD381F6" w:rsidR="009D2AB5" w:rsidRDefault="009D2AB5" w:rsidP="009D2AB5">
      <w:pPr>
        <w:pStyle w:val="B30"/>
      </w:pPr>
      <w:r>
        <w:t>-</w:t>
      </w:r>
      <w:r>
        <w:tab/>
        <w:t xml:space="preserve">if </w:t>
      </w:r>
      <w:proofErr w:type="gramStart"/>
      <w:r>
        <w:t>all of</w:t>
      </w:r>
      <w:proofErr w:type="gramEnd"/>
      <w:r>
        <w:t xml:space="preserve"> the reference signals configured for RLM, BFD, CBD or L1-RSRP for beam reporting outside measurement gap are not fully overlapped by int</w:t>
      </w:r>
      <w:r>
        <w:rPr>
          <w:rFonts w:hint="eastAsia"/>
          <w:lang w:val="en-US" w:eastAsia="zh-CN"/>
        </w:rPr>
        <w:t>er</w:t>
      </w:r>
      <w:r>
        <w:t xml:space="preserve">-frequency SMTC occasions, or </w:t>
      </w:r>
    </w:p>
    <w:p w14:paraId="3AD54EA6" w14:textId="392DA836" w:rsidR="00100838" w:rsidRPr="00B34784" w:rsidRDefault="009D2AB5" w:rsidP="009D2AB5">
      <w:pPr>
        <w:pStyle w:val="B30"/>
      </w:pPr>
      <w:r>
        <w:t>-</w:t>
      </w:r>
      <w:r>
        <w:tab/>
        <w:t>if all of the reference signal configured for RLM, BFD, CBD or L1-RSRP for beam reporting outside measurement gap and fully-overlapped by int</w:t>
      </w:r>
      <w:r>
        <w:rPr>
          <w:rFonts w:hint="eastAsia"/>
          <w:lang w:val="en-US" w:eastAsia="zh-CN"/>
        </w:rPr>
        <w:t>er</w:t>
      </w:r>
      <w:r>
        <w:t xml:space="preserve">-frequency SMTC occasions are not overlapped with any of the SSB symbols and the RSSI symbols, and 1 symbol before each consecutive SSB symbols and the RSSI symbols, and 1 symbol after each consecutive SSB symbols and the RSSI symbols, given that </w:t>
      </w:r>
      <w:r>
        <w:rPr>
          <w:i/>
        </w:rPr>
        <w:t xml:space="preserve">SSB-ToMeasure </w:t>
      </w:r>
      <w:r>
        <w:t>and</w:t>
      </w:r>
      <w:r>
        <w:rPr>
          <w:i/>
        </w:rPr>
        <w:t xml:space="preserve"> SS-RSSI-Measurement </w:t>
      </w:r>
      <w:r>
        <w:t>are configured, where SSB symbols are indicated by 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rPr>
        <w:t xml:space="preserve"> </w:t>
      </w:r>
      <w:r>
        <w:t xml:space="preserve">and RSSI symbols are indicated by </w:t>
      </w:r>
      <w:r>
        <w:rPr>
          <w:i/>
        </w:rPr>
        <w:t>SS-RSSI-</w:t>
      </w:r>
      <w:proofErr w:type="gramStart"/>
      <w:r>
        <w:rPr>
          <w:i/>
        </w:rPr>
        <w:t>Measurement</w:t>
      </w:r>
      <w:r>
        <w:t>;</w:t>
      </w:r>
      <w:proofErr w:type="gramEnd"/>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0F6E525D" w14:textId="357E90D8"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w:t>
      </w:r>
      <w:r w:rsidRPr="00B34784">
        <w:rPr>
          <w:rFonts w:hint="eastAsia"/>
          <w:lang w:eastAsia="zh-CN"/>
        </w:rPr>
        <w:t>RAT</w:t>
      </w:r>
      <w:r w:rsidRPr="00B34784">
        <w:rPr>
          <w:lang w:eastAsia="zh-CN"/>
        </w:rPr>
        <w:t xml:space="preserve"> SSB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29916DE" w:rsidR="0079775F" w:rsidRPr="00B34784" w:rsidRDefault="0079775F" w:rsidP="0079775F">
            <w:pPr>
              <w:pStyle w:val="TAC"/>
            </w:pPr>
            <w:r w:rsidRPr="00E16287">
              <w:rPr>
                <w:rFonts w:cs="Arial"/>
                <w:lang w:eastAsia="ja-JP"/>
              </w:rPr>
              <w:t>0.16&lt;DR</w:t>
            </w:r>
            <w:r w:rsidR="00720992">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1FD575C7" w:rsidR="0079775F" w:rsidRPr="00B34784" w:rsidRDefault="0079775F" w:rsidP="0079775F">
            <w:pPr>
              <w:pStyle w:val="TAC"/>
            </w:pPr>
            <w:r w:rsidRPr="00E16287">
              <w:rPr>
                <w:rFonts w:cs="Arial"/>
                <w:lang w:eastAsia="ja-JP"/>
              </w:rPr>
              <w:t>0.32&lt;DR</w:t>
            </w:r>
            <w:r w:rsidR="00720992">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1487A2F" w:rsidR="00EF7F2A" w:rsidRPr="00B34784" w:rsidRDefault="00EF7F2A" w:rsidP="00EF7F2A">
            <w:pPr>
              <w:pStyle w:val="TAC"/>
            </w:pPr>
            <w:r w:rsidRPr="00E16287">
              <w:rPr>
                <w:rFonts w:cs="Arial"/>
                <w:lang w:eastAsia="ja-JP"/>
              </w:rPr>
              <w:t>0.16&lt;DR</w:t>
            </w:r>
            <w:r w:rsidR="00720992">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622F7ED1" w:rsidR="00EF7F2A" w:rsidRPr="00B34784" w:rsidRDefault="00EF7F2A" w:rsidP="00EF7F2A">
            <w:pPr>
              <w:pStyle w:val="TAC"/>
            </w:pPr>
            <w:r w:rsidRPr="00E16287">
              <w:rPr>
                <w:rFonts w:cs="Arial"/>
                <w:lang w:eastAsia="ja-JP"/>
              </w:rPr>
              <w:t>0.32&lt;DR</w:t>
            </w:r>
            <w:r w:rsidR="00720992">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9"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B4017F"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E16287">
              <w:rPr>
                <w:lang w:val="fr-FR"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E16287">
              <w:rPr>
                <w:lang w:val="fr-FR"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1:</w:t>
            </w:r>
            <w:r w:rsidRPr="00E16287">
              <w:rPr>
                <w:rFonts w:ascii="Arial" w:hAnsi="Arial"/>
                <w:sz w:val="18"/>
                <w:lang w:val="fr-FR" w:eastAsia="en-GB"/>
              </w:rPr>
              <w:tab/>
              <w:t>The time depends on the DRX cycle length.</w:t>
            </w:r>
          </w:p>
          <w:p w14:paraId="6F7B77BE" w14:textId="12923F8E"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2:</w:t>
            </w:r>
            <w:r w:rsidRPr="00E16287">
              <w:rPr>
                <w:rFonts w:ascii="Arial" w:hAnsi="Arial"/>
                <w:sz w:val="18"/>
                <w:lang w:val="fr-FR" w:eastAsia="en-GB"/>
              </w:rPr>
              <w:tab/>
            </w:r>
            <w:r w:rsidRPr="00E16287">
              <w:rPr>
                <w:rFonts w:ascii="Arial" w:hAnsi="Arial" w:cs="v4.2.0"/>
                <w:sz w:val="18"/>
                <w:lang w:val="fr-FR" w:eastAsia="en-GB"/>
              </w:rPr>
              <w:t>CSSF</w:t>
            </w:r>
            <w:r w:rsidRPr="00E16287">
              <w:rPr>
                <w:rFonts w:ascii="Arial" w:hAnsi="Arial" w:cs="v4.2.0"/>
                <w:sz w:val="18"/>
                <w:vertAlign w:val="subscript"/>
                <w:lang w:val="fr-FR" w:eastAsia="en-GB"/>
              </w:rPr>
              <w:t>interRAT</w:t>
            </w:r>
            <w:r w:rsidRPr="00E16287">
              <w:rPr>
                <w:rFonts w:ascii="Arial" w:hAnsi="Arial"/>
                <w:sz w:val="18"/>
                <w:lang w:val="fr-FR" w:eastAsia="en-GB"/>
              </w:rPr>
              <w:t xml:space="preserve"> is as defined in clause 9.4.8.4.2.</w:t>
            </w:r>
          </w:p>
          <w:p w14:paraId="6EADABE8" w14:textId="77777777" w:rsidR="00324562" w:rsidRPr="00E16287" w:rsidRDefault="00324562" w:rsidP="00324562">
            <w:pPr>
              <w:keepNext/>
              <w:keepLines/>
              <w:spacing w:after="0"/>
              <w:ind w:left="851" w:hanging="851"/>
              <w:rPr>
                <w:rFonts w:ascii="Arial" w:hAnsi="Arial"/>
                <w:sz w:val="18"/>
                <w:lang w:val="fr-FR" w:eastAsia="zh-CN"/>
              </w:rPr>
            </w:pPr>
            <w:r w:rsidRPr="00E16287">
              <w:rPr>
                <w:rFonts w:ascii="Arial" w:hAnsi="Arial"/>
                <w:sz w:val="18"/>
                <w:lang w:val="fr-FR" w:eastAsia="en-GB"/>
              </w:rPr>
              <w:t>NOTE 3:</w:t>
            </w:r>
            <w:r w:rsidRPr="00E16287">
              <w:rPr>
                <w:rFonts w:ascii="Arial" w:hAnsi="Arial"/>
                <w:sz w:val="18"/>
                <w:lang w:val="fr-FR" w:eastAsia="ja-JP"/>
              </w:rPr>
              <w:tab/>
            </w:r>
            <w:r w:rsidRPr="00E16287">
              <w:rPr>
                <w:rFonts w:ascii="Arial" w:hAnsi="Arial"/>
                <w:sz w:val="18"/>
                <w:lang w:val="fr-FR" w:eastAsia="en-GB"/>
              </w:rPr>
              <w:t>K</w:t>
            </w:r>
            <w:r w:rsidRPr="00E16287">
              <w:rPr>
                <w:rFonts w:ascii="Arial" w:hAnsi="Arial"/>
                <w:sz w:val="18"/>
                <w:vertAlign w:val="subscript"/>
                <w:lang w:val="fr-FR" w:eastAsia="en-GB"/>
              </w:rPr>
              <w:t>p</w:t>
            </w:r>
            <w:r w:rsidRPr="00E16287">
              <w:rPr>
                <w:rFonts w:ascii="Arial" w:hAnsi="Arial"/>
                <w:sz w:val="18"/>
                <w:lang w:val="fr-FR"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E16287" w:rsidRDefault="00324562" w:rsidP="00324562">
            <w:pPr>
              <w:keepNext/>
              <w:keepLines/>
              <w:spacing w:after="0"/>
              <w:jc w:val="center"/>
              <w:rPr>
                <w:rFonts w:ascii="Arial" w:hAnsi="Arial"/>
                <w:sz w:val="18"/>
                <w:lang w:val="fr-FR" w:eastAsia="en-GB"/>
              </w:rPr>
            </w:pPr>
            <w:r w:rsidRPr="00E16287">
              <w:rPr>
                <w:rFonts w:ascii="Arial" w:hAnsi="Arial"/>
                <w:sz w:val="18"/>
                <w:lang w:val="fr-FR" w:eastAsia="en-GB"/>
              </w:rPr>
              <w:t xml:space="preserve">[For configuration 2 </w:t>
            </w:r>
            <w:r w:rsidRPr="00E16287">
              <w:rPr>
                <w:rFonts w:ascii="Arial" w:hAnsi="Arial"/>
                <w:sz w:val="18"/>
                <w:vertAlign w:val="superscript"/>
                <w:lang w:val="fr-FR" w:eastAsia="en-GB"/>
              </w:rPr>
              <w:t>Note3</w:t>
            </w:r>
            <w:r w:rsidRPr="00E16287">
              <w:rPr>
                <w:rFonts w:ascii="Arial" w:hAnsi="Arial"/>
                <w:sz w:val="18"/>
                <w:lang w:val="fr-FR" w:eastAsia="en-GB"/>
              </w:rPr>
              <w:t>, non-DRX requirements in clause 9.4.8.4.2 apply,]</w:t>
            </w:r>
          </w:p>
          <w:p w14:paraId="1B5A5C64" w14:textId="557FFC45" w:rsidR="00324562" w:rsidRPr="00B34784" w:rsidRDefault="00324562" w:rsidP="00324562">
            <w:pPr>
              <w:pStyle w:val="TAC"/>
            </w:pPr>
            <w:r w:rsidRPr="00E16287">
              <w:rPr>
                <w:lang w:val="fr-FR"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E16287">
              <w:rPr>
                <w:lang w:val="fr-FR" w:eastAsia="en-GB"/>
              </w:rPr>
              <w:t>*K</w:t>
            </w:r>
            <w:r w:rsidRPr="00E16287">
              <w:rPr>
                <w:vertAlign w:val="subscript"/>
                <w:lang w:val="fr-FR"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C1B0003" w14:textId="7912E997" w:rsidR="00DA51B2" w:rsidRDefault="00DA51B2" w:rsidP="00DA51B2">
      <w:pPr>
        <w:pStyle w:val="B10"/>
        <w:rPr>
          <w:lang w:eastAsia="zh-CN"/>
        </w:rPr>
      </w:pPr>
      <w:r>
        <w:t>-</w:t>
      </w:r>
      <w:r>
        <w:tab/>
        <w:t xml:space="preserve">The UE is not expected to transmit PUCCH/PUSCH/SRS on </w:t>
      </w:r>
      <w:r>
        <w:rPr>
          <w:lang w:eastAsia="zh-CN"/>
        </w:rPr>
        <w:t>all symbols within EMW duration</w:t>
      </w:r>
      <w:r>
        <w:t xml:space="preserve">. </w:t>
      </w:r>
    </w:p>
    <w:p w14:paraId="42DC4E6D" w14:textId="77777777" w:rsidR="00DA51B2" w:rsidRDefault="00DA51B2" w:rsidP="00DA51B2">
      <w:pPr>
        <w:rPr>
          <w:rFonts w:eastAsiaTheme="minorEastAsia"/>
        </w:rPr>
      </w:pPr>
      <w:r>
        <w:t xml:space="preserve">When the UE performs inter-RAT measurement </w:t>
      </w:r>
      <w:r>
        <w:rPr>
          <w:rFonts w:eastAsia="SimSun"/>
        </w:rPr>
        <w:t>in a TDD band</w:t>
      </w:r>
      <w:r>
        <w:t xml:space="preserve"> outside MG and the E-UTRA carrier is outside DL active BWP of the serving cell, the following restrictions apply on the NR serving cell due to RSRP/RSRQ/SINR measurement, when the NR serving cell and E-URTA carrier are in a band pair for which </w:t>
      </w:r>
      <w:r>
        <w:rPr>
          <w:rFonts w:eastAsia="SimSun"/>
          <w:lang w:eastAsia="zh-CN"/>
        </w:rPr>
        <w:t xml:space="preserve">UE does not have the capability of supporting </w:t>
      </w:r>
      <w:r>
        <w:rPr>
          <w:rFonts w:eastAsia="SimSun"/>
          <w:i/>
          <w:lang w:eastAsia="zh-CN"/>
        </w:rPr>
        <w:t>simultaneousRxTxInterBandCA</w:t>
      </w:r>
      <w:r>
        <w:rPr>
          <w:rFonts w:eastAsia="SimSun"/>
        </w:rPr>
        <w:t xml:space="preserve"> </w:t>
      </w:r>
    </w:p>
    <w:p w14:paraId="5B41F4B4" w14:textId="1B7B897B" w:rsidR="00933191" w:rsidRPr="00B34784" w:rsidRDefault="00DA51B2" w:rsidP="00DA51B2">
      <w:pPr>
        <w:pStyle w:val="B10"/>
      </w:pPr>
      <w:r>
        <w:t>-</w:t>
      </w:r>
      <w:r>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1338C594" w:rsidR="00933191" w:rsidRPr="00B34784" w:rsidRDefault="00DA51B2" w:rsidP="00933191">
      <w:pPr>
        <w:pStyle w:val="B10"/>
        <w:rPr>
          <w:lang w:eastAsia="zh-CN"/>
        </w:rPr>
      </w:pPr>
      <w:r>
        <w:rPr>
          <w:lang w:eastAsia="zh-CN"/>
        </w:rPr>
        <w:t>-</w:t>
      </w:r>
      <w:r>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65E3DB9F" w:rsidR="00230E58" w:rsidRPr="00B34784" w:rsidRDefault="00016E06" w:rsidP="00230E58">
      <w:r w:rsidRPr="00CA0151">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CA0151">
        <w:rPr>
          <w:rFonts w:cs="v5.0.0"/>
          <w:lang w:eastAsia="en-GB"/>
        </w:rPr>
        <w:t>, provided that the SSB is within the configured UE-specific CBW</w:t>
      </w:r>
      <w:r w:rsidRPr="00CA0151">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411EB289"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1C16128A" w14:textId="7998D963" w:rsidR="00525222" w:rsidRPr="00B34784" w:rsidRDefault="00D35F06" w:rsidP="006F265C">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 xml:space="preserve">concurrentMeasGap-r17 </w:t>
      </w:r>
      <w:r w:rsidRPr="00B34784">
        <w:t xml:space="preserve">or </w:t>
      </w:r>
      <w:r w:rsidRPr="00B34784">
        <w:rPr>
          <w:i/>
        </w:rPr>
        <w:t>musim-GapPreference-r17</w:t>
      </w:r>
      <w:r w:rsidRPr="00B34784">
        <w:t xml:space="preserve"> or both concurrent GAP and </w:t>
      </w:r>
      <w:r w:rsidRPr="00B34784">
        <w:rPr>
          <w:i/>
        </w:rPr>
        <w:t>musim-GapPreference-r17</w:t>
      </w:r>
      <w:r w:rsidRPr="00B34784">
        <w:t xml:space="preserve"> and when concurrent gaps</w:t>
      </w:r>
      <w:r w:rsidRPr="00B34784">
        <w:rPr>
          <w:lang w:eastAsia="zh-CN"/>
        </w:rPr>
        <w:t xml:space="preserve"> or periodic MUSIM gaps or both </w:t>
      </w:r>
      <w:r w:rsidRPr="00B34784">
        <w:t xml:space="preserve">concurrent gaps </w:t>
      </w:r>
      <w:r w:rsidRPr="00B34784">
        <w:rPr>
          <w:lang w:eastAsia="zh-CN"/>
        </w:rPr>
        <w:t>and periodic MUSIM gaps</w:t>
      </w:r>
      <w:r w:rsidRPr="00B34784">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20"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20"/>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57F87088" w14:textId="0675CAE9" w:rsidR="00525222" w:rsidRPr="00B34784" w:rsidRDefault="00D35F06" w:rsidP="00525222">
      <w:pPr>
        <w:rPr>
          <w:rFonts w:eastAsia="SimSun"/>
        </w:rPr>
      </w:pPr>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 xml:space="preserve">concurrent measurement gap(s) with Pre-MG(s) and concurrent measurement gap(s) with NCSG(s) </w:t>
      </w:r>
      <w:r w:rsidRPr="00B34784">
        <w:rPr>
          <w:rFonts w:eastAsia="?? ??"/>
        </w:rPr>
        <w:t xml:space="preserve">and UE does not support </w:t>
      </w:r>
      <w:r w:rsidRPr="00B34784">
        <w:rPr>
          <w:i/>
        </w:rPr>
        <w:t>musim-GapPreference-r17</w:t>
      </w:r>
      <w:r w:rsidRPr="00B34784">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69CD8EE8"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EA09A8">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B34784" w:rsidRDefault="00230E58" w:rsidP="009D745F">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30E58" w:rsidRPr="00B34784"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30E58" w:rsidRPr="00B34784"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B34784" w:rsidRDefault="00230E58" w:rsidP="002060F0">
            <w:pPr>
              <w:pStyle w:val="TAC"/>
            </w:pPr>
            <w:r w:rsidRPr="00B34784">
              <w:rPr>
                <w:rFonts w:cs="v4.2.0"/>
              </w:rPr>
              <w:t>ceil(1.5*M*P*N)*T</w:t>
            </w:r>
            <w:r w:rsidRPr="00B34784">
              <w:rPr>
                <w:rFonts w:cs="v4.2.0"/>
                <w:vertAlign w:val="subscript"/>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B34784"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BA47C7" w:rsidRPr="00B34784"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BA47C7" w:rsidRPr="00B34784"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B34784" w:rsidRDefault="00BA47C7" w:rsidP="00532BEF">
            <w:pPr>
              <w:pStyle w:val="TAC"/>
            </w:pPr>
            <w:r w:rsidRPr="00B34784">
              <w:rPr>
                <w:rFonts w:cs="v4.2.0"/>
              </w:rPr>
              <w:t>ceil(1.5*M*P*N)*T</w:t>
            </w:r>
            <w:r w:rsidRPr="00B34784">
              <w:rPr>
                <w:rFonts w:cs="v4.2.0"/>
                <w:vertAlign w:val="subscript"/>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B34784"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B34784" w:rsidRDefault="000B0BE8" w:rsidP="00C83E62">
            <w:pPr>
              <w:keepNext/>
              <w:keepLines/>
              <w:spacing w:after="0"/>
              <w:jc w:val="center"/>
              <w:rPr>
                <w:rFonts w:ascii="Arial" w:hAnsi="Arial"/>
                <w:sz w:val="18"/>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B34784" w:rsidRDefault="000B0BE8" w:rsidP="00C83E62">
            <w:pPr>
              <w:keepNext/>
              <w:keepLines/>
              <w:spacing w:after="0"/>
              <w:jc w:val="center"/>
              <w:rPr>
                <w:rFonts w:ascii="Arial" w:hAnsi="Arial"/>
                <w:sz w:val="18"/>
              </w:rPr>
            </w:pPr>
            <w:r w:rsidRPr="00B34784">
              <w:rPr>
                <w:rFonts w:ascii="Arial" w:hAnsi="Arial" w:cs="v4.2.0"/>
                <w:sz w:val="18"/>
                <w:lang w:eastAsia="zh-CN"/>
              </w:rPr>
              <w:t>max(T</w:t>
            </w:r>
            <w:r w:rsidRPr="00B34784">
              <w:rPr>
                <w:rFonts w:ascii="Arial" w:hAnsi="Arial" w:cs="v4.2.0"/>
                <w:sz w:val="18"/>
                <w:vertAlign w:val="subscript"/>
                <w:lang w:eastAsia="zh-CN"/>
              </w:rPr>
              <w:t>Report</w:t>
            </w:r>
            <w:r w:rsidRPr="00B34784">
              <w:rPr>
                <w:rFonts w:ascii="Arial" w:hAnsi="Arial" w:cs="v4.2.0"/>
                <w:sz w:val="18"/>
                <w:lang w:eastAsia="zh-CN"/>
              </w:rPr>
              <w:t>,</w:t>
            </w:r>
            <w:r w:rsidR="003E7C13">
              <w:rPr>
                <w:rFonts w:ascii="Arial" w:hAnsi="Arial" w:cs="v4.2.0"/>
                <w:sz w:val="18"/>
                <w:lang w:eastAsia="zh-CN"/>
              </w:rPr>
              <w:t xml:space="preserve"> </w:t>
            </w:r>
            <w:r w:rsidRPr="00B34784">
              <w:rPr>
                <w:rFonts w:ascii="Arial" w:hAnsi="Arial" w:cs="v4.2.0"/>
                <w:sz w:val="18"/>
                <w:lang w:eastAsia="zh-CN"/>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lang w:eastAsia="zh-CN"/>
              </w:rPr>
              <w:t>*</w:t>
            </w:r>
            <w:r w:rsidRPr="00B34784">
              <w:rPr>
                <w:rFonts w:ascii="Arial" w:hAnsi="Arial" w:cs="Arial"/>
                <w:sz w:val="18"/>
                <w:szCs w:val="18"/>
                <w:lang w:eastAsia="zh-CN"/>
              </w:rPr>
              <w:t>M2</w:t>
            </w:r>
            <w:r w:rsidRPr="00B34784">
              <w:rPr>
                <w:rFonts w:ascii="Arial" w:hAnsi="Arial" w:cs="v4.2.0"/>
                <w:sz w:val="18"/>
                <w:lang w:eastAsia="zh-CN"/>
              </w:rPr>
              <w:t>)*max(T</w:t>
            </w:r>
            <w:r w:rsidRPr="00B34784">
              <w:rPr>
                <w:rFonts w:ascii="Arial" w:hAnsi="Arial" w:cs="v4.2.0"/>
                <w:sz w:val="18"/>
                <w:vertAlign w:val="subscript"/>
                <w:lang w:eastAsia="zh-CN"/>
              </w:rPr>
              <w:t>DRX</w:t>
            </w:r>
            <w:r w:rsidRPr="00B34784">
              <w:rPr>
                <w:rFonts w:ascii="Arial" w:hAnsi="Arial" w:cs="v4.2.0"/>
                <w:sz w:val="18"/>
                <w:lang w:eastAsia="zh-CN"/>
              </w:rPr>
              <w:t>,T</w:t>
            </w:r>
            <w:r w:rsidRPr="00B34784">
              <w:rPr>
                <w:rFonts w:ascii="Arial" w:hAnsi="Arial" w:cs="v4.2.0"/>
                <w:sz w:val="18"/>
                <w:vertAlign w:val="subscript"/>
                <w:lang w:eastAsia="zh-CN"/>
              </w:rPr>
              <w:t>SSB</w:t>
            </w:r>
            <w:r w:rsidRPr="00B34784">
              <w:rPr>
                <w:rFonts w:ascii="Arial" w:hAnsi="Arial" w:cs="v4.2.0"/>
                <w:sz w:val="18"/>
                <w:lang w:eastAsia="zh-CN"/>
              </w:rPr>
              <w:t>))</w:t>
            </w:r>
            <w:r w:rsidR="003E7C13">
              <w:rPr>
                <w:rFonts w:ascii="Arial" w:hAnsi="Arial" w:cs="v4.2.0" w:hint="eastAsia"/>
                <w:sz w:val="18"/>
                <w:lang w:eastAsia="zh-CN"/>
              </w:rPr>
              <w:t xml:space="preserve"> </w:t>
            </w:r>
          </w:p>
        </w:tc>
      </w:tr>
      <w:tr w:rsidR="000B0BE8" w:rsidRPr="00B34784"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ceil(1.5*M*P*N)*max(T</w:t>
            </w:r>
            <w:r w:rsidRPr="00B34784">
              <w:rPr>
                <w:rFonts w:ascii="Arial" w:hAnsi="Arial" w:cs="v4.2.0"/>
                <w:sz w:val="18"/>
                <w:vertAlign w:val="subscript"/>
              </w:rPr>
              <w:t>DRX</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ceil(1.5*M*P*N)*T</w:t>
            </w:r>
            <w:r w:rsidRPr="00B34784">
              <w:rPr>
                <w:rFonts w:ascii="Arial" w:hAnsi="Arial" w:cs="v4.2.0"/>
                <w:sz w:val="18"/>
                <w:vertAlign w:val="subscript"/>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23095AF0"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1A6D8CD4"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600DB32D"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109442D6"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23C42DF1" w14:textId="1BA2F9A8" w:rsidR="005B6DB8" w:rsidRPr="00B34784" w:rsidRDefault="00966707" w:rsidP="00966707">
      <w:pPr>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Pr="00B34784">
        <w:rPr>
          <w:rFonts w:hint="eastAsia"/>
        </w:rPr>
        <w:t xml:space="preserve"> </w:t>
      </w:r>
      <w:r w:rsidR="00367135" w:rsidRPr="00B34784">
        <w:rPr>
          <w:rFonts w:eastAsia="SimSun"/>
        </w:rPr>
        <w:t xml:space="preserve">or </w:t>
      </w:r>
      <w:r w:rsidR="00367135" w:rsidRPr="00B34784">
        <w:rPr>
          <w:rFonts w:eastAsia="SimSun"/>
          <w:i/>
        </w:rPr>
        <w:t>musim-GapPreference-r17</w:t>
      </w:r>
      <w:r w:rsidR="00367135" w:rsidRPr="00B34784">
        <w:rPr>
          <w:rFonts w:eastAsia="SimSun"/>
        </w:rPr>
        <w:t xml:space="preserve"> or both concurrent measurement gap and </w:t>
      </w:r>
      <w:r w:rsidR="00367135" w:rsidRPr="00B34784">
        <w:rPr>
          <w:rFonts w:eastAsia="SimSun"/>
          <w:i/>
        </w:rPr>
        <w:t>musim-GapPreference-r17</w:t>
      </w:r>
      <w:r w:rsidR="00367135" w:rsidRPr="00B34784">
        <w:t xml:space="preserve"> </w:t>
      </w:r>
      <w:r w:rsidRPr="00B34784">
        <w:t xml:space="preserve">and </w:t>
      </w:r>
      <w:r w:rsidRPr="00B34784">
        <w:rPr>
          <w:rFonts w:hint="eastAsia"/>
          <w:lang w:eastAsia="zh-CN"/>
        </w:rPr>
        <w:t>when</w:t>
      </w:r>
      <w:r w:rsidRPr="00B34784">
        <w:t xml:space="preserve"> concurrent gaps </w:t>
      </w:r>
      <w:r w:rsidR="00367135" w:rsidRPr="00B34784">
        <w:rPr>
          <w:lang w:eastAsia="zh-CN"/>
        </w:rPr>
        <w:t xml:space="preserve">or periodic MUSIM gaps or both </w:t>
      </w:r>
      <w:r w:rsidR="00367135" w:rsidRPr="00B34784">
        <w:rPr>
          <w:rFonts w:eastAsia="SimSun"/>
        </w:rPr>
        <w:t xml:space="preserve">concurrent gaps </w:t>
      </w:r>
      <w:r w:rsidR="00367135" w:rsidRPr="00B34784">
        <w:rPr>
          <w:lang w:eastAsia="zh-CN"/>
        </w:rPr>
        <w:t>and periodic MUSIM gaps</w:t>
      </w:r>
      <w:r w:rsidR="00367135" w:rsidRPr="00B34784">
        <w:t xml:space="preserve"> </w:t>
      </w:r>
      <w:r w:rsidRPr="00B34784">
        <w:t>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4AE5414" w14:textId="1F99A22A" w:rsidR="00FA62AF" w:rsidRPr="00B34784" w:rsidRDefault="00FA62AF" w:rsidP="00FA62AF">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 measurement gap(s)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B34784" w:rsidRDefault="00230E58"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30E58" w:rsidRPr="00B34784"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30E58" w:rsidRPr="00B34784"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B34784" w:rsidRDefault="00230E58" w:rsidP="002060F0">
            <w:pPr>
              <w:pStyle w:val="TAC"/>
            </w:pPr>
            <w:r w:rsidRPr="00B34784">
              <w:rPr>
                <w:rFonts w:cs="v4.2.0"/>
              </w:rPr>
              <w:t>ceil(M*P*N)*T</w:t>
            </w:r>
            <w:r w:rsidRPr="00B34784">
              <w:rPr>
                <w:rFonts w:cs="v4.2.0"/>
                <w:vertAlign w:val="subscript"/>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748D0E94" w:rsidR="00ED6405" w:rsidRPr="00B34784" w:rsidRDefault="00816D18"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4783678C" w14:textId="716D4810" w:rsidR="00016E06" w:rsidRPr="00CA0151" w:rsidRDefault="00016E06" w:rsidP="00016E06">
      <w:r w:rsidRPr="00CA0151">
        <w:rPr>
          <w:lang w:eastAsia="zh-CN"/>
        </w:rPr>
        <w:t xml:space="preserve">For FR1, when the SSB </w:t>
      </w:r>
      <w:r w:rsidRPr="00CA0151">
        <w:t>for RLM, BFD, CBD or L1-RSRP measurement</w:t>
      </w:r>
      <w:r w:rsidRPr="00CA0151">
        <w:rPr>
          <w:lang w:eastAsia="zh-CN"/>
        </w:rPr>
        <w:t xml:space="preserve"> has same SCS than CSI-RS for L1-RSRP measurement, t</w:t>
      </w:r>
      <w:r w:rsidRPr="00CA0151">
        <w:t>he UE shall be able to perform CSI-RS measurement without restrictions.</w:t>
      </w:r>
    </w:p>
    <w:p w14:paraId="7FFB5D4E" w14:textId="08727DD6" w:rsidR="00230E58" w:rsidRPr="00B34784" w:rsidRDefault="00016E06" w:rsidP="00016E06">
      <w:r w:rsidRPr="00CA0151">
        <w:rPr>
          <w:lang w:eastAsia="zh-CN"/>
        </w:rPr>
        <w:t xml:space="preserve">For FR1, when the SSB </w:t>
      </w:r>
      <w:r w:rsidRPr="00CA0151">
        <w:t>for RLM, BFD, CBD or L1-RSRP measurement</w:t>
      </w:r>
      <w:r w:rsidRPr="00CA0151">
        <w:rPr>
          <w:lang w:eastAsia="zh-CN"/>
        </w:rPr>
        <w:t xml:space="preserve"> has different SCS than CSI-RS for L1-RSRP measurement, the UE shall be able to perform CSI-RS </w:t>
      </w:r>
      <w:r w:rsidRPr="00CA015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57D80C15"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4322985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semi-perssitent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37035612" w14:textId="68FAE6C3" w:rsidR="00555C26" w:rsidRPr="00B34784" w:rsidRDefault="0092650D" w:rsidP="00555C26">
      <w:pPr>
        <w:rPr>
          <w:rFonts w:eastAsia="?? ??"/>
        </w:rPr>
      </w:pPr>
      <w:r w:rsidRPr="00B34784">
        <w:rPr>
          <w:rFonts w:eastAsia="?? ??"/>
        </w:rPr>
        <w:t xml:space="preserve">For FR1, for a </w:t>
      </w:r>
      <w:r w:rsidRPr="00B34784">
        <w:t xml:space="preserve">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00947181" w:rsidRPr="00B34784">
        <w:rPr>
          <w:rFonts w:eastAsia="SimSun"/>
        </w:rPr>
        <w:t xml:space="preserve"> </w:t>
      </w:r>
      <w:r w:rsidRPr="00B34784">
        <w:t xml:space="preserve"> and when </w:t>
      </w:r>
      <w:r w:rsidRPr="00B34784">
        <w:rPr>
          <w:rFonts w:eastAsia="?? ??"/>
        </w:rPr>
        <w:t xml:space="preserve">concurrent gaps </w:t>
      </w:r>
      <w:r w:rsidR="00947181" w:rsidRPr="00B34784">
        <w:rPr>
          <w:rFonts w:eastAsia="SimSun"/>
        </w:rPr>
        <w:t>are</w:t>
      </w:r>
      <w:r w:rsidR="00947181" w:rsidRPr="00B34784">
        <w:rPr>
          <w:rFonts w:eastAsia="?? ??"/>
        </w:rPr>
        <w:t xml:space="preserve"> </w:t>
      </w:r>
      <w:r w:rsidRPr="00B34784">
        <w:rPr>
          <w:rFonts w:eastAsia="?? ??"/>
        </w:rPr>
        <w:t>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59EAF37D" w14:textId="460F054B" w:rsidR="00F70BAE" w:rsidRPr="00B34784" w:rsidRDefault="00F70BAE" w:rsidP="00F70BAE">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NCSG(s)</w:t>
      </w:r>
      <w:r w:rsidRPr="00B34784">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B34784"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ceil((M+L1)*P)*T</w:t>
            </w:r>
            <w:r w:rsidRPr="00B34784">
              <w:rPr>
                <w:rFonts w:cs="v4.2.0"/>
                <w:vertAlign w:val="subscript"/>
              </w:rPr>
              <w:t>SSB</w:t>
            </w:r>
            <w:r w:rsidRPr="00B34784">
              <w:rPr>
                <w:rFonts w:cs="v4.2.0"/>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B34784"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34784" w:rsidRDefault="005D2BBE" w:rsidP="00AD2F6B">
            <w:pPr>
              <w:pStyle w:val="TAC"/>
            </w:pPr>
            <w:r w:rsidRPr="00B34784">
              <w:rPr>
                <w:rFonts w:cs="v4.2.0"/>
              </w:rPr>
              <w:t>ceil((M+L1)*P)*T</w:t>
            </w:r>
            <w:r w:rsidRPr="00B34784">
              <w:rPr>
                <w:rFonts w:cs="v4.2.0"/>
                <w:vertAlign w:val="subscript"/>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B34784"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ceil((M+L1)*P*N)*T</w:t>
            </w:r>
            <w:r w:rsidRPr="00B34784">
              <w:rPr>
                <w:rFonts w:cs="v4.2.0"/>
                <w:vertAlign w:val="subscript"/>
              </w:rPr>
              <w:t>SSB</w:t>
            </w:r>
            <w:r w:rsidRPr="00B34784">
              <w:rPr>
                <w:rFonts w:cs="v4.2.0"/>
              </w:rPr>
              <w:t>)</w:t>
            </w:r>
          </w:p>
        </w:tc>
      </w:tr>
      <w:tr w:rsidR="00210D1F" w:rsidRPr="00B34784"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10D1F" w:rsidRPr="00B34784"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34784" w:rsidRDefault="00210D1F" w:rsidP="003E229A">
            <w:pPr>
              <w:pStyle w:val="TAC"/>
            </w:pPr>
            <w:r w:rsidRPr="00B34784">
              <w:rPr>
                <w:rFonts w:cs="v4.2.0"/>
              </w:rPr>
              <w:t>ceil(1.5*(M+L1)*P*N)*T</w:t>
            </w:r>
            <w:r w:rsidRPr="00B34784">
              <w:rPr>
                <w:rFonts w:cs="v4.2.0"/>
                <w:vertAlign w:val="subscript"/>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SSB</w:t>
            </w:r>
            <w:r w:rsidRPr="00B34784">
              <w:t>)</w:t>
            </w:r>
          </w:p>
        </w:tc>
      </w:tr>
      <w:tr w:rsidR="002A2067" w:rsidRPr="00B34784"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SSB</w:t>
            </w:r>
            <w:r w:rsidRPr="00B34784">
              <w:t>))</w:t>
            </w:r>
          </w:p>
        </w:tc>
      </w:tr>
      <w:tr w:rsidR="002A2067" w:rsidRPr="00B34784"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B34784" w:rsidRDefault="002A2067" w:rsidP="003E229A">
            <w:pPr>
              <w:pStyle w:val="TAC"/>
            </w:pPr>
            <w:r w:rsidRPr="00B34784">
              <w:t>ceil(1.5*M*P*N)*T</w:t>
            </w:r>
            <w:r w:rsidRPr="00B34784">
              <w:rPr>
                <w:vertAlign w:val="subscript"/>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CSI-RS</w:t>
            </w:r>
            <w:r w:rsidRPr="00B34784">
              <w:t>)</w:t>
            </w:r>
          </w:p>
        </w:tc>
      </w:tr>
      <w:tr w:rsidR="002A2067" w:rsidRPr="00B34784"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CSI-RS</w:t>
            </w:r>
            <w:r w:rsidRPr="00B34784">
              <w:t>))</w:t>
            </w:r>
          </w:p>
        </w:tc>
      </w:tr>
      <w:tr w:rsidR="002A2067" w:rsidRPr="00B34784"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B34784" w:rsidRDefault="002A2067" w:rsidP="003E229A">
            <w:pPr>
              <w:pStyle w:val="TAC"/>
            </w:pPr>
            <w:r w:rsidRPr="00B34784">
              <w:t>ceil(M*P*N)*T</w:t>
            </w:r>
            <w:r w:rsidRPr="00B34784">
              <w:rPr>
                <w:vertAlign w:val="subscript"/>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0F7136">
      <w:pPr>
        <w:keepNext/>
        <w:keepLines/>
        <w:spacing w:before="120"/>
        <w:ind w:left="1134" w:hanging="1134"/>
        <w:outlineLvl w:val="2"/>
        <w:rPr>
          <w:rFonts w:ascii="Arial" w:eastAsia="SimSun" w:hAnsi="Arial"/>
          <w:sz w:val="28"/>
        </w:rPr>
      </w:pPr>
      <w:r w:rsidRPr="00B34784">
        <w:rPr>
          <w:rFonts w:ascii="Arial" w:eastAsia="SimSun" w:hAnsi="Arial"/>
          <w:sz w:val="28"/>
        </w:rPr>
        <w:t>9.5C.2</w:t>
      </w:r>
      <w:r w:rsidRPr="00B34784">
        <w:rPr>
          <w:rFonts w:ascii="Arial" w:eastAsia="SimSun" w:hAnsi="Arial"/>
          <w:sz w:val="28"/>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21826122"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.1 for FR1,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165464E9" w:rsidR="00FB068B" w:rsidRPr="00B34784" w:rsidRDefault="00FB068B" w:rsidP="00FB068B">
      <w:pPr>
        <w:pStyle w:val="B10"/>
      </w:pPr>
      <w:r w:rsidRPr="00B34784">
        <w:t>-</w:t>
      </w:r>
      <w:r w:rsidRPr="00B34784">
        <w:tab/>
        <w:t>L1-RSRP related side conditions given in clauses 10.1.19C.2 for FR1,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01AB675E"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156D8B20"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FR1,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3EB00BF9"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77777777"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B34784"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20F0FCB"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FR1,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2C81452"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77777777"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B34784"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11C65" w:rsidRPr="00B34784"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50480A33" w:rsidR="00437AFB" w:rsidRPr="00B34784" w:rsidRDefault="00FD75AC" w:rsidP="00437AFB">
      <w:r w:rsidRPr="00B34784">
        <w:t>For FR1,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77777777" w:rsidR="00437AFB" w:rsidRPr="00B34784" w:rsidRDefault="00437AFB" w:rsidP="00437AFB">
      <w:r w:rsidRPr="00B34784">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7777777" w:rsidR="00437AFB" w:rsidRPr="00B34784" w:rsidRDefault="00437AFB" w:rsidP="00437AFB">
      <w:r w:rsidRPr="00B34784">
        <w:t>For FR1,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77777777" w:rsidR="000F7136" w:rsidRPr="00B34784" w:rsidRDefault="000F7136" w:rsidP="000F7136">
      <w:pPr>
        <w:pStyle w:val="Heading4"/>
        <w:rPr>
          <w:rFonts w:eastAsia="SimSun"/>
        </w:rPr>
      </w:pPr>
      <w:r w:rsidRPr="00B34784">
        <w:t>9.5C.6.1</w:t>
      </w:r>
      <w:r w:rsidRPr="00B34784">
        <w:tab/>
        <w:t>Scheduling availability of UE performing L1-RSRP measurement with a same subcarrier spacing as PDSCH/PDCCH on FR1</w:t>
      </w:r>
    </w:p>
    <w:p w14:paraId="2B076041" w14:textId="77777777"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24CA66CE" w14:textId="77777777" w:rsidR="000F7136" w:rsidRPr="00B34784" w:rsidRDefault="000F7136" w:rsidP="000F7136">
      <w:pPr>
        <w:pStyle w:val="Heading4"/>
      </w:pPr>
      <w:r w:rsidRPr="00B34784">
        <w:t>9.5C.6.2</w:t>
      </w:r>
      <w:r w:rsidRPr="00B34784">
        <w:tab/>
        <w:t>Scheduling availability of UE performing L1-RSRP measurement with a different subcarrier spacing than PDSCH/PDCCH on FR1</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B34784"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2DDCFF5C"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B34784"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02950" w:rsidRPr="00B34784"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76EA988"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66878E8" w14:textId="08348981" w:rsidR="00B10979" w:rsidRPr="00B34784" w:rsidRDefault="00B10979" w:rsidP="00B10979">
      <w:pPr>
        <w:pStyle w:val="B10"/>
      </w:pPr>
      <w:r w:rsidRPr="00B34784">
        <w:t>-</w:t>
      </w:r>
      <w:r w:rsidRPr="00B34784">
        <w:tab/>
        <w:t>L1-RSRP related side conditions given in clause 10.1.19.2 for FR1, for a corresponding band,</w:t>
      </w:r>
    </w:p>
    <w:p w14:paraId="4BFD87BE" w14:textId="40F32988" w:rsidR="001236BA" w:rsidRPr="00B34784" w:rsidRDefault="00B10979" w:rsidP="00B10979">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28BDFC5" w:rsidR="001236BA" w:rsidRPr="00B34784" w:rsidRDefault="00B10979"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2B147477" w:rsidR="001236BA" w:rsidRPr="00B34784" w:rsidRDefault="00B10979"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236BA" w:rsidRPr="00B34784"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B34784"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B34784" w:rsidRDefault="00964CCC" w:rsidP="002060F0">
            <w:pPr>
              <w:pStyle w:val="TAC"/>
            </w:pPr>
            <w:r w:rsidRPr="00B34784">
              <w:t>Max(60,</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max(T</w:t>
            </w:r>
            <w:r w:rsidRPr="00B34784">
              <w:rPr>
                <w:vertAlign w:val="subscript"/>
              </w:rPr>
              <w:t>SRS</w:t>
            </w:r>
            <w:r w:rsidRPr="00B34784">
              <w:t>,</w:t>
            </w:r>
            <w:r w:rsidR="003E7C13">
              <w:t xml:space="preserve"> </w:t>
            </w:r>
            <w:r w:rsidRPr="00B34784">
              <w:t>T</w:t>
            </w:r>
            <w:r w:rsidRPr="00B34784">
              <w:rPr>
                <w:vertAlign w:val="subscript"/>
              </w:rPr>
              <w:t>DRX</w:t>
            </w:r>
            <w:r w:rsidRPr="00B34784">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7F26A368" w14:textId="77777777" w:rsidR="008F612E" w:rsidRPr="00B34784" w:rsidRDefault="008F612E" w:rsidP="008F612E">
      <w:pPr>
        <w:rPr>
          <w:rFonts w:eastAsia="?? ??"/>
        </w:rPr>
      </w:pP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A3B8235" w14:textId="1202FD22" w:rsidR="0067441A" w:rsidRPr="00B34784" w:rsidRDefault="004B372C" w:rsidP="009B7875">
      <w:pPr>
        <w:pStyle w:val="B10"/>
        <w:ind w:firstLine="0"/>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GAP(s) with NCSG(s) are configured, or a UE supporting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 xml:space="preserve">musim-GapPreference-r17 </w:t>
      </w:r>
      <w:r w:rsidRPr="00B34784">
        <w:t xml:space="preserve">and when concurrent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3DCE8E67" w14:textId="67DD4872" w:rsidR="004B372C" w:rsidRPr="00B34784" w:rsidRDefault="004B372C" w:rsidP="004B372C">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GAP(s) with NCSG(s)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 w:name="OLE_LINK462"/>
      <w:r w:rsidRPr="00B34784">
        <w:t xml:space="preserve">The requirements in this clause </w:t>
      </w:r>
      <w:bookmarkStart w:id="22" w:name="OLE_LINK464"/>
      <w:r w:rsidRPr="00B34784">
        <w:t>are not applicable if</w:t>
      </w:r>
      <w:bookmarkEnd w:id="22"/>
      <w:r w:rsidRPr="00B34784">
        <w:t xml:space="preserve"> NZP-CSI-RS or CSI-IM resource configured as dedicated IMR is scheduled with different periodicity as SSB configured as CMR.</w:t>
      </w:r>
    </w:p>
    <w:bookmarkEnd w:id="21"/>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57E2A" w:rsidRPr="00B34784"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B34784" w:rsidRDefault="00257E2A" w:rsidP="00257E2A">
            <w:pPr>
              <w:pStyle w:val="TAC"/>
            </w:pPr>
            <w:r w:rsidRPr="00B34784">
              <w:rPr>
                <w:rFonts w:cs="v4.2.0"/>
              </w:rPr>
              <w:t>ceil(1.5*M*P*N)*T</w:t>
            </w:r>
            <w:r w:rsidRPr="00B34784">
              <w:rPr>
                <w:rFonts w:cs="v4.2.0"/>
                <w:vertAlign w:val="subscript"/>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B34784"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)*T</w:t>
            </w:r>
            <w:r w:rsidRPr="00B34784">
              <w:rPr>
                <w:rFonts w:cs="v4.2.0"/>
                <w:vertAlign w:val="subscript"/>
              </w:rPr>
              <w:t>SSB</w:t>
            </w:r>
            <w:r w:rsidRPr="00B34784">
              <w:rPr>
                <w:rFonts w:cs="v4.2.0"/>
              </w:rPr>
              <w:t>)</w:t>
            </w:r>
          </w:p>
        </w:tc>
      </w:tr>
      <w:tr w:rsidR="00C61573" w:rsidRPr="00B34784"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B34784" w:rsidRDefault="00C61573" w:rsidP="00C72CCE">
            <w:pPr>
              <w:pStyle w:val="TAC"/>
              <w:rPr>
                <w:rFonts w:cs="v4.2.0"/>
              </w:rPr>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*M2)*max(T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B34784" w:rsidRDefault="00C61573" w:rsidP="00C72CCE">
            <w:pPr>
              <w:pStyle w:val="TAC"/>
            </w:pPr>
            <w:r w:rsidRPr="00B34784">
              <w:rPr>
                <w:rFonts w:cs="v4.2.0"/>
              </w:rPr>
              <w:t>ceil(1.5*M*P*N)*T</w:t>
            </w:r>
            <w:r w:rsidRPr="00B34784">
              <w:rPr>
                <w:rFonts w:cs="v4.2.0"/>
                <w:vertAlign w:val="subscript"/>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43EC38EA" w14:textId="77777777" w:rsidR="008F612E" w:rsidRPr="00B34784" w:rsidRDefault="008F612E" w:rsidP="008F612E">
      <w:pPr>
        <w:pStyle w:val="B20"/>
      </w:pPr>
      <w:r w:rsidRPr="00B34784">
        <w:t>-</w:t>
      </w:r>
      <w:r w:rsidRPr="00B34784">
        <w:tab/>
        <w:t>aperiodic CSI-IMR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164118DD"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1D4BA4BD" w14:textId="3608729C" w:rsidR="00016E06" w:rsidRPr="00CA0151" w:rsidRDefault="00016E06" w:rsidP="00016E06">
      <w:r w:rsidRPr="00CA0151">
        <w:rPr>
          <w:lang w:eastAsia="zh-CN"/>
        </w:rPr>
        <w:t xml:space="preserve">For FR1, when the SSB </w:t>
      </w:r>
      <w:r w:rsidRPr="00CA0151">
        <w:t>for RLM, BFD, CBD, L1-RSRP or L1-SINR measurement</w:t>
      </w:r>
      <w:r w:rsidRPr="00CA0151">
        <w:rPr>
          <w:lang w:eastAsia="zh-CN"/>
        </w:rPr>
        <w:t xml:space="preserve"> has same SCS than CSI-RS configured for L1-SINR measurement, t</w:t>
      </w:r>
      <w:r w:rsidRPr="00CA0151">
        <w:t>he UE shall be able to perform CSI-RS measurement without restrictions.</w:t>
      </w:r>
    </w:p>
    <w:p w14:paraId="1367F584" w14:textId="327CE7FC" w:rsidR="00257E2A" w:rsidRPr="00B34784" w:rsidRDefault="00016E06" w:rsidP="00016E06">
      <w:r w:rsidRPr="00CA0151">
        <w:rPr>
          <w:lang w:eastAsia="zh-CN"/>
        </w:rPr>
        <w:t xml:space="preserve">For FR1, when the SSB </w:t>
      </w:r>
      <w:r w:rsidRPr="00CA0151">
        <w:t>for RLM, BFD, CBD, L1-RSRP or L1-SINR measurement</w:t>
      </w:r>
      <w:r w:rsidRPr="00CA015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276EA40F"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6AB2B1F7"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6249E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3" w:name="OLE_LINK28"/>
      <w:bookmarkStart w:id="24"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3"/>
      <w:bookmarkEnd w:id="24"/>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33E789F3" w:rsidR="00804F6D" w:rsidRPr="00B34784" w:rsidRDefault="0040733B" w:rsidP="00804F6D">
      <w:r>
        <w:t xml:space="preserve">When UE supports </w:t>
      </w:r>
      <w:r>
        <w:rPr>
          <w:i/>
          <w:iCs/>
        </w:rPr>
        <w:t>MUSIM-GapConfig-17</w:t>
      </w:r>
      <w:r w:rsidR="004B14EF" w:rsidRPr="00B34784">
        <w:rPr>
          <w:i/>
          <w:iCs/>
        </w:rPr>
        <w:t xml:space="preserve"> </w:t>
      </w:r>
      <w:r w:rsidR="004B14EF" w:rsidRPr="00B34784">
        <w:t xml:space="preserve">and the PPW occasion of the target positioning frequency layer is overlapping with the configured aperiodic MUSIM gap, longer </w:t>
      </w:r>
      <w:r w:rsidR="004B14EF" w:rsidRPr="00B34784">
        <w:rPr>
          <w:lang w:eastAsia="zh-TW"/>
        </w:rPr>
        <w:t>period for the PRS measurement</w:t>
      </w:r>
      <w:r w:rsidR="004B14EF" w:rsidRPr="00B34784">
        <w:t xml:space="preserve"> is expected</w:t>
      </w:r>
      <w:r w:rsidR="004B14EF" w:rsidRPr="00B34784">
        <w:rPr>
          <w:lang w:eastAsia="zh-TW"/>
        </w:rPr>
        <w:t xml:space="preserve"> than the requirements as defined </w:t>
      </w:r>
      <w:r w:rsidR="004B14EF" w:rsidRPr="00B34784">
        <w:t xml:space="preserve">in clause </w:t>
      </w:r>
      <w:r w:rsidR="004B14EF" w:rsidRPr="00B34784">
        <w:rPr>
          <w:rFonts w:ascii="TimesNewRomanPSMT" w:hAnsi="TimesNewRomanPSMT"/>
        </w:rPr>
        <w:t>9.9.2.7, 9.9.3.6, 9.9.4.6 and 9.9.6.6</w:t>
      </w:r>
      <w:r w:rsidR="004B14EF" w:rsidRPr="00B34784">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29B97EA8"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C3CA9CE"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B4017F"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B4017F"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B4017F"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B4017F"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B4017F"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B4017F"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B4017F"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B4017F"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B4017F"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B4017F"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B4017F"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B4017F"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B4017F"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B4017F"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B4017F"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B4017F"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B4017F"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B4017F"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B4017F"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B4017F"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B4017F"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B4017F"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B4017F"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B4017F"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B4017F"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B4017F"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B4017F"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B4017F"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B4017F"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B4017F"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B4017F"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B4017F"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B4017F"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B4017F"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B4017F"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B4017F"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B4017F"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B4017F"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B4017F"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B4017F"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B4017F"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B4017F"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B4017F"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B4017F"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B4017F"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B4017F"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B4017F"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B4017F"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B4017F"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5" w:name="OLE_LINK23"/>
      <w:r w:rsidRPr="00B34784">
        <w:rPr>
          <w:lang w:eastAsia="zh-CN"/>
        </w:rPr>
        <w:t>across two sampling duration of N</w:t>
      </w:r>
      <w:bookmarkEnd w:id="25"/>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B4017F"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B4017F"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424FE621" w14:textId="77777777" w:rsidR="00866483" w:rsidRPr="00B34784" w:rsidRDefault="00866483" w:rsidP="00866483">
      <w:pPr>
        <w:pStyle w:val="B10"/>
        <w:rPr>
          <w:lang w:eastAsia="zh-CN"/>
        </w:rPr>
      </w:pPr>
      <w:r w:rsidRPr="00B34784">
        <w:rPr>
          <w:lang w:eastAsia="zh-CN"/>
        </w:rPr>
        <w:t>-</w:t>
      </w:r>
      <w:r w:rsidRPr="00B34784">
        <w:rPr>
          <w:lang w:eastAsia="zh-CN"/>
        </w:rPr>
        <w:tab/>
        <w:t>UE Rx-Tx time difference measurement related side conditions given in clause 10.1.25.x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3A943F9B" w14:textId="77777777" w:rsidR="00866483" w:rsidRPr="00B34784" w:rsidRDefault="00866483" w:rsidP="00866483">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B4017F"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B4017F"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B4017F"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B4017F"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B4017F"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B4017F"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B4017F"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B4017F"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B4017F"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B4017F"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B4017F"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B4017F"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B4017F"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B4017F"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B4017F"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B4017F"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B4017F"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B4017F"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B4017F"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B4017F"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B4017F"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B4017F"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B4017F"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B4017F"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B4017F"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B4017F"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B4017F"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B4017F"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B4017F"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B4017F"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B4017F"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B4017F"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B4017F"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B4017F"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54A3ECF1" w:rsidR="00CC0E74" w:rsidRPr="00B34784" w:rsidRDefault="00065F0B"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2FC5C633" w:rsidR="004602FB" w:rsidRPr="00B34784" w:rsidRDefault="00065F0B"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3B94486D"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42BFF81"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0492EE80"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B4017F"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B4017F"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B4017F"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B4017F"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B4017F"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B4017F"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B4017F"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B4017F"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B4017F"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B4017F"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5151548A" w:rsidR="00CC0E74" w:rsidRPr="00B34784" w:rsidRDefault="00065F0B"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SRS is configured on at least one of the PCell, PSCell and SCell. </w:t>
      </w:r>
    </w:p>
    <w:p w14:paraId="7C648E80" w14:textId="77777777" w:rsidR="00CC0E74" w:rsidRPr="00B34784" w:rsidRDefault="00CC0E74" w:rsidP="00CC0E74">
      <w:pPr>
        <w:ind w:left="568" w:hanging="284"/>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13D452E2"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537C6C49"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38250CF2" w:rsidR="00376C62" w:rsidRPr="00B34784" w:rsidRDefault="00065F0B"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069E060A"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5E8640C9"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8C6784E"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B4017F"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B4017F"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B4017F"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B4017F"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B4017F"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B4017F"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B4017F"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B4017F"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BB7951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2221DE3C" w14:textId="77777777" w:rsidR="00E93F5D" w:rsidRPr="00B34784" w:rsidRDefault="00E93F5D" w:rsidP="00E93F5D">
      <w:pPr>
        <w:rPr>
          <w:lang w:eastAsia="zh-CN"/>
        </w:rPr>
      </w:pPr>
      <w:r w:rsidRPr="00B34784">
        <w:rPr>
          <w:rFonts w:hint="eastAsia"/>
          <w:lang w:eastAsia="zh-CN"/>
        </w:rPr>
        <w:t>T</w:t>
      </w:r>
      <w:r w:rsidRPr="00B34784">
        <w:rPr>
          <w:lang w:eastAsia="zh-CN"/>
        </w:rPr>
        <w:t xml:space="preserve">he requirements in this clause apply for </w:t>
      </w:r>
      <w:r w:rsidRPr="00B34784">
        <w:rPr>
          <w:rFonts w:hint="eastAsia"/>
          <w:lang w:eastAsia="zh-CN"/>
        </w:rPr>
        <w:t xml:space="preserve">RedCap </w:t>
      </w:r>
      <w:r w:rsidRPr="00B34784">
        <w:rPr>
          <w:lang w:eastAsia="zh-CN"/>
        </w:rPr>
        <w:t>UE performing RSTD, PRS-RSRP, UE Rx-Tx time difference and PRS-RSRPP measurement without measurement gaps.</w:t>
      </w:r>
    </w:p>
    <w:p w14:paraId="1C374482" w14:textId="77777777" w:rsidR="000151F1" w:rsidRPr="00B34784" w:rsidRDefault="000151F1" w:rsidP="000151F1">
      <w:pPr>
        <w:rPr>
          <w:rFonts w:eastAsia="DengXian"/>
          <w:lang w:eastAsia="zh-CN"/>
        </w:rPr>
      </w:pPr>
      <w:r w:rsidRPr="00B34784">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B34784">
        <w:rPr>
          <w:lang w:eastAsia="zh-CN"/>
        </w:rPr>
        <w:t>PRS processing window</w:t>
      </w:r>
      <w:r w:rsidRPr="00B34784">
        <w:rPr>
          <w:rFonts w:eastAsia="DengXian"/>
          <w:lang w:eastAsia="zh-CN"/>
        </w:rPr>
        <w:t xml:space="preserve">. </w:t>
      </w:r>
    </w:p>
    <w:p w14:paraId="0F4BF3A4" w14:textId="5943D58B" w:rsidR="000151F1" w:rsidRPr="00B34784" w:rsidRDefault="000151F1" w:rsidP="000151F1">
      <w:pPr>
        <w:rPr>
          <w:rFonts w:eastAsia="DengXian"/>
          <w:lang w:eastAsia="zh-CN"/>
        </w:rPr>
      </w:pPr>
      <w:r w:rsidRPr="00B34784">
        <w:rPr>
          <w:rFonts w:eastAsia="DengXian"/>
          <w:lang w:eastAsia="zh-CN"/>
        </w:rPr>
        <w:t xml:space="preserve">If Cap.1A UE capable of supporting priority option 2 is configured with priority state 2 for PRS measurement, then UE is not expected to receive PDSCH/CSI-RS on all symbols within </w:t>
      </w:r>
      <w:r w:rsidRPr="00B34784">
        <w:rPr>
          <w:lang w:eastAsia="zh-CN"/>
        </w:rPr>
        <w:t>PRS processing window</w:t>
      </w:r>
      <w:r w:rsidRPr="00B34784">
        <w:rPr>
          <w:rFonts w:eastAsia="DengXian"/>
          <w:lang w:eastAsia="zh-CN"/>
        </w:rPr>
        <w:t xml:space="preserve"> but shall receive PDCCH and URLLC PDSCH within </w:t>
      </w:r>
      <w:r w:rsidRPr="00B34784">
        <w:rPr>
          <w:lang w:eastAsia="zh-CN"/>
        </w:rPr>
        <w:t>PRS processing window</w:t>
      </w:r>
      <w:r w:rsidRPr="00B34784">
        <w:rPr>
          <w:rFonts w:eastAsia="DengXian"/>
          <w:lang w:eastAsia="zh-CN"/>
        </w:rPr>
        <w:t>.</w:t>
      </w:r>
    </w:p>
    <w:p w14:paraId="6FCE87D5" w14:textId="77777777"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B34784">
        <w:rPr>
          <w:lang w:eastAsia="zh-CN"/>
        </w:rPr>
        <w:t>on all symbols within PRS processing window</w:t>
      </w:r>
      <w:r w:rsidRPr="00B34784">
        <w:rPr>
          <w:rFonts w:eastAsia="DengXian"/>
          <w:lang w:eastAsia="zh-CN"/>
        </w:rPr>
        <w:t>.</w:t>
      </w:r>
    </w:p>
    <w:p w14:paraId="613DEB7D" w14:textId="1A641F13"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B34784">
        <w:rPr>
          <w:lang w:eastAsia="zh-CN"/>
        </w:rPr>
        <w:t>on all symbols within PRS processing window</w:t>
      </w:r>
      <w:r w:rsidRPr="00B34784">
        <w:rPr>
          <w:rFonts w:eastAsia="DengXian"/>
          <w:lang w:eastAsia="zh-CN"/>
        </w:rPr>
        <w:t>.</w:t>
      </w:r>
    </w:p>
    <w:p w14:paraId="1F801705" w14:textId="6017B3C5" w:rsidR="000151F1" w:rsidRPr="00B34784" w:rsidRDefault="000151F1" w:rsidP="000151F1">
      <w:pPr>
        <w:rPr>
          <w:rFonts w:eastAsia="DengXian"/>
          <w:lang w:eastAsia="zh-CN"/>
        </w:rPr>
      </w:pPr>
      <w:r w:rsidRPr="00B34784">
        <w:rPr>
          <w:rFonts w:eastAsia="DengXian"/>
          <w:lang w:eastAsia="zh-CN"/>
        </w:rPr>
        <w:t>If Cap. 2 UE capable of supporting priority options 1</w:t>
      </w:r>
      <w:r w:rsidR="00F73A91">
        <w:rPr>
          <w:rFonts w:eastAsia="DengXian"/>
          <w:lang w:eastAsia="zh-CN"/>
        </w:rPr>
        <w:t>,</w:t>
      </w:r>
      <w:r w:rsidRPr="00B34784">
        <w:rPr>
          <w:rFonts w:eastAsia="DengXian"/>
          <w:lang w:eastAsia="zh-CN"/>
        </w:rPr>
        <w:t xml:space="preserve"> 2 and 3 is configured with priority state 1 for PRS measurement, then the UE is not expected to receive PDCCH/PDSCH/CSI-RS on the symbols overlapped with DL PRS </w:t>
      </w:r>
      <w:r w:rsidRPr="00B34784">
        <w:rPr>
          <w:lang w:eastAsia="zh-CN"/>
        </w:rPr>
        <w:t>within PRS processing window</w:t>
      </w:r>
      <w:r w:rsidRPr="00B34784">
        <w:rPr>
          <w:rFonts w:eastAsia="DengXian"/>
          <w:lang w:eastAsia="zh-CN"/>
        </w:rPr>
        <w:t>.</w:t>
      </w:r>
    </w:p>
    <w:p w14:paraId="0FFFD0EB" w14:textId="0E08CCC2" w:rsidR="000151F1" w:rsidRPr="00B34784" w:rsidRDefault="000151F1" w:rsidP="000151F1">
      <w:pPr>
        <w:rPr>
          <w:rFonts w:eastAsia="DengXian"/>
          <w:lang w:eastAsia="zh-CN"/>
        </w:rPr>
      </w:pPr>
      <w:r w:rsidRPr="00B3478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B34784">
        <w:rPr>
          <w:lang w:eastAsia="zh-CN"/>
        </w:rPr>
        <w:t>within PRS processing window</w:t>
      </w:r>
      <w:r w:rsidRPr="00B34784">
        <w:rPr>
          <w:rFonts w:eastAsia="DengXian"/>
          <w:lang w:eastAsia="zh-CN"/>
        </w:rPr>
        <w:t xml:space="preserve"> but shall receive PDCCH and URLLC PDSCH on the symbols overlapped with DL PRS </w:t>
      </w:r>
      <w:r w:rsidRPr="00B34784">
        <w:rPr>
          <w:lang w:eastAsia="zh-CN"/>
        </w:rPr>
        <w:t>within PRS processing window</w:t>
      </w:r>
      <w:r w:rsidRPr="00B34784">
        <w:rPr>
          <w:rFonts w:eastAsia="DengXian"/>
          <w:lang w:eastAsia="zh-CN"/>
        </w:rPr>
        <w:t>.</w:t>
      </w:r>
    </w:p>
    <w:p w14:paraId="4500A42D" w14:textId="77777777" w:rsidR="00E93F5D" w:rsidRPr="00B34784" w:rsidRDefault="00E93F5D" w:rsidP="00E93F5D">
      <w:pPr>
        <w:rPr>
          <w:lang w:eastAsia="zh-CN"/>
        </w:rPr>
      </w:pPr>
      <w:r w:rsidRPr="00B34784">
        <w:rPr>
          <w:lang w:eastAsia="zh-CN"/>
        </w:rPr>
        <w:t>When PRS is lower priority than the DL signals/channels the following applies for cap1A and 1B UEs:</w:t>
      </w:r>
    </w:p>
    <w:p w14:paraId="44A72B23" w14:textId="10388408"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no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expects to receive the DL signals/channels and drop all DL PRS in the PPW.</w:t>
      </w:r>
    </w:p>
    <w:p w14:paraId="5C2EC0EB" w14:textId="632DD62F" w:rsidR="00E93F5D" w:rsidRPr="00B34784" w:rsidRDefault="00E93F5D" w:rsidP="002F2640">
      <w:pPr>
        <w:pStyle w:val="B10"/>
        <w:rPr>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is not required to receive the other DL signals/channels except SSB of higher priority and may receive the DL PRS in the PPW.</w:t>
      </w:r>
    </w:p>
    <w:p w14:paraId="08ABE419" w14:textId="77777777" w:rsidR="00E93F5D" w:rsidRPr="00B34784" w:rsidRDefault="00E93F5D" w:rsidP="00D77395">
      <w:pPr>
        <w:keepNext/>
        <w:keepLines/>
        <w:rPr>
          <w:lang w:eastAsia="zh-CN"/>
        </w:rPr>
      </w:pPr>
      <w:r w:rsidRPr="00B34784">
        <w:rPr>
          <w:lang w:eastAsia="zh-CN"/>
        </w:rPr>
        <w:t>When PRS is lower priority than the DL signals/channels the following applies for cap 2 UEs:</w:t>
      </w:r>
    </w:p>
    <w:p w14:paraId="455A35B3" w14:textId="707EBA83"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no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expects to receive the DL signals/channels and drop the PRS symbol.</w:t>
      </w:r>
    </w:p>
    <w:p w14:paraId="30CAEAB8" w14:textId="76C3843B" w:rsidR="00E93F5D" w:rsidRPr="00B34784" w:rsidRDefault="00E93F5D" w:rsidP="002F2640">
      <w:pPr>
        <w:pStyle w:val="B10"/>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is not required to receive the other DL signals/channels except SSB of higher priority and may receive the PRS symbol.</w:t>
      </w:r>
    </w:p>
    <w:p w14:paraId="739B74C0" w14:textId="77777777" w:rsidR="00E93F5D" w:rsidRPr="00B34784" w:rsidRDefault="00E93F5D" w:rsidP="00E93F5D">
      <w:r w:rsidRPr="00B34784">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B4017F"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B4017F"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B4017F"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B4017F"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B4017F"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B4017F"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B4017F"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B4017F"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B4017F"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B4017F"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B4017F"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B4017F"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B4017F"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B4017F"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B4017F"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B4017F"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B4017F"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B4017F"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79283A98"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40733B">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40733B">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B4017F"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B4017F"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B4017F"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B4017F"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B4017F"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B4017F"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B4017F"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B4017F"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B4017F"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B4017F"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B4017F"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B4017F"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492692A7"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40733B">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40733B">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B4017F"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B4017F"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B4017F"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62DD2134" w14:textId="77777777" w:rsidR="005E371B" w:rsidRPr="00B34784" w:rsidRDefault="005E371B" w:rsidP="005E371B">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58C0FA3"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40733B">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40733B">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B4017F"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B4017F"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B4017F"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4F91BE30" w14:textId="77777777" w:rsidR="00FB69A2" w:rsidRPr="00B34784" w:rsidRDefault="00FB69A2" w:rsidP="00FB69A2">
      <w:r w:rsidRPr="00B34784">
        <w:t>For gap-based UE Rx-Tx time difference, the requirements in clauses 9.9C.4</w:t>
      </w:r>
      <w:r w:rsidRPr="00B34784">
        <w:rPr>
          <w:rFonts w:hint="eastAsia"/>
          <w:lang w:eastAsia="zh-CN"/>
        </w:rPr>
        <w:t>.5</w:t>
      </w:r>
      <w:r w:rsidRPr="00B34784">
        <w:rPr>
          <w:rFonts w:ascii="TimesNewRomanPSMT" w:hAnsi="TimesNewRomanPSMT"/>
        </w:rPr>
        <w:t xml:space="preserve"> apply provided:</w:t>
      </w:r>
    </w:p>
    <w:p w14:paraId="253A1420" w14:textId="77777777" w:rsidR="00FB69A2" w:rsidRPr="00B34784" w:rsidRDefault="00FB69A2" w:rsidP="00FB69A2">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4022DD8D" w14:textId="77777777" w:rsidR="00FB69A2" w:rsidRPr="00B34784" w:rsidRDefault="00FB69A2" w:rsidP="00FB69A2">
      <w:pPr>
        <w:pStyle w:val="B10"/>
      </w:pPr>
      <w:r w:rsidRPr="00B34784">
        <w:tab/>
        <w:t>-</w:t>
      </w:r>
      <w:r w:rsidRPr="00B34784">
        <w:tab/>
        <w:t>all positioning frequency layers are measured or associated with only one per-UE measurement gap, or</w:t>
      </w:r>
    </w:p>
    <w:p w14:paraId="149A4078" w14:textId="77777777" w:rsidR="00FB69A2" w:rsidRPr="00B34784" w:rsidRDefault="00FB69A2" w:rsidP="00FB69A2">
      <w:pPr>
        <w:pStyle w:val="B10"/>
      </w:pPr>
      <w:r w:rsidRPr="00B34784">
        <w:t>-</w:t>
      </w:r>
      <w:r w:rsidRPr="00B34784">
        <w:tab/>
        <w:t xml:space="preserve">if the measurement gap is pre-configured, the gap must be activated throughout the measurement period, and </w:t>
      </w:r>
    </w:p>
    <w:p w14:paraId="7CA7F1B0" w14:textId="77777777" w:rsidR="00FB69A2" w:rsidRPr="00B34784" w:rsidRDefault="00FB69A2" w:rsidP="00FB69A2">
      <w:pPr>
        <w:pStyle w:val="B10"/>
      </w:pPr>
      <w:r w:rsidRPr="00B34784">
        <w:t>-</w:t>
      </w:r>
      <w:r w:rsidRPr="00B34784">
        <w:tab/>
        <w:t>if concurrent measurement gaps are configured, one of the gap combinations specified in clause 9.1.8.2 is configured, and</w:t>
      </w:r>
    </w:p>
    <w:p w14:paraId="51EFF2AF" w14:textId="77777777" w:rsidR="00FB69A2" w:rsidRPr="00B34784" w:rsidRDefault="00FB69A2" w:rsidP="00FB69A2">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7D3E0640" w14:textId="77777777" w:rsidR="00FB69A2" w:rsidRPr="00B34784" w:rsidRDefault="00FB69A2" w:rsidP="00FB69A2">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5CDE9D7E" w:rsidR="00FB69A2" w:rsidRPr="00B34784" w:rsidRDefault="00FB69A2" w:rsidP="00FB69A2">
      <w:pPr>
        <w:pStyle w:val="Heading3"/>
      </w:pPr>
      <w:r w:rsidRPr="00B34784">
        <w:t>9.9C.2</w:t>
      </w:r>
      <w:r w:rsidRPr="00B34784">
        <w:tab/>
      </w:r>
      <w:r w:rsidR="000F65E9">
        <w:t>Void</w:t>
      </w:r>
    </w:p>
    <w:p w14:paraId="0626DDF9" w14:textId="634CDACA" w:rsidR="00FB69A2" w:rsidRPr="00B34784" w:rsidRDefault="00FB69A2" w:rsidP="00FB69A2"/>
    <w:p w14:paraId="1C1E41EC" w14:textId="1672666E" w:rsidR="00FB69A2" w:rsidRPr="00B34784" w:rsidRDefault="00FB69A2" w:rsidP="00401C4C">
      <w:pPr>
        <w:pStyle w:val="Heading3"/>
      </w:pPr>
      <w:r w:rsidRPr="00B34784">
        <w:t>9.9C.3</w:t>
      </w:r>
      <w:r w:rsidRPr="00B34784">
        <w:tab/>
      </w:r>
      <w:r w:rsidR="000F65E9">
        <w:t>Void</w:t>
      </w:r>
    </w:p>
    <w:p w14:paraId="4FD3B182" w14:textId="3DD044C8"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0B32B3B2" w14:textId="5A9AAE13" w:rsidR="00FB69A2" w:rsidRPr="00B34784" w:rsidRDefault="00A61505" w:rsidP="00A61505">
      <w:pPr>
        <w:pStyle w:val="B10"/>
        <w:rPr>
          <w:lang w:eastAsia="zh-CN"/>
        </w:rPr>
      </w:pPr>
      <w:r w:rsidRPr="00B34784">
        <w:rPr>
          <w:lang w:eastAsia="zh-CN"/>
        </w:rPr>
        <w:t>-</w:t>
      </w:r>
      <w:r w:rsidRPr="00B34784">
        <w:rPr>
          <w:lang w:eastAsia="zh-CN"/>
        </w:rPr>
        <w:tab/>
        <w:t>The UE transmits SRS within [-160, 160] msec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B4017F"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B4017F"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B4017F"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B4017F"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B4017F"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B4017F"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B4017F"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B4017F"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B4017F"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B4017F"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B4017F"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6"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6"/>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7" w:name="OLE_LINK39"/>
      <w:bookmarkStart w:id="28" w:name="OLE_LINK40"/>
      <w:r w:rsidRPr="00B34784">
        <w:t>-</w:t>
      </w:r>
      <w:r w:rsidRPr="00B34784">
        <w:tab/>
      </w:r>
      <w:bookmarkEnd w:id="27"/>
      <w:bookmarkEnd w:id="28"/>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9" w:name="OLE_LINK63"/>
      <w:bookmarkStart w:id="30" w:name="OLE_LINK64"/>
      <w:r w:rsidR="002414D1" w:rsidRPr="00B34784">
        <w:t>T</w:t>
      </w:r>
      <w:r w:rsidR="002414D1" w:rsidRPr="00B34784">
        <w:rPr>
          <w:vertAlign w:val="subscript"/>
        </w:rPr>
        <w:t>CSI-RS_SFN_intra</w:t>
      </w:r>
      <w:bookmarkEnd w:id="29"/>
      <w:bookmarkEnd w:id="30"/>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B34784"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B34784" w:rsidRDefault="005B2BBA" w:rsidP="005B2BB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 w:name="OLE_LINK2"/>
      <w:bookmarkStart w:id="32" w:name="OLE_LINK3"/>
      <w:r w:rsidRPr="00B34784">
        <w:t>For a UE n</w:t>
      </w:r>
      <w:bookmarkEnd w:id="31"/>
      <w:bookmarkEnd w:id="32"/>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3" w:name="OLE_LINK59"/>
      <w:r w:rsidRPr="00B34784">
        <w:t xml:space="preserve"> [</w:t>
      </w:r>
      <w:r w:rsidRPr="00B34784">
        <w:rPr>
          <w:rFonts w:eastAsia="SimSun"/>
          <w:i/>
        </w:rPr>
        <w:t>musim-GapPreference-r17</w:t>
      </w:r>
      <w:bookmarkEnd w:id="33"/>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4" w:name="OLE_LINK60"/>
      <w:bookmarkStart w:id="35" w:name="OLE_LINK61"/>
      <w:r w:rsidRPr="00B34784">
        <w:t>[</w:t>
      </w:r>
      <w:r w:rsidRPr="00B34784">
        <w:rPr>
          <w:rFonts w:eastAsia="SimSun"/>
          <w:i/>
        </w:rPr>
        <w:t>musim-GapPreference-r17</w:t>
      </w:r>
      <w:bookmarkEnd w:id="34"/>
      <w:bookmarkEnd w:id="35"/>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6" w:name="OLE_LINK10"/>
      <w:bookmarkStart w:id="37" w:name="OLE_LINK11"/>
      <w:r w:rsidRPr="00B34784">
        <w:rPr>
          <w:lang w:eastAsia="zh-CN"/>
        </w:rPr>
        <w:t xml:space="preserve">resource occasions </w:t>
      </w:r>
      <w:bookmarkEnd w:id="36"/>
      <w:bookmarkEnd w:id="37"/>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8"/>
      <w:bookmarkEnd w:id="39"/>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 w:name="OLE_LINK14"/>
      <w:bookmarkStart w:id="41"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
    <w:bookmarkEnd w:id="41"/>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B34784"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B34784" w:rsidRDefault="006D0A4C" w:rsidP="006D0A4C">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2"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2"/>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3"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3"/>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4" w:name="OLE_LINK91"/>
      <w:bookmarkStart w:id="45" w:name="OLE_LINK92"/>
      <w:bookmarkStart w:id="46" w:name="OLE_LINK93"/>
      <w:r w:rsidRPr="00B34784">
        <w:tab/>
      </w:r>
      <w:bookmarkStart w:id="47" w:name="OLE_LINK129"/>
      <w:r w:rsidRPr="00B34784">
        <w:t>T</w:t>
      </w:r>
      <w:r w:rsidRPr="00B34784">
        <w:rPr>
          <w:vertAlign w:val="subscript"/>
        </w:rPr>
        <w:t>PSS/SSS_sync</w:t>
      </w:r>
      <w:r w:rsidRPr="00B34784">
        <w:t xml:space="preserve"> is the time period used in PSS/SSS detection </w:t>
      </w:r>
      <w:bookmarkEnd w:id="47"/>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4"/>
    <w:bookmarkEnd w:id="45"/>
    <w:bookmarkEnd w:id="46"/>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8" w:name="OLE_LINK82"/>
      <w:r w:rsidRPr="00B34784">
        <w:t>5</w:t>
      </w:r>
      <w:r w:rsidRPr="00B34784">
        <w:rPr>
          <w:rFonts w:cs="Arial"/>
          <w:szCs w:val="18"/>
        </w:rPr>
        <w:sym w:font="Symbol" w:char="F0B4"/>
      </w:r>
      <w:r w:rsidRPr="00B34784">
        <w:t>N</w:t>
      </w:r>
      <w:bookmarkEnd w:id="48"/>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9" w:name="OLE_LINK95"/>
      <w:r w:rsidRPr="00B34784">
        <w:t>ccording to CSSF</w:t>
      </w:r>
      <w:r w:rsidRPr="00B34784">
        <w:rPr>
          <w:vertAlign w:val="subscript"/>
        </w:rPr>
        <w:t xml:space="preserve">within_gap,i </w:t>
      </w:r>
      <w:r w:rsidRPr="00B34784">
        <w:t xml:space="preserve">in clause 9.1.5 </w:t>
      </w:r>
      <w:bookmarkEnd w:id="49"/>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50" w:name="OLE_LINK69"/>
      <w:bookmarkStart w:id="51" w:name="OLE_LINK70"/>
      <w:r w:rsidRPr="00B34784">
        <w:t>. K</w:t>
      </w:r>
      <w:r w:rsidRPr="00B34784">
        <w:rPr>
          <w:vertAlign w:val="subscript"/>
        </w:rPr>
        <w:t>p_CSI-RS</w:t>
      </w:r>
      <w:r w:rsidRPr="00B34784">
        <w:t xml:space="preserve"> = 1 for UE not configured with concurrent measurement gaps and MUSIM gaps.</w:t>
      </w:r>
      <w:bookmarkEnd w:id="50"/>
      <w:bookmarkEnd w:id="51"/>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2" w:name="OLE_LINK75"/>
      <w:bookmarkStart w:id="53" w:name="OLE_LINK76"/>
      <w:r w:rsidRPr="00B34784">
        <w:t xml:space="preserve">total number of </w:t>
      </w:r>
      <w:bookmarkStart w:id="54" w:name="OLE_LINK77"/>
      <w:bookmarkStart w:id="55" w:name="OLE_LINK78"/>
      <w:r w:rsidRPr="00B34784">
        <w:t>associated gap occasions</w:t>
      </w:r>
      <w:bookmarkEnd w:id="54"/>
      <w:bookmarkEnd w:id="55"/>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2"/>
      <w:bookmarkEnd w:id="53"/>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B34784" w:rsidRDefault="00E927CC" w:rsidP="003305AC">
            <w:pPr>
              <w:pStyle w:val="TAC"/>
              <w:rPr>
                <w:b/>
              </w:rPr>
            </w:pP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B34784" w:rsidRDefault="00E927CC" w:rsidP="003305AC">
            <w:pPr>
              <w:pStyle w:val="TAC"/>
              <w:rPr>
                <w:b/>
              </w:rPr>
            </w:pP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5EC9460C" w14:textId="768FDB1A" w:rsidR="008840A4" w:rsidRPr="00B34784" w:rsidRDefault="008840A4" w:rsidP="008840A4">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 xml:space="preserve">frequency measurements without gaps is as shown in </w:t>
      </w:r>
      <w:r w:rsidR="003E7C13">
        <w:t>table</w:t>
      </w:r>
      <w:r w:rsidRPr="00B34784">
        <w:t xml:space="preserve"> 9.10</w:t>
      </w:r>
      <w:r w:rsidRPr="00B34784">
        <w:rPr>
          <w:lang w:eastAsia="zh-CN"/>
        </w:rPr>
        <w:t>D</w:t>
      </w:r>
      <w:r w:rsidRPr="00B34784">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0DD4DA54" w14:textId="77777777" w:rsidR="009F3B00" w:rsidRPr="00B34784" w:rsidRDefault="009F3B00" w:rsidP="009F3B00">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9C873E6" w14:textId="77777777" w:rsidR="009F3B00" w:rsidRPr="00B34784" w:rsidRDefault="009F3B00" w:rsidP="009F3B00">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769DFD3A" w14:textId="77777777" w:rsidR="00692C29" w:rsidRPr="00B34784" w:rsidRDefault="00692C29" w:rsidP="00692C29">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2608939B" w14:textId="77777777" w:rsidR="00692C29" w:rsidRPr="00B34784" w:rsidRDefault="00692C29" w:rsidP="00692C29">
      <w:pPr>
        <w:pStyle w:val="B20"/>
        <w:rPr>
          <w:lang w:eastAsia="zh-CN"/>
        </w:rPr>
      </w:pPr>
      <w:r w:rsidRPr="00B34784">
        <w:t>K</w:t>
      </w:r>
      <w:r w:rsidRPr="00B34784">
        <w:rPr>
          <w:vertAlign w:val="subscript"/>
        </w:rPr>
        <w:t>layer1_measurement</w:t>
      </w:r>
      <w:r w:rsidRPr="00B34784">
        <w:t xml:space="preserve">=1, </w:t>
      </w:r>
    </w:p>
    <w:p w14:paraId="32136CC3" w14:textId="77777777" w:rsidR="00692C29" w:rsidRPr="00B34784" w:rsidRDefault="00692C29" w:rsidP="00692C2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2E404B4F" w14:textId="77777777" w:rsidR="00692C29" w:rsidRPr="00B34784" w:rsidRDefault="00692C29" w:rsidP="00692C2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7395E0B3" w14:textId="77777777" w:rsidR="00692C29" w:rsidRPr="00B34784" w:rsidRDefault="00692C29" w:rsidP="00692C29">
      <w:pPr>
        <w:pStyle w:val="B30"/>
        <w:ind w:left="284" w:firstLine="284"/>
      </w:pPr>
      <w:r w:rsidRPr="00B34784">
        <w:t>K</w:t>
      </w:r>
      <w:r w:rsidRPr="00B34784">
        <w:rPr>
          <w:vertAlign w:val="subscript"/>
        </w:rPr>
        <w:t>layer1_measurement</w:t>
      </w:r>
      <w:r w:rsidRPr="00B34784">
        <w:t>=1.5, otherwise.</w:t>
      </w:r>
    </w:p>
    <w:p w14:paraId="57DA2C69" w14:textId="77777777" w:rsidR="00692C29" w:rsidRPr="00B34784" w:rsidRDefault="00692C29" w:rsidP="007A6169">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9C3475" w:rsidRPr="00B34784" w14:paraId="1290AF16" w14:textId="77777777" w:rsidTr="00D77395">
        <w:trPr>
          <w:jc w:val="center"/>
        </w:trPr>
        <w:tc>
          <w:tcPr>
            <w:tcW w:w="1148" w:type="pct"/>
            <w:shd w:val="clear" w:color="auto" w:fill="auto"/>
          </w:tcPr>
          <w:p w14:paraId="412B6177" w14:textId="253A7AD8" w:rsidR="009C3475" w:rsidRPr="00B34784" w:rsidRDefault="009C3475" w:rsidP="00FB3E3D">
            <w:pPr>
              <w:pStyle w:val="TAC"/>
            </w:pPr>
            <w:r w:rsidRPr="00B34784">
              <w:t>No</w:t>
            </w:r>
            <w:r w:rsidR="003E7C13">
              <w:t xml:space="preserve"> </w:t>
            </w:r>
            <w:r w:rsidRPr="00B34784">
              <w:t>DRX</w:t>
            </w:r>
          </w:p>
        </w:tc>
        <w:tc>
          <w:tcPr>
            <w:tcW w:w="3852" w:type="pct"/>
            <w:shd w:val="clear" w:color="auto" w:fill="auto"/>
          </w:tcPr>
          <w:p w14:paraId="3846E374" w14:textId="6A934D22"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C3587F5" w14:textId="77777777" w:rsidTr="00D77395">
        <w:trPr>
          <w:jc w:val="center"/>
        </w:trPr>
        <w:tc>
          <w:tcPr>
            <w:tcW w:w="1148" w:type="pct"/>
            <w:shd w:val="clear" w:color="auto" w:fill="auto"/>
          </w:tcPr>
          <w:p w14:paraId="53999F94" w14:textId="65DA81BC"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478BE0A2" w14:textId="0002BD94"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D906ABB" w14:textId="77777777" w:rsidTr="00D77395">
        <w:trPr>
          <w:jc w:val="center"/>
        </w:trPr>
        <w:tc>
          <w:tcPr>
            <w:tcW w:w="1148" w:type="pct"/>
            <w:shd w:val="clear" w:color="auto" w:fill="auto"/>
          </w:tcPr>
          <w:p w14:paraId="0CADAB6E" w14:textId="44177C2B"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D96643D" w14:textId="41917B02" w:rsidR="009C3475" w:rsidRPr="00B34784" w:rsidRDefault="009C3475" w:rsidP="00FB3E3D">
            <w:pPr>
              <w:pStyle w:val="TAC"/>
              <w:rPr>
                <w:b/>
              </w:rPr>
            </w:pP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6" w:name="OLE_LINK67"/>
            <w:bookmarkStart w:id="57"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6"/>
            <w:bookmarkEnd w:id="57"/>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B34784"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_SFN_inter</w:t>
            </w:r>
          </w:p>
        </w:tc>
      </w:tr>
      <w:tr w:rsidR="009C3475" w:rsidRPr="00B34784" w14:paraId="6A2AFC09" w14:textId="77777777" w:rsidTr="003E7C13">
        <w:trPr>
          <w:jc w:val="center"/>
        </w:trPr>
        <w:tc>
          <w:tcPr>
            <w:tcW w:w="2122" w:type="dxa"/>
            <w:shd w:val="clear" w:color="auto" w:fill="auto"/>
          </w:tcPr>
          <w:p w14:paraId="5F997998" w14:textId="61FFD30A" w:rsidR="009C3475" w:rsidRPr="00B34784" w:rsidRDefault="009C3475" w:rsidP="00FB3E3D">
            <w:pPr>
              <w:pStyle w:val="TAC"/>
            </w:pPr>
            <w:r w:rsidRPr="00B34784">
              <w:t>No</w:t>
            </w:r>
            <w:r w:rsidR="003E7C13">
              <w:t xml:space="preserve"> </w:t>
            </w:r>
            <w:r w:rsidRPr="00B34784">
              <w:t>DRX</w:t>
            </w:r>
          </w:p>
        </w:tc>
        <w:tc>
          <w:tcPr>
            <w:tcW w:w="7119" w:type="dxa"/>
            <w:shd w:val="clear" w:color="auto" w:fill="auto"/>
          </w:tcPr>
          <w:p w14:paraId="1DDAB3A8" w14:textId="61DD3350"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DB528B2" w14:textId="77777777" w:rsidTr="003E7C13">
        <w:trPr>
          <w:jc w:val="center"/>
        </w:trPr>
        <w:tc>
          <w:tcPr>
            <w:tcW w:w="2122" w:type="dxa"/>
            <w:shd w:val="clear" w:color="auto" w:fill="auto"/>
          </w:tcPr>
          <w:p w14:paraId="0E13D477" w14:textId="02A00194"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CAA1FD" w14:textId="00A365C2"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0DCEE44" w14:textId="77777777" w:rsidTr="003E7C13">
        <w:trPr>
          <w:jc w:val="center"/>
        </w:trPr>
        <w:tc>
          <w:tcPr>
            <w:tcW w:w="2122" w:type="dxa"/>
            <w:shd w:val="clear" w:color="auto" w:fill="auto"/>
          </w:tcPr>
          <w:p w14:paraId="09E720F0" w14:textId="442E3843"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2E75CBA" w14:textId="1AD5E446" w:rsidR="009C3475" w:rsidRPr="00B34784" w:rsidRDefault="009C3475" w:rsidP="00FB3E3D">
            <w:pPr>
              <w:pStyle w:val="TAC"/>
              <w:rPr>
                <w:b/>
              </w:rPr>
            </w:pP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B4017F"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B4017F"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B4017F"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B4017F"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B4017F"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B4017F"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B4017F"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B4017F"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B4017F"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SSB_CDP</w:t>
            </w:r>
            <w:r w:rsidRPr="00B34784">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SSB_CDP</w:t>
            </w:r>
            <w:r w:rsidRPr="00B34784">
              <w:rPr>
                <w:rFonts w:cs="v4.2.0"/>
              </w:rPr>
              <w:t>)</w:t>
            </w:r>
          </w:p>
        </w:tc>
      </w:tr>
      <w:tr w:rsidR="00816CB6" w:rsidRPr="00B34784"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SSB_CDP</w:t>
            </w:r>
            <w:r w:rsidRPr="00B34784">
              <w:rPr>
                <w:rFonts w:cs="v4.2.0"/>
              </w:rPr>
              <w:t>))</w:t>
            </w:r>
          </w:p>
        </w:tc>
      </w:tr>
      <w:tr w:rsidR="00816CB6" w:rsidRPr="00B34784"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B34784" w:rsidRDefault="00816CB6" w:rsidP="00C72CCE">
            <w:pPr>
              <w:pStyle w:val="TAC"/>
            </w:pPr>
            <w:r w:rsidRPr="00B34784">
              <w:rPr>
                <w:rFonts w:cs="v4.2.0"/>
              </w:rPr>
              <w:t>ceil(1.5*M*P*N)*T</w:t>
            </w:r>
            <w:r w:rsidRPr="00B34784">
              <w:rPr>
                <w:rFonts w:cs="v4.2.0"/>
                <w:vertAlign w:val="subscript"/>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006E7F74" w:rsidR="00996B47" w:rsidRPr="00B34784" w:rsidRDefault="00996B47" w:rsidP="00996B47">
      <w:pPr>
        <w:pStyle w:val="Heading2"/>
      </w:pPr>
      <w:r w:rsidRPr="00B34784">
        <w:t>9.</w:t>
      </w:r>
      <w:r w:rsidRPr="00B34784">
        <w:rPr>
          <w:lang w:eastAsia="zh-CN"/>
        </w:rPr>
        <w:t>14</w:t>
      </w:r>
      <w:r w:rsidRPr="00B34784">
        <w:tab/>
      </w:r>
      <w:r w:rsidR="00982892">
        <w:t>NR i</w:t>
      </w:r>
      <w:r w:rsidR="00982892" w:rsidRPr="00227C0C">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82F3F49" w:rsidR="009B2217" w:rsidRPr="00B34784" w:rsidRDefault="000B7DF5" w:rsidP="009B2217">
      <w:r w:rsidRPr="00227C0C">
        <w:t xml:space="preserve">If the number of resources/cells, including the number of resources/cells configured for L1-RSRP measurement in clause 9.14 exceeds the UE capability specified in clause 9.14.4, </w:t>
      </w:r>
      <w:r w:rsidRPr="00227C0C">
        <w:rPr>
          <w:szCs w:val="24"/>
          <w:lang w:eastAsia="zh-CN"/>
        </w:rPr>
        <w:t xml:space="preserve">it is up to UE implementation on how to choose cells/SSB to measure, </w:t>
      </w:r>
      <w:r w:rsidRPr="008900FD">
        <w:rPr>
          <w:lang w:eastAsia="zh-CN"/>
        </w:rPr>
        <w:t xml:space="preserve">and the cells </w:t>
      </w:r>
      <w:r>
        <w:rPr>
          <w:lang w:eastAsia="zh-CN"/>
        </w:rPr>
        <w:t>which have</w:t>
      </w:r>
      <w:r w:rsidRPr="008900FD">
        <w:rPr>
          <w:lang w:eastAsia="zh-CN"/>
        </w:rPr>
        <w:t xml:space="preserve"> </w:t>
      </w:r>
      <w:r w:rsidRPr="008900FD">
        <w:rPr>
          <w:lang w:eastAsia="zh-CN"/>
        </w:rPr>
        <w:t>TCI state(s)</w:t>
      </w:r>
      <w:r w:rsidRPr="008900FD">
        <w:t xml:space="preserve"> in the </w:t>
      </w:r>
      <w:r>
        <w:t xml:space="preserve">LTM candidate cell </w:t>
      </w:r>
      <w:r w:rsidRPr="008900FD">
        <w:t>active TCI state list shall be prioritized</w:t>
      </w:r>
      <w:r w:rsidRPr="00227C0C">
        <w:rPr>
          <w:szCs w:val="24"/>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179B8876" w:rsidR="00996B47" w:rsidRPr="00B34784" w:rsidRDefault="006F0CC4" w:rsidP="006F0CC4">
      <w:pPr>
        <w:pStyle w:val="B10"/>
      </w:pPr>
      <w:r w:rsidRPr="00B34784">
        <w:t>-</w:t>
      </w:r>
      <w:r w:rsidRPr="00B34784">
        <w:tab/>
      </w:r>
      <w:r w:rsidR="000B7DF5" w:rsidRPr="00227C0C">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44CEC3C9" w:rsidR="00996B47" w:rsidRPr="00B34784" w:rsidRDefault="000B7DF5" w:rsidP="00996B47">
      <w:pPr>
        <w:spacing w:after="120"/>
      </w:pPr>
      <w:r w:rsidRPr="00227C0C">
        <w:t xml:space="preserve">Reported L1-RSRP measurements contained in a </w:t>
      </w:r>
      <w:r>
        <w:t>s</w:t>
      </w:r>
      <w:r w:rsidRPr="00227C0C">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3773CE7F" w14:textId="77777777" w:rsidR="00623CCC" w:rsidRPr="00227C0C" w:rsidRDefault="00623CCC" w:rsidP="00623CCC">
      <w:pPr>
        <w:rPr>
          <w:rFonts w:eastAsia="Calibri"/>
        </w:rPr>
      </w:pPr>
      <w:r w:rsidRPr="00227C0C">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227C0C">
        <w:rPr>
          <w:rFonts w:eastAsia="Calibri"/>
        </w:rPr>
        <w:t>in that FR2 band.</w:t>
      </w:r>
    </w:p>
    <w:p w14:paraId="70C5B01B" w14:textId="77777777" w:rsidR="00623CCC" w:rsidRPr="00227C0C" w:rsidRDefault="00623CCC" w:rsidP="00623CCC">
      <w:pPr>
        <w:pStyle w:val="Heading3"/>
      </w:pPr>
      <w:r w:rsidRPr="00227C0C">
        <w:t>9.14.5</w:t>
      </w:r>
      <w:r w:rsidRPr="00227C0C">
        <w:tab/>
        <w:t xml:space="preserve">L1-RSRP </w:t>
      </w:r>
      <w:r>
        <w:t xml:space="preserve">intra-frequency </w:t>
      </w:r>
      <w:r w:rsidRPr="00227C0C">
        <w:t>measurement requirements without measurement gaps</w:t>
      </w:r>
    </w:p>
    <w:p w14:paraId="6B01F112" w14:textId="4B39DEF5" w:rsidR="00623CCC" w:rsidRPr="00227C0C" w:rsidRDefault="00623CCC" w:rsidP="00623CCC">
      <w:pPr>
        <w:pStyle w:val="Heading4"/>
      </w:pPr>
      <w:r w:rsidRPr="00227C0C">
        <w:t>9.14.5.1</w:t>
      </w:r>
      <w:r w:rsidRPr="00227C0C">
        <w:tab/>
        <w:t xml:space="preserve">SSB based L1-RSRP </w:t>
      </w:r>
      <w:r>
        <w:t>r</w:t>
      </w:r>
      <w:r w:rsidRPr="00227C0C">
        <w:t>eporting</w:t>
      </w:r>
    </w:p>
    <w:p w14:paraId="448A23B8" w14:textId="77777777" w:rsidR="00623CCC" w:rsidRPr="00227C0C" w:rsidRDefault="00623CCC" w:rsidP="00623CCC">
      <w:pPr>
        <w:keepNext/>
        <w:keepLines/>
      </w:pPr>
      <w:r w:rsidRPr="00227C0C">
        <w:t>The requirements specified in this clause are only applicable when</w:t>
      </w:r>
    </w:p>
    <w:p w14:paraId="02891E24" w14:textId="77777777" w:rsidR="00623CCC" w:rsidRPr="00227C0C" w:rsidRDefault="00623CCC" w:rsidP="00623CCC">
      <w:pPr>
        <w:pStyle w:val="B10"/>
        <w:rPr>
          <w:lang w:eastAsia="en-GB"/>
        </w:rPr>
      </w:pPr>
      <w:r w:rsidRPr="00227C0C">
        <w:rPr>
          <w:lang w:eastAsia="en-GB"/>
        </w:rPr>
        <w:t>-</w:t>
      </w:r>
      <w:r w:rsidRPr="00227C0C">
        <w:rPr>
          <w:lang w:eastAsia="en-GB"/>
        </w:rPr>
        <w:tab/>
      </w:r>
      <w:r w:rsidRPr="00227C0C">
        <w:rPr>
          <w:i/>
          <w:lang w:eastAsia="en-GB"/>
        </w:rPr>
        <w:t>highSpeedMeasFlag-r16</w:t>
      </w:r>
      <w:r w:rsidRPr="00227C0C">
        <w:rPr>
          <w:lang w:eastAsia="en-GB"/>
        </w:rPr>
        <w:t xml:space="preserve"> is not configured, and </w:t>
      </w:r>
    </w:p>
    <w:p w14:paraId="61560BD1" w14:textId="77777777" w:rsidR="00623CCC" w:rsidRPr="00227C0C" w:rsidRDefault="00623CCC" w:rsidP="00623CCC">
      <w:pPr>
        <w:pStyle w:val="B10"/>
        <w:rPr>
          <w:lang w:eastAsia="zh-CN"/>
        </w:rPr>
      </w:pPr>
      <w:r w:rsidRPr="00227C0C">
        <w:rPr>
          <w:lang w:eastAsia="en-GB"/>
        </w:rPr>
        <w:t>-</w:t>
      </w:r>
      <w:r w:rsidRPr="00227C0C">
        <w:rPr>
          <w:lang w:eastAsia="en-GB"/>
        </w:rPr>
        <w:tab/>
      </w:r>
      <w:r w:rsidRPr="00227C0C">
        <w:rPr>
          <w:i/>
          <w:lang w:eastAsia="zh-CN"/>
        </w:rPr>
        <w:t xml:space="preserve">highSpeedMeasFlagFR2-r17 </w:t>
      </w:r>
      <w:r w:rsidRPr="00227C0C">
        <w:rPr>
          <w:lang w:eastAsia="zh-CN"/>
        </w:rPr>
        <w:t xml:space="preserve">is not configured, and </w:t>
      </w:r>
    </w:p>
    <w:p w14:paraId="3D10285F" w14:textId="77777777" w:rsidR="00623CCC" w:rsidRPr="00227C0C" w:rsidRDefault="00623CCC" w:rsidP="00623CCC">
      <w:pPr>
        <w:pStyle w:val="B10"/>
        <w:rPr>
          <w:lang w:eastAsia="zh-CN"/>
        </w:rPr>
      </w:pPr>
      <w:r w:rsidRPr="00227C0C">
        <w:rPr>
          <w:rFonts w:hint="eastAsia"/>
          <w:lang w:eastAsia="zh-CN"/>
        </w:rPr>
        <w:t>-</w:t>
      </w:r>
      <w:r w:rsidRPr="00227C0C">
        <w:rPr>
          <w:lang w:eastAsia="zh-CN"/>
        </w:rPr>
        <w:tab/>
      </w:r>
      <w:r w:rsidRPr="00227C0C">
        <w:rPr>
          <w:i/>
          <w:iCs/>
          <w:lang w:eastAsia="zh-CN"/>
        </w:rPr>
        <w:t>highSpeedMeasCA-Scell-r17</w:t>
      </w:r>
      <w:r w:rsidRPr="00227C0C">
        <w:rPr>
          <w:lang w:eastAsia="zh-CN"/>
        </w:rPr>
        <w:t xml:space="preserve"> is not configured.</w:t>
      </w:r>
    </w:p>
    <w:p w14:paraId="2FE98E05" w14:textId="77777777" w:rsidR="00623CCC" w:rsidRPr="00227C0C" w:rsidRDefault="00623CCC" w:rsidP="00623CCC">
      <w:pPr>
        <w:pStyle w:val="B10"/>
        <w:rPr>
          <w:rFonts w:eastAsia="?? ??"/>
        </w:rPr>
      </w:pPr>
      <w:r w:rsidRPr="00227C0C">
        <w:rPr>
          <w:lang w:eastAsia="zh-CN"/>
        </w:rPr>
        <w:t>-</w:t>
      </w:r>
      <w:r w:rsidRPr="00227C0C">
        <w:rPr>
          <w:lang w:eastAsia="zh-CN"/>
        </w:rPr>
        <w:tab/>
      </w:r>
      <w:r w:rsidRPr="00227C0C">
        <w:rPr>
          <w:rFonts w:hint="eastAsia"/>
          <w:lang w:eastAsia="zh-CN"/>
        </w:rPr>
        <w:t>T</w:t>
      </w:r>
      <w:r w:rsidRPr="00227C0C">
        <w:rPr>
          <w:lang w:eastAsia="zh-CN"/>
        </w:rPr>
        <w:t xml:space="preserve">he SSB from the neighbor cell </w:t>
      </w:r>
      <w:r>
        <w:rPr>
          <w:lang w:eastAsia="zh-CN"/>
        </w:rPr>
        <w:t xml:space="preserve">is </w:t>
      </w:r>
      <w:r w:rsidRPr="00227C0C">
        <w:t xml:space="preserve">completely contained in the </w:t>
      </w:r>
      <w:r w:rsidRPr="00227C0C">
        <w:rPr>
          <w:lang w:eastAsia="zh-CN"/>
        </w:rPr>
        <w:t xml:space="preserve">active BWP </w:t>
      </w:r>
      <w:r w:rsidRPr="00227C0C">
        <w:t>of the UE</w:t>
      </w:r>
    </w:p>
    <w:p w14:paraId="2DFA1090" w14:textId="77777777" w:rsidR="00623CCC" w:rsidRPr="00227C0C" w:rsidRDefault="00623CCC" w:rsidP="00623CCC">
      <w:r w:rsidRPr="00227C0C">
        <w:t xml:space="preserve">If a neighbor cell is known according </w:t>
      </w:r>
      <w:r>
        <w:t xml:space="preserve">to clause </w:t>
      </w:r>
      <w:r w:rsidRPr="00227C0C">
        <w:t>9.14.2, the UE shall be capable of performing L1-RSRP</w:t>
      </w:r>
      <w:r w:rsidRPr="00227C0C">
        <w:rPr>
          <w:rFonts w:eastAsia="?? ??"/>
        </w:rPr>
        <w:t xml:space="preserve"> </w:t>
      </w:r>
      <w:r w:rsidRPr="00227C0C">
        <w:t xml:space="preserve">measurements based </w:t>
      </w:r>
      <w:r w:rsidRPr="00227C0C">
        <w:rPr>
          <w:rFonts w:eastAsia="?? ??"/>
        </w:rPr>
        <w:t xml:space="preserve">on the configured SSB </w:t>
      </w:r>
      <w:r w:rsidRPr="00227C0C">
        <w:rPr>
          <w:rFonts w:cs="Arial"/>
        </w:rPr>
        <w:t xml:space="preserve">resource for </w:t>
      </w:r>
      <w:r w:rsidRPr="00227C0C">
        <w:t>L1-RSRP computation, and the UE physical layer shall be capable of reporting L1-RSRP measured over the measurement period of T</w:t>
      </w:r>
      <w:r w:rsidRPr="00227C0C">
        <w:rPr>
          <w:vertAlign w:val="subscript"/>
        </w:rPr>
        <w:t>L1-RSRP_Measurement_Period_SSB_intra</w:t>
      </w:r>
      <w:r w:rsidRPr="00227C0C">
        <w:t xml:space="preserve"> if </w:t>
      </w:r>
      <w:r w:rsidRPr="00227C0C">
        <w:rPr>
          <w:i/>
        </w:rPr>
        <w:t>deriveSSB-IndexFromCell</w:t>
      </w:r>
      <w:r w:rsidRPr="00227C0C">
        <w:t xml:space="preserve"> is enabled or UE has reported SSB index in L3 measurement report of the same cell. Otherwise, UE physical layer shall be capable of reporting L1-RSRP measured over the measurement period of T</w:t>
      </w:r>
      <w:r w:rsidRPr="00227C0C">
        <w:rPr>
          <w:vertAlign w:val="subscript"/>
        </w:rPr>
        <w:t>L1-RSRP_Measurement_Period_SSB_intra</w:t>
      </w:r>
      <w:r w:rsidRPr="00227C0C">
        <w:t>+T</w:t>
      </w:r>
      <w:r w:rsidRPr="00227C0C">
        <w:rPr>
          <w:vertAlign w:val="subscript"/>
        </w:rPr>
        <w:t>SSB_time_index_intra</w:t>
      </w:r>
      <w:r w:rsidRPr="00227C0C">
        <w:t>, where T</w:t>
      </w:r>
      <w:r w:rsidRPr="00227C0C">
        <w:rPr>
          <w:vertAlign w:val="subscript"/>
        </w:rPr>
        <w:t>SSB_time_index_intra</w:t>
      </w:r>
      <w:r w:rsidRPr="00227C0C">
        <w:t xml:space="preserve"> is the </w:t>
      </w:r>
      <w:proofErr w:type="gramStart"/>
      <w:r w:rsidRPr="00227C0C">
        <w:t>time period</w:t>
      </w:r>
      <w:proofErr w:type="gramEnd"/>
      <w:r w:rsidRPr="00227C0C">
        <w:t xml:space="preserve">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062B3293" w:rsidR="00996B47" w:rsidRPr="00B34784" w:rsidRDefault="005F3862" w:rsidP="00996B47">
      <w:pPr>
        <w:pStyle w:val="B10"/>
        <w:ind w:leftChars="200" w:left="400" w:firstLine="0"/>
        <w:rPr>
          <w:lang w:eastAsia="zh-CN"/>
        </w:rPr>
      </w:pPr>
      <w:r w:rsidRPr="008900FD">
        <w:rPr>
          <w:lang w:eastAsia="zh-CN"/>
        </w:rPr>
        <w:t>For a window W of duration max (T</w:t>
      </w:r>
      <w:r w:rsidRPr="008900FD">
        <w:rPr>
          <w:vertAlign w:val="subscript"/>
          <w:lang w:eastAsia="zh-CN"/>
        </w:rPr>
        <w:t xml:space="preserve">L1, </w:t>
      </w:r>
      <w:r w:rsidRPr="00B4017F">
        <w:rPr>
          <w:vertAlign w:val="subscript"/>
          <w:lang w:eastAsia="zh-CN"/>
        </w:rPr>
        <w:t>MGRP_max</w:t>
      </w:r>
      <w:r w:rsidRPr="008900FD">
        <w:rPr>
          <w:lang w:eastAsia="zh-CN"/>
        </w:rPr>
        <w:t xml:space="preserve">), </w:t>
      </w:r>
      <w:r w:rsidRPr="00227C0C">
        <w:rPr>
          <w:lang w:eastAsia="zh-CN"/>
        </w:rPr>
        <w:t xml:space="preserve">where MGRP max is the maximum MGRP across all configured per-UE measurement gaps and per-FR measurement gaps within the same FR as serving cell, and starting at the beginning of any </w:t>
      </w:r>
      <w:r w:rsidRPr="00227C0C">
        <w:t>SSB</w:t>
      </w:r>
      <w:r w:rsidRPr="00227C0C">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718BD873" w14:textId="77777777" w:rsidR="005F3862" w:rsidRPr="00227C0C" w:rsidRDefault="005F3862" w:rsidP="005F3862">
      <w:pPr>
        <w:pStyle w:val="B30"/>
        <w:rPr>
          <w:lang w:eastAsia="zh-CN"/>
        </w:rPr>
      </w:pPr>
      <w:r w:rsidRPr="00227C0C">
        <w:t>-</w:t>
      </w:r>
      <w:r w:rsidRPr="00227C0C">
        <w:tab/>
        <w:t xml:space="preserve">When none of TCI state(s) of </w:t>
      </w:r>
      <w:r w:rsidRPr="00227C0C">
        <w:rPr>
          <w:lang w:eastAsia="zh-CN"/>
        </w:rPr>
        <w:t>the</w:t>
      </w:r>
      <w:r w:rsidRPr="00227C0C">
        <w:t xml:space="preserve"> intra-frequency neighbor cells</w:t>
      </w:r>
      <w:r w:rsidRPr="00227C0C">
        <w:rPr>
          <w:rFonts w:hint="eastAsia"/>
          <w:lang w:eastAsia="zh-CN"/>
        </w:rPr>
        <w:t xml:space="preserve"> or </w:t>
      </w:r>
      <w:r w:rsidRPr="00227C0C">
        <w:t>inter-frequency</w:t>
      </w:r>
      <w:r w:rsidRPr="00227C0C">
        <w:rPr>
          <w:rFonts w:hint="eastAsia"/>
          <w:lang w:eastAsia="zh-CN"/>
        </w:rPr>
        <w:t xml:space="preserve"> </w:t>
      </w:r>
      <w:r w:rsidRPr="00227C0C">
        <w:t>neighbor cells</w:t>
      </w:r>
      <w:r w:rsidRPr="00227C0C">
        <w:rPr>
          <w:rFonts w:hint="eastAsia"/>
          <w:lang w:eastAsia="zh-CN"/>
        </w:rPr>
        <w:t xml:space="preserve"> </w:t>
      </w:r>
      <w:r w:rsidRPr="00227C0C">
        <w:rPr>
          <w:lang w:eastAsia="zh-CN"/>
        </w:rPr>
        <w:t>without gap</w:t>
      </w:r>
      <w:r w:rsidRPr="00227C0C">
        <w:t xml:space="preserve"> are in the </w:t>
      </w:r>
      <w:r>
        <w:t xml:space="preserve">LTM candidate cell </w:t>
      </w:r>
      <w:r w:rsidRPr="00227C0C">
        <w:t>active TCI state list</w:t>
      </w:r>
    </w:p>
    <w:p w14:paraId="1CFBAE4A" w14:textId="77777777" w:rsidR="005F3862" w:rsidRPr="00227C0C" w:rsidRDefault="005F3862" w:rsidP="005F3862">
      <w:pPr>
        <w:pStyle w:val="B4"/>
      </w:pPr>
      <w:r w:rsidRPr="00227C0C">
        <w:t>-</w:t>
      </w:r>
      <w:r w:rsidRPr="00227C0C">
        <w:tab/>
        <w:t>P</w:t>
      </w:r>
      <w:r w:rsidRPr="00227C0C">
        <w:rPr>
          <w:vertAlign w:val="subscript"/>
        </w:rPr>
        <w:t>L1_sharing</w:t>
      </w:r>
      <w:r w:rsidRPr="00227C0C">
        <w:rPr>
          <w:lang w:eastAsia="zh-CN"/>
        </w:rPr>
        <w:t xml:space="preserve"> = 3*</w:t>
      </w:r>
      <w:r w:rsidRPr="00227C0C">
        <w:t>N</w:t>
      </w:r>
      <w:r w:rsidRPr="00227C0C">
        <w:rPr>
          <w:vertAlign w:val="subscript"/>
        </w:rPr>
        <w:t>Neighbor_Cell</w:t>
      </w:r>
      <w:r w:rsidRPr="00227C0C">
        <w:rPr>
          <w:lang w:eastAsia="zh-CN"/>
        </w:rPr>
        <w:t xml:space="preserve">, where </w:t>
      </w:r>
      <w:r w:rsidRPr="00227C0C">
        <w:t>N</w:t>
      </w:r>
      <w:r w:rsidRPr="00227C0C">
        <w:rPr>
          <w:vertAlign w:val="subscript"/>
        </w:rPr>
        <w:t>Neighbor_Cell</w:t>
      </w:r>
      <w:r w:rsidRPr="00227C0C">
        <w:rPr>
          <w:lang w:eastAsia="zh-CN"/>
        </w:rPr>
        <w:t xml:space="preserve"> </w:t>
      </w:r>
      <w:r w:rsidRPr="00227C0C">
        <w:t>is the number of neighbor cells to measure</w:t>
      </w:r>
      <w:r w:rsidRPr="00227C0C">
        <w:rPr>
          <w:rFonts w:hint="eastAsia"/>
          <w:lang w:eastAsia="zh-CN"/>
        </w:rPr>
        <w:t xml:space="preserve"> on </w:t>
      </w:r>
      <w:r w:rsidRPr="00227C0C">
        <w:t xml:space="preserve">intra-frequency </w:t>
      </w:r>
      <w:r w:rsidRPr="00227C0C">
        <w:rPr>
          <w:rFonts w:hint="eastAsia"/>
          <w:lang w:eastAsia="zh-CN"/>
        </w:rPr>
        <w:t>and inter-frequency without gap</w:t>
      </w:r>
    </w:p>
    <w:p w14:paraId="7E59FFC1" w14:textId="77777777" w:rsidR="005F3862" w:rsidRPr="00227C0C" w:rsidRDefault="005F3862" w:rsidP="005F3862">
      <w:pPr>
        <w:pStyle w:val="B30"/>
        <w:rPr>
          <w:lang w:eastAsia="zh-CN"/>
        </w:rPr>
      </w:pPr>
      <w:r w:rsidRPr="00227C0C">
        <w:t>-</w:t>
      </w:r>
      <w:r w:rsidRPr="00227C0C">
        <w:tab/>
        <w:t>Otherwise</w:t>
      </w:r>
    </w:p>
    <w:p w14:paraId="3B4765E2" w14:textId="4FAF754E" w:rsidR="00996B47" w:rsidRPr="00B34784" w:rsidRDefault="005F3862" w:rsidP="005F3862">
      <w:pPr>
        <w:pStyle w:val="B4"/>
      </w:pPr>
      <w:r w:rsidRPr="00227C0C">
        <w:t>-</w:t>
      </w:r>
      <w:r w:rsidRPr="00227C0C">
        <w:tab/>
      </w:r>
      <w:r w:rsidRPr="008900FD">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w:t>
      </w:r>
      <w:proofErr w:type="gramStart"/>
      <w:r w:rsidRPr="008900FD">
        <w:rPr>
          <w:vertAlign w:val="subscript"/>
          <w:lang w:eastAsia="zh-CN"/>
        </w:rPr>
        <w:t>list</w:t>
      </w:r>
      <w:r w:rsidRPr="008900FD">
        <w:rPr>
          <w:lang w:eastAsia="zh-CN"/>
        </w:rPr>
        <w:t xml:space="preserve">  is</w:t>
      </w:r>
      <w:proofErr w:type="gramEnd"/>
      <w:r w:rsidRPr="008900FD">
        <w:rPr>
          <w:lang w:eastAsia="zh-CN"/>
        </w:rPr>
        <w:t xml:space="preserve">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w:t>
      </w:r>
      <w:r w:rsidRPr="008900FD">
        <w:t xml:space="preserve">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766BAAE6" w:rsidR="00F84CAC" w:rsidRPr="00B34784" w:rsidRDefault="00743922" w:rsidP="00EE2B0C">
            <w:pPr>
              <w:pStyle w:val="TAN"/>
            </w:pPr>
            <w:r w:rsidRPr="00227C0C">
              <w:t>NOTE 1:</w:t>
            </w:r>
            <w:r w:rsidRPr="00227C0C">
              <w:tab/>
            </w:r>
            <w:r w:rsidRPr="00227C0C">
              <w:rPr>
                <w:rFonts w:cs="v4.2.0"/>
              </w:rPr>
              <w:t>T</w:t>
            </w:r>
            <w:r w:rsidRPr="00227C0C">
              <w:rPr>
                <w:rFonts w:cs="v4.2.0"/>
                <w:vertAlign w:val="subscript"/>
              </w:rPr>
              <w:t xml:space="preserve">SSB_NBC </w:t>
            </w:r>
            <w:r w:rsidRPr="00227C0C">
              <w:t>is the periodicity of the neighbor cell SSB-Index configured for intra-frequency L1-RSRP measurement.</w:t>
            </w:r>
            <w:r w:rsidRPr="00227C0C">
              <w:rPr>
                <w:rFonts w:cs="v4.2.0"/>
              </w:rPr>
              <w:t xml:space="preserve"> T</w:t>
            </w:r>
            <w:r w:rsidRPr="00227C0C">
              <w:rPr>
                <w:rFonts w:cs="v4.2.0"/>
                <w:vertAlign w:val="subscript"/>
              </w:rPr>
              <w:t>DRX</w:t>
            </w:r>
            <w:r w:rsidRPr="00227C0C">
              <w:t xml:space="preserve"> is the DRX cycle length. </w:t>
            </w:r>
            <w:r w:rsidRPr="00227C0C">
              <w:rPr>
                <w:rFonts w:cs="v4.2.0"/>
              </w:rPr>
              <w:t>T</w:t>
            </w:r>
            <w:r w:rsidRPr="00227C0C">
              <w:rPr>
                <w:rFonts w:cs="v4.2.0"/>
                <w:vertAlign w:val="subscript"/>
              </w:rPr>
              <w:t>Report</w:t>
            </w:r>
            <w:r w:rsidRPr="00227C0C">
              <w:t xml:space="preserve"> is </w:t>
            </w:r>
            <w:r>
              <w:t xml:space="preserve">the </w:t>
            </w:r>
            <w:r w:rsidRPr="00227C0C">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B34784"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B34784" w:rsidRDefault="00F84CAC" w:rsidP="00EE2B0C">
            <w:pPr>
              <w:pStyle w:val="TAC"/>
            </w:pPr>
            <w:r w:rsidRPr="00B34784">
              <w:t>ceil(M*P)*T</w:t>
            </w:r>
            <w:r w:rsidRPr="00B34784">
              <w:rPr>
                <w:vertAlign w:val="subscript"/>
              </w:rPr>
              <w:t>DRX</w:t>
            </w:r>
            <w:r w:rsidRPr="00B34784">
              <w:t>*N</w:t>
            </w:r>
            <w:r w:rsidRPr="00B34784">
              <w:rPr>
                <w:vertAlign w:val="subscript"/>
              </w:rPr>
              <w:t>Layer</w:t>
            </w:r>
          </w:p>
        </w:tc>
      </w:tr>
      <w:tr w:rsidR="008A023B"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BFB09F0" w14:textId="2742BFD3" w:rsidR="008A023B" w:rsidRPr="008900FD" w:rsidRDefault="008A023B" w:rsidP="008A023B">
            <w:pPr>
              <w:pStyle w:val="TAN"/>
            </w:pPr>
            <w:r w:rsidRPr="00227C0C">
              <w:t>NOTE 1:</w:t>
            </w:r>
            <w:r w:rsidRPr="00227C0C">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  N</w:t>
            </w:r>
            <w:r w:rsidRPr="008900FD">
              <w:rPr>
                <w:vertAlign w:val="subscript"/>
              </w:rPr>
              <w:t>Layer</w:t>
            </w:r>
            <w:r w:rsidRPr="008900FD">
              <w:rPr>
                <w:rFonts w:cs="v4.2.0"/>
                <w:vertAlign w:val="subscript"/>
              </w:rPr>
              <w:t xml:space="preserve"> </w:t>
            </w:r>
            <w:r w:rsidRPr="008900FD">
              <w:rPr>
                <w:rFonts w:hint="eastAsia"/>
                <w:lang w:eastAsia="zh-CN"/>
              </w:rPr>
              <w:t xml:space="preserve">= </w:t>
            </w:r>
            <w:r w:rsidRPr="008900FD">
              <w:t xml:space="preserve">the number of intra-frequency layers configured for L1-RSRP measurement with </w:t>
            </w:r>
            <w:r w:rsidRPr="008900FD">
              <w:rPr>
                <w:i/>
                <w:iCs/>
              </w:rPr>
              <w:t>LTM-CSI-ResourceConfig-r18</w:t>
            </w:r>
            <w:r w:rsidRPr="008900FD">
              <w:t xml:space="preserve"> </w:t>
            </w:r>
            <w:r w:rsidRPr="008900FD">
              <w:rPr>
                <w:rFonts w:hint="eastAsia"/>
                <w:lang w:eastAsia="zh-CN"/>
              </w:rPr>
              <w:t>+</w:t>
            </w:r>
            <w:r w:rsidRPr="008900FD">
              <w:rPr>
                <w:lang w:eastAsia="zh-CN"/>
              </w:rPr>
              <w:t xml:space="preserve"> </w:t>
            </w:r>
            <w:r w:rsidRPr="008900FD">
              <w:t>the number of int</w:t>
            </w:r>
            <w:r w:rsidRPr="008900FD">
              <w:rPr>
                <w:rFonts w:hint="eastAsia"/>
                <w:lang w:eastAsia="zh-CN"/>
              </w:rPr>
              <w:t>er</w:t>
            </w:r>
            <w:r w:rsidRPr="008900FD">
              <w:t>-frequency layers</w:t>
            </w:r>
            <w:r w:rsidRPr="008900FD">
              <w:rPr>
                <w:rFonts w:hint="eastAsia"/>
                <w:lang w:eastAsia="zh-CN"/>
              </w:rPr>
              <w:t xml:space="preserve"> without measurement gaps</w:t>
            </w:r>
            <w:r w:rsidRPr="008900FD">
              <w:t xml:space="preserve"> </w:t>
            </w:r>
            <w:r w:rsidRPr="008900FD">
              <w:rPr>
                <w:rFonts w:hint="eastAsia"/>
                <w:lang w:eastAsia="zh-CN"/>
              </w:rPr>
              <w:t xml:space="preserve">which are </w:t>
            </w:r>
            <w:r w:rsidRPr="008900FD">
              <w:t xml:space="preserve">configured for L1-RSRP measurement with </w:t>
            </w:r>
            <w:r w:rsidRPr="008900FD">
              <w:rPr>
                <w:i/>
                <w:iCs/>
              </w:rPr>
              <w:t>LTM-CSI-ResourceConfig-r18</w:t>
            </w:r>
            <w:r w:rsidRPr="008900FD">
              <w:t>.</w:t>
            </w:r>
          </w:p>
          <w:p w14:paraId="48B9295C" w14:textId="77777777" w:rsidR="008A023B" w:rsidRPr="008900FD" w:rsidRDefault="008A023B" w:rsidP="008A023B">
            <w:pPr>
              <w:pStyle w:val="TAN"/>
            </w:pPr>
            <w:r w:rsidRPr="008900FD">
              <w:t>NOTE 2:</w:t>
            </w:r>
            <w:r w:rsidRPr="008900FD">
              <w:tab/>
              <w:t>K = 1.5.</w:t>
            </w:r>
          </w:p>
          <w:p w14:paraId="64464A29" w14:textId="46C5C16B" w:rsidR="008A023B" w:rsidRPr="00B34784" w:rsidRDefault="008A023B" w:rsidP="008A023B">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199BD16E"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3F24AECA" w14:textId="77777777" w:rsidR="00996B47" w:rsidRPr="00B34784" w:rsidRDefault="00996B47" w:rsidP="00996B47">
      <w:pPr>
        <w:pStyle w:val="B20"/>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5FD36B89" w14:textId="77777777" w:rsidR="00996B47" w:rsidRPr="00B34784" w:rsidRDefault="00996B47" w:rsidP="00996B4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044678CD"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F873BF">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31A4EEAF"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F873BF">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4B83F6DA" w:rsidR="00996B47" w:rsidRPr="00B34784" w:rsidRDefault="00F873BF" w:rsidP="00996B47">
      <w:pPr>
        <w:rPr>
          <w:lang w:eastAsia="zh-CN"/>
        </w:rPr>
      </w:pPr>
      <w:r w:rsidRPr="00227C0C">
        <w:rPr>
          <w:lang w:eastAsia="zh-CN"/>
        </w:rPr>
        <w:t xml:space="preserve">When intra-band carrier aggregation in FR2 is performed, the scheduling restrictions apply to cell(s) in the band </w:t>
      </w:r>
      <w:r w:rsidRPr="00227C0C">
        <w:t xml:space="preserve">on the symbols that fully or partially overlap with restricted </w:t>
      </w:r>
      <w:proofErr w:type="gramStart"/>
      <w:r w:rsidRPr="00227C0C">
        <w:t>symbols</w:t>
      </w:r>
      <w:r w:rsidRPr="00227C0C">
        <w:rPr>
          <w:lang w:eastAsia="zh-CN"/>
        </w:rPr>
        <w:t>.</w:t>
      </w:r>
      <w:r w:rsidR="00996B47" w:rsidRPr="00B34784">
        <w:rPr>
          <w:lang w:eastAsia="zh-CN"/>
        </w:rPr>
        <w:t>.</w:t>
      </w:r>
      <w:proofErr w:type="gramEnd"/>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5E2A2D48"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7F5AD8">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Pr="00B34784" w:rsidRDefault="00BF1AEA" w:rsidP="00BF1AEA">
      <w:pPr>
        <w:pStyle w:val="B20"/>
        <w:rPr>
          <w:rFonts w:eastAsia="?? ??"/>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7234C051" w14:textId="607F19C1" w:rsidR="00693522" w:rsidRPr="00B34784" w:rsidRDefault="00693522" w:rsidP="00693522">
      <w:pPr>
        <w:pStyle w:val="Heading2"/>
      </w:pPr>
      <w:r w:rsidRPr="00B34784">
        <w:t>9.15</w:t>
      </w:r>
      <w:r w:rsidRPr="00B34784">
        <w:tab/>
      </w:r>
      <w:r w:rsidR="007F5AD8" w:rsidRPr="00227C0C">
        <w:t xml:space="preserve">NR </w:t>
      </w:r>
      <w:r w:rsidR="007F5AD8" w:rsidRPr="008900FD">
        <w:t>inter-frequency L1</w:t>
      </w:r>
      <w:r w:rsidR="007F5AD8">
        <w:t>-RSRP</w:t>
      </w:r>
      <w:r w:rsidR="007F5AD8" w:rsidRPr="008900FD">
        <w:t xml:space="preserve"> measurement</w:t>
      </w:r>
      <w:r w:rsidR="007F5AD8">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7F476E27" w:rsidR="00AB1450" w:rsidRPr="00B34784" w:rsidRDefault="007F5AD8" w:rsidP="00B37357">
      <w:r w:rsidRPr="00227C0C">
        <w:t xml:space="preserve">The UE shall measure SSB resources within the </w:t>
      </w:r>
      <w:r w:rsidRPr="00227C0C">
        <w:rPr>
          <w:i/>
          <w:iCs/>
        </w:rPr>
        <w:t>LTM-CSI-ResourceConfig-r18</w:t>
      </w:r>
      <w:r w:rsidRPr="00227C0C">
        <w:t xml:space="preserve"> settings </w:t>
      </w:r>
      <w:r w:rsidRPr="00227C0C">
        <w:rPr>
          <w:rFonts w:ascii="Times-Roman" w:hAnsi="Times-Roman" w:cs="Times-Roman"/>
          <w:color w:val="000000"/>
          <w:lang w:val="en-US" w:eastAsia="fr-FR"/>
        </w:rPr>
        <w:t>configured for L1-RSRP measurement on inter-frequency neighbor cells with measurement gaps according to UE capability specified in clause 9.15.4</w:t>
      </w:r>
      <w:r w:rsidRPr="00227C0C">
        <w:rPr>
          <w:iCs/>
        </w:rPr>
        <w:t xml:space="preserve">. If </w:t>
      </w:r>
      <w:r w:rsidRPr="00227C0C">
        <w:t>the number of resources configured exceeds the UE capability specified in clause 9.15.4</w:t>
      </w:r>
      <w:r w:rsidRPr="00227C0C">
        <w:rPr>
          <w:iCs/>
        </w:rPr>
        <w:t xml:space="preserve">, </w:t>
      </w:r>
      <w:r w:rsidRPr="00227C0C">
        <w:rPr>
          <w:szCs w:val="24"/>
          <w:lang w:eastAsia="zh-CN"/>
        </w:rPr>
        <w:t>it is up to UE implementation on how to choose resources to measure</w:t>
      </w:r>
      <w:r w:rsidRPr="00227C0C">
        <w:t xml:space="preserve">, </w:t>
      </w:r>
      <w:r w:rsidRPr="008900FD">
        <w:t xml:space="preserve">and the cell(s) </w:t>
      </w:r>
      <w:r>
        <w:t>which have</w:t>
      </w:r>
      <w:r w:rsidRPr="008900FD">
        <w:t xml:space="preserve"> TCI state(s) in the </w:t>
      </w:r>
      <w:r>
        <w:t xml:space="preserve">LTM candidate cell </w:t>
      </w:r>
      <w:r w:rsidRPr="008900FD">
        <w:t>active TCI state list shall be prioritized</w:t>
      </w:r>
      <w:r w:rsidRPr="00227C0C">
        <w:t>.</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77BCA1F2" w:rsidR="00693522" w:rsidRPr="00B34784" w:rsidRDefault="001A6761"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71618656" w:rsidR="00693522" w:rsidRPr="00B34784" w:rsidRDefault="00693522" w:rsidP="00693522">
      <w:pPr>
        <w:spacing w:after="120"/>
      </w:pPr>
      <w:r w:rsidRPr="00B34784">
        <w:t>Reported L1-RSRP measurements contained in a Semi-Persistent L1-RSRP measurement report shall meet the requirements in clauses 10.1.19</w:t>
      </w:r>
      <w:r w:rsidR="00E76D9C">
        <w:t>E</w:t>
      </w:r>
      <w:r w:rsidRPr="00B34784">
        <w:t xml:space="preserve"> for FR1 and 10.1.20</w:t>
      </w:r>
      <w:r w:rsidR="00E76D9C">
        <w:t>B</w:t>
      </w:r>
      <w:r w:rsidRPr="00B34784">
        <w:t xml:space="preserve">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1A9DBF52" w:rsidR="00693522" w:rsidRPr="00B34784" w:rsidRDefault="00E1320D" w:rsidP="00693522">
      <w:pPr>
        <w:spacing w:after="120"/>
      </w:pPr>
      <w:r w:rsidRPr="00227C0C">
        <w:t xml:space="preserve">Reported L1-RSRP measurements contained in a </w:t>
      </w:r>
      <w:r>
        <w:t>s</w:t>
      </w:r>
      <w:r w:rsidRPr="00227C0C">
        <w:t xml:space="preserve">emi-Persistent L1-RSRP measurement report shall meet the requirements in clauses 10.1.19E for FR1 and 10.1.20B for FR2, respectively. This requirement applies for semi-persistent L1-RSRP reports send on PUSCH or PUCCH.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080F45ED" w:rsidR="00693522" w:rsidRPr="00B34784" w:rsidRDefault="00693522" w:rsidP="00693522">
      <w:pPr>
        <w:pStyle w:val="Heading3"/>
      </w:pPr>
      <w:r w:rsidRPr="00B34784">
        <w:t>9.15.5</w:t>
      </w:r>
      <w:r w:rsidRPr="00B34784">
        <w:tab/>
      </w:r>
      <w:r w:rsidR="00E1320D">
        <w:t xml:space="preserve">L1-RSRP </w:t>
      </w:r>
      <w:r w:rsidR="00E1320D" w:rsidRPr="008900FD">
        <w:t xml:space="preserve">inter-frequency </w:t>
      </w:r>
      <w:r w:rsidR="00E1320D">
        <w:t>measurement requirements</w:t>
      </w:r>
      <w:r w:rsidR="00E1320D" w:rsidRPr="008900FD">
        <w:t xml:space="preserve"> with </w:t>
      </w:r>
      <w:r w:rsidR="00E1320D">
        <w:t>measurement gaps</w:t>
      </w:r>
    </w:p>
    <w:p w14:paraId="19F97CE0" w14:textId="4CFA5636" w:rsidR="00693522" w:rsidRPr="00B34784" w:rsidRDefault="00693522" w:rsidP="00693522">
      <w:pPr>
        <w:pStyle w:val="Heading4"/>
        <w:rPr>
          <w:lang w:eastAsia="zh-CN"/>
        </w:rPr>
      </w:pPr>
      <w:r w:rsidRPr="00B34784">
        <w:rPr>
          <w:lang w:eastAsia="zh-CN"/>
        </w:rPr>
        <w:t>9.15.5.1</w:t>
      </w:r>
      <w:r w:rsidRPr="00B34784">
        <w:rPr>
          <w:lang w:eastAsia="zh-CN"/>
        </w:rPr>
        <w:tab/>
      </w:r>
      <w:r w:rsidR="00E1320D" w:rsidRPr="00B34784">
        <w:rPr>
          <w:lang w:eastAsia="zh-CN"/>
        </w:rPr>
        <w:t xml:space="preserve">Inter-frequency SSB based </w:t>
      </w:r>
      <w:r w:rsidR="00E1320D" w:rsidRPr="008900FD">
        <w:rPr>
          <w:lang w:eastAsia="zh-CN"/>
        </w:rPr>
        <w:t xml:space="preserve">L1-RSRP </w:t>
      </w:r>
      <w:r w:rsidR="00E1320D">
        <w:rPr>
          <w:lang w:eastAsia="zh-CN"/>
        </w:rPr>
        <w:t>r</w:t>
      </w:r>
      <w:r w:rsidR="00E1320D"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3ACA298A" w:rsidR="00693522" w:rsidRPr="00B34784" w:rsidRDefault="00693522" w:rsidP="00693522">
      <w:pPr>
        <w:pStyle w:val="TH"/>
        <w:rPr>
          <w:rFonts w:ascii="Times-Roman" w:hAnsi="Times-Roman" w:cs="Times-Roman"/>
          <w:color w:val="000000"/>
          <w:lang w:eastAsia="fr-FR"/>
        </w:rPr>
      </w:pPr>
      <w:r w:rsidRPr="00B34784">
        <w:t>Table 9.15.5.1-1:</w:t>
      </w:r>
      <w:r w:rsidR="00F676AF">
        <w:t xml:space="preserve"> </w:t>
      </w:r>
      <w:r w:rsidR="00F676AF" w:rsidRPr="00B34784">
        <w:t xml:space="preserve">Inter-frequency L1-RSRP measurement period </w:t>
      </w:r>
      <w:r w:rsidR="00F676AF" w:rsidRPr="00B34784">
        <w:rPr>
          <w:sz w:val="22"/>
        </w:rPr>
        <w:t>T</w:t>
      </w:r>
      <w:r w:rsidR="00F676AF" w:rsidRPr="00B34784">
        <w:rPr>
          <w:sz w:val="22"/>
          <w:vertAlign w:val="subscript"/>
        </w:rPr>
        <w:t>L1-RSRP</w:t>
      </w:r>
      <w:r w:rsidR="00F676AF" w:rsidRPr="00B34784">
        <w:rPr>
          <w:vertAlign w:val="subscript"/>
        </w:rPr>
        <w:t>_Measurement_Period_SSB_Inter</w:t>
      </w:r>
      <w:r w:rsidR="00F676AF" w:rsidRPr="00B34784">
        <w:t xml:space="preserve"> </w:t>
      </w:r>
      <w:r w:rsidR="00F676AF">
        <w:t>with measurement gaps</w:t>
      </w:r>
      <w:r w:rsidR="00F676AF" w:rsidRPr="008900FD">
        <w:rPr>
          <w:rFonts w:hint="eastAsia"/>
          <w:lang w:eastAsia="zh-CN"/>
        </w:rPr>
        <w:t>in</w:t>
      </w:r>
      <w:r w:rsidR="00F676AF"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FD01BE" w:rsidRPr="00B34784" w14:paraId="29FD33BB" w14:textId="77777777" w:rsidTr="00BD525A">
        <w:trPr>
          <w:jc w:val="center"/>
        </w:trPr>
        <w:tc>
          <w:tcPr>
            <w:tcW w:w="2410" w:type="dxa"/>
            <w:shd w:val="clear" w:color="auto" w:fill="auto"/>
          </w:tcPr>
          <w:p w14:paraId="5C32B88E" w14:textId="77777777" w:rsidR="00FD01BE" w:rsidRPr="00B34784" w:rsidRDefault="00FD01BE" w:rsidP="00BD525A">
            <w:pPr>
              <w:pStyle w:val="TAH"/>
            </w:pPr>
            <w:r w:rsidRPr="00B34784">
              <w:t>Condition</w:t>
            </w:r>
          </w:p>
        </w:tc>
        <w:tc>
          <w:tcPr>
            <w:tcW w:w="5765" w:type="dxa"/>
            <w:shd w:val="clear" w:color="auto" w:fill="auto"/>
          </w:tcPr>
          <w:p w14:paraId="20DF1A35" w14:textId="77777777" w:rsidR="00FD01BE" w:rsidRPr="00B34784" w:rsidRDefault="00FD01BE" w:rsidP="00BD525A">
            <w:pPr>
              <w:pStyle w:val="TAH"/>
            </w:pPr>
            <w:r w:rsidRPr="00B34784">
              <w:t>T</w:t>
            </w:r>
            <w:r w:rsidRPr="00B34784">
              <w:rPr>
                <w:vertAlign w:val="subscript"/>
              </w:rPr>
              <w:t>L1-RSRP_Measurement_Period_SSB_Inter</w:t>
            </w:r>
          </w:p>
        </w:tc>
      </w:tr>
      <w:tr w:rsidR="00FD01BE" w:rsidRPr="00B34784" w14:paraId="5E5F03B9" w14:textId="77777777" w:rsidTr="00BD525A">
        <w:trPr>
          <w:jc w:val="center"/>
        </w:trPr>
        <w:tc>
          <w:tcPr>
            <w:tcW w:w="2410" w:type="dxa"/>
            <w:shd w:val="clear" w:color="auto" w:fill="auto"/>
          </w:tcPr>
          <w:p w14:paraId="71B6438E" w14:textId="77777777" w:rsidR="00FD01BE" w:rsidRPr="00B34784" w:rsidRDefault="00FD01BE" w:rsidP="00BD525A">
            <w:pPr>
              <w:pStyle w:val="TAC"/>
            </w:pPr>
            <w:r w:rsidRPr="00B34784">
              <w:t>No</w:t>
            </w:r>
            <w:r>
              <w:t xml:space="preserve"> </w:t>
            </w:r>
            <w:r w:rsidRPr="00B34784">
              <w:t>DRX</w:t>
            </w:r>
          </w:p>
        </w:tc>
        <w:tc>
          <w:tcPr>
            <w:tcW w:w="5765" w:type="dxa"/>
            <w:shd w:val="clear" w:color="auto" w:fill="auto"/>
          </w:tcPr>
          <w:p w14:paraId="784A8862" w14:textId="78A85764" w:rsidR="00FD01BE" w:rsidRPr="00B34784" w:rsidRDefault="00FD01BE" w:rsidP="00BD525A">
            <w:pPr>
              <w:pStyle w:val="TAC"/>
            </w:pPr>
            <w:proofErr w:type="gramStart"/>
            <w:r w:rsidRPr="00816523">
              <w:t>Max(</w:t>
            </w:r>
            <w:proofErr w:type="gramEnd"/>
            <w:r w:rsidRPr="00816523">
              <w:t>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w:t>
            </w:r>
            <w:r w:rsidRPr="008900FD">
              <w:t xml:space="preserve">Max(MGRP, </w:t>
            </w:r>
            <w:r w:rsidRPr="008900FD">
              <w:t>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w:t>
            </w:r>
          </w:p>
        </w:tc>
      </w:tr>
      <w:tr w:rsidR="00FD01BE" w:rsidRPr="00B34784" w14:paraId="39CE1653" w14:textId="77777777" w:rsidTr="00BD525A">
        <w:trPr>
          <w:jc w:val="center"/>
        </w:trPr>
        <w:tc>
          <w:tcPr>
            <w:tcW w:w="2410" w:type="dxa"/>
            <w:shd w:val="clear" w:color="auto" w:fill="auto"/>
          </w:tcPr>
          <w:p w14:paraId="7E1EAE3D" w14:textId="77777777" w:rsidR="00FD01BE" w:rsidRPr="00B34784" w:rsidRDefault="00FD01BE" w:rsidP="00BD525A">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7A0F58C9" w14:textId="0615D105" w:rsidR="00FD01BE" w:rsidRPr="00B34784" w:rsidRDefault="00FD01BE" w:rsidP="00BD525A">
            <w:pPr>
              <w:pStyle w:val="TAC"/>
              <w:rPr>
                <w:b/>
              </w:rPr>
            </w:pPr>
            <w:proofErr w:type="gramStart"/>
            <w:r w:rsidRPr="00816523">
              <w:t>Max(</w:t>
            </w:r>
            <w:proofErr w:type="gramEnd"/>
            <w:r w:rsidRPr="00816523">
              <w:t>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w:t>
            </w:r>
            <w:r w:rsidRPr="008900FD">
              <w:t xml:space="preserve">Max(MGRP, </w:t>
            </w:r>
            <w:r w:rsidRPr="008900FD">
              <w:t>T</w:t>
            </w:r>
            <w:r w:rsidRPr="008900FD">
              <w:rPr>
                <w:vertAlign w:val="subscript"/>
              </w:rPr>
              <w:t>SSB_NBC</w:t>
            </w:r>
            <w:r w:rsidRPr="008900FD">
              <w:t xml:space="preserve">, </w:t>
            </w:r>
            <w:r w:rsidRPr="008900FD">
              <w:t>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w:t>
            </w:r>
          </w:p>
        </w:tc>
      </w:tr>
      <w:tr w:rsidR="00FD01BE" w:rsidRPr="00B34784" w14:paraId="1005DF2D" w14:textId="77777777" w:rsidTr="00BD525A">
        <w:trPr>
          <w:jc w:val="center"/>
        </w:trPr>
        <w:tc>
          <w:tcPr>
            <w:tcW w:w="2410" w:type="dxa"/>
            <w:shd w:val="clear" w:color="auto" w:fill="auto"/>
          </w:tcPr>
          <w:p w14:paraId="323B3902" w14:textId="77777777" w:rsidR="00FD01BE" w:rsidRPr="00B34784" w:rsidRDefault="00FD01BE" w:rsidP="00BD525A">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2506C6D0" w14:textId="0E0069E3" w:rsidR="00FD01BE" w:rsidRPr="00B34784" w:rsidRDefault="00FD01BE" w:rsidP="00BD525A">
            <w:pPr>
              <w:pStyle w:val="TAC"/>
              <w:rPr>
                <w:b/>
              </w:rPr>
            </w:pPr>
            <w:proofErr w:type="gramStart"/>
            <w:r w:rsidRPr="00B34784">
              <w:t>Ceil(</w:t>
            </w:r>
            <w:proofErr w:type="gramEnd"/>
            <w:r w:rsidRPr="00B34784">
              <w:t>M</w:t>
            </w:r>
            <w:r>
              <w:t xml:space="preserve"> </w:t>
            </w:r>
            <w:r w:rsidRPr="00B34784">
              <w:t>*</w:t>
            </w:r>
            <w:r>
              <w:t xml:space="preserve"> </w:t>
            </w:r>
            <w:r w:rsidRPr="00B34784">
              <w:t>K</w:t>
            </w:r>
            <w:r w:rsidRPr="00B34784">
              <w:rPr>
                <w:vertAlign w:val="subscript"/>
              </w:rPr>
              <w:t>gap</w:t>
            </w:r>
            <w:r w:rsidRPr="00B34784">
              <w:t>)</w:t>
            </w:r>
            <w:r>
              <w:t xml:space="preserve"> </w:t>
            </w:r>
            <w:r w:rsidRPr="00B34784">
              <w:rPr>
                <w:rFonts w:cs="Arial"/>
              </w:rPr>
              <w:sym w:font="Symbol" w:char="F0B4"/>
            </w:r>
            <w:r>
              <w:t xml:space="preserve"> </w:t>
            </w:r>
            <w:r w:rsidRPr="008900FD">
              <w:t>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FD01BE" w:rsidRPr="00B34784" w14:paraId="64DB5128" w14:textId="77777777" w:rsidTr="00BD525A">
        <w:trPr>
          <w:jc w:val="center"/>
        </w:trPr>
        <w:tc>
          <w:tcPr>
            <w:tcW w:w="8175" w:type="dxa"/>
            <w:gridSpan w:val="2"/>
            <w:shd w:val="clear" w:color="auto" w:fill="auto"/>
          </w:tcPr>
          <w:p w14:paraId="4C4F6B02" w14:textId="77777777" w:rsidR="00FD01BE" w:rsidRPr="00B34784" w:rsidRDefault="00FD01BE" w:rsidP="00BD525A">
            <w:pPr>
              <w:pStyle w:val="TAN"/>
              <w:rPr>
                <w:lang w:eastAsia="zh-CN"/>
              </w:rPr>
            </w:pPr>
            <w:r>
              <w:t xml:space="preserve">NOTE </w:t>
            </w:r>
            <w:r w:rsidRPr="00B34784">
              <w:t>1:</w:t>
            </w:r>
            <w:r w:rsidRPr="00B34784">
              <w:tab/>
              <w:t>The</w:t>
            </w:r>
            <w:r>
              <w:t xml:space="preserve"> </w:t>
            </w:r>
            <w:r w:rsidRPr="00B34784">
              <w:t>definition</w:t>
            </w:r>
            <w:r>
              <w:t xml:space="preserve"> </w:t>
            </w:r>
            <w:r w:rsidRPr="00B34784">
              <w:t>of</w:t>
            </w:r>
            <w:r>
              <w:t xml:space="preserve"> </w:t>
            </w:r>
            <w:r w:rsidRPr="00B34784">
              <w:t>K</w:t>
            </w:r>
            <w:r w:rsidRPr="00B34784">
              <w:rPr>
                <w:vertAlign w:val="subscript"/>
              </w:rPr>
              <w:t>gap</w:t>
            </w:r>
            <w:r>
              <w:t xml:space="preserve"> </w:t>
            </w:r>
            <w:r w:rsidRPr="00B34784">
              <w:t>is</w:t>
            </w:r>
            <w:r>
              <w:t xml:space="preserve"> </w:t>
            </w:r>
            <w:r w:rsidRPr="00B34784">
              <w:t>the</w:t>
            </w:r>
            <w:r>
              <w:t xml:space="preserve"> </w:t>
            </w:r>
            <w:r w:rsidRPr="00B34784">
              <w:t>same</w:t>
            </w:r>
            <w:r>
              <w:t xml:space="preserve"> </w:t>
            </w:r>
            <w:r w:rsidRPr="00B34784">
              <w:t>as</w:t>
            </w:r>
            <w:r>
              <w:t xml:space="preserve"> </w:t>
            </w:r>
            <w:r w:rsidRPr="00B34784">
              <w:t>L3</w:t>
            </w:r>
            <w:r>
              <w:t xml:space="preserve"> </w:t>
            </w:r>
            <w:r w:rsidRPr="00B34784">
              <w:t>measurement</w:t>
            </w:r>
            <w:r>
              <w:t xml:space="preserve"> </w:t>
            </w:r>
            <w:r w:rsidRPr="00B34784">
              <w:t>which</w:t>
            </w:r>
            <w:r>
              <w:t xml:space="preserve"> </w:t>
            </w:r>
            <w:r w:rsidRPr="00B34784">
              <w:t>is</w:t>
            </w:r>
            <w:r>
              <w:t xml:space="preserve"> </w:t>
            </w:r>
            <w:r w:rsidRPr="00B34784">
              <w:t>a</w:t>
            </w:r>
            <w:r>
              <w:t xml:space="preserve"> </w:t>
            </w:r>
            <w:r w:rsidRPr="00B34784">
              <w:t>scaling</w:t>
            </w:r>
            <w:r>
              <w:t xml:space="preserve"> </w:t>
            </w:r>
            <w:r w:rsidRPr="00B34784">
              <w:t>factor</w:t>
            </w:r>
            <w:r>
              <w:t xml:space="preserve"> </w:t>
            </w:r>
            <w:r w:rsidRPr="00B34784">
              <w:t>for</w:t>
            </w:r>
            <w:r>
              <w:t xml:space="preserve"> </w:t>
            </w:r>
            <w:r w:rsidRPr="00B34784">
              <w:rPr>
                <w:lang w:eastAsia="zh-CN"/>
              </w:rPr>
              <w:t>a</w:t>
            </w:r>
            <w:r>
              <w:rPr>
                <w:lang w:eastAsia="zh-CN"/>
              </w:rPr>
              <w:t xml:space="preserve"> </w:t>
            </w:r>
            <w:r w:rsidRPr="00B34784">
              <w:rPr>
                <w:lang w:eastAsia="zh-CN"/>
              </w:rPr>
              <w:t>SSB</w:t>
            </w:r>
            <w:r>
              <w:rPr>
                <w:lang w:eastAsia="zh-CN"/>
              </w:rPr>
              <w:t xml:space="preserve"> </w:t>
            </w:r>
            <w:r w:rsidRPr="00B34784">
              <w:rPr>
                <w:lang w:eastAsia="zh-CN"/>
              </w:rPr>
              <w:t>frequency</w:t>
            </w:r>
            <w:r>
              <w:rPr>
                <w:lang w:eastAsia="zh-CN"/>
              </w:rPr>
              <w:t xml:space="preserve"> </w:t>
            </w:r>
            <w:r w:rsidRPr="00B34784">
              <w:rPr>
                <w:lang w:eastAsia="zh-CN"/>
              </w:rPr>
              <w:t>layer</w:t>
            </w:r>
            <w:r>
              <w:rPr>
                <w:lang w:eastAsia="zh-CN"/>
              </w:rPr>
              <w:t xml:space="preserve"> </w:t>
            </w:r>
            <w:r w:rsidRPr="00B34784">
              <w:rPr>
                <w:lang w:eastAsia="zh-CN"/>
              </w:rPr>
              <w:t>to</w:t>
            </w:r>
            <w:r>
              <w:rPr>
                <w:lang w:eastAsia="zh-CN"/>
              </w:rPr>
              <w:t xml:space="preserve"> </w:t>
            </w:r>
            <w:r w:rsidRPr="00B34784">
              <w:rPr>
                <w:lang w:eastAsia="zh-CN"/>
              </w:rPr>
              <w:t>be</w:t>
            </w:r>
            <w:r>
              <w:rPr>
                <w:lang w:eastAsia="zh-CN"/>
              </w:rPr>
              <w:t xml:space="preserve"> </w:t>
            </w:r>
            <w:r w:rsidRPr="00B34784">
              <w:rPr>
                <w:lang w:eastAsia="zh-CN"/>
              </w:rPr>
              <w:t>measured</w:t>
            </w:r>
            <w:r>
              <w:rPr>
                <w:lang w:eastAsia="zh-CN"/>
              </w:rPr>
              <w:t xml:space="preserve"> </w:t>
            </w:r>
            <w:r w:rsidRPr="00B34784">
              <w:rPr>
                <w:lang w:eastAsia="zh-CN"/>
              </w:rPr>
              <w:t>within</w:t>
            </w:r>
            <w:r>
              <w:rPr>
                <w:lang w:eastAsia="zh-CN"/>
              </w:rPr>
              <w:t xml:space="preserve"> </w:t>
            </w:r>
            <w:r w:rsidRPr="00B34784">
              <w:rPr>
                <w:lang w:eastAsia="zh-CN"/>
              </w:rPr>
              <w:t>an</w:t>
            </w:r>
            <w:r>
              <w:rPr>
                <w:lang w:eastAsia="zh-CN"/>
              </w:rPr>
              <w:t xml:space="preserve"> </w:t>
            </w:r>
            <w:r w:rsidRPr="00B34784">
              <w:rPr>
                <w:lang w:eastAsia="zh-CN"/>
              </w:rPr>
              <w:t>associated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w:t>
            </w:r>
          </w:p>
          <w:p w14:paraId="1DC90545" w14:textId="77777777" w:rsidR="00FD01BE" w:rsidRDefault="00FD01BE" w:rsidP="00BD525A">
            <w:pPr>
              <w:pStyle w:val="TAN"/>
              <w:rPr>
                <w:rFonts w:cs="Arial"/>
                <w:bCs/>
                <w:color w:val="000000"/>
              </w:rPr>
            </w:pPr>
            <w:r>
              <w:t>NOTE</w:t>
            </w:r>
            <w:r>
              <w:rPr>
                <w:lang w:eastAsia="zh-CN"/>
              </w:rPr>
              <w:t xml:space="preserve"> </w:t>
            </w:r>
            <w:r w:rsidRPr="00B34784">
              <w:rPr>
                <w:lang w:eastAsia="zh-CN"/>
              </w:rPr>
              <w:t>2:</w:t>
            </w:r>
            <w:r>
              <w:t xml:space="preserve"> </w:t>
            </w:r>
            <w:r w:rsidRPr="00B34784">
              <w:tab/>
              <w:t>If</w:t>
            </w:r>
            <w:r>
              <w:rPr>
                <w:rFonts w:eastAsia="?? ??"/>
              </w:rPr>
              <w:t xml:space="preserve"> </w:t>
            </w:r>
            <w:r w:rsidRPr="00B34784">
              <w:rPr>
                <w:rFonts w:eastAsia="?? ??"/>
              </w:rPr>
              <w:t>the</w:t>
            </w:r>
            <w:r>
              <w:rPr>
                <w:rFonts w:eastAsia="?? ??"/>
              </w:rPr>
              <w:t xml:space="preserve"> </w:t>
            </w:r>
            <w:r w:rsidRPr="00B34784">
              <w:rPr>
                <w:rFonts w:eastAsia="?? ??"/>
              </w:rPr>
              <w:t>UE</w:t>
            </w:r>
            <w:r>
              <w:rPr>
                <w:rFonts w:eastAsia="?? ??"/>
              </w:rPr>
              <w:t xml:space="preserve"> </w:t>
            </w:r>
            <w:r w:rsidRPr="00B34784">
              <w:rPr>
                <w:rFonts w:eastAsia="?? ??"/>
              </w:rPr>
              <w:t>is</w:t>
            </w:r>
            <w:r>
              <w:rPr>
                <w:rFonts w:eastAsia="?? ??"/>
              </w:rPr>
              <w:t xml:space="preserve"> </w:t>
            </w:r>
            <w:r w:rsidRPr="00B34784">
              <w:rPr>
                <w:rFonts w:eastAsia="?? ??"/>
              </w:rPr>
              <w:t>incapable</w:t>
            </w:r>
            <w:r>
              <w:rPr>
                <w:rFonts w:eastAsia="?? ??"/>
              </w:rPr>
              <w:t xml:space="preserve"> </w:t>
            </w:r>
            <w:r w:rsidRPr="00B34784">
              <w:rPr>
                <w:rFonts w:eastAsia="?? ??"/>
              </w:rPr>
              <w:t>of</w:t>
            </w:r>
            <w:r>
              <w:rPr>
                <w:rFonts w:eastAsia="?? ??"/>
              </w:rPr>
              <w:t xml:space="preserve"> </w:t>
            </w:r>
            <w:r w:rsidRPr="005D4794">
              <w:rPr>
                <w:rFonts w:eastAsia="?? ??"/>
                <w:i/>
                <w:iCs/>
              </w:rPr>
              <w:t>multiCellL1-measRTD-greaterThan-CP-r18</w:t>
            </w:r>
            <w:r>
              <w:rPr>
                <w:rFonts w:eastAsia="?? ??"/>
              </w:rPr>
              <w:t xml:space="preserve">, </w:t>
            </w:r>
            <w:r w:rsidRPr="00B34784">
              <w:rPr>
                <w:rFonts w:eastAsia="?? ??"/>
              </w:rPr>
              <w:t>the</w:t>
            </w:r>
            <w:r>
              <w:rPr>
                <w:rFonts w:eastAsia="?? ??"/>
              </w:rPr>
              <w:t xml:space="preserve"> </w:t>
            </w:r>
            <w:r w:rsidRPr="00B34784">
              <w:rPr>
                <w:rFonts w:eastAsia="?? ??"/>
              </w:rPr>
              <w:t>requirements</w:t>
            </w:r>
            <w:r>
              <w:rPr>
                <w:rFonts w:eastAsia="?? ??"/>
              </w:rPr>
              <w:t xml:space="preserve"> </w:t>
            </w:r>
            <w:r w:rsidRPr="00B34784">
              <w:rPr>
                <w:rFonts w:eastAsia="?? ??"/>
              </w:rPr>
              <w:t>apply</w:t>
            </w:r>
            <w:r>
              <w:rPr>
                <w:rFonts w:eastAsia="?? ??"/>
              </w:rPr>
              <w:t xml:space="preserve"> </w:t>
            </w:r>
            <w:r w:rsidRPr="00B34784">
              <w:rPr>
                <w:rFonts w:eastAsia="?? ??"/>
              </w:rPr>
              <w:t>f</w:t>
            </w:r>
            <w:r w:rsidRPr="00B34784">
              <w:t>or</w:t>
            </w:r>
            <w:r>
              <w:t xml:space="preserve"> </w:t>
            </w:r>
            <w:r w:rsidRPr="00B34784">
              <w:t>the</w:t>
            </w:r>
            <w:r>
              <w:t xml:space="preserve"> </w:t>
            </w:r>
            <w:r w:rsidRPr="00B34784">
              <w:rPr>
                <w:lang w:eastAsia="zh-CN"/>
              </w:rPr>
              <w:t>the</w:t>
            </w:r>
            <w:r>
              <w:rPr>
                <w:lang w:eastAsia="zh-CN"/>
              </w:rPr>
              <w:t xml:space="preserve"> </w:t>
            </w:r>
            <w:r w:rsidRPr="00B34784">
              <w:rPr>
                <w:lang w:eastAsia="zh-CN"/>
              </w:rPr>
              <w:t>cells</w:t>
            </w:r>
            <w:r>
              <w:rPr>
                <w:lang w:eastAsia="zh-CN"/>
              </w:rPr>
              <w:t xml:space="preserve"> </w:t>
            </w:r>
            <w:r w:rsidRPr="00B34784">
              <w:rPr>
                <w:lang w:eastAsia="zh-CN"/>
              </w:rPr>
              <w:t>configured</w:t>
            </w:r>
            <w:r>
              <w:rPr>
                <w:lang w:eastAsia="zh-CN"/>
              </w:rPr>
              <w:t xml:space="preserve"> </w:t>
            </w:r>
            <w:r w:rsidRPr="00B34784">
              <w:rPr>
                <w:lang w:eastAsia="zh-CN"/>
              </w:rPr>
              <w:t>by</w:t>
            </w:r>
            <w:r>
              <w:rPr>
                <w:lang w:eastAsia="zh-CN"/>
              </w:rPr>
              <w:t xml:space="preserve"> </w:t>
            </w:r>
            <w:r w:rsidRPr="00B34784">
              <w:rPr>
                <w:i/>
              </w:rPr>
              <w:t>LTM-CSI-ResourceConfig-r18</w:t>
            </w:r>
            <w:r>
              <w:rPr>
                <w:i/>
              </w:rPr>
              <w:t xml:space="preserve"> </w:t>
            </w:r>
            <w:r w:rsidRPr="00B34784">
              <w:t>on</w:t>
            </w:r>
            <w:r>
              <w:t xml:space="preserve"> </w:t>
            </w:r>
            <w:r w:rsidRPr="00B34784">
              <w:t>which</w:t>
            </w:r>
            <w:r>
              <w:t xml:space="preserve"> </w:t>
            </w:r>
            <w:r w:rsidRPr="00B34784">
              <w:t>UE</w:t>
            </w:r>
            <w:r>
              <w:t xml:space="preserve"> </w:t>
            </w:r>
            <w:r w:rsidRPr="00B34784">
              <w:t>is</w:t>
            </w:r>
            <w:r>
              <w:t xml:space="preserve"> </w:t>
            </w:r>
            <w:r w:rsidRPr="00B34784">
              <w:t>required</w:t>
            </w:r>
            <w:r>
              <w:t xml:space="preserve"> </w:t>
            </w:r>
            <w:r w:rsidRPr="00B34784">
              <w:t>to</w:t>
            </w:r>
            <w:r>
              <w:t xml:space="preserve"> </w:t>
            </w:r>
            <w:r w:rsidRPr="00B34784">
              <w:t>perform</w:t>
            </w:r>
            <w:r>
              <w:t xml:space="preserve"> </w:t>
            </w:r>
            <w:r w:rsidRPr="00B34784">
              <w:t>L1</w:t>
            </w:r>
            <w:r>
              <w:t xml:space="preserve"> </w:t>
            </w:r>
            <w:r w:rsidRPr="00B34784">
              <w:t>measurements,</w:t>
            </w:r>
            <w:r>
              <w:rPr>
                <w:lang w:eastAsia="zh-CN"/>
              </w:rPr>
              <w:t xml:space="preserve"> </w:t>
            </w:r>
            <w:r w:rsidRPr="00B34784">
              <w:rPr>
                <w:rFonts w:cs="Arial"/>
                <w:bCs/>
                <w:color w:val="000000"/>
              </w:rPr>
              <w:t>when</w:t>
            </w:r>
            <w:r>
              <w:rPr>
                <w:rFonts w:cs="Arial"/>
                <w:bCs/>
                <w:color w:val="000000"/>
              </w:rPr>
              <w:t xml:space="preserve"> </w:t>
            </w:r>
            <w:r w:rsidRPr="00B34784">
              <w:rPr>
                <w:rFonts w:cs="Arial"/>
                <w:bCs/>
                <w:color w:val="000000"/>
              </w:rPr>
              <w:t>the</w:t>
            </w:r>
            <w:r>
              <w:rPr>
                <w:rFonts w:cs="Arial"/>
                <w:bCs/>
                <w:color w:val="000000"/>
              </w:rPr>
              <w:t xml:space="preserve"> </w:t>
            </w:r>
            <w:r w:rsidRPr="00B34784">
              <w:rPr>
                <w:rFonts w:cs="Arial"/>
                <w:bCs/>
                <w:color w:val="000000"/>
              </w:rPr>
              <w:t>max</w:t>
            </w:r>
            <w:r>
              <w:rPr>
                <w:rFonts w:cs="Arial"/>
                <w:bCs/>
                <w:color w:val="000000"/>
              </w:rPr>
              <w:t xml:space="preserve"> </w:t>
            </w:r>
            <w:r w:rsidRPr="00B34784">
              <w:rPr>
                <w:rFonts w:cs="Arial"/>
                <w:bCs/>
                <w:color w:val="000000"/>
              </w:rPr>
              <w:t>RTD</w:t>
            </w:r>
            <w:r>
              <w:rPr>
                <w:rFonts w:cs="Arial"/>
                <w:bCs/>
                <w:color w:val="000000"/>
              </w:rPr>
              <w:t xml:space="preserve"> </w:t>
            </w:r>
            <w:r w:rsidRPr="00B34784">
              <w:rPr>
                <w:rFonts w:cs="Arial"/>
                <w:bCs/>
                <w:color w:val="000000"/>
              </w:rPr>
              <w:t>among</w:t>
            </w:r>
            <w:r>
              <w:rPr>
                <w:rFonts w:cs="Arial"/>
                <w:bCs/>
                <w:color w:val="000000"/>
              </w:rPr>
              <w:t xml:space="preserve"> </w:t>
            </w:r>
            <w:r w:rsidRPr="00B34784">
              <w:rPr>
                <w:rFonts w:cs="Arial"/>
                <w:bCs/>
                <w:color w:val="000000"/>
              </w:rPr>
              <w:t>the</w:t>
            </w:r>
            <w:r>
              <w:rPr>
                <w:rFonts w:cs="Arial"/>
                <w:bCs/>
                <w:color w:val="000000"/>
              </w:rPr>
              <w:t xml:space="preserve"> </w:t>
            </w:r>
            <w:r w:rsidRPr="00B34784">
              <w:rPr>
                <w:rFonts w:cs="Arial"/>
                <w:bCs/>
                <w:color w:val="000000"/>
              </w:rPr>
              <w:t>cells</w:t>
            </w:r>
            <w:r>
              <w:rPr>
                <w:rFonts w:cs="Arial"/>
                <w:bCs/>
                <w:color w:val="000000"/>
              </w:rPr>
              <w:t xml:space="preserve"> </w:t>
            </w:r>
            <w:r w:rsidRPr="00B34784">
              <w:rPr>
                <w:rFonts w:cs="Arial"/>
                <w:bCs/>
                <w:color w:val="000000"/>
              </w:rPr>
              <w:t>on</w:t>
            </w:r>
            <w:r>
              <w:rPr>
                <w:rFonts w:cs="Arial"/>
                <w:bCs/>
                <w:color w:val="000000"/>
              </w:rPr>
              <w:t xml:space="preserve"> </w:t>
            </w:r>
            <w:r w:rsidRPr="00B34784">
              <w:rPr>
                <w:rFonts w:cs="Arial"/>
                <w:bCs/>
                <w:color w:val="000000"/>
              </w:rPr>
              <w:t>the</w:t>
            </w:r>
            <w:r>
              <w:rPr>
                <w:rFonts w:cs="Arial"/>
                <w:bCs/>
                <w:color w:val="000000"/>
              </w:rPr>
              <w:t xml:space="preserve"> </w:t>
            </w:r>
            <w:r w:rsidRPr="00B34784">
              <w:rPr>
                <w:rFonts w:cs="Arial"/>
                <w:bCs/>
                <w:color w:val="000000"/>
              </w:rPr>
              <w:t>same</w:t>
            </w:r>
            <w:r>
              <w:rPr>
                <w:rFonts w:cs="Arial"/>
                <w:bCs/>
                <w:color w:val="000000"/>
              </w:rPr>
              <w:t xml:space="preserve"> </w:t>
            </w:r>
            <w:r w:rsidRPr="00B34784">
              <w:rPr>
                <w:rFonts w:cs="Arial"/>
                <w:bCs/>
                <w:color w:val="000000"/>
              </w:rPr>
              <w:t>inter-frequency</w:t>
            </w:r>
            <w:r>
              <w:rPr>
                <w:rFonts w:cs="Arial"/>
                <w:bCs/>
                <w:color w:val="000000"/>
              </w:rPr>
              <w:t xml:space="preserve"> </w:t>
            </w:r>
            <w:r w:rsidRPr="00B34784">
              <w:rPr>
                <w:rFonts w:cs="Arial"/>
                <w:bCs/>
                <w:color w:val="000000"/>
              </w:rPr>
              <w:t>layer</w:t>
            </w:r>
            <w:r>
              <w:rPr>
                <w:rFonts w:cs="Arial"/>
                <w:bCs/>
                <w:color w:val="000000"/>
              </w:rPr>
              <w:t xml:space="preserve"> </w:t>
            </w:r>
            <w:r w:rsidRPr="00B34784">
              <w:rPr>
                <w:rFonts w:cs="Arial"/>
                <w:bCs/>
                <w:color w:val="000000"/>
              </w:rPr>
              <w:t>is</w:t>
            </w:r>
            <w:r>
              <w:rPr>
                <w:rFonts w:cs="Arial"/>
                <w:bCs/>
                <w:color w:val="000000"/>
              </w:rPr>
              <w:t xml:space="preserve"> </w:t>
            </w:r>
            <w:r w:rsidRPr="00B34784">
              <w:rPr>
                <w:rFonts w:cs="Arial"/>
                <w:bCs/>
                <w:color w:val="000000"/>
              </w:rPr>
              <w:t>not</w:t>
            </w:r>
            <w:r>
              <w:rPr>
                <w:rFonts w:cs="Arial"/>
                <w:bCs/>
                <w:color w:val="000000"/>
              </w:rPr>
              <w:t xml:space="preserve"> </w:t>
            </w:r>
            <w:r w:rsidRPr="00B34784">
              <w:rPr>
                <w:rFonts w:cs="Arial"/>
                <w:bCs/>
                <w:color w:val="000000"/>
              </w:rPr>
              <w:t>larger</w:t>
            </w:r>
            <w:r>
              <w:rPr>
                <w:rFonts w:cs="Arial"/>
                <w:bCs/>
                <w:color w:val="000000"/>
              </w:rPr>
              <w:t xml:space="preserve"> </w:t>
            </w:r>
            <w:r w:rsidRPr="00B34784">
              <w:rPr>
                <w:rFonts w:cs="Arial"/>
                <w:bCs/>
                <w:color w:val="000000"/>
              </w:rPr>
              <w:t>than</w:t>
            </w:r>
            <w:r>
              <w:rPr>
                <w:rFonts w:cs="Arial"/>
                <w:bCs/>
                <w:color w:val="000000"/>
              </w:rPr>
              <w:t xml:space="preserve"> </w:t>
            </w:r>
            <w:r w:rsidRPr="00B34784">
              <w:rPr>
                <w:rFonts w:cs="Arial"/>
                <w:bCs/>
                <w:color w:val="000000"/>
              </w:rPr>
              <w:t>CP</w:t>
            </w:r>
            <w:r>
              <w:rPr>
                <w:rFonts w:cs="Arial"/>
                <w:bCs/>
                <w:color w:val="000000"/>
              </w:rPr>
              <w:t xml:space="preserve"> </w:t>
            </w:r>
            <w:r w:rsidRPr="00B34784">
              <w:rPr>
                <w:rFonts w:cs="Arial"/>
                <w:bCs/>
                <w:color w:val="000000"/>
              </w:rPr>
              <w:t>length.</w:t>
            </w:r>
          </w:p>
          <w:p w14:paraId="43DBDDDD" w14:textId="4F17FEF4" w:rsidR="00FD01BE" w:rsidRPr="00B34784" w:rsidRDefault="00FD01BE" w:rsidP="00BD525A">
            <w:pPr>
              <w:pStyle w:val="TAN"/>
              <w:rPr>
                <w:lang w:eastAsia="zh-CN"/>
              </w:rPr>
            </w:pPr>
            <w:r>
              <w:t>NOTE 3:</w:t>
            </w:r>
            <w:r w:rsidRPr="00B34784">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4CC55E9F" w14:textId="77777777" w:rsidR="00FD01BE" w:rsidRPr="00B34784" w:rsidRDefault="00FD01BE" w:rsidP="00FD01BE">
      <w:pPr>
        <w:rPr>
          <w:lang w:eastAsia="fr-FR"/>
        </w:rPr>
      </w:pPr>
    </w:p>
    <w:p w14:paraId="4ACBD39A" w14:textId="40EADE5D" w:rsidR="00FD01BE" w:rsidRPr="00B34784" w:rsidRDefault="00FD01BE" w:rsidP="00FD01BE">
      <w:pPr>
        <w:pStyle w:val="TH"/>
      </w:pPr>
      <w:r w:rsidRPr="00B34784">
        <w:t xml:space="preserve">Table 9.15.5.1-2: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w:t>
      </w:r>
      <w:r>
        <w:t xml:space="preserve">with measurement gaps </w:t>
      </w:r>
      <w:r w:rsidRPr="008900FD">
        <w:rPr>
          <w:rFonts w:hint="eastAsia"/>
          <w:lang w:eastAsia="zh-CN"/>
        </w:rPr>
        <w:t>in</w:t>
      </w:r>
      <w:r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FD01BE" w:rsidRPr="00B34784" w14:paraId="2966AD9C" w14:textId="77777777" w:rsidTr="00BD525A">
        <w:trPr>
          <w:jc w:val="center"/>
        </w:trPr>
        <w:tc>
          <w:tcPr>
            <w:tcW w:w="1559" w:type="dxa"/>
            <w:shd w:val="clear" w:color="auto" w:fill="auto"/>
          </w:tcPr>
          <w:p w14:paraId="08818C9F" w14:textId="77777777" w:rsidR="00FD01BE" w:rsidRPr="00B34784" w:rsidRDefault="00FD01BE" w:rsidP="00BD525A">
            <w:pPr>
              <w:pStyle w:val="TAH"/>
            </w:pPr>
            <w:r w:rsidRPr="00B34784">
              <w:t>Condition</w:t>
            </w:r>
          </w:p>
        </w:tc>
        <w:tc>
          <w:tcPr>
            <w:tcW w:w="6523" w:type="dxa"/>
            <w:shd w:val="clear" w:color="auto" w:fill="auto"/>
          </w:tcPr>
          <w:p w14:paraId="6CFC62C9" w14:textId="77777777" w:rsidR="00FD01BE" w:rsidRPr="00B34784" w:rsidRDefault="00FD01BE" w:rsidP="00BD525A">
            <w:pPr>
              <w:pStyle w:val="TAH"/>
            </w:pPr>
            <w:r w:rsidRPr="00B34784">
              <w:t>T</w:t>
            </w:r>
            <w:r w:rsidRPr="00B34784">
              <w:rPr>
                <w:vertAlign w:val="subscript"/>
              </w:rPr>
              <w:t>L1-RSRP_Measurement_Period_SSB_Inter</w:t>
            </w:r>
          </w:p>
        </w:tc>
      </w:tr>
      <w:tr w:rsidR="00FD01BE" w:rsidRPr="00B34784" w14:paraId="3CA9D249" w14:textId="77777777" w:rsidTr="00BD525A">
        <w:trPr>
          <w:jc w:val="center"/>
        </w:trPr>
        <w:tc>
          <w:tcPr>
            <w:tcW w:w="1559" w:type="dxa"/>
            <w:shd w:val="clear" w:color="auto" w:fill="auto"/>
          </w:tcPr>
          <w:p w14:paraId="631F056C" w14:textId="77777777" w:rsidR="00FD01BE" w:rsidRPr="00B34784" w:rsidRDefault="00FD01BE" w:rsidP="00BD525A">
            <w:pPr>
              <w:pStyle w:val="TAC"/>
            </w:pPr>
            <w:r w:rsidRPr="00B34784">
              <w:t>No</w:t>
            </w:r>
            <w:r>
              <w:t xml:space="preserve"> </w:t>
            </w:r>
            <w:r w:rsidRPr="00B34784">
              <w:t>DRX</w:t>
            </w:r>
          </w:p>
        </w:tc>
        <w:tc>
          <w:tcPr>
            <w:tcW w:w="6523" w:type="dxa"/>
            <w:shd w:val="clear" w:color="auto" w:fill="auto"/>
          </w:tcPr>
          <w:p w14:paraId="381FF293" w14:textId="0D6178C5" w:rsidR="00FD01BE" w:rsidRPr="00B34784" w:rsidRDefault="00FD01BE" w:rsidP="00BD525A">
            <w:pPr>
              <w:pStyle w:val="TAC"/>
            </w:pPr>
            <w:proofErr w:type="gramStart"/>
            <w:r w:rsidRPr="008900FD">
              <w:t>Max(</w:t>
            </w:r>
            <w:proofErr w:type="gramEnd"/>
            <w:r w:rsidRPr="008900FD">
              <w:t>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8900FD">
              <w:rPr>
                <w:rFonts w:cs="v4.2.0"/>
                <w:lang w:val="fr-FR"/>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w:t>
            </w:r>
            <w:r w:rsidRPr="008900FD">
              <w:t>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FD01BE" w:rsidRPr="00B34784" w14:paraId="4E6616DF" w14:textId="77777777" w:rsidTr="00BD525A">
        <w:trPr>
          <w:jc w:val="center"/>
        </w:trPr>
        <w:tc>
          <w:tcPr>
            <w:tcW w:w="1559" w:type="dxa"/>
            <w:shd w:val="clear" w:color="auto" w:fill="auto"/>
          </w:tcPr>
          <w:p w14:paraId="59F50F0A" w14:textId="77777777" w:rsidR="00FD01BE" w:rsidRPr="00B34784" w:rsidRDefault="00FD01BE" w:rsidP="00BD525A">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294EC847" w14:textId="3CACC829" w:rsidR="00FD01BE" w:rsidRPr="00B34784" w:rsidRDefault="00FD01BE" w:rsidP="00BD525A">
            <w:pPr>
              <w:pStyle w:val="TAC"/>
              <w:rPr>
                <w:b/>
              </w:rPr>
            </w:pPr>
            <w:proofErr w:type="gramStart"/>
            <w:r w:rsidRPr="008900FD">
              <w:t>Max(</w:t>
            </w:r>
            <w:proofErr w:type="gramEnd"/>
            <w:r w:rsidRPr="008900FD">
              <w:t>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8900FD">
              <w:rPr>
                <w:rFonts w:cs="v4.2.0"/>
                <w:lang w:val="fr-FR"/>
              </w:rPr>
              <w:t>M*N</w:t>
            </w:r>
            <w:r w:rsidRPr="008900FD">
              <w:t xml:space="preserve">) </w:t>
            </w:r>
            <w:r w:rsidRPr="008900FD">
              <w:rPr>
                <w:rFonts w:ascii="Symbol" w:eastAsia="Symbol" w:hAnsi="Symbol" w:cs="Symbol"/>
              </w:rPr>
              <w:sym w:font="Symbol" w:char="F0B4"/>
            </w:r>
            <w:r w:rsidRPr="008900FD">
              <w:t xml:space="preserve"> Max(MGRP, </w:t>
            </w:r>
            <w:r w:rsidRPr="008900FD">
              <w:t>T</w:t>
            </w:r>
            <w:r w:rsidRPr="008900FD">
              <w:rPr>
                <w:vertAlign w:val="subscript"/>
              </w:rPr>
              <w:t>SSB_NBC</w:t>
            </w:r>
            <w:r w:rsidRPr="008900FD">
              <w:t xml:space="preserve">, </w:t>
            </w:r>
            <w:r w:rsidRPr="008900FD">
              <w:t>T</w:t>
            </w:r>
            <w:r w:rsidRPr="008900FD">
              <w:rPr>
                <w:vertAlign w:val="subscript"/>
              </w:rPr>
              <w:t>DRX</w:t>
            </w:r>
            <w:r w:rsidRPr="008900FD">
              <w:t>) CSSF</w:t>
            </w:r>
            <w:r w:rsidRPr="008900FD">
              <w:rPr>
                <w:vertAlign w:val="subscript"/>
              </w:rPr>
              <w:t>inter</w:t>
            </w:r>
            <w:r w:rsidRPr="008900FD">
              <w:t xml:space="preserve">)  </w:t>
            </w:r>
          </w:p>
        </w:tc>
      </w:tr>
      <w:tr w:rsidR="00FD01BE" w:rsidRPr="00B34784" w14:paraId="3E5ECFD2" w14:textId="77777777" w:rsidTr="00BD525A">
        <w:trPr>
          <w:jc w:val="center"/>
        </w:trPr>
        <w:tc>
          <w:tcPr>
            <w:tcW w:w="1559" w:type="dxa"/>
            <w:shd w:val="clear" w:color="auto" w:fill="auto"/>
          </w:tcPr>
          <w:p w14:paraId="3D884300" w14:textId="77777777" w:rsidR="00FD01BE" w:rsidRPr="00B34784" w:rsidRDefault="00FD01BE" w:rsidP="00BD525A">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2F7F369C" w14:textId="4B87A28A" w:rsidR="00FD01BE" w:rsidRPr="00B34784" w:rsidRDefault="00FD01BE" w:rsidP="00BD525A">
            <w:pPr>
              <w:pStyle w:val="TAC"/>
              <w:rPr>
                <w:b/>
              </w:rPr>
            </w:pPr>
            <w:proofErr w:type="gramStart"/>
            <w:r w:rsidRPr="008900FD">
              <w:t>Ceil(</w:t>
            </w:r>
            <w:proofErr w:type="gramEnd"/>
            <w:r w:rsidRPr="008900FD">
              <w:t>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w:t>
            </w:r>
            <w:r w:rsidRPr="008900FD">
              <w:t>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FD01BE" w:rsidRPr="00B34784" w14:paraId="4DDE2FD8" w14:textId="77777777" w:rsidTr="00BD525A">
        <w:trPr>
          <w:jc w:val="center"/>
        </w:trPr>
        <w:tc>
          <w:tcPr>
            <w:tcW w:w="8082" w:type="dxa"/>
            <w:gridSpan w:val="2"/>
            <w:shd w:val="clear" w:color="auto" w:fill="auto"/>
          </w:tcPr>
          <w:p w14:paraId="56577A43" w14:textId="77777777" w:rsidR="00FD01BE" w:rsidRPr="00B34784" w:rsidRDefault="00FD01BE" w:rsidP="00BD525A">
            <w:pPr>
              <w:pStyle w:val="TAN"/>
              <w:rPr>
                <w:lang w:eastAsia="zh-CN"/>
              </w:rPr>
            </w:pPr>
            <w:r>
              <w:t xml:space="preserve">NOTE </w:t>
            </w:r>
            <w:r w:rsidRPr="00B34784">
              <w:t>1:</w:t>
            </w:r>
            <w:r w:rsidRPr="00B34784">
              <w:tab/>
              <w:t>The</w:t>
            </w:r>
            <w:r>
              <w:t xml:space="preserve"> </w:t>
            </w:r>
            <w:r w:rsidRPr="00B34784">
              <w:t>definition</w:t>
            </w:r>
            <w:r>
              <w:t xml:space="preserve"> </w:t>
            </w:r>
            <w:r w:rsidRPr="00B34784">
              <w:t>of</w:t>
            </w:r>
            <w:r>
              <w:t xml:space="preserve"> </w:t>
            </w:r>
            <w:r w:rsidRPr="00B34784">
              <w:t>K</w:t>
            </w:r>
            <w:r w:rsidRPr="00B34784">
              <w:rPr>
                <w:vertAlign w:val="subscript"/>
              </w:rPr>
              <w:t>gap</w:t>
            </w:r>
            <w:r>
              <w:t xml:space="preserve"> </w:t>
            </w:r>
            <w:r w:rsidRPr="00B34784">
              <w:t>is</w:t>
            </w:r>
            <w:r>
              <w:t xml:space="preserve"> </w:t>
            </w:r>
            <w:r w:rsidRPr="00B34784">
              <w:t>the</w:t>
            </w:r>
            <w:r>
              <w:t xml:space="preserve"> </w:t>
            </w:r>
            <w:r w:rsidRPr="00B34784">
              <w:t>same</w:t>
            </w:r>
            <w:r>
              <w:t xml:space="preserve"> </w:t>
            </w:r>
            <w:r w:rsidRPr="00B34784">
              <w:t>as</w:t>
            </w:r>
            <w:r>
              <w:t xml:space="preserve"> </w:t>
            </w:r>
            <w:r w:rsidRPr="00B34784">
              <w:t>L3</w:t>
            </w:r>
            <w:r>
              <w:t xml:space="preserve"> </w:t>
            </w:r>
            <w:r w:rsidRPr="00B34784">
              <w:t>measurement</w:t>
            </w:r>
            <w:r>
              <w:t xml:space="preserve"> </w:t>
            </w:r>
            <w:r w:rsidRPr="00B34784">
              <w:t>which</w:t>
            </w:r>
            <w:r>
              <w:t xml:space="preserve"> </w:t>
            </w:r>
            <w:r w:rsidRPr="00B34784">
              <w:t>is</w:t>
            </w:r>
            <w:r>
              <w:t xml:space="preserve"> </w:t>
            </w:r>
            <w:r w:rsidRPr="00B34784">
              <w:t>a</w:t>
            </w:r>
            <w:r>
              <w:t xml:space="preserve"> </w:t>
            </w:r>
            <w:r w:rsidRPr="00B34784">
              <w:t>scaling</w:t>
            </w:r>
            <w:r>
              <w:t xml:space="preserve"> </w:t>
            </w:r>
            <w:r w:rsidRPr="00B34784">
              <w:t>factor</w:t>
            </w:r>
            <w:r>
              <w:t xml:space="preserve"> </w:t>
            </w:r>
            <w:r w:rsidRPr="00B34784">
              <w:t>for</w:t>
            </w:r>
            <w:r>
              <w:t xml:space="preserve"> </w:t>
            </w:r>
            <w:r w:rsidRPr="00B34784">
              <w:rPr>
                <w:lang w:eastAsia="zh-CN"/>
              </w:rPr>
              <w:t>a</w:t>
            </w:r>
            <w:r>
              <w:rPr>
                <w:lang w:eastAsia="zh-CN"/>
              </w:rPr>
              <w:t xml:space="preserve"> </w:t>
            </w:r>
            <w:r w:rsidRPr="00B34784">
              <w:rPr>
                <w:lang w:eastAsia="zh-CN"/>
              </w:rPr>
              <w:t>SSB</w:t>
            </w:r>
            <w:r>
              <w:rPr>
                <w:lang w:eastAsia="zh-CN"/>
              </w:rPr>
              <w:t xml:space="preserve"> </w:t>
            </w:r>
            <w:r w:rsidRPr="00B34784">
              <w:rPr>
                <w:lang w:eastAsia="zh-CN"/>
              </w:rPr>
              <w:t>frequency</w:t>
            </w:r>
            <w:r>
              <w:rPr>
                <w:lang w:eastAsia="zh-CN"/>
              </w:rPr>
              <w:t xml:space="preserve"> </w:t>
            </w:r>
            <w:r w:rsidRPr="00B34784">
              <w:rPr>
                <w:lang w:eastAsia="zh-CN"/>
              </w:rPr>
              <w:t>layer</w:t>
            </w:r>
            <w:r>
              <w:rPr>
                <w:lang w:eastAsia="zh-CN"/>
              </w:rPr>
              <w:t xml:space="preserve"> </w:t>
            </w:r>
            <w:r w:rsidRPr="00B34784">
              <w:rPr>
                <w:lang w:eastAsia="zh-CN"/>
              </w:rPr>
              <w:t>to</w:t>
            </w:r>
            <w:r>
              <w:rPr>
                <w:lang w:eastAsia="zh-CN"/>
              </w:rPr>
              <w:t xml:space="preserve"> </w:t>
            </w:r>
            <w:r w:rsidRPr="00B34784">
              <w:rPr>
                <w:lang w:eastAsia="zh-CN"/>
              </w:rPr>
              <w:t>be</w:t>
            </w:r>
            <w:r>
              <w:rPr>
                <w:lang w:eastAsia="zh-CN"/>
              </w:rPr>
              <w:t xml:space="preserve"> </w:t>
            </w:r>
            <w:r w:rsidRPr="00B34784">
              <w:rPr>
                <w:lang w:eastAsia="zh-CN"/>
              </w:rPr>
              <w:t>measured</w:t>
            </w:r>
            <w:r>
              <w:rPr>
                <w:lang w:eastAsia="zh-CN"/>
              </w:rPr>
              <w:t xml:space="preserve"> </w:t>
            </w:r>
            <w:r w:rsidRPr="00B34784">
              <w:rPr>
                <w:lang w:eastAsia="zh-CN"/>
              </w:rPr>
              <w:t>within</w:t>
            </w:r>
            <w:r>
              <w:rPr>
                <w:lang w:eastAsia="zh-CN"/>
              </w:rPr>
              <w:t xml:space="preserve"> </w:t>
            </w:r>
            <w:r w:rsidRPr="00B34784">
              <w:rPr>
                <w:lang w:eastAsia="zh-CN"/>
              </w:rPr>
              <w:t>an</w:t>
            </w:r>
            <w:r>
              <w:rPr>
                <w:lang w:eastAsia="zh-CN"/>
              </w:rPr>
              <w:t xml:space="preserve"> </w:t>
            </w:r>
            <w:r w:rsidRPr="00B34784">
              <w:rPr>
                <w:lang w:eastAsia="zh-CN"/>
              </w:rPr>
              <w:t>associated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w:t>
            </w:r>
          </w:p>
          <w:p w14:paraId="74FA4769" w14:textId="77777777" w:rsidR="00FD01BE" w:rsidRDefault="00FD01BE" w:rsidP="00BD525A">
            <w:pPr>
              <w:pStyle w:val="TAN"/>
              <w:rPr>
                <w:rFonts w:cs="Arial"/>
                <w:bCs/>
                <w:color w:val="000000"/>
              </w:rPr>
            </w:pPr>
            <w:r>
              <w:t>NOTE</w:t>
            </w:r>
            <w:r>
              <w:rPr>
                <w:lang w:eastAsia="zh-CN"/>
              </w:rPr>
              <w:t xml:space="preserve"> </w:t>
            </w:r>
            <w:r w:rsidRPr="00B34784">
              <w:rPr>
                <w:lang w:eastAsia="zh-CN"/>
              </w:rPr>
              <w:t>2:</w:t>
            </w:r>
            <w:r>
              <w:t xml:space="preserve"> </w:t>
            </w:r>
            <w:r w:rsidRPr="00B34784">
              <w:tab/>
              <w:t>If</w:t>
            </w:r>
            <w:r>
              <w:rPr>
                <w:rFonts w:eastAsia="?? ??"/>
              </w:rPr>
              <w:t xml:space="preserve"> </w:t>
            </w:r>
            <w:r w:rsidRPr="00B34784">
              <w:rPr>
                <w:rFonts w:eastAsia="?? ??"/>
              </w:rPr>
              <w:t>the</w:t>
            </w:r>
            <w:r>
              <w:rPr>
                <w:rFonts w:eastAsia="?? ??"/>
              </w:rPr>
              <w:t xml:space="preserve"> </w:t>
            </w:r>
            <w:r w:rsidRPr="00B34784">
              <w:rPr>
                <w:rFonts w:eastAsia="?? ??"/>
              </w:rPr>
              <w:t>UE</w:t>
            </w:r>
            <w:r>
              <w:rPr>
                <w:rFonts w:eastAsia="?? ??"/>
              </w:rPr>
              <w:t xml:space="preserve"> </w:t>
            </w:r>
            <w:r w:rsidRPr="00B34784">
              <w:rPr>
                <w:rFonts w:eastAsia="?? ??"/>
              </w:rPr>
              <w:t>is</w:t>
            </w:r>
            <w:r>
              <w:rPr>
                <w:rFonts w:eastAsia="?? ??"/>
              </w:rPr>
              <w:t xml:space="preserve"> </w:t>
            </w:r>
            <w:r w:rsidRPr="00B34784">
              <w:rPr>
                <w:rFonts w:eastAsia="?? ??"/>
              </w:rPr>
              <w:t>incapable</w:t>
            </w:r>
            <w:r>
              <w:rPr>
                <w:rFonts w:eastAsia="?? ??"/>
              </w:rPr>
              <w:t xml:space="preserve"> </w:t>
            </w:r>
            <w:r w:rsidRPr="00B34784">
              <w:rPr>
                <w:rFonts w:eastAsia="?? ??"/>
              </w:rPr>
              <w:t>of</w:t>
            </w:r>
            <w:r>
              <w:rPr>
                <w:rFonts w:eastAsia="?? ??"/>
              </w:rPr>
              <w:t xml:space="preserve"> </w:t>
            </w:r>
            <w:r w:rsidRPr="005D4794">
              <w:rPr>
                <w:rFonts w:eastAsia="?? ??"/>
                <w:i/>
                <w:iCs/>
              </w:rPr>
              <w:t>multiCellL1-measRTD-greaterThan-CP-r18</w:t>
            </w:r>
            <w:r>
              <w:rPr>
                <w:rFonts w:eastAsia="?? ??"/>
              </w:rPr>
              <w:t xml:space="preserve">, </w:t>
            </w:r>
            <w:r w:rsidRPr="00B34784">
              <w:rPr>
                <w:rFonts w:eastAsia="?? ??"/>
              </w:rPr>
              <w:t>the</w:t>
            </w:r>
            <w:r>
              <w:rPr>
                <w:rFonts w:eastAsia="?? ??"/>
              </w:rPr>
              <w:t xml:space="preserve"> </w:t>
            </w:r>
            <w:r w:rsidRPr="00B34784">
              <w:rPr>
                <w:rFonts w:eastAsia="?? ??"/>
              </w:rPr>
              <w:t>requirements</w:t>
            </w:r>
            <w:r>
              <w:rPr>
                <w:rFonts w:eastAsia="?? ??"/>
              </w:rPr>
              <w:t xml:space="preserve"> </w:t>
            </w:r>
            <w:r w:rsidRPr="00B34784">
              <w:rPr>
                <w:rFonts w:eastAsia="?? ??"/>
              </w:rPr>
              <w:t>apply</w:t>
            </w:r>
            <w:r>
              <w:rPr>
                <w:rFonts w:eastAsia="?? ??"/>
              </w:rPr>
              <w:t xml:space="preserve"> </w:t>
            </w:r>
            <w:r w:rsidRPr="00B34784">
              <w:rPr>
                <w:rFonts w:eastAsia="?? ??"/>
              </w:rPr>
              <w:t>f</w:t>
            </w:r>
            <w:r w:rsidRPr="00B34784">
              <w:t>or</w:t>
            </w:r>
            <w:r>
              <w:t xml:space="preserve"> </w:t>
            </w:r>
            <w:r w:rsidRPr="00B34784">
              <w:t>the</w:t>
            </w:r>
            <w:r>
              <w:t xml:space="preserve"> </w:t>
            </w:r>
            <w:r w:rsidRPr="00B34784">
              <w:rPr>
                <w:lang w:eastAsia="zh-CN"/>
              </w:rPr>
              <w:t>the</w:t>
            </w:r>
            <w:r>
              <w:rPr>
                <w:lang w:eastAsia="zh-CN"/>
              </w:rPr>
              <w:t xml:space="preserve"> </w:t>
            </w:r>
            <w:r w:rsidRPr="00B34784">
              <w:rPr>
                <w:lang w:eastAsia="zh-CN"/>
              </w:rPr>
              <w:t>cells</w:t>
            </w:r>
            <w:r>
              <w:rPr>
                <w:lang w:eastAsia="zh-CN"/>
              </w:rPr>
              <w:t xml:space="preserve"> </w:t>
            </w:r>
            <w:r w:rsidRPr="00B34784">
              <w:rPr>
                <w:lang w:eastAsia="zh-CN"/>
              </w:rPr>
              <w:t>configured</w:t>
            </w:r>
            <w:r>
              <w:rPr>
                <w:lang w:eastAsia="zh-CN"/>
              </w:rPr>
              <w:t xml:space="preserve"> </w:t>
            </w:r>
            <w:r w:rsidRPr="00B34784">
              <w:rPr>
                <w:lang w:eastAsia="zh-CN"/>
              </w:rPr>
              <w:t>by</w:t>
            </w:r>
            <w:r>
              <w:rPr>
                <w:lang w:eastAsia="zh-CN"/>
              </w:rPr>
              <w:t xml:space="preserve"> </w:t>
            </w:r>
            <w:r w:rsidRPr="00B34784">
              <w:rPr>
                <w:i/>
              </w:rPr>
              <w:t>LTM-CSI-ResourceConfig-r18</w:t>
            </w:r>
            <w:r>
              <w:rPr>
                <w:i/>
              </w:rPr>
              <w:t xml:space="preserve"> </w:t>
            </w:r>
            <w:r w:rsidRPr="00B34784">
              <w:t>on</w:t>
            </w:r>
            <w:r>
              <w:t xml:space="preserve"> </w:t>
            </w:r>
            <w:r w:rsidRPr="00B34784">
              <w:t>which</w:t>
            </w:r>
            <w:r>
              <w:t xml:space="preserve"> </w:t>
            </w:r>
            <w:r w:rsidRPr="00B34784">
              <w:t>UE</w:t>
            </w:r>
            <w:r>
              <w:t xml:space="preserve"> </w:t>
            </w:r>
            <w:r w:rsidRPr="00B34784">
              <w:t>is</w:t>
            </w:r>
            <w:r>
              <w:t xml:space="preserve"> </w:t>
            </w:r>
            <w:r w:rsidRPr="00B34784">
              <w:t>required</w:t>
            </w:r>
            <w:r>
              <w:t xml:space="preserve"> </w:t>
            </w:r>
            <w:r w:rsidRPr="00B34784">
              <w:t>to</w:t>
            </w:r>
            <w:r>
              <w:t xml:space="preserve"> </w:t>
            </w:r>
            <w:r w:rsidRPr="00B34784">
              <w:t>perform</w:t>
            </w:r>
            <w:r>
              <w:t xml:space="preserve"> </w:t>
            </w:r>
            <w:r w:rsidRPr="00B34784">
              <w:t>L1</w:t>
            </w:r>
            <w:r>
              <w:t xml:space="preserve"> </w:t>
            </w:r>
            <w:r w:rsidRPr="00B34784">
              <w:t>measurements,</w:t>
            </w:r>
            <w:r>
              <w:t xml:space="preserve"> </w:t>
            </w:r>
            <w:r w:rsidRPr="00B34784">
              <w:rPr>
                <w:rFonts w:cs="Arial"/>
                <w:bCs/>
                <w:color w:val="000000"/>
              </w:rPr>
              <w:t>when</w:t>
            </w:r>
            <w:r>
              <w:rPr>
                <w:rFonts w:cs="Arial"/>
                <w:bCs/>
                <w:color w:val="000000"/>
              </w:rPr>
              <w:t xml:space="preserve"> </w:t>
            </w:r>
            <w:r w:rsidRPr="00B34784">
              <w:rPr>
                <w:rFonts w:cs="Arial"/>
                <w:bCs/>
                <w:color w:val="000000"/>
              </w:rPr>
              <w:t>the</w:t>
            </w:r>
            <w:r>
              <w:rPr>
                <w:rFonts w:cs="Arial"/>
                <w:bCs/>
                <w:color w:val="000000"/>
              </w:rPr>
              <w:t xml:space="preserve"> </w:t>
            </w:r>
            <w:r w:rsidRPr="00B34784">
              <w:rPr>
                <w:rFonts w:cs="Arial"/>
                <w:bCs/>
                <w:color w:val="000000"/>
              </w:rPr>
              <w:t>max</w:t>
            </w:r>
            <w:r>
              <w:rPr>
                <w:rFonts w:cs="Arial"/>
                <w:bCs/>
                <w:color w:val="000000"/>
              </w:rPr>
              <w:t xml:space="preserve"> </w:t>
            </w:r>
            <w:r w:rsidRPr="00B34784">
              <w:rPr>
                <w:rFonts w:cs="Arial"/>
                <w:bCs/>
                <w:color w:val="000000"/>
              </w:rPr>
              <w:t>RTD</w:t>
            </w:r>
            <w:r>
              <w:rPr>
                <w:rFonts w:cs="Arial"/>
                <w:bCs/>
                <w:color w:val="000000"/>
              </w:rPr>
              <w:t xml:space="preserve"> </w:t>
            </w:r>
            <w:r w:rsidRPr="00B34784">
              <w:rPr>
                <w:rFonts w:cs="Arial"/>
                <w:bCs/>
                <w:color w:val="000000"/>
              </w:rPr>
              <w:t>among</w:t>
            </w:r>
            <w:r>
              <w:rPr>
                <w:rFonts w:cs="Arial"/>
                <w:bCs/>
                <w:color w:val="000000"/>
              </w:rPr>
              <w:t xml:space="preserve"> </w:t>
            </w:r>
            <w:r w:rsidRPr="00B34784">
              <w:rPr>
                <w:rFonts w:cs="Arial"/>
                <w:bCs/>
                <w:color w:val="000000"/>
              </w:rPr>
              <w:t>the</w:t>
            </w:r>
            <w:r>
              <w:rPr>
                <w:rFonts w:cs="Arial"/>
                <w:bCs/>
                <w:color w:val="000000"/>
              </w:rPr>
              <w:t xml:space="preserve"> </w:t>
            </w:r>
            <w:r w:rsidRPr="00B34784">
              <w:rPr>
                <w:rFonts w:cs="Arial"/>
                <w:bCs/>
                <w:color w:val="000000"/>
              </w:rPr>
              <w:t>cells</w:t>
            </w:r>
            <w:r>
              <w:rPr>
                <w:rFonts w:cs="Arial"/>
                <w:bCs/>
                <w:color w:val="000000"/>
              </w:rPr>
              <w:t xml:space="preserve"> </w:t>
            </w:r>
            <w:r w:rsidRPr="00B34784">
              <w:rPr>
                <w:rFonts w:cs="Arial"/>
                <w:bCs/>
                <w:color w:val="000000"/>
              </w:rPr>
              <w:t>on</w:t>
            </w:r>
            <w:r>
              <w:rPr>
                <w:rFonts w:cs="Arial"/>
                <w:bCs/>
                <w:color w:val="000000"/>
              </w:rPr>
              <w:t xml:space="preserve"> </w:t>
            </w:r>
            <w:r w:rsidRPr="00B34784">
              <w:rPr>
                <w:rFonts w:cs="Arial"/>
                <w:bCs/>
                <w:color w:val="000000"/>
              </w:rPr>
              <w:t>the</w:t>
            </w:r>
            <w:r>
              <w:rPr>
                <w:rFonts w:cs="Arial"/>
                <w:bCs/>
                <w:color w:val="000000"/>
              </w:rPr>
              <w:t xml:space="preserve"> </w:t>
            </w:r>
            <w:r w:rsidRPr="00B34784">
              <w:rPr>
                <w:rFonts w:cs="Arial"/>
                <w:bCs/>
                <w:color w:val="000000"/>
              </w:rPr>
              <w:t>same</w:t>
            </w:r>
            <w:r>
              <w:rPr>
                <w:rFonts w:cs="Arial"/>
                <w:bCs/>
                <w:color w:val="000000"/>
              </w:rPr>
              <w:t xml:space="preserve"> </w:t>
            </w:r>
            <w:r w:rsidRPr="00B34784">
              <w:rPr>
                <w:rFonts w:cs="Arial"/>
                <w:bCs/>
                <w:color w:val="000000"/>
              </w:rPr>
              <w:t>inter-frequency</w:t>
            </w:r>
            <w:r>
              <w:rPr>
                <w:rFonts w:cs="Arial"/>
                <w:bCs/>
                <w:color w:val="000000"/>
              </w:rPr>
              <w:t xml:space="preserve"> </w:t>
            </w:r>
            <w:r w:rsidRPr="00B34784">
              <w:rPr>
                <w:rFonts w:cs="Arial"/>
                <w:bCs/>
                <w:color w:val="000000"/>
              </w:rPr>
              <w:t>layer</w:t>
            </w:r>
            <w:r>
              <w:rPr>
                <w:rFonts w:cs="Arial"/>
                <w:bCs/>
                <w:color w:val="000000"/>
              </w:rPr>
              <w:t xml:space="preserve"> </w:t>
            </w:r>
            <w:r w:rsidRPr="00B34784">
              <w:rPr>
                <w:rFonts w:cs="Arial"/>
                <w:bCs/>
                <w:color w:val="000000"/>
              </w:rPr>
              <w:t>is</w:t>
            </w:r>
            <w:r>
              <w:rPr>
                <w:rFonts w:cs="Arial"/>
                <w:bCs/>
                <w:color w:val="000000"/>
              </w:rPr>
              <w:t xml:space="preserve"> </w:t>
            </w:r>
            <w:r w:rsidRPr="00B34784">
              <w:rPr>
                <w:rFonts w:cs="Arial"/>
                <w:bCs/>
                <w:color w:val="000000"/>
              </w:rPr>
              <w:t>not</w:t>
            </w:r>
            <w:r>
              <w:rPr>
                <w:rFonts w:cs="Arial"/>
                <w:bCs/>
                <w:color w:val="000000"/>
              </w:rPr>
              <w:t xml:space="preserve"> </w:t>
            </w:r>
            <w:r w:rsidRPr="00B34784">
              <w:rPr>
                <w:rFonts w:cs="Arial"/>
                <w:bCs/>
                <w:color w:val="000000"/>
              </w:rPr>
              <w:t>larger</w:t>
            </w:r>
            <w:r>
              <w:rPr>
                <w:rFonts w:cs="Arial"/>
                <w:bCs/>
                <w:color w:val="000000"/>
              </w:rPr>
              <w:t xml:space="preserve"> </w:t>
            </w:r>
            <w:r w:rsidRPr="00B34784">
              <w:rPr>
                <w:rFonts w:cs="Arial"/>
                <w:bCs/>
                <w:color w:val="000000"/>
              </w:rPr>
              <w:t>than</w:t>
            </w:r>
            <w:r>
              <w:rPr>
                <w:rFonts w:cs="Arial"/>
                <w:bCs/>
                <w:color w:val="000000"/>
              </w:rPr>
              <w:t xml:space="preserve"> </w:t>
            </w:r>
            <w:r w:rsidRPr="00B34784">
              <w:rPr>
                <w:rFonts w:cs="Arial"/>
                <w:bCs/>
                <w:color w:val="000000"/>
              </w:rPr>
              <w:t>CP</w:t>
            </w:r>
            <w:r>
              <w:rPr>
                <w:rFonts w:cs="Arial"/>
                <w:bCs/>
                <w:color w:val="000000"/>
              </w:rPr>
              <w:t xml:space="preserve"> </w:t>
            </w:r>
            <w:r w:rsidRPr="00B34784">
              <w:rPr>
                <w:rFonts w:cs="Arial"/>
                <w:bCs/>
                <w:color w:val="000000"/>
              </w:rPr>
              <w:t>length.</w:t>
            </w:r>
          </w:p>
          <w:p w14:paraId="409276A3" w14:textId="63A98CFE" w:rsidR="00FD01BE" w:rsidRPr="00B34784" w:rsidRDefault="00FD01BE" w:rsidP="00BD525A">
            <w:pPr>
              <w:pStyle w:val="TAN"/>
              <w:rPr>
                <w:lang w:eastAsia="zh-CN"/>
              </w:rPr>
            </w:pPr>
            <w:r>
              <w:t xml:space="preserve">NOTE 3: </w:t>
            </w:r>
            <w:r w:rsidRPr="00B34784">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FDE4922" w14:textId="77777777" w:rsidR="00FD01BE" w:rsidRPr="00B34784" w:rsidRDefault="00FD01BE" w:rsidP="00FD01BE">
      <w:pPr>
        <w:rPr>
          <w:lang w:eastAsia="fr-FR"/>
        </w:rPr>
      </w:pPr>
    </w:p>
    <w:p w14:paraId="555D941D" w14:textId="2D735336"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480904">
        <w:rPr>
          <w:lang w:eastAsia="zh-CN"/>
        </w:rPr>
        <w:t>L1-RSRP i</w:t>
      </w:r>
      <w:r w:rsidR="00480904" w:rsidRPr="008900FD">
        <w:rPr>
          <w:lang w:eastAsia="zh-CN"/>
        </w:rPr>
        <w:t xml:space="preserve">nter-frequency </w:t>
      </w:r>
      <w:r w:rsidR="00480904" w:rsidRPr="008900FD">
        <w:rPr>
          <w:rFonts w:hint="eastAsia"/>
        </w:rPr>
        <w:t>L1-RSRP</w:t>
      </w:r>
      <w:r w:rsidR="00480904" w:rsidRPr="008900FD">
        <w:rPr>
          <w:rFonts w:hint="eastAsia"/>
          <w:lang w:eastAsia="zh-CN"/>
        </w:rPr>
        <w:t xml:space="preserve"> </w:t>
      </w:r>
      <w:r w:rsidR="00480904" w:rsidRPr="008900FD">
        <w:rPr>
          <w:lang w:eastAsia="zh-CN"/>
        </w:rPr>
        <w:t>measurement</w:t>
      </w:r>
      <w:r w:rsidR="00480904">
        <w:rPr>
          <w:lang w:eastAsia="zh-CN"/>
        </w:rPr>
        <w:t xml:space="preserve"> requirements</w:t>
      </w:r>
      <w:r w:rsidR="00480904"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3C4C189B" w:rsidR="00693522" w:rsidRPr="00B34784" w:rsidRDefault="008B04C5" w:rsidP="00693522">
      <w:pPr>
        <w:pStyle w:val="B10"/>
        <w:ind w:leftChars="200" w:left="400" w:firstLine="0"/>
        <w:rPr>
          <w:lang w:eastAsia="zh-CN"/>
        </w:rPr>
      </w:pPr>
      <w:r w:rsidRPr="00B34784">
        <w:rPr>
          <w:lang w:eastAsia="zh-CN"/>
        </w:rPr>
        <w:t xml:space="preserve">For a window W of duration </w:t>
      </w:r>
      <w:proofErr w:type="gramStart"/>
      <w:r w:rsidRPr="00B34784">
        <w:rPr>
          <w:lang w:eastAsia="zh-CN"/>
        </w:rPr>
        <w:t>max(</w:t>
      </w:r>
      <w:proofErr w:type="gramEnd"/>
      <w:r w:rsidRPr="00B34784">
        <w:rPr>
          <w:lang w:eastAsia="zh-CN"/>
        </w:rPr>
        <w:t>T</w:t>
      </w:r>
      <w:r w:rsidRPr="00B34784">
        <w:rPr>
          <w:vertAlign w:val="subscript"/>
          <w:lang w:eastAsia="zh-CN"/>
        </w:rPr>
        <w:t xml:space="preserve">L1, </w:t>
      </w:r>
      <w:r w:rsidRPr="00227C0C">
        <w:rPr>
          <w:vertAlign w:val="subscript"/>
          <w:lang w:eastAsia="zh-CN"/>
        </w:rPr>
        <w:t>MGRP_max</w:t>
      </w:r>
      <w:r w:rsidRPr="00B34784">
        <w:rPr>
          <w:lang w:eastAsia="zh-CN"/>
        </w:rPr>
        <w:t xml:space="preserve">),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93522">
      <w:pPr>
        <w:pStyle w:val="B20"/>
        <w:ind w:firstLine="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D94293">
      <w:pPr>
        <w:pStyle w:val="B20"/>
        <w:ind w:firstLine="0"/>
      </w:pPr>
      <w:r w:rsidRPr="00B34784">
        <w:t>-</w:t>
      </w:r>
      <w:r w:rsidRPr="00B34784">
        <w:tab/>
        <w:t>When number of neighboring cells to be measured is more than 1</w:t>
      </w:r>
    </w:p>
    <w:p w14:paraId="51B47C80" w14:textId="77777777" w:rsidR="00B76285" w:rsidRPr="00B34784" w:rsidRDefault="00B76285" w:rsidP="00B76285">
      <w:pPr>
        <w:pStyle w:val="B30"/>
        <w:rPr>
          <w:lang w:eastAsia="zh-CN"/>
        </w:rPr>
      </w:pPr>
      <w:r w:rsidRPr="00B34784">
        <w:t>-</w:t>
      </w:r>
      <w:r w:rsidRPr="00B34784">
        <w:tab/>
        <w:t xml:space="preserve">When </w:t>
      </w:r>
      <w:r w:rsidRPr="008900FD">
        <w:t xml:space="preserve">none of </w:t>
      </w:r>
      <w:r>
        <w:t xml:space="preserve">the </w:t>
      </w:r>
      <w:r w:rsidRPr="008900FD">
        <w:t xml:space="preserve">TCI state(s) </w:t>
      </w:r>
      <w:r w:rsidRPr="008900FD">
        <w:rPr>
          <w:lang w:eastAsia="zh-CN"/>
        </w:rPr>
        <w:t>of 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 xml:space="preserve">without gap </w:t>
      </w:r>
      <w:r w:rsidRPr="008900FD">
        <w:t xml:space="preserve">are in the </w:t>
      </w:r>
      <w:r>
        <w:t xml:space="preserve">LTM candidate cell </w:t>
      </w:r>
      <w:r w:rsidRPr="008900FD">
        <w:t>active TCI state list</w:t>
      </w:r>
    </w:p>
    <w:p w14:paraId="14191637" w14:textId="77777777" w:rsidR="00B76285" w:rsidRPr="00B34784" w:rsidRDefault="00B76285" w:rsidP="00B76285">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2175FC0C" w14:textId="77777777" w:rsidR="00B76285" w:rsidRPr="00B34784" w:rsidRDefault="00B76285" w:rsidP="00B76285">
      <w:pPr>
        <w:pStyle w:val="B30"/>
        <w:rPr>
          <w:lang w:eastAsia="zh-CN"/>
        </w:rPr>
      </w:pPr>
      <w:r w:rsidRPr="00B34784">
        <w:t>-</w:t>
      </w:r>
      <w:r w:rsidRPr="00B34784">
        <w:tab/>
        <w:t>Otherwise</w:t>
      </w:r>
    </w:p>
    <w:p w14:paraId="7751DBFF" w14:textId="77170B22" w:rsidR="00D729C0" w:rsidRPr="00B34784" w:rsidRDefault="00B76285" w:rsidP="00B76285">
      <w:pPr>
        <w:pStyle w:val="B4"/>
      </w:pPr>
      <w:r w:rsidRPr="00B34784">
        <w:t>-</w:t>
      </w:r>
      <w:r w:rsidRPr="00B34784">
        <w:tab/>
        <w:t>P</w:t>
      </w:r>
      <w:r w:rsidRPr="00B34784">
        <w:rPr>
          <w:vertAlign w:val="subscript"/>
        </w:rPr>
        <w:t>L1_sharing</w:t>
      </w:r>
      <w:r w:rsidRPr="00B34784">
        <w:rPr>
          <w:lang w:eastAsia="zh-CN"/>
        </w:rPr>
        <w:t xml:space="preserve"> = </w:t>
      </w:r>
      <w:r w:rsidRPr="008900FD">
        <w:rPr>
          <w:lang w:eastAsia="zh-CN"/>
        </w:rPr>
        <w:t>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59A3EC" w:rsidR="00292211" w:rsidRPr="00B34784" w:rsidRDefault="00292211" w:rsidP="00292211">
      <w:pPr>
        <w:pStyle w:val="TH"/>
      </w:pPr>
      <w:r w:rsidRPr="00B34784">
        <w:t>Table 9.15</w:t>
      </w:r>
      <w:r w:rsidRPr="00B34784">
        <w:rPr>
          <w:rFonts w:hint="eastAsia"/>
        </w:rPr>
        <w:t>.6.1.1</w:t>
      </w:r>
      <w:r w:rsidRPr="00B34784">
        <w:t xml:space="preserve">-1: </w:t>
      </w:r>
      <w:r w:rsidR="00B76285" w:rsidRPr="008900FD">
        <w:rPr>
          <w:lang w:eastAsia="zh-CN"/>
        </w:rPr>
        <w:t xml:space="preserve">Measurement </w:t>
      </w:r>
      <w:r w:rsidR="00B76285">
        <w:rPr>
          <w:lang w:eastAsia="zh-CN"/>
        </w:rPr>
        <w:t>period</w:t>
      </w:r>
      <w:r w:rsidR="00B76285" w:rsidRPr="008900FD">
        <w:rPr>
          <w:lang w:eastAsia="zh-CN"/>
        </w:rPr>
        <w:t xml:space="preserve"> </w:t>
      </w:r>
      <w:r w:rsidR="00B76285" w:rsidRPr="008900FD">
        <w:rPr>
          <w:sz w:val="18"/>
        </w:rPr>
        <w:t>T</w:t>
      </w:r>
      <w:r w:rsidR="00B76285" w:rsidRPr="008900FD">
        <w:rPr>
          <w:rFonts w:hint="eastAsia"/>
          <w:sz w:val="18"/>
          <w:vertAlign w:val="subscript"/>
        </w:rPr>
        <w:t>L1-RSRP_Measurement_Period_SSB_inter_withoutGap</w:t>
      </w:r>
      <w:r w:rsidR="00B76285" w:rsidRPr="008900FD">
        <w:rPr>
          <w:lang w:eastAsia="zh-CN"/>
        </w:rPr>
        <w:t xml:space="preserve"> </w:t>
      </w:r>
      <w:r w:rsidR="00B76285" w:rsidRPr="008900FD">
        <w:rPr>
          <w:lang w:eastAsia="zh-CN"/>
        </w:rPr>
        <w:t>for i</w:t>
      </w:r>
      <w:r w:rsidR="00B76285" w:rsidRPr="008900FD">
        <w:t>nter</w:t>
      </w:r>
      <w:r w:rsidR="00B76285">
        <w:t>-</w:t>
      </w:r>
      <w:r w:rsidR="00B76285" w:rsidRPr="008900FD">
        <w:t>frequency</w:t>
      </w:r>
      <w:r w:rsidR="00B76285">
        <w:t xml:space="preserve"> L1-RSRP measurement without measurement gaps </w:t>
      </w:r>
      <w:r w:rsidR="00B76285">
        <w:rPr>
          <w:lang w:eastAsia="zh-CN"/>
        </w:rPr>
        <w:t>in</w:t>
      </w:r>
      <w:r w:rsidR="00B76285">
        <w:t xml:space="preserve"> FR1 for UE capable of </w:t>
      </w:r>
      <w:r w:rsidR="00B76285"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76285" w:rsidRPr="00B34784" w14:paraId="18C07069"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0D559B84" w14:textId="77777777" w:rsidR="00B76285" w:rsidRPr="00B34784" w:rsidRDefault="00B76285" w:rsidP="00BD525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83BC9FB" w14:textId="77777777" w:rsidR="00B76285" w:rsidRPr="00B34784" w:rsidRDefault="00B76285" w:rsidP="00BD525A">
            <w:pPr>
              <w:pStyle w:val="TAH"/>
            </w:pPr>
            <w:r w:rsidRPr="00B34784">
              <w:t>T</w:t>
            </w:r>
            <w:r w:rsidRPr="00B34784">
              <w:rPr>
                <w:rFonts w:hint="eastAsia"/>
                <w:vertAlign w:val="subscript"/>
              </w:rPr>
              <w:t>L1-RSRP_Measurement_Period_SSB_inter_withoutGap</w:t>
            </w:r>
            <w:r>
              <w:t xml:space="preserve"> </w:t>
            </w:r>
            <w:r w:rsidRPr="00B34784">
              <w:t>(ms)</w:t>
            </w:r>
            <w:r>
              <w:t xml:space="preserve"> </w:t>
            </w:r>
          </w:p>
        </w:tc>
      </w:tr>
      <w:tr w:rsidR="00B76285" w:rsidRPr="00B34784" w14:paraId="3491C84A"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29A537E6" w14:textId="77777777" w:rsidR="00B76285" w:rsidRPr="00B34784" w:rsidRDefault="00B76285" w:rsidP="00BD525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25E3E88" w14:textId="77777777" w:rsidR="00B76285" w:rsidRPr="00B34784" w:rsidRDefault="00B76285" w:rsidP="00BD525A">
            <w:pPr>
              <w:pStyle w:val="TAC"/>
            </w:pPr>
            <w:proofErr w:type="gramStart"/>
            <w:r w:rsidRPr="00B34784">
              <w:t>max(</w:t>
            </w:r>
            <w:proofErr w:type="gramEnd"/>
            <w:r w:rsidRPr="00B34784">
              <w:t>T</w:t>
            </w:r>
            <w:r w:rsidRPr="00B34784">
              <w:rPr>
                <w:vertAlign w:val="subscript"/>
              </w:rPr>
              <w:t>Report</w:t>
            </w:r>
            <w:r w:rsidRPr="00B34784">
              <w:t>,</w:t>
            </w:r>
            <w:r>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B76285" w:rsidRPr="00B34784" w14:paraId="2CF1ACE4"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57BD9367" w14:textId="77777777" w:rsidR="00B76285" w:rsidRPr="00B34784" w:rsidRDefault="00B76285" w:rsidP="00BD525A">
            <w:pPr>
              <w:pStyle w:val="TAC"/>
            </w:pPr>
            <w:r w:rsidRPr="00B34784">
              <w:t>DRX</w:t>
            </w:r>
            <w:r>
              <w:t xml:space="preserve"> </w:t>
            </w:r>
            <w:r w:rsidRPr="00B34784">
              <w:t>cycle</w:t>
            </w:r>
            <w:r>
              <w:t xml:space="preserve"> </w:t>
            </w:r>
            <w:r w:rsidRPr="00B34784">
              <w:rPr>
                <w:rFonts w:cs="Arial" w:hint="eastAsia"/>
              </w:rPr>
              <w:t>≤</w:t>
            </w:r>
            <w:r>
              <w:rPr>
                <w:rFonts w:cs="Arial"/>
              </w:rP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1ECCAC10" w14:textId="77777777" w:rsidR="00B76285" w:rsidRPr="00B34784" w:rsidRDefault="00B76285" w:rsidP="00BD525A">
            <w:pPr>
              <w:pStyle w:val="TAC"/>
            </w:pPr>
            <w:proofErr w:type="gramStart"/>
            <w:r w:rsidRPr="00B34784">
              <w:t>max(</w:t>
            </w:r>
            <w:proofErr w:type="gramEnd"/>
            <w:r w:rsidRPr="00B34784">
              <w:t>T</w:t>
            </w:r>
            <w:r w:rsidRPr="00B34784">
              <w:rPr>
                <w:vertAlign w:val="subscript"/>
              </w:rPr>
              <w:t>Report</w:t>
            </w:r>
            <w:r w:rsidRPr="00B34784">
              <w:t>,</w:t>
            </w:r>
            <w:r>
              <w:t xml:space="preserve"> </w:t>
            </w:r>
            <w:r w:rsidRPr="00B34784">
              <w:t>ceil(K</w:t>
            </w:r>
            <w:r>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B76285" w:rsidRPr="00B34784" w14:paraId="066BA5EC"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4E8280D1" w14:textId="77777777" w:rsidR="00B76285" w:rsidRPr="00B34784" w:rsidRDefault="00B76285" w:rsidP="00BD525A">
            <w:pPr>
              <w:pStyle w:val="TAC"/>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7F94B188" w14:textId="77777777" w:rsidR="00B76285" w:rsidRPr="00B34784" w:rsidRDefault="00B76285" w:rsidP="00BD525A">
            <w:pPr>
              <w:pStyle w:val="TAC"/>
            </w:pPr>
            <w:r w:rsidRPr="00B34784">
              <w:t>ceil(M*</w:t>
            </w:r>
            <w:proofErr w:type="gramStart"/>
            <w:r w:rsidRPr="00B34784">
              <w:t>P)*</w:t>
            </w:r>
            <w:proofErr w:type="gramEnd"/>
            <w:r w:rsidRPr="00B34784">
              <w:t>T</w:t>
            </w:r>
            <w:r w:rsidRPr="00B34784">
              <w:rPr>
                <w:vertAlign w:val="subscript"/>
              </w:rPr>
              <w:t>DRX</w:t>
            </w:r>
            <w:r w:rsidRPr="00B34784">
              <w:t>*N</w:t>
            </w:r>
            <w:r w:rsidRPr="00B34784">
              <w:rPr>
                <w:vertAlign w:val="subscript"/>
              </w:rPr>
              <w:t>Layer</w:t>
            </w:r>
          </w:p>
        </w:tc>
      </w:tr>
      <w:tr w:rsidR="00B76285" w:rsidRPr="00B34784" w14:paraId="756F1932" w14:textId="77777777" w:rsidTr="00BD525A">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AC8F76B" w14:textId="6AF28978" w:rsidR="00B76285" w:rsidRPr="00B34784" w:rsidRDefault="00B76285" w:rsidP="00BD525A">
            <w:pPr>
              <w:pStyle w:val="TAN"/>
              <w:rPr>
                <w:lang w:eastAsia="zh-CN"/>
              </w:rPr>
            </w:pPr>
            <w:r>
              <w:t xml:space="preserve">NOTE </w:t>
            </w:r>
            <w:r w:rsidRPr="00B34784">
              <w:t>1:</w:t>
            </w:r>
            <w:r w:rsidRPr="00B34784">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r w:rsidRPr="008900FD">
              <w:rPr>
                <w:rFonts w:hint="eastAsia"/>
                <w:lang w:eastAsia="zh-CN"/>
              </w:rPr>
              <w:t xml:space="preserve"> </w:t>
            </w:r>
            <w:r w:rsidRPr="008900FD">
              <w:t>N</w:t>
            </w:r>
            <w:r w:rsidRPr="008900FD">
              <w:rPr>
                <w:vertAlign w:val="subscript"/>
              </w:rPr>
              <w:t>Layer</w:t>
            </w:r>
            <w:r w:rsidRPr="008900FD">
              <w:rPr>
                <w:rFonts w:cs="v4.2.0"/>
                <w:vertAlign w:val="subscript"/>
              </w:rPr>
              <w:t xml:space="preserve"> </w:t>
            </w:r>
            <w:r w:rsidRPr="008900FD">
              <w:rPr>
                <w:rFonts w:hint="eastAsia"/>
                <w:lang w:eastAsia="zh-CN"/>
              </w:rPr>
              <w:t>=</w:t>
            </w:r>
            <w:r w:rsidRPr="008900FD">
              <w:t xml:space="preserve"> the number of int</w:t>
            </w:r>
            <w:r w:rsidRPr="008900FD">
              <w:rPr>
                <w:rFonts w:hint="eastAsia"/>
                <w:lang w:eastAsia="zh-CN"/>
              </w:rPr>
              <w:t>er</w:t>
            </w:r>
            <w:r w:rsidRPr="008900FD">
              <w:t xml:space="preserve">-frequency layers </w:t>
            </w:r>
            <w:r w:rsidRPr="008900FD">
              <w:rPr>
                <w:rFonts w:hint="eastAsia"/>
                <w:lang w:eastAsia="zh-CN"/>
              </w:rPr>
              <w:t xml:space="preserve">which are </w:t>
            </w:r>
            <w:r w:rsidRPr="008900FD">
              <w:t xml:space="preserve">configured for L1-RSRP measurement with </w:t>
            </w:r>
            <w:r w:rsidRPr="008900FD">
              <w:rPr>
                <w:i/>
                <w:iCs/>
              </w:rPr>
              <w:t>LTM-CSI-ResourceConfig-r18</w:t>
            </w:r>
            <w:r w:rsidRPr="008900FD">
              <w:rPr>
                <w:rFonts w:hint="eastAsia"/>
                <w:lang w:eastAsia="zh-CN"/>
              </w:rPr>
              <w:t xml:space="preserve"> and measured without measurement gaps + </w:t>
            </w:r>
            <w:r w:rsidRPr="008900FD">
              <w:t xml:space="preserve">the number of intra-frequency layers configured for L1-RSRP measurement with </w:t>
            </w:r>
            <w:r w:rsidRPr="008900FD">
              <w:rPr>
                <w:i/>
                <w:iCs/>
              </w:rPr>
              <w:t>LTM-CSI-ResourceConfig-r18</w:t>
            </w:r>
            <w:r w:rsidRPr="008900FD">
              <w:rPr>
                <w:rFonts w:hint="eastAsia"/>
                <w:lang w:eastAsia="zh-CN"/>
              </w:rPr>
              <w:t>.</w:t>
            </w:r>
          </w:p>
          <w:p w14:paraId="3AC8B5EA" w14:textId="77777777" w:rsidR="00B76285" w:rsidRPr="00B34784" w:rsidRDefault="00B76285" w:rsidP="00BD525A">
            <w:pPr>
              <w:pStyle w:val="TAN"/>
            </w:pPr>
            <w:r>
              <w:t xml:space="preserve">NOTE </w:t>
            </w:r>
            <w:r w:rsidRPr="00B34784">
              <w:t>2:</w:t>
            </w:r>
            <w:r w:rsidRPr="00B34784">
              <w:tab/>
              <w:t>K</w:t>
            </w:r>
            <w:r>
              <w:t xml:space="preserve"> </w:t>
            </w:r>
            <w:r w:rsidRPr="00B34784">
              <w:t>=</w:t>
            </w:r>
            <w:r>
              <w:t xml:space="preserve"> </w:t>
            </w:r>
            <w:r w:rsidRPr="00B34784">
              <w:t>1.5.</w:t>
            </w:r>
          </w:p>
          <w:p w14:paraId="40F7972B" w14:textId="77777777" w:rsidR="00B76285" w:rsidRPr="00B34784" w:rsidRDefault="00B76285" w:rsidP="00BD525A">
            <w:pPr>
              <w:pStyle w:val="TAN"/>
              <w:rPr>
                <w:i/>
                <w:lang w:eastAsia="zh-CN"/>
              </w:rPr>
            </w:pPr>
            <w:r>
              <w:t xml:space="preserve">NOTE </w:t>
            </w:r>
            <w:r w:rsidRPr="00B34784">
              <w:t>3</w:t>
            </w:r>
            <w:r w:rsidRPr="00B34784">
              <w:rPr>
                <w:rFonts w:hint="eastAsia"/>
                <w:lang w:eastAsia="zh-CN"/>
              </w:rPr>
              <w:t>:</w:t>
            </w:r>
            <w:r>
              <w:t xml:space="preserve"> </w:t>
            </w:r>
            <w:r w:rsidRPr="00B34784">
              <w:tab/>
            </w:r>
            <w:r w:rsidRPr="00B34784">
              <w:rPr>
                <w:lang w:eastAsia="zh-CN"/>
              </w:rPr>
              <w:t>Void.</w:t>
            </w:r>
          </w:p>
        </w:tc>
      </w:tr>
    </w:tbl>
    <w:p w14:paraId="4226856E" w14:textId="77777777" w:rsidR="00B76285" w:rsidRPr="00B34784" w:rsidRDefault="00B76285" w:rsidP="00B76285">
      <w:pPr>
        <w:rPr>
          <w:lang w:eastAsia="zh-CN"/>
        </w:rPr>
      </w:pPr>
    </w:p>
    <w:p w14:paraId="5AD9A6F3" w14:textId="4D3B641D" w:rsidR="00B76285" w:rsidRPr="00B34784" w:rsidRDefault="00B76285" w:rsidP="00B76285">
      <w:pPr>
        <w:pStyle w:val="TH"/>
      </w:pPr>
      <w:r w:rsidRPr="00B34784">
        <w:t>Table 9.15</w:t>
      </w:r>
      <w:r w:rsidRPr="00B34784">
        <w:rPr>
          <w:rFonts w:hint="eastAsia"/>
        </w:rPr>
        <w:t>.6.1.1</w:t>
      </w:r>
      <w:r w:rsidRPr="00B34784">
        <w:t>-</w:t>
      </w:r>
      <w:r w:rsidRPr="00B34784">
        <w:rPr>
          <w:rFonts w:hint="eastAsia"/>
          <w:lang w:eastAsia="zh-CN"/>
        </w:rPr>
        <w:t>2</w:t>
      </w:r>
      <w:r w:rsidRPr="00B34784">
        <w:t xml:space="preserve">: </w:t>
      </w:r>
      <w:r w:rsidRPr="008900FD">
        <w:rPr>
          <w:lang w:eastAsia="zh-CN"/>
        </w:rPr>
        <w:t xml:space="preserve">Measurement </w:t>
      </w:r>
      <w:r>
        <w:rPr>
          <w:lang w:eastAsia="zh-CN"/>
        </w:rPr>
        <w:t>period</w:t>
      </w:r>
      <w:r w:rsidRPr="008900FD">
        <w:rPr>
          <w:lang w:eastAsia="zh-CN"/>
        </w:rPr>
        <w:t xml:space="preserve"> </w:t>
      </w:r>
      <w:r w:rsidRPr="008900FD">
        <w:rPr>
          <w:sz w:val="18"/>
        </w:rPr>
        <w:t>T</w:t>
      </w:r>
      <w:r w:rsidRPr="008900FD">
        <w:rPr>
          <w:rFonts w:hint="eastAsia"/>
          <w:sz w:val="18"/>
          <w:vertAlign w:val="subscript"/>
        </w:rPr>
        <w:t>L1-RSRP_Measurement_Period_SSB_inter_withoutGap</w:t>
      </w:r>
      <w:r w:rsidRPr="008900FD">
        <w:rPr>
          <w:lang w:eastAsia="zh-CN"/>
        </w:rPr>
        <w:t xml:space="preserve"> </w:t>
      </w:r>
      <w:r w:rsidRPr="008900FD">
        <w:rPr>
          <w:lang w:eastAsia="zh-CN"/>
        </w:rPr>
        <w:t>for i</w:t>
      </w:r>
      <w:r w:rsidRPr="008900FD">
        <w:t>nter</w:t>
      </w:r>
      <w:r>
        <w:t>-</w:t>
      </w:r>
      <w:r w:rsidRPr="008900FD">
        <w:t xml:space="preserve">frequency L1-RSRP measurement without measurement gaps </w:t>
      </w:r>
      <w:r w:rsidRPr="008900FD">
        <w:rPr>
          <w:lang w:eastAsia="zh-CN"/>
        </w:rPr>
        <w:t>in</w:t>
      </w:r>
      <w:r w:rsidRPr="008900FD">
        <w:t xml:space="preserve"> FR2 for UE capable of </w:t>
      </w:r>
      <w:r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76285" w:rsidRPr="00B34784" w14:paraId="444D4616"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6AE697E2" w14:textId="77777777" w:rsidR="00B76285" w:rsidRPr="00B34784" w:rsidRDefault="00B76285" w:rsidP="00BD525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B5DB09D" w14:textId="77777777" w:rsidR="00B76285" w:rsidRPr="00B34784" w:rsidRDefault="00B76285" w:rsidP="00BD525A">
            <w:pPr>
              <w:pStyle w:val="TAH"/>
            </w:pPr>
            <w:r w:rsidRPr="00B34784">
              <w:t>T</w:t>
            </w:r>
            <w:r w:rsidRPr="00B34784">
              <w:rPr>
                <w:rFonts w:hint="eastAsia"/>
                <w:vertAlign w:val="subscript"/>
              </w:rPr>
              <w:t>L1-RSRP_Measurement_Period_SSB_inter_withoutGap</w:t>
            </w:r>
            <w:r>
              <w:t xml:space="preserve"> </w:t>
            </w:r>
            <w:r w:rsidRPr="00B34784">
              <w:t>(ms)</w:t>
            </w:r>
            <w:r>
              <w:t xml:space="preserve"> </w:t>
            </w:r>
          </w:p>
        </w:tc>
      </w:tr>
      <w:tr w:rsidR="00B76285" w:rsidRPr="00B34784" w14:paraId="6091B2C6"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638685AB" w14:textId="77777777" w:rsidR="00B76285" w:rsidRPr="00B34784" w:rsidRDefault="00B76285" w:rsidP="00BD525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AC2DC7E" w14:textId="77777777" w:rsidR="00B76285" w:rsidRPr="00B34784" w:rsidRDefault="00B76285" w:rsidP="00BD525A">
            <w:pPr>
              <w:pStyle w:val="TAC"/>
            </w:pPr>
            <w:proofErr w:type="gramStart"/>
            <w:r w:rsidRPr="00B34784">
              <w:rPr>
                <w:rFonts w:cs="v4.2.0"/>
              </w:rPr>
              <w:t>max(</w:t>
            </w:r>
            <w:proofErr w:type="gramEnd"/>
            <w:r w:rsidRPr="00B34784">
              <w:rPr>
                <w:rFonts w:cs="v4.2.0"/>
              </w:rPr>
              <w:t>T</w:t>
            </w:r>
            <w:r w:rsidRPr="00B34784">
              <w:rPr>
                <w:rFonts w:cs="v4.2.0"/>
                <w:vertAlign w:val="subscript"/>
              </w:rPr>
              <w:t>Report</w:t>
            </w:r>
            <w:r w:rsidRPr="00B34784">
              <w:rPr>
                <w:rFonts w:cs="v4.2.0"/>
              </w:rPr>
              <w:t>,</w:t>
            </w:r>
            <w:r>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B76285" w:rsidRPr="00B34784" w14:paraId="71C9D7E0"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50845070" w14:textId="77777777" w:rsidR="00B76285" w:rsidRPr="00B34784" w:rsidRDefault="00B76285" w:rsidP="00BD525A">
            <w:pPr>
              <w:pStyle w:val="TAC"/>
            </w:pPr>
            <w:r w:rsidRPr="00B34784">
              <w:t>DRX</w:t>
            </w:r>
            <w:r>
              <w:t xml:space="preserve"> </w:t>
            </w:r>
            <w:r w:rsidRPr="00B34784">
              <w:t>cycle</w:t>
            </w:r>
            <w:r>
              <w:t xml:space="preserve"> </w:t>
            </w:r>
            <w:r w:rsidRPr="00B34784">
              <w:rPr>
                <w:rFonts w:cs="Arial" w:hint="eastAsia"/>
              </w:rPr>
              <w:t>≤</w:t>
            </w:r>
            <w:r>
              <w:rPr>
                <w:rFonts w:cs="Arial"/>
              </w:rP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7F0EB1D9" w14:textId="77777777" w:rsidR="00B76285" w:rsidRPr="00B34784" w:rsidRDefault="00B76285" w:rsidP="00BD525A">
            <w:pPr>
              <w:pStyle w:val="TAC"/>
            </w:pPr>
            <w:proofErr w:type="gramStart"/>
            <w:r w:rsidRPr="00B34784">
              <w:rPr>
                <w:rFonts w:cs="v4.2.0"/>
              </w:rPr>
              <w:t>max(</w:t>
            </w:r>
            <w:proofErr w:type="gramEnd"/>
            <w:r w:rsidRPr="00B34784">
              <w:rPr>
                <w:rFonts w:cs="v4.2.0"/>
              </w:rPr>
              <w:t>T</w:t>
            </w:r>
            <w:r w:rsidRPr="00B34784">
              <w:rPr>
                <w:rFonts w:cs="v4.2.0"/>
                <w:vertAlign w:val="subscript"/>
              </w:rPr>
              <w:t>Report</w:t>
            </w:r>
            <w:r w:rsidRPr="00B34784">
              <w:rPr>
                <w:rFonts w:cs="v4.2.0"/>
              </w:rPr>
              <w:t>,</w:t>
            </w:r>
            <w:r>
              <w:rPr>
                <w:rFonts w:cs="v4.2.0"/>
              </w:rPr>
              <w:t xml:space="preserve"> </w:t>
            </w:r>
            <w:r w:rsidRPr="00B34784">
              <w:rPr>
                <w:rFonts w:cs="v4.2.0"/>
              </w:rPr>
              <w:t>ceil(1.5*M*P*P</w:t>
            </w:r>
            <w:r w:rsidRPr="00B34784">
              <w:rPr>
                <w:rFonts w:cs="v4.2.0"/>
                <w:vertAlign w:val="subscript"/>
              </w:rPr>
              <w:t>L1_sharing</w:t>
            </w:r>
            <w:r>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t xml:space="preserve"> </w:t>
            </w:r>
            <w:r w:rsidRPr="00B34784">
              <w:rPr>
                <w:rFonts w:cs="v4.2.0"/>
              </w:rPr>
              <w:t>)</w:t>
            </w:r>
          </w:p>
        </w:tc>
      </w:tr>
      <w:tr w:rsidR="00B76285" w:rsidRPr="00B34784" w14:paraId="342A175B"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676BAAED" w14:textId="77777777" w:rsidR="00B76285" w:rsidRPr="00B34784" w:rsidRDefault="00B76285" w:rsidP="00BD525A">
            <w:pPr>
              <w:pStyle w:val="TAC"/>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28893E5C" w14:textId="77777777" w:rsidR="00B76285" w:rsidRPr="00B34784" w:rsidRDefault="00B76285" w:rsidP="00BD525A">
            <w:pPr>
              <w:pStyle w:val="TAC"/>
            </w:pPr>
            <w:proofErr w:type="gramStart"/>
            <w:r w:rsidRPr="00B34784">
              <w:rPr>
                <w:rFonts w:cs="v4.2.0"/>
              </w:rPr>
              <w:t>ceil(</w:t>
            </w:r>
            <w:proofErr w:type="gramEnd"/>
            <w:r w:rsidRPr="00B34784">
              <w:rPr>
                <w:rFonts w:cs="v4.2.0"/>
              </w:rPr>
              <w:t>1.5*M*P*P</w:t>
            </w:r>
            <w:r w:rsidRPr="00B34784">
              <w:rPr>
                <w:rFonts w:cs="v4.2.0"/>
                <w:vertAlign w:val="subscript"/>
              </w:rPr>
              <w:t>L1_sharing</w:t>
            </w:r>
            <w:r w:rsidRPr="00B34784">
              <w:rPr>
                <w:rFonts w:cs="v4.2.0"/>
              </w:rPr>
              <w:t>*N)*T</w:t>
            </w:r>
            <w:r w:rsidRPr="00B34784">
              <w:rPr>
                <w:rFonts w:cs="v4.2.0"/>
                <w:vertAlign w:val="subscript"/>
              </w:rPr>
              <w:t>DRX</w:t>
            </w:r>
          </w:p>
        </w:tc>
      </w:tr>
      <w:tr w:rsidR="00B76285" w:rsidRPr="00B34784" w14:paraId="0F10E236" w14:textId="77777777" w:rsidTr="00BD525A">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DCEBFEC" w14:textId="7A7C9535" w:rsidR="00B76285" w:rsidRPr="00B34784" w:rsidRDefault="00B76285" w:rsidP="00BD525A">
            <w:pPr>
              <w:pStyle w:val="TAN"/>
              <w:rPr>
                <w:highlight w:val="cyan"/>
                <w:lang w:eastAsia="zh-CN"/>
              </w:rPr>
            </w:pPr>
            <w:r>
              <w:t xml:space="preserve">NOTE </w:t>
            </w:r>
            <w:r w:rsidRPr="00B34784">
              <w:t>1:</w:t>
            </w:r>
            <w:r w:rsidRPr="00B34784">
              <w:tab/>
            </w:r>
            <w:r w:rsidRPr="008900FD">
              <w:rPr>
                <w:rFonts w:cs="v4.2.0"/>
              </w:rPr>
              <w:t>T</w:t>
            </w:r>
            <w:r w:rsidRPr="008900FD">
              <w:rPr>
                <w:rFonts w:cs="v4.2.0"/>
                <w:vertAlign w:val="subscript"/>
              </w:rPr>
              <w:t>SSB_NBC</w:t>
            </w:r>
            <w:r w:rsidRPr="008900FD">
              <w:t xml:space="preserve"> 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configured periodicity for reporting.</w:t>
            </w:r>
          </w:p>
          <w:p w14:paraId="0FA58D9D" w14:textId="77777777" w:rsidR="00B76285" w:rsidRPr="00B34784" w:rsidRDefault="00B76285" w:rsidP="00BD525A">
            <w:pPr>
              <w:pStyle w:val="TAN"/>
              <w:rPr>
                <w:lang w:eastAsia="zh-CN"/>
              </w:rPr>
            </w:pPr>
            <w:r>
              <w:t xml:space="preserve">NOTE </w:t>
            </w:r>
            <w:r w:rsidRPr="00B34784">
              <w:t>2</w:t>
            </w:r>
            <w:r w:rsidRPr="00B34784">
              <w:rPr>
                <w:rFonts w:hint="eastAsia"/>
                <w:lang w:eastAsia="zh-CN"/>
              </w:rPr>
              <w:t>:</w:t>
            </w:r>
            <w:r>
              <w:t xml:space="preserve"> </w:t>
            </w:r>
            <w:r w:rsidRPr="00B34784">
              <w:tab/>
            </w:r>
            <w:r w:rsidRPr="00B34784">
              <w:rPr>
                <w:rFonts w:hint="eastAsia"/>
                <w:lang w:eastAsia="zh-CN"/>
              </w:rPr>
              <w:t>void</w:t>
            </w:r>
            <w:r w:rsidRPr="00B34784">
              <w:rPr>
                <w:lang w:eastAsia="zh-CN"/>
              </w:rPr>
              <w:t>.</w:t>
            </w:r>
          </w:p>
          <w:p w14:paraId="5D368172" w14:textId="77777777" w:rsidR="00B76285" w:rsidRPr="00B34784" w:rsidRDefault="00B76285" w:rsidP="00BD525A">
            <w:pPr>
              <w:pStyle w:val="TAN"/>
              <w:rPr>
                <w:rFonts w:cs="v4.2.0"/>
              </w:rPr>
            </w:pPr>
            <w:r>
              <w:t>NOTE 3</w:t>
            </w:r>
            <w:r w:rsidRPr="00B34784">
              <w:rPr>
                <w:lang w:eastAsia="zh-CN"/>
              </w:rPr>
              <w:t>:</w:t>
            </w:r>
            <w:r w:rsidRPr="00B34784">
              <w:tab/>
            </w:r>
            <w:r w:rsidRPr="00B34784">
              <w:rPr>
                <w:lang w:eastAsia="zh-CN"/>
              </w:rPr>
              <w:t>When</w:t>
            </w:r>
            <w:r>
              <w:rPr>
                <w:lang w:eastAsia="zh-CN"/>
              </w:rPr>
              <w:t xml:space="preserve"> </w:t>
            </w: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t>neighbor</w:t>
            </w:r>
            <w:r>
              <w:t xml:space="preserve"> </w:t>
            </w:r>
            <w:r w:rsidRPr="00B34784">
              <w:t>cells</w:t>
            </w:r>
            <w:r>
              <w:rPr>
                <w:lang w:eastAsia="zh-CN"/>
              </w:rPr>
              <w:t xml:space="preserve"> </w:t>
            </w:r>
            <w:r w:rsidRPr="00B34784">
              <w:rPr>
                <w:lang w:eastAsia="zh-CN"/>
              </w:rPr>
              <w:t>to</w:t>
            </w:r>
            <w:r>
              <w:rPr>
                <w:lang w:eastAsia="zh-CN"/>
              </w:rPr>
              <w:t xml:space="preserve"> </w:t>
            </w:r>
            <w:r w:rsidRPr="00B34784">
              <w:rPr>
                <w:lang w:eastAsia="zh-CN"/>
              </w:rPr>
              <w:t>be</w:t>
            </w:r>
            <w:r>
              <w:rPr>
                <w:lang w:eastAsia="zh-CN"/>
              </w:rPr>
              <w:t xml:space="preserve"> </w:t>
            </w:r>
            <w:r w:rsidRPr="00B34784">
              <w:rPr>
                <w:lang w:eastAsia="zh-CN"/>
              </w:rPr>
              <w:t>measured</w:t>
            </w:r>
            <w:r>
              <w:rPr>
                <w:rFonts w:hint="eastAsia"/>
                <w:lang w:eastAsia="zh-CN"/>
              </w:rPr>
              <w:t xml:space="preserve"> </w:t>
            </w:r>
            <w:r w:rsidRPr="00B34784">
              <w:rPr>
                <w:rFonts w:hint="eastAsia"/>
                <w:lang w:eastAsia="zh-CN"/>
              </w:rPr>
              <w:t>on</w:t>
            </w:r>
            <w:r>
              <w:rPr>
                <w:rFonts w:hint="eastAsia"/>
                <w:lang w:eastAsia="zh-CN"/>
              </w:rPr>
              <w:t xml:space="preserve"> </w:t>
            </w:r>
            <w:r w:rsidRPr="00B34784">
              <w:rPr>
                <w:rFonts w:hint="eastAsia"/>
                <w:lang w:eastAsia="zh-CN"/>
              </w:rPr>
              <w:t>i</w:t>
            </w:r>
            <w:r w:rsidRPr="00B34784">
              <w:t>ntra-frequency</w:t>
            </w:r>
            <w:r>
              <w:t xml:space="preserve"> </w:t>
            </w:r>
            <w:r w:rsidRPr="00B34784">
              <w:rPr>
                <w:rFonts w:hint="eastAsia"/>
                <w:lang w:eastAsia="zh-CN"/>
              </w:rPr>
              <w:t>and</w:t>
            </w:r>
            <w:r>
              <w:rPr>
                <w:rFonts w:hint="eastAsia"/>
                <w:lang w:eastAsia="zh-CN"/>
              </w:rPr>
              <w:t xml:space="preserve"> </w:t>
            </w:r>
            <w:r w:rsidRPr="00B34784">
              <w:rPr>
                <w:rFonts w:hint="eastAsia"/>
                <w:lang w:eastAsia="zh-CN"/>
              </w:rPr>
              <w:t>inter-frequency</w:t>
            </w:r>
            <w:r>
              <w:rPr>
                <w:rFonts w:hint="eastAsia"/>
                <w:lang w:eastAsia="zh-CN"/>
              </w:rPr>
              <w:t xml:space="preserve"> </w:t>
            </w:r>
            <w:r w:rsidRPr="00B34784">
              <w:rPr>
                <w:rFonts w:hint="eastAsia"/>
                <w:lang w:eastAsia="zh-CN"/>
              </w:rPr>
              <w:t>without</w:t>
            </w:r>
            <w:r>
              <w:rPr>
                <w:rFonts w:hint="eastAsia"/>
                <w:lang w:eastAsia="zh-CN"/>
              </w:rPr>
              <w:t xml:space="preserve"> </w:t>
            </w:r>
            <w:r w:rsidRPr="00B34784">
              <w:rPr>
                <w:rFonts w:hint="eastAsia"/>
                <w:lang w:eastAsia="zh-CN"/>
              </w:rPr>
              <w:t>gap</w:t>
            </w:r>
            <w:r>
              <w:rPr>
                <w:rFonts w:hint="eastAsia"/>
                <w:lang w:eastAsia="zh-CN"/>
              </w:rPr>
              <w:t xml:space="preserve"> </w:t>
            </w:r>
            <w:r w:rsidRPr="00B34784">
              <w:rPr>
                <w:lang w:eastAsia="zh-CN"/>
              </w:rPr>
              <w:t>is</w:t>
            </w:r>
            <w:r>
              <w:rPr>
                <w:lang w:eastAsia="zh-CN"/>
              </w:rPr>
              <w:t xml:space="preserve"> </w:t>
            </w:r>
            <w:r w:rsidRPr="00B34784">
              <w:rPr>
                <w:lang w:eastAsia="zh-CN"/>
              </w:rPr>
              <w:t>more</w:t>
            </w:r>
            <w:r>
              <w:rPr>
                <w:lang w:eastAsia="zh-CN"/>
              </w:rPr>
              <w:t xml:space="preserve"> </w:t>
            </w:r>
            <w:r w:rsidRPr="00B34784">
              <w:rPr>
                <w:lang w:eastAsia="zh-CN"/>
              </w:rPr>
              <w:t>than</w:t>
            </w:r>
            <w:r>
              <w:rPr>
                <w:lang w:eastAsia="zh-CN"/>
              </w:rPr>
              <w:t xml:space="preserve"> </w:t>
            </w:r>
            <w:r w:rsidRPr="00B34784">
              <w:rPr>
                <w:lang w:eastAsia="zh-CN"/>
              </w:rPr>
              <w:t>1</w:t>
            </w:r>
            <w:r>
              <w:rPr>
                <w:lang w:eastAsia="zh-CN"/>
              </w:rPr>
              <w:t xml:space="preserve"> </w:t>
            </w:r>
            <w:r w:rsidRPr="00B34784">
              <w:rPr>
                <w:lang w:eastAsia="zh-CN"/>
              </w:rPr>
              <w:t>and</w:t>
            </w:r>
            <w:r>
              <w:rPr>
                <w:lang w:eastAsia="zh-CN"/>
              </w:rPr>
              <w:t xml:space="preserve"> </w:t>
            </w:r>
            <w:r w:rsidRPr="00B34784">
              <w:rPr>
                <w:lang w:eastAsia="zh-CN"/>
              </w:rPr>
              <w:t>TCI</w:t>
            </w:r>
            <w:r>
              <w:rPr>
                <w:lang w:eastAsia="zh-CN"/>
              </w:rPr>
              <w:t xml:space="preserve"> </w:t>
            </w:r>
            <w:r w:rsidRPr="00B34784">
              <w:rPr>
                <w:lang w:eastAsia="zh-CN"/>
              </w:rPr>
              <w:t>state(s)</w:t>
            </w:r>
            <w:r>
              <w:rPr>
                <w:lang w:eastAsia="zh-CN"/>
              </w:rPr>
              <w:t xml:space="preserve"> </w:t>
            </w:r>
            <w:r w:rsidRPr="00B34784">
              <w:rPr>
                <w:lang w:eastAsia="zh-CN"/>
              </w:rPr>
              <w:t>of</w:t>
            </w:r>
            <w:r>
              <w:rPr>
                <w:lang w:eastAsia="zh-CN"/>
              </w:rPr>
              <w:t xml:space="preserve"> </w:t>
            </w:r>
            <w:r w:rsidRPr="00B34784">
              <w:rPr>
                <w:lang w:eastAsia="zh-CN"/>
              </w:rPr>
              <w:t>at</w:t>
            </w:r>
            <w:r>
              <w:rPr>
                <w:lang w:eastAsia="zh-CN"/>
              </w:rPr>
              <w:t xml:space="preserve"> </w:t>
            </w:r>
            <w:r w:rsidRPr="00B34784">
              <w:rPr>
                <w:lang w:eastAsia="zh-CN"/>
              </w:rPr>
              <w:t>least</w:t>
            </w:r>
            <w:r>
              <w:rPr>
                <w:lang w:eastAsia="zh-CN"/>
              </w:rPr>
              <w:t xml:space="preserve"> </w:t>
            </w:r>
            <w:r w:rsidRPr="00B34784">
              <w:rPr>
                <w:lang w:eastAsia="zh-CN"/>
              </w:rPr>
              <w:t>one</w:t>
            </w:r>
            <w:r>
              <w:rPr>
                <w:lang w:eastAsia="zh-CN"/>
              </w:rPr>
              <w:t xml:space="preserve"> </w:t>
            </w:r>
            <w:r w:rsidRPr="00B34784">
              <w:rPr>
                <w:lang w:eastAsia="zh-CN"/>
              </w:rPr>
              <w:t>of</w:t>
            </w:r>
            <w:r>
              <w:rPr>
                <w:lang w:eastAsia="zh-CN"/>
              </w:rPr>
              <w:t xml:space="preserve"> </w:t>
            </w:r>
            <w:r w:rsidRPr="00B34784">
              <w:rPr>
                <w:lang w:eastAsia="zh-CN"/>
              </w:rPr>
              <w:t>the</w:t>
            </w:r>
            <w:r>
              <w:rPr>
                <w:lang w:eastAsia="zh-CN"/>
              </w:rPr>
              <w:t xml:space="preserve"> </w:t>
            </w:r>
            <w:r w:rsidRPr="00B34784">
              <w:rPr>
                <w:lang w:eastAsia="zh-CN"/>
              </w:rPr>
              <w:t>neighbor</w:t>
            </w:r>
            <w:r>
              <w:rPr>
                <w:lang w:eastAsia="zh-CN"/>
              </w:rPr>
              <w:t xml:space="preserve"> </w:t>
            </w:r>
            <w:r w:rsidRPr="00B34784">
              <w:rPr>
                <w:lang w:eastAsia="zh-CN"/>
              </w:rPr>
              <w:t>cells</w:t>
            </w:r>
            <w:r>
              <w:rPr>
                <w:lang w:eastAsia="zh-CN"/>
              </w:rPr>
              <w:t xml:space="preserve"> </w:t>
            </w:r>
            <w:r w:rsidRPr="00B34784">
              <w:rPr>
                <w:lang w:eastAsia="zh-CN"/>
              </w:rPr>
              <w:t>is</w:t>
            </w:r>
            <w:r>
              <w:rPr>
                <w:lang w:eastAsia="zh-CN"/>
              </w:rPr>
              <w:t xml:space="preserve"> </w:t>
            </w:r>
            <w:r w:rsidRPr="00B34784">
              <w:rPr>
                <w:lang w:eastAsia="zh-CN"/>
              </w:rPr>
              <w:t>in</w:t>
            </w:r>
            <w:r>
              <w:rPr>
                <w:lang w:eastAsia="zh-CN"/>
              </w:rPr>
              <w:t xml:space="preserve"> </w:t>
            </w:r>
            <w:r w:rsidRPr="00B34784">
              <w:rPr>
                <w:lang w:eastAsia="zh-CN"/>
              </w:rPr>
              <w:t>the</w:t>
            </w:r>
            <w:r>
              <w:rPr>
                <w:lang w:eastAsia="zh-CN"/>
              </w:rPr>
              <w:t xml:space="preserve"> </w:t>
            </w:r>
            <w:r w:rsidRPr="00B34784">
              <w:rPr>
                <w:lang w:eastAsia="zh-CN"/>
              </w:rPr>
              <w:t>LTM</w:t>
            </w:r>
            <w:r>
              <w:rPr>
                <w:lang w:eastAsia="zh-CN"/>
              </w:rPr>
              <w:t xml:space="preserve"> </w:t>
            </w:r>
            <w:r w:rsidRPr="00B34784">
              <w:rPr>
                <w:lang w:eastAsia="zh-CN"/>
              </w:rPr>
              <w:t>candidate</w:t>
            </w:r>
            <w:r>
              <w:rPr>
                <w:lang w:eastAsia="zh-CN"/>
              </w:rPr>
              <w:t xml:space="preserve"> </w:t>
            </w:r>
            <w:r w:rsidRPr="00B34784">
              <w:rPr>
                <w:lang w:eastAsia="zh-CN"/>
              </w:rPr>
              <w:t>cell</w:t>
            </w:r>
            <w:r>
              <w:rPr>
                <w:lang w:eastAsia="zh-CN"/>
              </w:rPr>
              <w:t xml:space="preserve"> </w:t>
            </w:r>
            <w:r w:rsidRPr="00B34784">
              <w:rPr>
                <w:lang w:eastAsia="zh-CN"/>
              </w:rPr>
              <w:t>active</w:t>
            </w:r>
            <w:r>
              <w:rPr>
                <w:lang w:eastAsia="zh-CN"/>
              </w:rPr>
              <w:t xml:space="preserve"> </w:t>
            </w:r>
            <w:r w:rsidRPr="00B34784">
              <w:rPr>
                <w:lang w:eastAsia="zh-CN"/>
              </w:rPr>
              <w:t>TCI</w:t>
            </w:r>
            <w:r>
              <w:rPr>
                <w:lang w:eastAsia="zh-CN"/>
              </w:rPr>
              <w:t xml:space="preserve"> </w:t>
            </w:r>
            <w:r w:rsidRPr="00B34784">
              <w:rPr>
                <w:lang w:eastAsia="zh-CN"/>
              </w:rPr>
              <w:t>state</w:t>
            </w:r>
            <w:r>
              <w:rPr>
                <w:lang w:eastAsia="zh-CN"/>
              </w:rPr>
              <w:t xml:space="preserve"> </w:t>
            </w:r>
            <w:r w:rsidRPr="00B34784">
              <w:rPr>
                <w:lang w:eastAsia="zh-CN"/>
              </w:rPr>
              <w:t>list,</w:t>
            </w:r>
            <w:r>
              <w:rPr>
                <w:lang w:eastAsia="zh-CN"/>
              </w:rPr>
              <w:t xml:space="preserve"> </w:t>
            </w:r>
            <w:r w:rsidRPr="00B34784">
              <w:rPr>
                <w:lang w:eastAsia="zh-CN"/>
              </w:rPr>
              <w:t>the</w:t>
            </w:r>
            <w:r>
              <w:rPr>
                <w:lang w:eastAsia="zh-CN"/>
              </w:rPr>
              <w:t xml:space="preserve"> </w:t>
            </w:r>
            <w:r w:rsidRPr="00B34784">
              <w:rPr>
                <w:lang w:eastAsia="zh-CN"/>
              </w:rPr>
              <w:t>requirements</w:t>
            </w:r>
            <w:r>
              <w:rPr>
                <w:lang w:eastAsia="zh-CN"/>
              </w:rPr>
              <w:t xml:space="preserve"> </w:t>
            </w:r>
            <w:r w:rsidRPr="00B34784">
              <w:rPr>
                <w:lang w:eastAsia="zh-CN"/>
              </w:rPr>
              <w:t>apply</w:t>
            </w:r>
            <w:r>
              <w:rPr>
                <w:lang w:eastAsia="zh-CN"/>
              </w:rPr>
              <w:t xml:space="preserve"> </w:t>
            </w:r>
            <w:r w:rsidRPr="00B34784">
              <w:rPr>
                <w:lang w:eastAsia="zh-CN"/>
              </w:rPr>
              <w:t>only</w:t>
            </w:r>
            <w:r>
              <w:rPr>
                <w:lang w:eastAsia="zh-CN"/>
              </w:rPr>
              <w:t xml:space="preserve"> </w:t>
            </w:r>
            <w:r w:rsidRPr="00B34784">
              <w:rPr>
                <w:lang w:eastAsia="zh-CN"/>
              </w:rPr>
              <w:t>to</w:t>
            </w:r>
            <w:r>
              <w:rPr>
                <w:lang w:eastAsia="zh-CN"/>
              </w:rPr>
              <w:t xml:space="preserve"> </w:t>
            </w:r>
            <w:r w:rsidRPr="00B34784">
              <w:rPr>
                <w:lang w:eastAsia="zh-CN"/>
              </w:rPr>
              <w:t>the</w:t>
            </w:r>
            <w:r>
              <w:rPr>
                <w:lang w:eastAsia="zh-CN"/>
              </w:rPr>
              <w:t xml:space="preserve"> </w:t>
            </w:r>
            <w:r w:rsidRPr="00B34784">
              <w:rPr>
                <w:lang w:eastAsia="zh-CN"/>
              </w:rPr>
              <w:t>intra-frequency</w:t>
            </w:r>
            <w:r>
              <w:rPr>
                <w:lang w:eastAsia="zh-CN"/>
              </w:rPr>
              <w:t xml:space="preserve"> </w:t>
            </w:r>
            <w:r w:rsidRPr="00B34784">
              <w:rPr>
                <w:lang w:eastAsia="zh-CN"/>
              </w:rPr>
              <w:t>cells</w:t>
            </w:r>
            <w:r>
              <w:rPr>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inter-frequency</w:t>
            </w:r>
            <w:r>
              <w:rPr>
                <w:rFonts w:hint="eastAsia"/>
                <w:lang w:eastAsia="zh-CN"/>
              </w:rPr>
              <w:t xml:space="preserve"> </w:t>
            </w:r>
            <w:r w:rsidRPr="00B34784">
              <w:rPr>
                <w:lang w:eastAsia="zh-CN"/>
              </w:rPr>
              <w:t>neighbor</w:t>
            </w:r>
            <w:r>
              <w:rPr>
                <w:lang w:eastAsia="zh-CN"/>
              </w:rPr>
              <w:t xml:space="preserve"> </w:t>
            </w:r>
            <w:r w:rsidRPr="00B34784">
              <w:rPr>
                <w:lang w:eastAsia="zh-CN"/>
              </w:rPr>
              <w:t>cells</w:t>
            </w:r>
            <w:r>
              <w:rPr>
                <w:lang w:eastAsia="zh-CN"/>
              </w:rPr>
              <w:t xml:space="preserve"> </w:t>
            </w:r>
            <w:r w:rsidRPr="00B34784">
              <w:rPr>
                <w:rFonts w:hint="eastAsia"/>
                <w:lang w:eastAsia="zh-CN"/>
              </w:rPr>
              <w:t>without</w:t>
            </w:r>
            <w:r>
              <w:rPr>
                <w:rFonts w:hint="eastAsia"/>
                <w:lang w:eastAsia="zh-CN"/>
              </w:rPr>
              <w:t xml:space="preserve"> </w:t>
            </w:r>
            <w:r w:rsidRPr="00B34784">
              <w:rPr>
                <w:rFonts w:hint="eastAsia"/>
                <w:lang w:eastAsia="zh-CN"/>
              </w:rPr>
              <w:t>gap</w:t>
            </w:r>
            <w:r>
              <w:rPr>
                <w:lang w:eastAsia="zh-CN"/>
              </w:rPr>
              <w:t xml:space="preserve"> </w:t>
            </w:r>
            <w:r w:rsidRPr="00B34784">
              <w:rPr>
                <w:lang w:eastAsia="zh-CN"/>
              </w:rPr>
              <w:t>whose</w:t>
            </w:r>
            <w:r>
              <w:rPr>
                <w:lang w:eastAsia="zh-CN"/>
              </w:rPr>
              <w:t xml:space="preserve"> </w:t>
            </w:r>
            <w:r w:rsidRPr="00B34784">
              <w:rPr>
                <w:lang w:eastAsia="zh-CN"/>
              </w:rPr>
              <w:t>TCI</w:t>
            </w:r>
            <w:r>
              <w:rPr>
                <w:lang w:eastAsia="zh-CN"/>
              </w:rPr>
              <w:t xml:space="preserve"> </w:t>
            </w:r>
            <w:r w:rsidRPr="00B34784">
              <w:rPr>
                <w:lang w:eastAsia="zh-CN"/>
              </w:rPr>
              <w:t>state(s)</w:t>
            </w:r>
            <w:r>
              <w:rPr>
                <w:lang w:eastAsia="zh-CN"/>
              </w:rPr>
              <w:t xml:space="preserve"> </w:t>
            </w:r>
            <w:r w:rsidRPr="00B34784">
              <w:rPr>
                <w:lang w:eastAsia="zh-CN"/>
              </w:rPr>
              <w:t>are</w:t>
            </w:r>
            <w:r>
              <w:rPr>
                <w:lang w:eastAsia="zh-CN"/>
              </w:rPr>
              <w:t xml:space="preserve"> </w:t>
            </w:r>
            <w:r w:rsidRPr="00B34784">
              <w:rPr>
                <w:lang w:eastAsia="zh-CN"/>
              </w:rPr>
              <w:t>in</w:t>
            </w:r>
            <w:r>
              <w:rPr>
                <w:lang w:eastAsia="zh-CN"/>
              </w:rPr>
              <w:t xml:space="preserve"> </w:t>
            </w:r>
            <w:r w:rsidRPr="00B34784">
              <w:rPr>
                <w:lang w:eastAsia="zh-CN"/>
              </w:rPr>
              <w:t>the</w:t>
            </w:r>
            <w:r>
              <w:rPr>
                <w:lang w:eastAsia="zh-CN"/>
              </w:rPr>
              <w:t xml:space="preserve"> </w:t>
            </w:r>
            <w:r w:rsidRPr="00B34784">
              <w:rPr>
                <w:lang w:eastAsia="zh-CN"/>
              </w:rPr>
              <w:t>LTM</w:t>
            </w:r>
            <w:r>
              <w:rPr>
                <w:lang w:eastAsia="zh-CN"/>
              </w:rPr>
              <w:t xml:space="preserve"> </w:t>
            </w:r>
            <w:r w:rsidRPr="00B34784">
              <w:rPr>
                <w:lang w:eastAsia="zh-CN"/>
              </w:rPr>
              <w:t>candidate</w:t>
            </w:r>
            <w:r>
              <w:rPr>
                <w:lang w:eastAsia="zh-CN"/>
              </w:rPr>
              <w:t xml:space="preserve"> </w:t>
            </w:r>
            <w:r w:rsidRPr="00B34784">
              <w:rPr>
                <w:lang w:eastAsia="zh-CN"/>
              </w:rPr>
              <w:t>cell</w:t>
            </w:r>
            <w:r>
              <w:rPr>
                <w:lang w:eastAsia="zh-CN"/>
              </w:rPr>
              <w:t xml:space="preserve"> </w:t>
            </w:r>
            <w:r w:rsidRPr="00B34784">
              <w:rPr>
                <w:lang w:eastAsia="zh-CN"/>
              </w:rPr>
              <w:t>active</w:t>
            </w:r>
            <w:r>
              <w:rPr>
                <w:lang w:eastAsia="zh-CN"/>
              </w:rPr>
              <w:t xml:space="preserve"> </w:t>
            </w:r>
            <w:r w:rsidRPr="00B34784">
              <w:rPr>
                <w:lang w:eastAsia="zh-CN"/>
              </w:rPr>
              <w:t>TCI</w:t>
            </w:r>
            <w:r>
              <w:rPr>
                <w:lang w:eastAsia="zh-CN"/>
              </w:rPr>
              <w:t xml:space="preserve"> </w:t>
            </w:r>
            <w:r w:rsidRPr="00B34784">
              <w:rPr>
                <w:lang w:eastAsia="zh-CN"/>
              </w:rPr>
              <w:t>state</w:t>
            </w:r>
            <w:r>
              <w:rPr>
                <w:lang w:eastAsia="zh-CN"/>
              </w:rPr>
              <w:t xml:space="preserve"> </w:t>
            </w:r>
            <w:r w:rsidRPr="00B34784">
              <w:rPr>
                <w:lang w:eastAsia="zh-CN"/>
              </w:rPr>
              <w:t>list.</w:t>
            </w:r>
          </w:p>
        </w:tc>
      </w:tr>
    </w:tbl>
    <w:p w14:paraId="15C2E565" w14:textId="77777777" w:rsidR="00B76285" w:rsidRPr="00B34784" w:rsidRDefault="00B76285" w:rsidP="00B76285">
      <w:pPr>
        <w:rPr>
          <w:lang w:eastAsia="zh-CN"/>
        </w:rPr>
      </w:pPr>
    </w:p>
    <w:p w14:paraId="70E71ADF" w14:textId="5CE4D499" w:rsidR="00B76285" w:rsidRPr="00B34784" w:rsidRDefault="00B76285" w:rsidP="00B76285">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Pr="008900FD">
        <w:rPr>
          <w:lang w:eastAsia="zh-CN"/>
        </w:rPr>
        <w:t xml:space="preserve">Measurement </w:t>
      </w:r>
      <w:r>
        <w:rPr>
          <w:lang w:eastAsia="zh-CN"/>
        </w:rPr>
        <w:t>period</w:t>
      </w:r>
      <w:r w:rsidRPr="008900FD">
        <w:rPr>
          <w:lang w:eastAsia="zh-CN"/>
        </w:rPr>
        <w:t xml:space="preserve"> </w:t>
      </w:r>
      <w:r w:rsidRPr="008900FD">
        <w:rPr>
          <w:sz w:val="18"/>
        </w:rPr>
        <w:t>T</w:t>
      </w:r>
      <w:r w:rsidRPr="008900FD">
        <w:rPr>
          <w:rFonts w:hint="eastAsia"/>
          <w:sz w:val="18"/>
          <w:vertAlign w:val="subscript"/>
        </w:rPr>
        <w:t>L1-RSRP_Measurement_Period_SSB_inter_withoutGap</w:t>
      </w:r>
      <w:r w:rsidRPr="008900FD">
        <w:rPr>
          <w:lang w:eastAsia="zh-CN"/>
        </w:rPr>
        <w:t xml:space="preserve"> </w:t>
      </w:r>
      <w:r w:rsidRPr="008900FD">
        <w:rPr>
          <w:lang w:eastAsia="zh-CN"/>
        </w:rPr>
        <w:t>for i</w:t>
      </w:r>
      <w:r w:rsidRPr="008900FD">
        <w:t>nter</w:t>
      </w:r>
      <w:r>
        <w:t>-</w:t>
      </w:r>
      <w:r w:rsidRPr="008900FD">
        <w:t xml:space="preserve">frequency L1-RSRP measurement without measurement gaps </w:t>
      </w:r>
      <w:r w:rsidRPr="008900FD">
        <w:rPr>
          <w:lang w:eastAsia="zh-CN"/>
        </w:rPr>
        <w:t>in</w:t>
      </w:r>
      <w:r w:rsidRPr="008900FD">
        <w:t xml:space="preserve"> FR1 for UE </w:t>
      </w:r>
      <w:r w:rsidRPr="008900FD">
        <w:rPr>
          <w:lang w:eastAsia="zh-CN"/>
        </w:rPr>
        <w:t>in</w:t>
      </w:r>
      <w:r w:rsidRPr="008900FD">
        <w:t xml:space="preserve">capable of </w:t>
      </w:r>
      <w:r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76285" w:rsidRPr="00B34784" w14:paraId="58243CB6"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6CFECC47" w14:textId="77777777" w:rsidR="00B76285" w:rsidRPr="00B34784" w:rsidRDefault="00B76285" w:rsidP="00BD525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05EFB5F5" w14:textId="77777777" w:rsidR="00B76285" w:rsidRPr="00B34784" w:rsidRDefault="00B76285" w:rsidP="00BD525A">
            <w:pPr>
              <w:pStyle w:val="TAH"/>
            </w:pPr>
            <w:r w:rsidRPr="00B34784">
              <w:t>T</w:t>
            </w:r>
            <w:r w:rsidRPr="00B34784">
              <w:rPr>
                <w:rFonts w:hint="eastAsia"/>
                <w:vertAlign w:val="subscript"/>
              </w:rPr>
              <w:t>L1-RSRP_Measurement_Period_SSB_inter_withoutGap</w:t>
            </w:r>
            <w:r>
              <w:t xml:space="preserve"> </w:t>
            </w:r>
            <w:r w:rsidRPr="00B34784">
              <w:t>(ms)</w:t>
            </w:r>
            <w:r>
              <w:t xml:space="preserve"> </w:t>
            </w:r>
          </w:p>
        </w:tc>
      </w:tr>
      <w:tr w:rsidR="00B76285" w:rsidRPr="00B34784" w14:paraId="61CB3BA3"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013A019D" w14:textId="77777777" w:rsidR="00B76285" w:rsidRPr="00B34784" w:rsidRDefault="00B76285" w:rsidP="00BD525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95CA24D" w14:textId="77777777" w:rsidR="00B76285" w:rsidRPr="00B34784" w:rsidRDefault="00B76285" w:rsidP="00BD525A">
            <w:pPr>
              <w:pStyle w:val="TAC"/>
            </w:pPr>
            <w:proofErr w:type="gramStart"/>
            <w:r w:rsidRPr="00B34784">
              <w:t>max(</w:t>
            </w:r>
            <w:proofErr w:type="gramEnd"/>
            <w:r w:rsidRPr="00B34784">
              <w:t>T</w:t>
            </w:r>
            <w:r w:rsidRPr="00B34784">
              <w:rPr>
                <w:vertAlign w:val="subscript"/>
              </w:rPr>
              <w:t>Report</w:t>
            </w:r>
            <w:r w:rsidRPr="00B34784">
              <w:t>,</w:t>
            </w:r>
            <w:r>
              <w:t xml:space="preserve"> </w:t>
            </w:r>
            <w:r w:rsidRPr="00B34784">
              <w:t>ceil(M*P)*T</w:t>
            </w:r>
            <w:r w:rsidRPr="00B34784">
              <w:rPr>
                <w:vertAlign w:val="subscript"/>
              </w:rPr>
              <w:t>SSB_NBC</w:t>
            </w:r>
            <w:r w:rsidRPr="00B34784">
              <w:t>)</w:t>
            </w:r>
          </w:p>
        </w:tc>
      </w:tr>
      <w:tr w:rsidR="00B76285" w:rsidRPr="00B34784" w14:paraId="7974C8EE"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4CBBD57C" w14:textId="77777777" w:rsidR="00B76285" w:rsidRPr="00B34784" w:rsidRDefault="00B76285" w:rsidP="00BD525A">
            <w:pPr>
              <w:pStyle w:val="TAC"/>
            </w:pPr>
            <w:r w:rsidRPr="00B34784">
              <w:t>DRX</w:t>
            </w:r>
            <w:r>
              <w:t xml:space="preserve"> </w:t>
            </w:r>
            <w:r w:rsidRPr="00B34784">
              <w:t>cycle</w:t>
            </w:r>
            <w:r>
              <w:t xml:space="preserve"> </w:t>
            </w:r>
            <w:r w:rsidRPr="00B34784">
              <w:rPr>
                <w:rFonts w:cs="Arial" w:hint="eastAsia"/>
              </w:rPr>
              <w:t>≤</w:t>
            </w:r>
            <w:r>
              <w:rPr>
                <w:rFonts w:cs="Arial"/>
              </w:rP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5CF9E28B" w14:textId="77777777" w:rsidR="00B76285" w:rsidRPr="00B34784" w:rsidRDefault="00B76285" w:rsidP="00BD525A">
            <w:pPr>
              <w:pStyle w:val="TAC"/>
            </w:pPr>
            <w:proofErr w:type="gramStart"/>
            <w:r w:rsidRPr="00B34784">
              <w:t>max(</w:t>
            </w:r>
            <w:proofErr w:type="gramEnd"/>
            <w:r w:rsidRPr="00B34784">
              <w:t>T</w:t>
            </w:r>
            <w:r w:rsidRPr="00B34784">
              <w:rPr>
                <w:vertAlign w:val="subscript"/>
              </w:rPr>
              <w:t>Report</w:t>
            </w:r>
            <w:r w:rsidRPr="00B34784">
              <w:t>,</w:t>
            </w:r>
            <w:r>
              <w:t xml:space="preserve"> </w:t>
            </w:r>
            <w:r w:rsidRPr="00B34784">
              <w:t>ceil(K</w:t>
            </w:r>
            <w:r>
              <w:t xml:space="preserve"> </w:t>
            </w:r>
            <w:r w:rsidRPr="00B34784">
              <w:t>*M*P)*max(T</w:t>
            </w:r>
            <w:r w:rsidRPr="00B34784">
              <w:rPr>
                <w:vertAlign w:val="subscript"/>
              </w:rPr>
              <w:t>DRX</w:t>
            </w:r>
            <w:r w:rsidRPr="00B34784">
              <w:t>,T</w:t>
            </w:r>
            <w:r w:rsidRPr="00B34784">
              <w:rPr>
                <w:vertAlign w:val="subscript"/>
              </w:rPr>
              <w:t>SSB_NBC</w:t>
            </w:r>
            <w:r w:rsidRPr="00B34784">
              <w:t>))</w:t>
            </w:r>
          </w:p>
        </w:tc>
      </w:tr>
      <w:tr w:rsidR="00B76285" w:rsidRPr="00B34784" w14:paraId="334296A5"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104D5BE2" w14:textId="77777777" w:rsidR="00B76285" w:rsidRPr="00B34784" w:rsidRDefault="00B76285" w:rsidP="00BD525A">
            <w:pPr>
              <w:pStyle w:val="TAC"/>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02CAA5AD" w14:textId="77777777" w:rsidR="00B76285" w:rsidRPr="00B34784" w:rsidRDefault="00B76285" w:rsidP="00BD525A">
            <w:pPr>
              <w:pStyle w:val="TAC"/>
            </w:pPr>
            <w:r w:rsidRPr="00B34784">
              <w:t>ceil(M*</w:t>
            </w:r>
            <w:proofErr w:type="gramStart"/>
            <w:r w:rsidRPr="00B34784">
              <w:t>P)*</w:t>
            </w:r>
            <w:proofErr w:type="gramEnd"/>
            <w:r w:rsidRPr="00B34784">
              <w:t>T</w:t>
            </w:r>
            <w:r w:rsidRPr="00B34784">
              <w:rPr>
                <w:vertAlign w:val="subscript"/>
              </w:rPr>
              <w:t>DRX</w:t>
            </w:r>
          </w:p>
        </w:tc>
      </w:tr>
      <w:tr w:rsidR="00B76285" w:rsidRPr="00B34784" w14:paraId="73121017" w14:textId="77777777" w:rsidTr="00BD525A">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C9A05A6" w14:textId="51BCE39F" w:rsidR="00B76285" w:rsidRPr="00B34784" w:rsidRDefault="00B76285" w:rsidP="00BD525A">
            <w:pPr>
              <w:pStyle w:val="TAN"/>
              <w:rPr>
                <w:lang w:eastAsia="zh-CN"/>
              </w:rPr>
            </w:pPr>
            <w:r>
              <w:t xml:space="preserve">NOTE </w:t>
            </w:r>
            <w:r w:rsidRPr="00B34784">
              <w:t>1:</w:t>
            </w:r>
            <w:r w:rsidRPr="00B34784">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configured periodicity for reporting.</w:t>
            </w:r>
          </w:p>
          <w:p w14:paraId="5BD76348" w14:textId="77777777" w:rsidR="00B76285" w:rsidRPr="00B34784" w:rsidRDefault="00B76285" w:rsidP="00BD525A">
            <w:pPr>
              <w:pStyle w:val="TAN"/>
              <w:rPr>
                <w:lang w:eastAsia="zh-CN"/>
              </w:rPr>
            </w:pPr>
            <w:r>
              <w:t xml:space="preserve">NOTE </w:t>
            </w:r>
            <w:r w:rsidRPr="00B34784">
              <w:t>2:</w:t>
            </w:r>
            <w:r w:rsidRPr="00B34784">
              <w:tab/>
              <w:t>K</w:t>
            </w:r>
            <w:r>
              <w:t xml:space="preserve"> </w:t>
            </w:r>
            <w:r w:rsidRPr="00B34784">
              <w:t>=</w:t>
            </w:r>
            <w:r>
              <w:t xml:space="preserve"> </w:t>
            </w:r>
            <w:r w:rsidRPr="00B34784">
              <w:t>1.5</w:t>
            </w:r>
          </w:p>
          <w:p w14:paraId="7108A0E9" w14:textId="77777777" w:rsidR="00B76285" w:rsidRPr="00B34784" w:rsidRDefault="00B76285" w:rsidP="00BD525A">
            <w:pPr>
              <w:pStyle w:val="TAN"/>
              <w:rPr>
                <w:lang w:eastAsia="zh-CN"/>
              </w:rPr>
            </w:pPr>
            <w:r>
              <w:t xml:space="preserve">NOTE </w:t>
            </w:r>
            <w:r w:rsidRPr="00B34784">
              <w:rPr>
                <w:rFonts w:hint="eastAsia"/>
                <w:lang w:eastAsia="zh-CN"/>
              </w:rPr>
              <w:t>3</w:t>
            </w:r>
            <w:r w:rsidRPr="00B34784">
              <w:t>:</w:t>
            </w:r>
            <w:r w:rsidRPr="00B34784">
              <w:tab/>
              <w:t>The</w:t>
            </w:r>
            <w:r>
              <w:t xml:space="preserve"> </w:t>
            </w:r>
            <w:r w:rsidRPr="00B34784">
              <w:t>requirements</w:t>
            </w:r>
            <w:r>
              <w:t xml:space="preserve"> </w:t>
            </w:r>
            <w:r w:rsidRPr="00B34784">
              <w:t>apply</w:t>
            </w:r>
            <w:r>
              <w:t xml:space="preserve"> </w:t>
            </w:r>
            <w:r w:rsidRPr="00B34784">
              <w:t>for</w:t>
            </w:r>
            <w:r>
              <w:t xml:space="preserve"> </w:t>
            </w:r>
            <w:r w:rsidRPr="00B34784">
              <w:t>the</w:t>
            </w:r>
            <w:r>
              <w:t xml:space="preserve"> </w:t>
            </w:r>
            <w:r w:rsidRPr="00B34784">
              <w:t>cells</w:t>
            </w:r>
            <w:r>
              <w:t xml:space="preserve"> </w:t>
            </w:r>
            <w:r w:rsidRPr="00B34784">
              <w:t>configured</w:t>
            </w:r>
            <w:r>
              <w:t xml:space="preserve"> </w:t>
            </w:r>
            <w:r w:rsidRPr="00B34784">
              <w:t>by</w:t>
            </w:r>
            <w:r>
              <w:t xml:space="preserve"> </w:t>
            </w:r>
            <w:r w:rsidRPr="00B34784">
              <w:t>LTM-CSI-ResourceConfig-r18</w:t>
            </w:r>
            <w:r>
              <w:t xml:space="preserve"> </w:t>
            </w:r>
            <w:r w:rsidRPr="00B34784">
              <w:t>on</w:t>
            </w:r>
            <w:r>
              <w:t xml:space="preserve"> </w:t>
            </w:r>
            <w:r w:rsidRPr="00B34784">
              <w:t>which</w:t>
            </w:r>
            <w:r>
              <w:t xml:space="preserve"> </w:t>
            </w:r>
            <w:r w:rsidRPr="00B34784">
              <w:t>UE</w:t>
            </w:r>
            <w:r>
              <w:t xml:space="preserve"> </w:t>
            </w:r>
            <w:r w:rsidRPr="00B34784">
              <w:t>is</w:t>
            </w:r>
            <w:r>
              <w:t xml:space="preserve"> </w:t>
            </w:r>
            <w:r w:rsidRPr="00B34784">
              <w:t>required</w:t>
            </w:r>
            <w:r>
              <w:t xml:space="preserve"> </w:t>
            </w:r>
            <w:r w:rsidRPr="00B34784">
              <w:t>to</w:t>
            </w:r>
            <w:r>
              <w:t xml:space="preserve"> </w:t>
            </w:r>
            <w:r w:rsidRPr="00B34784">
              <w:t>perform</w:t>
            </w:r>
            <w:r>
              <w:t xml:space="preserve"> </w:t>
            </w:r>
            <w:r w:rsidRPr="00B34784">
              <w:t>L1</w:t>
            </w:r>
            <w:r>
              <w:t xml:space="preserve"> </w:t>
            </w:r>
            <w:r w:rsidRPr="00B34784">
              <w:t>measurements,</w:t>
            </w:r>
            <w:r>
              <w:t xml:space="preserve"> </w:t>
            </w:r>
            <w:r w:rsidRPr="00B34784">
              <w:t>when</w:t>
            </w:r>
            <w:r>
              <w:t xml:space="preserve"> </w:t>
            </w:r>
            <w:r w:rsidRPr="00B34784">
              <w:t>the</w:t>
            </w:r>
            <w:r>
              <w:t xml:space="preserve"> </w:t>
            </w:r>
            <w:r w:rsidRPr="00B34784">
              <w:t>max</w:t>
            </w:r>
            <w:r>
              <w:t xml:space="preserve"> </w:t>
            </w:r>
            <w:r w:rsidRPr="00B34784">
              <w:t>RTD</w:t>
            </w:r>
            <w:r>
              <w:t xml:space="preserve"> </w:t>
            </w:r>
            <w:r w:rsidRPr="00B34784">
              <w:t>between</w:t>
            </w:r>
            <w:r>
              <w:t xml:space="preserve"> </w:t>
            </w:r>
            <w:r w:rsidRPr="00B34784">
              <w:t>the</w:t>
            </w:r>
            <w:r>
              <w:t xml:space="preserve"> </w:t>
            </w:r>
            <w:r w:rsidRPr="00B34784">
              <w:t>serving</w:t>
            </w:r>
            <w:r>
              <w:t xml:space="preserve"> </w:t>
            </w:r>
            <w:r w:rsidRPr="00B34784">
              <w:t>cell</w:t>
            </w:r>
            <w:r>
              <w:t xml:space="preserve"> </w:t>
            </w:r>
            <w:r w:rsidRPr="00B34784">
              <w:t>and</w:t>
            </w:r>
            <w:r>
              <w:t xml:space="preserve"> </w:t>
            </w:r>
            <w:r w:rsidRPr="00B34784">
              <w:t>the</w:t>
            </w:r>
            <w:r>
              <w:t xml:space="preserve"> </w:t>
            </w:r>
            <w:r w:rsidRPr="00B34784">
              <w:t>inter-frequency</w:t>
            </w:r>
            <w:r>
              <w:t xml:space="preserve"> </w:t>
            </w:r>
            <w:r w:rsidRPr="00B34784">
              <w:t>cell</w:t>
            </w:r>
            <w:r>
              <w:t xml:space="preserve"> </w:t>
            </w:r>
            <w:r w:rsidRPr="00B34784">
              <w:t>whose</w:t>
            </w:r>
            <w:r>
              <w:t xml:space="preserve"> </w:t>
            </w:r>
            <w:r w:rsidRPr="00B34784">
              <w:t>SSB</w:t>
            </w:r>
            <w:r>
              <w:t xml:space="preserve"> </w:t>
            </w:r>
            <w:r w:rsidRPr="00B34784">
              <w:t>are</w:t>
            </w:r>
            <w:r>
              <w:t xml:space="preserve"> </w:t>
            </w:r>
            <w:r w:rsidRPr="00B34784">
              <w:t>completely</w:t>
            </w:r>
            <w:r>
              <w:t xml:space="preserve"> </w:t>
            </w:r>
            <w:r w:rsidRPr="00B34784">
              <w:t>contained</w:t>
            </w:r>
            <w:r>
              <w:t xml:space="preserve"> </w:t>
            </w:r>
            <w:r w:rsidRPr="00B34784">
              <w:t>in</w:t>
            </w:r>
            <w:r>
              <w:t xml:space="preserve"> </w:t>
            </w:r>
            <w:r w:rsidRPr="00B34784">
              <w:t>the</w:t>
            </w:r>
            <w:r>
              <w:t xml:space="preserve"> </w:t>
            </w:r>
            <w:r w:rsidRPr="00B34784">
              <w:t>DL</w:t>
            </w:r>
            <w:r>
              <w:t xml:space="preserve"> </w:t>
            </w:r>
            <w:r w:rsidRPr="00B34784">
              <w:t>active</w:t>
            </w:r>
            <w:r>
              <w:t xml:space="preserve"> </w:t>
            </w:r>
            <w:r w:rsidRPr="00B34784">
              <w:t>BWP</w:t>
            </w:r>
            <w:r>
              <w:t xml:space="preserve"> </w:t>
            </w:r>
            <w:r w:rsidRPr="00B34784">
              <w:t>is</w:t>
            </w:r>
            <w:r>
              <w:t xml:space="preserve"> </w:t>
            </w:r>
            <w:r w:rsidRPr="00B34784">
              <w:t>not</w:t>
            </w:r>
            <w:r>
              <w:t xml:space="preserve"> </w:t>
            </w:r>
            <w:r w:rsidRPr="00B34784">
              <w:t>larger</w:t>
            </w:r>
            <w:r>
              <w:t xml:space="preserve"> </w:t>
            </w:r>
            <w:r w:rsidRPr="00B34784">
              <w:t>than</w:t>
            </w:r>
            <w:r>
              <w:t xml:space="preserve"> </w:t>
            </w:r>
            <w:r w:rsidRPr="00B34784">
              <w:t>CP</w:t>
            </w:r>
            <w:r>
              <w:t xml:space="preserve"> </w:t>
            </w:r>
            <w:r w:rsidRPr="00B34784">
              <w:t>length</w:t>
            </w:r>
          </w:p>
        </w:tc>
      </w:tr>
    </w:tbl>
    <w:p w14:paraId="17002F87" w14:textId="77777777" w:rsidR="00B76285" w:rsidRPr="00B34784" w:rsidRDefault="00B76285" w:rsidP="00B76285">
      <w:pPr>
        <w:rPr>
          <w:lang w:eastAsia="zh-CN"/>
        </w:rPr>
      </w:pPr>
    </w:p>
    <w:p w14:paraId="7D2C1A8B" w14:textId="69AA9B5A" w:rsidR="00B76285" w:rsidRPr="00B34784" w:rsidRDefault="00B76285" w:rsidP="00B76285">
      <w:pPr>
        <w:pStyle w:val="TH"/>
      </w:pPr>
      <w:r w:rsidRPr="00B34784">
        <w:t>Table 9.15</w:t>
      </w:r>
      <w:r w:rsidRPr="00B34784">
        <w:rPr>
          <w:rFonts w:hint="eastAsia"/>
        </w:rPr>
        <w:t>.6.1.1</w:t>
      </w:r>
      <w:r w:rsidRPr="00B34784">
        <w:t>-</w:t>
      </w:r>
      <w:r w:rsidRPr="00B34784">
        <w:rPr>
          <w:lang w:eastAsia="zh-CN"/>
        </w:rPr>
        <w:t>4</w:t>
      </w:r>
      <w:r w:rsidRPr="00B34784">
        <w:t xml:space="preserve">: </w:t>
      </w:r>
      <w:r w:rsidRPr="00A94179">
        <w:rPr>
          <w:lang w:val="en-US" w:eastAsia="zh-CN"/>
        </w:rPr>
        <w:t xml:space="preserve">Measurement </w:t>
      </w:r>
      <w:r w:rsidRPr="00A94179">
        <w:rPr>
          <w:lang w:val="en-US" w:eastAsia="zh-CN"/>
        </w:rPr>
        <w:t>period</w:t>
      </w:r>
      <w:r w:rsidRPr="00A94179">
        <w:rPr>
          <w:lang w:val="en-US" w:eastAsia="zh-CN"/>
        </w:rPr>
        <w:t xml:space="preserve"> </w:t>
      </w:r>
      <w:r w:rsidRPr="00A94179">
        <w:rPr>
          <w:lang w:eastAsia="zh-CN"/>
        </w:rPr>
        <w:t>T</w:t>
      </w:r>
      <w:r w:rsidRPr="00A94179">
        <w:rPr>
          <w:rFonts w:hint="eastAsia"/>
          <w:vertAlign w:val="subscript"/>
          <w:lang w:eastAsia="zh-CN"/>
        </w:rPr>
        <w:t>L1-RSRP_Measurement_Period_SSB_inter_withoutGap</w:t>
      </w:r>
      <w:r w:rsidRPr="00A94179">
        <w:rPr>
          <w:lang w:val="en-US" w:eastAsia="zh-CN"/>
        </w:rPr>
        <w:t xml:space="preserve"> </w:t>
      </w:r>
      <w:r w:rsidRPr="00A94179">
        <w:rPr>
          <w:lang w:val="en-US" w:eastAsia="zh-CN"/>
        </w:rPr>
        <w:t>for i</w:t>
      </w:r>
      <w:r w:rsidRPr="00A94179">
        <w:rPr>
          <w:lang w:eastAsia="zh-CN"/>
        </w:rPr>
        <w:t>nter</w:t>
      </w:r>
      <w:r w:rsidRPr="00A94179">
        <w:rPr>
          <w:lang w:eastAsia="zh-CN"/>
        </w:rPr>
        <w:t>-</w:t>
      </w:r>
      <w:r w:rsidRPr="00A94179">
        <w:rPr>
          <w:lang w:eastAsia="zh-CN"/>
        </w:rPr>
        <w:t xml:space="preserve">frequency L1-RSRP measurement without measurement gaps in FR2 for UE </w:t>
      </w:r>
      <w:r w:rsidRPr="00A94179">
        <w:rPr>
          <w:lang w:val="en-US" w:eastAsia="zh-CN"/>
        </w:rPr>
        <w:t>in</w:t>
      </w:r>
      <w:r w:rsidRPr="00A94179">
        <w:rPr>
          <w:lang w:eastAsia="zh-CN"/>
        </w:rPr>
        <w:t xml:space="preserve">capable of </w:t>
      </w:r>
      <w:r w:rsidRPr="00A94179">
        <w:rPr>
          <w:i/>
          <w:iCs/>
          <w:lang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76285" w:rsidRPr="00B34784" w14:paraId="7368CEEB"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200331CC" w14:textId="77777777" w:rsidR="00B76285" w:rsidRPr="00B34784" w:rsidRDefault="00B76285" w:rsidP="00BD525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359A16C8" w14:textId="77777777" w:rsidR="00B76285" w:rsidRPr="00B34784" w:rsidRDefault="00B76285" w:rsidP="00BD525A">
            <w:pPr>
              <w:pStyle w:val="TAH"/>
            </w:pPr>
            <w:r w:rsidRPr="00B34784">
              <w:t>T</w:t>
            </w:r>
            <w:r w:rsidRPr="00B34784">
              <w:rPr>
                <w:rFonts w:hint="eastAsia"/>
                <w:vertAlign w:val="subscript"/>
              </w:rPr>
              <w:t>L1-RSRP_Measurement_Period_SSB_inter_withoutGap</w:t>
            </w:r>
            <w:r>
              <w:t xml:space="preserve"> </w:t>
            </w:r>
            <w:r w:rsidRPr="00B34784">
              <w:t>(ms)</w:t>
            </w:r>
            <w:r>
              <w:t xml:space="preserve"> </w:t>
            </w:r>
          </w:p>
        </w:tc>
      </w:tr>
      <w:tr w:rsidR="00B76285" w:rsidRPr="00B34784" w14:paraId="0189D1B3"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16D70C87" w14:textId="77777777" w:rsidR="00B76285" w:rsidRPr="00B34784" w:rsidRDefault="00B76285" w:rsidP="00BD525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30853F5" w14:textId="77777777" w:rsidR="00B76285" w:rsidRPr="00B34784" w:rsidRDefault="00B76285" w:rsidP="00BD525A">
            <w:pPr>
              <w:pStyle w:val="TAC"/>
            </w:pPr>
            <w:proofErr w:type="gramStart"/>
            <w:r w:rsidRPr="00B34784">
              <w:rPr>
                <w:rFonts w:cs="v4.2.0"/>
              </w:rPr>
              <w:t>max(</w:t>
            </w:r>
            <w:proofErr w:type="gramEnd"/>
            <w:r w:rsidRPr="00B34784">
              <w:rPr>
                <w:rFonts w:cs="v4.2.0"/>
              </w:rPr>
              <w:t>T</w:t>
            </w:r>
            <w:r w:rsidRPr="00B34784">
              <w:rPr>
                <w:rFonts w:cs="v4.2.0"/>
                <w:vertAlign w:val="subscript"/>
              </w:rPr>
              <w:t>Report</w:t>
            </w:r>
            <w:r w:rsidRPr="00B34784">
              <w:rPr>
                <w:rFonts w:cs="v4.2.0"/>
              </w:rPr>
              <w:t>,</w:t>
            </w:r>
            <w:r>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B76285" w:rsidRPr="00B34784" w14:paraId="0E5EB447"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1F3E5E87" w14:textId="77777777" w:rsidR="00B76285" w:rsidRPr="00B34784" w:rsidRDefault="00B76285" w:rsidP="00BD525A">
            <w:pPr>
              <w:pStyle w:val="TAC"/>
            </w:pPr>
            <w:r w:rsidRPr="00B34784">
              <w:t>DRX</w:t>
            </w:r>
            <w:r>
              <w:t xml:space="preserve"> </w:t>
            </w:r>
            <w:r w:rsidRPr="00B34784">
              <w:t>cycle</w:t>
            </w:r>
            <w:r>
              <w:t xml:space="preserve"> </w:t>
            </w:r>
            <w:r w:rsidRPr="00B34784">
              <w:rPr>
                <w:rFonts w:cs="Arial" w:hint="eastAsia"/>
              </w:rPr>
              <w:t>≤</w:t>
            </w:r>
            <w:r>
              <w:rPr>
                <w:rFonts w:cs="Arial"/>
              </w:rP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36BD11C0" w14:textId="77777777" w:rsidR="00B76285" w:rsidRPr="00B34784" w:rsidRDefault="00B76285" w:rsidP="00BD525A">
            <w:pPr>
              <w:pStyle w:val="TAC"/>
            </w:pPr>
            <w:proofErr w:type="gramStart"/>
            <w:r w:rsidRPr="00B34784">
              <w:rPr>
                <w:rFonts w:cs="v4.2.0"/>
              </w:rPr>
              <w:t>max(</w:t>
            </w:r>
            <w:proofErr w:type="gramEnd"/>
            <w:r w:rsidRPr="00B34784">
              <w:rPr>
                <w:rFonts w:cs="v4.2.0"/>
              </w:rPr>
              <w:t>T</w:t>
            </w:r>
            <w:r w:rsidRPr="00B34784">
              <w:rPr>
                <w:rFonts w:cs="v4.2.0"/>
                <w:vertAlign w:val="subscript"/>
              </w:rPr>
              <w:t>Report</w:t>
            </w:r>
            <w:r w:rsidRPr="00B34784">
              <w:rPr>
                <w:rFonts w:cs="v4.2.0"/>
              </w:rPr>
              <w:t>,</w:t>
            </w:r>
            <w:r>
              <w:rPr>
                <w:rFonts w:cs="v4.2.0"/>
              </w:rPr>
              <w:t xml:space="preserve"> </w:t>
            </w:r>
            <w:r w:rsidRPr="00B34784">
              <w:rPr>
                <w:rFonts w:cs="v4.2.0"/>
              </w:rPr>
              <w:t>ceil(1.5*M*P*P</w:t>
            </w:r>
            <w:r w:rsidRPr="00B34784">
              <w:rPr>
                <w:rFonts w:cs="v4.2.0"/>
                <w:vertAlign w:val="subscript"/>
              </w:rPr>
              <w:t>L1_sharing</w:t>
            </w:r>
            <w:r>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t xml:space="preserve"> </w:t>
            </w:r>
            <w:r w:rsidRPr="00B34784">
              <w:rPr>
                <w:rFonts w:cs="v4.2.0"/>
              </w:rPr>
              <w:t>)</w:t>
            </w:r>
          </w:p>
        </w:tc>
      </w:tr>
      <w:tr w:rsidR="00B76285" w:rsidRPr="00B34784" w14:paraId="2B39BDB3" w14:textId="77777777" w:rsidTr="00BD525A">
        <w:trPr>
          <w:jc w:val="center"/>
        </w:trPr>
        <w:tc>
          <w:tcPr>
            <w:tcW w:w="2035" w:type="dxa"/>
            <w:tcBorders>
              <w:top w:val="single" w:sz="4" w:space="0" w:color="auto"/>
              <w:left w:val="single" w:sz="4" w:space="0" w:color="auto"/>
              <w:bottom w:val="single" w:sz="4" w:space="0" w:color="auto"/>
              <w:right w:val="single" w:sz="4" w:space="0" w:color="auto"/>
            </w:tcBorders>
          </w:tcPr>
          <w:p w14:paraId="6236C887" w14:textId="77777777" w:rsidR="00B76285" w:rsidRPr="00B34784" w:rsidRDefault="00B76285" w:rsidP="00BD525A">
            <w:pPr>
              <w:pStyle w:val="TAC"/>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4582" w:type="dxa"/>
            <w:tcBorders>
              <w:top w:val="single" w:sz="4" w:space="0" w:color="auto"/>
              <w:left w:val="single" w:sz="4" w:space="0" w:color="auto"/>
              <w:bottom w:val="single" w:sz="4" w:space="0" w:color="auto"/>
              <w:right w:val="single" w:sz="4" w:space="0" w:color="auto"/>
            </w:tcBorders>
          </w:tcPr>
          <w:p w14:paraId="6AB7E0D8" w14:textId="77777777" w:rsidR="00B76285" w:rsidRPr="00B34784" w:rsidRDefault="00B76285" w:rsidP="00BD525A">
            <w:pPr>
              <w:pStyle w:val="TAC"/>
            </w:pPr>
            <w:proofErr w:type="gramStart"/>
            <w:r w:rsidRPr="00B34784">
              <w:rPr>
                <w:rFonts w:cs="v4.2.0"/>
              </w:rPr>
              <w:t>ceil(</w:t>
            </w:r>
            <w:proofErr w:type="gramEnd"/>
            <w:r w:rsidRPr="00B34784">
              <w:rPr>
                <w:rFonts w:cs="v4.2.0"/>
              </w:rPr>
              <w:t>1.5*M*P*P</w:t>
            </w:r>
            <w:r w:rsidRPr="00B34784">
              <w:rPr>
                <w:rFonts w:cs="v4.2.0"/>
                <w:vertAlign w:val="subscript"/>
              </w:rPr>
              <w:t>L1_sharing</w:t>
            </w:r>
            <w:r w:rsidRPr="00B34784">
              <w:rPr>
                <w:rFonts w:cs="v4.2.0"/>
              </w:rPr>
              <w:t>*N)*T</w:t>
            </w:r>
            <w:r w:rsidRPr="00B34784">
              <w:rPr>
                <w:rFonts w:cs="v4.2.0"/>
                <w:vertAlign w:val="subscript"/>
              </w:rPr>
              <w:t>DRX</w:t>
            </w:r>
          </w:p>
        </w:tc>
      </w:tr>
      <w:tr w:rsidR="00B76285" w:rsidRPr="00B34784" w14:paraId="1B853D66" w14:textId="77777777" w:rsidTr="00BD525A">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2F3FD6" w14:textId="77777777" w:rsidR="00B76285" w:rsidRPr="00B34784" w:rsidRDefault="00B76285" w:rsidP="00BD525A">
            <w:pPr>
              <w:pStyle w:val="TAN"/>
              <w:rPr>
                <w:highlight w:val="cyan"/>
                <w:lang w:eastAsia="zh-CN"/>
              </w:rPr>
            </w:pPr>
            <w:r>
              <w:t xml:space="preserve">NOTE </w:t>
            </w:r>
            <w:r w:rsidRPr="00B34784">
              <w:t>1:</w:t>
            </w:r>
            <w:r w:rsidRPr="00B34784">
              <w:tab/>
            </w:r>
            <w:r w:rsidRPr="00B34784">
              <w:rPr>
                <w:rFonts w:cs="v4.2.0"/>
              </w:rPr>
              <w:t>T</w:t>
            </w:r>
            <w:r w:rsidRPr="00B34784">
              <w:rPr>
                <w:rFonts w:cs="v4.2.0"/>
                <w:vertAlign w:val="subscript"/>
              </w:rPr>
              <w:t>SSB_NBC</w:t>
            </w:r>
            <w:r>
              <w:t xml:space="preserve"> </w:t>
            </w:r>
            <w:r w:rsidRPr="00B34784">
              <w:t>is</w:t>
            </w:r>
            <w:r>
              <w:t xml:space="preserve"> </w:t>
            </w:r>
            <w:r w:rsidRPr="00B34784">
              <w:t>the</w:t>
            </w:r>
            <w:r>
              <w:t xml:space="preserve"> </w:t>
            </w:r>
            <w:r w:rsidRPr="00B34784">
              <w:t>periodicity</w:t>
            </w:r>
            <w:r>
              <w:t xml:space="preserve"> </w:t>
            </w:r>
            <w:r w:rsidRPr="00B34784">
              <w:t>of</w:t>
            </w:r>
            <w:r>
              <w:t xml:space="preserve"> </w:t>
            </w:r>
            <w:r w:rsidRPr="00B34784">
              <w:t>the</w:t>
            </w:r>
            <w:r>
              <w:t xml:space="preserve"> </w:t>
            </w:r>
            <w:r w:rsidRPr="00B34784">
              <w:t>neighbor</w:t>
            </w:r>
            <w:r>
              <w:t xml:space="preserve"> </w:t>
            </w:r>
            <w:r w:rsidRPr="00B34784">
              <w:t>cell</w:t>
            </w:r>
            <w:r>
              <w:t xml:space="preserve"> </w:t>
            </w:r>
            <w:r w:rsidRPr="00B34784">
              <w:t>SSB-Index</w:t>
            </w:r>
            <w:r>
              <w:t xml:space="preserve"> </w:t>
            </w:r>
            <w:r w:rsidRPr="00B34784">
              <w:t>configured</w:t>
            </w:r>
            <w:r>
              <w:t xml:space="preserve"> </w:t>
            </w:r>
            <w:r w:rsidRPr="00B34784">
              <w:t>for</w:t>
            </w:r>
            <w:r>
              <w:t xml:space="preserve"> </w:t>
            </w:r>
            <w:r w:rsidRPr="00B34784">
              <w:t>intra-frequency</w:t>
            </w:r>
            <w:r>
              <w:t xml:space="preserve"> </w:t>
            </w:r>
            <w:r w:rsidRPr="00B34784">
              <w:t>L1-RSRP</w:t>
            </w:r>
            <w:r>
              <w:t xml:space="preserve"> </w:t>
            </w:r>
            <w:r w:rsidRPr="00B34784">
              <w:t>measurement.</w:t>
            </w:r>
            <w:r>
              <w:rPr>
                <w:rFonts w:cs="v4.2.0"/>
              </w:rPr>
              <w:t xml:space="preserve"> </w:t>
            </w:r>
            <w:r w:rsidRPr="00B34784">
              <w:rPr>
                <w:rFonts w:cs="v4.2.0"/>
              </w:rPr>
              <w:t>T</w:t>
            </w:r>
            <w:r w:rsidRPr="00B34784">
              <w:rPr>
                <w:rFonts w:cs="v4.2.0"/>
                <w:vertAlign w:val="subscript"/>
              </w:rPr>
              <w:t>DRX</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length.</w:t>
            </w:r>
            <w:r>
              <w:t xml:space="preserve"> </w:t>
            </w:r>
            <w:r w:rsidRPr="00B34784">
              <w:rPr>
                <w:rFonts w:cs="v4.2.0"/>
              </w:rPr>
              <w:t>T</w:t>
            </w:r>
            <w:r w:rsidRPr="00B34784">
              <w:rPr>
                <w:rFonts w:cs="v4.2.0"/>
                <w:vertAlign w:val="subscript"/>
              </w:rPr>
              <w:t>Report</w:t>
            </w:r>
            <w:r>
              <w:t xml:space="preserve"> </w:t>
            </w:r>
            <w:r w:rsidRPr="00B34784">
              <w:t>is</w:t>
            </w:r>
            <w:r>
              <w:t xml:space="preserve"> </w:t>
            </w:r>
            <w:r w:rsidRPr="00B34784">
              <w:t>configured</w:t>
            </w:r>
            <w:r>
              <w:t xml:space="preserve"> </w:t>
            </w:r>
            <w:r w:rsidRPr="00B34784">
              <w:t>periodicity</w:t>
            </w:r>
            <w:r>
              <w:t xml:space="preserve"> </w:t>
            </w:r>
            <w:r w:rsidRPr="00B34784">
              <w:t>for</w:t>
            </w:r>
            <w:r>
              <w:t xml:space="preserve"> </w:t>
            </w:r>
            <w:r w:rsidRPr="00B34784">
              <w:t>reporting.</w:t>
            </w:r>
            <w:r>
              <w:rPr>
                <w:rFonts w:hint="eastAsia"/>
                <w:lang w:eastAsia="zh-CN"/>
              </w:rPr>
              <w:t xml:space="preserve"> </w:t>
            </w:r>
          </w:p>
          <w:p w14:paraId="6CB0DD57" w14:textId="77777777" w:rsidR="00B76285" w:rsidRPr="00B34784" w:rsidRDefault="00B76285" w:rsidP="00BD525A">
            <w:pPr>
              <w:pStyle w:val="TAN"/>
              <w:rPr>
                <w:lang w:eastAsia="zh-CN"/>
              </w:rPr>
            </w:pPr>
            <w:r>
              <w:t xml:space="preserve">NOTE </w:t>
            </w:r>
            <w:r w:rsidRPr="00B34784">
              <w:t>2</w:t>
            </w:r>
            <w:r w:rsidRPr="00B34784">
              <w:rPr>
                <w:rFonts w:hint="eastAsia"/>
                <w:lang w:eastAsia="zh-CN"/>
              </w:rPr>
              <w:t>:</w:t>
            </w:r>
            <w:r>
              <w:t xml:space="preserve"> </w:t>
            </w:r>
            <w:r w:rsidRPr="00B34784">
              <w:tab/>
              <w:t>The</w:t>
            </w:r>
            <w:r>
              <w:t xml:space="preserve"> </w:t>
            </w:r>
            <w:r w:rsidRPr="00B34784">
              <w:t>requirements</w:t>
            </w:r>
            <w:r>
              <w:t xml:space="preserve"> </w:t>
            </w:r>
            <w:r w:rsidRPr="00B34784">
              <w:t>apply</w:t>
            </w:r>
            <w:r>
              <w:t xml:space="preserve"> </w:t>
            </w:r>
            <w:r w:rsidRPr="00B34784">
              <w:t>for</w:t>
            </w:r>
            <w:r>
              <w:t xml:space="preserve"> </w:t>
            </w:r>
            <w:r w:rsidRPr="00B34784">
              <w:t>the</w:t>
            </w:r>
            <w:r>
              <w:t xml:space="preserve"> </w:t>
            </w:r>
            <w:r w:rsidRPr="00B34784">
              <w:t>cells</w:t>
            </w:r>
            <w:r>
              <w:t xml:space="preserve"> </w:t>
            </w:r>
            <w:r w:rsidRPr="00B34784">
              <w:t>configured</w:t>
            </w:r>
            <w:r>
              <w:t xml:space="preserve"> </w:t>
            </w:r>
            <w:r w:rsidRPr="00B34784">
              <w:t>by</w:t>
            </w:r>
            <w:r>
              <w:t xml:space="preserve"> </w:t>
            </w:r>
            <w:r w:rsidRPr="00B34784">
              <w:t>LTM-CSI-ResourceConfig-r18</w:t>
            </w:r>
            <w:r>
              <w:t xml:space="preserve"> </w:t>
            </w:r>
            <w:r w:rsidRPr="00B34784">
              <w:t>on</w:t>
            </w:r>
            <w:r>
              <w:t xml:space="preserve"> </w:t>
            </w:r>
            <w:r w:rsidRPr="00B34784">
              <w:t>which</w:t>
            </w:r>
            <w:r>
              <w:t xml:space="preserve"> </w:t>
            </w:r>
            <w:r w:rsidRPr="00B34784">
              <w:t>UE</w:t>
            </w:r>
            <w:r>
              <w:t xml:space="preserve"> </w:t>
            </w:r>
            <w:r w:rsidRPr="00B34784">
              <w:t>is</w:t>
            </w:r>
            <w:r>
              <w:t xml:space="preserve"> </w:t>
            </w:r>
            <w:r w:rsidRPr="00B34784">
              <w:t>required</w:t>
            </w:r>
            <w:r>
              <w:t xml:space="preserve"> </w:t>
            </w:r>
            <w:r w:rsidRPr="00B34784">
              <w:t>to</w:t>
            </w:r>
            <w:r>
              <w:t xml:space="preserve"> </w:t>
            </w:r>
            <w:r w:rsidRPr="00B34784">
              <w:t>perform</w:t>
            </w:r>
            <w:r>
              <w:t xml:space="preserve"> </w:t>
            </w:r>
            <w:r w:rsidRPr="00B34784">
              <w:t>L1</w:t>
            </w:r>
            <w:r>
              <w:t xml:space="preserve"> </w:t>
            </w:r>
            <w:r w:rsidRPr="00B34784">
              <w:t>measurements,</w:t>
            </w:r>
            <w:r>
              <w:t xml:space="preserve"> </w:t>
            </w:r>
            <w:r w:rsidRPr="00B34784">
              <w:t>when</w:t>
            </w:r>
            <w:r>
              <w:t xml:space="preserve"> </w:t>
            </w:r>
            <w:r w:rsidRPr="00B34784">
              <w:t>the</w:t>
            </w:r>
            <w:r>
              <w:t xml:space="preserve"> </w:t>
            </w:r>
            <w:r w:rsidRPr="00B34784">
              <w:t>max</w:t>
            </w:r>
            <w:r>
              <w:t xml:space="preserve"> </w:t>
            </w:r>
            <w:r w:rsidRPr="00B34784">
              <w:t>RTD</w:t>
            </w:r>
            <w:r>
              <w:t xml:space="preserve"> </w:t>
            </w:r>
            <w:r w:rsidRPr="00B34784">
              <w:t>between</w:t>
            </w:r>
            <w:r>
              <w:t xml:space="preserve"> </w:t>
            </w:r>
            <w:r w:rsidRPr="00B34784">
              <w:t>the</w:t>
            </w:r>
            <w:r>
              <w:t xml:space="preserve"> </w:t>
            </w:r>
            <w:r w:rsidRPr="00B34784">
              <w:t>serving</w:t>
            </w:r>
            <w:r>
              <w:t xml:space="preserve"> </w:t>
            </w:r>
            <w:r w:rsidRPr="00B34784">
              <w:t>cell</w:t>
            </w:r>
            <w:r>
              <w:t xml:space="preserve"> </w:t>
            </w:r>
            <w:r w:rsidRPr="00B34784">
              <w:t>and</w:t>
            </w:r>
            <w:r>
              <w:t xml:space="preserve"> </w:t>
            </w:r>
            <w:r w:rsidRPr="00B34784">
              <w:t>the</w:t>
            </w:r>
            <w:r>
              <w:t xml:space="preserve"> </w:t>
            </w:r>
            <w:r w:rsidRPr="00B34784">
              <w:t>inter-frequency</w:t>
            </w:r>
            <w:r>
              <w:t xml:space="preserve"> </w:t>
            </w:r>
            <w:r w:rsidRPr="00B34784">
              <w:t>cell</w:t>
            </w:r>
            <w:r>
              <w:t xml:space="preserve"> </w:t>
            </w:r>
            <w:r w:rsidRPr="00B34784">
              <w:t>whose</w:t>
            </w:r>
            <w:r>
              <w:t xml:space="preserve"> </w:t>
            </w:r>
            <w:r w:rsidRPr="00B34784">
              <w:t>SSB</w:t>
            </w:r>
            <w:r>
              <w:t xml:space="preserve"> </w:t>
            </w:r>
            <w:r w:rsidRPr="00B34784">
              <w:t>are</w:t>
            </w:r>
            <w:r>
              <w:t xml:space="preserve"> </w:t>
            </w:r>
            <w:r w:rsidRPr="00B34784">
              <w:t>completely</w:t>
            </w:r>
            <w:r>
              <w:t xml:space="preserve"> </w:t>
            </w:r>
            <w:r w:rsidRPr="00B34784">
              <w:t>contained</w:t>
            </w:r>
            <w:r>
              <w:t xml:space="preserve"> </w:t>
            </w:r>
            <w:r w:rsidRPr="00B34784">
              <w:t>in</w:t>
            </w:r>
            <w:r>
              <w:t xml:space="preserve"> </w:t>
            </w:r>
            <w:r w:rsidRPr="00B34784">
              <w:t>the</w:t>
            </w:r>
            <w:r>
              <w:t xml:space="preserve"> </w:t>
            </w:r>
            <w:r w:rsidRPr="00B34784">
              <w:t>DL</w:t>
            </w:r>
            <w:r>
              <w:t xml:space="preserve"> </w:t>
            </w:r>
            <w:r w:rsidRPr="00B34784">
              <w:t>active</w:t>
            </w:r>
            <w:r>
              <w:t xml:space="preserve"> </w:t>
            </w:r>
            <w:r w:rsidRPr="00B34784">
              <w:t>BWP</w:t>
            </w:r>
            <w:r>
              <w:t xml:space="preserve"> </w:t>
            </w:r>
            <w:r w:rsidRPr="00B34784">
              <w:t>is</w:t>
            </w:r>
            <w:r>
              <w:t xml:space="preserve"> </w:t>
            </w:r>
            <w:r w:rsidRPr="00B34784">
              <w:t>not</w:t>
            </w:r>
            <w:r>
              <w:t xml:space="preserve"> </w:t>
            </w:r>
            <w:r w:rsidRPr="00B34784">
              <w:t>larger</w:t>
            </w:r>
            <w:r>
              <w:t xml:space="preserve"> </w:t>
            </w:r>
            <w:r w:rsidRPr="00B34784">
              <w:t>than</w:t>
            </w:r>
            <w:r>
              <w:t xml:space="preserve"> </w:t>
            </w:r>
            <w:r w:rsidRPr="00B34784">
              <w:t>CP</w:t>
            </w:r>
            <w:r>
              <w:t xml:space="preserve"> </w:t>
            </w:r>
            <w:r w:rsidRPr="00B34784">
              <w:t>length</w:t>
            </w:r>
            <w:r>
              <w:t xml:space="preserve"> </w:t>
            </w:r>
          </w:p>
          <w:p w14:paraId="58284253" w14:textId="77777777" w:rsidR="00B76285" w:rsidRPr="00B34784" w:rsidRDefault="00B76285" w:rsidP="00BD525A">
            <w:pPr>
              <w:pStyle w:val="TAN"/>
              <w:rPr>
                <w:rFonts w:cs="v4.2.0"/>
              </w:rPr>
            </w:pPr>
            <w:r>
              <w:t>NOTE 3</w:t>
            </w:r>
            <w:r w:rsidRPr="00B34784">
              <w:rPr>
                <w:lang w:eastAsia="zh-CN"/>
              </w:rPr>
              <w:t>:</w:t>
            </w:r>
            <w:r w:rsidRPr="00B34784">
              <w:tab/>
            </w:r>
            <w:r w:rsidRPr="00B34784">
              <w:rPr>
                <w:lang w:eastAsia="zh-CN"/>
              </w:rPr>
              <w:t>When</w:t>
            </w:r>
            <w:r>
              <w:rPr>
                <w:lang w:eastAsia="zh-CN"/>
              </w:rPr>
              <w:t xml:space="preserve"> </w:t>
            </w: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t>neighbor</w:t>
            </w:r>
            <w:r>
              <w:t xml:space="preserve"> </w:t>
            </w:r>
            <w:r w:rsidRPr="00B34784">
              <w:t>cells</w:t>
            </w:r>
            <w:r>
              <w:rPr>
                <w:lang w:eastAsia="zh-CN"/>
              </w:rPr>
              <w:t xml:space="preserve"> </w:t>
            </w:r>
            <w:r w:rsidRPr="00B34784">
              <w:rPr>
                <w:lang w:eastAsia="zh-CN"/>
              </w:rPr>
              <w:t>to</w:t>
            </w:r>
            <w:r>
              <w:rPr>
                <w:lang w:eastAsia="zh-CN"/>
              </w:rPr>
              <w:t xml:space="preserve"> </w:t>
            </w:r>
            <w:r w:rsidRPr="00B34784">
              <w:rPr>
                <w:lang w:eastAsia="zh-CN"/>
              </w:rPr>
              <w:t>be</w:t>
            </w:r>
            <w:r>
              <w:rPr>
                <w:lang w:eastAsia="zh-CN"/>
              </w:rPr>
              <w:t xml:space="preserve"> </w:t>
            </w:r>
            <w:r w:rsidRPr="00B34784">
              <w:rPr>
                <w:lang w:eastAsia="zh-CN"/>
              </w:rPr>
              <w:t>measured</w:t>
            </w:r>
            <w:r>
              <w:rPr>
                <w:rFonts w:hint="eastAsia"/>
                <w:lang w:eastAsia="zh-CN"/>
              </w:rPr>
              <w:t xml:space="preserve"> </w:t>
            </w:r>
            <w:r w:rsidRPr="00B34784">
              <w:rPr>
                <w:rFonts w:hint="eastAsia"/>
                <w:lang w:eastAsia="zh-CN"/>
              </w:rPr>
              <w:t>on</w:t>
            </w:r>
            <w:r>
              <w:rPr>
                <w:rFonts w:hint="eastAsia"/>
                <w:lang w:eastAsia="zh-CN"/>
              </w:rPr>
              <w:t xml:space="preserve"> </w:t>
            </w:r>
            <w:r w:rsidRPr="00B34784">
              <w:rPr>
                <w:rFonts w:hint="eastAsia"/>
                <w:lang w:eastAsia="zh-CN"/>
              </w:rPr>
              <w:t>i</w:t>
            </w:r>
            <w:r w:rsidRPr="00B34784">
              <w:t>ntra-frequency</w:t>
            </w:r>
            <w:r>
              <w:t xml:space="preserve"> </w:t>
            </w:r>
            <w:r w:rsidRPr="00B34784">
              <w:rPr>
                <w:rFonts w:hint="eastAsia"/>
                <w:lang w:eastAsia="zh-CN"/>
              </w:rPr>
              <w:t>and</w:t>
            </w:r>
            <w:r>
              <w:rPr>
                <w:rFonts w:hint="eastAsia"/>
                <w:lang w:eastAsia="zh-CN"/>
              </w:rPr>
              <w:t xml:space="preserve"> </w:t>
            </w:r>
            <w:r w:rsidRPr="00B34784">
              <w:rPr>
                <w:rFonts w:hint="eastAsia"/>
                <w:lang w:eastAsia="zh-CN"/>
              </w:rPr>
              <w:t>inter-frequency</w:t>
            </w:r>
            <w:r>
              <w:rPr>
                <w:rFonts w:hint="eastAsia"/>
                <w:lang w:eastAsia="zh-CN"/>
              </w:rPr>
              <w:t xml:space="preserve"> </w:t>
            </w:r>
            <w:r w:rsidRPr="00B34784">
              <w:rPr>
                <w:rFonts w:hint="eastAsia"/>
                <w:lang w:eastAsia="zh-CN"/>
              </w:rPr>
              <w:t>without</w:t>
            </w:r>
            <w:r>
              <w:rPr>
                <w:rFonts w:hint="eastAsia"/>
                <w:lang w:eastAsia="zh-CN"/>
              </w:rPr>
              <w:t xml:space="preserve"> </w:t>
            </w:r>
            <w:r w:rsidRPr="00B34784">
              <w:rPr>
                <w:rFonts w:hint="eastAsia"/>
                <w:lang w:eastAsia="zh-CN"/>
              </w:rPr>
              <w:t>gap</w:t>
            </w:r>
            <w:r>
              <w:rPr>
                <w:rFonts w:hint="eastAsia"/>
                <w:lang w:eastAsia="zh-CN"/>
              </w:rPr>
              <w:t xml:space="preserve"> </w:t>
            </w:r>
            <w:r w:rsidRPr="00B34784">
              <w:rPr>
                <w:lang w:eastAsia="zh-CN"/>
              </w:rPr>
              <w:t>is</w:t>
            </w:r>
            <w:r>
              <w:rPr>
                <w:lang w:eastAsia="zh-CN"/>
              </w:rPr>
              <w:t xml:space="preserve"> </w:t>
            </w:r>
            <w:r w:rsidRPr="00B34784">
              <w:rPr>
                <w:lang w:eastAsia="zh-CN"/>
              </w:rPr>
              <w:t>more</w:t>
            </w:r>
            <w:r>
              <w:rPr>
                <w:lang w:eastAsia="zh-CN"/>
              </w:rPr>
              <w:t xml:space="preserve"> </w:t>
            </w:r>
            <w:r w:rsidRPr="00B34784">
              <w:rPr>
                <w:lang w:eastAsia="zh-CN"/>
              </w:rPr>
              <w:t>than</w:t>
            </w:r>
            <w:r>
              <w:rPr>
                <w:lang w:eastAsia="zh-CN"/>
              </w:rPr>
              <w:t xml:space="preserve"> </w:t>
            </w:r>
            <w:r w:rsidRPr="00B34784">
              <w:rPr>
                <w:lang w:eastAsia="zh-CN"/>
              </w:rPr>
              <w:t>1</w:t>
            </w:r>
            <w:r>
              <w:rPr>
                <w:lang w:eastAsia="zh-CN"/>
              </w:rPr>
              <w:t xml:space="preserve"> </w:t>
            </w:r>
            <w:r w:rsidRPr="00B34784">
              <w:rPr>
                <w:lang w:eastAsia="zh-CN"/>
              </w:rPr>
              <w:t>and</w:t>
            </w:r>
            <w:r>
              <w:rPr>
                <w:lang w:eastAsia="zh-CN"/>
              </w:rPr>
              <w:t xml:space="preserve"> </w:t>
            </w:r>
            <w:r w:rsidRPr="00B34784">
              <w:rPr>
                <w:lang w:eastAsia="zh-CN"/>
              </w:rPr>
              <w:t>TCI</w:t>
            </w:r>
            <w:r>
              <w:rPr>
                <w:lang w:eastAsia="zh-CN"/>
              </w:rPr>
              <w:t xml:space="preserve"> </w:t>
            </w:r>
            <w:r w:rsidRPr="00B34784">
              <w:rPr>
                <w:lang w:eastAsia="zh-CN"/>
              </w:rPr>
              <w:t>state(s)</w:t>
            </w:r>
            <w:r>
              <w:rPr>
                <w:lang w:eastAsia="zh-CN"/>
              </w:rPr>
              <w:t xml:space="preserve"> </w:t>
            </w:r>
            <w:r w:rsidRPr="00B34784">
              <w:rPr>
                <w:lang w:eastAsia="zh-CN"/>
              </w:rPr>
              <w:t>of</w:t>
            </w:r>
            <w:r>
              <w:rPr>
                <w:lang w:eastAsia="zh-CN"/>
              </w:rPr>
              <w:t xml:space="preserve"> </w:t>
            </w:r>
            <w:r w:rsidRPr="00B34784">
              <w:rPr>
                <w:lang w:eastAsia="zh-CN"/>
              </w:rPr>
              <w:t>at</w:t>
            </w:r>
            <w:r>
              <w:rPr>
                <w:lang w:eastAsia="zh-CN"/>
              </w:rPr>
              <w:t xml:space="preserve"> </w:t>
            </w:r>
            <w:r w:rsidRPr="00B34784">
              <w:rPr>
                <w:lang w:eastAsia="zh-CN"/>
              </w:rPr>
              <w:t>least</w:t>
            </w:r>
            <w:r>
              <w:rPr>
                <w:lang w:eastAsia="zh-CN"/>
              </w:rPr>
              <w:t xml:space="preserve"> </w:t>
            </w:r>
            <w:r w:rsidRPr="00B34784">
              <w:rPr>
                <w:lang w:eastAsia="zh-CN"/>
              </w:rPr>
              <w:t>one</w:t>
            </w:r>
            <w:r>
              <w:rPr>
                <w:lang w:eastAsia="zh-CN"/>
              </w:rPr>
              <w:t xml:space="preserve"> </w:t>
            </w:r>
            <w:r w:rsidRPr="00B34784">
              <w:rPr>
                <w:lang w:eastAsia="zh-CN"/>
              </w:rPr>
              <w:t>of</w:t>
            </w:r>
            <w:r>
              <w:rPr>
                <w:lang w:eastAsia="zh-CN"/>
              </w:rPr>
              <w:t xml:space="preserve"> </w:t>
            </w:r>
            <w:r w:rsidRPr="00B34784">
              <w:rPr>
                <w:lang w:eastAsia="zh-CN"/>
              </w:rPr>
              <w:t>the</w:t>
            </w:r>
            <w:r>
              <w:rPr>
                <w:lang w:eastAsia="zh-CN"/>
              </w:rPr>
              <w:t xml:space="preserve"> </w:t>
            </w:r>
            <w:r w:rsidRPr="00B34784">
              <w:rPr>
                <w:lang w:eastAsia="zh-CN"/>
              </w:rPr>
              <w:t>neighbor</w:t>
            </w:r>
            <w:r>
              <w:rPr>
                <w:lang w:eastAsia="zh-CN"/>
              </w:rPr>
              <w:t xml:space="preserve"> </w:t>
            </w:r>
            <w:r w:rsidRPr="00B34784">
              <w:rPr>
                <w:lang w:eastAsia="zh-CN"/>
              </w:rPr>
              <w:t>cells</w:t>
            </w:r>
            <w:r>
              <w:rPr>
                <w:lang w:eastAsia="zh-CN"/>
              </w:rPr>
              <w:t xml:space="preserve"> </w:t>
            </w:r>
            <w:r w:rsidRPr="00B34784">
              <w:rPr>
                <w:lang w:eastAsia="zh-CN"/>
              </w:rPr>
              <w:t>is</w:t>
            </w:r>
            <w:r>
              <w:rPr>
                <w:lang w:eastAsia="zh-CN"/>
              </w:rPr>
              <w:t xml:space="preserve"> </w:t>
            </w:r>
            <w:r w:rsidRPr="00B34784">
              <w:rPr>
                <w:lang w:eastAsia="zh-CN"/>
              </w:rPr>
              <w:t>in</w:t>
            </w:r>
            <w:r>
              <w:rPr>
                <w:lang w:eastAsia="zh-CN"/>
              </w:rPr>
              <w:t xml:space="preserve"> </w:t>
            </w:r>
            <w:r w:rsidRPr="00B34784">
              <w:rPr>
                <w:lang w:eastAsia="zh-CN"/>
              </w:rPr>
              <w:t>the</w:t>
            </w:r>
            <w:r>
              <w:rPr>
                <w:lang w:eastAsia="zh-CN"/>
              </w:rPr>
              <w:t xml:space="preserve"> </w:t>
            </w:r>
            <w:r w:rsidRPr="00B34784">
              <w:rPr>
                <w:lang w:eastAsia="zh-CN"/>
              </w:rPr>
              <w:t>LTM</w:t>
            </w:r>
            <w:r>
              <w:rPr>
                <w:lang w:eastAsia="zh-CN"/>
              </w:rPr>
              <w:t xml:space="preserve"> </w:t>
            </w:r>
            <w:r w:rsidRPr="00B34784">
              <w:rPr>
                <w:lang w:eastAsia="zh-CN"/>
              </w:rPr>
              <w:t>candidate</w:t>
            </w:r>
            <w:r>
              <w:rPr>
                <w:lang w:eastAsia="zh-CN"/>
              </w:rPr>
              <w:t xml:space="preserve"> </w:t>
            </w:r>
            <w:r w:rsidRPr="00B34784">
              <w:rPr>
                <w:lang w:eastAsia="zh-CN"/>
              </w:rPr>
              <w:t>cell</w:t>
            </w:r>
            <w:r>
              <w:rPr>
                <w:lang w:eastAsia="zh-CN"/>
              </w:rPr>
              <w:t xml:space="preserve"> </w:t>
            </w:r>
            <w:r w:rsidRPr="00B34784">
              <w:rPr>
                <w:lang w:eastAsia="zh-CN"/>
              </w:rPr>
              <w:t>active</w:t>
            </w:r>
            <w:r>
              <w:rPr>
                <w:lang w:eastAsia="zh-CN"/>
              </w:rPr>
              <w:t xml:space="preserve"> </w:t>
            </w:r>
            <w:r w:rsidRPr="00B34784">
              <w:rPr>
                <w:lang w:eastAsia="zh-CN"/>
              </w:rPr>
              <w:t>TCI</w:t>
            </w:r>
            <w:r>
              <w:rPr>
                <w:lang w:eastAsia="zh-CN"/>
              </w:rPr>
              <w:t xml:space="preserve"> </w:t>
            </w:r>
            <w:r w:rsidRPr="00B34784">
              <w:rPr>
                <w:lang w:eastAsia="zh-CN"/>
              </w:rPr>
              <w:t>state</w:t>
            </w:r>
            <w:r>
              <w:rPr>
                <w:lang w:eastAsia="zh-CN"/>
              </w:rPr>
              <w:t xml:space="preserve"> </w:t>
            </w:r>
            <w:r w:rsidRPr="00B34784">
              <w:rPr>
                <w:lang w:eastAsia="zh-CN"/>
              </w:rPr>
              <w:t>list,</w:t>
            </w:r>
            <w:r>
              <w:rPr>
                <w:lang w:eastAsia="zh-CN"/>
              </w:rPr>
              <w:t xml:space="preserve"> </w:t>
            </w:r>
            <w:r w:rsidRPr="00B34784">
              <w:rPr>
                <w:lang w:eastAsia="zh-CN"/>
              </w:rPr>
              <w:t>the</w:t>
            </w:r>
            <w:r>
              <w:rPr>
                <w:lang w:eastAsia="zh-CN"/>
              </w:rPr>
              <w:t xml:space="preserve"> </w:t>
            </w:r>
            <w:r w:rsidRPr="00B34784">
              <w:rPr>
                <w:lang w:eastAsia="zh-CN"/>
              </w:rPr>
              <w:t>requirements</w:t>
            </w:r>
            <w:r>
              <w:rPr>
                <w:lang w:eastAsia="zh-CN"/>
              </w:rPr>
              <w:t xml:space="preserve"> </w:t>
            </w:r>
            <w:r w:rsidRPr="00B34784">
              <w:rPr>
                <w:lang w:eastAsia="zh-CN"/>
              </w:rPr>
              <w:t>only</w:t>
            </w:r>
            <w:r>
              <w:rPr>
                <w:lang w:eastAsia="zh-CN"/>
              </w:rPr>
              <w:t xml:space="preserve"> </w:t>
            </w:r>
            <w:r w:rsidRPr="00B34784">
              <w:rPr>
                <w:lang w:eastAsia="zh-CN"/>
              </w:rPr>
              <w:t>apply</w:t>
            </w:r>
            <w:r>
              <w:rPr>
                <w:lang w:eastAsia="zh-CN"/>
              </w:rPr>
              <w:t xml:space="preserve"> </w:t>
            </w:r>
            <w:r w:rsidRPr="00B34784">
              <w:rPr>
                <w:lang w:eastAsia="zh-CN"/>
              </w:rPr>
              <w:t>to</w:t>
            </w:r>
            <w:r>
              <w:rPr>
                <w:lang w:eastAsia="zh-CN"/>
              </w:rPr>
              <w:t xml:space="preserve"> </w:t>
            </w:r>
            <w:r w:rsidRPr="00B34784">
              <w:rPr>
                <w:lang w:eastAsia="zh-CN"/>
              </w:rPr>
              <w:t>intra-frequency</w:t>
            </w:r>
            <w:r>
              <w:rPr>
                <w:lang w:eastAsia="zh-CN"/>
              </w:rPr>
              <w:t xml:space="preserve"> </w:t>
            </w:r>
            <w:r w:rsidRPr="00B34784">
              <w:rPr>
                <w:lang w:eastAsia="zh-CN"/>
              </w:rPr>
              <w:t>cells</w:t>
            </w:r>
            <w:r>
              <w:rPr>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inter-frequency</w:t>
            </w:r>
            <w:r>
              <w:rPr>
                <w:rFonts w:hint="eastAsia"/>
                <w:lang w:eastAsia="zh-CN"/>
              </w:rPr>
              <w:t xml:space="preserve"> </w:t>
            </w:r>
            <w:r w:rsidRPr="00B34784">
              <w:rPr>
                <w:lang w:eastAsia="zh-CN"/>
              </w:rPr>
              <w:t>neighbor</w:t>
            </w:r>
            <w:r>
              <w:rPr>
                <w:lang w:eastAsia="zh-CN"/>
              </w:rPr>
              <w:t xml:space="preserve"> </w:t>
            </w:r>
            <w:r w:rsidRPr="00B34784">
              <w:rPr>
                <w:lang w:eastAsia="zh-CN"/>
              </w:rPr>
              <w:t>cells</w:t>
            </w:r>
            <w:r>
              <w:rPr>
                <w:lang w:eastAsia="zh-CN"/>
              </w:rPr>
              <w:t xml:space="preserve"> </w:t>
            </w:r>
            <w:r w:rsidRPr="00B34784">
              <w:rPr>
                <w:lang w:eastAsia="zh-CN"/>
              </w:rPr>
              <w:t>without</w:t>
            </w:r>
            <w:r>
              <w:rPr>
                <w:lang w:eastAsia="zh-CN"/>
              </w:rPr>
              <w:t xml:space="preserve"> </w:t>
            </w:r>
            <w:r w:rsidRPr="00B34784">
              <w:rPr>
                <w:lang w:eastAsia="zh-CN"/>
              </w:rPr>
              <w:t>gap</w:t>
            </w:r>
            <w:r>
              <w:rPr>
                <w:lang w:eastAsia="zh-CN"/>
              </w:rPr>
              <w:t xml:space="preserve"> </w:t>
            </w:r>
            <w:r w:rsidRPr="00B34784">
              <w:rPr>
                <w:lang w:eastAsia="zh-CN"/>
              </w:rPr>
              <w:t>whose</w:t>
            </w:r>
            <w:r>
              <w:rPr>
                <w:lang w:eastAsia="zh-CN"/>
              </w:rPr>
              <w:t xml:space="preserve"> </w:t>
            </w:r>
            <w:r w:rsidRPr="00B34784">
              <w:rPr>
                <w:lang w:eastAsia="zh-CN"/>
              </w:rPr>
              <w:t>TCI</w:t>
            </w:r>
            <w:r>
              <w:rPr>
                <w:lang w:eastAsia="zh-CN"/>
              </w:rPr>
              <w:t xml:space="preserve"> </w:t>
            </w:r>
            <w:r w:rsidRPr="00B34784">
              <w:rPr>
                <w:lang w:eastAsia="zh-CN"/>
              </w:rPr>
              <w:t>state(s)</w:t>
            </w:r>
            <w:r>
              <w:rPr>
                <w:lang w:eastAsia="zh-CN"/>
              </w:rPr>
              <w:t xml:space="preserve"> </w:t>
            </w:r>
            <w:r w:rsidRPr="00B34784">
              <w:rPr>
                <w:lang w:eastAsia="zh-CN"/>
              </w:rPr>
              <w:t>are</w:t>
            </w:r>
            <w:r>
              <w:rPr>
                <w:lang w:eastAsia="zh-CN"/>
              </w:rPr>
              <w:t xml:space="preserve"> </w:t>
            </w:r>
            <w:r w:rsidRPr="00B34784">
              <w:rPr>
                <w:lang w:eastAsia="zh-CN"/>
              </w:rPr>
              <w:t>in</w:t>
            </w:r>
            <w:r>
              <w:rPr>
                <w:lang w:eastAsia="zh-CN"/>
              </w:rPr>
              <w:t xml:space="preserve"> </w:t>
            </w:r>
            <w:r w:rsidRPr="00B34784">
              <w:rPr>
                <w:lang w:eastAsia="zh-CN"/>
              </w:rPr>
              <w:t>the</w:t>
            </w:r>
            <w:r>
              <w:rPr>
                <w:lang w:eastAsia="zh-CN"/>
              </w:rPr>
              <w:t xml:space="preserve"> </w:t>
            </w:r>
            <w:r w:rsidRPr="00B34784">
              <w:rPr>
                <w:lang w:eastAsia="zh-CN"/>
              </w:rPr>
              <w:t>LTM</w:t>
            </w:r>
            <w:r>
              <w:rPr>
                <w:lang w:eastAsia="zh-CN"/>
              </w:rPr>
              <w:t xml:space="preserve"> </w:t>
            </w:r>
            <w:r w:rsidRPr="00B34784">
              <w:rPr>
                <w:lang w:eastAsia="zh-CN"/>
              </w:rPr>
              <w:t>candidate</w:t>
            </w:r>
            <w:r>
              <w:rPr>
                <w:lang w:eastAsia="zh-CN"/>
              </w:rPr>
              <w:t xml:space="preserve"> </w:t>
            </w:r>
            <w:r w:rsidRPr="00B34784">
              <w:rPr>
                <w:lang w:eastAsia="zh-CN"/>
              </w:rPr>
              <w:t>cell</w:t>
            </w:r>
            <w:r>
              <w:rPr>
                <w:lang w:eastAsia="zh-CN"/>
              </w:rPr>
              <w:t xml:space="preserve"> </w:t>
            </w:r>
            <w:r w:rsidRPr="00B34784">
              <w:rPr>
                <w:lang w:eastAsia="zh-CN"/>
              </w:rPr>
              <w:t>active</w:t>
            </w:r>
            <w:r>
              <w:rPr>
                <w:lang w:eastAsia="zh-CN"/>
              </w:rPr>
              <w:t xml:space="preserve"> </w:t>
            </w:r>
            <w:r w:rsidRPr="00B34784">
              <w:rPr>
                <w:lang w:eastAsia="zh-CN"/>
              </w:rPr>
              <w:t>TCI</w:t>
            </w:r>
            <w:r>
              <w:rPr>
                <w:lang w:eastAsia="zh-CN"/>
              </w:rPr>
              <w:t xml:space="preserve"> </w:t>
            </w:r>
            <w:r w:rsidRPr="00B34784">
              <w:rPr>
                <w:lang w:eastAsia="zh-CN"/>
              </w:rPr>
              <w:t>state</w:t>
            </w:r>
            <w:r>
              <w:rPr>
                <w:lang w:eastAsia="zh-CN"/>
              </w:rPr>
              <w:t xml:space="preserve"> </w:t>
            </w:r>
            <w:r w:rsidRPr="00B34784">
              <w:rPr>
                <w:lang w:eastAsia="zh-CN"/>
              </w:rPr>
              <w:t>list.</w:t>
            </w:r>
            <w:r w:rsidRPr="00B34784">
              <w:rPr>
                <w:rFonts w:hint="eastAsia"/>
                <w:lang w:eastAsia="zh-CN"/>
              </w:rPr>
              <w:t>]</w:t>
            </w:r>
          </w:p>
        </w:tc>
      </w:tr>
    </w:tbl>
    <w:p w14:paraId="61914453" w14:textId="77777777" w:rsidR="00B76285" w:rsidRDefault="00B76285" w:rsidP="00B76285">
      <w:pPr>
        <w:rPr>
          <w:noProof/>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5116C634" w:rsidR="00A716A1" w:rsidRPr="00B34784" w:rsidRDefault="00FA6E55" w:rsidP="00A716A1">
      <w:pPr>
        <w:ind w:leftChars="100" w:left="200"/>
      </w:pPr>
      <w:r w:rsidRPr="00A94179">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 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66737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457F1D">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51C00776"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457F1D">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06504B9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457F1D">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F29BB4" w14:textId="77777777" w:rsidR="005D0390" w:rsidRDefault="005D0390">
      <w:r>
        <w:separator/>
      </w:r>
    </w:p>
  </w:endnote>
  <w:endnote w:type="continuationSeparator" w:id="0">
    <w:p w14:paraId="0D2E9E95" w14:textId="77777777" w:rsidR="005D0390" w:rsidRDefault="005D0390">
      <w:r>
        <w:continuationSeparator/>
      </w:r>
    </w:p>
  </w:endnote>
  <w:endnote w:type="continuationNotice" w:id="1">
    <w:p w14:paraId="5177F5D9" w14:textId="77777777" w:rsidR="005D0390" w:rsidRDefault="005D03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Apple SD Gothic Neo"/>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default"/>
    <w:sig w:usb0="00000000" w:usb1="00000000" w:usb2="00000028" w:usb3="00000000" w:csb0="0000019F" w:csb1="00000000"/>
  </w:font>
  <w:font w:name="Times-Roman">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v4.2.0">
    <w:altName w:val="苹方-简"/>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roman"/>
    <w:pitch w:val="default"/>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EAEFC" w14:textId="77777777" w:rsidR="005D0390" w:rsidRDefault="005D0390">
      <w:r>
        <w:separator/>
      </w:r>
    </w:p>
  </w:footnote>
  <w:footnote w:type="continuationSeparator" w:id="0">
    <w:p w14:paraId="5EEE91FF" w14:textId="77777777" w:rsidR="005D0390" w:rsidRDefault="005D0390">
      <w:r>
        <w:continuationSeparator/>
      </w:r>
    </w:p>
  </w:footnote>
  <w:footnote w:type="continuationNotice" w:id="1">
    <w:p w14:paraId="6EE68F42" w14:textId="77777777" w:rsidR="005D0390" w:rsidRDefault="005D03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6F382C43"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9E30EB">
      <w:rPr>
        <w:rFonts w:ascii="Arial" w:hAnsi="Arial" w:cs="Arial"/>
        <w:b/>
        <w:sz w:val="18"/>
        <w:szCs w:val="18"/>
        <w:lang w:val="sv-FI"/>
      </w:rPr>
      <w:t>9</w:t>
    </w:r>
    <w:r w:rsidRPr="00512A44">
      <w:rPr>
        <w:rFonts w:ascii="Arial" w:hAnsi="Arial" w:cs="Arial"/>
        <w:b/>
        <w:sz w:val="18"/>
        <w:szCs w:val="18"/>
        <w:lang w:val="sv-FI"/>
      </w:rPr>
      <w:t>.</w:t>
    </w:r>
    <w:r w:rsidR="003D36C2">
      <w:rPr>
        <w:rFonts w:ascii="Arial" w:hAnsi="Arial" w:cs="Arial"/>
        <w:b/>
        <w:sz w:val="18"/>
        <w:szCs w:val="18"/>
        <w:lang w:val="sv-FI"/>
      </w:rPr>
      <w:t>1</w:t>
    </w:r>
    <w:r w:rsidRPr="00512A44">
      <w:rPr>
        <w:rFonts w:ascii="Arial" w:hAnsi="Arial" w:cs="Arial"/>
        <w:b/>
        <w:sz w:val="18"/>
        <w:szCs w:val="18"/>
        <w:lang w:val="sv-FI"/>
      </w:rPr>
      <w:t>.0 (202</w:t>
    </w:r>
    <w:r w:rsidR="002957CF">
      <w:rPr>
        <w:rFonts w:ascii="Arial" w:hAnsi="Arial" w:cs="Arial"/>
        <w:b/>
        <w:sz w:val="18"/>
        <w:szCs w:val="18"/>
        <w:lang w:val="sv-FI"/>
      </w:rPr>
      <w:t>5</w:t>
    </w:r>
    <w:r w:rsidRPr="00512A44">
      <w:rPr>
        <w:rFonts w:ascii="Arial" w:hAnsi="Arial" w:cs="Arial"/>
        <w:b/>
        <w:sz w:val="18"/>
        <w:szCs w:val="18"/>
        <w:lang w:val="sv-FI"/>
      </w:rPr>
      <w:t>-</w:t>
    </w:r>
    <w:r w:rsidR="002957CF">
      <w:rPr>
        <w:rFonts w:ascii="Arial" w:hAnsi="Arial" w:cs="Arial"/>
        <w:b/>
        <w:sz w:val="18"/>
        <w:szCs w:val="18"/>
        <w:lang w:val="sv-FI"/>
      </w:rPr>
      <w:t>0</w:t>
    </w:r>
    <w:r w:rsidR="003D36C2">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129BF59D" w:rsidR="00740A4E" w:rsidRDefault="00740A4E">
    <w:pPr>
      <w:pStyle w:val="Header"/>
    </w:pPr>
    <w:r>
      <w:t>Release 1</w:t>
    </w:r>
    <w:r w:rsidR="004C3615">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799"/>
    <w:rsid w:val="00016AA5"/>
    <w:rsid w:val="00016E06"/>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991"/>
    <w:rsid w:val="000261CA"/>
    <w:rsid w:val="00026348"/>
    <w:rsid w:val="00026ABD"/>
    <w:rsid w:val="00027443"/>
    <w:rsid w:val="000278E8"/>
    <w:rsid w:val="0002795D"/>
    <w:rsid w:val="00027A4C"/>
    <w:rsid w:val="00027D3C"/>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5F0B"/>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0FED"/>
    <w:rsid w:val="000B131E"/>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B37"/>
    <w:rsid w:val="000B6C7F"/>
    <w:rsid w:val="000B70AA"/>
    <w:rsid w:val="000B73C1"/>
    <w:rsid w:val="000B7584"/>
    <w:rsid w:val="000B76BC"/>
    <w:rsid w:val="000B7D6A"/>
    <w:rsid w:val="000B7DF5"/>
    <w:rsid w:val="000B7FBA"/>
    <w:rsid w:val="000C0B0C"/>
    <w:rsid w:val="000C1550"/>
    <w:rsid w:val="000C2090"/>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038F"/>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E5C"/>
    <w:rsid w:val="00146EE3"/>
    <w:rsid w:val="00147266"/>
    <w:rsid w:val="001475CC"/>
    <w:rsid w:val="001478AC"/>
    <w:rsid w:val="00147C54"/>
    <w:rsid w:val="0015042D"/>
    <w:rsid w:val="0015055C"/>
    <w:rsid w:val="0015099D"/>
    <w:rsid w:val="00153409"/>
    <w:rsid w:val="00153444"/>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D7C"/>
    <w:rsid w:val="001A1F76"/>
    <w:rsid w:val="001A21B1"/>
    <w:rsid w:val="001A2CC8"/>
    <w:rsid w:val="001A3063"/>
    <w:rsid w:val="001A3538"/>
    <w:rsid w:val="001A3C0B"/>
    <w:rsid w:val="001A3DE2"/>
    <w:rsid w:val="001A5097"/>
    <w:rsid w:val="001A5C50"/>
    <w:rsid w:val="001A5D66"/>
    <w:rsid w:val="001A5EBF"/>
    <w:rsid w:val="001A62BC"/>
    <w:rsid w:val="001A65CF"/>
    <w:rsid w:val="001A6761"/>
    <w:rsid w:val="001A68D7"/>
    <w:rsid w:val="001A75A3"/>
    <w:rsid w:val="001A7A8E"/>
    <w:rsid w:val="001A7D19"/>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C7DE4"/>
    <w:rsid w:val="001D024F"/>
    <w:rsid w:val="001D02C2"/>
    <w:rsid w:val="001D0B38"/>
    <w:rsid w:val="001D15E6"/>
    <w:rsid w:val="001D2C2D"/>
    <w:rsid w:val="001D35EB"/>
    <w:rsid w:val="001D3790"/>
    <w:rsid w:val="001D3BF6"/>
    <w:rsid w:val="001D3C32"/>
    <w:rsid w:val="001D4B3A"/>
    <w:rsid w:val="001D4BC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9F"/>
    <w:rsid w:val="00205002"/>
    <w:rsid w:val="0020506B"/>
    <w:rsid w:val="002052FD"/>
    <w:rsid w:val="002053B4"/>
    <w:rsid w:val="002058D0"/>
    <w:rsid w:val="002060F0"/>
    <w:rsid w:val="0020618B"/>
    <w:rsid w:val="00207C7F"/>
    <w:rsid w:val="0021005B"/>
    <w:rsid w:val="00210226"/>
    <w:rsid w:val="00210D1F"/>
    <w:rsid w:val="002117CC"/>
    <w:rsid w:val="00211DB0"/>
    <w:rsid w:val="00211DCD"/>
    <w:rsid w:val="00211ED8"/>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3FC"/>
    <w:rsid w:val="0025697D"/>
    <w:rsid w:val="00256993"/>
    <w:rsid w:val="00256C53"/>
    <w:rsid w:val="00256D6F"/>
    <w:rsid w:val="00257412"/>
    <w:rsid w:val="00257B60"/>
    <w:rsid w:val="00257E2A"/>
    <w:rsid w:val="002606B2"/>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6083"/>
    <w:rsid w:val="00286203"/>
    <w:rsid w:val="00286CF4"/>
    <w:rsid w:val="00287321"/>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AE3"/>
    <w:rsid w:val="002A3D60"/>
    <w:rsid w:val="002A4741"/>
    <w:rsid w:val="002A49FE"/>
    <w:rsid w:val="002A4AD9"/>
    <w:rsid w:val="002A5380"/>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C03A7"/>
    <w:rsid w:val="002C0994"/>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129"/>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4D1D"/>
    <w:rsid w:val="00334E36"/>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189"/>
    <w:rsid w:val="003852A9"/>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20"/>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364"/>
    <w:rsid w:val="003D2770"/>
    <w:rsid w:val="003D286A"/>
    <w:rsid w:val="003D2AC7"/>
    <w:rsid w:val="003D36C2"/>
    <w:rsid w:val="003D38C6"/>
    <w:rsid w:val="003D39C9"/>
    <w:rsid w:val="003D47AE"/>
    <w:rsid w:val="003D487A"/>
    <w:rsid w:val="003D4D31"/>
    <w:rsid w:val="003D4EFE"/>
    <w:rsid w:val="003D4FA6"/>
    <w:rsid w:val="003D5058"/>
    <w:rsid w:val="003D548E"/>
    <w:rsid w:val="003D5855"/>
    <w:rsid w:val="003D6474"/>
    <w:rsid w:val="003D673B"/>
    <w:rsid w:val="003D6F6F"/>
    <w:rsid w:val="003D782A"/>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7093"/>
    <w:rsid w:val="0040709D"/>
    <w:rsid w:val="0040733B"/>
    <w:rsid w:val="004079BC"/>
    <w:rsid w:val="004079BF"/>
    <w:rsid w:val="004079E0"/>
    <w:rsid w:val="00407C2D"/>
    <w:rsid w:val="00407FA5"/>
    <w:rsid w:val="0041001E"/>
    <w:rsid w:val="004102A8"/>
    <w:rsid w:val="0041081A"/>
    <w:rsid w:val="0041129C"/>
    <w:rsid w:val="00411AD6"/>
    <w:rsid w:val="00411D82"/>
    <w:rsid w:val="00412C12"/>
    <w:rsid w:val="00412C48"/>
    <w:rsid w:val="00412DF4"/>
    <w:rsid w:val="00412E5C"/>
    <w:rsid w:val="0041322A"/>
    <w:rsid w:val="00413328"/>
    <w:rsid w:val="00413333"/>
    <w:rsid w:val="004141D8"/>
    <w:rsid w:val="00415440"/>
    <w:rsid w:val="00415956"/>
    <w:rsid w:val="00415EF5"/>
    <w:rsid w:val="004169B3"/>
    <w:rsid w:val="00416C35"/>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8AB"/>
    <w:rsid w:val="00430A74"/>
    <w:rsid w:val="00430BAD"/>
    <w:rsid w:val="004310B9"/>
    <w:rsid w:val="00431373"/>
    <w:rsid w:val="0043180E"/>
    <w:rsid w:val="00431FB5"/>
    <w:rsid w:val="00432351"/>
    <w:rsid w:val="0043249C"/>
    <w:rsid w:val="00432545"/>
    <w:rsid w:val="00432E18"/>
    <w:rsid w:val="00432FF3"/>
    <w:rsid w:val="00433796"/>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57F1D"/>
    <w:rsid w:val="004602FB"/>
    <w:rsid w:val="00460A80"/>
    <w:rsid w:val="00461371"/>
    <w:rsid w:val="0046192E"/>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8F6"/>
    <w:rsid w:val="00465D65"/>
    <w:rsid w:val="00466B21"/>
    <w:rsid w:val="0046746C"/>
    <w:rsid w:val="0046780B"/>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904"/>
    <w:rsid w:val="00480B64"/>
    <w:rsid w:val="00480B82"/>
    <w:rsid w:val="00480CEB"/>
    <w:rsid w:val="00480D28"/>
    <w:rsid w:val="00480FD4"/>
    <w:rsid w:val="004812CD"/>
    <w:rsid w:val="00481679"/>
    <w:rsid w:val="004818B2"/>
    <w:rsid w:val="004820EF"/>
    <w:rsid w:val="004824D5"/>
    <w:rsid w:val="00482E27"/>
    <w:rsid w:val="004832B5"/>
    <w:rsid w:val="00483794"/>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6E11"/>
    <w:rsid w:val="00497905"/>
    <w:rsid w:val="00497C94"/>
    <w:rsid w:val="00497F69"/>
    <w:rsid w:val="004A0600"/>
    <w:rsid w:val="004A0A90"/>
    <w:rsid w:val="004A15BC"/>
    <w:rsid w:val="004A1BD3"/>
    <w:rsid w:val="004A2695"/>
    <w:rsid w:val="004A2F69"/>
    <w:rsid w:val="004A303C"/>
    <w:rsid w:val="004A31B7"/>
    <w:rsid w:val="004A32B9"/>
    <w:rsid w:val="004A386D"/>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1DA"/>
    <w:rsid w:val="004C3615"/>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C53"/>
    <w:rsid w:val="004F5F3C"/>
    <w:rsid w:val="004F69DD"/>
    <w:rsid w:val="004F7066"/>
    <w:rsid w:val="004F722B"/>
    <w:rsid w:val="00500336"/>
    <w:rsid w:val="005004F6"/>
    <w:rsid w:val="005005F2"/>
    <w:rsid w:val="0050067E"/>
    <w:rsid w:val="0050068C"/>
    <w:rsid w:val="00500793"/>
    <w:rsid w:val="005015DE"/>
    <w:rsid w:val="00502111"/>
    <w:rsid w:val="00502815"/>
    <w:rsid w:val="00502A8D"/>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705"/>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A80"/>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1F5"/>
    <w:rsid w:val="005A4B5D"/>
    <w:rsid w:val="005A4DB1"/>
    <w:rsid w:val="005A6A13"/>
    <w:rsid w:val="005A6C45"/>
    <w:rsid w:val="005A72A5"/>
    <w:rsid w:val="005A7516"/>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BA5"/>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C7"/>
    <w:rsid w:val="005C7BA7"/>
    <w:rsid w:val="005D016E"/>
    <w:rsid w:val="005D0390"/>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5E3"/>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3862"/>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0A5C"/>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CCC"/>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6205"/>
    <w:rsid w:val="00686487"/>
    <w:rsid w:val="006864F0"/>
    <w:rsid w:val="00686804"/>
    <w:rsid w:val="00686921"/>
    <w:rsid w:val="006870CC"/>
    <w:rsid w:val="00687553"/>
    <w:rsid w:val="006878FF"/>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61E"/>
    <w:rsid w:val="006D36CD"/>
    <w:rsid w:val="006D3F36"/>
    <w:rsid w:val="006D42EF"/>
    <w:rsid w:val="006D43E3"/>
    <w:rsid w:val="006D4542"/>
    <w:rsid w:val="006D455E"/>
    <w:rsid w:val="006D47C4"/>
    <w:rsid w:val="006D51C0"/>
    <w:rsid w:val="006D557A"/>
    <w:rsid w:val="006D55A2"/>
    <w:rsid w:val="006D5652"/>
    <w:rsid w:val="006D5C93"/>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7E"/>
    <w:rsid w:val="006F59DA"/>
    <w:rsid w:val="006F5B6E"/>
    <w:rsid w:val="006F6D19"/>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1F3"/>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0992"/>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273"/>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92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B41"/>
    <w:rsid w:val="007A2640"/>
    <w:rsid w:val="007A28EE"/>
    <w:rsid w:val="007A2C3C"/>
    <w:rsid w:val="007A2F57"/>
    <w:rsid w:val="007A33B1"/>
    <w:rsid w:val="007A376F"/>
    <w:rsid w:val="007A3C45"/>
    <w:rsid w:val="007A3F06"/>
    <w:rsid w:val="007A4280"/>
    <w:rsid w:val="007A4482"/>
    <w:rsid w:val="007A457E"/>
    <w:rsid w:val="007A4580"/>
    <w:rsid w:val="007A48E4"/>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AE1"/>
    <w:rsid w:val="007B3455"/>
    <w:rsid w:val="007B3B03"/>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CEC"/>
    <w:rsid w:val="007D0E33"/>
    <w:rsid w:val="007D1229"/>
    <w:rsid w:val="007D12F6"/>
    <w:rsid w:val="007D1430"/>
    <w:rsid w:val="007D225B"/>
    <w:rsid w:val="007D226B"/>
    <w:rsid w:val="007D2333"/>
    <w:rsid w:val="007D2B70"/>
    <w:rsid w:val="007D2F47"/>
    <w:rsid w:val="007D3137"/>
    <w:rsid w:val="007D345E"/>
    <w:rsid w:val="007D349B"/>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39E"/>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5AD8"/>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6D18"/>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0955"/>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2B7D"/>
    <w:rsid w:val="00853804"/>
    <w:rsid w:val="00853AE1"/>
    <w:rsid w:val="00853D7A"/>
    <w:rsid w:val="00854371"/>
    <w:rsid w:val="0085445A"/>
    <w:rsid w:val="0085466B"/>
    <w:rsid w:val="00854D51"/>
    <w:rsid w:val="00854F19"/>
    <w:rsid w:val="0085520A"/>
    <w:rsid w:val="00855C76"/>
    <w:rsid w:val="00855C77"/>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97"/>
    <w:rsid w:val="0087239D"/>
    <w:rsid w:val="00872A1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23B"/>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4C5"/>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98F"/>
    <w:rsid w:val="008C19BE"/>
    <w:rsid w:val="008C1BB9"/>
    <w:rsid w:val="008C2012"/>
    <w:rsid w:val="008C2601"/>
    <w:rsid w:val="008C2A8B"/>
    <w:rsid w:val="008C2E70"/>
    <w:rsid w:val="008C3ADD"/>
    <w:rsid w:val="008C4227"/>
    <w:rsid w:val="008C4377"/>
    <w:rsid w:val="008C446F"/>
    <w:rsid w:val="008C48C8"/>
    <w:rsid w:val="008C4B3A"/>
    <w:rsid w:val="008C4DE1"/>
    <w:rsid w:val="008C577A"/>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E75"/>
    <w:rsid w:val="008D69A0"/>
    <w:rsid w:val="008D7002"/>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3E30"/>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A83"/>
    <w:rsid w:val="008F2B3A"/>
    <w:rsid w:val="008F2C19"/>
    <w:rsid w:val="008F2C60"/>
    <w:rsid w:val="008F2CC8"/>
    <w:rsid w:val="008F2F48"/>
    <w:rsid w:val="008F3686"/>
    <w:rsid w:val="008F381D"/>
    <w:rsid w:val="008F3C3C"/>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BC3"/>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8FB"/>
    <w:rsid w:val="0093097E"/>
    <w:rsid w:val="00930E00"/>
    <w:rsid w:val="0093101A"/>
    <w:rsid w:val="00932009"/>
    <w:rsid w:val="0093235B"/>
    <w:rsid w:val="0093237A"/>
    <w:rsid w:val="009323E2"/>
    <w:rsid w:val="00932C8B"/>
    <w:rsid w:val="00932D39"/>
    <w:rsid w:val="00933055"/>
    <w:rsid w:val="00933191"/>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9F0"/>
    <w:rsid w:val="00946ED7"/>
    <w:rsid w:val="00947181"/>
    <w:rsid w:val="00947189"/>
    <w:rsid w:val="009471EA"/>
    <w:rsid w:val="00947562"/>
    <w:rsid w:val="00947685"/>
    <w:rsid w:val="009476A2"/>
    <w:rsid w:val="00947716"/>
    <w:rsid w:val="00950E25"/>
    <w:rsid w:val="00950E66"/>
    <w:rsid w:val="00951352"/>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68"/>
    <w:rsid w:val="00980573"/>
    <w:rsid w:val="00980BA6"/>
    <w:rsid w:val="00980E3D"/>
    <w:rsid w:val="00981CCE"/>
    <w:rsid w:val="00981D41"/>
    <w:rsid w:val="00981E69"/>
    <w:rsid w:val="00981EE3"/>
    <w:rsid w:val="00982892"/>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4B"/>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0E"/>
    <w:rsid w:val="009B77F8"/>
    <w:rsid w:val="009B7800"/>
    <w:rsid w:val="009B7875"/>
    <w:rsid w:val="009B7C46"/>
    <w:rsid w:val="009B7FD9"/>
    <w:rsid w:val="009C02D7"/>
    <w:rsid w:val="009C05CF"/>
    <w:rsid w:val="009C082D"/>
    <w:rsid w:val="009C18A0"/>
    <w:rsid w:val="009C1A43"/>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72"/>
    <w:rsid w:val="009D0202"/>
    <w:rsid w:val="009D0B3D"/>
    <w:rsid w:val="009D0F9C"/>
    <w:rsid w:val="009D0FBB"/>
    <w:rsid w:val="009D1590"/>
    <w:rsid w:val="009D202B"/>
    <w:rsid w:val="009D2A0F"/>
    <w:rsid w:val="009D2AB5"/>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0EB"/>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726"/>
    <w:rsid w:val="00A018AB"/>
    <w:rsid w:val="00A019F3"/>
    <w:rsid w:val="00A03418"/>
    <w:rsid w:val="00A03DC0"/>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238"/>
    <w:rsid w:val="00A1174D"/>
    <w:rsid w:val="00A11D00"/>
    <w:rsid w:val="00A121AF"/>
    <w:rsid w:val="00A124CE"/>
    <w:rsid w:val="00A12937"/>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3E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9AA"/>
    <w:rsid w:val="00A35A3B"/>
    <w:rsid w:val="00A364D4"/>
    <w:rsid w:val="00A36756"/>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3222"/>
    <w:rsid w:val="00A632A4"/>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5422"/>
    <w:rsid w:val="00A95454"/>
    <w:rsid w:val="00A95E02"/>
    <w:rsid w:val="00A96A6C"/>
    <w:rsid w:val="00A96FDC"/>
    <w:rsid w:val="00A97042"/>
    <w:rsid w:val="00A9795C"/>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993"/>
    <w:rsid w:val="00AB1D5A"/>
    <w:rsid w:val="00AB258F"/>
    <w:rsid w:val="00AB297B"/>
    <w:rsid w:val="00AB2B96"/>
    <w:rsid w:val="00AB2C48"/>
    <w:rsid w:val="00AB31B3"/>
    <w:rsid w:val="00AB368A"/>
    <w:rsid w:val="00AB4907"/>
    <w:rsid w:val="00AB4C6C"/>
    <w:rsid w:val="00AB5016"/>
    <w:rsid w:val="00AB5131"/>
    <w:rsid w:val="00AB67AE"/>
    <w:rsid w:val="00AB6D44"/>
    <w:rsid w:val="00AB7054"/>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898"/>
    <w:rsid w:val="00AE1EC5"/>
    <w:rsid w:val="00AE1EF9"/>
    <w:rsid w:val="00AE1F84"/>
    <w:rsid w:val="00AE20DA"/>
    <w:rsid w:val="00AE27F1"/>
    <w:rsid w:val="00AE286E"/>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979"/>
    <w:rsid w:val="00B10AE7"/>
    <w:rsid w:val="00B10FA0"/>
    <w:rsid w:val="00B11444"/>
    <w:rsid w:val="00B114BB"/>
    <w:rsid w:val="00B11767"/>
    <w:rsid w:val="00B11C0A"/>
    <w:rsid w:val="00B124B5"/>
    <w:rsid w:val="00B1262D"/>
    <w:rsid w:val="00B127BF"/>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728"/>
    <w:rsid w:val="00B26FAD"/>
    <w:rsid w:val="00B27083"/>
    <w:rsid w:val="00B27445"/>
    <w:rsid w:val="00B274FF"/>
    <w:rsid w:val="00B277B7"/>
    <w:rsid w:val="00B27A9B"/>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17F"/>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285"/>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1F26"/>
    <w:rsid w:val="00B92781"/>
    <w:rsid w:val="00B9279B"/>
    <w:rsid w:val="00B92CA4"/>
    <w:rsid w:val="00B93149"/>
    <w:rsid w:val="00B9332B"/>
    <w:rsid w:val="00B939CF"/>
    <w:rsid w:val="00B93C26"/>
    <w:rsid w:val="00B93D6F"/>
    <w:rsid w:val="00B93F0C"/>
    <w:rsid w:val="00B9421F"/>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6D40"/>
    <w:rsid w:val="00BE70D2"/>
    <w:rsid w:val="00BE7282"/>
    <w:rsid w:val="00BE7585"/>
    <w:rsid w:val="00BE78B0"/>
    <w:rsid w:val="00BE798F"/>
    <w:rsid w:val="00BE7F12"/>
    <w:rsid w:val="00BF07D3"/>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0D1"/>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3FF3"/>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AC6"/>
    <w:rsid w:val="00C74266"/>
    <w:rsid w:val="00C74733"/>
    <w:rsid w:val="00C74A92"/>
    <w:rsid w:val="00C74F43"/>
    <w:rsid w:val="00C7503D"/>
    <w:rsid w:val="00C756AF"/>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837"/>
    <w:rsid w:val="00CE5F01"/>
    <w:rsid w:val="00CE633C"/>
    <w:rsid w:val="00CE65BC"/>
    <w:rsid w:val="00CE6797"/>
    <w:rsid w:val="00CE6858"/>
    <w:rsid w:val="00CE79CF"/>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BF3"/>
    <w:rsid w:val="00CF7C87"/>
    <w:rsid w:val="00D001B2"/>
    <w:rsid w:val="00D003F5"/>
    <w:rsid w:val="00D00543"/>
    <w:rsid w:val="00D007FC"/>
    <w:rsid w:val="00D00B1D"/>
    <w:rsid w:val="00D00C4B"/>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DA8"/>
    <w:rsid w:val="00D06F51"/>
    <w:rsid w:val="00D06F66"/>
    <w:rsid w:val="00D07A69"/>
    <w:rsid w:val="00D10036"/>
    <w:rsid w:val="00D1070D"/>
    <w:rsid w:val="00D11120"/>
    <w:rsid w:val="00D11964"/>
    <w:rsid w:val="00D11B33"/>
    <w:rsid w:val="00D11C7F"/>
    <w:rsid w:val="00D123B7"/>
    <w:rsid w:val="00D12C31"/>
    <w:rsid w:val="00D139B0"/>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5CBE"/>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E2F"/>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7D3"/>
    <w:rsid w:val="00D90CAF"/>
    <w:rsid w:val="00D9134D"/>
    <w:rsid w:val="00D918A2"/>
    <w:rsid w:val="00D9192F"/>
    <w:rsid w:val="00D9197F"/>
    <w:rsid w:val="00D91AAE"/>
    <w:rsid w:val="00D91B9A"/>
    <w:rsid w:val="00D91DDD"/>
    <w:rsid w:val="00D9208C"/>
    <w:rsid w:val="00D9235F"/>
    <w:rsid w:val="00D92EFB"/>
    <w:rsid w:val="00D930B3"/>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1B2"/>
    <w:rsid w:val="00DA57A8"/>
    <w:rsid w:val="00DA5B8D"/>
    <w:rsid w:val="00DA5D87"/>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4F1F"/>
    <w:rsid w:val="00DD519D"/>
    <w:rsid w:val="00DD54B7"/>
    <w:rsid w:val="00DD56D5"/>
    <w:rsid w:val="00DD5704"/>
    <w:rsid w:val="00DD5909"/>
    <w:rsid w:val="00DD5AD5"/>
    <w:rsid w:val="00DD5F8E"/>
    <w:rsid w:val="00DD63BF"/>
    <w:rsid w:val="00DD6C83"/>
    <w:rsid w:val="00DD7D36"/>
    <w:rsid w:val="00DE01DB"/>
    <w:rsid w:val="00DE0569"/>
    <w:rsid w:val="00DE059E"/>
    <w:rsid w:val="00DE13CA"/>
    <w:rsid w:val="00DE2050"/>
    <w:rsid w:val="00DE2472"/>
    <w:rsid w:val="00DE247B"/>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30EF"/>
    <w:rsid w:val="00E03F0A"/>
    <w:rsid w:val="00E03F29"/>
    <w:rsid w:val="00E044A4"/>
    <w:rsid w:val="00E04873"/>
    <w:rsid w:val="00E04A0A"/>
    <w:rsid w:val="00E04BE6"/>
    <w:rsid w:val="00E04C54"/>
    <w:rsid w:val="00E04C6E"/>
    <w:rsid w:val="00E051E3"/>
    <w:rsid w:val="00E064EC"/>
    <w:rsid w:val="00E06752"/>
    <w:rsid w:val="00E0742C"/>
    <w:rsid w:val="00E0763C"/>
    <w:rsid w:val="00E10299"/>
    <w:rsid w:val="00E10CBB"/>
    <w:rsid w:val="00E10EE0"/>
    <w:rsid w:val="00E11135"/>
    <w:rsid w:val="00E11EEA"/>
    <w:rsid w:val="00E12151"/>
    <w:rsid w:val="00E1308A"/>
    <w:rsid w:val="00E1320D"/>
    <w:rsid w:val="00E13444"/>
    <w:rsid w:val="00E136FB"/>
    <w:rsid w:val="00E13CFB"/>
    <w:rsid w:val="00E14C1B"/>
    <w:rsid w:val="00E155A3"/>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5008B"/>
    <w:rsid w:val="00E50613"/>
    <w:rsid w:val="00E507A8"/>
    <w:rsid w:val="00E5105F"/>
    <w:rsid w:val="00E5161E"/>
    <w:rsid w:val="00E51D31"/>
    <w:rsid w:val="00E51E37"/>
    <w:rsid w:val="00E51E47"/>
    <w:rsid w:val="00E51F6C"/>
    <w:rsid w:val="00E5200C"/>
    <w:rsid w:val="00E52FCE"/>
    <w:rsid w:val="00E53646"/>
    <w:rsid w:val="00E5386B"/>
    <w:rsid w:val="00E54248"/>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DA2"/>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D19"/>
    <w:rsid w:val="00E96F9E"/>
    <w:rsid w:val="00E9723D"/>
    <w:rsid w:val="00E974FD"/>
    <w:rsid w:val="00E974FF"/>
    <w:rsid w:val="00E977B7"/>
    <w:rsid w:val="00E9782D"/>
    <w:rsid w:val="00E97E07"/>
    <w:rsid w:val="00EA02A8"/>
    <w:rsid w:val="00EA0849"/>
    <w:rsid w:val="00EA086C"/>
    <w:rsid w:val="00EA09A8"/>
    <w:rsid w:val="00EA12A1"/>
    <w:rsid w:val="00EA1604"/>
    <w:rsid w:val="00EA1E4E"/>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CCB"/>
    <w:rsid w:val="00EE30D8"/>
    <w:rsid w:val="00EE3123"/>
    <w:rsid w:val="00EE31FF"/>
    <w:rsid w:val="00EE337D"/>
    <w:rsid w:val="00EE3386"/>
    <w:rsid w:val="00EE3E22"/>
    <w:rsid w:val="00EE3F3E"/>
    <w:rsid w:val="00EE45E2"/>
    <w:rsid w:val="00EE476B"/>
    <w:rsid w:val="00EE477E"/>
    <w:rsid w:val="00EE4D9D"/>
    <w:rsid w:val="00EE4F6E"/>
    <w:rsid w:val="00EE596A"/>
    <w:rsid w:val="00EE5E23"/>
    <w:rsid w:val="00EE5EAA"/>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13"/>
    <w:rsid w:val="00EF2EE2"/>
    <w:rsid w:val="00EF3880"/>
    <w:rsid w:val="00EF3DED"/>
    <w:rsid w:val="00EF3F1F"/>
    <w:rsid w:val="00EF41A4"/>
    <w:rsid w:val="00EF49C6"/>
    <w:rsid w:val="00EF4B4A"/>
    <w:rsid w:val="00EF4CD1"/>
    <w:rsid w:val="00EF54DA"/>
    <w:rsid w:val="00EF54F9"/>
    <w:rsid w:val="00EF5AC7"/>
    <w:rsid w:val="00EF6123"/>
    <w:rsid w:val="00EF64F9"/>
    <w:rsid w:val="00EF687F"/>
    <w:rsid w:val="00EF706A"/>
    <w:rsid w:val="00EF71C1"/>
    <w:rsid w:val="00EF7D13"/>
    <w:rsid w:val="00EF7F2A"/>
    <w:rsid w:val="00F00122"/>
    <w:rsid w:val="00F006BF"/>
    <w:rsid w:val="00F00A7A"/>
    <w:rsid w:val="00F010BD"/>
    <w:rsid w:val="00F0113B"/>
    <w:rsid w:val="00F013FF"/>
    <w:rsid w:val="00F0198A"/>
    <w:rsid w:val="00F01CA1"/>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33C"/>
    <w:rsid w:val="00F17C7A"/>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5242"/>
    <w:rsid w:val="00F553B9"/>
    <w:rsid w:val="00F55AFE"/>
    <w:rsid w:val="00F55B59"/>
    <w:rsid w:val="00F55BCD"/>
    <w:rsid w:val="00F55FE7"/>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AF"/>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6B6"/>
    <w:rsid w:val="00F74B7A"/>
    <w:rsid w:val="00F75F59"/>
    <w:rsid w:val="00F76083"/>
    <w:rsid w:val="00F763DB"/>
    <w:rsid w:val="00F76BA2"/>
    <w:rsid w:val="00F7742D"/>
    <w:rsid w:val="00F77AE1"/>
    <w:rsid w:val="00F77B5E"/>
    <w:rsid w:val="00F77FD7"/>
    <w:rsid w:val="00F800D0"/>
    <w:rsid w:val="00F80455"/>
    <w:rsid w:val="00F805D0"/>
    <w:rsid w:val="00F8140E"/>
    <w:rsid w:val="00F81821"/>
    <w:rsid w:val="00F81B83"/>
    <w:rsid w:val="00F82C0E"/>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3BF"/>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5DC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6E55"/>
    <w:rsid w:val="00FA72CE"/>
    <w:rsid w:val="00FA786C"/>
    <w:rsid w:val="00FA7EF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1BE"/>
    <w:rsid w:val="00FD0689"/>
    <w:rsid w:val="00FD13B8"/>
    <w:rsid w:val="00FD25CD"/>
    <w:rsid w:val="00FD2B72"/>
    <w:rsid w:val="00FD2CDF"/>
    <w:rsid w:val="00FD3249"/>
    <w:rsid w:val="00FD3387"/>
    <w:rsid w:val="00FD3454"/>
    <w:rsid w:val="00FD3A54"/>
    <w:rsid w:val="00FD45B9"/>
    <w:rsid w:val="00FD475A"/>
    <w:rsid w:val="00FD4B1F"/>
    <w:rsid w:val="00FD5328"/>
    <w:rsid w:val="00FD53EB"/>
    <w:rsid w:val="00FD571C"/>
    <w:rsid w:val="00FD5F4F"/>
    <w:rsid w:val="00FD5F51"/>
    <w:rsid w:val="00FD613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72CE"/>
    <w:rsid w:val="00FE73D6"/>
    <w:rsid w:val="00FE744D"/>
    <w:rsid w:val="00FF00D3"/>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2559</TotalTime>
  <Pages>66</Pages>
  <Words>226891</Words>
  <Characters>1293285</Characters>
  <Application>Microsoft Office Word</Application>
  <DocSecurity>0</DocSecurity>
  <Lines>10777</Lines>
  <Paragraphs>3034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1517142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2006</cp:revision>
  <dcterms:created xsi:type="dcterms:W3CDTF">2022-06-29T14:17:00Z</dcterms:created>
  <dcterms:modified xsi:type="dcterms:W3CDTF">2025-06-27T13:43:00Z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