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72116479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1474EC" w:rsidRPr="000212B4">
              <w:t>V</w:t>
            </w:r>
            <w:r w:rsidR="001474EC">
              <w:t>19</w:t>
            </w:r>
            <w:r w:rsidRPr="000212B4">
              <w:t>.</w:t>
            </w:r>
            <w:r w:rsidR="001474EC">
              <w:t>0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1474EC">
              <w:rPr>
                <w:sz w:val="32"/>
              </w:rPr>
              <w:t>2025</w:t>
            </w:r>
            <w:r w:rsidRPr="000212B4">
              <w:rPr>
                <w:sz w:val="32"/>
              </w:rPr>
              <w:t>-</w:t>
            </w:r>
            <w:bookmarkEnd w:id="4"/>
            <w:r w:rsidR="001474EC">
              <w:rPr>
                <w:sz w:val="32"/>
              </w:rPr>
              <w:t>06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126C0860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1474EC" w:rsidRPr="000212B4">
              <w:rPr>
                <w:rStyle w:val="ZGSM"/>
              </w:rPr>
              <w:t>1</w:t>
            </w:r>
            <w:r w:rsidR="001474EC">
              <w:rPr>
                <w:rStyle w:val="ZGSM"/>
              </w:rPr>
              <w:t>9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1247646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B609BD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2BFB3E5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1474EC" w:rsidRPr="000212B4">
              <w:rPr>
                <w:noProof/>
                <w:sz w:val="18"/>
              </w:rPr>
              <w:t>202</w:t>
            </w:r>
            <w:r w:rsidR="001474EC">
              <w:rPr>
                <w:noProof/>
                <w:sz w:val="18"/>
              </w:rPr>
              <w:t>5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E85896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</w:t>
      </w:r>
      <w:r w:rsidRPr="00E85896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</w:t>
      </w:r>
      <w:r w:rsidRPr="00E8589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E85896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47A601B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1474EC">
        <w:rPr>
          <w:lang w:eastAsia="en-GB"/>
        </w:rPr>
        <w:instrText>-j00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F568" w14:textId="77777777" w:rsidR="00B609BD" w:rsidRDefault="00B6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DBA" w14:textId="77777777" w:rsidR="00B609BD" w:rsidRDefault="00B60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E381" w14:textId="77777777" w:rsidR="00B609BD" w:rsidRDefault="00B609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C0AE0" w14:textId="77777777" w:rsidR="00B609BD" w:rsidRDefault="00B60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E506C" w14:textId="77777777" w:rsidR="00B609BD" w:rsidRDefault="00B60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855C" w14:textId="77777777" w:rsidR="00B609BD" w:rsidRDefault="00B609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5BC5636E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787418BF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36.213 V19.0.0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03BA5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CR1450</cp:lastModifiedBy>
  <cp:revision>26</cp:revision>
  <cp:lastPrinted>2019-02-25T14:05:00Z</cp:lastPrinted>
  <dcterms:created xsi:type="dcterms:W3CDTF">2022-12-13T13:36:00Z</dcterms:created>
  <dcterms:modified xsi:type="dcterms:W3CDTF">2025-06-26T17:42:00Z</dcterms:modified>
</cp:coreProperties>
</file>