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0E78060D"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A90B2A">
              <w:t>18</w:t>
            </w:r>
            <w:r w:rsidRPr="00A1115A">
              <w:t>.</w:t>
            </w:r>
            <w:bookmarkEnd w:id="3"/>
            <w:r w:rsidR="00290004" w:rsidRPr="00A1115A">
              <w:t>0</w:t>
            </w:r>
            <w:r w:rsidRPr="00A1115A">
              <w:t xml:space="preserve"> </w:t>
            </w:r>
            <w:r w:rsidRPr="00A1115A">
              <w:rPr>
                <w:sz w:val="32"/>
              </w:rPr>
              <w:t>(</w:t>
            </w:r>
            <w:bookmarkStart w:id="4" w:name="issueDate"/>
            <w:r w:rsidR="0099215C" w:rsidRPr="00A1115A">
              <w:rPr>
                <w:sz w:val="32"/>
              </w:rPr>
              <w:t>202</w:t>
            </w:r>
            <w:r w:rsidR="0099215C">
              <w:rPr>
                <w:sz w:val="32"/>
              </w:rPr>
              <w:t>5</w:t>
            </w:r>
            <w:r w:rsidRPr="00A1115A">
              <w:rPr>
                <w:sz w:val="32"/>
              </w:rPr>
              <w:t>-</w:t>
            </w:r>
            <w:bookmarkEnd w:id="4"/>
            <w:r w:rsidR="00A90B2A">
              <w:rPr>
                <w:sz w:val="32"/>
              </w:rPr>
              <w:t>06</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7290F388" w:rsidR="00E16509" w:rsidRPr="00A1115A" w:rsidRDefault="00E16509" w:rsidP="00133525">
            <w:pPr>
              <w:pStyle w:val="FP"/>
              <w:jc w:val="center"/>
              <w:rPr>
                <w:noProof/>
                <w:sz w:val="18"/>
              </w:rPr>
            </w:pPr>
            <w:r w:rsidRPr="00A1115A">
              <w:rPr>
                <w:noProof/>
                <w:sz w:val="18"/>
              </w:rPr>
              <w:t xml:space="preserve">© </w:t>
            </w:r>
            <w:r w:rsidR="0099215C" w:rsidRPr="00A1115A">
              <w:rPr>
                <w:noProof/>
                <w:sz w:val="18"/>
              </w:rPr>
              <w:t>202</w:t>
            </w:r>
            <w:r w:rsidR="0099215C">
              <w:rPr>
                <w:noProof/>
                <w:sz w:val="18"/>
              </w:rPr>
              <w:t>5</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220C9E19"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19</w:t>
      </w:r>
    </w:p>
    <w:p w14:paraId="5919D94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21</w:t>
      </w:r>
    </w:p>
    <w:p w14:paraId="4FB2765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21</w:t>
      </w:r>
    </w:p>
    <w:p w14:paraId="0C724B1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22</w:t>
      </w:r>
    </w:p>
    <w:p w14:paraId="17B6506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22</w:t>
      </w:r>
    </w:p>
    <w:p w14:paraId="48380E2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23</w:t>
      </w:r>
    </w:p>
    <w:p w14:paraId="2983127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25</w:t>
      </w:r>
    </w:p>
    <w:p w14:paraId="2467DFC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26</w:t>
      </w:r>
    </w:p>
    <w:p w14:paraId="3FFFD35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26</w:t>
      </w:r>
    </w:p>
    <w:p w14:paraId="545C985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26</w:t>
      </w:r>
    </w:p>
    <w:p w14:paraId="7F4CF7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27</w:t>
      </w:r>
    </w:p>
    <w:p w14:paraId="46B6548D"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28</w:t>
      </w:r>
    </w:p>
    <w:p w14:paraId="5BD67A4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28</w:t>
      </w:r>
    </w:p>
    <w:p w14:paraId="4E1D62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28</w:t>
      </w:r>
    </w:p>
    <w:p w14:paraId="5862A76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30</w:t>
      </w:r>
    </w:p>
    <w:p w14:paraId="5BBE29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30</w:t>
      </w:r>
    </w:p>
    <w:p w14:paraId="295BA3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30</w:t>
      </w:r>
    </w:p>
    <w:p w14:paraId="3B8E9CC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31</w:t>
      </w:r>
    </w:p>
    <w:p w14:paraId="692266E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two bands)</w:t>
      </w:r>
      <w:r>
        <w:tab/>
        <w:t>32</w:t>
      </w:r>
    </w:p>
    <w:p w14:paraId="67D34EA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three bands)</w:t>
      </w:r>
      <w:r>
        <w:tab/>
        <w:t>38</w:t>
      </w:r>
    </w:p>
    <w:p w14:paraId="307CBA6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four bands)</w:t>
      </w:r>
      <w:r>
        <w:tab/>
        <w:t>43</w:t>
      </w:r>
    </w:p>
    <w:p w14:paraId="3C08C11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823A31">
        <w:rPr>
          <w:bCs/>
        </w:rPr>
        <w:t>five bands)</w:t>
      </w:r>
      <w:r>
        <w:tab/>
        <w:t>45</w:t>
      </w:r>
    </w:p>
    <w:p w14:paraId="36E3580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823A31">
        <w:rPr>
          <w:lang w:val="en-US" w:eastAsia="zh-CN"/>
        </w:rPr>
        <w:t>C</w:t>
      </w:r>
      <w:r>
        <w:tab/>
        <w:t>45</w:t>
      </w:r>
    </w:p>
    <w:p w14:paraId="4AB40C5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45</w:t>
      </w:r>
    </w:p>
    <w:p w14:paraId="784AF1C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823A31">
        <w:rPr>
          <w:shd w:val="clear" w:color="auto" w:fill="FFFFFF"/>
        </w:rPr>
        <w:t>Operating bands for UL MIMO</w:t>
      </w:r>
      <w:r>
        <w:tab/>
        <w:t>47</w:t>
      </w:r>
    </w:p>
    <w:p w14:paraId="6E2A164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48</w:t>
      </w:r>
    </w:p>
    <w:p w14:paraId="5FA5FB4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48</w:t>
      </w:r>
    </w:p>
    <w:p w14:paraId="7DA6EB3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5.2E.2</w:t>
      </w:r>
      <w:r>
        <w:rPr>
          <w:rFonts w:asciiTheme="minorHAnsi" w:eastAsiaTheme="minorEastAsia" w:hAnsiTheme="minorHAnsi" w:cstheme="minorBidi"/>
          <w:kern w:val="2"/>
          <w:sz w:val="24"/>
          <w:szCs w:val="24"/>
          <w:lang w:eastAsia="en-GB"/>
          <w14:ligatures w14:val="standardContextual"/>
        </w:rPr>
        <w:tab/>
      </w:r>
      <w:r>
        <w:t>V2X operating bands for concurrent operation</w:t>
      </w:r>
      <w:r>
        <w:tab/>
        <w:t>48</w:t>
      </w:r>
    </w:p>
    <w:p w14:paraId="079AEEA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49</w:t>
      </w:r>
    </w:p>
    <w:p w14:paraId="5DC179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49</w:t>
      </w:r>
    </w:p>
    <w:p w14:paraId="625808A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51</w:t>
      </w:r>
    </w:p>
    <w:p w14:paraId="665165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51</w:t>
      </w:r>
    </w:p>
    <w:p w14:paraId="5BB7A5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53</w:t>
      </w:r>
    </w:p>
    <w:p w14:paraId="2F57C38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53</w:t>
      </w:r>
    </w:p>
    <w:p w14:paraId="54F5FF8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57</w:t>
      </w:r>
    </w:p>
    <w:p w14:paraId="7C5952F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58</w:t>
      </w:r>
    </w:p>
    <w:p w14:paraId="09D15F1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58</w:t>
      </w:r>
    </w:p>
    <w:p w14:paraId="403900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59</w:t>
      </w:r>
    </w:p>
    <w:p w14:paraId="65E7E6B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59</w:t>
      </w:r>
    </w:p>
    <w:p w14:paraId="0C8BD20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60</w:t>
      </w:r>
    </w:p>
    <w:p w14:paraId="6B05299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60</w:t>
      </w:r>
    </w:p>
    <w:p w14:paraId="40185D0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61</w:t>
      </w:r>
    </w:p>
    <w:p w14:paraId="01B63FD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61</w:t>
      </w:r>
    </w:p>
    <w:p w14:paraId="47BC1A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63</w:t>
      </w:r>
    </w:p>
    <w:p w14:paraId="1662180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64</w:t>
      </w:r>
    </w:p>
    <w:p w14:paraId="4C40567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64</w:t>
      </w:r>
    </w:p>
    <w:p w14:paraId="5B41636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64</w:t>
      </w:r>
    </w:p>
    <w:p w14:paraId="76902AC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64</w:t>
      </w:r>
    </w:p>
    <w:p w14:paraId="13C620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64</w:t>
      </w:r>
    </w:p>
    <w:p w14:paraId="32E7687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64</w:t>
      </w:r>
    </w:p>
    <w:p w14:paraId="729FA7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65</w:t>
      </w:r>
    </w:p>
    <w:p w14:paraId="71EB8B8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65</w:t>
      </w:r>
    </w:p>
    <w:p w14:paraId="7454F35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69</w:t>
      </w:r>
    </w:p>
    <w:p w14:paraId="7A08321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69</w:t>
      </w:r>
    </w:p>
    <w:p w14:paraId="27765BF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5.4.3.2</w:t>
      </w:r>
      <w:r>
        <w:rPr>
          <w:rFonts w:asciiTheme="minorHAnsi" w:eastAsiaTheme="minorEastAsia" w:hAnsiTheme="minorHAnsi" w:cstheme="minorBidi"/>
          <w:kern w:val="2"/>
          <w:sz w:val="24"/>
          <w:szCs w:val="24"/>
          <w:lang w:eastAsia="en-GB"/>
          <w14:ligatures w14:val="standardContextual"/>
        </w:rPr>
        <w:tab/>
      </w:r>
      <w:r>
        <w:t>Synchronization raster to synchronization block resource element mapping</w:t>
      </w:r>
      <w:r>
        <w:tab/>
        <w:t>70</w:t>
      </w:r>
    </w:p>
    <w:p w14:paraId="02B31B2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70</w:t>
      </w:r>
    </w:p>
    <w:p w14:paraId="2C265E4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73</w:t>
      </w:r>
    </w:p>
    <w:p w14:paraId="56FB5D8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74</w:t>
      </w:r>
    </w:p>
    <w:p w14:paraId="043EDF9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74</w:t>
      </w:r>
    </w:p>
    <w:p w14:paraId="7B13EF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75</w:t>
      </w:r>
    </w:p>
    <w:p w14:paraId="46DFBC6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75</w:t>
      </w:r>
    </w:p>
    <w:p w14:paraId="104BD0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75</w:t>
      </w:r>
    </w:p>
    <w:p w14:paraId="4799EFB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5.4B</w:t>
      </w:r>
      <w:r>
        <w:rPr>
          <w:rFonts w:asciiTheme="minorHAnsi" w:eastAsiaTheme="minorEastAsia" w:hAnsiTheme="minorHAnsi" w:cstheme="minorBidi"/>
          <w:kern w:val="2"/>
          <w:sz w:val="24"/>
          <w:szCs w:val="24"/>
          <w:lang w:eastAsia="en-GB"/>
          <w14:ligatures w14:val="standardContextual"/>
        </w:rPr>
        <w:tab/>
      </w:r>
      <w:r>
        <w:t>Reserved</w:t>
      </w:r>
      <w:r>
        <w:tab/>
        <w:t>75</w:t>
      </w:r>
    </w:p>
    <w:p w14:paraId="778DB8A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5.4C</w:t>
      </w:r>
      <w:r>
        <w:rPr>
          <w:rFonts w:asciiTheme="minorHAnsi" w:eastAsiaTheme="minorEastAsia" w:hAnsiTheme="minorHAnsi" w:cstheme="minorBidi"/>
          <w:kern w:val="2"/>
          <w:sz w:val="24"/>
          <w:szCs w:val="24"/>
          <w:lang w:eastAsia="en-GB"/>
          <w14:ligatures w14:val="standardContextual"/>
        </w:rPr>
        <w:tab/>
      </w:r>
      <w:r>
        <w:t>Reserved</w:t>
      </w:r>
      <w:r>
        <w:tab/>
        <w:t>75</w:t>
      </w:r>
    </w:p>
    <w:p w14:paraId="12F217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lang w:val="fi-FI"/>
        </w:rPr>
        <w:t>5.4D</w:t>
      </w:r>
      <w:r>
        <w:rPr>
          <w:rFonts w:asciiTheme="minorHAnsi" w:eastAsiaTheme="minorEastAsia" w:hAnsiTheme="minorHAnsi" w:cstheme="minorBidi"/>
          <w:kern w:val="2"/>
          <w:sz w:val="24"/>
          <w:szCs w:val="24"/>
          <w:lang w:eastAsia="en-GB"/>
          <w14:ligatures w14:val="standardContextual"/>
        </w:rPr>
        <w:tab/>
      </w:r>
      <w:r>
        <w:t>Reserved</w:t>
      </w:r>
      <w:r>
        <w:tab/>
        <w:t>75</w:t>
      </w:r>
    </w:p>
    <w:p w14:paraId="6C74614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75</w:t>
      </w:r>
    </w:p>
    <w:p w14:paraId="47C5A4A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75</w:t>
      </w:r>
    </w:p>
    <w:p w14:paraId="0449B6C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76</w:t>
      </w:r>
    </w:p>
    <w:p w14:paraId="1AF638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72DCADC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1703D0B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086B988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76</w:t>
      </w:r>
    </w:p>
    <w:p w14:paraId="22C78A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5.4I</w:t>
      </w:r>
      <w:r>
        <w:rPr>
          <w:rFonts w:asciiTheme="minorHAnsi" w:eastAsiaTheme="minorEastAsia" w:hAnsiTheme="minorHAnsi" w:cstheme="minorBidi"/>
          <w:kern w:val="2"/>
          <w:sz w:val="24"/>
          <w:szCs w:val="24"/>
          <w:lang w:eastAsia="en-GB"/>
          <w14:ligatures w14:val="standardContextual"/>
        </w:rPr>
        <w:tab/>
      </w:r>
      <w:r>
        <w:t>Channel arrangement for RedCap</w:t>
      </w:r>
      <w:r>
        <w:tab/>
        <w:t>76</w:t>
      </w:r>
    </w:p>
    <w:p w14:paraId="5C0F81D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5.4I.1</w:t>
      </w:r>
      <w:r>
        <w:rPr>
          <w:rFonts w:asciiTheme="minorHAnsi" w:eastAsiaTheme="minorEastAsia" w:hAnsiTheme="minorHAnsi" w:cstheme="minorBidi"/>
          <w:kern w:val="2"/>
          <w:sz w:val="24"/>
          <w:szCs w:val="24"/>
          <w:lang w:eastAsia="en-GB"/>
          <w14:ligatures w14:val="standardContextual"/>
        </w:rPr>
        <w:tab/>
      </w:r>
      <w:r>
        <w:t>Channel spacing for RedCap</w:t>
      </w:r>
      <w:r>
        <w:tab/>
        <w:t>76</w:t>
      </w:r>
    </w:p>
    <w:p w14:paraId="59F588C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5.4I.2</w:t>
      </w:r>
      <w:r>
        <w:rPr>
          <w:rFonts w:asciiTheme="minorHAnsi" w:eastAsiaTheme="minorEastAsia" w:hAnsiTheme="minorHAnsi" w:cstheme="minorBidi"/>
          <w:kern w:val="2"/>
          <w:sz w:val="24"/>
          <w:szCs w:val="24"/>
          <w:lang w:eastAsia="en-GB"/>
          <w14:ligatures w14:val="standardContextual"/>
        </w:rPr>
        <w:tab/>
      </w:r>
      <w:r>
        <w:t>Channel raster for RedCap</w:t>
      </w:r>
      <w:r>
        <w:tab/>
        <w:t>76</w:t>
      </w:r>
    </w:p>
    <w:p w14:paraId="3B8CE21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5.4I.2.1</w:t>
      </w:r>
      <w:r>
        <w:rPr>
          <w:rFonts w:asciiTheme="minorHAnsi" w:eastAsiaTheme="minorEastAsia" w:hAnsiTheme="minorHAnsi" w:cstheme="minorBidi"/>
          <w:kern w:val="2"/>
          <w:sz w:val="24"/>
          <w:szCs w:val="24"/>
          <w:lang w:eastAsia="en-GB"/>
          <w14:ligatures w14:val="standardContextual"/>
        </w:rPr>
        <w:tab/>
      </w:r>
      <w:r>
        <w:t>NR-ARFCN and channel raster</w:t>
      </w:r>
      <w:r>
        <w:tab/>
        <w:t>76</w:t>
      </w:r>
    </w:p>
    <w:p w14:paraId="26CA046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76</w:t>
      </w:r>
    </w:p>
    <w:p w14:paraId="2F18269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5.4I.2.3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76</w:t>
      </w:r>
    </w:p>
    <w:p w14:paraId="4C8DE8D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5.4I.3</w:t>
      </w:r>
      <w:r>
        <w:rPr>
          <w:rFonts w:asciiTheme="minorHAnsi" w:eastAsiaTheme="minorEastAsia" w:hAnsiTheme="minorHAnsi" w:cstheme="minorBidi"/>
          <w:kern w:val="2"/>
          <w:sz w:val="24"/>
          <w:szCs w:val="24"/>
          <w:lang w:eastAsia="en-GB"/>
          <w14:ligatures w14:val="standardContextual"/>
        </w:rPr>
        <w:tab/>
      </w:r>
      <w:r>
        <w:t>Synchronization raster for RedCap</w:t>
      </w:r>
      <w:r>
        <w:tab/>
        <w:t>77</w:t>
      </w:r>
    </w:p>
    <w:p w14:paraId="7B2971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5.4I.4</w:t>
      </w:r>
      <w:r>
        <w:rPr>
          <w:rFonts w:asciiTheme="minorHAnsi" w:eastAsiaTheme="minorEastAsia" w:hAnsiTheme="minorHAnsi" w:cstheme="minorBidi"/>
          <w:kern w:val="2"/>
          <w:sz w:val="24"/>
          <w:szCs w:val="24"/>
          <w:lang w:eastAsia="en-GB"/>
          <w14:ligatures w14:val="standardContextual"/>
        </w:rPr>
        <w:tab/>
      </w:r>
      <w:r>
        <w:t>Tx-Rx frequency separation for RedCap</w:t>
      </w:r>
      <w:r>
        <w:tab/>
        <w:t>77</w:t>
      </w:r>
    </w:p>
    <w:p w14:paraId="0005FAF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77</w:t>
      </w:r>
    </w:p>
    <w:p w14:paraId="007A388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77</w:t>
      </w:r>
    </w:p>
    <w:p w14:paraId="6BD7D94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77</w:t>
      </w:r>
    </w:p>
    <w:p w14:paraId="52B85E4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78</w:t>
      </w:r>
    </w:p>
    <w:p w14:paraId="060646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83</w:t>
      </w:r>
    </w:p>
    <w:p w14:paraId="39D7F5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88</w:t>
      </w:r>
    </w:p>
    <w:p w14:paraId="2CFF86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two bands)</w:t>
      </w:r>
      <w:r>
        <w:tab/>
        <w:t>88</w:t>
      </w:r>
    </w:p>
    <w:p w14:paraId="61E857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three bands)</w:t>
      </w:r>
      <w:r>
        <w:tab/>
        <w:t>126</w:t>
      </w:r>
    </w:p>
    <w:p w14:paraId="296D65A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four bands)</w:t>
      </w:r>
      <w:r>
        <w:tab/>
        <w:t>193</w:t>
      </w:r>
    </w:p>
    <w:p w14:paraId="64E0A43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823A31">
        <w:rPr>
          <w:bCs/>
        </w:rPr>
        <w:t>five bands)</w:t>
      </w:r>
      <w:r>
        <w:tab/>
        <w:t>228</w:t>
      </w:r>
    </w:p>
    <w:p w14:paraId="1908737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823A31">
        <w:rPr>
          <w:lang w:val="en-US" w:eastAsia="zh-CN"/>
        </w:rPr>
        <w:t>Configurations</w:t>
      </w:r>
      <w:r>
        <w:rPr>
          <w:lang w:eastAsia="en-GB"/>
        </w:rPr>
        <w:t xml:space="preserve"> for D</w:t>
      </w:r>
      <w:r w:rsidRPr="00823A31">
        <w:rPr>
          <w:lang w:val="en-US" w:eastAsia="zh-CN"/>
        </w:rPr>
        <w:t>C</w:t>
      </w:r>
      <w:r>
        <w:tab/>
        <w:t>231</w:t>
      </w:r>
    </w:p>
    <w:p w14:paraId="7442CA3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237</w:t>
      </w:r>
    </w:p>
    <w:p w14:paraId="415470F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w:t>
      </w:r>
      <w:r>
        <w:rPr>
          <w:lang w:eastAsia="ko-KR"/>
        </w:rPr>
        <w:t>s</w:t>
      </w:r>
      <w:r>
        <w:tab/>
        <w:t>240</w:t>
      </w:r>
    </w:p>
    <w:p w14:paraId="5F7F0E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240</w:t>
      </w:r>
    </w:p>
    <w:p w14:paraId="28544D8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240</w:t>
      </w:r>
    </w:p>
    <w:p w14:paraId="452F1EA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240</w:t>
      </w:r>
    </w:p>
    <w:p w14:paraId="3BB84BC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240</w:t>
      </w:r>
    </w:p>
    <w:p w14:paraId="2840F4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240</w:t>
      </w:r>
    </w:p>
    <w:p w14:paraId="5EFD3E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242</w:t>
      </w:r>
    </w:p>
    <w:p w14:paraId="345104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242</w:t>
      </w:r>
    </w:p>
    <w:p w14:paraId="233452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245</w:t>
      </w:r>
    </w:p>
    <w:p w14:paraId="294525E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245</w:t>
      </w:r>
    </w:p>
    <w:p w14:paraId="5CCC5D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250</w:t>
      </w:r>
    </w:p>
    <w:p w14:paraId="273442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251</w:t>
      </w:r>
    </w:p>
    <w:p w14:paraId="1ADF368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251</w:t>
      </w:r>
    </w:p>
    <w:p w14:paraId="003B63E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255</w:t>
      </w:r>
    </w:p>
    <w:p w14:paraId="0174A21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256</w:t>
      </w:r>
    </w:p>
    <w:p w14:paraId="727AE18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257</w:t>
      </w:r>
    </w:p>
    <w:p w14:paraId="6F2C22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257</w:t>
      </w:r>
    </w:p>
    <w:p w14:paraId="0B3AF9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258</w:t>
      </w:r>
    </w:p>
    <w:p w14:paraId="707415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258</w:t>
      </w:r>
    </w:p>
    <w:p w14:paraId="307BA0A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259</w:t>
      </w:r>
    </w:p>
    <w:p w14:paraId="11CF5E0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259</w:t>
      </w:r>
    </w:p>
    <w:p w14:paraId="5B56AB8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w:t>
      </w:r>
      <w:r w:rsidRPr="00823A31">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18</w:t>
      </w:r>
      <w:r>
        <w:tab/>
        <w:t>260</w:t>
      </w:r>
    </w:p>
    <w:p w14:paraId="26FE247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261</w:t>
      </w:r>
    </w:p>
    <w:p w14:paraId="7ECACB3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24</w:t>
      </w:r>
      <w:r>
        <w:tab/>
        <w:t>262</w:t>
      </w:r>
    </w:p>
    <w:p w14:paraId="44E1F35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6.2.3.16</w:t>
      </w:r>
      <w:r>
        <w:rPr>
          <w:rFonts w:asciiTheme="minorHAnsi" w:eastAsiaTheme="minorEastAsia" w:hAnsiTheme="minorHAnsi" w:cstheme="minorBidi"/>
          <w:kern w:val="2"/>
          <w:sz w:val="24"/>
          <w:szCs w:val="24"/>
          <w:lang w:eastAsia="en-GB"/>
          <w14:ligatures w14:val="standardContextual"/>
        </w:rPr>
        <w:tab/>
      </w:r>
      <w:r>
        <w:t>A-MPR for NS_27</w:t>
      </w:r>
      <w:r>
        <w:tab/>
        <w:t>263</w:t>
      </w:r>
    </w:p>
    <w:p w14:paraId="2B4110A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46</w:t>
      </w:r>
      <w:r>
        <w:tab/>
        <w:t>264</w:t>
      </w:r>
    </w:p>
    <w:p w14:paraId="7A29559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265</w:t>
      </w:r>
    </w:p>
    <w:p w14:paraId="1EC4BFF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266</w:t>
      </w:r>
    </w:p>
    <w:p w14:paraId="7D065A2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44</w:t>
      </w:r>
      <w:r>
        <w:tab/>
        <w:t>268</w:t>
      </w:r>
    </w:p>
    <w:p w14:paraId="77BD4CB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269</w:t>
      </w:r>
    </w:p>
    <w:p w14:paraId="34347A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269</w:t>
      </w:r>
    </w:p>
    <w:p w14:paraId="5C50E88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269</w:t>
      </w:r>
    </w:p>
    <w:p w14:paraId="26F5307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270</w:t>
      </w:r>
    </w:p>
    <w:p w14:paraId="2750887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271</w:t>
      </w:r>
    </w:p>
    <w:p w14:paraId="57900B2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48</w:t>
      </w:r>
      <w:r>
        <w:tab/>
        <w:t>271</w:t>
      </w:r>
    </w:p>
    <w:p w14:paraId="4C08D3C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823A31">
        <w:rPr>
          <w:lang w:val="en-US" w:eastAsia="zh-CN"/>
        </w:rPr>
        <w:t>49</w:t>
      </w:r>
      <w:r>
        <w:tab/>
        <w:t>273</w:t>
      </w:r>
    </w:p>
    <w:p w14:paraId="09B12F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275</w:t>
      </w:r>
    </w:p>
    <w:p w14:paraId="6D73EEB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276</w:t>
      </w:r>
    </w:p>
    <w:p w14:paraId="13999EB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276</w:t>
      </w:r>
    </w:p>
    <w:p w14:paraId="076AFA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277</w:t>
      </w:r>
    </w:p>
    <w:p w14:paraId="2E1A907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279</w:t>
      </w:r>
    </w:p>
    <w:p w14:paraId="4C24391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6.2A.0</w:t>
      </w:r>
      <w:r>
        <w:rPr>
          <w:rFonts w:asciiTheme="minorHAnsi" w:eastAsiaTheme="minorEastAsia" w:hAnsiTheme="minorHAnsi" w:cstheme="minorBidi"/>
          <w:kern w:val="2"/>
          <w:sz w:val="24"/>
          <w:szCs w:val="24"/>
          <w:lang w:eastAsia="en-GB"/>
          <w14:ligatures w14:val="standardContextual"/>
        </w:rPr>
        <w:tab/>
      </w:r>
      <w:r>
        <w:t>General</w:t>
      </w:r>
      <w:r>
        <w:tab/>
        <w:t>279</w:t>
      </w:r>
    </w:p>
    <w:p w14:paraId="24AFBC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280</w:t>
      </w:r>
    </w:p>
    <w:p w14:paraId="04EE48E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280</w:t>
      </w:r>
    </w:p>
    <w:p w14:paraId="446E8F3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280</w:t>
      </w:r>
    </w:p>
    <w:p w14:paraId="607A1D8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281</w:t>
      </w:r>
    </w:p>
    <w:p w14:paraId="47CAD1D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286</w:t>
      </w:r>
    </w:p>
    <w:p w14:paraId="4AE178E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286</w:t>
      </w:r>
    </w:p>
    <w:p w14:paraId="46E9090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286</w:t>
      </w:r>
    </w:p>
    <w:p w14:paraId="750CC8E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286</w:t>
      </w:r>
    </w:p>
    <w:p w14:paraId="068350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289</w:t>
      </w:r>
    </w:p>
    <w:p w14:paraId="76B16CF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289</w:t>
      </w:r>
    </w:p>
    <w:p w14:paraId="0FAF2EB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290</w:t>
      </w:r>
    </w:p>
    <w:p w14:paraId="4EA0897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290</w:t>
      </w:r>
    </w:p>
    <w:p w14:paraId="7FC733C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291</w:t>
      </w:r>
    </w:p>
    <w:p w14:paraId="181B7D4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291</w:t>
      </w:r>
    </w:p>
    <w:p w14:paraId="71A1774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291</w:t>
      </w:r>
    </w:p>
    <w:p w14:paraId="5A6A26B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292</w:t>
      </w:r>
    </w:p>
    <w:p w14:paraId="355B928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PC3 with indicating dualPA-Architecture supported</w:t>
      </w:r>
      <w:r>
        <w:tab/>
        <w:t>292</w:t>
      </w:r>
    </w:p>
    <w:p w14:paraId="1511BF7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PC2 with indicating dualPA-Architecture supported</w:t>
      </w:r>
      <w:r>
        <w:tab/>
        <w:t>292</w:t>
      </w:r>
    </w:p>
    <w:p w14:paraId="64EAA0A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PC3 without indicating dualPA-Architecture supported</w:t>
      </w:r>
      <w:r>
        <w:tab/>
        <w:t>292</w:t>
      </w:r>
    </w:p>
    <w:p w14:paraId="1821120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PC2 without indicating dualPA-Architecture supported</w:t>
      </w:r>
      <w:r>
        <w:tab/>
        <w:t>293</w:t>
      </w:r>
    </w:p>
    <w:p w14:paraId="47BCC88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293</w:t>
      </w:r>
    </w:p>
    <w:p w14:paraId="306652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293</w:t>
      </w:r>
    </w:p>
    <w:p w14:paraId="608998B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293</w:t>
      </w:r>
    </w:p>
    <w:p w14:paraId="19B537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CA</w:t>
      </w:r>
      <w:r>
        <w:tab/>
        <w:t>293</w:t>
      </w:r>
    </w:p>
    <w:p w14:paraId="5818022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293</w:t>
      </w:r>
    </w:p>
    <w:p w14:paraId="2C17894E"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294</w:t>
      </w:r>
    </w:p>
    <w:p w14:paraId="1DFB47D6" w14:textId="77777777" w:rsidR="00AD4D80" w:rsidRDefault="00AD4D80">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295</w:t>
      </w:r>
    </w:p>
    <w:p w14:paraId="4BFF8FB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300</w:t>
      </w:r>
    </w:p>
    <w:p w14:paraId="263866E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303</w:t>
      </w:r>
    </w:p>
    <w:p w14:paraId="5CD13B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307</w:t>
      </w:r>
    </w:p>
    <w:p w14:paraId="61E89B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307</w:t>
      </w:r>
    </w:p>
    <w:p w14:paraId="3399B0D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307</w:t>
      </w:r>
    </w:p>
    <w:p w14:paraId="2A21C48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309</w:t>
      </w:r>
    </w:p>
    <w:p w14:paraId="6C7C5CA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311</w:t>
      </w:r>
    </w:p>
    <w:p w14:paraId="79FA8F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315</w:t>
      </w:r>
    </w:p>
    <w:p w14:paraId="1C616F2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 xml:space="preserve">IB,c </w:t>
      </w:r>
      <w:r>
        <w:t>for CA</w:t>
      </w:r>
      <w:r>
        <w:tab/>
        <w:t>315</w:t>
      </w:r>
    </w:p>
    <w:p w14:paraId="60F148A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315</w:t>
      </w:r>
    </w:p>
    <w:p w14:paraId="237C748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315</w:t>
      </w:r>
    </w:p>
    <w:p w14:paraId="788F145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(two bands)</w:t>
      </w:r>
      <w:r>
        <w:tab/>
        <w:t>315</w:t>
      </w:r>
    </w:p>
    <w:p w14:paraId="240B46E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(three bands)</w:t>
      </w:r>
      <w:r>
        <w:tab/>
        <w:t>323</w:t>
      </w:r>
    </w:p>
    <w:p w14:paraId="5FAB35D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(four bands)</w:t>
      </w:r>
      <w:r>
        <w:tab/>
        <w:t>333</w:t>
      </w:r>
    </w:p>
    <w:p w14:paraId="463CC4C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IB,c</w:t>
      </w:r>
      <w:r>
        <w:t xml:space="preserve"> for Inter-band CA (five bands)</w:t>
      </w:r>
      <w:r>
        <w:tab/>
        <w:t>339</w:t>
      </w:r>
    </w:p>
    <w:p w14:paraId="2456F4E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339</w:t>
      </w:r>
    </w:p>
    <w:p w14:paraId="36FEAC4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339</w:t>
      </w:r>
    </w:p>
    <w:p w14:paraId="632499A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6.2B.1</w:t>
      </w:r>
      <w:r>
        <w:rPr>
          <w:rFonts w:asciiTheme="minorHAnsi" w:eastAsiaTheme="minorEastAsia" w:hAnsiTheme="minorHAnsi" w:cstheme="minorBidi"/>
          <w:kern w:val="2"/>
          <w:sz w:val="24"/>
          <w:szCs w:val="24"/>
          <w:lang w:eastAsia="en-GB"/>
          <w14:ligatures w14:val="standardContextual"/>
        </w:rPr>
        <w:tab/>
      </w:r>
      <w:r>
        <w:t>UE maximum output power for NR-DC</w:t>
      </w:r>
      <w:r>
        <w:tab/>
        <w:t>339</w:t>
      </w:r>
    </w:p>
    <w:p w14:paraId="0E28794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340</w:t>
      </w:r>
    </w:p>
    <w:p w14:paraId="41C1AD8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340</w:t>
      </w:r>
    </w:p>
    <w:p w14:paraId="3E2ADCE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341</w:t>
      </w:r>
    </w:p>
    <w:p w14:paraId="0D68462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823A31">
        <w:rPr>
          <w:vertAlign w:val="subscript"/>
        </w:rPr>
        <w:t xml:space="preserve">IB,c </w:t>
      </w:r>
      <w:r>
        <w:t>for NR-DC</w:t>
      </w:r>
      <w:r>
        <w:tab/>
        <w:t>345</w:t>
      </w:r>
    </w:p>
    <w:p w14:paraId="745748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345</w:t>
      </w:r>
    </w:p>
    <w:p w14:paraId="537752F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345</w:t>
      </w:r>
    </w:p>
    <w:p w14:paraId="23B7798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823A31">
        <w:rPr>
          <w:vertAlign w:val="subscript"/>
        </w:rPr>
        <w:t>IB,c</w:t>
      </w:r>
      <w:r>
        <w:tab/>
        <w:t>345</w:t>
      </w:r>
    </w:p>
    <w:p w14:paraId="50BDB35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348</w:t>
      </w:r>
    </w:p>
    <w:p w14:paraId="1895EA2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348</w:t>
      </w:r>
    </w:p>
    <w:p w14:paraId="4A44699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349</w:t>
      </w:r>
    </w:p>
    <w:p w14:paraId="3D9422D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823A31">
        <w:rPr>
          <w:rFonts w:eastAsia="SimSun"/>
          <w:lang w:eastAsia="zh-CN"/>
        </w:rPr>
        <w:t xml:space="preserve"> for UL MIMO</w:t>
      </w:r>
      <w:r>
        <w:tab/>
        <w:t>350</w:t>
      </w:r>
    </w:p>
    <w:p w14:paraId="77089F0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w:t>
      </w:r>
      <w:r w:rsidRPr="00823A31">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823A31">
        <w:rPr>
          <w:rFonts w:eastAsia="SimSun"/>
          <w:lang w:eastAsia="zh-CN"/>
        </w:rPr>
        <w:t xml:space="preserve"> for </w:t>
      </w:r>
      <w:r>
        <w:t>UL MIMO</w:t>
      </w:r>
      <w:r>
        <w:tab/>
        <w:t>351</w:t>
      </w:r>
    </w:p>
    <w:p w14:paraId="20C9364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352</w:t>
      </w:r>
    </w:p>
    <w:p w14:paraId="6234AC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352</w:t>
      </w:r>
    </w:p>
    <w:p w14:paraId="19DD6C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352</w:t>
      </w:r>
    </w:p>
    <w:p w14:paraId="5E9D4C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352</w:t>
      </w:r>
    </w:p>
    <w:p w14:paraId="539E1F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353</w:t>
      </w:r>
    </w:p>
    <w:p w14:paraId="741D23C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353</w:t>
      </w:r>
    </w:p>
    <w:p w14:paraId="1CF3887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353</w:t>
      </w:r>
    </w:p>
    <w:p w14:paraId="45C786D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355</w:t>
      </w:r>
    </w:p>
    <w:p w14:paraId="128D9E4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358</w:t>
      </w:r>
    </w:p>
    <w:p w14:paraId="5DFD18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358</w:t>
      </w:r>
    </w:p>
    <w:p w14:paraId="51B02D7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358</w:t>
      </w:r>
    </w:p>
    <w:p w14:paraId="6ECD94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359</w:t>
      </w:r>
    </w:p>
    <w:p w14:paraId="5FD7791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362</w:t>
      </w:r>
    </w:p>
    <w:p w14:paraId="684CCF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363</w:t>
      </w:r>
    </w:p>
    <w:p w14:paraId="65C530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364</w:t>
      </w:r>
    </w:p>
    <w:p w14:paraId="58F194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364</w:t>
      </w:r>
    </w:p>
    <w:p w14:paraId="46E99E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365</w:t>
      </w:r>
    </w:p>
    <w:p w14:paraId="0B66432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365</w:t>
      </w:r>
    </w:p>
    <w:p w14:paraId="6D29D22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368</w:t>
      </w:r>
    </w:p>
    <w:p w14:paraId="786F1BF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368</w:t>
      </w:r>
    </w:p>
    <w:p w14:paraId="5990ED2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369</w:t>
      </w:r>
    </w:p>
    <w:p w14:paraId="27E6FF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369</w:t>
      </w:r>
    </w:p>
    <w:p w14:paraId="63DD43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369</w:t>
      </w:r>
    </w:p>
    <w:p w14:paraId="3A6523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w:t>
      </w:r>
      <w:r w:rsidRPr="00823A31">
        <w:rPr>
          <w:rFonts w:eastAsia="SimSun"/>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823A31">
        <w:rPr>
          <w:rFonts w:eastAsia="SimSun"/>
          <w:lang w:val="en-US" w:eastAsia="zh-CN"/>
        </w:rPr>
        <w:t>NR-DC</w:t>
      </w:r>
      <w:r>
        <w:tab/>
        <w:t>369</w:t>
      </w:r>
    </w:p>
    <w:p w14:paraId="5501702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369</w:t>
      </w:r>
    </w:p>
    <w:p w14:paraId="333910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370</w:t>
      </w:r>
    </w:p>
    <w:p w14:paraId="2F49CA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371</w:t>
      </w:r>
    </w:p>
    <w:p w14:paraId="3CEC674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371</w:t>
      </w:r>
    </w:p>
    <w:p w14:paraId="5441EE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lang w:eastAsia="zh-CN"/>
        </w:rPr>
        <w:t>6.2F.2A.2</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UE maximum output power reduction for intra-band contiguous CA</w:t>
      </w:r>
      <w:r>
        <w:tab/>
        <w:t>371</w:t>
      </w:r>
    </w:p>
    <w:p w14:paraId="0076AF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373</w:t>
      </w:r>
    </w:p>
    <w:p w14:paraId="643A287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374</w:t>
      </w:r>
    </w:p>
    <w:p w14:paraId="263022F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374</w:t>
      </w:r>
    </w:p>
    <w:p w14:paraId="1FB9738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375</w:t>
      </w:r>
    </w:p>
    <w:p w14:paraId="2893000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375</w:t>
      </w:r>
    </w:p>
    <w:p w14:paraId="2A74E68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376</w:t>
      </w:r>
    </w:p>
    <w:p w14:paraId="61BCCF0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376</w:t>
      </w:r>
    </w:p>
    <w:p w14:paraId="235E9D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377</w:t>
      </w:r>
    </w:p>
    <w:p w14:paraId="7FD0E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377</w:t>
      </w:r>
    </w:p>
    <w:p w14:paraId="0CF7817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378</w:t>
      </w:r>
    </w:p>
    <w:p w14:paraId="0E2DBB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379</w:t>
      </w:r>
    </w:p>
    <w:p w14:paraId="0B83880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380</w:t>
      </w:r>
    </w:p>
    <w:p w14:paraId="5005152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380</w:t>
      </w:r>
    </w:p>
    <w:p w14:paraId="6E0A73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381</w:t>
      </w:r>
    </w:p>
    <w:p w14:paraId="220B72D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381</w:t>
      </w:r>
    </w:p>
    <w:p w14:paraId="2C41C40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381</w:t>
      </w:r>
    </w:p>
    <w:p w14:paraId="720A082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381</w:t>
      </w:r>
    </w:p>
    <w:p w14:paraId="05E872B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381</w:t>
      </w:r>
    </w:p>
    <w:p w14:paraId="41851A7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6.2G</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Tx Diversity</w:t>
      </w:r>
      <w:r>
        <w:tab/>
        <w:t>382</w:t>
      </w:r>
    </w:p>
    <w:p w14:paraId="2A550E1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6.2G.1</w:t>
      </w:r>
      <w:r>
        <w:rPr>
          <w:rFonts w:asciiTheme="minorHAnsi" w:eastAsiaTheme="minorEastAsia" w:hAnsiTheme="minorHAnsi" w:cstheme="minorBidi"/>
          <w:kern w:val="2"/>
          <w:sz w:val="24"/>
          <w:szCs w:val="24"/>
          <w:lang w:eastAsia="en-GB"/>
          <w14:ligatures w14:val="standardContextual"/>
        </w:rPr>
        <w:tab/>
      </w:r>
      <w:r w:rsidRPr="00823A31">
        <w:rPr>
          <w:rFonts w:eastAsia="MS Mincho"/>
        </w:rPr>
        <w:t xml:space="preserve"> </w:t>
      </w:r>
      <w:r w:rsidRPr="00823A31">
        <w:rPr>
          <w:rFonts w:eastAsia="MS Mincho"/>
          <w:lang w:eastAsia="zh-CN"/>
        </w:rPr>
        <w:t xml:space="preserve">UE </w:t>
      </w:r>
      <w:r w:rsidRPr="00823A31">
        <w:rPr>
          <w:rFonts w:eastAsia="MS Mincho"/>
        </w:rPr>
        <w:t>maximum output power for Tx Diversity</w:t>
      </w:r>
      <w:r>
        <w:tab/>
        <w:t>382</w:t>
      </w:r>
    </w:p>
    <w:p w14:paraId="1C0B41E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lastRenderedPageBreak/>
        <w:t>6.2G.2</w:t>
      </w:r>
      <w:r>
        <w:rPr>
          <w:rFonts w:asciiTheme="minorHAnsi" w:eastAsiaTheme="minorEastAsia" w:hAnsiTheme="minorHAnsi" w:cstheme="minorBidi"/>
          <w:kern w:val="2"/>
          <w:sz w:val="24"/>
          <w:szCs w:val="24"/>
          <w:lang w:eastAsia="en-GB"/>
          <w14:ligatures w14:val="standardContextual"/>
        </w:rPr>
        <w:tab/>
      </w:r>
      <w:r w:rsidRPr="00823A31">
        <w:rPr>
          <w:rFonts w:eastAsia="MS Mincho"/>
        </w:rPr>
        <w:t xml:space="preserve"> </w:t>
      </w:r>
      <w:r w:rsidRPr="00823A31">
        <w:rPr>
          <w:rFonts w:eastAsia="MS Mincho"/>
          <w:lang w:eastAsia="zh-CN"/>
        </w:rPr>
        <w:t xml:space="preserve">UE </w:t>
      </w:r>
      <w:r w:rsidRPr="00823A31">
        <w:rPr>
          <w:rFonts w:eastAsia="MS Mincho"/>
        </w:rPr>
        <w:t>maximum output power reduction for Tx Diversity</w:t>
      </w:r>
      <w:r>
        <w:tab/>
        <w:t>382</w:t>
      </w:r>
    </w:p>
    <w:p w14:paraId="76ED27A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823A31">
        <w:rPr>
          <w:rFonts w:eastAsia="MS Mincho"/>
        </w:rPr>
        <w:t xml:space="preserve"> Tx Diversity</w:t>
      </w:r>
      <w:r>
        <w:tab/>
        <w:t>382</w:t>
      </w:r>
    </w:p>
    <w:p w14:paraId="0317ADA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6.2G.4</w:t>
      </w:r>
      <w:r>
        <w:rPr>
          <w:rFonts w:asciiTheme="minorHAnsi" w:eastAsiaTheme="minorEastAsia" w:hAnsiTheme="minorHAnsi" w:cstheme="minorBidi"/>
          <w:kern w:val="2"/>
          <w:sz w:val="24"/>
          <w:szCs w:val="24"/>
          <w:lang w:eastAsia="en-GB"/>
          <w14:ligatures w14:val="standardContextual"/>
        </w:rPr>
        <w:tab/>
      </w:r>
      <w:r w:rsidRPr="00823A31">
        <w:rPr>
          <w:rFonts w:eastAsia="MS Mincho"/>
        </w:rPr>
        <w:t>Configured transmitted power for Tx Diversity</w:t>
      </w:r>
      <w:r>
        <w:tab/>
        <w:t>382</w:t>
      </w:r>
    </w:p>
    <w:p w14:paraId="3E6DB4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6.2H</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CA with UL MIMO</w:t>
      </w:r>
      <w:r>
        <w:tab/>
        <w:t>383</w:t>
      </w:r>
    </w:p>
    <w:p w14:paraId="11A38B3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6.2H.1</w:t>
      </w:r>
      <w:r>
        <w:rPr>
          <w:rFonts w:asciiTheme="minorHAnsi" w:eastAsiaTheme="minorEastAsia" w:hAnsiTheme="minorHAnsi" w:cstheme="minorBidi"/>
          <w:kern w:val="2"/>
          <w:sz w:val="24"/>
          <w:szCs w:val="24"/>
          <w:lang w:eastAsia="en-GB"/>
          <w14:ligatures w14:val="standardContextual"/>
        </w:rPr>
        <w:tab/>
      </w:r>
      <w:r w:rsidRPr="00823A31">
        <w:rPr>
          <w:rFonts w:eastAsia="MS Mincho"/>
        </w:rPr>
        <w:t>Transmitter power for intra-band UL contiguous CA with UL MIMO</w:t>
      </w:r>
      <w:r>
        <w:tab/>
        <w:t>383</w:t>
      </w:r>
    </w:p>
    <w:p w14:paraId="4A207CD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6.2H.1.1</w:t>
      </w:r>
      <w:r>
        <w:rPr>
          <w:rFonts w:asciiTheme="minorHAnsi" w:eastAsiaTheme="minorEastAsia" w:hAnsiTheme="minorHAnsi" w:cstheme="minorBidi"/>
          <w:kern w:val="2"/>
          <w:sz w:val="24"/>
          <w:szCs w:val="24"/>
          <w:lang w:eastAsia="en-GB"/>
          <w14:ligatures w14:val="standardContextual"/>
        </w:rPr>
        <w:tab/>
      </w:r>
      <w:r w:rsidRPr="00823A31">
        <w:rPr>
          <w:rFonts w:eastAsia="MS Mincho"/>
          <w:lang w:eastAsia="zh-CN"/>
        </w:rPr>
        <w:t xml:space="preserve">UE </w:t>
      </w:r>
      <w:r w:rsidRPr="00823A31">
        <w:rPr>
          <w:rFonts w:eastAsia="MS Mincho"/>
        </w:rPr>
        <w:t>maximum output power for intra-band UL contiguous CA with UL MIMO</w:t>
      </w:r>
      <w:r>
        <w:tab/>
        <w:t>383</w:t>
      </w:r>
    </w:p>
    <w:p w14:paraId="5B6154D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6.2H.1.2</w:t>
      </w:r>
      <w:r>
        <w:rPr>
          <w:rFonts w:asciiTheme="minorHAnsi" w:eastAsiaTheme="minorEastAsia" w:hAnsiTheme="minorHAnsi" w:cstheme="minorBidi"/>
          <w:kern w:val="2"/>
          <w:sz w:val="24"/>
          <w:szCs w:val="24"/>
          <w:lang w:eastAsia="en-GB"/>
          <w14:ligatures w14:val="standardContextual"/>
        </w:rPr>
        <w:tab/>
      </w:r>
      <w:r w:rsidRPr="00823A31">
        <w:rPr>
          <w:rFonts w:eastAsia="MS Mincho"/>
          <w:lang w:eastAsia="zh-CN"/>
        </w:rPr>
        <w:t xml:space="preserve">UE </w:t>
      </w:r>
      <w:r w:rsidRPr="00823A31">
        <w:rPr>
          <w:rFonts w:eastAsia="MS Mincho"/>
        </w:rPr>
        <w:t>maximum output power reduction for intra-band UL contiguous CA with UL MIMO</w:t>
      </w:r>
      <w:r>
        <w:tab/>
        <w:t>383</w:t>
      </w:r>
    </w:p>
    <w:p w14:paraId="400079B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823A31">
        <w:rPr>
          <w:rFonts w:eastAsia="MS Mincho"/>
        </w:rPr>
        <w:t xml:space="preserve"> intra-band UL contiguous CA with UL MIMO</w:t>
      </w:r>
      <w:r>
        <w:tab/>
        <w:t>384</w:t>
      </w:r>
    </w:p>
    <w:p w14:paraId="6D49875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6.2H.1.4</w:t>
      </w:r>
      <w:r>
        <w:rPr>
          <w:rFonts w:asciiTheme="minorHAnsi" w:eastAsiaTheme="minorEastAsia" w:hAnsiTheme="minorHAnsi" w:cstheme="minorBidi"/>
          <w:kern w:val="2"/>
          <w:sz w:val="24"/>
          <w:szCs w:val="24"/>
          <w:lang w:eastAsia="en-GB"/>
          <w14:ligatures w14:val="standardContextual"/>
        </w:rPr>
        <w:tab/>
      </w:r>
      <w:r w:rsidRPr="00823A31">
        <w:rPr>
          <w:rFonts w:eastAsia="MS Mincho"/>
        </w:rPr>
        <w:t>Configured transmitted power for intra-band UL contiguous CA with UL MIMO</w:t>
      </w:r>
      <w:r>
        <w:tab/>
        <w:t>384</w:t>
      </w:r>
    </w:p>
    <w:p w14:paraId="38DA01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6.2I</w:t>
      </w:r>
      <w:r>
        <w:rPr>
          <w:rFonts w:asciiTheme="minorHAnsi" w:eastAsiaTheme="minorEastAsia" w:hAnsiTheme="minorHAnsi" w:cstheme="minorBidi"/>
          <w:kern w:val="2"/>
          <w:sz w:val="24"/>
          <w:szCs w:val="24"/>
          <w:lang w:eastAsia="en-GB"/>
          <w14:ligatures w14:val="standardContextual"/>
        </w:rPr>
        <w:tab/>
      </w:r>
      <w:r>
        <w:t>Transmitter power for RedCap</w:t>
      </w:r>
      <w:r>
        <w:tab/>
        <w:t>384</w:t>
      </w:r>
    </w:p>
    <w:p w14:paraId="1E691CE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384</w:t>
      </w:r>
    </w:p>
    <w:p w14:paraId="4185ED2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385</w:t>
      </w:r>
    </w:p>
    <w:p w14:paraId="49E7F6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385</w:t>
      </w:r>
    </w:p>
    <w:p w14:paraId="62E152A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385</w:t>
      </w:r>
    </w:p>
    <w:p w14:paraId="792C803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385</w:t>
      </w:r>
    </w:p>
    <w:p w14:paraId="3B40D7D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385</w:t>
      </w:r>
    </w:p>
    <w:p w14:paraId="41A51CC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386</w:t>
      </w:r>
    </w:p>
    <w:p w14:paraId="764D2D8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386</w:t>
      </w:r>
    </w:p>
    <w:p w14:paraId="09D8288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386</w:t>
      </w:r>
    </w:p>
    <w:p w14:paraId="4496809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388</w:t>
      </w:r>
    </w:p>
    <w:p w14:paraId="5CD086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388</w:t>
      </w:r>
    </w:p>
    <w:p w14:paraId="46C23F2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389</w:t>
      </w:r>
    </w:p>
    <w:p w14:paraId="24FD3A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390</w:t>
      </w:r>
    </w:p>
    <w:p w14:paraId="21C27B3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391</w:t>
      </w:r>
    </w:p>
    <w:p w14:paraId="3CFE973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392</w:t>
      </w:r>
    </w:p>
    <w:p w14:paraId="0DFB30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392</w:t>
      </w:r>
    </w:p>
    <w:p w14:paraId="787903B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392</w:t>
      </w:r>
    </w:p>
    <w:p w14:paraId="558F719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392</w:t>
      </w:r>
    </w:p>
    <w:p w14:paraId="7B05BB6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393</w:t>
      </w:r>
    </w:p>
    <w:p w14:paraId="25F2F0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393</w:t>
      </w:r>
    </w:p>
    <w:p w14:paraId="73F1EA3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393</w:t>
      </w:r>
    </w:p>
    <w:p w14:paraId="22B21D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6.3A.1.1</w:t>
      </w:r>
      <w:r>
        <w:rPr>
          <w:rFonts w:asciiTheme="minorHAnsi" w:eastAsiaTheme="minorEastAsia" w:hAnsiTheme="minorHAnsi" w:cstheme="minorBidi"/>
          <w:kern w:val="2"/>
          <w:sz w:val="24"/>
          <w:szCs w:val="24"/>
          <w:lang w:eastAsia="en-GB"/>
          <w14:ligatures w14:val="standardContextual"/>
        </w:rPr>
        <w:tab/>
      </w:r>
      <w:r w:rsidRPr="00823A31">
        <w:rPr>
          <w:rFonts w:eastAsia="SimSun"/>
        </w:rPr>
        <w:t>Minimum output power for intra-band contiguous CA</w:t>
      </w:r>
      <w:r>
        <w:tab/>
        <w:t>393</w:t>
      </w:r>
    </w:p>
    <w:p w14:paraId="263531C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393</w:t>
      </w:r>
    </w:p>
    <w:p w14:paraId="61C361F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393</w:t>
      </w:r>
    </w:p>
    <w:p w14:paraId="1F92A6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394</w:t>
      </w:r>
    </w:p>
    <w:p w14:paraId="581CF2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394</w:t>
      </w:r>
    </w:p>
    <w:p w14:paraId="698A5A9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394</w:t>
      </w:r>
    </w:p>
    <w:p w14:paraId="7BC2EC6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394</w:t>
      </w:r>
    </w:p>
    <w:p w14:paraId="7FF54F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394</w:t>
      </w:r>
    </w:p>
    <w:p w14:paraId="00F38C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394</w:t>
      </w:r>
    </w:p>
    <w:p w14:paraId="1A71C1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394</w:t>
      </w:r>
    </w:p>
    <w:p w14:paraId="19288D0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394</w:t>
      </w:r>
    </w:p>
    <w:p w14:paraId="43B7A0F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395</w:t>
      </w:r>
    </w:p>
    <w:p w14:paraId="76A734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395</w:t>
      </w:r>
    </w:p>
    <w:p w14:paraId="0799ECB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395</w:t>
      </w:r>
    </w:p>
    <w:p w14:paraId="3719CF6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395</w:t>
      </w:r>
    </w:p>
    <w:p w14:paraId="7436E72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3.3</w:t>
      </w:r>
      <w:r>
        <w:rPr>
          <w:rFonts w:asciiTheme="minorHAnsi" w:eastAsiaTheme="minorEastAsia" w:hAnsiTheme="minorHAnsi" w:cstheme="minorBidi"/>
          <w:kern w:val="2"/>
          <w:sz w:val="24"/>
          <w:szCs w:val="24"/>
          <w:lang w:eastAsia="en-GB"/>
          <w14:ligatures w14:val="standardContextual"/>
        </w:rPr>
        <w:tab/>
      </w:r>
      <w:r w:rsidRPr="00823A31">
        <w:rPr>
          <w:rFonts w:eastAsia="SimSun"/>
        </w:rPr>
        <w:t xml:space="preserve">Time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carriers with </w:t>
      </w:r>
      <w:r w:rsidRPr="00823A31">
        <w:rPr>
          <w:rFonts w:eastAsia="SimSun"/>
        </w:rPr>
        <w:t xml:space="preserve">two </w:t>
      </w:r>
      <w:r w:rsidRPr="00823A31">
        <w:rPr>
          <w:rFonts w:eastAsia="SimSun"/>
          <w:lang w:eastAsia="zh-CN"/>
        </w:rPr>
        <w:t>transmit antenna connectors</w:t>
      </w:r>
      <w:r>
        <w:tab/>
        <w:t>397</w:t>
      </w:r>
    </w:p>
    <w:p w14:paraId="794FA91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3.4</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one uplink band with one transmit antenna connector and one uplink </w:t>
      </w:r>
      <w:r w:rsidRPr="00823A31">
        <w:rPr>
          <w:rFonts w:eastAsia="SimSun"/>
        </w:rPr>
        <w:t>band</w:t>
      </w:r>
      <w:r w:rsidRPr="00823A31">
        <w:rPr>
          <w:rFonts w:eastAsia="SimSun"/>
          <w:lang w:eastAsia="zh-CN"/>
        </w:rPr>
        <w:t xml:space="preserve"> </w:t>
      </w:r>
      <w:r w:rsidRPr="00823A31">
        <w:rPr>
          <w:rFonts w:eastAsia="SimSun"/>
        </w:rPr>
        <w:t>with</w:t>
      </w:r>
      <w:r w:rsidRPr="00823A31">
        <w:rPr>
          <w:rFonts w:eastAsia="SimSun"/>
          <w:lang w:eastAsia="zh-CN"/>
        </w:rPr>
        <w:t xml:space="preserve"> </w:t>
      </w:r>
      <w:r w:rsidRPr="00823A31">
        <w:rPr>
          <w:rFonts w:eastAsia="SimSun"/>
        </w:rPr>
        <w:t xml:space="preserve">two </w:t>
      </w:r>
      <w:r w:rsidRPr="00823A31">
        <w:rPr>
          <w:rFonts w:eastAsia="SimSun"/>
          <w:lang w:eastAsia="zh-CN"/>
        </w:rPr>
        <w:t>transmit antenna connectors</w:t>
      </w:r>
      <w:r>
        <w:tab/>
        <w:t>398</w:t>
      </w:r>
    </w:p>
    <w:p w14:paraId="001718C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rFonts w:eastAsia="SimSun"/>
        </w:rPr>
        <w:t>6.3A.3.</w:t>
      </w:r>
      <w:r w:rsidRPr="00823A31">
        <w:rPr>
          <w:rFonts w:eastAsia="SimSun"/>
          <w:lang w:eastAsia="zh-CN"/>
        </w:rPr>
        <w:t>3.5</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bands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399</w:t>
      </w:r>
    </w:p>
    <w:p w14:paraId="111D2A3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401</w:t>
      </w:r>
    </w:p>
    <w:p w14:paraId="26E81B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401</w:t>
      </w:r>
    </w:p>
    <w:p w14:paraId="3183315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401</w:t>
      </w:r>
    </w:p>
    <w:p w14:paraId="1108EF1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401</w:t>
      </w:r>
    </w:p>
    <w:p w14:paraId="1EC8EAF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401</w:t>
      </w:r>
    </w:p>
    <w:p w14:paraId="1CEB0CF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401</w:t>
      </w:r>
    </w:p>
    <w:p w14:paraId="005DA75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401</w:t>
      </w:r>
    </w:p>
    <w:p w14:paraId="23E98A4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401</w:t>
      </w:r>
    </w:p>
    <w:p w14:paraId="5169845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Minimum requirements</w:t>
      </w:r>
      <w:r>
        <w:tab/>
        <w:t>401</w:t>
      </w:r>
    </w:p>
    <w:p w14:paraId="580672E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402</w:t>
      </w:r>
    </w:p>
    <w:p w14:paraId="0A726FA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lastRenderedPageBreak/>
        <w:t>6.3A.4.2.2.1</w:t>
      </w:r>
      <w:r>
        <w:rPr>
          <w:rFonts w:asciiTheme="minorHAnsi" w:eastAsiaTheme="minorEastAsia" w:hAnsiTheme="minorHAnsi" w:cstheme="minorBidi"/>
          <w:kern w:val="2"/>
          <w:sz w:val="24"/>
          <w:szCs w:val="24"/>
          <w:lang w:eastAsia="en-GB"/>
          <w14:ligatures w14:val="standardContextual"/>
        </w:rPr>
        <w:tab/>
      </w:r>
      <w:r>
        <w:t>Minimum requirements</w:t>
      </w:r>
      <w:r>
        <w:tab/>
        <w:t>402</w:t>
      </w:r>
    </w:p>
    <w:p w14:paraId="6331C6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402</w:t>
      </w:r>
    </w:p>
    <w:p w14:paraId="078A10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402</w:t>
      </w:r>
    </w:p>
    <w:p w14:paraId="56B00F9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402</w:t>
      </w:r>
    </w:p>
    <w:p w14:paraId="3B5265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402</w:t>
      </w:r>
    </w:p>
    <w:p w14:paraId="62FD631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402</w:t>
      </w:r>
    </w:p>
    <w:p w14:paraId="2DCF88F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402</w:t>
      </w:r>
    </w:p>
    <w:p w14:paraId="0DC5CE7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402</w:t>
      </w:r>
    </w:p>
    <w:p w14:paraId="788D515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402</w:t>
      </w:r>
    </w:p>
    <w:p w14:paraId="6076485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402</w:t>
      </w:r>
    </w:p>
    <w:p w14:paraId="34C2852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823A31">
        <w:rPr>
          <w:rFonts w:eastAsia="SimSun"/>
        </w:rPr>
        <w:t xml:space="preserve">Time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carriers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404</w:t>
      </w:r>
    </w:p>
    <w:p w14:paraId="257A141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one uplink band with one transmit antenna </w:t>
      </w:r>
      <w:r w:rsidRPr="00823A31">
        <w:rPr>
          <w:rFonts w:eastAsia="SimSun"/>
        </w:rPr>
        <w:t>connector</w:t>
      </w:r>
      <w:r w:rsidRPr="00823A31">
        <w:rPr>
          <w:rFonts w:eastAsia="SimSun"/>
          <w:lang w:eastAsia="zh-CN"/>
        </w:rPr>
        <w:t xml:space="preserve"> and one uplink </w:t>
      </w:r>
      <w:r w:rsidRPr="00823A31">
        <w:rPr>
          <w:rFonts w:eastAsia="SimSun"/>
        </w:rPr>
        <w:t>band</w:t>
      </w:r>
      <w:r w:rsidRPr="00823A31">
        <w:rPr>
          <w:rFonts w:eastAsia="SimSun"/>
          <w:lang w:eastAsia="zh-CN"/>
        </w:rPr>
        <w:t xml:space="preserve"> </w:t>
      </w:r>
      <w:r w:rsidRPr="00823A31">
        <w:rPr>
          <w:rFonts w:eastAsia="SimSun"/>
        </w:rPr>
        <w:t>with</w:t>
      </w:r>
      <w:r w:rsidRPr="00823A31">
        <w:rPr>
          <w:rFonts w:eastAsia="SimSun"/>
          <w:lang w:eastAsia="zh-CN"/>
        </w:rPr>
        <w:t xml:space="preserve"> </w:t>
      </w:r>
      <w:r w:rsidRPr="00823A31">
        <w:rPr>
          <w:rFonts w:eastAsia="SimSun"/>
        </w:rPr>
        <w:t xml:space="preserve">two </w:t>
      </w:r>
      <w:r w:rsidRPr="00823A31">
        <w:rPr>
          <w:rFonts w:eastAsia="SimSun"/>
          <w:lang w:eastAsia="zh-CN"/>
        </w:rPr>
        <w:t>transmit antenna connectors</w:t>
      </w:r>
      <w:r>
        <w:tab/>
        <w:t>405</w:t>
      </w:r>
    </w:p>
    <w:p w14:paraId="576071D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SimSun"/>
        </w:rPr>
        <w:t>6.3C.3.</w:t>
      </w:r>
      <w:r w:rsidRPr="00823A31">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sidRPr="00823A31">
        <w:rPr>
          <w:rFonts w:eastAsia="SimSun"/>
          <w:lang w:eastAsia="zh-CN"/>
        </w:rPr>
        <w:t>T</w:t>
      </w:r>
      <w:r w:rsidRPr="00823A31">
        <w:rPr>
          <w:rFonts w:eastAsia="SimSun"/>
        </w:rPr>
        <w:t xml:space="preserve">ime mask for </w:t>
      </w:r>
      <w:r w:rsidRPr="00823A31">
        <w:rPr>
          <w:rFonts w:eastAsia="SimSun"/>
          <w:lang w:eastAsia="zh-CN"/>
        </w:rPr>
        <w:t>s</w:t>
      </w:r>
      <w:r w:rsidRPr="00823A31">
        <w:rPr>
          <w:rFonts w:eastAsia="SimSun"/>
        </w:rPr>
        <w:t xml:space="preserve">witching between </w:t>
      </w:r>
      <w:r w:rsidRPr="00823A31">
        <w:rPr>
          <w:rFonts w:eastAsia="SimSun"/>
          <w:lang w:eastAsia="zh-CN"/>
        </w:rPr>
        <w:t xml:space="preserve">two uplink bands with </w:t>
      </w:r>
      <w:r w:rsidRPr="00823A31">
        <w:rPr>
          <w:rFonts w:eastAsia="SimSun"/>
        </w:rPr>
        <w:t xml:space="preserve">two </w:t>
      </w:r>
      <w:r w:rsidRPr="00823A31">
        <w:rPr>
          <w:rFonts w:eastAsia="SimSun"/>
          <w:lang w:eastAsia="zh-CN"/>
        </w:rPr>
        <w:t xml:space="preserve">transmit antenna </w:t>
      </w:r>
      <w:r w:rsidRPr="00823A31">
        <w:rPr>
          <w:rFonts w:eastAsia="SimSun"/>
        </w:rPr>
        <w:t>connectors</w:t>
      </w:r>
      <w:r>
        <w:tab/>
        <w:t>406</w:t>
      </w:r>
    </w:p>
    <w:p w14:paraId="29FB4E1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407</w:t>
      </w:r>
    </w:p>
    <w:p w14:paraId="28F0C40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407</w:t>
      </w:r>
    </w:p>
    <w:p w14:paraId="379CB5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407</w:t>
      </w:r>
    </w:p>
    <w:p w14:paraId="11EFC1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407</w:t>
      </w:r>
    </w:p>
    <w:p w14:paraId="35D446E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408</w:t>
      </w:r>
    </w:p>
    <w:p w14:paraId="2BAFEEC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408</w:t>
      </w:r>
    </w:p>
    <w:p w14:paraId="1768BF6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408</w:t>
      </w:r>
    </w:p>
    <w:p w14:paraId="2883D49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408</w:t>
      </w:r>
    </w:p>
    <w:p w14:paraId="647EAC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408</w:t>
      </w:r>
    </w:p>
    <w:p w14:paraId="6A9C0FD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409</w:t>
      </w:r>
    </w:p>
    <w:p w14:paraId="0019B5F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409</w:t>
      </w:r>
    </w:p>
    <w:p w14:paraId="75671B1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409</w:t>
      </w:r>
    </w:p>
    <w:p w14:paraId="0F8781C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409</w:t>
      </w:r>
    </w:p>
    <w:p w14:paraId="5C8A5B9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409</w:t>
      </w:r>
    </w:p>
    <w:p w14:paraId="42E7FDA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409</w:t>
      </w:r>
    </w:p>
    <w:p w14:paraId="58FAD50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410</w:t>
      </w:r>
    </w:p>
    <w:p w14:paraId="29CBFDF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410</w:t>
      </w:r>
    </w:p>
    <w:p w14:paraId="11DB711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411</w:t>
      </w:r>
    </w:p>
    <w:p w14:paraId="2A8EFA5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411</w:t>
      </w:r>
    </w:p>
    <w:p w14:paraId="4A27AEA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412</w:t>
      </w:r>
    </w:p>
    <w:p w14:paraId="6F6439F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412</w:t>
      </w:r>
    </w:p>
    <w:p w14:paraId="730FEDB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412</w:t>
      </w:r>
    </w:p>
    <w:p w14:paraId="451FD94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412</w:t>
      </w:r>
    </w:p>
    <w:p w14:paraId="71E04BF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412</w:t>
      </w:r>
    </w:p>
    <w:p w14:paraId="44D034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412</w:t>
      </w:r>
    </w:p>
    <w:p w14:paraId="026C9C5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412</w:t>
      </w:r>
    </w:p>
    <w:p w14:paraId="1BB6CB5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412</w:t>
      </w:r>
    </w:p>
    <w:p w14:paraId="4EA292C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413</w:t>
      </w:r>
    </w:p>
    <w:p w14:paraId="4DE4ED0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413</w:t>
      </w:r>
    </w:p>
    <w:p w14:paraId="6265E32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413</w:t>
      </w:r>
    </w:p>
    <w:p w14:paraId="79C7750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413</w:t>
      </w:r>
    </w:p>
    <w:p w14:paraId="73E17A0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413</w:t>
      </w:r>
    </w:p>
    <w:p w14:paraId="2C13AC1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413</w:t>
      </w:r>
    </w:p>
    <w:p w14:paraId="09BD11A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413</w:t>
      </w:r>
    </w:p>
    <w:p w14:paraId="355BB2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6.3F.4</w:t>
      </w:r>
      <w:r w:rsidRPr="00823A31">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823A31">
        <w:rPr>
          <w:rFonts w:eastAsia="SimSun"/>
          <w:lang w:val="en-US" w:eastAsia="zh-CN"/>
        </w:rPr>
        <w:t xml:space="preserve"> for inter-band CA</w:t>
      </w:r>
      <w:r>
        <w:tab/>
        <w:t>413</w:t>
      </w:r>
    </w:p>
    <w:p w14:paraId="19EA087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823A31">
        <w:rPr>
          <w:rFonts w:eastAsia="MS Mincho"/>
        </w:rPr>
        <w:t>Tx Diversity</w:t>
      </w:r>
      <w:r>
        <w:tab/>
        <w:t>414</w:t>
      </w:r>
    </w:p>
    <w:p w14:paraId="425406A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6.3G.1</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Minimum output power for Tx Diversity</w:t>
      </w:r>
      <w:r>
        <w:tab/>
        <w:t>414</w:t>
      </w:r>
    </w:p>
    <w:p w14:paraId="2C8F7EA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414</w:t>
      </w:r>
    </w:p>
    <w:p w14:paraId="17FA5B3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414</w:t>
      </w:r>
    </w:p>
    <w:p w14:paraId="7A89BCD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414</w:t>
      </w:r>
    </w:p>
    <w:p w14:paraId="111F8ED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823A31">
        <w:rPr>
          <w:rFonts w:eastAsia="MS Mincho"/>
        </w:rPr>
        <w:t>CA with UL MIMO</w:t>
      </w:r>
      <w:r>
        <w:tab/>
        <w:t>414</w:t>
      </w:r>
    </w:p>
    <w:p w14:paraId="02B730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rFonts w:eastAsia="MS Mincho"/>
        </w:rPr>
        <w:t>6.3H.1</w:t>
      </w:r>
      <w:r>
        <w:rPr>
          <w:rFonts w:asciiTheme="minorHAnsi" w:eastAsiaTheme="minorEastAsia" w:hAnsiTheme="minorHAnsi" w:cstheme="minorBidi"/>
          <w:kern w:val="2"/>
          <w:sz w:val="24"/>
          <w:szCs w:val="24"/>
          <w:lang w:eastAsia="en-GB"/>
          <w14:ligatures w14:val="standardContextual"/>
        </w:rPr>
        <w:tab/>
      </w:r>
      <w:r w:rsidRPr="00823A31">
        <w:rPr>
          <w:rFonts w:eastAsia="MS Mincho"/>
        </w:rPr>
        <w:t>Output power dynamics for intra-band UL contiguous CA with UL MIMO</w:t>
      </w:r>
      <w:r>
        <w:tab/>
        <w:t>414</w:t>
      </w:r>
    </w:p>
    <w:p w14:paraId="48C70E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6.3H.1.1</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Minimum output power for intra-band UL contiguous CA with UL MIMO</w:t>
      </w:r>
      <w:r>
        <w:tab/>
        <w:t>414</w:t>
      </w:r>
    </w:p>
    <w:p w14:paraId="1796EA6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823A31">
        <w:rPr>
          <w:rFonts w:eastAsia="MS Mincho"/>
        </w:rPr>
        <w:t>intra-band UL contiguous CA with UL MIMO</w:t>
      </w:r>
      <w:r>
        <w:tab/>
        <w:t>414</w:t>
      </w:r>
    </w:p>
    <w:p w14:paraId="13AAA6B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823A31">
        <w:rPr>
          <w:rFonts w:eastAsia="MS Mincho"/>
        </w:rPr>
        <w:t>intra-band UL contiguous CA with UL MIMO</w:t>
      </w:r>
      <w:r>
        <w:tab/>
        <w:t>414</w:t>
      </w:r>
    </w:p>
    <w:p w14:paraId="14CA90A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823A31">
        <w:rPr>
          <w:rFonts w:eastAsia="MS Mincho"/>
        </w:rPr>
        <w:t>intra-band UL contiguous CA with UL MIMO</w:t>
      </w:r>
      <w:r>
        <w:tab/>
        <w:t>415</w:t>
      </w:r>
    </w:p>
    <w:p w14:paraId="3A1C05C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415</w:t>
      </w:r>
    </w:p>
    <w:p w14:paraId="6017469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415</w:t>
      </w:r>
    </w:p>
    <w:p w14:paraId="77FCD74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6.4.2</w:t>
      </w:r>
      <w:r>
        <w:rPr>
          <w:rFonts w:asciiTheme="minorHAnsi" w:eastAsiaTheme="minorEastAsia" w:hAnsiTheme="minorHAnsi" w:cstheme="minorBidi"/>
          <w:kern w:val="2"/>
          <w:sz w:val="24"/>
          <w:szCs w:val="24"/>
          <w:lang w:eastAsia="en-GB"/>
          <w14:ligatures w14:val="standardContextual"/>
        </w:rPr>
        <w:tab/>
      </w:r>
      <w:r>
        <w:t>Transmit modulation quality</w:t>
      </w:r>
      <w:r>
        <w:tab/>
        <w:t>415</w:t>
      </w:r>
    </w:p>
    <w:p w14:paraId="39DB2A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415</w:t>
      </w:r>
    </w:p>
    <w:p w14:paraId="27FCAEA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415</w:t>
      </w:r>
    </w:p>
    <w:p w14:paraId="23C51C6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rFonts w:eastAsia="MS Mincho"/>
        </w:rPr>
        <w:t>6.4.2.1a</w:t>
      </w:r>
      <w:r>
        <w:rPr>
          <w:rFonts w:asciiTheme="minorHAnsi" w:eastAsiaTheme="minorEastAsia" w:hAnsiTheme="minorHAnsi" w:cstheme="minorBidi"/>
          <w:kern w:val="2"/>
          <w:sz w:val="24"/>
          <w:szCs w:val="24"/>
          <w:lang w:eastAsia="en-GB"/>
          <w14:ligatures w14:val="standardContextual"/>
        </w:rPr>
        <w:tab/>
      </w:r>
      <w:r w:rsidRPr="00823A31">
        <w:rPr>
          <w:rFonts w:eastAsia="MS Mincho"/>
        </w:rPr>
        <w:t>Error Vector Magnitude including symbols with transient period</w:t>
      </w:r>
      <w:r>
        <w:tab/>
        <w:t>416</w:t>
      </w:r>
    </w:p>
    <w:p w14:paraId="5BE060A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417</w:t>
      </w:r>
    </w:p>
    <w:p w14:paraId="49E9E04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417</w:t>
      </w:r>
    </w:p>
    <w:p w14:paraId="2C4EFC2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418</w:t>
      </w:r>
    </w:p>
    <w:p w14:paraId="6D2C72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419</w:t>
      </w:r>
    </w:p>
    <w:p w14:paraId="5D43E8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420</w:t>
      </w:r>
    </w:p>
    <w:p w14:paraId="114D273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421</w:t>
      </w:r>
    </w:p>
    <w:p w14:paraId="57E660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421</w:t>
      </w:r>
    </w:p>
    <w:p w14:paraId="3C1EF01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421</w:t>
      </w:r>
    </w:p>
    <w:p w14:paraId="09EDE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422</w:t>
      </w:r>
    </w:p>
    <w:p w14:paraId="07803B0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422</w:t>
      </w:r>
    </w:p>
    <w:p w14:paraId="5D64B5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422</w:t>
      </w:r>
    </w:p>
    <w:p w14:paraId="7B84D6E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422</w:t>
      </w:r>
    </w:p>
    <w:p w14:paraId="32352CB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422</w:t>
      </w:r>
    </w:p>
    <w:p w14:paraId="3D0054F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422</w:t>
      </w:r>
    </w:p>
    <w:p w14:paraId="50C7AF2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422</w:t>
      </w:r>
    </w:p>
    <w:p w14:paraId="1797C3A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423</w:t>
      </w:r>
    </w:p>
    <w:p w14:paraId="343914D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426</w:t>
      </w:r>
    </w:p>
    <w:p w14:paraId="0CE140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426</w:t>
      </w:r>
    </w:p>
    <w:p w14:paraId="387A9B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426</w:t>
      </w:r>
    </w:p>
    <w:p w14:paraId="52A538E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426</w:t>
      </w:r>
    </w:p>
    <w:p w14:paraId="2785FFB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427</w:t>
      </w:r>
    </w:p>
    <w:p w14:paraId="5AB0EA7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427</w:t>
      </w:r>
    </w:p>
    <w:p w14:paraId="5020049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427</w:t>
      </w:r>
    </w:p>
    <w:p w14:paraId="775DE10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428</w:t>
      </w:r>
    </w:p>
    <w:p w14:paraId="678E121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428</w:t>
      </w:r>
    </w:p>
    <w:p w14:paraId="5059130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428</w:t>
      </w:r>
    </w:p>
    <w:p w14:paraId="043C24D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428</w:t>
      </w:r>
    </w:p>
    <w:p w14:paraId="125D83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428</w:t>
      </w:r>
    </w:p>
    <w:p w14:paraId="2884DF3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429</w:t>
      </w:r>
    </w:p>
    <w:p w14:paraId="0C746B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429</w:t>
      </w:r>
    </w:p>
    <w:p w14:paraId="693F31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429</w:t>
      </w:r>
    </w:p>
    <w:p w14:paraId="385410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429</w:t>
      </w:r>
    </w:p>
    <w:p w14:paraId="0C0BAB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429</w:t>
      </w:r>
    </w:p>
    <w:p w14:paraId="36AE8DB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429</w:t>
      </w:r>
    </w:p>
    <w:p w14:paraId="617F2D1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429</w:t>
      </w:r>
    </w:p>
    <w:p w14:paraId="66F2EC5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430</w:t>
      </w:r>
    </w:p>
    <w:p w14:paraId="10614C3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430</w:t>
      </w:r>
    </w:p>
    <w:p w14:paraId="7FB519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430</w:t>
      </w:r>
    </w:p>
    <w:p w14:paraId="61AA5A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430</w:t>
      </w:r>
    </w:p>
    <w:p w14:paraId="5F6C57B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430</w:t>
      </w:r>
    </w:p>
    <w:p w14:paraId="5A6D6D8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431</w:t>
      </w:r>
    </w:p>
    <w:p w14:paraId="3310C0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431</w:t>
      </w:r>
    </w:p>
    <w:p w14:paraId="24ACEF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431</w:t>
      </w:r>
    </w:p>
    <w:p w14:paraId="1960A8E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431</w:t>
      </w:r>
    </w:p>
    <w:p w14:paraId="2C3D778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431</w:t>
      </w:r>
    </w:p>
    <w:p w14:paraId="4D1FFB7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431</w:t>
      </w:r>
    </w:p>
    <w:p w14:paraId="5EFEFA9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431</w:t>
      </w:r>
    </w:p>
    <w:p w14:paraId="76E158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431</w:t>
      </w:r>
    </w:p>
    <w:p w14:paraId="3E1DCB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432</w:t>
      </w:r>
    </w:p>
    <w:p w14:paraId="180EFF5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432</w:t>
      </w:r>
    </w:p>
    <w:p w14:paraId="126720B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432</w:t>
      </w:r>
    </w:p>
    <w:p w14:paraId="195F2AC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432</w:t>
      </w:r>
    </w:p>
    <w:p w14:paraId="72F9F34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432</w:t>
      </w:r>
    </w:p>
    <w:p w14:paraId="79F5FD5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432</w:t>
      </w:r>
    </w:p>
    <w:p w14:paraId="6D04249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432</w:t>
      </w:r>
    </w:p>
    <w:p w14:paraId="52FD24D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433</w:t>
      </w:r>
    </w:p>
    <w:p w14:paraId="547B91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433</w:t>
      </w:r>
    </w:p>
    <w:p w14:paraId="237FCD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433</w:t>
      </w:r>
    </w:p>
    <w:p w14:paraId="78F7554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lastRenderedPageBreak/>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434</w:t>
      </w:r>
    </w:p>
    <w:p w14:paraId="4390AB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434</w:t>
      </w:r>
    </w:p>
    <w:p w14:paraId="20175FA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434</w:t>
      </w:r>
    </w:p>
    <w:p w14:paraId="3BBE101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434</w:t>
      </w:r>
    </w:p>
    <w:p w14:paraId="057B3A1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435</w:t>
      </w:r>
    </w:p>
    <w:p w14:paraId="636F422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435</w:t>
      </w:r>
    </w:p>
    <w:p w14:paraId="3E49401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435</w:t>
      </w:r>
    </w:p>
    <w:p w14:paraId="1B2D54A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823A31">
        <w:rPr>
          <w:rFonts w:eastAsia="MS Mincho"/>
        </w:rPr>
        <w:t>intra-band UL contiguous CA with UL MIMO</w:t>
      </w:r>
      <w:r>
        <w:tab/>
        <w:t>435</w:t>
      </w:r>
    </w:p>
    <w:p w14:paraId="351471E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435</w:t>
      </w:r>
    </w:p>
    <w:p w14:paraId="6C6203A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435</w:t>
      </w:r>
    </w:p>
    <w:p w14:paraId="073316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6.4H.1.2.2</w:t>
      </w:r>
      <w:r>
        <w:rPr>
          <w:rFonts w:asciiTheme="minorHAnsi" w:eastAsiaTheme="minorEastAsia" w:hAnsiTheme="minorHAnsi" w:cstheme="minorBidi"/>
          <w:kern w:val="2"/>
          <w:sz w:val="24"/>
          <w:szCs w:val="24"/>
          <w:lang w:eastAsia="en-GB"/>
          <w14:ligatures w14:val="standardContextual"/>
        </w:rPr>
        <w:tab/>
      </w:r>
      <w:r>
        <w:t>Carrier leakage</w:t>
      </w:r>
      <w:r>
        <w:tab/>
        <w:t>435</w:t>
      </w:r>
    </w:p>
    <w:p w14:paraId="4E0551A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436</w:t>
      </w:r>
    </w:p>
    <w:p w14:paraId="3D1A75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823A31">
        <w:rPr>
          <w:rFonts w:eastAsia="MS Mincho"/>
        </w:rPr>
        <w:t>intra-band UL contiguous CA with UL MIMO</w:t>
      </w:r>
      <w:r>
        <w:tab/>
        <w:t>436</w:t>
      </w:r>
    </w:p>
    <w:p w14:paraId="3B29A03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823A31">
        <w:rPr>
          <w:rFonts w:eastAsia="MS Mincho"/>
        </w:rPr>
        <w:t>intra-band UL contiguous CA with UL MIMO</w:t>
      </w:r>
      <w:r>
        <w:tab/>
        <w:t>436</w:t>
      </w:r>
    </w:p>
    <w:p w14:paraId="46F3550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436</w:t>
      </w:r>
    </w:p>
    <w:p w14:paraId="00112C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436</w:t>
      </w:r>
    </w:p>
    <w:p w14:paraId="2DE257B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436</w:t>
      </w:r>
    </w:p>
    <w:p w14:paraId="5F4C0CE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436</w:t>
      </w:r>
    </w:p>
    <w:p w14:paraId="0398DAD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436</w:t>
      </w:r>
    </w:p>
    <w:p w14:paraId="1A0FE51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437</w:t>
      </w:r>
    </w:p>
    <w:p w14:paraId="6ED4504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"NS_35"</w:t>
      </w:r>
      <w:r>
        <w:tab/>
        <w:t>437</w:t>
      </w:r>
    </w:p>
    <w:p w14:paraId="6219E6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437</w:t>
      </w:r>
    </w:p>
    <w:p w14:paraId="16A4FEB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438</w:t>
      </w:r>
    </w:p>
    <w:p w14:paraId="52CBF3F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439</w:t>
      </w:r>
    </w:p>
    <w:p w14:paraId="755C1E6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6.5.2.3.5</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439</w:t>
      </w:r>
    </w:p>
    <w:p w14:paraId="6A0657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439</w:t>
      </w:r>
    </w:p>
    <w:p w14:paraId="10591C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6.5.2.3.7</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439</w:t>
      </w:r>
    </w:p>
    <w:p w14:paraId="45B9867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439</w:t>
      </w:r>
    </w:p>
    <w:p w14:paraId="7968C01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440</w:t>
      </w:r>
    </w:p>
    <w:p w14:paraId="429F623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snapToGrid w:val="0"/>
        </w:rPr>
        <w:t>6.5.2.4</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tab/>
        <w:t>440</w:t>
      </w:r>
    </w:p>
    <w:p w14:paraId="7788BD7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6.5.2.4.1</w:t>
      </w:r>
      <w:r>
        <w:rPr>
          <w:rFonts w:asciiTheme="minorHAnsi" w:eastAsiaTheme="minorEastAsia" w:hAnsiTheme="minorHAnsi" w:cstheme="minorBidi"/>
          <w:kern w:val="2"/>
          <w:sz w:val="24"/>
          <w:szCs w:val="24"/>
          <w:lang w:eastAsia="en-GB"/>
          <w14:ligatures w14:val="standardContextual"/>
        </w:rPr>
        <w:tab/>
      </w:r>
      <w:r w:rsidRPr="00823A31">
        <w:rPr>
          <w:snapToGrid w:val="0"/>
        </w:rPr>
        <w:t>NR ACLR</w:t>
      </w:r>
      <w:r>
        <w:tab/>
        <w:t>441</w:t>
      </w:r>
    </w:p>
    <w:p w14:paraId="53D9490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6.5.2.4.2</w:t>
      </w:r>
      <w:r>
        <w:rPr>
          <w:rFonts w:asciiTheme="minorHAnsi" w:eastAsiaTheme="minorEastAsia" w:hAnsiTheme="minorHAnsi" w:cstheme="minorBidi"/>
          <w:kern w:val="2"/>
          <w:sz w:val="24"/>
          <w:szCs w:val="24"/>
          <w:lang w:eastAsia="en-GB"/>
          <w14:ligatures w14:val="standardContextual"/>
        </w:rPr>
        <w:tab/>
      </w:r>
      <w:r w:rsidRPr="00823A31">
        <w:rPr>
          <w:snapToGrid w:val="0"/>
        </w:rPr>
        <w:t>UTRA ACLR</w:t>
      </w:r>
      <w:r>
        <w:tab/>
        <w:t>441</w:t>
      </w:r>
    </w:p>
    <w:p w14:paraId="51D2B65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442</w:t>
      </w:r>
    </w:p>
    <w:p w14:paraId="1BAA98B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442</w:t>
      </w:r>
    </w:p>
    <w:p w14:paraId="7AB1DEF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442</w:t>
      </w:r>
    </w:p>
    <w:p w14:paraId="14C3FA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442</w:t>
      </w:r>
    </w:p>
    <w:p w14:paraId="3D72DC3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451</w:t>
      </w:r>
    </w:p>
    <w:p w14:paraId="7A76E8C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451</w:t>
      </w:r>
    </w:p>
    <w:p w14:paraId="3ECCAFA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Yu Mincho"/>
        </w:rPr>
        <w:t>"</w:t>
      </w:r>
      <w:r>
        <w:t>NS_17</w:t>
      </w:r>
      <w:r w:rsidRPr="00823A31">
        <w:rPr>
          <w:rFonts w:eastAsia="Yu Mincho"/>
        </w:rPr>
        <w:t>"</w:t>
      </w:r>
      <w:r>
        <w:tab/>
        <w:t>452</w:t>
      </w:r>
    </w:p>
    <w:p w14:paraId="4D7B44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452</w:t>
      </w:r>
    </w:p>
    <w:p w14:paraId="0CF8256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452</w:t>
      </w:r>
    </w:p>
    <w:p w14:paraId="26BEA0D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823A31">
        <w:rPr>
          <w:rFonts w:eastAsia="SimSun"/>
        </w:rPr>
        <w:t>"</w:t>
      </w:r>
      <w:r>
        <w:t>NS_43</w:t>
      </w:r>
      <w:r w:rsidRPr="00823A31">
        <w:rPr>
          <w:rFonts w:eastAsia="SimSun"/>
        </w:rPr>
        <w:t>" and “NS_43U”</w:t>
      </w:r>
      <w:r>
        <w:tab/>
        <w:t>452</w:t>
      </w:r>
    </w:p>
    <w:p w14:paraId="7A2CAD6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NS_37</w:t>
      </w:r>
      <w:r w:rsidRPr="00823A31">
        <w:rPr>
          <w:rFonts w:eastAsia="SimSun"/>
        </w:rPr>
        <w:t>"</w:t>
      </w:r>
      <w:r>
        <w:tab/>
        <w:t>453</w:t>
      </w:r>
    </w:p>
    <w:p w14:paraId="1F04E75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NS_38</w:t>
      </w:r>
      <w:r w:rsidRPr="00823A31">
        <w:rPr>
          <w:rFonts w:eastAsia="SimSun"/>
        </w:rPr>
        <w:t>"</w:t>
      </w:r>
      <w:r>
        <w:tab/>
        <w:t>453</w:t>
      </w:r>
    </w:p>
    <w:p w14:paraId="1A2CB56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NS_39</w:t>
      </w:r>
      <w:r w:rsidRPr="00823A31">
        <w:rPr>
          <w:rFonts w:eastAsia="SimSun"/>
        </w:rPr>
        <w:t>"</w:t>
      </w:r>
      <w:r>
        <w:tab/>
        <w:t>453</w:t>
      </w:r>
    </w:p>
    <w:p w14:paraId="4036EE8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6.5.3.3.9</w:t>
      </w:r>
      <w:r>
        <w:rPr>
          <w:rFonts w:asciiTheme="minorHAnsi" w:eastAsiaTheme="minorEastAsia" w:hAnsiTheme="minorHAnsi" w:cstheme="minorBidi"/>
          <w:kern w:val="2"/>
          <w:sz w:val="24"/>
          <w:szCs w:val="24"/>
          <w:lang w:eastAsia="en-GB"/>
          <w14:ligatures w14:val="standardContextual"/>
        </w:rPr>
        <w:tab/>
      </w:r>
      <w:r w:rsidRPr="00823A31">
        <w:rPr>
          <w:snapToGrid w:val="0"/>
        </w:rPr>
        <w:t xml:space="preserve">Requirement for network signalling value </w:t>
      </w:r>
      <w:r w:rsidRPr="00823A31">
        <w:rPr>
          <w:rFonts w:eastAsia="SimSun"/>
        </w:rPr>
        <w:t>"</w:t>
      </w:r>
      <w:r w:rsidRPr="00823A31">
        <w:rPr>
          <w:snapToGrid w:val="0"/>
        </w:rPr>
        <w:t>NS_40"</w:t>
      </w:r>
      <w:r>
        <w:tab/>
        <w:t>453</w:t>
      </w:r>
    </w:p>
    <w:p w14:paraId="1668A16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eastAsia="SimSun"/>
        </w:rPr>
        <w:t>"</w:t>
      </w:r>
      <w:r>
        <w:t>NS_41</w:t>
      </w:r>
      <w:r w:rsidRPr="00823A31">
        <w:rPr>
          <w:rFonts w:eastAsia="SimSun"/>
        </w:rPr>
        <w:t>"</w:t>
      </w:r>
      <w:r>
        <w:tab/>
        <w:t>454</w:t>
      </w:r>
    </w:p>
    <w:p w14:paraId="4704E4C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"NS_42"</w:t>
      </w:r>
      <w:r>
        <w:tab/>
        <w:t>454</w:t>
      </w:r>
    </w:p>
    <w:p w14:paraId="21C88F0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cs="v5.0.0"/>
        </w:rPr>
        <w:t>"</w:t>
      </w:r>
      <w:r>
        <w:t>NS_21</w:t>
      </w:r>
      <w:r w:rsidRPr="00823A31">
        <w:rPr>
          <w:rFonts w:cs="v5.0.0"/>
        </w:rPr>
        <w:t>"</w:t>
      </w:r>
      <w:r>
        <w:tab/>
        <w:t>454</w:t>
      </w:r>
    </w:p>
    <w:p w14:paraId="26234A3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rFonts w:cs="v5.0.0"/>
        </w:rPr>
        <w:t>"</w:t>
      </w:r>
      <w:r>
        <w:t>NS_24</w:t>
      </w:r>
      <w:r w:rsidRPr="00823A31">
        <w:rPr>
          <w:rFonts w:cs="v5.0.0"/>
        </w:rPr>
        <w:t>"</w:t>
      </w:r>
      <w:r>
        <w:tab/>
        <w:t>455</w:t>
      </w:r>
    </w:p>
    <w:p w14:paraId="32E22D6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823A31">
        <w:rPr>
          <w:snapToGrid w:val="0"/>
        </w:rPr>
        <w:t>"</w:t>
      </w:r>
      <w:r>
        <w:t>NS_27"</w:t>
      </w:r>
      <w:r>
        <w:tab/>
        <w:t>455</w:t>
      </w:r>
    </w:p>
    <w:p w14:paraId="29F51FC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6.5.3.3.15</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"NS_47"</w:t>
      </w:r>
      <w:r>
        <w:tab/>
        <w:t>455</w:t>
      </w:r>
    </w:p>
    <w:p w14:paraId="3BD0570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6.5.3.3.16</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"NS_50"</w:t>
      </w:r>
      <w:r>
        <w:tab/>
        <w:t>456</w:t>
      </w:r>
    </w:p>
    <w:p w14:paraId="42A7838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6.5.3.3.17</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"NS_12"</w:t>
      </w:r>
      <w:r>
        <w:tab/>
        <w:t>456</w:t>
      </w:r>
    </w:p>
    <w:p w14:paraId="2F6EBA8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6.5.3.3.18</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"NS_13"</w:t>
      </w:r>
      <w:r>
        <w:tab/>
        <w:t>456</w:t>
      </w:r>
    </w:p>
    <w:p w14:paraId="45F67BA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6.5.3.3.19</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"NS_14"</w:t>
      </w:r>
      <w:r>
        <w:tab/>
        <w:t>457</w:t>
      </w:r>
    </w:p>
    <w:p w14:paraId="1BF2686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6.5.3.3.20</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"NS_15"</w:t>
      </w:r>
      <w:r>
        <w:tab/>
        <w:t>457</w:t>
      </w:r>
    </w:p>
    <w:p w14:paraId="3D9BC36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457</w:t>
      </w:r>
    </w:p>
    <w:p w14:paraId="1BA4490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6.5.3.3.22</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values "NS_48" and "NS_51"</w:t>
      </w:r>
      <w:r>
        <w:tab/>
        <w:t>458</w:t>
      </w:r>
    </w:p>
    <w:p w14:paraId="08920F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6.5.3.3.23</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 for network signalling value "NS_49"</w:t>
      </w:r>
      <w:r>
        <w:tab/>
        <w:t>458</w:t>
      </w:r>
    </w:p>
    <w:p w14:paraId="66619F3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458</w:t>
      </w:r>
    </w:p>
    <w:p w14:paraId="4A25DB3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459</w:t>
      </w:r>
    </w:p>
    <w:p w14:paraId="2956DB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lastRenderedPageBreak/>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459</w:t>
      </w:r>
    </w:p>
    <w:p w14:paraId="0428773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459</w:t>
      </w:r>
    </w:p>
    <w:p w14:paraId="1F7222B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460</w:t>
      </w:r>
    </w:p>
    <w:p w14:paraId="78AAA6F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460</w:t>
      </w:r>
    </w:p>
    <w:p w14:paraId="45D50FF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460</w:t>
      </w:r>
    </w:p>
    <w:p w14:paraId="19D1C79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461</w:t>
      </w:r>
    </w:p>
    <w:p w14:paraId="1FE32F1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461</w:t>
      </w:r>
    </w:p>
    <w:p w14:paraId="6993795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461</w:t>
      </w:r>
    </w:p>
    <w:p w14:paraId="59A42BC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461</w:t>
      </w:r>
    </w:p>
    <w:p w14:paraId="0A30F55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461</w:t>
      </w:r>
    </w:p>
    <w:p w14:paraId="1342033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461</w:t>
      </w:r>
    </w:p>
    <w:p w14:paraId="66816C2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461</w:t>
      </w:r>
    </w:p>
    <w:p w14:paraId="0E1F0F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461</w:t>
      </w:r>
    </w:p>
    <w:p w14:paraId="58B3B9D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823A31">
        <w:rPr>
          <w:rFonts w:eastAsia="SimSun"/>
          <w:lang w:val="en-US" w:eastAsia="zh-CN"/>
        </w:rPr>
        <w:t>A</w:t>
      </w:r>
      <w:r>
        <w:tab/>
        <w:t>461</w:t>
      </w:r>
    </w:p>
    <w:p w14:paraId="01EC46E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462</w:t>
      </w:r>
    </w:p>
    <w:p w14:paraId="60695D7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462</w:t>
      </w:r>
    </w:p>
    <w:p w14:paraId="4534867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462</w:t>
      </w:r>
    </w:p>
    <w:p w14:paraId="0B18407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462</w:t>
      </w:r>
    </w:p>
    <w:p w14:paraId="3C6E64B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462</w:t>
      </w:r>
    </w:p>
    <w:p w14:paraId="721A4C2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463</w:t>
      </w:r>
    </w:p>
    <w:p w14:paraId="75E8F45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463</w:t>
      </w:r>
    </w:p>
    <w:p w14:paraId="04F2D56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463</w:t>
      </w:r>
    </w:p>
    <w:p w14:paraId="72F06BA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463</w:t>
      </w:r>
    </w:p>
    <w:p w14:paraId="0C5F1D8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sv-FI"/>
        </w:rPr>
        <w:t>6.5A.2.4.2</w:t>
      </w:r>
      <w:r>
        <w:rPr>
          <w:rFonts w:asciiTheme="minorHAnsi" w:eastAsiaTheme="minorEastAsia" w:hAnsiTheme="minorHAnsi" w:cstheme="minorBidi"/>
          <w:kern w:val="2"/>
          <w:sz w:val="24"/>
          <w:szCs w:val="24"/>
          <w:lang w:eastAsia="en-GB"/>
          <w14:ligatures w14:val="standardContextual"/>
        </w:rPr>
        <w:tab/>
      </w:r>
      <w:r w:rsidRPr="00823A31">
        <w:rPr>
          <w:lang w:val="sv-FI"/>
        </w:rPr>
        <w:t>UTRA ACLR</w:t>
      </w:r>
      <w:r>
        <w:tab/>
        <w:t>465</w:t>
      </w:r>
    </w:p>
    <w:p w14:paraId="37FD2DB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465</w:t>
      </w:r>
    </w:p>
    <w:p w14:paraId="06D0C07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465</w:t>
      </w:r>
    </w:p>
    <w:p w14:paraId="11748B6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466</w:t>
      </w:r>
    </w:p>
    <w:p w14:paraId="3F14665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466</w:t>
      </w:r>
    </w:p>
    <w:p w14:paraId="0CA666AE"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470</w:t>
      </w:r>
    </w:p>
    <w:p w14:paraId="66BDE39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471</w:t>
      </w:r>
    </w:p>
    <w:p w14:paraId="1DD13BE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6.5A.3.2.4</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7EF2CB4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6.5A.3.2.5</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436E3B63"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lang w:val="fi-FI"/>
        </w:rPr>
        <w:t>6.5A.3.2.6</w:t>
      </w:r>
      <w:r>
        <w:rPr>
          <w:rFonts w:asciiTheme="minorHAnsi" w:eastAsiaTheme="minorEastAsia" w:hAnsiTheme="minorHAnsi" w:cstheme="minorBidi"/>
          <w:kern w:val="2"/>
          <w:sz w:val="24"/>
          <w:szCs w:val="24"/>
          <w:lang w:eastAsia="en-GB"/>
          <w14:ligatures w14:val="standardContextual"/>
        </w:rPr>
        <w:tab/>
      </w:r>
      <w:r w:rsidRPr="00823A31">
        <w:rPr>
          <w:lang w:val="fi-FI"/>
        </w:rPr>
        <w:t>Void</w:t>
      </w:r>
      <w:r>
        <w:tab/>
        <w:t>478</w:t>
      </w:r>
    </w:p>
    <w:p w14:paraId="76E92C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478</w:t>
      </w:r>
    </w:p>
    <w:p w14:paraId="6A6BFE3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478</w:t>
      </w:r>
    </w:p>
    <w:p w14:paraId="4C03963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479</w:t>
      </w:r>
    </w:p>
    <w:p w14:paraId="40A66B7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479</w:t>
      </w:r>
    </w:p>
    <w:p w14:paraId="4B76540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479</w:t>
      </w:r>
    </w:p>
    <w:p w14:paraId="1582848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479</w:t>
      </w:r>
    </w:p>
    <w:p w14:paraId="4B2336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480</w:t>
      </w:r>
    </w:p>
    <w:p w14:paraId="20E0C9A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480</w:t>
      </w:r>
    </w:p>
    <w:p w14:paraId="6AA536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480</w:t>
      </w:r>
    </w:p>
    <w:p w14:paraId="5F20327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480</w:t>
      </w:r>
    </w:p>
    <w:p w14:paraId="713DA01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480</w:t>
      </w:r>
    </w:p>
    <w:p w14:paraId="643301B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481</w:t>
      </w:r>
    </w:p>
    <w:p w14:paraId="13D5E3C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481</w:t>
      </w:r>
    </w:p>
    <w:p w14:paraId="0F8F63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481</w:t>
      </w:r>
    </w:p>
    <w:p w14:paraId="0ADF0C3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481</w:t>
      </w:r>
    </w:p>
    <w:p w14:paraId="29E4EA9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481</w:t>
      </w:r>
    </w:p>
    <w:p w14:paraId="4E0823F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481</w:t>
      </w:r>
    </w:p>
    <w:p w14:paraId="2959237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481</w:t>
      </w:r>
    </w:p>
    <w:p w14:paraId="5BB2201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481</w:t>
      </w:r>
    </w:p>
    <w:p w14:paraId="5B85CB0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481</w:t>
      </w:r>
    </w:p>
    <w:p w14:paraId="36C9A52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482</w:t>
      </w:r>
    </w:p>
    <w:p w14:paraId="70D0AC9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482</w:t>
      </w:r>
    </w:p>
    <w:p w14:paraId="10791EC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6.5E.2.3.1</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"NS_33"</w:t>
      </w:r>
      <w:r>
        <w:tab/>
        <w:t>482</w:t>
      </w:r>
    </w:p>
    <w:p w14:paraId="119D912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6.5E.2.3.2</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"NS_52"</w:t>
      </w:r>
      <w:r>
        <w:tab/>
        <w:t>482</w:t>
      </w:r>
    </w:p>
    <w:p w14:paraId="64D56F9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6.5E.2.3.3</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"NS_06"</w:t>
      </w:r>
      <w:r>
        <w:tab/>
        <w:t>483</w:t>
      </w:r>
    </w:p>
    <w:p w14:paraId="6B279E9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483</w:t>
      </w:r>
    </w:p>
    <w:p w14:paraId="69FC0EC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483</w:t>
      </w:r>
    </w:p>
    <w:p w14:paraId="05CFAEF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483</w:t>
      </w:r>
    </w:p>
    <w:p w14:paraId="0B77852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483</w:t>
      </w:r>
    </w:p>
    <w:p w14:paraId="033B2F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lastRenderedPageBreak/>
        <w:t>6.5E.3.1</w:t>
      </w:r>
      <w:r>
        <w:rPr>
          <w:rFonts w:asciiTheme="minorHAnsi" w:eastAsiaTheme="minorEastAsia" w:hAnsiTheme="minorHAnsi" w:cstheme="minorBidi"/>
          <w:kern w:val="2"/>
          <w:sz w:val="24"/>
          <w:szCs w:val="24"/>
          <w:lang w:eastAsia="en-GB"/>
          <w14:ligatures w14:val="standardContextual"/>
        </w:rPr>
        <w:tab/>
      </w:r>
      <w:r>
        <w:t>General spurious emissions</w:t>
      </w:r>
      <w:r>
        <w:tab/>
        <w:t>483</w:t>
      </w:r>
    </w:p>
    <w:p w14:paraId="109C625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484</w:t>
      </w:r>
    </w:p>
    <w:p w14:paraId="5A761BF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484</w:t>
      </w:r>
    </w:p>
    <w:p w14:paraId="001CD571"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485</w:t>
      </w:r>
    </w:p>
    <w:p w14:paraId="6D34EE5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485</w:t>
      </w:r>
    </w:p>
    <w:p w14:paraId="22A7A851"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485</w:t>
      </w:r>
    </w:p>
    <w:p w14:paraId="14F0FC4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486</w:t>
      </w:r>
    </w:p>
    <w:p w14:paraId="7C0AE2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lang w:val="sv-FI"/>
        </w:rPr>
        <w:t>6.5E.4</w:t>
      </w:r>
      <w:r>
        <w:rPr>
          <w:rFonts w:asciiTheme="minorHAnsi" w:eastAsiaTheme="minorEastAsia" w:hAnsiTheme="minorHAnsi" w:cstheme="minorBidi"/>
          <w:kern w:val="2"/>
          <w:sz w:val="24"/>
          <w:szCs w:val="24"/>
          <w:lang w:eastAsia="en-GB"/>
          <w14:ligatures w14:val="standardContextual"/>
        </w:rPr>
        <w:tab/>
      </w:r>
      <w:r w:rsidRPr="00823A31">
        <w:rPr>
          <w:lang w:val="sv-FI"/>
        </w:rPr>
        <w:t>Transmit intermodulation</w:t>
      </w:r>
      <w:r>
        <w:tab/>
        <w:t>486</w:t>
      </w:r>
    </w:p>
    <w:p w14:paraId="48AF406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lang w:val="sv-FI"/>
        </w:rPr>
        <w:t>6.5E.4.1</w:t>
      </w:r>
      <w:r>
        <w:rPr>
          <w:rFonts w:asciiTheme="minorHAnsi" w:eastAsiaTheme="minorEastAsia" w:hAnsiTheme="minorHAnsi" w:cstheme="minorBidi"/>
          <w:kern w:val="2"/>
          <w:sz w:val="24"/>
          <w:szCs w:val="24"/>
          <w:lang w:eastAsia="en-GB"/>
          <w14:ligatures w14:val="standardContextual"/>
        </w:rPr>
        <w:tab/>
      </w:r>
      <w:r w:rsidRPr="00823A31">
        <w:rPr>
          <w:lang w:val="sv-FI"/>
        </w:rPr>
        <w:t>General</w:t>
      </w:r>
      <w:r>
        <w:tab/>
        <w:t>486</w:t>
      </w:r>
    </w:p>
    <w:p w14:paraId="0645DDA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486</w:t>
      </w:r>
    </w:p>
    <w:p w14:paraId="4155E2C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486</w:t>
      </w:r>
    </w:p>
    <w:p w14:paraId="16EAD21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486</w:t>
      </w:r>
    </w:p>
    <w:p w14:paraId="498A09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486</w:t>
      </w:r>
    </w:p>
    <w:p w14:paraId="4F9D609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486</w:t>
      </w:r>
    </w:p>
    <w:p w14:paraId="638EFF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487</w:t>
      </w:r>
    </w:p>
    <w:p w14:paraId="7FE72DF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487</w:t>
      </w:r>
    </w:p>
    <w:p w14:paraId="62DBF3E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487</w:t>
      </w:r>
    </w:p>
    <w:p w14:paraId="2B292A0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487</w:t>
      </w:r>
    </w:p>
    <w:p w14:paraId="653F30F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rsidRPr="00823A31">
        <w:rPr>
          <w:snapToGrid w:val="0"/>
        </w:rPr>
        <w:t>6.5F.2.4</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tab/>
        <w:t>488</w:t>
      </w:r>
    </w:p>
    <w:p w14:paraId="4445E0A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6.5F.2.4.0</w:t>
      </w:r>
      <w:r>
        <w:rPr>
          <w:rFonts w:asciiTheme="minorHAnsi" w:eastAsiaTheme="minorEastAsia" w:hAnsiTheme="minorHAnsi" w:cstheme="minorBidi"/>
          <w:kern w:val="2"/>
          <w:sz w:val="24"/>
          <w:szCs w:val="24"/>
          <w:lang w:eastAsia="en-GB"/>
          <w14:ligatures w14:val="standardContextual"/>
        </w:rPr>
        <w:tab/>
      </w:r>
      <w:r w:rsidRPr="00823A31">
        <w:rPr>
          <w:snapToGrid w:val="0"/>
        </w:rPr>
        <w:t>General</w:t>
      </w:r>
      <w:r>
        <w:tab/>
        <w:t>488</w:t>
      </w:r>
    </w:p>
    <w:p w14:paraId="47C727C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6.5F.2.4.1</w:t>
      </w:r>
      <w:r>
        <w:rPr>
          <w:rFonts w:asciiTheme="minorHAnsi" w:eastAsiaTheme="minorEastAsia" w:hAnsiTheme="minorHAnsi" w:cstheme="minorBidi"/>
          <w:kern w:val="2"/>
          <w:sz w:val="24"/>
          <w:szCs w:val="24"/>
          <w:lang w:eastAsia="en-GB"/>
          <w14:ligatures w14:val="standardContextual"/>
        </w:rPr>
        <w:tab/>
      </w:r>
      <w:r w:rsidRPr="00823A31">
        <w:rPr>
          <w:snapToGrid w:val="0"/>
        </w:rPr>
        <w:t>Shared spectrum channel access ACLR</w:t>
      </w:r>
      <w:r>
        <w:tab/>
        <w:t>488</w:t>
      </w:r>
    </w:p>
    <w:p w14:paraId="3E4CD17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488</w:t>
      </w:r>
    </w:p>
    <w:p w14:paraId="240D48A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823A31">
        <w:rPr>
          <w:rFonts w:eastAsia="SimSun"/>
          <w:lang w:val="en-US" w:eastAsia="zh-CN"/>
        </w:rPr>
        <w:t xml:space="preserve"> for CA</w:t>
      </w:r>
      <w:r>
        <w:tab/>
        <w:t>488</w:t>
      </w:r>
    </w:p>
    <w:p w14:paraId="2CA8266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488</w:t>
      </w:r>
    </w:p>
    <w:p w14:paraId="49D4FB3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488</w:t>
      </w:r>
    </w:p>
    <w:p w14:paraId="0AB5DAED"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489</w:t>
      </w:r>
    </w:p>
    <w:p w14:paraId="7D9C7230"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489</w:t>
      </w:r>
    </w:p>
    <w:p w14:paraId="75D58F33" w14:textId="77777777" w:rsidR="00AD4D80" w:rsidRDefault="00AD4D80">
      <w:pPr>
        <w:pStyle w:val="TOC6"/>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489</w:t>
      </w:r>
    </w:p>
    <w:p w14:paraId="1CE389C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2</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rsidRPr="00823A31">
        <w:rPr>
          <w:rFonts w:eastAsia="SimSun"/>
          <w:snapToGrid w:val="0"/>
          <w:lang w:val="en-US" w:eastAsia="zh-CN"/>
        </w:rPr>
        <w:t xml:space="preserve"> </w:t>
      </w:r>
      <w:r>
        <w:t xml:space="preserve">for </w:t>
      </w:r>
      <w:r w:rsidRPr="00823A31">
        <w:rPr>
          <w:rFonts w:eastAsia="SimSun"/>
          <w:lang w:val="en-US" w:eastAsia="zh-CN"/>
        </w:rPr>
        <w:t>CA</w:t>
      </w:r>
      <w:r>
        <w:tab/>
        <w:t>489</w:t>
      </w:r>
    </w:p>
    <w:p w14:paraId="602A0AB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lang w:val="en-US" w:eastAsia="zh-CN"/>
        </w:rPr>
        <w:t>A</w:t>
      </w:r>
      <w:r>
        <w:t>.</w:t>
      </w:r>
      <w:r w:rsidRPr="00823A31">
        <w:rPr>
          <w:rFonts w:eastAsia="SimSun"/>
          <w:lang w:val="en-US" w:eastAsia="zh-CN"/>
        </w:rPr>
        <w:t>2.1</w:t>
      </w:r>
      <w:r>
        <w:rPr>
          <w:rFonts w:asciiTheme="minorHAnsi" w:eastAsiaTheme="minorEastAsia" w:hAnsiTheme="minorHAnsi" w:cstheme="minorBidi"/>
          <w:kern w:val="2"/>
          <w:sz w:val="24"/>
          <w:szCs w:val="24"/>
          <w:lang w:eastAsia="en-GB"/>
          <w14:ligatures w14:val="standardContextual"/>
        </w:rPr>
        <w:tab/>
      </w:r>
      <w:r w:rsidRPr="00823A31">
        <w:rPr>
          <w:snapToGrid w:val="0"/>
        </w:rPr>
        <w:t>Adjacent channel leakage ratio</w:t>
      </w:r>
      <w:r w:rsidRPr="00823A31">
        <w:rPr>
          <w:rFonts w:eastAsia="SimSun"/>
          <w:snapToGrid w:val="0"/>
          <w:lang w:val="en-US" w:eastAsia="zh-CN"/>
        </w:rPr>
        <w:t xml:space="preserve"> </w:t>
      </w:r>
      <w:r>
        <w:t xml:space="preserve">for </w:t>
      </w:r>
      <w:r w:rsidRPr="00823A31">
        <w:rPr>
          <w:rFonts w:eastAsia="SimSun"/>
          <w:lang w:val="en-US" w:eastAsia="zh-CN"/>
        </w:rPr>
        <w:t>inter-band CA</w:t>
      </w:r>
      <w:r>
        <w:tab/>
        <w:t>489</w:t>
      </w:r>
    </w:p>
    <w:p w14:paraId="47EAADE8"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6.5F.2</w:t>
      </w:r>
      <w:r w:rsidRPr="00823A31">
        <w:rPr>
          <w:rFonts w:eastAsia="SimSun"/>
        </w:rPr>
        <w:t>A</w:t>
      </w:r>
      <w:r>
        <w:t>.</w:t>
      </w:r>
      <w:r w:rsidRPr="00823A31">
        <w:rPr>
          <w:rFonts w:eastAsia="SimSun"/>
        </w:rPr>
        <w:t>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490</w:t>
      </w:r>
    </w:p>
    <w:p w14:paraId="111E6E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490</w:t>
      </w:r>
    </w:p>
    <w:p w14:paraId="577F40E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490</w:t>
      </w:r>
    </w:p>
    <w:p w14:paraId="47EAFBE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490</w:t>
      </w:r>
    </w:p>
    <w:p w14:paraId="1CCE6FB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490</w:t>
      </w:r>
    </w:p>
    <w:p w14:paraId="369F713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491</w:t>
      </w:r>
    </w:p>
    <w:p w14:paraId="1DC6AF8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491</w:t>
      </w:r>
    </w:p>
    <w:p w14:paraId="6A49C85B"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491</w:t>
      </w:r>
    </w:p>
    <w:p w14:paraId="2B9828D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491</w:t>
      </w:r>
    </w:p>
    <w:p w14:paraId="0764B660"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493</w:t>
      </w:r>
    </w:p>
    <w:p w14:paraId="3DB53FA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494</w:t>
      </w:r>
    </w:p>
    <w:p w14:paraId="6D583ED6"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6.5F.3.3.5</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"NS_53" or "NS_54" or "NS_60"</w:t>
      </w:r>
      <w:r>
        <w:tab/>
        <w:t>495</w:t>
      </w:r>
    </w:p>
    <w:p w14:paraId="6D6F8F0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6.5F.3.3.6</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"NS_58"</w:t>
      </w:r>
      <w:r>
        <w:tab/>
        <w:t>495</w:t>
      </w:r>
    </w:p>
    <w:p w14:paraId="6BCEDFF9"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6.5F.3.3.7</w:t>
      </w:r>
      <w:r>
        <w:rPr>
          <w:rFonts w:asciiTheme="minorHAnsi" w:eastAsiaTheme="minorEastAsia" w:hAnsiTheme="minorHAnsi" w:cstheme="minorBidi"/>
          <w:kern w:val="2"/>
          <w:sz w:val="24"/>
          <w:szCs w:val="24"/>
          <w:lang w:eastAsia="en-GB"/>
          <w14:ligatures w14:val="standardContextual"/>
        </w:rPr>
        <w:tab/>
      </w:r>
      <w:r w:rsidRPr="00823A31">
        <w:rPr>
          <w:snapToGrid w:val="0"/>
        </w:rPr>
        <w:t>Requirements for network signalling value "NS_61"</w:t>
      </w:r>
      <w:r>
        <w:tab/>
        <w:t>495</w:t>
      </w:r>
    </w:p>
    <w:p w14:paraId="7A734A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495</w:t>
      </w:r>
    </w:p>
    <w:p w14:paraId="340FDB2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496</w:t>
      </w:r>
    </w:p>
    <w:p w14:paraId="5F56E63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496</w:t>
      </w:r>
    </w:p>
    <w:p w14:paraId="23C9D82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496</w:t>
      </w:r>
    </w:p>
    <w:p w14:paraId="1175BDF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496</w:t>
      </w:r>
    </w:p>
    <w:p w14:paraId="6D055AE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496</w:t>
      </w:r>
    </w:p>
    <w:p w14:paraId="017C8C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496</w:t>
      </w:r>
    </w:p>
    <w:p w14:paraId="2217D95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496</w:t>
      </w:r>
    </w:p>
    <w:p w14:paraId="07F9261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496</w:t>
      </w:r>
    </w:p>
    <w:p w14:paraId="7C37E72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496</w:t>
      </w:r>
    </w:p>
    <w:p w14:paraId="07ABF01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497</w:t>
      </w:r>
    </w:p>
    <w:p w14:paraId="6A25881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497</w:t>
      </w:r>
    </w:p>
    <w:p w14:paraId="3CE2412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497</w:t>
      </w:r>
    </w:p>
    <w:p w14:paraId="4EEB5A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497</w:t>
      </w:r>
    </w:p>
    <w:p w14:paraId="35F603F7"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498</w:t>
      </w:r>
    </w:p>
    <w:p w14:paraId="3A02E95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498</w:t>
      </w:r>
    </w:p>
    <w:p w14:paraId="1CBE2A1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498</w:t>
      </w:r>
    </w:p>
    <w:p w14:paraId="466251E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lastRenderedPageBreak/>
        <w:t>7.1F</w:t>
      </w:r>
      <w:r>
        <w:rPr>
          <w:rFonts w:asciiTheme="minorHAnsi" w:eastAsiaTheme="minorEastAsia" w:hAnsiTheme="minorHAnsi" w:cstheme="minorBidi"/>
          <w:kern w:val="2"/>
          <w:sz w:val="24"/>
          <w:szCs w:val="24"/>
          <w:lang w:eastAsia="en-GB"/>
          <w14:ligatures w14:val="standardContextual"/>
        </w:rPr>
        <w:tab/>
      </w:r>
      <w:r>
        <w:t>General</w:t>
      </w:r>
      <w:r>
        <w:tab/>
        <w:t>499</w:t>
      </w:r>
    </w:p>
    <w:p w14:paraId="44ED140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499</w:t>
      </w:r>
    </w:p>
    <w:p w14:paraId="5626868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499</w:t>
      </w:r>
    </w:p>
    <w:p w14:paraId="1F04643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499</w:t>
      </w:r>
    </w:p>
    <w:p w14:paraId="0684F35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499</w:t>
      </w:r>
    </w:p>
    <w:p w14:paraId="3577F8E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499</w:t>
      </w:r>
    </w:p>
    <w:p w14:paraId="56951E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ab/>
        <w:t>510</w:t>
      </w:r>
    </w:p>
    <w:p w14:paraId="31C2A0A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510</w:t>
      </w:r>
    </w:p>
    <w:p w14:paraId="129A09C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510</w:t>
      </w:r>
    </w:p>
    <w:p w14:paraId="3A76BCD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511</w:t>
      </w:r>
    </w:p>
    <w:p w14:paraId="7838376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511</w:t>
      </w:r>
    </w:p>
    <w:p w14:paraId="1FB1A74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511</w:t>
      </w:r>
    </w:p>
    <w:p w14:paraId="7D6B589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512</w:t>
      </w:r>
    </w:p>
    <w:p w14:paraId="1A324DC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512</w:t>
      </w:r>
    </w:p>
    <w:p w14:paraId="16DDC83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 xml:space="preserve"> for CA</w:t>
      </w:r>
      <w:r>
        <w:tab/>
        <w:t>513</w:t>
      </w:r>
    </w:p>
    <w:p w14:paraId="5557D84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513</w:t>
      </w:r>
    </w:p>
    <w:p w14:paraId="2610E8E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 xml:space="preserve">IB,c </w:t>
      </w:r>
      <w:r>
        <w:t>for Inter-band CA</w:t>
      </w:r>
      <w:r>
        <w:tab/>
        <w:t>513</w:t>
      </w:r>
    </w:p>
    <w:p w14:paraId="71C36F82"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7.3A.3.2.1</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two bands</w:t>
      </w:r>
      <w:r>
        <w:tab/>
        <w:t>514</w:t>
      </w:r>
    </w:p>
    <w:p w14:paraId="7199B1A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7.3A.3.2.2</w:t>
      </w:r>
      <w:r>
        <w:rPr>
          <w:rFonts w:asciiTheme="minorHAnsi" w:eastAsiaTheme="minorEastAsia" w:hAnsiTheme="minorHAnsi" w:cstheme="minorBidi"/>
          <w:kern w:val="2"/>
          <w:sz w:val="24"/>
          <w:szCs w:val="24"/>
          <w:lang w:eastAsia="en-GB"/>
          <w14:ligatures w14:val="standardContextual"/>
        </w:rPr>
        <w:tab/>
      </w:r>
      <w:r w:rsidRPr="00823A31">
        <w:rPr>
          <w:snapToGrid w:val="0"/>
        </w:rPr>
        <w:t>Void</w:t>
      </w:r>
      <w:r>
        <w:tab/>
        <w:t>518</w:t>
      </w:r>
    </w:p>
    <w:p w14:paraId="3041555F"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three</w:t>
      </w:r>
      <w:r w:rsidRPr="00823A31">
        <w:rPr>
          <w:snapToGrid w:val="0"/>
        </w:rPr>
        <w:t xml:space="preserve"> bands</w:t>
      </w:r>
      <w:r>
        <w:tab/>
        <w:t>518</w:t>
      </w:r>
    </w:p>
    <w:p w14:paraId="5574E12C"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four</w:t>
      </w:r>
      <w:r w:rsidRPr="00823A31">
        <w:rPr>
          <w:snapToGrid w:val="0"/>
        </w:rPr>
        <w:t xml:space="preserve"> bands</w:t>
      </w:r>
      <w:r>
        <w:tab/>
        <w:t>525</w:t>
      </w:r>
    </w:p>
    <w:p w14:paraId="7FEF2FA5"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7.3A.3.2.</w:t>
      </w:r>
      <w:r w:rsidRPr="00823A31">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snapToGrid w:val="0"/>
          <w:vertAlign w:val="subscript"/>
        </w:rPr>
        <w:t>IB,c</w:t>
      </w:r>
      <w:r w:rsidRPr="00823A31">
        <w:rPr>
          <w:snapToGrid w:val="0"/>
        </w:rPr>
        <w:t xml:space="preserve"> for </w:t>
      </w:r>
      <w:r w:rsidRPr="00823A31">
        <w:rPr>
          <w:snapToGrid w:val="0"/>
          <w:lang w:eastAsia="zh-CN"/>
        </w:rPr>
        <w:t>five</w:t>
      </w:r>
      <w:r w:rsidRPr="00823A31">
        <w:rPr>
          <w:snapToGrid w:val="0"/>
        </w:rPr>
        <w:t xml:space="preserve"> bands</w:t>
      </w:r>
      <w:r>
        <w:tab/>
        <w:t>531</w:t>
      </w:r>
    </w:p>
    <w:p w14:paraId="1603C4E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 xml:space="preserve">IB,c </w:t>
      </w:r>
      <w:r>
        <w:t>for Intra-band CA</w:t>
      </w:r>
      <w:r>
        <w:tab/>
        <w:t>531</w:t>
      </w:r>
    </w:p>
    <w:p w14:paraId="29A5A46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531</w:t>
      </w:r>
    </w:p>
    <w:p w14:paraId="52A14FD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541</w:t>
      </w:r>
    </w:p>
    <w:p w14:paraId="118018E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570</w:t>
      </w:r>
    </w:p>
    <w:p w14:paraId="7A48728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575</w:t>
      </w:r>
    </w:p>
    <w:p w14:paraId="485E23E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575</w:t>
      </w:r>
    </w:p>
    <w:p w14:paraId="5E94D2D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575</w:t>
      </w:r>
    </w:p>
    <w:p w14:paraId="0E69BEE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575</w:t>
      </w:r>
    </w:p>
    <w:p w14:paraId="09CE59C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823A31">
        <w:rPr>
          <w:vertAlign w:val="subscript"/>
        </w:rPr>
        <w:t>IB,c</w:t>
      </w:r>
      <w:r>
        <w:t xml:space="preserve"> for SUL</w:t>
      </w:r>
      <w:r>
        <w:tab/>
        <w:t>579</w:t>
      </w:r>
    </w:p>
    <w:p w14:paraId="4C55D17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579</w:t>
      </w:r>
    </w:p>
    <w:p w14:paraId="1350F3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579</w:t>
      </w:r>
    </w:p>
    <w:p w14:paraId="238E13B7"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7.3C.3.2.1</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two bands</w:t>
      </w:r>
      <w:r>
        <w:tab/>
        <w:t>579</w:t>
      </w:r>
    </w:p>
    <w:p w14:paraId="1C970B74"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7.3C.3.2.2</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three bands</w:t>
      </w:r>
      <w:r>
        <w:tab/>
        <w:t>580</w:t>
      </w:r>
    </w:p>
    <w:p w14:paraId="699F2EEA" w14:textId="77777777" w:rsidR="00AD4D80" w:rsidRDefault="00AD4D80">
      <w:pPr>
        <w:pStyle w:val="TOC5"/>
        <w:rPr>
          <w:rFonts w:asciiTheme="minorHAnsi" w:eastAsiaTheme="minorEastAsia" w:hAnsiTheme="minorHAnsi" w:cstheme="minorBidi"/>
          <w:kern w:val="2"/>
          <w:sz w:val="24"/>
          <w:szCs w:val="24"/>
          <w:lang w:eastAsia="en-GB"/>
          <w14:ligatures w14:val="standardContextual"/>
        </w:rPr>
      </w:pPr>
      <w:r w:rsidRPr="00823A31">
        <w:rPr>
          <w:snapToGrid w:val="0"/>
        </w:rPr>
        <w:t>7.3C.3.2.3</w:t>
      </w:r>
      <w:r>
        <w:rPr>
          <w:rFonts w:asciiTheme="minorHAnsi" w:eastAsiaTheme="minorEastAsia" w:hAnsiTheme="minorHAnsi" w:cstheme="minorBidi"/>
          <w:kern w:val="2"/>
          <w:sz w:val="24"/>
          <w:szCs w:val="24"/>
          <w:lang w:eastAsia="en-GB"/>
          <w14:ligatures w14:val="standardContextual"/>
        </w:rPr>
        <w:tab/>
      </w:r>
      <w:r w:rsidRPr="00823A31">
        <w:rPr>
          <w:snapToGrid w:val="0"/>
        </w:rPr>
        <w:t>ΔR</w:t>
      </w:r>
      <w:r w:rsidRPr="00823A31">
        <w:rPr>
          <w:vertAlign w:val="subscript"/>
        </w:rPr>
        <w:t xml:space="preserve">IB,c  </w:t>
      </w:r>
      <w:r w:rsidRPr="00823A31">
        <w:rPr>
          <w:snapToGrid w:val="0"/>
        </w:rPr>
        <w:t>for four bands</w:t>
      </w:r>
      <w:r>
        <w:tab/>
        <w:t>580</w:t>
      </w:r>
    </w:p>
    <w:p w14:paraId="1AD7B5A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580</w:t>
      </w:r>
    </w:p>
    <w:p w14:paraId="6061928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580</w:t>
      </w:r>
    </w:p>
    <w:p w14:paraId="1A4009D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580</w:t>
      </w:r>
    </w:p>
    <w:p w14:paraId="25C7003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581</w:t>
      </w:r>
    </w:p>
    <w:p w14:paraId="5E5FCF7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581</w:t>
      </w:r>
    </w:p>
    <w:p w14:paraId="1CA5E1E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583</w:t>
      </w:r>
    </w:p>
    <w:p w14:paraId="22D7B86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583</w:t>
      </w:r>
    </w:p>
    <w:p w14:paraId="48C91ED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584</w:t>
      </w:r>
    </w:p>
    <w:p w14:paraId="66B090B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585</w:t>
      </w:r>
    </w:p>
    <w:p w14:paraId="1EABC2C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585</w:t>
      </w:r>
    </w:p>
    <w:p w14:paraId="3E5CE6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823A31">
        <w:rPr>
          <w:rFonts w:eastAsia="MS Mincho"/>
        </w:rPr>
        <w:t>hared</w:t>
      </w:r>
      <w:r>
        <w:t xml:space="preserve"> spectrum channel access CA</w:t>
      </w:r>
      <w:r>
        <w:tab/>
        <w:t>585</w:t>
      </w:r>
    </w:p>
    <w:p w14:paraId="0D056BE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585</w:t>
      </w:r>
    </w:p>
    <w:p w14:paraId="2409CEC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585</w:t>
      </w:r>
    </w:p>
    <w:p w14:paraId="274F12F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585</w:t>
      </w:r>
    </w:p>
    <w:p w14:paraId="1F978A0A"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585</w:t>
      </w:r>
    </w:p>
    <w:p w14:paraId="1397623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585</w:t>
      </w:r>
    </w:p>
    <w:p w14:paraId="319FEE3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585</w:t>
      </w:r>
    </w:p>
    <w:p w14:paraId="5F826EB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585</w:t>
      </w:r>
    </w:p>
    <w:p w14:paraId="29DE98A2"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585</w:t>
      </w:r>
    </w:p>
    <w:p w14:paraId="5B92482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585</w:t>
      </w:r>
    </w:p>
    <w:p w14:paraId="15E60C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585</w:t>
      </w:r>
    </w:p>
    <w:p w14:paraId="357C730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585</w:t>
      </w:r>
    </w:p>
    <w:p w14:paraId="0255024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592</w:t>
      </w:r>
    </w:p>
    <w:p w14:paraId="124401A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592</w:t>
      </w:r>
    </w:p>
    <w:p w14:paraId="56004A8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592</w:t>
      </w:r>
    </w:p>
    <w:p w14:paraId="6438B66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593</w:t>
      </w:r>
    </w:p>
    <w:p w14:paraId="6EBA433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593</w:t>
      </w:r>
    </w:p>
    <w:p w14:paraId="7AB17ED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593</w:t>
      </w:r>
    </w:p>
    <w:p w14:paraId="065C645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593</w:t>
      </w:r>
    </w:p>
    <w:p w14:paraId="2182FE4E"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593</w:t>
      </w:r>
    </w:p>
    <w:p w14:paraId="3962CAD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593</w:t>
      </w:r>
    </w:p>
    <w:p w14:paraId="1E0D093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594</w:t>
      </w:r>
    </w:p>
    <w:p w14:paraId="7526DAF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594</w:t>
      </w:r>
    </w:p>
    <w:p w14:paraId="6EAB361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596</w:t>
      </w:r>
    </w:p>
    <w:p w14:paraId="3946A35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596</w:t>
      </w:r>
    </w:p>
    <w:p w14:paraId="65F40C4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598</w:t>
      </w:r>
    </w:p>
    <w:p w14:paraId="5E86EB6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599</w:t>
      </w:r>
    </w:p>
    <w:p w14:paraId="7902E8A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599</w:t>
      </w:r>
    </w:p>
    <w:p w14:paraId="7FA414A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599</w:t>
      </w:r>
    </w:p>
    <w:p w14:paraId="54B9175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599</w:t>
      </w:r>
    </w:p>
    <w:p w14:paraId="5BC077B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599</w:t>
      </w:r>
    </w:p>
    <w:p w14:paraId="01BE441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601</w:t>
      </w:r>
    </w:p>
    <w:p w14:paraId="7B45C85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601</w:t>
      </w:r>
    </w:p>
    <w:p w14:paraId="3F23AA1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601</w:t>
      </w:r>
    </w:p>
    <w:p w14:paraId="564128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602</w:t>
      </w:r>
    </w:p>
    <w:p w14:paraId="1CB2B8D5"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602</w:t>
      </w:r>
    </w:p>
    <w:p w14:paraId="0F698E1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603</w:t>
      </w:r>
    </w:p>
    <w:p w14:paraId="5F7C992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603</w:t>
      </w:r>
    </w:p>
    <w:p w14:paraId="4A0BC7E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603</w:t>
      </w:r>
    </w:p>
    <w:p w14:paraId="4101C4B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603</w:t>
      </w:r>
    </w:p>
    <w:p w14:paraId="7BE540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605</w:t>
      </w:r>
    </w:p>
    <w:p w14:paraId="24F6D6C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609</w:t>
      </w:r>
    </w:p>
    <w:p w14:paraId="2C99438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609</w:t>
      </w:r>
    </w:p>
    <w:p w14:paraId="0EBFE88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609</w:t>
      </w:r>
    </w:p>
    <w:p w14:paraId="7348917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609</w:t>
      </w:r>
    </w:p>
    <w:p w14:paraId="420200F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609</w:t>
      </w:r>
    </w:p>
    <w:p w14:paraId="61ECB39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611</w:t>
      </w:r>
    </w:p>
    <w:p w14:paraId="50B18A5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611</w:t>
      </w:r>
    </w:p>
    <w:p w14:paraId="4615A63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612</w:t>
      </w:r>
    </w:p>
    <w:p w14:paraId="4797628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612</w:t>
      </w:r>
    </w:p>
    <w:p w14:paraId="15ACA6B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613</w:t>
      </w:r>
    </w:p>
    <w:p w14:paraId="1B85B9F7"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613</w:t>
      </w:r>
    </w:p>
    <w:p w14:paraId="743C04A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615</w:t>
      </w:r>
    </w:p>
    <w:p w14:paraId="3D8A94C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615</w:t>
      </w:r>
    </w:p>
    <w:p w14:paraId="0879FBD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615</w:t>
      </w:r>
    </w:p>
    <w:p w14:paraId="4ABF62BD"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615</w:t>
      </w:r>
    </w:p>
    <w:p w14:paraId="2B3BBB4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616</w:t>
      </w:r>
    </w:p>
    <w:p w14:paraId="2D8BC19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616</w:t>
      </w:r>
    </w:p>
    <w:p w14:paraId="658DDBC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616</w:t>
      </w:r>
    </w:p>
    <w:p w14:paraId="0E351D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616</w:t>
      </w:r>
    </w:p>
    <w:p w14:paraId="26C0ABD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616</w:t>
      </w:r>
    </w:p>
    <w:p w14:paraId="488D858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617</w:t>
      </w:r>
    </w:p>
    <w:p w14:paraId="7848D39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617</w:t>
      </w:r>
    </w:p>
    <w:p w14:paraId="1CE9A37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617</w:t>
      </w:r>
    </w:p>
    <w:p w14:paraId="4A2FF56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617</w:t>
      </w:r>
    </w:p>
    <w:p w14:paraId="2CE6319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617</w:t>
      </w:r>
    </w:p>
    <w:p w14:paraId="1609E23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617</w:t>
      </w:r>
    </w:p>
    <w:p w14:paraId="14377E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618</w:t>
      </w:r>
    </w:p>
    <w:p w14:paraId="30032C2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618</w:t>
      </w:r>
    </w:p>
    <w:p w14:paraId="04C2B42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618</w:t>
      </w:r>
    </w:p>
    <w:p w14:paraId="3C872FE3"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619</w:t>
      </w:r>
    </w:p>
    <w:p w14:paraId="2944F5E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619</w:t>
      </w:r>
    </w:p>
    <w:p w14:paraId="5599671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619</w:t>
      </w:r>
    </w:p>
    <w:p w14:paraId="7915D47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619</w:t>
      </w:r>
    </w:p>
    <w:p w14:paraId="5583FE7E"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619</w:t>
      </w:r>
    </w:p>
    <w:p w14:paraId="43C702F6"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620</w:t>
      </w:r>
    </w:p>
    <w:p w14:paraId="44C9736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620</w:t>
      </w:r>
    </w:p>
    <w:p w14:paraId="7F5C2C2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620</w:t>
      </w:r>
    </w:p>
    <w:p w14:paraId="0E178F5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lastRenderedPageBreak/>
        <w:t>7.6F.3</w:t>
      </w:r>
      <w:r>
        <w:rPr>
          <w:rFonts w:asciiTheme="minorHAnsi" w:eastAsiaTheme="minorEastAsia" w:hAnsiTheme="minorHAnsi" w:cstheme="minorBidi"/>
          <w:kern w:val="2"/>
          <w:sz w:val="24"/>
          <w:szCs w:val="24"/>
          <w:lang w:eastAsia="en-GB"/>
          <w14:ligatures w14:val="standardContextual"/>
        </w:rPr>
        <w:tab/>
      </w:r>
      <w:r>
        <w:t>Out-of-band blocking</w:t>
      </w:r>
      <w:r>
        <w:tab/>
        <w:t>621</w:t>
      </w:r>
    </w:p>
    <w:p w14:paraId="38E1EFAB"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621</w:t>
      </w:r>
    </w:p>
    <w:p w14:paraId="4EB43369"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622</w:t>
      </w:r>
    </w:p>
    <w:p w14:paraId="7225172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622</w:t>
      </w:r>
    </w:p>
    <w:p w14:paraId="13F58B4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622</w:t>
      </w:r>
    </w:p>
    <w:p w14:paraId="4DEE1743"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623</w:t>
      </w:r>
    </w:p>
    <w:p w14:paraId="41FF3CB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624</w:t>
      </w:r>
    </w:p>
    <w:p w14:paraId="77C8BDA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624</w:t>
      </w:r>
    </w:p>
    <w:p w14:paraId="6B20779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624</w:t>
      </w:r>
    </w:p>
    <w:p w14:paraId="579910C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624</w:t>
      </w:r>
    </w:p>
    <w:p w14:paraId="2626A22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NR-DC</w:t>
      </w:r>
      <w:r>
        <w:tab/>
        <w:t>625</w:t>
      </w:r>
    </w:p>
    <w:p w14:paraId="33277A8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625</w:t>
      </w:r>
    </w:p>
    <w:p w14:paraId="0C95388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625</w:t>
      </w:r>
    </w:p>
    <w:p w14:paraId="53A693E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625</w:t>
      </w:r>
    </w:p>
    <w:p w14:paraId="3885886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625</w:t>
      </w:r>
    </w:p>
    <w:p w14:paraId="75CE655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625</w:t>
      </w:r>
    </w:p>
    <w:p w14:paraId="0A1325A9"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625</w:t>
      </w:r>
    </w:p>
    <w:p w14:paraId="1B98708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626</w:t>
      </w:r>
    </w:p>
    <w:p w14:paraId="4221C45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626</w:t>
      </w:r>
    </w:p>
    <w:p w14:paraId="2476C4A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626</w:t>
      </w:r>
    </w:p>
    <w:p w14:paraId="7B64171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627</w:t>
      </w:r>
    </w:p>
    <w:p w14:paraId="49D6729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627</w:t>
      </w:r>
    </w:p>
    <w:p w14:paraId="42F715B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627</w:t>
      </w:r>
    </w:p>
    <w:p w14:paraId="1C083DC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629</w:t>
      </w:r>
    </w:p>
    <w:p w14:paraId="03360B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629</w:t>
      </w:r>
    </w:p>
    <w:p w14:paraId="4B55A7B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629</w:t>
      </w:r>
    </w:p>
    <w:p w14:paraId="300ED558"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629</w:t>
      </w:r>
    </w:p>
    <w:p w14:paraId="441B699C"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630</w:t>
      </w:r>
    </w:p>
    <w:p w14:paraId="6AAF5AF0"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630</w:t>
      </w:r>
    </w:p>
    <w:p w14:paraId="64409E26"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630</w:t>
      </w:r>
    </w:p>
    <w:p w14:paraId="1E00066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631</w:t>
      </w:r>
    </w:p>
    <w:p w14:paraId="020254C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631</w:t>
      </w:r>
    </w:p>
    <w:p w14:paraId="2E7BAC2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631</w:t>
      </w:r>
    </w:p>
    <w:p w14:paraId="5987A3F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631</w:t>
      </w:r>
    </w:p>
    <w:p w14:paraId="43AB199F"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631</w:t>
      </w:r>
    </w:p>
    <w:p w14:paraId="1602B424" w14:textId="77777777" w:rsidR="00AD4D80" w:rsidRDefault="00AD4D80">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632</w:t>
      </w:r>
    </w:p>
    <w:p w14:paraId="00C5989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632</w:t>
      </w:r>
    </w:p>
    <w:p w14:paraId="377B34E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632</w:t>
      </w:r>
    </w:p>
    <w:p w14:paraId="0CA8E17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632</w:t>
      </w:r>
    </w:p>
    <w:p w14:paraId="45DED1A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633</w:t>
      </w:r>
    </w:p>
    <w:p w14:paraId="101E90D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633</w:t>
      </w:r>
    </w:p>
    <w:p w14:paraId="7FA794B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633</w:t>
      </w:r>
    </w:p>
    <w:p w14:paraId="5B023AE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633</w:t>
      </w:r>
    </w:p>
    <w:p w14:paraId="7F9A8FBF"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633</w:t>
      </w:r>
    </w:p>
    <w:p w14:paraId="67899EC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634</w:t>
      </w:r>
    </w:p>
    <w:p w14:paraId="259E0799"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632</w:t>
      </w:r>
    </w:p>
    <w:p w14:paraId="3A964C5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632</w:t>
      </w:r>
    </w:p>
    <w:p w14:paraId="32FBF56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632</w:t>
      </w:r>
    </w:p>
    <w:p w14:paraId="07017E88"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632</w:t>
      </w:r>
    </w:p>
    <w:p w14:paraId="5F5FD74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634</w:t>
      </w:r>
    </w:p>
    <w:p w14:paraId="7AD2E7F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634</w:t>
      </w:r>
    </w:p>
    <w:p w14:paraId="081A679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A.2.2.2</w:t>
      </w:r>
      <w:r>
        <w:rPr>
          <w:rFonts w:asciiTheme="minorHAnsi" w:eastAsiaTheme="minorEastAsia" w:hAnsiTheme="minorHAnsi" w:cstheme="minorBidi"/>
          <w:kern w:val="2"/>
          <w:sz w:val="24"/>
          <w:szCs w:val="24"/>
          <w:lang w:eastAsia="en-GB"/>
          <w14:ligatures w14:val="standardContextual"/>
        </w:rPr>
        <w:tab/>
      </w:r>
      <w:r w:rsidRPr="00823A31">
        <w:rPr>
          <w:snapToGrid w:val="0"/>
        </w:rPr>
        <w:t>DFT-s-OFDM QPSK</w:t>
      </w:r>
      <w:r>
        <w:tab/>
        <w:t>635</w:t>
      </w:r>
    </w:p>
    <w:p w14:paraId="7804085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A.2.2.3</w:t>
      </w:r>
      <w:r>
        <w:rPr>
          <w:rFonts w:asciiTheme="minorHAnsi" w:eastAsiaTheme="minorEastAsia" w:hAnsiTheme="minorHAnsi" w:cstheme="minorBidi"/>
          <w:kern w:val="2"/>
          <w:sz w:val="24"/>
          <w:szCs w:val="24"/>
          <w:lang w:eastAsia="en-GB"/>
          <w14:ligatures w14:val="standardContextual"/>
        </w:rPr>
        <w:tab/>
      </w:r>
      <w:r w:rsidRPr="00823A31">
        <w:rPr>
          <w:snapToGrid w:val="0"/>
        </w:rPr>
        <w:t>DFT-s-OFDM 16QAM</w:t>
      </w:r>
      <w:r>
        <w:tab/>
        <w:t>635</w:t>
      </w:r>
    </w:p>
    <w:p w14:paraId="4DC16D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A.2.2.4</w:t>
      </w:r>
      <w:r>
        <w:rPr>
          <w:rFonts w:asciiTheme="minorHAnsi" w:eastAsiaTheme="minorEastAsia" w:hAnsiTheme="minorHAnsi" w:cstheme="minorBidi"/>
          <w:kern w:val="2"/>
          <w:sz w:val="24"/>
          <w:szCs w:val="24"/>
          <w:lang w:eastAsia="en-GB"/>
          <w14:ligatures w14:val="standardContextual"/>
        </w:rPr>
        <w:tab/>
      </w:r>
      <w:r w:rsidRPr="00823A31">
        <w:rPr>
          <w:snapToGrid w:val="0"/>
        </w:rPr>
        <w:t>DFT-s-OFDM 64QAM</w:t>
      </w:r>
      <w:r>
        <w:tab/>
        <w:t>637</w:t>
      </w:r>
    </w:p>
    <w:p w14:paraId="108D6E9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A.2.2.5</w:t>
      </w:r>
      <w:r>
        <w:rPr>
          <w:rFonts w:asciiTheme="minorHAnsi" w:eastAsiaTheme="minorEastAsia" w:hAnsiTheme="minorHAnsi" w:cstheme="minorBidi"/>
          <w:kern w:val="2"/>
          <w:sz w:val="24"/>
          <w:szCs w:val="24"/>
          <w:lang w:eastAsia="en-GB"/>
          <w14:ligatures w14:val="standardContextual"/>
        </w:rPr>
        <w:tab/>
      </w:r>
      <w:r w:rsidRPr="00823A31">
        <w:rPr>
          <w:snapToGrid w:val="0"/>
        </w:rPr>
        <w:t>DFT-s-OFDM 256QAM</w:t>
      </w:r>
      <w:r>
        <w:tab/>
        <w:t>639</w:t>
      </w:r>
    </w:p>
    <w:p w14:paraId="1CD9511B"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A.2.2.6</w:t>
      </w:r>
      <w:r>
        <w:rPr>
          <w:rFonts w:asciiTheme="minorHAnsi" w:eastAsiaTheme="minorEastAsia" w:hAnsiTheme="minorHAnsi" w:cstheme="minorBidi"/>
          <w:kern w:val="2"/>
          <w:sz w:val="24"/>
          <w:szCs w:val="24"/>
          <w:lang w:eastAsia="en-GB"/>
          <w14:ligatures w14:val="standardContextual"/>
        </w:rPr>
        <w:tab/>
      </w:r>
      <w:r w:rsidRPr="00823A31">
        <w:rPr>
          <w:snapToGrid w:val="0"/>
        </w:rPr>
        <w:t>CP-OFDM QPSK</w:t>
      </w:r>
      <w:r>
        <w:tab/>
        <w:t>641</w:t>
      </w:r>
    </w:p>
    <w:p w14:paraId="58094B0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A.2.2.7</w:t>
      </w:r>
      <w:r>
        <w:rPr>
          <w:rFonts w:asciiTheme="minorHAnsi" w:eastAsiaTheme="minorEastAsia" w:hAnsiTheme="minorHAnsi" w:cstheme="minorBidi"/>
          <w:kern w:val="2"/>
          <w:sz w:val="24"/>
          <w:szCs w:val="24"/>
          <w:lang w:eastAsia="en-GB"/>
          <w14:ligatures w14:val="standardContextual"/>
        </w:rPr>
        <w:tab/>
      </w:r>
      <w:r w:rsidRPr="00823A31">
        <w:rPr>
          <w:snapToGrid w:val="0"/>
        </w:rPr>
        <w:t>CP-OFDM 16QAM</w:t>
      </w:r>
      <w:r>
        <w:tab/>
        <w:t>643</w:t>
      </w:r>
    </w:p>
    <w:p w14:paraId="778F492A"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A.2.2.8</w:t>
      </w:r>
      <w:r>
        <w:rPr>
          <w:rFonts w:asciiTheme="minorHAnsi" w:eastAsiaTheme="minorEastAsia" w:hAnsiTheme="minorHAnsi" w:cstheme="minorBidi"/>
          <w:kern w:val="2"/>
          <w:sz w:val="24"/>
          <w:szCs w:val="24"/>
          <w:lang w:eastAsia="en-GB"/>
          <w14:ligatures w14:val="standardContextual"/>
        </w:rPr>
        <w:tab/>
      </w:r>
      <w:r w:rsidRPr="00823A31">
        <w:rPr>
          <w:snapToGrid w:val="0"/>
        </w:rPr>
        <w:t>CP-OFDM 64QAM</w:t>
      </w:r>
      <w:r>
        <w:tab/>
        <w:t>645</w:t>
      </w:r>
    </w:p>
    <w:p w14:paraId="4EF6CE5D"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647</w:t>
      </w:r>
    </w:p>
    <w:p w14:paraId="6D57943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649</w:t>
      </w:r>
    </w:p>
    <w:p w14:paraId="53DEA27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lastRenderedPageBreak/>
        <w:t>A.2.3.1</w:t>
      </w:r>
      <w:r>
        <w:rPr>
          <w:rFonts w:asciiTheme="minorHAnsi" w:eastAsiaTheme="minorEastAsia" w:hAnsiTheme="minorHAnsi" w:cstheme="minorBidi"/>
          <w:kern w:val="2"/>
          <w:sz w:val="24"/>
          <w:szCs w:val="24"/>
          <w:lang w:eastAsia="en-GB"/>
          <w14:ligatures w14:val="standardContextual"/>
        </w:rPr>
        <w:tab/>
      </w:r>
      <w:r w:rsidRPr="00823A31">
        <w:rPr>
          <w:snapToGrid w:val="0"/>
        </w:rPr>
        <w:t>DFT-s-OFDM Pi/2-BPSK</w:t>
      </w:r>
      <w:r>
        <w:tab/>
        <w:t>649</w:t>
      </w:r>
    </w:p>
    <w:p w14:paraId="1F0B224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A.2.3.2</w:t>
      </w:r>
      <w:r>
        <w:rPr>
          <w:rFonts w:asciiTheme="minorHAnsi" w:eastAsiaTheme="minorEastAsia" w:hAnsiTheme="minorHAnsi" w:cstheme="minorBidi"/>
          <w:kern w:val="2"/>
          <w:sz w:val="24"/>
          <w:szCs w:val="24"/>
          <w:lang w:eastAsia="en-GB"/>
          <w14:ligatures w14:val="standardContextual"/>
        </w:rPr>
        <w:tab/>
      </w:r>
      <w:r w:rsidRPr="00823A31">
        <w:rPr>
          <w:snapToGrid w:val="0"/>
        </w:rPr>
        <w:t>DFT-s-OFDM QPSK</w:t>
      </w:r>
      <w:r>
        <w:tab/>
        <w:t>649</w:t>
      </w:r>
    </w:p>
    <w:p w14:paraId="092E7AA6"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A.2.3.3</w:t>
      </w:r>
      <w:r>
        <w:rPr>
          <w:rFonts w:asciiTheme="minorHAnsi" w:eastAsiaTheme="minorEastAsia" w:hAnsiTheme="minorHAnsi" w:cstheme="minorBidi"/>
          <w:kern w:val="2"/>
          <w:sz w:val="24"/>
          <w:szCs w:val="24"/>
          <w:lang w:eastAsia="en-GB"/>
          <w14:ligatures w14:val="standardContextual"/>
        </w:rPr>
        <w:tab/>
      </w:r>
      <w:r w:rsidRPr="00823A31">
        <w:rPr>
          <w:snapToGrid w:val="0"/>
        </w:rPr>
        <w:t>DFT-s-OFDM 16QAM</w:t>
      </w:r>
      <w:r>
        <w:tab/>
        <w:t>649</w:t>
      </w:r>
    </w:p>
    <w:p w14:paraId="5723F404"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A.2.3.4</w:t>
      </w:r>
      <w:r>
        <w:rPr>
          <w:rFonts w:asciiTheme="minorHAnsi" w:eastAsiaTheme="minorEastAsia" w:hAnsiTheme="minorHAnsi" w:cstheme="minorBidi"/>
          <w:kern w:val="2"/>
          <w:sz w:val="24"/>
          <w:szCs w:val="24"/>
          <w:lang w:eastAsia="en-GB"/>
          <w14:ligatures w14:val="standardContextual"/>
        </w:rPr>
        <w:tab/>
      </w:r>
      <w:r w:rsidRPr="00823A31">
        <w:rPr>
          <w:snapToGrid w:val="0"/>
        </w:rPr>
        <w:t>DFT-s-OFDM 64QAM</w:t>
      </w:r>
      <w:r>
        <w:tab/>
        <w:t>649</w:t>
      </w:r>
    </w:p>
    <w:p w14:paraId="195522C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A.2.3.5</w:t>
      </w:r>
      <w:r>
        <w:rPr>
          <w:rFonts w:asciiTheme="minorHAnsi" w:eastAsiaTheme="minorEastAsia" w:hAnsiTheme="minorHAnsi" w:cstheme="minorBidi"/>
          <w:kern w:val="2"/>
          <w:sz w:val="24"/>
          <w:szCs w:val="24"/>
          <w:lang w:eastAsia="en-GB"/>
          <w14:ligatures w14:val="standardContextual"/>
        </w:rPr>
        <w:tab/>
      </w:r>
      <w:r w:rsidRPr="00823A31">
        <w:rPr>
          <w:snapToGrid w:val="0"/>
        </w:rPr>
        <w:t>DFT-s-OFDM 256QAM</w:t>
      </w:r>
      <w:r>
        <w:tab/>
        <w:t>650</w:t>
      </w:r>
    </w:p>
    <w:p w14:paraId="722336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A.2.3.6</w:t>
      </w:r>
      <w:r>
        <w:rPr>
          <w:rFonts w:asciiTheme="minorHAnsi" w:eastAsiaTheme="minorEastAsia" w:hAnsiTheme="minorHAnsi" w:cstheme="minorBidi"/>
          <w:kern w:val="2"/>
          <w:sz w:val="24"/>
          <w:szCs w:val="24"/>
          <w:lang w:eastAsia="en-GB"/>
          <w14:ligatures w14:val="standardContextual"/>
        </w:rPr>
        <w:tab/>
      </w:r>
      <w:r w:rsidRPr="00823A31">
        <w:rPr>
          <w:snapToGrid w:val="0"/>
        </w:rPr>
        <w:t>CP-OFDM QPSK</w:t>
      </w:r>
      <w:r>
        <w:tab/>
        <w:t>650</w:t>
      </w:r>
    </w:p>
    <w:p w14:paraId="4BE07F0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A.2.3.7</w:t>
      </w:r>
      <w:r>
        <w:rPr>
          <w:rFonts w:asciiTheme="minorHAnsi" w:eastAsiaTheme="minorEastAsia" w:hAnsiTheme="minorHAnsi" w:cstheme="minorBidi"/>
          <w:kern w:val="2"/>
          <w:sz w:val="24"/>
          <w:szCs w:val="24"/>
          <w:lang w:eastAsia="en-GB"/>
          <w14:ligatures w14:val="standardContextual"/>
        </w:rPr>
        <w:tab/>
      </w:r>
      <w:r w:rsidRPr="00823A31">
        <w:rPr>
          <w:snapToGrid w:val="0"/>
        </w:rPr>
        <w:t>CP-OFDM 16QAM</w:t>
      </w:r>
      <w:r>
        <w:tab/>
        <w:t>650</w:t>
      </w:r>
    </w:p>
    <w:p w14:paraId="7E76373C"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A.2.3.8</w:t>
      </w:r>
      <w:r>
        <w:rPr>
          <w:rFonts w:asciiTheme="minorHAnsi" w:eastAsiaTheme="minorEastAsia" w:hAnsiTheme="minorHAnsi" w:cstheme="minorBidi"/>
          <w:kern w:val="2"/>
          <w:sz w:val="24"/>
          <w:szCs w:val="24"/>
          <w:lang w:eastAsia="en-GB"/>
          <w14:ligatures w14:val="standardContextual"/>
        </w:rPr>
        <w:tab/>
      </w:r>
      <w:r w:rsidRPr="00823A31">
        <w:rPr>
          <w:snapToGrid w:val="0"/>
        </w:rPr>
        <w:t>CP-OFDM 64QAM</w:t>
      </w:r>
      <w:r>
        <w:tab/>
        <w:t>650</w:t>
      </w:r>
    </w:p>
    <w:p w14:paraId="1831F72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A.2.3.9</w:t>
      </w:r>
      <w:r>
        <w:rPr>
          <w:rFonts w:asciiTheme="minorHAnsi" w:eastAsiaTheme="minorEastAsia" w:hAnsiTheme="minorHAnsi" w:cstheme="minorBidi"/>
          <w:kern w:val="2"/>
          <w:sz w:val="24"/>
          <w:szCs w:val="24"/>
          <w:lang w:eastAsia="en-GB"/>
          <w14:ligatures w14:val="standardContextual"/>
        </w:rPr>
        <w:tab/>
      </w:r>
      <w:r w:rsidRPr="00823A31">
        <w:rPr>
          <w:snapToGrid w:val="0"/>
        </w:rPr>
        <w:t>CP-OFDM 256QAM</w:t>
      </w:r>
      <w:r>
        <w:tab/>
        <w:t>651</w:t>
      </w:r>
    </w:p>
    <w:p w14:paraId="4FE26A0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652</w:t>
      </w:r>
    </w:p>
    <w:p w14:paraId="3C0B765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652</w:t>
      </w:r>
    </w:p>
    <w:p w14:paraId="1EC8175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654</w:t>
      </w:r>
    </w:p>
    <w:p w14:paraId="7D332FE0"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654</w:t>
      </w:r>
    </w:p>
    <w:p w14:paraId="2FC0A015"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655</w:t>
      </w:r>
    </w:p>
    <w:p w14:paraId="0BCA1B4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658</w:t>
      </w:r>
    </w:p>
    <w:p w14:paraId="6385178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661</w:t>
      </w:r>
    </w:p>
    <w:p w14:paraId="03E3B0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664</w:t>
      </w:r>
    </w:p>
    <w:p w14:paraId="50EC0D9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667</w:t>
      </w:r>
    </w:p>
    <w:p w14:paraId="0AD22B0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667</w:t>
      </w:r>
    </w:p>
    <w:p w14:paraId="3BC89457"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668</w:t>
      </w:r>
    </w:p>
    <w:p w14:paraId="18EF9251"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671</w:t>
      </w:r>
    </w:p>
    <w:p w14:paraId="39CCF68E"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674</w:t>
      </w:r>
    </w:p>
    <w:p w14:paraId="071B8A38"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677</w:t>
      </w:r>
    </w:p>
    <w:p w14:paraId="469237A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680</w:t>
      </w:r>
    </w:p>
    <w:p w14:paraId="726DA2B5"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lang w:val="it-IT"/>
        </w:rPr>
        <w:t>A.5</w:t>
      </w:r>
      <w:r>
        <w:rPr>
          <w:rFonts w:asciiTheme="minorHAnsi" w:eastAsiaTheme="minorEastAsia" w:hAnsiTheme="minorHAnsi" w:cstheme="minorBidi"/>
          <w:kern w:val="2"/>
          <w:sz w:val="24"/>
          <w:szCs w:val="24"/>
          <w:lang w:eastAsia="en-GB"/>
          <w14:ligatures w14:val="standardContextual"/>
        </w:rPr>
        <w:tab/>
      </w:r>
      <w:r w:rsidRPr="00823A31">
        <w:rPr>
          <w:lang w:val="it-IT"/>
        </w:rPr>
        <w:t>OFDMA Channel Noise Generator (OCNG)</w:t>
      </w:r>
      <w:r>
        <w:tab/>
        <w:t>680</w:t>
      </w:r>
    </w:p>
    <w:p w14:paraId="7307FDED"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680</w:t>
      </w:r>
    </w:p>
    <w:p w14:paraId="14A556D3"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A.5.1.1</w:t>
      </w:r>
      <w:r>
        <w:rPr>
          <w:rFonts w:asciiTheme="minorHAnsi" w:eastAsiaTheme="minorEastAsia" w:hAnsiTheme="minorHAnsi" w:cstheme="minorBidi"/>
          <w:kern w:val="2"/>
          <w:sz w:val="24"/>
          <w:szCs w:val="24"/>
          <w:lang w:eastAsia="en-GB"/>
          <w14:ligatures w14:val="standardContextual"/>
        </w:rPr>
        <w:tab/>
      </w:r>
      <w:r w:rsidRPr="00823A31">
        <w:rPr>
          <w:snapToGrid w:val="0"/>
        </w:rPr>
        <w:t>OCNG FDD pattern 1: Generic OCNG FDD Pattern for all unused REs</w:t>
      </w:r>
      <w:r>
        <w:tab/>
        <w:t>680</w:t>
      </w:r>
    </w:p>
    <w:p w14:paraId="26009B8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680</w:t>
      </w:r>
    </w:p>
    <w:p w14:paraId="005B0002" w14:textId="77777777" w:rsidR="00AD4D80" w:rsidRDefault="00AD4D80">
      <w:pPr>
        <w:pStyle w:val="TOC3"/>
        <w:rPr>
          <w:rFonts w:asciiTheme="minorHAnsi" w:eastAsiaTheme="minorEastAsia" w:hAnsiTheme="minorHAnsi" w:cstheme="minorBidi"/>
          <w:kern w:val="2"/>
          <w:sz w:val="24"/>
          <w:szCs w:val="24"/>
          <w:lang w:eastAsia="en-GB"/>
          <w14:ligatures w14:val="standardContextual"/>
        </w:rPr>
      </w:pPr>
      <w:r w:rsidRPr="00823A31">
        <w:rPr>
          <w:snapToGrid w:val="0"/>
        </w:rPr>
        <w:t>A.5.2.1</w:t>
      </w:r>
      <w:r>
        <w:rPr>
          <w:rFonts w:asciiTheme="minorHAnsi" w:eastAsiaTheme="minorEastAsia" w:hAnsiTheme="minorHAnsi" w:cstheme="minorBidi"/>
          <w:kern w:val="2"/>
          <w:sz w:val="24"/>
          <w:szCs w:val="24"/>
          <w:lang w:eastAsia="en-GB"/>
          <w14:ligatures w14:val="standardContextual"/>
        </w:rPr>
        <w:tab/>
      </w:r>
      <w:r w:rsidRPr="00823A31">
        <w:rPr>
          <w:snapToGrid w:val="0"/>
        </w:rPr>
        <w:t>OCNG TDD pattern 1: Generic OCNG TDD Pattern for all unused REs</w:t>
      </w:r>
      <w:r>
        <w:tab/>
        <w:t>680</w:t>
      </w:r>
    </w:p>
    <w:p w14:paraId="3E1BF32A"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681</w:t>
      </w:r>
    </w:p>
    <w:p w14:paraId="514C7311"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681</w:t>
      </w:r>
    </w:p>
    <w:p w14:paraId="7CE72F1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681</w:t>
      </w:r>
    </w:p>
    <w:p w14:paraId="4C07408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681</w:t>
      </w:r>
    </w:p>
    <w:p w14:paraId="4D426E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683</w:t>
      </w:r>
    </w:p>
    <w:p w14:paraId="0886C21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684</w:t>
      </w:r>
    </w:p>
    <w:p w14:paraId="34D10D14"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686</w:t>
      </w:r>
    </w:p>
    <w:p w14:paraId="52EF837E"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687</w:t>
      </w:r>
    </w:p>
    <w:p w14:paraId="499460B3"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687</w:t>
      </w:r>
    </w:p>
    <w:p w14:paraId="5C4E8A6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687</w:t>
      </w:r>
    </w:p>
    <w:p w14:paraId="4C20169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C.3</w:t>
      </w:r>
      <w:r>
        <w:rPr>
          <w:rFonts w:asciiTheme="minorHAnsi" w:eastAsiaTheme="minorEastAsia" w:hAnsiTheme="minorHAnsi" w:cstheme="minorBidi"/>
          <w:kern w:val="2"/>
          <w:sz w:val="24"/>
          <w:szCs w:val="24"/>
          <w:lang w:eastAsia="en-GB"/>
          <w14:ligatures w14:val="standardContextual"/>
        </w:rPr>
        <w:tab/>
      </w:r>
      <w:r w:rsidRPr="00823A31">
        <w:rPr>
          <w:rFonts w:eastAsia="Yu Mincho"/>
        </w:rPr>
        <w:t>Connection</w:t>
      </w:r>
      <w:r>
        <w:tab/>
        <w:t>687</w:t>
      </w:r>
    </w:p>
    <w:p w14:paraId="060F66C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687</w:t>
      </w:r>
    </w:p>
    <w:p w14:paraId="17E7153F"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rFonts w:eastAsia="Yu Mincho"/>
        </w:rPr>
        <w:t>Annex D</w:t>
      </w:r>
      <w:r>
        <w:t xml:space="preserve"> (normative)</w:t>
      </w:r>
      <w:r w:rsidRPr="00823A31">
        <w:rPr>
          <w:rFonts w:eastAsia="Yu Mincho"/>
        </w:rPr>
        <w:t>: Characteristics of the interfering signal</w:t>
      </w:r>
      <w:r>
        <w:tab/>
        <w:t>689</w:t>
      </w:r>
    </w:p>
    <w:p w14:paraId="1726DEC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D.1 General</w:t>
      </w:r>
      <w:r>
        <w:tab/>
        <w:t>689</w:t>
      </w:r>
    </w:p>
    <w:p w14:paraId="493CC69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689</w:t>
      </w:r>
    </w:p>
    <w:p w14:paraId="3B9C64D4"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rFonts w:eastAsia="Yu Mincho"/>
          <w:lang w:val="fr-FR"/>
        </w:rPr>
        <w:t>Annex E (normative):  Environmental conditions</w:t>
      </w:r>
      <w:r>
        <w:tab/>
        <w:t>690</w:t>
      </w:r>
    </w:p>
    <w:p w14:paraId="79D4F327"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823A31">
        <w:rPr>
          <w:rFonts w:eastAsia="Yu Mincho"/>
          <w:lang w:val="fr-FR"/>
        </w:rPr>
        <w:t>General</w:t>
      </w:r>
      <w:r>
        <w:tab/>
        <w:t>690</w:t>
      </w:r>
    </w:p>
    <w:p w14:paraId="79810CB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Yu Mincho"/>
        </w:rPr>
        <w:t>E.2</w:t>
      </w:r>
      <w:r>
        <w:rPr>
          <w:rFonts w:asciiTheme="minorHAnsi" w:eastAsiaTheme="minorEastAsia" w:hAnsiTheme="minorHAnsi" w:cstheme="minorBidi"/>
          <w:kern w:val="2"/>
          <w:sz w:val="24"/>
          <w:szCs w:val="24"/>
          <w:lang w:eastAsia="en-GB"/>
          <w14:ligatures w14:val="standardContextual"/>
        </w:rPr>
        <w:tab/>
      </w:r>
      <w:r w:rsidRPr="00823A31">
        <w:rPr>
          <w:rFonts w:eastAsia="Yu Mincho"/>
        </w:rPr>
        <w:t>Environmental</w:t>
      </w:r>
      <w:r>
        <w:tab/>
        <w:t>690</w:t>
      </w:r>
    </w:p>
    <w:p w14:paraId="66D19189"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E.2.1</w:t>
      </w:r>
      <w:r>
        <w:rPr>
          <w:rFonts w:asciiTheme="minorHAnsi" w:eastAsiaTheme="minorEastAsia" w:hAnsiTheme="minorHAnsi" w:cstheme="minorBidi"/>
          <w:kern w:val="2"/>
          <w:sz w:val="24"/>
          <w:szCs w:val="24"/>
          <w:lang w:eastAsia="en-GB"/>
          <w14:ligatures w14:val="standardContextual"/>
        </w:rPr>
        <w:tab/>
      </w:r>
      <w:r w:rsidRPr="00823A31">
        <w:rPr>
          <w:rFonts w:eastAsia="Yu Mincho"/>
        </w:rPr>
        <w:t>Temperature</w:t>
      </w:r>
      <w:r>
        <w:tab/>
        <w:t>690</w:t>
      </w:r>
    </w:p>
    <w:p w14:paraId="10C9128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E.2.2</w:t>
      </w:r>
      <w:r>
        <w:rPr>
          <w:rFonts w:asciiTheme="minorHAnsi" w:eastAsiaTheme="minorEastAsia" w:hAnsiTheme="minorHAnsi" w:cstheme="minorBidi"/>
          <w:kern w:val="2"/>
          <w:sz w:val="24"/>
          <w:szCs w:val="24"/>
          <w:lang w:eastAsia="en-GB"/>
          <w14:ligatures w14:val="standardContextual"/>
        </w:rPr>
        <w:tab/>
      </w:r>
      <w:r w:rsidRPr="00823A31">
        <w:rPr>
          <w:rFonts w:eastAsia="Yu Mincho"/>
        </w:rPr>
        <w:t>Voltage</w:t>
      </w:r>
      <w:r>
        <w:tab/>
        <w:t>691</w:t>
      </w:r>
    </w:p>
    <w:p w14:paraId="0CD7C19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Yu Mincho"/>
        </w:rPr>
        <w:t>E.2.3</w:t>
      </w:r>
      <w:r>
        <w:rPr>
          <w:rFonts w:asciiTheme="minorHAnsi" w:eastAsiaTheme="minorEastAsia" w:hAnsiTheme="minorHAnsi" w:cstheme="minorBidi"/>
          <w:kern w:val="2"/>
          <w:sz w:val="24"/>
          <w:szCs w:val="24"/>
          <w:lang w:eastAsia="en-GB"/>
          <w14:ligatures w14:val="standardContextual"/>
        </w:rPr>
        <w:tab/>
      </w:r>
      <w:r w:rsidRPr="00823A31">
        <w:rPr>
          <w:rFonts w:eastAsia="Yu Mincho"/>
        </w:rPr>
        <w:t>Vibration</w:t>
      </w:r>
      <w:r>
        <w:tab/>
        <w:t>691</w:t>
      </w:r>
    </w:p>
    <w:p w14:paraId="4C2BB3AC"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lastRenderedPageBreak/>
        <w:t>Annex F (normative):  Transmit modulation</w:t>
      </w:r>
      <w:r>
        <w:tab/>
        <w:t>692</w:t>
      </w:r>
    </w:p>
    <w:p w14:paraId="4398AF31"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692</w:t>
      </w:r>
    </w:p>
    <w:p w14:paraId="5385BF3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692</w:t>
      </w:r>
    </w:p>
    <w:p w14:paraId="4D06A29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692</w:t>
      </w:r>
    </w:p>
    <w:p w14:paraId="12973D8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693</w:t>
      </w:r>
    </w:p>
    <w:p w14:paraId="4F1FA434"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694</w:t>
      </w:r>
    </w:p>
    <w:p w14:paraId="0BEB420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696</w:t>
      </w:r>
    </w:p>
    <w:p w14:paraId="5B509F91"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696</w:t>
      </w:r>
    </w:p>
    <w:p w14:paraId="3F067124"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696</w:t>
      </w:r>
    </w:p>
    <w:p w14:paraId="752F486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696</w:t>
      </w:r>
    </w:p>
    <w:p w14:paraId="31F92E1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697</w:t>
      </w:r>
    </w:p>
    <w:p w14:paraId="3F6B369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698</w:t>
      </w:r>
    </w:p>
    <w:p w14:paraId="0F1A7589"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699</w:t>
      </w:r>
    </w:p>
    <w:p w14:paraId="051BB61B"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700</w:t>
      </w:r>
    </w:p>
    <w:p w14:paraId="1325D92B"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F.8</w:t>
      </w:r>
      <w:r>
        <w:rPr>
          <w:rFonts w:asciiTheme="minorHAnsi" w:eastAsiaTheme="minorEastAsia" w:hAnsiTheme="minorHAnsi" w:cstheme="minorBidi"/>
          <w:kern w:val="2"/>
          <w:sz w:val="24"/>
          <w:szCs w:val="24"/>
          <w:lang w:eastAsia="en-GB"/>
          <w14:ligatures w14:val="standardContextual"/>
        </w:rPr>
        <w:tab/>
      </w:r>
      <w:r w:rsidRPr="00823A31">
        <w:rPr>
          <w:rFonts w:eastAsia="MS Mincho"/>
        </w:rPr>
        <w:t>EVM measurement for 2Tx</w:t>
      </w:r>
      <w:r>
        <w:tab/>
        <w:t>700</w:t>
      </w:r>
    </w:p>
    <w:p w14:paraId="2E08F24E"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F.9</w:t>
      </w:r>
      <w:r>
        <w:rPr>
          <w:rFonts w:asciiTheme="minorHAnsi" w:eastAsiaTheme="minorEastAsia" w:hAnsiTheme="minorHAnsi" w:cstheme="minorBidi"/>
          <w:kern w:val="2"/>
          <w:sz w:val="24"/>
          <w:szCs w:val="24"/>
          <w:lang w:eastAsia="en-GB"/>
          <w14:ligatures w14:val="standardContextual"/>
        </w:rPr>
        <w:tab/>
      </w:r>
      <w:r w:rsidRPr="00823A31">
        <w:rPr>
          <w:lang w:val="en-US"/>
        </w:rPr>
        <w:t>Phase offset measurement for DMRS bundling</w:t>
      </w:r>
      <w:r>
        <w:tab/>
        <w:t>700</w:t>
      </w:r>
    </w:p>
    <w:p w14:paraId="28447035"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700</w:t>
      </w:r>
    </w:p>
    <w:p w14:paraId="64915AD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700</w:t>
      </w:r>
    </w:p>
    <w:p w14:paraId="37581100"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700</w:t>
      </w:r>
    </w:p>
    <w:p w14:paraId="48910DBB"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701</w:t>
      </w:r>
    </w:p>
    <w:p w14:paraId="7FC8ABE0"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rsidRPr="00823A31">
        <w:rPr>
          <w:rFonts w:eastAsia="MS Mincho"/>
        </w:rPr>
        <w:t>F.10</w:t>
      </w:r>
      <w:r>
        <w:rPr>
          <w:rFonts w:asciiTheme="minorHAnsi" w:eastAsiaTheme="minorEastAsia" w:hAnsiTheme="minorHAnsi" w:cstheme="minorBidi"/>
          <w:kern w:val="2"/>
          <w:sz w:val="24"/>
          <w:szCs w:val="24"/>
          <w:lang w:eastAsia="en-GB"/>
          <w14:ligatures w14:val="standardContextual"/>
        </w:rPr>
        <w:tab/>
      </w:r>
      <w:r w:rsidRPr="00823A31">
        <w:rPr>
          <w:rFonts w:eastAsia="MS Mincho"/>
        </w:rPr>
        <w:t>EVM for UL MIMO</w:t>
      </w:r>
      <w:r>
        <w:tab/>
        <w:t>701</w:t>
      </w:r>
    </w:p>
    <w:p w14:paraId="5076B49F"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F10.1</w:t>
      </w:r>
      <w:r>
        <w:rPr>
          <w:rFonts w:asciiTheme="minorHAnsi" w:eastAsiaTheme="minorEastAsia" w:hAnsiTheme="minorHAnsi" w:cstheme="minorBidi"/>
          <w:kern w:val="2"/>
          <w:sz w:val="24"/>
          <w:szCs w:val="24"/>
          <w:lang w:eastAsia="en-GB"/>
          <w14:ligatures w14:val="standardContextual"/>
        </w:rPr>
        <w:tab/>
      </w:r>
      <w:r w:rsidRPr="00823A31">
        <w:rPr>
          <w:rFonts w:eastAsia="MS Mincho"/>
        </w:rPr>
        <w:t>General</w:t>
      </w:r>
      <w:r>
        <w:tab/>
        <w:t>701</w:t>
      </w:r>
    </w:p>
    <w:p w14:paraId="74FC2887"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F10.2</w:t>
      </w:r>
      <w:r>
        <w:rPr>
          <w:rFonts w:asciiTheme="minorHAnsi" w:eastAsiaTheme="minorEastAsia" w:hAnsiTheme="minorHAnsi" w:cstheme="minorBidi"/>
          <w:kern w:val="2"/>
          <w:sz w:val="24"/>
          <w:szCs w:val="24"/>
          <w:lang w:eastAsia="en-GB"/>
          <w14:ligatures w14:val="standardContextual"/>
        </w:rPr>
        <w:tab/>
      </w:r>
      <w:r w:rsidRPr="00823A31">
        <w:rPr>
          <w:rFonts w:eastAsia="MS Mincho"/>
        </w:rPr>
        <w:t>MIMO Equalization</w:t>
      </w:r>
      <w:r>
        <w:tab/>
        <w:t>702</w:t>
      </w:r>
    </w:p>
    <w:p w14:paraId="08ABAB0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rsidRPr="00823A31">
        <w:rPr>
          <w:rFonts w:eastAsia="MS Mincho"/>
        </w:rPr>
        <w:t>F10.3</w:t>
      </w:r>
      <w:r>
        <w:rPr>
          <w:rFonts w:asciiTheme="minorHAnsi" w:eastAsiaTheme="minorEastAsia" w:hAnsiTheme="minorHAnsi" w:cstheme="minorBidi"/>
          <w:kern w:val="2"/>
          <w:sz w:val="24"/>
          <w:szCs w:val="24"/>
          <w:lang w:eastAsia="en-GB"/>
          <w14:ligatures w14:val="standardContextual"/>
        </w:rPr>
        <w:tab/>
      </w:r>
      <w:r w:rsidRPr="00823A31">
        <w:rPr>
          <w:rFonts w:eastAsia="MS Mincho"/>
        </w:rPr>
        <w:t>Layer processing</w:t>
      </w:r>
      <w:r>
        <w:tab/>
        <w:t>702</w:t>
      </w:r>
    </w:p>
    <w:p w14:paraId="3CCDA355"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704</w:t>
      </w:r>
    </w:p>
    <w:p w14:paraId="37FFC1A8"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704</w:t>
      </w:r>
    </w:p>
    <w:p w14:paraId="69B51256"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704</w:t>
      </w:r>
    </w:p>
    <w:p w14:paraId="628D51F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704</w:t>
      </w:r>
    </w:p>
    <w:p w14:paraId="628D8F8C"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704</w:t>
      </w:r>
    </w:p>
    <w:p w14:paraId="6BC8D782"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705</w:t>
      </w:r>
    </w:p>
    <w:p w14:paraId="1300746A" w14:textId="77777777" w:rsidR="00AD4D80" w:rsidRDefault="00AD4D80">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705</w:t>
      </w:r>
    </w:p>
    <w:p w14:paraId="137EC66D"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H (informative): Void</w:t>
      </w:r>
      <w:r>
        <w:tab/>
        <w:t>706</w:t>
      </w:r>
    </w:p>
    <w:p w14:paraId="018EF4C1"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I (informative): Void</w:t>
      </w:r>
      <w:r>
        <w:tab/>
        <w:t>706</w:t>
      </w:r>
    </w:p>
    <w:p w14:paraId="64504995"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J (informative): Void</w:t>
      </w:r>
      <w:r>
        <w:tab/>
        <w:t>706</w:t>
      </w:r>
    </w:p>
    <w:p w14:paraId="7723BF2E"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rsidRPr="00823A31">
        <w:rPr>
          <w:lang w:val="fr-FR"/>
        </w:rPr>
        <w:t>Annex K (informative): Void</w:t>
      </w:r>
      <w:r>
        <w:tab/>
        <w:t>706</w:t>
      </w:r>
    </w:p>
    <w:p w14:paraId="316A3C27"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706</w:t>
      </w:r>
    </w:p>
    <w:p w14:paraId="53926222"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706</w:t>
      </w:r>
    </w:p>
    <w:p w14:paraId="31CB9482"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710</w:t>
      </w:r>
    </w:p>
    <w:p w14:paraId="6A0D171D" w14:textId="77777777" w:rsidR="00AD4D80" w:rsidRDefault="00AD4D80">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710</w:t>
      </w:r>
    </w:p>
    <w:p w14:paraId="133CB637" w14:textId="77777777" w:rsidR="00AD4D80" w:rsidRDefault="00AD4D80">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711</w:t>
      </w:r>
    </w:p>
    <w:p w14:paraId="5697C991" w14:textId="1B270711" w:rsidR="00080512" w:rsidRPr="00A1115A" w:rsidRDefault="00AD4D80">
      <w:r>
        <w:rPr>
          <w:noProof/>
          <w:sz w:val="22"/>
        </w:rPr>
        <w:fldChar w:fldCharType="end"/>
      </w:r>
    </w:p>
    <w:p w14:paraId="47D68F38" w14:textId="637C7C66"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90B2A">
        <w:rPr>
          <w:noProof/>
        </w:rPr>
        <w:instrText>i</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90B2A">
        <w:rPr>
          <w:noProof/>
        </w:rPr>
        <w:instrText>i</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A90B2A">
        <w:rPr>
          <w:noProof/>
        </w:rPr>
        <w:instrText>i</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5BF0A" w14:textId="77777777" w:rsidR="00C0018D" w:rsidRDefault="00C0018D">
      <w:r>
        <w:separator/>
      </w:r>
    </w:p>
  </w:endnote>
  <w:endnote w:type="continuationSeparator" w:id="0">
    <w:p w14:paraId="15E6C376" w14:textId="77777777" w:rsidR="00C0018D" w:rsidRDefault="00C0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E7B2" w14:textId="77777777" w:rsidR="00C0018D" w:rsidRDefault="00C0018D">
      <w:r>
        <w:separator/>
      </w:r>
    </w:p>
  </w:footnote>
  <w:footnote w:type="continuationSeparator" w:id="0">
    <w:p w14:paraId="2C941897" w14:textId="77777777" w:rsidR="00C0018D" w:rsidRDefault="00C00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73743F21"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4CB">
      <w:rPr>
        <w:rFonts w:ascii="Arial" w:hAnsi="Arial" w:cs="Arial"/>
        <w:b/>
        <w:noProof/>
        <w:sz w:val="18"/>
        <w:szCs w:val="18"/>
      </w:rPr>
      <w:t>3GPP TS 38.101-1 V17.18.0 (2025-06)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0FE0FD81"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4CB">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D71DF"/>
    <w:rsid w:val="000E201D"/>
    <w:rsid w:val="000E3AB7"/>
    <w:rsid w:val="000F5F64"/>
    <w:rsid w:val="000F75C2"/>
    <w:rsid w:val="00115405"/>
    <w:rsid w:val="00125E90"/>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0BB4"/>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24CB"/>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E4F6C"/>
    <w:rsid w:val="005F252E"/>
    <w:rsid w:val="00602AEA"/>
    <w:rsid w:val="00613596"/>
    <w:rsid w:val="00614FDF"/>
    <w:rsid w:val="006226B8"/>
    <w:rsid w:val="00623DD0"/>
    <w:rsid w:val="00623E14"/>
    <w:rsid w:val="0063543D"/>
    <w:rsid w:val="0063665D"/>
    <w:rsid w:val="00640DF6"/>
    <w:rsid w:val="00643124"/>
    <w:rsid w:val="00647114"/>
    <w:rsid w:val="00650A83"/>
    <w:rsid w:val="0065555E"/>
    <w:rsid w:val="00670333"/>
    <w:rsid w:val="006720B3"/>
    <w:rsid w:val="00681A0A"/>
    <w:rsid w:val="006838EF"/>
    <w:rsid w:val="00691164"/>
    <w:rsid w:val="006A1017"/>
    <w:rsid w:val="006A323F"/>
    <w:rsid w:val="006B02A5"/>
    <w:rsid w:val="006B30D0"/>
    <w:rsid w:val="006B474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53D79"/>
    <w:rsid w:val="00863A57"/>
    <w:rsid w:val="00864D83"/>
    <w:rsid w:val="00870374"/>
    <w:rsid w:val="00873CEE"/>
    <w:rsid w:val="0087552D"/>
    <w:rsid w:val="008768CA"/>
    <w:rsid w:val="00880E0D"/>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80C74"/>
    <w:rsid w:val="0098628E"/>
    <w:rsid w:val="0099215C"/>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0D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B2A"/>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D4D8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018D"/>
    <w:rsid w:val="00C05F6F"/>
    <w:rsid w:val="00C074DD"/>
    <w:rsid w:val="00C07DFA"/>
    <w:rsid w:val="00C1496A"/>
    <w:rsid w:val="00C22228"/>
    <w:rsid w:val="00C23072"/>
    <w:rsid w:val="00C2473C"/>
    <w:rsid w:val="00C33079"/>
    <w:rsid w:val="00C35D69"/>
    <w:rsid w:val="00C45231"/>
    <w:rsid w:val="00C47A87"/>
    <w:rsid w:val="00C51310"/>
    <w:rsid w:val="00C51BCE"/>
    <w:rsid w:val="00C5482D"/>
    <w:rsid w:val="00C55E84"/>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1243"/>
    <w:rsid w:val="00DA3494"/>
    <w:rsid w:val="00DA68AD"/>
    <w:rsid w:val="00DA7A03"/>
    <w:rsid w:val="00DB1818"/>
    <w:rsid w:val="00DB3C70"/>
    <w:rsid w:val="00DB6623"/>
    <w:rsid w:val="00DB74D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E34"/>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5E3D"/>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18</Pages>
  <Words>5968</Words>
  <Characters>34286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42</cp:revision>
  <cp:lastPrinted>2019-02-25T14:05:00Z</cp:lastPrinted>
  <dcterms:created xsi:type="dcterms:W3CDTF">2021-12-22T15:45:00Z</dcterms:created>
  <dcterms:modified xsi:type="dcterms:W3CDTF">2025-06-24T09:27:00Z</dcterms:modified>
</cp:coreProperties>
</file>