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47D19DB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40633B">
              <w:t>0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40633B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80470529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179B19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249EE5F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EE91516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4EDADD75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D6EC41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5D64B5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7BA58C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91AB7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30F4397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244D34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40DDCA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17B1ECA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FD0AE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23CE59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E4656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B684B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5B29A8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684016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7DAD16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449F34E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5407E8D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4E7CD43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5E697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1A4FE3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05D558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64A715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8EF79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160F6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68D39E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9815B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12A1E19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67589F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4DE4E6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16AC0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5764AA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BEDE4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005DB0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25452E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6A0BD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4437C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BFEC3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47955B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47DE2A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311C6F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2AFB202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7F0DA0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8CBC1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BC1AA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FADA9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24489ED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101C6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0C20E3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64B9A9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4199D2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452FE9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5A190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0E0FB0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0AF921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128A10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3F046A">
        <w:rPr>
          <w:i/>
          <w:noProof/>
        </w:rPr>
        <w:t>timeSinceFailure</w:t>
      </w:r>
      <w:r>
        <w:rPr>
          <w:noProof/>
        </w:rPr>
        <w:tab/>
        <w:t>155</w:t>
      </w:r>
    </w:p>
    <w:p w14:paraId="55B9CAA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539FD9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6691C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79673E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8C72C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BF244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84BB7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BC3F8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781EB7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4D6264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2BCA4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2A0EEE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19F034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2F2BC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CC968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15B411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37FDB0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1A6DD2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239F2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04294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DB9BF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9EF7F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13E95D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7AB5D5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2CBAC8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1498C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452C29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A311C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59258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0EB6C1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141A6A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46213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518F9B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0D5DCB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62608F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2D70F0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60BE2F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7B3DAA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07C8F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44912B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103D79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215DAF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222FFA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259BF6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6B4E06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2B5EBA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6C33E0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1D476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57A89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7AAAB9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28928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62D4FA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1F9598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48F917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1715E4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DFC88A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1C1260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80285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63D42F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E3E01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0BCED2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187F5B6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68E1DE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C1340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499C58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0E0BDA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77C59F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737620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15CDCA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12EEC0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C51A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42717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3ACBB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34FECE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2E575B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86617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2FA087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3C6DD47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5C7C7E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2F1DE5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8EF8C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08DEBD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642535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02850D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456EB9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43CF49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023FE6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687901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0549D3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7C3F1B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1C0A75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5839C7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BA34C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02C255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7449A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8E97F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40C3903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297F8E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1D944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5D25CD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0E49B7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3D095B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AFB26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7FFF4C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001EA1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3222C3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AA9A8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59BE73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7A600A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516D5C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6B8A14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2B47D5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7DD8CF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019B5C5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4031A5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B9BBF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311E5B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749FD8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333BE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CCD5D2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0D7AC2E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39942B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04484E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64E870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442E7F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46E628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06B56F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79943A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46954B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687B18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557024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4A2DBF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58277BD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DC61A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3E075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451120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3D1DCC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3B33A3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4724A1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6363D6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08283C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0AA1D7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7DD001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2FD54E0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251E6E7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1B8130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4634A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6C8F0C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46D82E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E84A0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711DC5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1E249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BD3C1A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05B8A1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709F5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41C4E7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CFC48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TDD</w:t>
      </w:r>
      <w:r>
        <w:rPr>
          <w:noProof/>
        </w:rPr>
        <w:tab/>
        <w:t>246</w:t>
      </w:r>
    </w:p>
    <w:p w14:paraId="7585E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2CE26D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058BB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5C9753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345E01C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1576AD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04D96D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245C76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0A4BF0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E4580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6B712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FEA0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014440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3272FD5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006E35E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1F1578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15C174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9A6A0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487519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4F554D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1681ED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1192E2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4B04D3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32AA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19D3D5E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6EC20B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54524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688FD3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709FA0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36EDF8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6263DE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2C5633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01FB26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1B1057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5CFA3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0609AB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BFCE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F46AE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NR FR1 Handover</w:t>
      </w:r>
      <w:r w:rsidRPr="003F046A">
        <w:rPr>
          <w:noProof/>
          <w:lang w:val="sv-SE" w:eastAsia="ko-KR"/>
        </w:rPr>
        <w:t xml:space="preserve"> for </w:t>
      </w:r>
      <w:r w:rsidRPr="003F046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05B320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43F9A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AF7D7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710454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E32E0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10E9B6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710C72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058B8C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558FB3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4F105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2D71C2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0044B6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670E3A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27E77C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76A891D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3BF077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13307C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462C52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D74BE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72B6A3F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63BDE3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06DF90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49C34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64B04D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5A9DD5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4137C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2A9E98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215E66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3D9C01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24EAAD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5A0E1E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6AB8C86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4DECAB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0B765B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5699C7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648F34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64E5E8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630DEF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28A5E7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7FB21C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6EFEAD8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551A7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4AE641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E7E8E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582EC8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15CAFE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27A16B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696FBC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94686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41ADF0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48FF17D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7D41A79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5AC6E6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1B7B3C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61DB36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31BCAC5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2E2C217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6E0D3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BB893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430B11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1AA31A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E36B9B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147EDB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61A63F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41CF26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2F6927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085E7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B3C4F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43B128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3F046A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7E79BE9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1F9271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016BE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13A305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70106A90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40D50A9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48048C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182E9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653FB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1EF508D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39620E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1E48C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37EDAB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33DF6A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1D170D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186BC3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793608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28EACB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28306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79C35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0EC554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433CBE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0C6B3C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090945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43CC04F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04E835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B61F5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5823E7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7477DC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35615B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72FF83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4F5C35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3F046A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1F89C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0319576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7E39D0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0AFBA5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731594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1DE90E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0DD00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0965AE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1CEF2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1E61458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4B5BC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B129C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340D61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005BE0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5FD2D4A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3633D6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DCBA0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07D7FF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46DC3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01FD37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6A466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A533B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561A8A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53397C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5F7A63B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755058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66395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5566C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63C447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7C016A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5D68B4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14D88C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5287E8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4300C3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0F610C9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192DA1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91DE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51700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7E8DA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1A7409C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70A822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D4F21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FB7A2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22D347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E732A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4323BD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D2F9A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63655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5D73E7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28FB7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E90C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33FD7C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1EA4F81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39CDD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295A50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8CF2E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F2CED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A0AC41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33FD288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207D6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51BBB2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28B145D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33D143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7E0798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046319F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68E861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35EFDD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4E09F9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6FBCB4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56730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52A98B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4D641C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4B84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7BB457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50836C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5CF732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12645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2E456B4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3830DA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54BC4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06B9E1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24064B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2095D9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2FBB47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3EC368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699482C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016AE2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7C7724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01CD39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2990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0A8A77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7D0C38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58ECA0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08E315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0AC713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1238E6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2C0279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5EC20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7EA8A5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26D74E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2CFCB8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76518D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1A61F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4D0EC1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A2DAF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55A2C21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5FFE05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2F13378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0F4718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59339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6C0BE6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F9A38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7A6AD4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F63E9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66F581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7376B6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2C3A23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4D7910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387AE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5D70E0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E5872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3F046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321E7B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566599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12D08C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65B62F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19471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566D2F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35C109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4984B7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037D8E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2D30C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75922F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043484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DC6A5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78D91D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C53DA3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77E6AF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7E659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0AFF76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5641A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6C62D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2723C1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21C54E5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295A11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7F6BBA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62D606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47CC7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0A9434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729ED1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51DD23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2B964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3FF2DC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630911D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6DFE7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56361A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74981A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A424E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CD8F7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1A8ECF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3BCA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28528B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01C4E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79E9658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09EA05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71EE6F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633A76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54EA67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8E01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45E833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7817EB8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8B392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11C1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403BAE2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C948C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9DCC4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2568BA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3DB67B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1CBD59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271741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422863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228D3A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1F19B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80D80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91529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3BD59D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0D111B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6455EE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4F9F1C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261240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2542B7C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0B9189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9440B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28CFF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263908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74FF7E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08B09E1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7AACEE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5745CB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2BA1F5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7F6234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758C4B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22389E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1180A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252AD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78E798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67CC3E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218F99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1CF9D5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78538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0CC673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345BDD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434264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652742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2E3C5B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5C986A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481D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F9E2F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28865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05A113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F7237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BC339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B7C7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70D380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7.19A.3.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CE82E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254C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A75F7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A9946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453486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0B07CA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4EDEE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76D5076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58918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7801D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6902865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20E7F8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7E3E5B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394EEC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23C8A5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38840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7D241A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6D0A71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4BC7F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0E8148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10B8D8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E55AC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57D68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5C3544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029A99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FEFF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348D1F9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250123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37CCB0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42A41F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2D6C20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28147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492FE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0644F1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DF894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47148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68ECA5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9849E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FB7850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4E77CC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64F27A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558590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695BF4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07BCCA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70BAD0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9D844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08C885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FB046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78820C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023EC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6D33920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6E761F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44B4FF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6EB30C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65E82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56A3E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27EB2C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403F4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26D575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5FF6C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12EF14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78FBAE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A7504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6335A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1B17B7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77DC48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58E713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3E3059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75941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63D28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134067A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28D5E6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30F700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0ED935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DF3287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34640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7CB6CE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C2B4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35D621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08A26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F0594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0412FA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670FFE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6BA7E6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336A3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23578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585A19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1384F8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F3531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66B9E6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04C50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1568E8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74B084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2E1E9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1FC325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C8086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09AACD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78A2D3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1997BB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6D0792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569C2E9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B53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0309A9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24BFEB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1CBC4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314844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3C78F6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07A042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3F046A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2A204AE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3F046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33E63F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31D46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3528109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5D1095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603959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132DC9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5E95F5F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3A0A50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B7D4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7F5BFD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071A38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3ECD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7F94B5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0712A2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70FA7F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54EC1D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01461B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7993C2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349B95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4FBACC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4C43AF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BABD9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6AB6A0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7B45DC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4233BB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55B584B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2FB253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73568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6F16D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76F497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06F92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735D81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652F9D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EB4D29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2A0115C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AE0C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5E2818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433F77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74C9138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0FF489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915A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F469B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42BDF0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0BC1AA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1FAD94C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613222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5B5E06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4126BB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05F24E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BBFF3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DE57E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78424B0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2244D6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45DC7A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366454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1FD1A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25E62C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0A3C62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49AAEE9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3D90ED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BFFB9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1C7B35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3DB84C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624C2A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1F01C5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220803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87E77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16BFD8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58DB69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74721D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58E31A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1B809B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2FD78C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7B3F67A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A7883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C6A0A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5B2247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4D222DD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344BEA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6F5420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097F3C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7137205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ADF9EB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1FD7A9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2F7DD7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09AE1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767915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1E3B73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69BC440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7689A8B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1A1B34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20B424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9E951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6E70B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8B44C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27EDE11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6BDFEB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85462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2848AA5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06BB23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545CD7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8CB70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7FA4D8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208A9C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165F6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FACC5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213B9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9BB02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66DCA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F696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2AEB60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2E15A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3A6257B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9CB6E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3C679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6E27F7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0E47FC6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7AA9C4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505</w:t>
      </w:r>
    </w:p>
    <w:p w14:paraId="5DF06C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6B8DBD6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7A794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508</w:t>
      </w:r>
    </w:p>
    <w:p w14:paraId="32F3E1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512BF3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510</w:t>
      </w:r>
    </w:p>
    <w:p w14:paraId="1E26C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518423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5557E9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89554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3E98A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520</w:t>
      </w:r>
    </w:p>
    <w:p w14:paraId="317269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0D36CA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0A0F422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66A0C5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2D69341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380003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73A00C6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5E086E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491C4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67309A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4EB4FC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104A51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0E3484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0FC81E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B4573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02785E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5ED33A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687A1A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2F67CF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3C929C8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5F8AEE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FA3A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6D9A6C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584C67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063755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13E09F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2B4597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7D85D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328504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34079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23387B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48DFB6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495ECD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54F205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63D263E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194F324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0E4922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26BDEF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5F9721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43F6DE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70BB0D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52F2BC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53804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1112755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0C2BD9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0944EA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33F2B3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00CD69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63646F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1F1C1E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14B7E4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DC50D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BA52C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4A9E26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302891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1F5F141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1D9220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09E941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54764B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593EBD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56F66C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6BB72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201796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43EA97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19C1A8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355B52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0B731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A329F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6314A0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2958CD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4EC321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2EF9ED0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507BE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52ABA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63326D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0A69E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330F08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62CF96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0DBE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1EA5DF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5C6DC2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79DB61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702EB0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4A3E1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AD171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600C44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51B82C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9728F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3F0B5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31B1F5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13302D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3A5A6B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9CA31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1CCF9E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63F77D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28A4FF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5CDD29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2B8FCA6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4654DC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40A9BF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4B1291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225D8A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79889BD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08CFFD2C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2E3047F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0D44C2EB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21F667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04DDE6A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4FE558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2C932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23892F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6100851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BFEB61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259BADE7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606B36FB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0C2920A4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20D5E4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48B799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468DE42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4C7648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0D35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76994D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724973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6F32F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3A82D6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861CA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6A8FA5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23CC82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77B47D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2401C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5099E0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3A4C80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23F8BD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8967D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60472C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257BF0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1ED1A5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6BD9B9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1AB2D3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59561A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574700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59E7385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166897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59750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58F46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33E28A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14DC2E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5DE72CC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08ADE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123EA8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08D7C6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8E569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740DE6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544495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661DD1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20FBDA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78F630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17BFE4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37BEBA4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2AFE2A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73B0C3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5F41E6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7E2DC7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3D4019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5F2F01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296A75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43938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522D8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37DB0C3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696F7E4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754C58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0CF60B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5612E6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2E1776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553AF2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51633D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673EEE9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745534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03B920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7018C8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01E0B9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2547FD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55C68F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3D73F2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242A48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05286A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A8DEE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31F663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54511F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473F73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675</w:t>
      </w:r>
    </w:p>
    <w:p w14:paraId="684804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DEE9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5BC1B7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31AFCA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4008BB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2A1173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7A8372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1FD24F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6241C6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10647D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7A2A11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AEE6E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682398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8AABF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09722A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BCACE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2E603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3BF524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4689B848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2C6F6C90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49A491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497FF59D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4CFE55CF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542ED4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23A92D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2C3DB455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563BE42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52ACFD7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5183BE4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4626942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510ECC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FD586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7D9615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01CC34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120C81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04C0754C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6660A25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244123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720CDF2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72DA4FCE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3494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482997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EA5E150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3CC1B5C5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6E671C3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04B20EB3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3DEA9CCE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C8E52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2AED52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6D8B53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14FC3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2B0B09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618971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70DA5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0456E3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46849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FE0F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75BE20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19E0DB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626121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435DA3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A4FD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632956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43F36C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6CA20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1F78DCE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7ABEBF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02D735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1539E5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691AE3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4788D8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7E4EE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49B90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6F15CE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32A635A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2D656F6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2770C3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2C0504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57804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6F0AE79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10634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4AC38E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4B474A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90EE8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1C022F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1AF7B44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2BCC10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4EB1A3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0FEA50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2B0EE3B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75428B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14F9B9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4B5F52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22F0C8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0A372F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746</w:t>
      </w:r>
    </w:p>
    <w:p w14:paraId="022B00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46D0D6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54C2C7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4F7A83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2A1EA4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74A0D8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59A3EA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005D03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0B560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7E27C58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6D2DE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72A509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4073F6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3BB30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3F046A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3F046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5E55E2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1FF0A9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760</w:t>
      </w:r>
    </w:p>
    <w:p w14:paraId="6EAEB3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F3A5E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3D34EF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32C3C9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762</w:t>
      </w:r>
    </w:p>
    <w:p w14:paraId="1C1F80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764</w:t>
      </w:r>
    </w:p>
    <w:p w14:paraId="7F8505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764</w:t>
      </w:r>
    </w:p>
    <w:p w14:paraId="2D2C3B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14F628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426C71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54B9E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768</w:t>
      </w:r>
    </w:p>
    <w:p w14:paraId="50FF50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6DB1D5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770</w:t>
      </w:r>
    </w:p>
    <w:p w14:paraId="5A59B0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771</w:t>
      </w:r>
    </w:p>
    <w:p w14:paraId="3DD6E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771</w:t>
      </w:r>
    </w:p>
    <w:p w14:paraId="791B95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2413B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0B96D4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346741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784BD3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100F4E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775</w:t>
      </w:r>
    </w:p>
    <w:p w14:paraId="3639A4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5C6D4A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776</w:t>
      </w:r>
    </w:p>
    <w:p w14:paraId="67D093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47ACF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776</w:t>
      </w:r>
    </w:p>
    <w:p w14:paraId="51F71B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776</w:t>
      </w:r>
    </w:p>
    <w:p w14:paraId="0FEFF0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776</w:t>
      </w:r>
    </w:p>
    <w:p w14:paraId="02E3E2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7B72E2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777</w:t>
      </w:r>
    </w:p>
    <w:p w14:paraId="016E76E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777</w:t>
      </w:r>
    </w:p>
    <w:p w14:paraId="05D3DF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2C2751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778</w:t>
      </w:r>
    </w:p>
    <w:p w14:paraId="7B77C8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779</w:t>
      </w:r>
    </w:p>
    <w:p w14:paraId="3D59E5C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779</w:t>
      </w:r>
    </w:p>
    <w:p w14:paraId="3CD003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335E9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780</w:t>
      </w:r>
    </w:p>
    <w:p w14:paraId="16578F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780</w:t>
      </w:r>
    </w:p>
    <w:p w14:paraId="382631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4B7A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780</w:t>
      </w:r>
    </w:p>
    <w:p w14:paraId="66983E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780</w:t>
      </w:r>
    </w:p>
    <w:p w14:paraId="79A700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6DC440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781</w:t>
      </w:r>
    </w:p>
    <w:p w14:paraId="1B2B24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782</w:t>
      </w:r>
    </w:p>
    <w:p w14:paraId="61318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782</w:t>
      </w:r>
    </w:p>
    <w:p w14:paraId="43AC83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4C47C6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782</w:t>
      </w:r>
    </w:p>
    <w:p w14:paraId="788C78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782</w:t>
      </w:r>
    </w:p>
    <w:p w14:paraId="3FFBD4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782</w:t>
      </w:r>
    </w:p>
    <w:p w14:paraId="3B20D9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783</w:t>
      </w:r>
    </w:p>
    <w:p w14:paraId="76411F1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3B523A3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5C9095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784</w:t>
      </w:r>
    </w:p>
    <w:p w14:paraId="31C6B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784</w:t>
      </w:r>
    </w:p>
    <w:p w14:paraId="2F1A3B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785</w:t>
      </w:r>
    </w:p>
    <w:p w14:paraId="1C6AA0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785</w:t>
      </w:r>
    </w:p>
    <w:p w14:paraId="4193B5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5AB0B7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786</w:t>
      </w:r>
    </w:p>
    <w:p w14:paraId="488B1B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786</w:t>
      </w:r>
    </w:p>
    <w:p w14:paraId="1BB8C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19D312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786</w:t>
      </w:r>
    </w:p>
    <w:p w14:paraId="518403D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786</w:t>
      </w:r>
    </w:p>
    <w:p w14:paraId="5094BE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786</w:t>
      </w:r>
    </w:p>
    <w:p w14:paraId="75689A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787</w:t>
      </w:r>
    </w:p>
    <w:p w14:paraId="490CA2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787</w:t>
      </w:r>
    </w:p>
    <w:p w14:paraId="04B7AD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788</w:t>
      </w:r>
    </w:p>
    <w:p w14:paraId="15988C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788</w:t>
      </w:r>
    </w:p>
    <w:p w14:paraId="1844B3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788</w:t>
      </w:r>
    </w:p>
    <w:p w14:paraId="1EB32CF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788</w:t>
      </w:r>
    </w:p>
    <w:p w14:paraId="5AD204D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788</w:t>
      </w:r>
    </w:p>
    <w:p w14:paraId="461043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790</w:t>
      </w:r>
    </w:p>
    <w:p w14:paraId="78EE39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790</w:t>
      </w:r>
    </w:p>
    <w:p w14:paraId="662CD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790</w:t>
      </w:r>
    </w:p>
    <w:p w14:paraId="60FFC4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791</w:t>
      </w:r>
    </w:p>
    <w:p w14:paraId="4F2E31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791</w:t>
      </w:r>
    </w:p>
    <w:p w14:paraId="3A23A4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045E93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3B53AC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140DE9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74C6408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793</w:t>
      </w:r>
    </w:p>
    <w:p w14:paraId="74A782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793</w:t>
      </w:r>
    </w:p>
    <w:p w14:paraId="59450B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793</w:t>
      </w:r>
    </w:p>
    <w:p w14:paraId="48CCEE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793</w:t>
      </w:r>
    </w:p>
    <w:p w14:paraId="78DF540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2AA71F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794</w:t>
      </w:r>
    </w:p>
    <w:p w14:paraId="6868C4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1657D7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794</w:t>
      </w:r>
    </w:p>
    <w:p w14:paraId="42E95E3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0DD0EF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795</w:t>
      </w:r>
    </w:p>
    <w:p w14:paraId="237460D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42B433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796</w:t>
      </w:r>
    </w:p>
    <w:p w14:paraId="163A10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4C9D97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796</w:t>
      </w:r>
    </w:p>
    <w:p w14:paraId="54CC07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796</w:t>
      </w:r>
    </w:p>
    <w:p w14:paraId="325A5F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796</w:t>
      </w:r>
    </w:p>
    <w:p w14:paraId="5008EA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011D90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796</w:t>
      </w:r>
    </w:p>
    <w:p w14:paraId="664ECD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796</w:t>
      </w:r>
    </w:p>
    <w:p w14:paraId="782EF1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796</w:t>
      </w:r>
    </w:p>
    <w:p w14:paraId="3BF3E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796</w:t>
      </w:r>
    </w:p>
    <w:p w14:paraId="163757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796</w:t>
      </w:r>
    </w:p>
    <w:p w14:paraId="642D03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796</w:t>
      </w:r>
    </w:p>
    <w:p w14:paraId="2DDD3E2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796</w:t>
      </w:r>
    </w:p>
    <w:p w14:paraId="1BA58C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391CFD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797</w:t>
      </w:r>
    </w:p>
    <w:p w14:paraId="283BA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797</w:t>
      </w:r>
    </w:p>
    <w:p w14:paraId="1444A4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797</w:t>
      </w:r>
    </w:p>
    <w:p w14:paraId="28702E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797</w:t>
      </w:r>
    </w:p>
    <w:p w14:paraId="72C49B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798</w:t>
      </w:r>
    </w:p>
    <w:p w14:paraId="7B8C7FD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799</w:t>
      </w:r>
    </w:p>
    <w:p w14:paraId="581044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031819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Measurements</w:t>
      </w:r>
      <w:r>
        <w:rPr>
          <w:noProof/>
        </w:rPr>
        <w:tab/>
        <w:t>799</w:t>
      </w:r>
    </w:p>
    <w:p w14:paraId="4E860F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799</w:t>
      </w:r>
    </w:p>
    <w:p w14:paraId="081E72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799</w:t>
      </w:r>
    </w:p>
    <w:p w14:paraId="132C18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E-CID Measurements</w:t>
      </w:r>
      <w:r>
        <w:rPr>
          <w:noProof/>
        </w:rPr>
        <w:tab/>
        <w:t>799</w:t>
      </w:r>
    </w:p>
    <w:p w14:paraId="1DAB8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800</w:t>
      </w:r>
    </w:p>
    <w:p w14:paraId="58BC23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449B7C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1C09F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51079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800</w:t>
      </w:r>
    </w:p>
    <w:p w14:paraId="242134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8DEC1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4B849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800</w:t>
      </w:r>
    </w:p>
    <w:p w14:paraId="2CEDB2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lastRenderedPageBreak/>
        <w:t>8.19.7</w:t>
      </w:r>
      <w:r w:rsidRPr="003F046A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35E5D2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800</w:t>
      </w:r>
    </w:p>
    <w:p w14:paraId="4CD70D2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800</w:t>
      </w:r>
    </w:p>
    <w:p w14:paraId="712052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012A7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800</w:t>
      </w:r>
    </w:p>
    <w:p w14:paraId="66A907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800</w:t>
      </w:r>
    </w:p>
    <w:p w14:paraId="7D7F20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804</w:t>
      </w:r>
    </w:p>
    <w:p w14:paraId="1115C7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804</w:t>
      </w:r>
    </w:p>
    <w:p w14:paraId="0B8799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804</w:t>
      </w:r>
    </w:p>
    <w:p w14:paraId="6C09C0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804</w:t>
      </w:r>
    </w:p>
    <w:p w14:paraId="4D1BAC17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805</w:t>
      </w:r>
    </w:p>
    <w:p w14:paraId="39A5D7E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805</w:t>
      </w:r>
    </w:p>
    <w:p w14:paraId="2A599C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4ADC83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805</w:t>
      </w:r>
    </w:p>
    <w:p w14:paraId="08A0FF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805</w:t>
      </w:r>
    </w:p>
    <w:p w14:paraId="236989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806</w:t>
      </w:r>
    </w:p>
    <w:p w14:paraId="22B9E5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807</w:t>
      </w:r>
    </w:p>
    <w:p w14:paraId="50ABD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807</w:t>
      </w:r>
    </w:p>
    <w:p w14:paraId="6B2CE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808</w:t>
      </w:r>
    </w:p>
    <w:p w14:paraId="33CE5D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809</w:t>
      </w:r>
    </w:p>
    <w:p w14:paraId="0EE28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810</w:t>
      </w:r>
    </w:p>
    <w:p w14:paraId="227BC0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811</w:t>
      </w:r>
    </w:p>
    <w:p w14:paraId="0094F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812</w:t>
      </w:r>
    </w:p>
    <w:p w14:paraId="6DD832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812</w:t>
      </w:r>
    </w:p>
    <w:p w14:paraId="1A192F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812</w:t>
      </w:r>
    </w:p>
    <w:p w14:paraId="5351A7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813</w:t>
      </w:r>
    </w:p>
    <w:p w14:paraId="7E9160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4084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813</w:t>
      </w:r>
    </w:p>
    <w:p w14:paraId="081D38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814</w:t>
      </w:r>
    </w:p>
    <w:p w14:paraId="64123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814</w:t>
      </w:r>
    </w:p>
    <w:p w14:paraId="2A8639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815</w:t>
      </w:r>
    </w:p>
    <w:p w14:paraId="7A53D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816</w:t>
      </w:r>
    </w:p>
    <w:p w14:paraId="7EC389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816</w:t>
      </w:r>
    </w:p>
    <w:p w14:paraId="2E8A68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817</w:t>
      </w:r>
    </w:p>
    <w:p w14:paraId="0ED98C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817</w:t>
      </w:r>
    </w:p>
    <w:p w14:paraId="4ADF2D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818</w:t>
      </w:r>
    </w:p>
    <w:p w14:paraId="6EDDE8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819</w:t>
      </w:r>
    </w:p>
    <w:p w14:paraId="523496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466E7E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819</w:t>
      </w:r>
    </w:p>
    <w:p w14:paraId="17E735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819</w:t>
      </w:r>
    </w:p>
    <w:p w14:paraId="1BF1F7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820</w:t>
      </w:r>
    </w:p>
    <w:p w14:paraId="2CA5F0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820</w:t>
      </w:r>
    </w:p>
    <w:p w14:paraId="750AC0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820</w:t>
      </w:r>
    </w:p>
    <w:p w14:paraId="388C54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821</w:t>
      </w:r>
    </w:p>
    <w:p w14:paraId="7A8CCA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822</w:t>
      </w:r>
    </w:p>
    <w:p w14:paraId="063BA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823</w:t>
      </w:r>
    </w:p>
    <w:p w14:paraId="3990EF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824</w:t>
      </w:r>
    </w:p>
    <w:p w14:paraId="08359C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825</w:t>
      </w:r>
    </w:p>
    <w:p w14:paraId="0BB6F3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825</w:t>
      </w:r>
    </w:p>
    <w:p w14:paraId="04AD0E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825</w:t>
      </w:r>
    </w:p>
    <w:p w14:paraId="7E103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50010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825</w:t>
      </w:r>
    </w:p>
    <w:p w14:paraId="516C68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826</w:t>
      </w:r>
    </w:p>
    <w:p w14:paraId="46F9F4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826</w:t>
      </w:r>
    </w:p>
    <w:p w14:paraId="7E247E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827</w:t>
      </w:r>
    </w:p>
    <w:p w14:paraId="5905A0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828</w:t>
      </w:r>
    </w:p>
    <w:p w14:paraId="47FD7D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828</w:t>
      </w:r>
    </w:p>
    <w:p w14:paraId="62BABF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829</w:t>
      </w:r>
    </w:p>
    <w:p w14:paraId="314B44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830</w:t>
      </w:r>
    </w:p>
    <w:p w14:paraId="2F8418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830</w:t>
      </w:r>
    </w:p>
    <w:p w14:paraId="79BE9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830</w:t>
      </w:r>
    </w:p>
    <w:p w14:paraId="20B34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831</w:t>
      </w:r>
    </w:p>
    <w:p w14:paraId="188772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832</w:t>
      </w:r>
    </w:p>
    <w:p w14:paraId="1F4DCD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6C1D8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832</w:t>
      </w:r>
    </w:p>
    <w:p w14:paraId="559C7F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832</w:t>
      </w:r>
    </w:p>
    <w:p w14:paraId="6FD302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833</w:t>
      </w:r>
    </w:p>
    <w:p w14:paraId="0D23F9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833</w:t>
      </w:r>
    </w:p>
    <w:p w14:paraId="383677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834</w:t>
      </w:r>
    </w:p>
    <w:p w14:paraId="1CA169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834</w:t>
      </w:r>
    </w:p>
    <w:p w14:paraId="776865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7B14AF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834</w:t>
      </w:r>
    </w:p>
    <w:p w14:paraId="638D3F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3F046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F046A">
        <w:rPr>
          <w:rFonts w:eastAsiaTheme="minorEastAsia"/>
          <w:noProof/>
        </w:rPr>
        <w:t>for satellite access</w:t>
      </w:r>
      <w:r>
        <w:rPr>
          <w:noProof/>
        </w:rPr>
        <w:tab/>
        <w:t>834</w:t>
      </w:r>
    </w:p>
    <w:p w14:paraId="3CC7E6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5BE7B6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634221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AFF56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3093F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835</w:t>
      </w:r>
    </w:p>
    <w:p w14:paraId="36966D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835</w:t>
      </w:r>
    </w:p>
    <w:p w14:paraId="43FF6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836</w:t>
      </w:r>
    </w:p>
    <w:p w14:paraId="38A4A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837</w:t>
      </w:r>
    </w:p>
    <w:p w14:paraId="1EB650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838</w:t>
      </w:r>
    </w:p>
    <w:p w14:paraId="533BAF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839</w:t>
      </w:r>
    </w:p>
    <w:p w14:paraId="33B90F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839</w:t>
      </w:r>
    </w:p>
    <w:p w14:paraId="5D8420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840</w:t>
      </w:r>
    </w:p>
    <w:p w14:paraId="30D405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842</w:t>
      </w:r>
    </w:p>
    <w:p w14:paraId="50DAD9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842</w:t>
      </w:r>
    </w:p>
    <w:p w14:paraId="76C939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843</w:t>
      </w:r>
    </w:p>
    <w:p w14:paraId="20A84F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844</w:t>
      </w:r>
    </w:p>
    <w:p w14:paraId="73FF16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845</w:t>
      </w:r>
    </w:p>
    <w:p w14:paraId="1C1E6C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846</w:t>
      </w:r>
    </w:p>
    <w:p w14:paraId="562B55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846</w:t>
      </w:r>
    </w:p>
    <w:p w14:paraId="577EB4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846</w:t>
      </w:r>
    </w:p>
    <w:p w14:paraId="32CF4E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846</w:t>
      </w:r>
    </w:p>
    <w:p w14:paraId="5608A8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846</w:t>
      </w:r>
    </w:p>
    <w:p w14:paraId="252A40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847</w:t>
      </w:r>
    </w:p>
    <w:p w14:paraId="60F8D4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847</w:t>
      </w:r>
    </w:p>
    <w:p w14:paraId="44FFEB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847</w:t>
      </w:r>
    </w:p>
    <w:p w14:paraId="28EA83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848</w:t>
      </w:r>
    </w:p>
    <w:p w14:paraId="47B494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849</w:t>
      </w:r>
    </w:p>
    <w:p w14:paraId="759F95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063C0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849</w:t>
      </w:r>
    </w:p>
    <w:p w14:paraId="47E91A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849</w:t>
      </w:r>
    </w:p>
    <w:p w14:paraId="549E37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849</w:t>
      </w:r>
    </w:p>
    <w:p w14:paraId="54B93762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849</w:t>
      </w:r>
    </w:p>
    <w:p w14:paraId="608E94D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850</w:t>
      </w:r>
    </w:p>
    <w:p w14:paraId="58F138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851</w:t>
      </w:r>
    </w:p>
    <w:p w14:paraId="390D8CA7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851</w:t>
      </w:r>
    </w:p>
    <w:p w14:paraId="57D9B636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563023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852</w:t>
      </w:r>
    </w:p>
    <w:p w14:paraId="0FD8CA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852</w:t>
      </w:r>
    </w:p>
    <w:p w14:paraId="0ACF29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852</w:t>
      </w:r>
    </w:p>
    <w:p w14:paraId="4868D7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853</w:t>
      </w:r>
    </w:p>
    <w:p w14:paraId="792CFD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4DFB03F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31D404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2DC17B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7299E2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853</w:t>
      </w:r>
    </w:p>
    <w:p w14:paraId="14841DD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2B79C1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78EE4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67FBFF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497F79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854</w:t>
      </w:r>
    </w:p>
    <w:p w14:paraId="3A616B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854</w:t>
      </w:r>
    </w:p>
    <w:p w14:paraId="46694D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854</w:t>
      </w:r>
    </w:p>
    <w:p w14:paraId="50CB68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855</w:t>
      </w:r>
    </w:p>
    <w:p w14:paraId="26768D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2D21AA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855</w:t>
      </w:r>
    </w:p>
    <w:p w14:paraId="7FA32E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323BDA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856</w:t>
      </w:r>
    </w:p>
    <w:p w14:paraId="3D2C51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857</w:t>
      </w:r>
    </w:p>
    <w:p w14:paraId="683D6F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857</w:t>
      </w:r>
    </w:p>
    <w:p w14:paraId="17E5FA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857</w:t>
      </w:r>
    </w:p>
    <w:p w14:paraId="6CC073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857</w:t>
      </w:r>
    </w:p>
    <w:p w14:paraId="2E09B49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857</w:t>
      </w:r>
    </w:p>
    <w:p w14:paraId="45614D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858</w:t>
      </w:r>
    </w:p>
    <w:p w14:paraId="40F79E3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858</w:t>
      </w:r>
    </w:p>
    <w:p w14:paraId="767CAB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859</w:t>
      </w:r>
    </w:p>
    <w:p w14:paraId="27DA5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859</w:t>
      </w:r>
    </w:p>
    <w:p w14:paraId="7F3B5F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859</w:t>
      </w:r>
    </w:p>
    <w:p w14:paraId="23BCE8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859</w:t>
      </w:r>
    </w:p>
    <w:p w14:paraId="21323D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860</w:t>
      </w:r>
    </w:p>
    <w:p w14:paraId="1F6918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860</w:t>
      </w:r>
    </w:p>
    <w:p w14:paraId="1DD694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861</w:t>
      </w:r>
    </w:p>
    <w:p w14:paraId="4C153B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861</w:t>
      </w:r>
    </w:p>
    <w:p w14:paraId="65988EB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861</w:t>
      </w:r>
    </w:p>
    <w:p w14:paraId="28A7ED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861</w:t>
      </w:r>
    </w:p>
    <w:p w14:paraId="4D5F89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862</w:t>
      </w:r>
    </w:p>
    <w:p w14:paraId="651A478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862</w:t>
      </w:r>
    </w:p>
    <w:p w14:paraId="3C3838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863</w:t>
      </w:r>
    </w:p>
    <w:p w14:paraId="53E9DF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863</w:t>
      </w:r>
    </w:p>
    <w:p w14:paraId="4E2A8F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863</w:t>
      </w:r>
    </w:p>
    <w:p w14:paraId="51E090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864</w:t>
      </w:r>
    </w:p>
    <w:p w14:paraId="2F164B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864</w:t>
      </w:r>
    </w:p>
    <w:p w14:paraId="054A76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864</w:t>
      </w:r>
    </w:p>
    <w:p w14:paraId="14B04C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864</w:t>
      </w:r>
    </w:p>
    <w:p w14:paraId="4A7132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865</w:t>
      </w:r>
    </w:p>
    <w:p w14:paraId="73BB06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68FF32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865</w:t>
      </w:r>
    </w:p>
    <w:p w14:paraId="214D5C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865</w:t>
      </w:r>
    </w:p>
    <w:p w14:paraId="2FF405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865</w:t>
      </w:r>
    </w:p>
    <w:p w14:paraId="3F824D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866</w:t>
      </w:r>
    </w:p>
    <w:p w14:paraId="04DB1B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866</w:t>
      </w:r>
    </w:p>
    <w:p w14:paraId="64C9F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866</w:t>
      </w:r>
    </w:p>
    <w:p w14:paraId="328162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867</w:t>
      </w:r>
    </w:p>
    <w:p w14:paraId="28ABB7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867</w:t>
      </w:r>
    </w:p>
    <w:p w14:paraId="5EA08B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869</w:t>
      </w:r>
    </w:p>
    <w:p w14:paraId="500541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870</w:t>
      </w:r>
    </w:p>
    <w:p w14:paraId="74A643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872</w:t>
      </w:r>
    </w:p>
    <w:p w14:paraId="2965E4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873</w:t>
      </w:r>
    </w:p>
    <w:p w14:paraId="450803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873</w:t>
      </w:r>
    </w:p>
    <w:p w14:paraId="5F700D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874</w:t>
      </w:r>
    </w:p>
    <w:p w14:paraId="68D318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875</w:t>
      </w:r>
    </w:p>
    <w:p w14:paraId="0568C3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875</w:t>
      </w:r>
    </w:p>
    <w:p w14:paraId="1F2AAC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876</w:t>
      </w:r>
    </w:p>
    <w:p w14:paraId="432FB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877</w:t>
      </w:r>
    </w:p>
    <w:p w14:paraId="17F8C9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878</w:t>
      </w:r>
    </w:p>
    <w:p w14:paraId="3E56B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879</w:t>
      </w:r>
    </w:p>
    <w:p w14:paraId="1FB549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880</w:t>
      </w:r>
    </w:p>
    <w:p w14:paraId="08CD55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881</w:t>
      </w:r>
    </w:p>
    <w:p w14:paraId="484C3C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882</w:t>
      </w:r>
    </w:p>
    <w:p w14:paraId="2FBA33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883</w:t>
      </w:r>
    </w:p>
    <w:p w14:paraId="154DDB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884</w:t>
      </w:r>
    </w:p>
    <w:p w14:paraId="66E79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885</w:t>
      </w:r>
    </w:p>
    <w:p w14:paraId="5D184A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886</w:t>
      </w:r>
    </w:p>
    <w:p w14:paraId="07E393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889</w:t>
      </w:r>
    </w:p>
    <w:p w14:paraId="409490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892</w:t>
      </w:r>
    </w:p>
    <w:p w14:paraId="1E6578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892</w:t>
      </w:r>
    </w:p>
    <w:p w14:paraId="35CA4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895</w:t>
      </w:r>
    </w:p>
    <w:p w14:paraId="2C1708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3F046A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3F046A">
        <w:rPr>
          <w:rFonts w:eastAsiaTheme="minorEastAsia"/>
          <w:noProof/>
        </w:rPr>
        <w:t>for satellite access</w:t>
      </w:r>
      <w:r>
        <w:rPr>
          <w:noProof/>
        </w:rPr>
        <w:tab/>
        <w:t>896</w:t>
      </w:r>
    </w:p>
    <w:p w14:paraId="0AC0A9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897</w:t>
      </w:r>
    </w:p>
    <w:p w14:paraId="1C337A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898</w:t>
      </w:r>
    </w:p>
    <w:p w14:paraId="7DE7BD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899</w:t>
      </w:r>
    </w:p>
    <w:p w14:paraId="3E6D3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901</w:t>
      </w:r>
    </w:p>
    <w:p w14:paraId="7DE18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902</w:t>
      </w:r>
    </w:p>
    <w:p w14:paraId="5065DE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902</w:t>
      </w:r>
    </w:p>
    <w:p w14:paraId="6F0E1D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903</w:t>
      </w:r>
    </w:p>
    <w:p w14:paraId="0B86A0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904</w:t>
      </w:r>
    </w:p>
    <w:p w14:paraId="46CC5C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904</w:t>
      </w:r>
    </w:p>
    <w:p w14:paraId="291521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905</w:t>
      </w:r>
    </w:p>
    <w:p w14:paraId="2AA491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906</w:t>
      </w:r>
    </w:p>
    <w:p w14:paraId="06645E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907</w:t>
      </w:r>
    </w:p>
    <w:p w14:paraId="538FD4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908</w:t>
      </w:r>
    </w:p>
    <w:p w14:paraId="4FD651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909</w:t>
      </w:r>
    </w:p>
    <w:p w14:paraId="6BF953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910</w:t>
      </w:r>
    </w:p>
    <w:p w14:paraId="5717A4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911</w:t>
      </w:r>
    </w:p>
    <w:p w14:paraId="4115F2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912</w:t>
      </w:r>
    </w:p>
    <w:p w14:paraId="01FED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912</w:t>
      </w:r>
    </w:p>
    <w:p w14:paraId="2991E3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914</w:t>
      </w:r>
    </w:p>
    <w:p w14:paraId="5CDB9B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915</w:t>
      </w:r>
    </w:p>
    <w:p w14:paraId="6FE702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915</w:t>
      </w:r>
    </w:p>
    <w:p w14:paraId="0C4D9C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916</w:t>
      </w:r>
    </w:p>
    <w:p w14:paraId="188818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916</w:t>
      </w:r>
    </w:p>
    <w:p w14:paraId="38232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37CED4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917</w:t>
      </w:r>
    </w:p>
    <w:p w14:paraId="14AB4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A7588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918</w:t>
      </w:r>
    </w:p>
    <w:p w14:paraId="59F88B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2F027F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919</w:t>
      </w:r>
    </w:p>
    <w:p w14:paraId="0DDE36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919</w:t>
      </w:r>
    </w:p>
    <w:p w14:paraId="20DEE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920</w:t>
      </w:r>
    </w:p>
    <w:p w14:paraId="236BB3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921</w:t>
      </w:r>
    </w:p>
    <w:p w14:paraId="75C247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922</w:t>
      </w:r>
    </w:p>
    <w:p w14:paraId="393E0B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923</w:t>
      </w:r>
    </w:p>
    <w:p w14:paraId="1C3942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924</w:t>
      </w:r>
    </w:p>
    <w:p w14:paraId="5BB2C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924</w:t>
      </w:r>
    </w:p>
    <w:p w14:paraId="753CE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925</w:t>
      </w:r>
    </w:p>
    <w:p w14:paraId="3D9F8D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3F046A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925</w:t>
      </w:r>
    </w:p>
    <w:p w14:paraId="2CFC5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925</w:t>
      </w:r>
    </w:p>
    <w:p w14:paraId="68CC94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926</w:t>
      </w:r>
    </w:p>
    <w:p w14:paraId="0B62BE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927</w:t>
      </w:r>
    </w:p>
    <w:p w14:paraId="663B63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928</w:t>
      </w:r>
    </w:p>
    <w:p w14:paraId="0F6F6E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929</w:t>
      </w:r>
    </w:p>
    <w:p w14:paraId="41017B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929</w:t>
      </w:r>
    </w:p>
    <w:p w14:paraId="70D9D8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929</w:t>
      </w:r>
    </w:p>
    <w:p w14:paraId="7059EE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929</w:t>
      </w:r>
    </w:p>
    <w:p w14:paraId="4511A2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930</w:t>
      </w:r>
    </w:p>
    <w:p w14:paraId="50990C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930</w:t>
      </w:r>
    </w:p>
    <w:p w14:paraId="1A880A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930</w:t>
      </w:r>
    </w:p>
    <w:p w14:paraId="701854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930</w:t>
      </w:r>
    </w:p>
    <w:p w14:paraId="707299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778018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0842C0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932</w:t>
      </w:r>
    </w:p>
    <w:p w14:paraId="03DF58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933</w:t>
      </w:r>
    </w:p>
    <w:p w14:paraId="2A54C4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933</w:t>
      </w:r>
    </w:p>
    <w:p w14:paraId="10F8EF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933</w:t>
      </w:r>
    </w:p>
    <w:p w14:paraId="3901A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3F046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934</w:t>
      </w:r>
    </w:p>
    <w:p w14:paraId="109AAC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18CC612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73B76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934</w:t>
      </w:r>
    </w:p>
    <w:p w14:paraId="5D42A4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60A4E0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934</w:t>
      </w:r>
    </w:p>
    <w:p w14:paraId="305019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934</w:t>
      </w:r>
    </w:p>
    <w:p w14:paraId="0BFC4E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935</w:t>
      </w:r>
    </w:p>
    <w:p w14:paraId="6956DF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936</w:t>
      </w:r>
    </w:p>
    <w:p w14:paraId="44CB5D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937</w:t>
      </w:r>
    </w:p>
    <w:p w14:paraId="48C9D8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939</w:t>
      </w:r>
    </w:p>
    <w:p w14:paraId="0295FC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940</w:t>
      </w:r>
    </w:p>
    <w:p w14:paraId="4EFF3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941</w:t>
      </w:r>
    </w:p>
    <w:p w14:paraId="2F7447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943</w:t>
      </w:r>
    </w:p>
    <w:p w14:paraId="1AD971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943</w:t>
      </w:r>
    </w:p>
    <w:p w14:paraId="22F014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945</w:t>
      </w:r>
    </w:p>
    <w:p w14:paraId="6F522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946</w:t>
      </w:r>
    </w:p>
    <w:p w14:paraId="3DBC09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946</w:t>
      </w:r>
    </w:p>
    <w:p w14:paraId="71C825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946</w:t>
      </w:r>
    </w:p>
    <w:p w14:paraId="2658EB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947</w:t>
      </w:r>
    </w:p>
    <w:p w14:paraId="3C450A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947</w:t>
      </w:r>
    </w:p>
    <w:p w14:paraId="3FB3A8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948</w:t>
      </w:r>
    </w:p>
    <w:p w14:paraId="6A649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949</w:t>
      </w:r>
    </w:p>
    <w:p w14:paraId="2F476D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3F046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950</w:t>
      </w:r>
    </w:p>
    <w:p w14:paraId="6242D1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951</w:t>
      </w:r>
    </w:p>
    <w:p w14:paraId="387790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951</w:t>
      </w:r>
    </w:p>
    <w:p w14:paraId="5DFF73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951</w:t>
      </w:r>
    </w:p>
    <w:p w14:paraId="2BF8C6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952</w:t>
      </w:r>
    </w:p>
    <w:p w14:paraId="01F6D7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953</w:t>
      </w:r>
    </w:p>
    <w:p w14:paraId="75C222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953</w:t>
      </w:r>
    </w:p>
    <w:p w14:paraId="33BAF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955</w:t>
      </w:r>
    </w:p>
    <w:p w14:paraId="278BF2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955</w:t>
      </w:r>
    </w:p>
    <w:p w14:paraId="3EDD843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956</w:t>
      </w:r>
    </w:p>
    <w:p w14:paraId="532544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956</w:t>
      </w:r>
    </w:p>
    <w:p w14:paraId="57C7E0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2A046D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957</w:t>
      </w:r>
    </w:p>
    <w:p w14:paraId="06E4CBC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957</w:t>
      </w:r>
    </w:p>
    <w:p w14:paraId="126950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958</w:t>
      </w:r>
    </w:p>
    <w:p w14:paraId="6D3C71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2CBB5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1BF386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958</w:t>
      </w:r>
    </w:p>
    <w:p w14:paraId="686C5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958</w:t>
      </w:r>
    </w:p>
    <w:p w14:paraId="1E622C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958</w:t>
      </w:r>
    </w:p>
    <w:p w14:paraId="3750A7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958</w:t>
      </w:r>
    </w:p>
    <w:p w14:paraId="2C4408C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3F046A">
        <w:rPr>
          <w:rFonts w:cs="v4.2.0"/>
          <w:noProof/>
          <w:vertAlign w:val="subscript"/>
        </w:rPr>
        <w:t>CMAX,c</w:t>
      </w:r>
      <w:r>
        <w:rPr>
          <w:noProof/>
        </w:rPr>
        <w:tab/>
        <w:t>959</w:t>
      </w:r>
    </w:p>
    <w:p w14:paraId="49115E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959</w:t>
      </w:r>
    </w:p>
    <w:p w14:paraId="3A6B2A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959</w:t>
      </w:r>
    </w:p>
    <w:p w14:paraId="3C4009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959</w:t>
      </w:r>
    </w:p>
    <w:p w14:paraId="7FBA4FB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959</w:t>
      </w:r>
    </w:p>
    <w:p w14:paraId="299016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959</w:t>
      </w:r>
    </w:p>
    <w:p w14:paraId="17B6B8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959</w:t>
      </w:r>
    </w:p>
    <w:p w14:paraId="57CAB12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960</w:t>
      </w:r>
    </w:p>
    <w:p w14:paraId="15FC07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960</w:t>
      </w:r>
    </w:p>
    <w:p w14:paraId="00C43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960</w:t>
      </w:r>
    </w:p>
    <w:p w14:paraId="02B30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960</w:t>
      </w:r>
    </w:p>
    <w:p w14:paraId="296EF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961</w:t>
      </w:r>
    </w:p>
    <w:p w14:paraId="207572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961</w:t>
      </w:r>
    </w:p>
    <w:p w14:paraId="54C446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962</w:t>
      </w:r>
    </w:p>
    <w:p w14:paraId="08CC37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962</w:t>
      </w:r>
    </w:p>
    <w:p w14:paraId="1D6EF7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962</w:t>
      </w:r>
    </w:p>
    <w:p w14:paraId="4518A3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963</w:t>
      </w:r>
    </w:p>
    <w:p w14:paraId="5D3863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963</w:t>
      </w:r>
    </w:p>
    <w:p w14:paraId="57544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963</w:t>
      </w:r>
    </w:p>
    <w:p w14:paraId="588218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964</w:t>
      </w:r>
    </w:p>
    <w:p w14:paraId="11F134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964</w:t>
      </w:r>
    </w:p>
    <w:p w14:paraId="6D7A86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964</w:t>
      </w:r>
    </w:p>
    <w:p w14:paraId="1081F9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965</w:t>
      </w:r>
    </w:p>
    <w:p w14:paraId="655526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965</w:t>
      </w:r>
    </w:p>
    <w:p w14:paraId="0EAD8B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965</w:t>
      </w:r>
    </w:p>
    <w:p w14:paraId="32CFD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966</w:t>
      </w:r>
    </w:p>
    <w:p w14:paraId="6B2921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967</w:t>
      </w:r>
    </w:p>
    <w:p w14:paraId="23E7C1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0CE705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967</w:t>
      </w:r>
    </w:p>
    <w:p w14:paraId="15DDA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967</w:t>
      </w:r>
    </w:p>
    <w:p w14:paraId="725267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968</w:t>
      </w:r>
    </w:p>
    <w:p w14:paraId="5E688D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969</w:t>
      </w:r>
    </w:p>
    <w:p w14:paraId="6BFA7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969</w:t>
      </w:r>
    </w:p>
    <w:p w14:paraId="01F308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969</w:t>
      </w:r>
    </w:p>
    <w:p w14:paraId="638D21C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970</w:t>
      </w:r>
    </w:p>
    <w:p w14:paraId="3855A6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970</w:t>
      </w:r>
    </w:p>
    <w:p w14:paraId="48D08B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970</w:t>
      </w:r>
    </w:p>
    <w:p w14:paraId="037DF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970</w:t>
      </w:r>
    </w:p>
    <w:p w14:paraId="123A3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971</w:t>
      </w:r>
    </w:p>
    <w:p w14:paraId="5F51C1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971</w:t>
      </w:r>
    </w:p>
    <w:p w14:paraId="5E7C10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971</w:t>
      </w:r>
    </w:p>
    <w:p w14:paraId="5895A2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972</w:t>
      </w:r>
    </w:p>
    <w:p w14:paraId="7F8848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972</w:t>
      </w:r>
    </w:p>
    <w:p w14:paraId="2A5C6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972</w:t>
      </w:r>
    </w:p>
    <w:p w14:paraId="3587EE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973</w:t>
      </w:r>
    </w:p>
    <w:p w14:paraId="3AE0C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973</w:t>
      </w:r>
    </w:p>
    <w:p w14:paraId="5BD98C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973</w:t>
      </w:r>
    </w:p>
    <w:p w14:paraId="43DDF8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974</w:t>
      </w:r>
    </w:p>
    <w:p w14:paraId="35A0BD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974</w:t>
      </w:r>
    </w:p>
    <w:p w14:paraId="72893C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974</w:t>
      </w:r>
    </w:p>
    <w:p w14:paraId="15DC5A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975</w:t>
      </w:r>
    </w:p>
    <w:p w14:paraId="41990C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975</w:t>
      </w:r>
    </w:p>
    <w:p w14:paraId="276FC2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975</w:t>
      </w:r>
    </w:p>
    <w:p w14:paraId="0588BE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975</w:t>
      </w:r>
    </w:p>
    <w:p w14:paraId="69EDC0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976</w:t>
      </w:r>
    </w:p>
    <w:p w14:paraId="6108227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976</w:t>
      </w:r>
    </w:p>
    <w:p w14:paraId="101E5F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976</w:t>
      </w:r>
    </w:p>
    <w:p w14:paraId="78318E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976</w:t>
      </w:r>
    </w:p>
    <w:p w14:paraId="203A6C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976</w:t>
      </w:r>
    </w:p>
    <w:p w14:paraId="7C519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977</w:t>
      </w:r>
    </w:p>
    <w:p w14:paraId="61FC142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977</w:t>
      </w:r>
    </w:p>
    <w:p w14:paraId="1E9D90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977</w:t>
      </w:r>
    </w:p>
    <w:p w14:paraId="1DAE2C4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3F046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977</w:t>
      </w:r>
    </w:p>
    <w:p w14:paraId="3DE5A3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2DB085E1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978</w:t>
      </w:r>
    </w:p>
    <w:p w14:paraId="680CCE7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4E5ABC1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978</w:t>
      </w:r>
    </w:p>
    <w:p w14:paraId="09EED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2B8952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978</w:t>
      </w:r>
    </w:p>
    <w:p w14:paraId="4E215EA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979</w:t>
      </w:r>
    </w:p>
    <w:p w14:paraId="71385D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A583F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4681683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979</w:t>
      </w:r>
    </w:p>
    <w:p w14:paraId="6D8871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267931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1269D8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979</w:t>
      </w:r>
    </w:p>
    <w:p w14:paraId="0196E4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980</w:t>
      </w:r>
    </w:p>
    <w:p w14:paraId="14DA3D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980</w:t>
      </w:r>
    </w:p>
    <w:p w14:paraId="137F07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B55530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980</w:t>
      </w:r>
    </w:p>
    <w:p w14:paraId="635FA6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6774E2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0A279AF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2C7123C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981</w:t>
      </w:r>
    </w:p>
    <w:p w14:paraId="0B76D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8BD3D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981</w:t>
      </w:r>
    </w:p>
    <w:p w14:paraId="3EF17D5D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981</w:t>
      </w:r>
    </w:p>
    <w:p w14:paraId="51631DA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2751A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982</w:t>
      </w:r>
    </w:p>
    <w:p w14:paraId="41739B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982</w:t>
      </w:r>
    </w:p>
    <w:p w14:paraId="0B127F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982</w:t>
      </w:r>
    </w:p>
    <w:p w14:paraId="5FC374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982</w:t>
      </w:r>
    </w:p>
    <w:p w14:paraId="6846255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982</w:t>
      </w:r>
    </w:p>
    <w:p w14:paraId="6612CE9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7A8D92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983</w:t>
      </w:r>
    </w:p>
    <w:p w14:paraId="242943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E1567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983</w:t>
      </w:r>
    </w:p>
    <w:p w14:paraId="763A74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983</w:t>
      </w:r>
    </w:p>
    <w:p w14:paraId="3B987D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983</w:t>
      </w:r>
    </w:p>
    <w:p w14:paraId="6414A3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06DC97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7A689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983</w:t>
      </w:r>
    </w:p>
    <w:p w14:paraId="2B08C7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984</w:t>
      </w:r>
    </w:p>
    <w:p w14:paraId="0ADEB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984</w:t>
      </w:r>
    </w:p>
    <w:p w14:paraId="1C82B5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985</w:t>
      </w:r>
    </w:p>
    <w:p w14:paraId="5D88C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986</w:t>
      </w:r>
    </w:p>
    <w:p w14:paraId="62730A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254D5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986</w:t>
      </w:r>
    </w:p>
    <w:p w14:paraId="3B862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986</w:t>
      </w:r>
    </w:p>
    <w:p w14:paraId="24365FA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986</w:t>
      </w:r>
    </w:p>
    <w:p w14:paraId="54FFE58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78163D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986</w:t>
      </w:r>
    </w:p>
    <w:p w14:paraId="083A55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986</w:t>
      </w:r>
    </w:p>
    <w:p w14:paraId="40F818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3F046A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3F046A">
        <w:rPr>
          <w:rFonts w:eastAsia="Malgun Gothic"/>
          <w:noProof/>
        </w:rPr>
        <w:t>Carrier Aggregation</w:t>
      </w:r>
      <w:r>
        <w:rPr>
          <w:noProof/>
        </w:rPr>
        <w:tab/>
        <w:t>987</w:t>
      </w:r>
    </w:p>
    <w:p w14:paraId="08C8A6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3F046A">
        <w:rPr>
          <w:rFonts w:eastAsiaTheme="minorEastAsia"/>
          <w:noProof/>
        </w:rPr>
        <w:t>3</w:t>
      </w:r>
      <w:r>
        <w:rPr>
          <w:noProof/>
        </w:rPr>
        <w:t>.7.</w:t>
      </w:r>
      <w:r w:rsidRPr="003F046A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3F046A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987</w:t>
      </w:r>
    </w:p>
    <w:p w14:paraId="14AA36A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60FE9C4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988</w:t>
      </w:r>
    </w:p>
    <w:p w14:paraId="22BEF95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988</w:t>
      </w:r>
    </w:p>
    <w:p w14:paraId="13701709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306FFD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33450DD5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7B3084C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0F63F0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081365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6B24C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C8ABE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71C18F1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299B77F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C571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432F7E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10066B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614A06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FE52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44260C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02AB8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A81CA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304436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43E21A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541E47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28A5CF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7C06D1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2C8D65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478005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56EA4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50B2C7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759274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0E8D6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626330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12458E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11701A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14C7B2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4C251A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4670E1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738CF6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01CAB6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3F046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F046A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58D422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5D30FA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3AF9DC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1E8CD9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1C872D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08E25F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6F6771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6E6B4B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253702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4A783D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01E3E2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1E7C01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164719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40A982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2048F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43FBA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288DD39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63FB02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2FA550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41796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480090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8ADF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59DCE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32005C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52F235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10D4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4B2D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3C8E3B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378C04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11A775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6054E1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3360EE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289844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749376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582324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5732E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573FE7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4995F3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18BDDD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6E9E7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165F51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61C88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64F309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5AD150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2AFD77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8EBFE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70903F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8D0F1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32D74C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08B036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6B2DB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4736A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ABBE6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45820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288855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14D3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5B4000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414ECF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07861C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3EFD43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15093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1CFB6D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749653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460648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7A2970E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22DD844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27290F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6D4794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6E2850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1BA86F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27C18F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47B458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3F046A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6CB4C0C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6D538F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39A8438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07347D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03CBB5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39105B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3964C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77FB0D4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75384F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0C4266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6A5613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033BCE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285D66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222F2D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0701D5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6C5A52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602511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91390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4E8842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5C65E4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4BFB63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0635771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4C2711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11E60B7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415240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AD6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6863048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39B19A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6D723A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5229032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0A6B86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5A1C5B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0D002C9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5ABBFA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87459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29F42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2D8D0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62CA59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07DC8A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32BCAE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0B8AA4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60E6B3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0D8BA7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419DC5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5CACF1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71C6CB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726F4F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333C785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1E16E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049E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1F1A02D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43EBF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4D7F35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2424703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24F11A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50A13F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50BCF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41151EB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62483F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08B8F6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3ACFC74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01C5D1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6B2CDA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32B81C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5C3C23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0A3BCA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32C874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4F17C2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5D99FE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7D00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2D8CD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525EC9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60D1F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326359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2861F8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51828EE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18B23D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08F490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295C48B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3F046A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545EC6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52FDD8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6F7036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ED972A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3710EC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1F4DD7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08494E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7F5796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5E364C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642573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0BBF9CC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50ED35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373257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214B99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6C4732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02631E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2F8B83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634CC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02A03D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58566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04F77E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5B8A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3757434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29BC6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3AF403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3E2F58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39546B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769E06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277813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449BBE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25F145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340DE8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14AE01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7273BC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5D083F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2066E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5BDDE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000B6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511A3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76084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60CE9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868AA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26F44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1B199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6561F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7A9E90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02986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4413C0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44C143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454305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3729A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31FE1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090869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22B73C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6AA2C9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02238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293071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42921C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7A597B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55EF71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5DE1B8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37789C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90A4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0A8563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3A4DE7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59BC92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32410E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04E2E1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0EF51A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6BF42C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115DE4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A2451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3E651E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485A27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5B32B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059F06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40D5C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6426AA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3A6717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1FF71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648379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22D4B2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54DFAC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23DDC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0EEA49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4D1BE6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425CF2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2C19D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8C041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62AAF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54915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67C242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288C3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3B585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15DC95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A5299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DC4E9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663E8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08906D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27CD39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072C7C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A84B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637448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7EFE61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7FE254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8D7A1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736AFD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6A7E79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0E47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6BCA6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F4B3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450EA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F452F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C2CB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7A5EBC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1F6D8D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48E33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50C075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27AB0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37D38B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49911B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5EE7F9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045317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2C7A2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3FA83B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34083D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3B2DC8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666BE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54F463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E90F7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5A7C74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37F32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1BAD0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26E748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11E519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1D1F1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4C5C6F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14094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759D15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265055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72DDBD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3FCD2EF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3D9018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BF735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35BB83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5A513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58FAEB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2D20DD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60EB0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2CA00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A7B1E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303B12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654F5D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0C236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25B31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61FE93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7E5D0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51F11F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2A4DB1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01AF4A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3CCA11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F069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B4FF4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355D29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51FC15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4EBFE1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22D31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0ACAB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E94C3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4C1A1F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21415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638C19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10C8C0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0086FA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555281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F046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592E5D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62C1A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392684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5BF3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6453B1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79DBA6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7A850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5C5E85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31325B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73F99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4A703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A18F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A0D62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7E85C4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6CD5A7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5B8CE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486B5D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59F3AF2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749401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D1CA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F9565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216B44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2B200B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774BB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2450251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31AB2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0ECBD31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3C6DA0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54BAC5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C2CFF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05531C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6072B7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2BED12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40E3F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596DA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073C97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3A8B5C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0F6EB4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251295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54F523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5B4F73C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12199E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7BDD46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72E2B7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7EA5D0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3A3927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3DA104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652BE9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60B746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721E7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67635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4FE2C3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496B7DD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3BC8BB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1ECD7E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4C7447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23D9F5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BB610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12B09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1AAFBE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6331A6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02C569B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6A7606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4CE9CE5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409EE8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2B4E50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67FE3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23347F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00169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41478A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0A2891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267231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5D025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1D49C2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31BDC7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58A502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4D57AB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375C57C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6CA018D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54E544F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7A92E0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6FAD91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70C52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563F03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4A676E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7D13F8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023FDA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66B14F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3B545A7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E1E90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65AD48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43BD63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53A42D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C808C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4AA243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E03B6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7F6CE2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F373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550C56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55B6E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FBA8A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2670B3B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66269DF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7287DE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6175B4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7B9AEB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014BFB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5B0332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24B649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00324E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503B8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1AD91C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161EDE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394622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52A58A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3AFAA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752D3D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63A5F6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70DFA5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4EEE5F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29CAE8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685607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476EEB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053F03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5D6FFC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3B4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3C819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528636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01DE8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236E5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1F1122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6F5E9B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1B78A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7ECFDA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06F047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4AFEA0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25545E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30ACDC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7299C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118F45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407070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4907F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266804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7F929A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36333C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669838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8AE23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4B876E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5B479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17A19C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E08B2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EAEC6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31FADD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020B8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024ED8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25DD2F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31810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3EB2A1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65F627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2F63A7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1D1A89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1E25D7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CC9AC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FE9E5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5B1A7B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21F137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3DE5B6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30A9D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7EB6C6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44E60DD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48AD18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338AAB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9F173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6EEA5E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3048BC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71777E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02FE9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191E92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44EBA8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1FAD9A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621142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B3B28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379B10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52CB7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63BC37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469FFD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2CCBE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03C4DF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2B7E4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53D028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73BB44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7247E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4C752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44DE79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25E9F0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ABF8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409ABE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0B919D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6C4D9F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78E6C8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4899BA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CA669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71BD0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71275D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0E4A88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5C50C9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2247B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528D4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7A59EB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6A89B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6D5D53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306B1D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18529C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343997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064E9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5A58DF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1E8098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46781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078EB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08324D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0CC76C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59AA6E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7A65C8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2DC8EF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1094F8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3E061F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0BFBEB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5A79F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1B1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F4623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70BA20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F7FA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4E6F3A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1C3436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1A1A5F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00BD5E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BD29F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5A47FD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16D96C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2E23EC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332D07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617B6A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56B76B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559298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73E406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0DD96F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698DF1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5652A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1519A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14F501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164F6B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7FEA32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6933B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6951A6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7C62F5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7B6F63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7B3779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1A32BD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2796F5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54F0E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24DA13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D23A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3B98A2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69999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445837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075A8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37E3FD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070D1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4331DC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AD92A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282D3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9ED26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9F181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50F3B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30CE45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7450DE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5D65EF1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2A91A5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308764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553536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75801E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4F16A5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32CF1E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4ECA99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t xml:space="preserve">A.5.2.3 </w:t>
      </w:r>
      <w:r w:rsidRPr="003F046A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4D62994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5A9F1B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24EAF3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64882D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573DD0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797421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7727C10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B254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0E99AA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CDE7C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0E57CB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92C4A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32BC2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10E276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ADFB2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52D34B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0EFBEF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7228CC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22335B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274A25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627F1E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1C137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C6A4D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53029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3B98B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20231C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7DFC3A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05904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021F59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07C14B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1D7B14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15C29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65DBC8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3BAAAD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1DDC11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1EAAB4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15D02F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6ECB1B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0FCCB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7D1859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2A26AA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28621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6820F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56949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1CF2C1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27F6EB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46B376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DCFC0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56094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CDF27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57F56F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7DB6F6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6F0D0F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630E09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C9311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210854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57A38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6D8E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A16BE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15967F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49930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8C0C15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05C6276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1DE2A3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1AB427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0C5D37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6F1E01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6D31FD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31E603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602E6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6ED5B6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17CC9D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FD079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1BDDA3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20E408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72573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22BABD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1017E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61628D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CD839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3532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49E0C8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F7C88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777D09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2DCDAB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3DBEDB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5DFA42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64C33B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30E13D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BEE8F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1A0BD0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525025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7AD3F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C56BE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26E7D2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67621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1CFA69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4DA35D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0F409D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3CF3DC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725773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1FFE9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43EE8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7C793B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51F28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60D11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50BA14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0DBC2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05CE7F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HD-FDD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E07E9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08C2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C2C40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58A0A9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2689E7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137944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2E4258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425920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703FFF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24BE5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14BE83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6BD865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7BCCA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0B0BF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79E44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7DC6B4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4AF917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5111F3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38B197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0010D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36D39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E-UTRAN TDD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604CB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F088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1BA531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2B73ED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96DD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25B98CA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5A5604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30F23C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581636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725EC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4F24D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4E9B94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1A1E5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7ADD8B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2036DA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73618C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004D2E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2C08CB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686D4E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46780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51B77A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06D4AF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85EDE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A799D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069346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5AFB95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0A78B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36B24E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717DBCF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7FC81B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3ADFD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381243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2FA4DA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626D46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153FED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509642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F77B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F67F1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71B34A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64CE0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E488A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4FFF09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06106D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F5112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243FF88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452EB4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2BDDE10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7A0F63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3B774C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AACD0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02B4B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699BCC8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1902E9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1FC7D7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50B5DD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6BF000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714718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F71B0F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579EC7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014FB6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1BFF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F2CFE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0C2941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5BD55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B7BF7C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0DDE49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23C48D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467F29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176B3E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08523A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59119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3A9550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0D4BE2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334345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36DFBC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4055BE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34872C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0BC4D6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12F286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7D10F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0F660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5925EE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F4208C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4356F7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7A577C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095CCE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486BA7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650F25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112434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34F6AC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763E34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4B74340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43FE0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046EB4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2612B5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36C92B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5E9550C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2148558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6F0707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7BA719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548092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6387DC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6E1E2D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16C1DE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266EAE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7F329B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539097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6D06D1C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39ABB3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B0238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6F3F24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647688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324E63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44AB90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41A9117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0E10E15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38A1CD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4BF9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7B90B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00E7C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6CD40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1B2D80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3BAB3B3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330B40F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51C8F07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4BEEF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4BFCF0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41ABCA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767A68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510C42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E6B7E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CDC02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7F63D80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346333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5CB991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5610BE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5B5DF31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3E445CA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FA43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3A7B4D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274A9C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746ECF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5A24B9B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4DF567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5A91EC9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2B2EB7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3A33FE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77BDE13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4A7658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39328A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62FD05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FBC5C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1827FE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515F9A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5BBA46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4261CA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15271C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885B30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5C331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2ED53A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453D3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85C80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FB8D21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06057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2B1179C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58794B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40465B5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662BB9F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368A98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E1095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5D3953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7B5073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586AFC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1B5C9AB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4AA91C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54C788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05DB4F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498C3F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247A0A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78EFB4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1EEB3F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EFFE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2F0419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4B4673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68BE00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5C1AD0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0BB1A0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386ADB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66B40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0BA3FA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CC95F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447247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6F3F97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759218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00D4E7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02B24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0C5DAF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11F89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31E8EF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504138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2721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054B8B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3E44F9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773648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7897AD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6DE3CF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57A35E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316339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469381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D076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0F4D48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2EDF0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D39FC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549D37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E729D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7E198B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350626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48091A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04D1A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490AC49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3D2436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315A63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7399B9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6B6CC0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462F551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20DF60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347FCA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258512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7D12A3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4F0C3F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3F3FA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61D0CB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2223F6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58B985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04F31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5931FE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6DFBC0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E0DE0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25610F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78E46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482110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377A1A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26429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378DA9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0A0E6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47AF79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3F046A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31DF99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A0D54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C698F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3F046A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18BFAC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0C44E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9B02E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6E614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3B350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511555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A82ED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BD6D8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C2F0B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03DC5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36B212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8896B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AE6D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50D34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66B103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2FE8FE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8836D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0516BE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549C43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9C974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1093C9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109E52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4C0CC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36F135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744DA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1774A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71528C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06F4D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79B94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47BF2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3208D2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1771BF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01C9EC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3A8E4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F7C0E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555683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72F8FB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4D5D4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2A3927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6DB0F8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93400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1B0B4D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1B99F7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CBC8C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6876A8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2B369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885C3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6EB6D8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77953A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32EA49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054B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2329F6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1BD7B9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3DFC15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0ADCD9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559870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541D31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7EFF09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92235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072A2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58BF32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F59C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1E8E43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52C971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1514B6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569F069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2DCD9C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43F741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7F9DF8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6A64BA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355A59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6625E8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574E41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704599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90DF0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66BFED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712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009AE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2CE55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50ADD6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380EED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2FB43E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30CFC1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2D2CBF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8CC8C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4A3D49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2EE6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1E3B57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659CD6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4CEE7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290C3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36AEB3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7164F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5DFDAA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77DFE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67A743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16E479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60FCD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374E91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5C3DAE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455218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797FE5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3A8B2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07B4F5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442A0A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1BEC55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549233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07D2B5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397965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014089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23F659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3CD45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394FF8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4BF600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377E67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0749DF8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3811FD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2540FE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495D2F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170271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53B9CC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19DEDE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5FED7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6C9241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41D575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501B0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1CE32B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51FEE0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39EF26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26A64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537FA2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290F5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6E15FF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5D0A67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7342A3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5E8477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1AF2AA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6A88F7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2383EE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175DF6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AD118D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12B1F2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4FB7AE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F046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F046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F046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F046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54A066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  <w:snapToGrid w:val="0"/>
        </w:rPr>
        <w:t>A.7.3.</w:t>
      </w:r>
      <w:r w:rsidRPr="003F046A">
        <w:rPr>
          <w:noProof/>
          <w:snapToGrid w:val="0"/>
        </w:rPr>
        <w:t>10</w:t>
      </w:r>
      <w:r w:rsidRPr="003F046A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287626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7BA88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2A05C3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3A36E5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6700C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237304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0E7EDD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3416F2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6F6000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510C20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593484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4EC56C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06E6DA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615471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F870F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7B793B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74FDB4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3EFD6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2F52C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72A83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3A616E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6E11A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44BAE2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5083A8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5F33D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3F7D9A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508E5D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00A1C6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593AC3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E595B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0522E4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269ED1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35E71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7D07C2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DC878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7EBFEA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384A3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327CF2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E7B29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560009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5A6ACE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E7319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30B124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16D75B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5ED599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3699E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45F3E3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386ACD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45051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485A8D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4E2FE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34389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71037F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E4FF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00DA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34C48C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735694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B7CAA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58B5F4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77C56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58098F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01CAE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5FF95D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C753C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388EE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5CE940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7B634B3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B4A8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658137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292B66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0105C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55FD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592954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218D68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8FC5E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4C1E5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6D9A0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4A29C4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3F51D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1B5A7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0E42C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7C78F9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4805CD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1A967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7AF6E4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6CB30A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2BB1F4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65026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2745F8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425ADE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331E6C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3137D3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45CB63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26BBBF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BADD7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273159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B40F4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76002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7FAE16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4A99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085E02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199ECE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7C74A9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22907F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1C694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0E5F28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394E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3221C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5337C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334CDC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26AE4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71B89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467132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FBB00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43FF5E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6D28C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66943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4F51038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720189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3FF24E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4DA801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414DF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666D31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061ABA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4A63C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711667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038494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103E7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6A6C0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409C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77CA1E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1FFD5F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5645F5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54E5A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8B0E4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5358B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723254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0FD5E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CCE2E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2CDEAF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75FBB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5427A7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105B05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004A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949B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3BA1AE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44BC5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086180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1F8B7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43DB27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497CD6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5540C4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30CFBE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BE69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1FE45D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16EF6C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7A325F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798082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522E23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4F20BE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364488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7E46C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7B7068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22567B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6AD061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73703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47F72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5855F2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744BB5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177E19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5B9EB0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71DAFB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8F90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04F922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64AAE2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0AAD0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2ADF10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4A8BBA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6D7CF9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6E745D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0124AA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76B76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762198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01EE7F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5A6EB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FA15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CEAF1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6C3DB2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15F5BD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0F7991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45DF03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1792D1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68391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307F1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16F4FF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500C07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879A4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DA2C8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18FBF5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15104A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2D136C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5D3DE6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2AAE23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58A91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FF650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0770C6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C6B63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0EE173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7A25BE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151B1A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BD304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796FB1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D064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04E324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19071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406AEF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617BF9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6C114E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EF07F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B5E97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16F4E3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4BD827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3E6998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40C88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1FE2FE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624974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3710A8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52A17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ADBEE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2582D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7BC967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88A9E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78E3DA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58528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71D902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2D3DF1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3C6C4B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2187A1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6B473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26DED1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4D2606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46C495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EA412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77758E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73E668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693792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13FD8C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00FB58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45908E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BECE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13F3C5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9E8E3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4679D7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4B3D96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14CB28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50EABB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833F0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5B900C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403AE8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F089E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78A453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532DF6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55DC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1AA462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2F54A0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CA29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54A54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6F8943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7FDE79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4EB08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17B58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97D5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9D6CC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5081D1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1F4E4C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9E8FF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1A8B8E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76F8B6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E7D66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BC774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5DDE32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304015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5839E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4566E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7A8CE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41F4AB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6267EA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479228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4D214C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11711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3A67C8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3A8AEB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7E6E90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72B0D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05DB961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541A93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1A9D56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21011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41255F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51D1DF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7B736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147C06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750AE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3DAEDE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789326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404790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46E4E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6D63B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43A54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35A6D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5BECE8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2A95C7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4F113A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2EEE1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014F7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600086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0F3356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3F7824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F29D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2C9F3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18826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5D155C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795AE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64437F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0C754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A762A0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723619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20893C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4BD9F8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042729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6D643D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398AE0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1FDE0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2336D5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099732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086FB0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3FDC4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19BD7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52A0C5A6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7CCB4F1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EA700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07D396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5B3B7F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149110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1C3243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4F5E33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6BF366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73C32B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215DAA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2152BE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E50B0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88505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222259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1AD7B6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608675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21499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08A29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F6180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0A8A5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763FB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51C767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9DCD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85580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33F39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B83EE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5F52D2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076773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26CAE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519637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0AE8E1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2313BD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474AD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1C3695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7521E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31D207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617D91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29502F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044AB2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40AD81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5B51F3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1ED8C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414186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9D767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279AE6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7C99D8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3511C9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066B70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2D6A2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F1D95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0CFC4E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466C99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F407D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782AC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B90B7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19CD46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30DBF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717863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329587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2D7DBE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4BF9A1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2B0DC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5FBB7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74C1BE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7ACF1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50B78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C7C80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F5622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66699B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7C6DE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EBE1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D541A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1E97AD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BE74B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333C1B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F5C8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711C3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F9758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1C21B6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545184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564F98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4695D51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D1BF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35993A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5277600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8AAFD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62CBE9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43DCB4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516BB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43336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4BBBE5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0262A9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1E15BA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2A4A0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09E12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0B4A05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1CFC6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AF94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828C9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FB591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23A441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6F64F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102DA6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42556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60BC6B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37687E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3EBF71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518373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3AEA82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51A101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28C61D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536C3A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7A0B43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1D1A9A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0AA1B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8FC4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1FB63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6411E5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1D9096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EF35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68AC2E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</w:t>
      </w:r>
      <w:r w:rsidRPr="003F046A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308A4C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449B0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09E987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5EF0B6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538AC6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0DFB6A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013140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598B5C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5264C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7FE5FB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34EC11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5D4B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93431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26781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57DF16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7910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3878B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120467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E061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B66CB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1A2FA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464C5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9060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7453C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563BF6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556D34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97726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4AFA6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2D4D0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3947DF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155087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D6CB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E906F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66165C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2DC41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6C433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3FFF31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3C2411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4ECDAB2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432B60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722EE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46EB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74B6E1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6E657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DC8AD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6A429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22EA9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C077F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66B261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645296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F6B7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92A0A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0CD04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D0CE2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625DD3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448CD5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69EF2A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17495D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7490FF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79B8DF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4457AF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2F575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4D9F32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6F5599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41EA09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4A826A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08440C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35A527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1BE637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69DE69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4796C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113CF0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69DAF5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1002D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57CF5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47E701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43D5A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0B5C9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18FDF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610ED9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11ABB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31EAF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</w:t>
      </w:r>
      <w:r w:rsidRPr="003F046A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4B4903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B0B0E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023402A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05658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2B8DD0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7A9184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3B8C45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0F5E91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39FA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C6190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5601BB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1B82EA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08692C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45DDD5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A6725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12138A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12ABE0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66D5C5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31FA21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3EE5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93C60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2C4A8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1EEF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74776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5BA1BE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71B7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24E24D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18C8DE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CFB53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CF24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25C6A2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505DB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360325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1CB6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3F9FE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08AB4C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EA839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6A24D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B7C03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7F994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35C51A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59F79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320A25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4A58F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52F530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234C4B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0FF1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15D036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6FD157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D1FCE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83DBF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3E29E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37DB5D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75A464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3EAA89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F60D4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D5CF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593E8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63D6F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5DFB3E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AA2FD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9F547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41D5BB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3F7E34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67A8B5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4E5264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49DE52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10787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48E4F5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12A4D0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57CEDE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63192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26BF8A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D37D9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029C13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38B7CD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7E4E5D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F6C8E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294C7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40B55E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08E7C9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3F2C63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24E06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50B4D3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440F97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53E22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BB303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7D8F95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8746E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75B219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4C88DC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397B3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69631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0B0826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2B9DE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3FA56A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7F9CF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55A6CA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AA85D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2814CF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417B78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38C1CF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7E4AD2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176E3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7A43EA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A8B3AA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6A571C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2AEA34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5F48C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41B42E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38628B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37A01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313BD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748E6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42B904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4EE8B0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4FC668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9A1C5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1E2231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0DA0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6B71E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1A15E9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5BA00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5BAE5A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AE39C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18E969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D9029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2E9E36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06A3ED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59C8F4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0D4AF7A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100C5F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45ADCA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72F0A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22AD26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67B501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60D0B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5D916B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2ED168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3297E9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08D6BCE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311A9D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650D83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5287D8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98CA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40A996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50F1A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6F69066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2B28592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45F18A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E69C5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AD587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0CA95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6F57E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230CE5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C167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56A437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74E7B8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8ABB5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6E59FB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D16AA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39A527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0FEBAC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5F3C3D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51E11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0D9695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64E18F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3C50074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653314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73A405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7686E4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F4F2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62F889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73B4DE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7CCA52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78DE7B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0A2DB0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5D1B7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SE"/>
        </w:rPr>
        <w:t>A.8</w:t>
      </w:r>
      <w:r w:rsidRPr="003F046A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29783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3F046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4120D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3A70C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A9154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345AE6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1E3B84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6C69A1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B59D9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30F41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1E5465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26BAC2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65BBB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6D6CE2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054871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</w:t>
      </w:r>
      <w:r>
        <w:rPr>
          <w:noProof/>
        </w:rPr>
        <w:t>8.</w:t>
      </w:r>
      <w:r w:rsidRPr="003F046A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72BE3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79B74F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08682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EC192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0310C4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3559BB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4E7209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07E936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8D780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1E750B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0B4104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586085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09FBF4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21D834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7E6A5A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12903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2D7F8C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12F4D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EBE7D8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4CE26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24BF9E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662CDF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27916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5A4E31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04DA69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4A0C86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D8BAE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52AB68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14D08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1FD84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6F87B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45ADFD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EEFA7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0AFE77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5F3748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66E3D0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CD009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641A5F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2BE7E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0F94E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374F97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3715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EA4F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6DEFB5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013BD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046BB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249EE1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E3D5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388DB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046901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B719A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6051F4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43229F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251AB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323FE8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58D94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2279AA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3090AA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38DD81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4AD91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1C679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263C17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6A68E0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547557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4B96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47B4F6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45ED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66B68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21A24A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A190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D52D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4EB50E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12F9BD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11EBC8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1D6D99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10A055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71FDFB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37A087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2474A7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2A4757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DFBCE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01BF3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B5D4D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6584A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2D5D5E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72108F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0063F1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53F3F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367C9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6438F7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874AA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2EB732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45167E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0B03AF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7659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00A7DF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4330AA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3CFCA3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3111C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0275E9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009208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7D6A9B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7DD08B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47BD9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E50A1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564BF9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3BA8E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5973A5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44A9D05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41A9CE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2A5F2A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20011E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65F25E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E1212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366ACA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39ED5A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61A6B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4DA0A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4BD1C8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9F2EA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070A52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321A97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13686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3E00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4FF97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7C737D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592C5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A9F75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726B4B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194B8A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02066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4BDCBB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6E1C68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52F266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859CA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67AEC7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373092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D6C06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1447FA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286A85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97EB7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2D5E5E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18605B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439FDC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6C9EA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6B2928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4FE9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5655BC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3235BA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523D0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94044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19AC3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2951D8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3DA75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EE890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2AF81A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0B0E46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3DA4AB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714A21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43FF52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508CB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2D6199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443A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26E28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571195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8AF4F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58820B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100B6E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219138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5B281F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2D5AF3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53368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035EB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FA5F0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C12A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72EB6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CF064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3D3E6E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1F10D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6EE4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30348E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B48E4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65FF6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0A8405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05CE29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5111A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2C6C3F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4FDD3D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759E0E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4B8D2D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21E78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5F81B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A4D48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01EFC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5C0D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32C152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3D8D06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63190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168A47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51DB48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646AB5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6CB2E9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26C54B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79FB65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C5F82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372E9F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2B29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8410C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29A4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3D768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49BE0C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1AF0EE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2803F4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3AB82D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46B01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6C549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03E1A2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021202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7FB4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4F109B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4B1D97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9539B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27752C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553036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35B5E0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1D7C1A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D110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514A3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6C0AA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4853BF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FE44B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42625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46773D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67732B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48648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53C545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521A52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6CB7C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5785F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494701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441A0B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36481D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07B0C1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2300D7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724F11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E6939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05C873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75F19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09B9C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CD16B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092408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466CC2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57A7E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75C85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1370E6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6D505E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3F5130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BD3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7D1B27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15CD2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AB758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66CB10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173D1F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1EF726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9BF0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1B65C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2AC2D4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F63A1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7C3CE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88996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14F48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9A11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66AACD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419A9F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63E164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8D633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C7C5B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39D342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8B264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EB457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179480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72038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6A3322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46BD62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6A7029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6BE535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533E15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0FCF41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D038C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C3886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F9E7B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DF32D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0525FE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1D8EA9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05171E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62FC32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021E8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D973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4440BC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2947F2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15DE46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0B4615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AAA0A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0859DB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7A45B7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5F95F8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177CD6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B2E6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2EA66C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419A8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F8531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13D8C0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7D5C62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5C40AC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382D62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401B75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86F9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B6C9E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40FDE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7A1B6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41EBA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09391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6DAB88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89CB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5EA4FE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7AC790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4EEB2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439CF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8E09B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BB4A9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5CD4C3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69652C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69788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504225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4A60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409C39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4452AE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32FBA5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7B046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725C1A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52827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725C58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5BC361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7191BD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7F3144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201FF2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04B25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88C9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581C8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6EE680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BDDE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A24EF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6601BC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6B9EED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4B0B934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161D39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3F1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60D79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93CF4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7DE3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728E1E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5128EC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29F6AB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71F9D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12F99F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0D736E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2069FD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D3A6D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657D16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0AC3AB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0F8D3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389201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5455BB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80CF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2446FD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2750F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6FE9E1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7A7771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5349DE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3E39B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5DC8CD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B791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6EE88B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A2C9C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4C85DF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46CC6C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2B766F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9AA07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0AFF97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0A6A63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2E721A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6A644B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49F3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0BB42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1A1772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109B51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1A2C0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4BCC1C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0673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437866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7D10F9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F4FAC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7EA0EE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7EF30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4BBA8E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4EED1A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791ADB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65A0D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17C1E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05B11A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764C6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B59B2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6B1C4B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377C58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3863F8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E4099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F6083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9486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00F0F9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37A4B4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449A7E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75F3EE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A169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400D1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505722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39D5C6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5932D4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0E0C38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05E758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173394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30C7AA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6F740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06841F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15AB98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73193E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2A7473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5087DB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0704EA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6294B8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7E7C27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C163E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C637D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0FE2E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0FF5B1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5FB5B0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84C54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0350D7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F76C8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1AFA8B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8B61B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3DDE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69925F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2F785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36B922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7776DF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5855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25CD92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5A6C2B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2D80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340564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4DFD61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0C8B38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3F0D8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9A517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D8518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6616FF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1B46FE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0DA874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1280AD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6D84DB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1CDC31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46684E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2A9A03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718B4A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7A5B9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7BC5AF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69E8E0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25FCC6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6D5C52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09E8D1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43CA9A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4EA1E0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334182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73422A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C62DB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079E2F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5A925E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3C34DD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530F9A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895B6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4274BA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132C5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>8.16.105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26AEBD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18A0EA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704554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2EDA12B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3F046A">
        <w:rPr>
          <w:rFonts w:cs="Arial"/>
          <w:noProof/>
        </w:rPr>
        <w:t xml:space="preserve">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7F0C3E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13B5A7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AF73C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39E591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36FE0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49CB7F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1EF881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E8C8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313242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703EF6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3A85B2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360D7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3CFE90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0CF71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7DBB37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2467D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3537B5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353284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6E0DC6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21766C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5724B1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5BBDB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02E03A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6F3F95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75652E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45A6A5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251830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2C134E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7BAFD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42F7B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4CB1BB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96FB1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CFBDC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53E1F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4B521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2835D4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438A3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7BEA60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698EC3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24E820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783B02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0ADA52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74A50F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7B5CF27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37CE66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043BF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0A8E47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0F64E9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2D691F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34DD0D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1F5375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5FCF6A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33231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641CB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3CA0ED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4C5C7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3282BF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5CFF61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4C3FF0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C0154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A192D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62F0DF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4DCC6B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363D7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6FF55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316F61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18EDC7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750AEF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3F914E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4483D7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0DC1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664054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CFFEE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16C25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7CDCB4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3A16C5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6AEA5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450D5F0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D026E6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515117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2EFFF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2CB7534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100177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2354F4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0D276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C9C340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4F859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3CB38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3652CF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21ED97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32E03E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5FCF99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3A439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4EDBB7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5E2DF1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239962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E6986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414FC4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2C324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1F4FDB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559609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3F046A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7806D4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390DA7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BDC46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2C960B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1335E2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1533D0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7FCC5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5E6D9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2C60AC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13D5F6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24E47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00BFC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46EE44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3DCD72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0DAF31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1512BA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0A9BFA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CF6952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AC54D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3E2D32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6FAED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436B95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1145AC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3902C7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AA6BF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2A022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F0E5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53987B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1BC97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1A8D9B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459E5B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73432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58766B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5207D8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12164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B7390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1B8675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1062A4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333D3B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4F2EEB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560B63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0E049F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627785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1E4215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683E7A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3FEAAB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28B46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2C35DE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29A63E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69C6F7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111D9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365AF2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5A137B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387666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3136A8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18F254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239561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34BCDE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4CA60E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198207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2C774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40CA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AC26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659DC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207FD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637C8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3B23EE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6C840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1FE7C3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193F71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31E783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19B65A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03AB93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683BF4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5F23C4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A3C65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7A1D44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4FD7D6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26416E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3735DD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287CA7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A.8.23.21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51382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715263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00D075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A.8.23.22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839B4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38D81B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5A38B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7E3498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42D57F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3894B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152A42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1427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F3363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318C2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67DFE0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12A636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0D8463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2AE336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69BA33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2757D9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703354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7C5025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29CA1C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49C58B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3A985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005399C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223E67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4F19DE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2E7810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F187B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795254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6677AB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17E88B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4F2D25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11FE13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5B359B9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329F27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1EBB61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59532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17C879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00FAE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3969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342B1C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74DE6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1304E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DBB02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4A4DAD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210483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52CF4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68AC340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3153E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7AD0CB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37266B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57FCE8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1C6769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648E8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60AF7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DC39E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4A6E5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41C08F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135AE1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208147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1A9334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C6243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00D042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5098D9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12DFDA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30C8C7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219395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35CA85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357C78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031BE4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6023FB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5F71AF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2755C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2187E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76ADAA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7F6EDF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5B7E20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0AFE3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46B670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6016F1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6B28F3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D1D04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7D4313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140631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E25A4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351EB90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76AC51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4BAF2D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1A6F96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5E130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6B1973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A653F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94B62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4C0F63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057787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558BA9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69FC9B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AD4E2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740F3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06B961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0E61B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6C9E4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6A6061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7B84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39289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17AF1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32C6A6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09DF17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4E8BC9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3D0E3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5FBA3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4F66A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C5BA0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621B7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52FAA2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431DA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78C38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959E7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902A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5E8A2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8AEB0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0B66B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013E6C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2E448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1ABCA4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51F9A2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70D178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EFEA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7B8A84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C0E10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129A7D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4BC4AA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2C6AE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2B2642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75C219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5A8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56900D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6F60B1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B8527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6E4485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C3B5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502096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0D4D34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65E92B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3D2589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422B0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1E802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CC317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435B1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8D99C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F5A0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6BE0A8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24A2AA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0F771D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67B480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12A48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4DA026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13FA80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C212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6E8A55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4BFA15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42AB4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055A61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776783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59248B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9F8F0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0E1E4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3BD183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6FA86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A913A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206D60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1F15AB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1D7406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72CB3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58F30D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7F546A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47DCF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99ACE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52E1D6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3CF65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0BFC2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679EAF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4DADFF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72CEE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1D63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1177A5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360BE4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156F3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7FC2CF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F9CCC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6D56E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3BA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E07E9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09201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6C50EA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73DA6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132CF7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3F125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3D82DE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60A6DE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7CB9AE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A7B5B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6964E4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5E99FE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54C2AD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B8EDA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42571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21E84F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682E0D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49BF34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474B3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B1DA8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BE34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486905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0000E1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CD369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158EF1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27DA92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073DAB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63F179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41E228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1C42CE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49E8BE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0D436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83B1C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3EB1B7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42E845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63BA39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7A393A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07A94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993D1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36D424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3965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399831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1EB95A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47C48E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5A9589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35C240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7837C2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0E2215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4CABA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711883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5481A5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0CA885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381782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78E810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79BB56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22E2E5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58F54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169B7A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65BB9F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69F5AD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111322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2617C6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79357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31331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627059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B2080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78FDE2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3ED504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0D2059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2D25C7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1D66A9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06710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38362D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1787A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5604F4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713DC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70003B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53FC4A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10BE62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72DF2E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77105A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96445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26C5C6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C4D61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F97F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5509A9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EABA8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4A613E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FB1B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FDB67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F224E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2283A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C5A92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49BDC3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00390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73D9B1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018E6E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03445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005E32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8C842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5AEA1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4783DC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8B485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307163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0902F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207C9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FDA09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A98FE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1A570E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D4B6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337C1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AF82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DF4F8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9E7C7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BD84F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6480A9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6EE78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758083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5E30A5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0B442B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14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089929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6D37D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2A8030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12D30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57C7A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7D1B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18CF1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1715B8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3745E7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0FD444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5D474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24484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99803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07D621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3CDD1D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9C3B2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339E9B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66C2AD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594ED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4D5D79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16167C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779FCD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89265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34111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6250AE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C315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BE288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C8DA6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41325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4369CB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CA794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53FB66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6E9BF9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70B843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6813FC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61C5B7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92843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18ADC4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5D4F51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6F38B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83E83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6145FF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55644C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3CAC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16053A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1AB6C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086B96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2288AE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09580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326B8A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62A907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098441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1CEDF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686B5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8A87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2278E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28353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326A6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CC95A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03ABB2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CFBD7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148E27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2C8096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C28E0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273763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12FBDE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63A119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66D67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1E25A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2665AC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25993F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0335D1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2B968E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DFA79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6D1ADA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A310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06A533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0ABAC8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3AA82A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071A6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02FCB2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335F11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12D65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25AE53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2BB4359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B79D4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BE688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6004B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4596E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65FEA9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75B909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6B840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581E8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13C3D8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5B5CEC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16DF0C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05DFAF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1698A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8F8B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8908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BF16D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7F355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D273E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55A2DF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6456B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6D8678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AB6E3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3553F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07660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087065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5AEEA7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0A3D6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785BF12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7A406F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150014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3F0FD9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E05A2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1929BB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7118A1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8FEE0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44EB34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0E4733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5C816A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BE57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5D28A2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AF11A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E8AA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4ED9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6FD20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7C1D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360D2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478E8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D6AE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688EDF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C29C4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9616B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29784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5A077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80F63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01787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5350F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5F912F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5FDE5C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08481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265D45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633F9C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A69C7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671663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60E560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AC319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09BE6A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8FE30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AA01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6B256C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15C245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58E39A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EA13B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7A7E1E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53752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5132A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F7AC8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4745F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3F7D5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61BC6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32A13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E3C09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03E3C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E9267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18A73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777A6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42BF0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4B98C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D5874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56988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0CA70F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01298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465C9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2FF4C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5C267E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4BC4E8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0581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5A4101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AF23C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09FF4F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229313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7F6766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3CDE0B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2D5F8A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53DF4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4E7E4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F418B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109EFB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3E342C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72AE90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2DEEEB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41D7AD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0A26CA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0D3A593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127E65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161478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2A548A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84F7D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6C8E3B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78665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69F18A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24B67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1E0B0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33E2A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193851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09FF9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343E50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5599F5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0E72D7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66CD80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4D334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593FD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97605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FC923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226B53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0A7629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721983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57E1F3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123971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40B9FD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3A4807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7856F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3BA3FE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1D6F6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54FAC1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32DBA9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00DD5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1DB9A4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75EB96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9F703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445D9E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568A9F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F161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2CD71F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53D337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8F56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A7039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E47E7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78826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5D44C3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32069D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42DBAA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003244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375A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72D356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3099FA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1E3989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0586F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BA87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A087F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02FE54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71E9C5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30493F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05261B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21F8C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057E7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76B5A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C8B3E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64DBA5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597B1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17FD3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7FE348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D5F2C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72DE6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16EAF3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4E7EB4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DD4CA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75AD1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12300E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58ABFA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58B471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1D783B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289CF8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28F747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31729E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1532D3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9F9A3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58F62B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76F83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B4B80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0A8EB1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1F4DC1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0508C9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D3642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5A934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274B29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09946E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E5638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6CB360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387B1F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6673C8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CEFC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59C73E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BBEC9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133FA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2142C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0B0601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79D1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5C6570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A955B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0EE846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FDA7D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C1EC8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4003A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57C9E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772401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3B4D59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16911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56C502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F0B49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F163B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22F86C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2F63FB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9B6DA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66E70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85316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6820B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35F578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517D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1FE90F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4B00A5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72E1C8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5AD89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41F02B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5CF54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DEA0B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46BF1C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CA9AA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0410A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E2805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30738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5A2AF2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3CA1CD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264D0C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74EB90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0C1367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5F86B8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E5F0D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2F8E81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905B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BFDD5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F2BB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621A8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E881E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36F427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FA939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2A0707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AC7C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0DF322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437B35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68B72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55E63E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7CED12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DE123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312AE6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55DA96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DD8BE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3F14B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17FA89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0174C4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7AEA4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01E1B77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4B4792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13DA0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2EEC3E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382C5D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18FB2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3F046A">
        <w:rPr>
          <w:bCs/>
          <w:noProof/>
        </w:rPr>
        <w:t>E-UTRAN TDD</w:t>
      </w:r>
      <w:r>
        <w:rPr>
          <w:noProof/>
        </w:rPr>
        <w:tab/>
        <w:t>3845</w:t>
      </w:r>
    </w:p>
    <w:p w14:paraId="76B4E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14B752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57E84C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05CB24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D52EB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511838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292F80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E5D741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023A6DB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168EFE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06B383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2FC2B8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5C1B0E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12DC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0FA236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D11AD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A29D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3289C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4802A5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2895D3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16F074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21A3FC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2B2B73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3CE9C1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6EA55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591CA0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3A4069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40ACE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3DA94F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34D2FC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32EC5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144D42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7303CF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744897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</w:t>
      </w:r>
      <w:r>
        <w:rPr>
          <w:noProof/>
        </w:rPr>
        <w:tab/>
        <w:t>3863</w:t>
      </w:r>
    </w:p>
    <w:p w14:paraId="1FE854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2F10C8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31D83E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4FEDCC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0DBC8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AB495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3CDF09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372E2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96EB5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27259C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9002A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4672C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3C96ED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271C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8791F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69BBCA9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6458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2487AD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42829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3CAFE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3F046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6D846A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0C096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602C4A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1E2806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007C49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3B2B28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01CE3D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023ED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5D64DA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011AC7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7B58F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1FB216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0E1368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9908D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9A334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65123D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07D808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5C82C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6B59F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748A0B4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6EE099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9683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6E65B2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4E7F07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7A3DD9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1C95A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14AC0D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7839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7EF8D5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B2947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69A03F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43C1CF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D4332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15FEDF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6DC732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DDBD9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4640AE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3A6B8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9E7D5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5DF7F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0C8035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2D89E5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E40C1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53D23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05839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23BCF1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286E1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B83E6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7E2D86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3992D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684CE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FF584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08DE0F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9FC83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773DC59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7D259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BD07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075ADB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439E03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004D6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749A06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3EF51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F0AB3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899A7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39AA01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49F62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4423D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7C48DA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11F441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6289C6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5A9E43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049463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4BC5AF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79DD32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35E44F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2C9A0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5C2732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66B9A3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AC61F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1DB1ED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4DFF75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C4C9D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22FE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25D60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535C7C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1E189D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155C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43BEA5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03EC98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2690E8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02644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772E48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45B290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6E6673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6B6BD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2E930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66E89C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4D95E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21FB1C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860D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66C1C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215BF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074DE8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52CEEE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7929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7EE0935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880A8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4AD6A0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6CE6A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7CD14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18AC5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73CE6F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1A463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7866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680C9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46F354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7FF5B2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FC964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C1F3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3FCC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62A9D3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281C48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601554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D6306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4AF1C8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38A733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163CF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D1ED5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52F82C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15C3E07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168703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549C6B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FCB8E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0F3807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38574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61C79E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420BC9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9302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6FBB5F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2180E2F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89082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0AF07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47126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290299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3D297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11471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853F42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37CB3B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0ABCB0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03B95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78A4B7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6211DE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28A19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66F1A7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5FC132E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11C9D6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724A0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3391B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0E01D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10C7F7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2798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6C6F90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0EFCAE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0EBB7B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49729F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4D62DB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48F5C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AED5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2DAF20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32718D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494881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7DAF03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3E338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59B15C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43956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26C2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10980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6499F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01BB28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4013B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3E6713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355C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DF2B4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42F21F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5D9D34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72EA33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DC75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049308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7A941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5353F5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70F29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BBC71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07492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1CCC0A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5ACBCD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5797E2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8E84F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034DE2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5E03A2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4C792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E1B5F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B306B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B92F0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F16B2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24BA1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31063AA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6CC3B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14261A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14D26B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76F00E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88321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49AABA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5B21A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0CAD0D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F97C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F1F859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675538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4B5982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DFD750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7D53EBA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178567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D9B1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1774C2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8B153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25E4EA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A07C199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769AED4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308D05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2D1E70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D909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85384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770B93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237A9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C5BF34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6E9058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329AA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21A95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00F4A1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43E167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9410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0FBD794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2E36A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197F16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3B8D4A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66307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1033BA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B8021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D8A595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F916A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38A2C3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72A0B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02FC9B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FDD3D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5826C0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077836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9C99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36E451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00952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30A742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1BB752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62DD3C6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5C63DD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E22BD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15DAB8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02D972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6B0BF5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44CA49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1F753E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6FF26E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428533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0B0D3FD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165666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0BA18FB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4103</w:t>
      </w:r>
    </w:p>
    <w:p w14:paraId="501262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C6AE27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B7EAF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260F16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BCF2D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62282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4F8C7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4704A2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17CCD5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2823D5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1C4EC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7AC109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5A96341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F5936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2C9D74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F7F88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4A9C6ED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E547CB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3A41D0E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09F6EB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4118</w:t>
      </w:r>
    </w:p>
    <w:p w14:paraId="60A35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75D70D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56346F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34B4CF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179877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4F1F1F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77FEDA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071245B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3081F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49BD4F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7EB094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5743F5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52E35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38B7D4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7F69AD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142B58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5DF73F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71411F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6A71FB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31DB45B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440E25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6DD26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3C7A104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1D08AB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2866EE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0FCD9C5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5DF429D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7AF72F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77E7D8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1457CA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070EEC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283D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7650B3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10F049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6D3595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3BBA02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69FA02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373B07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6EADE4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2023E4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1C0D98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50A685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F68E83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16A143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3A45D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13B60E3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4A4B6DD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4AC22E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1676D4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67D189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6C89D5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EDB02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2ED16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C7328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78EDDF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589D74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B7BFA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E4651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7AA220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38BDD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655008D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4A6FC0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3C320E0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67515F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37DB41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168C8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5BE116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653BDA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442DCA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2BB544F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42426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59E3FE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1AB0874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141A6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4E978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262640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247C5D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522A26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361F6A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6E511CA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38C4246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57B479A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41AAC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4FB5DF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F59D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046F2C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380DC5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586E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29215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694D0D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4BFD81AE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3F046A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5764D01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4183</w:t>
      </w:r>
    </w:p>
    <w:p w14:paraId="5190FB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4183</w:t>
      </w:r>
    </w:p>
    <w:p w14:paraId="421D4B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8DBB6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FECA3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43DBA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5F2720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7B047A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75D284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282767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0ABBAA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C9208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696868C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65887EF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407CDB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10F4CF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1AD17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1CEC8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250055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8ECD60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50DC03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238F10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42745A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04BD74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319942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75655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0618BA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7DC404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63E4C0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59AD7A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6F52BF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547A27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D56D2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36DDD8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4209</w:t>
      </w:r>
    </w:p>
    <w:p w14:paraId="77D987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6F403C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E697D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7FF43F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5835F4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28F210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97929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684C5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4B261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5A4055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71109C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445BB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4A7F4E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10F648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5338DA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4713C3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5C513D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3AEA4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4DE36F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2933B0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3EF5D33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7B3CA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477CD4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1B0107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119221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2E1E9DF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679E71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4467EB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61BD34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2A0DE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608CFE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1C1317C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383FA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92CAA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1A459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78F8FC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030EA2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636D5C7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758040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542C03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37A155A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4360AF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F2A6FC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4A1019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4242</w:t>
      </w:r>
    </w:p>
    <w:p w14:paraId="66A506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63E84E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622852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3FF8B7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3AD1E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36D98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7E70C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47CF8D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07952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495339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lastRenderedPageBreak/>
        <w:t>A.14.3.1.4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8E148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15B1FB3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68006A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30320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5A027A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2C1353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7C6C7D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691303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198C4C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3660FE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421EF92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3948E0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3BD963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1DBB6C5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A37BF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07C74F1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4329A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246D26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0A5B5D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2F4C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27A6F5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4B1D05F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337A34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24E9A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4C8E12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17A3B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4949E9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33997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208925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4877BA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342CAB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30BA59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810430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22E94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69B4C7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574545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178211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73F818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FC29D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381981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459515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03545D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569694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69C963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6E07B6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38EC4C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5C3069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84738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6F5DE1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7FA5F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1C475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8E136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2E43F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395C98F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3065975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446BF3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7C71B1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30A556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1F9C3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75E0CF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C76CF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04F0EF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2A181E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7A685E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10F538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2A87A8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31574B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7CE71F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9BB82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39799F6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09E58C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463ED4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7379FA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97AD30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67FDF1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427C7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5148C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1054E8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4724A3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4F95335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29DF35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731604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EB343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2E3430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233F01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431B1E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026D70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 xml:space="preserve">A.14.5.1.6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3B830A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2D336B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28B9E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7FE6D8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560BAC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18D4E9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3B1A77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016DFA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73355A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60E7EE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3CAF5C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2E7FF6A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7E2650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1EF633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661C88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6FAA3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6FCDBE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4317B1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7EEE77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1D640C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224F054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4C896F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4F8A0F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7E827F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6F64A9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03B92D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72148C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195D14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2D570D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715783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455C04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626E9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DDA30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4694774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48B09D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3A9A3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4A77CB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70C84D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4F5484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87581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4F0578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1FDB4B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3AE7E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6D59D6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2A8D6E4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0ECCAC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5CF9FD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7D88A6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7E64E70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0000E6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3DA78F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60324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03F5C9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73604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E65C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61543F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78071F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456C9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508D44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569017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70D34F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759D185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26BCC3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32A737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53F85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789AE0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689227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49F84B2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55687B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245E5C0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52FCE5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AEC67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6A5D17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10554F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33DE8F58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7C2DE13B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0726927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6DCDA6C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58458C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414E38D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0E737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3E322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7A165DF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472024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3711E8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45096C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158E69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137CA9C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308ABAE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531B1F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6E8566CF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0EC60C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5EE353C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5210C3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681E06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62E6575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39B1FB6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7C07555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4062F0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2E9E561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0B5A8B2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2B9816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049F53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6F4845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42AD03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0277CB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48C5F8C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6DE52AD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0BA8FD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6D16D1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1F757DB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79646F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1D211C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1A40FB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49EECBF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6914D9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5FE97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1B39F3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192C942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5E3C82B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5270A6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6ACFFD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5E05C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3B3A79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4D431B0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2270A89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56FFB86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2B5195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73E1C3D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3722F59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533527B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3942046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34AFCA9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56FC07A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DBD80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09ED41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6E091F4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6F0128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1A79BF3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4BA84E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12CD22D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62BD84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B8DC4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28ACD5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099054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01113B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0D14072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62D5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EA985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786E58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3C43B3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3AD4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47F217E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2D8AE4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447209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65D5B8A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531A44F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31D5D2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72F5F5E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60E8D2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5ED9A7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5F0626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0A0B787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51845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3F1F6C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33917E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6FAFE4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49E570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22672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17F2FC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5FCB8E6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1F2434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4AF2AC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5AC59C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6A06A2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1B93FA8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16FE45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33B9B4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764D4BF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0E67290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69EC31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33AF54B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5211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2F7082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0A59119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6053F6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625F03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72143E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DA3FC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67216F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8B80A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76C6B4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355D067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CCEFF5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3C2698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2FA9D6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21944E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51932BE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160752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31EA155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7C42ADF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2519798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D58404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1DA6D6E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248E75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084F703A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6A911418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BCD14E" w:rsidR="00080512" w:rsidRPr="004D3578" w:rsidRDefault="007D26F8">
      <w:r>
        <w:rPr>
          <w:sz w:val="22"/>
        </w:rPr>
        <w:fldChar w:fldCharType="end"/>
      </w:r>
    </w:p>
    <w:p w14:paraId="43B27F4E" w14:textId="50E8BB5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11659" w14:textId="77777777" w:rsidR="00065B69" w:rsidRDefault="00065B69">
      <w:r>
        <w:separator/>
      </w:r>
    </w:p>
  </w:endnote>
  <w:endnote w:type="continuationSeparator" w:id="0">
    <w:p w14:paraId="359FAC97" w14:textId="77777777" w:rsidR="00065B69" w:rsidRDefault="0006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C9C1" w14:textId="77777777" w:rsidR="00065B69" w:rsidRDefault="00065B69">
      <w:r>
        <w:separator/>
      </w:r>
    </w:p>
  </w:footnote>
  <w:footnote w:type="continuationSeparator" w:id="0">
    <w:p w14:paraId="5565EA98" w14:textId="77777777" w:rsidR="00065B69" w:rsidRDefault="0006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25CC" w14:textId="10C6ADE5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26F8">
      <w:rPr>
        <w:rFonts w:ascii="Arial" w:hAnsi="Arial" w:cs="Arial"/>
        <w:b/>
        <w:noProof/>
        <w:sz w:val="18"/>
        <w:szCs w:val="18"/>
      </w:rPr>
      <w:t>3GPP TS 36.133 V19.0.0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31F3411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26F8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D26F8"/>
    <w:rsid w:val="007E6549"/>
    <w:rsid w:val="007F0F4A"/>
    <w:rsid w:val="008028A4"/>
    <w:rsid w:val="00806ADF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6A1C"/>
    <w:rsid w:val="00E97BD5"/>
    <w:rsid w:val="00EA15B0"/>
    <w:rsid w:val="00EA5EA7"/>
    <w:rsid w:val="00EB6870"/>
    <w:rsid w:val="00EC0B0D"/>
    <w:rsid w:val="00EC4A25"/>
    <w:rsid w:val="00EC4C3B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104</Pages>
  <Words>49879</Words>
  <Characters>284311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49</cp:revision>
  <cp:lastPrinted>2019-02-25T14:05:00Z</cp:lastPrinted>
  <dcterms:created xsi:type="dcterms:W3CDTF">2021-09-30T15:24:00Z</dcterms:created>
  <dcterms:modified xsi:type="dcterms:W3CDTF">2025-03-28T17:31:00Z</dcterms:modified>
</cp:coreProperties>
</file>