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F1AED49"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B8163E">
              <w:t>9</w:t>
            </w:r>
            <w:r w:rsidR="00E134FC">
              <w:t>.</w:t>
            </w:r>
            <w:r w:rsidR="002772D2">
              <w:t>1</w:t>
            </w:r>
            <w:r w:rsidR="00E134FC">
              <w:t>.0</w:t>
            </w:r>
            <w:r w:rsidRPr="004D3578">
              <w:t xml:space="preserve"> </w:t>
            </w:r>
            <w:r w:rsidRPr="00133525">
              <w:rPr>
                <w:sz w:val="32"/>
              </w:rPr>
              <w:t>(</w:t>
            </w:r>
            <w:r w:rsidR="00E134FC">
              <w:rPr>
                <w:sz w:val="32"/>
              </w:rPr>
              <w:t>202</w:t>
            </w:r>
            <w:r w:rsidR="002772D2">
              <w:rPr>
                <w:sz w:val="32"/>
              </w:rPr>
              <w:t>5</w:t>
            </w:r>
            <w:r w:rsidR="00E134FC">
              <w:rPr>
                <w:sz w:val="32"/>
              </w:rPr>
              <w:t>-</w:t>
            </w:r>
            <w:r w:rsidR="00F76338">
              <w:rPr>
                <w:sz w:val="32"/>
              </w:rPr>
              <w:t>03</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4398B605" w:rsidR="004F0988" w:rsidRPr="00133525" w:rsidRDefault="00E134FC" w:rsidP="00E134FC">
            <w:pPr>
              <w:pStyle w:val="ZT"/>
              <w:framePr w:wrap="auto" w:hAnchor="text" w:yAlign="inline"/>
              <w:rPr>
                <w:i/>
                <w:sz w:val="28"/>
              </w:rPr>
            </w:pPr>
            <w:r w:rsidRPr="00616F0C">
              <w:t>(</w:t>
            </w:r>
            <w:r w:rsidRPr="00616F0C">
              <w:rPr>
                <w:rStyle w:val="ZGSM"/>
              </w:rPr>
              <w:t>Release 1</w:t>
            </w:r>
            <w:r w:rsidR="00690C75">
              <w:rPr>
                <w:rStyle w:val="ZGSM"/>
              </w:rPr>
              <w:t>9</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shd w:val="clear" w:color="auto" w:fill="auto"/>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5pt" o:ole="">
                  <v:imagedata r:id="rId9" o:title=""/>
                </v:shape>
                <o:OLEObject Type="Embed" ProgID="Word.Picture.8" ShapeID="_x0000_i1025" DrawAspect="Content" ObjectID="_1803450005" r:id="rId10"/>
              </w:object>
            </w:r>
          </w:p>
        </w:tc>
        <w:tc>
          <w:tcPr>
            <w:tcW w:w="5540" w:type="dxa"/>
            <w:shd w:val="clear" w:color="auto" w:fill="auto"/>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A563271"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F76338">
              <w:rPr>
                <w:noProof/>
                <w:sz w:val="18"/>
              </w:rPr>
              <w:t>5</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0A4C0027" w14:textId="6B8B6004" w:rsidR="00857B29" w:rsidRDefault="00483ECE">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857B29">
        <w:rPr>
          <w:noProof/>
        </w:rPr>
        <w:t>Foreword</w:t>
      </w:r>
      <w:r w:rsidR="00857B29">
        <w:rPr>
          <w:noProof/>
        </w:rPr>
        <w:tab/>
      </w:r>
      <w:r w:rsidR="00857B29">
        <w:rPr>
          <w:noProof/>
        </w:rPr>
        <w:fldChar w:fldCharType="begin" w:fldLock="1"/>
      </w:r>
      <w:r w:rsidR="00857B29">
        <w:rPr>
          <w:noProof/>
        </w:rPr>
        <w:instrText xml:space="preserve"> PAGEREF _Toc192837147 \h </w:instrText>
      </w:r>
      <w:r w:rsidR="00857B29">
        <w:rPr>
          <w:noProof/>
        </w:rPr>
      </w:r>
      <w:r w:rsidR="00857B29">
        <w:rPr>
          <w:noProof/>
        </w:rPr>
        <w:fldChar w:fldCharType="separate"/>
      </w:r>
      <w:r w:rsidR="00857B29">
        <w:rPr>
          <w:noProof/>
        </w:rPr>
        <w:t>8</w:t>
      </w:r>
      <w:r w:rsidR="00857B29">
        <w:rPr>
          <w:noProof/>
        </w:rPr>
        <w:fldChar w:fldCharType="end"/>
      </w:r>
    </w:p>
    <w:p w14:paraId="20AE801B" w14:textId="0C0C094F" w:rsidR="00857B29" w:rsidRDefault="00857B2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_Toc192837148 \h </w:instrText>
      </w:r>
      <w:r>
        <w:rPr>
          <w:noProof/>
        </w:rPr>
      </w:r>
      <w:r>
        <w:rPr>
          <w:noProof/>
        </w:rPr>
        <w:fldChar w:fldCharType="separate"/>
      </w:r>
      <w:r>
        <w:rPr>
          <w:noProof/>
        </w:rPr>
        <w:t>9</w:t>
      </w:r>
      <w:r>
        <w:rPr>
          <w:noProof/>
        </w:rPr>
        <w:fldChar w:fldCharType="end"/>
      </w:r>
    </w:p>
    <w:p w14:paraId="61755E87" w14:textId="4669E22F" w:rsidR="00857B29" w:rsidRDefault="00857B2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_Toc192837149 \h </w:instrText>
      </w:r>
      <w:r>
        <w:rPr>
          <w:noProof/>
        </w:rPr>
      </w:r>
      <w:r>
        <w:rPr>
          <w:noProof/>
        </w:rPr>
        <w:fldChar w:fldCharType="separate"/>
      </w:r>
      <w:r>
        <w:rPr>
          <w:noProof/>
        </w:rPr>
        <w:t>9</w:t>
      </w:r>
      <w:r>
        <w:rPr>
          <w:noProof/>
        </w:rPr>
        <w:fldChar w:fldCharType="end"/>
      </w:r>
    </w:p>
    <w:p w14:paraId="6EB84F43" w14:textId="40B20166" w:rsidR="00857B29" w:rsidRDefault="00857B2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_Toc192837150 \h </w:instrText>
      </w:r>
      <w:r>
        <w:rPr>
          <w:noProof/>
        </w:rPr>
      </w:r>
      <w:r>
        <w:rPr>
          <w:noProof/>
        </w:rPr>
        <w:fldChar w:fldCharType="separate"/>
      </w:r>
      <w:r>
        <w:rPr>
          <w:noProof/>
        </w:rPr>
        <w:t>10</w:t>
      </w:r>
      <w:r>
        <w:rPr>
          <w:noProof/>
        </w:rPr>
        <w:fldChar w:fldCharType="end"/>
      </w:r>
    </w:p>
    <w:p w14:paraId="2FC59E99" w14:textId="7A4AAB9B" w:rsidR="00857B29" w:rsidRDefault="00857B2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_Toc192837151 \h </w:instrText>
      </w:r>
      <w:r>
        <w:rPr>
          <w:noProof/>
        </w:rPr>
      </w:r>
      <w:r>
        <w:rPr>
          <w:noProof/>
        </w:rPr>
        <w:fldChar w:fldCharType="separate"/>
      </w:r>
      <w:r>
        <w:rPr>
          <w:noProof/>
        </w:rPr>
        <w:t>10</w:t>
      </w:r>
      <w:r>
        <w:rPr>
          <w:noProof/>
        </w:rPr>
        <w:fldChar w:fldCharType="end"/>
      </w:r>
    </w:p>
    <w:p w14:paraId="4B6224BB" w14:textId="2BEE655E" w:rsidR="00857B29" w:rsidRDefault="00857B2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_Toc192837152 \h </w:instrText>
      </w:r>
      <w:r>
        <w:rPr>
          <w:noProof/>
        </w:rPr>
      </w:r>
      <w:r>
        <w:rPr>
          <w:noProof/>
        </w:rPr>
        <w:fldChar w:fldCharType="separate"/>
      </w:r>
      <w:r>
        <w:rPr>
          <w:noProof/>
        </w:rPr>
        <w:t>10</w:t>
      </w:r>
      <w:r>
        <w:rPr>
          <w:noProof/>
        </w:rPr>
        <w:fldChar w:fldCharType="end"/>
      </w:r>
    </w:p>
    <w:p w14:paraId="0F27E8E9" w14:textId="2303A7AA" w:rsidR="00857B29" w:rsidRDefault="00857B2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_Toc192837153 \h </w:instrText>
      </w:r>
      <w:r>
        <w:rPr>
          <w:noProof/>
        </w:rPr>
      </w:r>
      <w:r>
        <w:rPr>
          <w:noProof/>
        </w:rPr>
        <w:fldChar w:fldCharType="separate"/>
      </w:r>
      <w:r>
        <w:rPr>
          <w:noProof/>
        </w:rPr>
        <w:t>10</w:t>
      </w:r>
      <w:r>
        <w:rPr>
          <w:noProof/>
        </w:rPr>
        <w:fldChar w:fldCharType="end"/>
      </w:r>
    </w:p>
    <w:p w14:paraId="091EF75C" w14:textId="4ED63AB9" w:rsidR="00857B29" w:rsidRDefault="00857B2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_Toc192837154 \h </w:instrText>
      </w:r>
      <w:r>
        <w:rPr>
          <w:noProof/>
        </w:rPr>
      </w:r>
      <w:r>
        <w:rPr>
          <w:noProof/>
        </w:rPr>
        <w:fldChar w:fldCharType="separate"/>
      </w:r>
      <w:r>
        <w:rPr>
          <w:noProof/>
        </w:rPr>
        <w:t>10</w:t>
      </w:r>
      <w:r>
        <w:rPr>
          <w:noProof/>
        </w:rPr>
        <w:fldChar w:fldCharType="end"/>
      </w:r>
    </w:p>
    <w:p w14:paraId="04042731" w14:textId="4AE41FEA" w:rsidR="00857B29" w:rsidRDefault="00857B2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UDSF</w:t>
      </w:r>
      <w:r>
        <w:rPr>
          <w:noProof/>
        </w:rPr>
        <w:tab/>
      </w:r>
      <w:r>
        <w:rPr>
          <w:noProof/>
        </w:rPr>
        <w:fldChar w:fldCharType="begin" w:fldLock="1"/>
      </w:r>
      <w:r>
        <w:rPr>
          <w:noProof/>
        </w:rPr>
        <w:instrText xml:space="preserve"> PAGEREF _Toc192837155 \h </w:instrText>
      </w:r>
      <w:r>
        <w:rPr>
          <w:noProof/>
        </w:rPr>
      </w:r>
      <w:r>
        <w:rPr>
          <w:noProof/>
        </w:rPr>
        <w:fldChar w:fldCharType="separate"/>
      </w:r>
      <w:r>
        <w:rPr>
          <w:noProof/>
        </w:rPr>
        <w:t>11</w:t>
      </w:r>
      <w:r>
        <w:rPr>
          <w:noProof/>
        </w:rPr>
        <w:fldChar w:fldCharType="end"/>
      </w:r>
    </w:p>
    <w:p w14:paraId="2E604111" w14:textId="3364D756" w:rsidR="00857B29" w:rsidRDefault="00857B2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_Toc192837156 \h </w:instrText>
      </w:r>
      <w:r>
        <w:rPr>
          <w:noProof/>
        </w:rPr>
      </w:r>
      <w:r>
        <w:rPr>
          <w:noProof/>
        </w:rPr>
        <w:fldChar w:fldCharType="separate"/>
      </w:r>
      <w:r>
        <w:rPr>
          <w:noProof/>
        </w:rPr>
        <w:t>11</w:t>
      </w:r>
      <w:r>
        <w:rPr>
          <w:noProof/>
        </w:rPr>
        <w:fldChar w:fldCharType="end"/>
      </w:r>
    </w:p>
    <w:p w14:paraId="3DAD00D8" w14:textId="663C137B" w:rsidR="00857B29" w:rsidRDefault="00857B2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w:t>
      </w:r>
      <w:r>
        <w:rPr>
          <w:noProof/>
        </w:rPr>
        <w:tab/>
      </w:r>
      <w:r>
        <w:rPr>
          <w:noProof/>
        </w:rPr>
        <w:fldChar w:fldCharType="begin" w:fldLock="1"/>
      </w:r>
      <w:r>
        <w:rPr>
          <w:noProof/>
        </w:rPr>
        <w:instrText xml:space="preserve"> PAGEREF _Toc192837157 \h </w:instrText>
      </w:r>
      <w:r>
        <w:rPr>
          <w:noProof/>
        </w:rPr>
      </w:r>
      <w:r>
        <w:rPr>
          <w:noProof/>
        </w:rPr>
        <w:fldChar w:fldCharType="separate"/>
      </w:r>
      <w:r>
        <w:rPr>
          <w:noProof/>
        </w:rPr>
        <w:t>11</w:t>
      </w:r>
      <w:r>
        <w:rPr>
          <w:noProof/>
        </w:rPr>
        <w:fldChar w:fldCharType="end"/>
      </w:r>
    </w:p>
    <w:p w14:paraId="310625E0" w14:textId="59317990"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_Toc192837158 \h </w:instrText>
      </w:r>
      <w:r>
        <w:rPr>
          <w:noProof/>
        </w:rPr>
      </w:r>
      <w:r>
        <w:rPr>
          <w:noProof/>
        </w:rPr>
        <w:fldChar w:fldCharType="separate"/>
      </w:r>
      <w:r>
        <w:rPr>
          <w:noProof/>
        </w:rPr>
        <w:t>11</w:t>
      </w:r>
      <w:r>
        <w:rPr>
          <w:noProof/>
        </w:rPr>
        <w:fldChar w:fldCharType="end"/>
      </w:r>
    </w:p>
    <w:p w14:paraId="53E7E02F" w14:textId="49D0ECCC"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_Toc192837159 \h </w:instrText>
      </w:r>
      <w:r>
        <w:rPr>
          <w:noProof/>
        </w:rPr>
      </w:r>
      <w:r>
        <w:rPr>
          <w:noProof/>
        </w:rPr>
        <w:fldChar w:fldCharType="separate"/>
      </w:r>
      <w:r>
        <w:rPr>
          <w:noProof/>
        </w:rPr>
        <w:t>11</w:t>
      </w:r>
      <w:r>
        <w:rPr>
          <w:noProof/>
        </w:rPr>
        <w:fldChar w:fldCharType="end"/>
      </w:r>
    </w:p>
    <w:p w14:paraId="019054CD" w14:textId="2C161543"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_Toc192837160 \h </w:instrText>
      </w:r>
      <w:r>
        <w:rPr>
          <w:noProof/>
        </w:rPr>
      </w:r>
      <w:r>
        <w:rPr>
          <w:noProof/>
        </w:rPr>
        <w:fldChar w:fldCharType="separate"/>
      </w:r>
      <w:r>
        <w:rPr>
          <w:noProof/>
        </w:rPr>
        <w:t>11</w:t>
      </w:r>
      <w:r>
        <w:rPr>
          <w:noProof/>
        </w:rPr>
        <w:fldChar w:fldCharType="end"/>
      </w:r>
    </w:p>
    <w:p w14:paraId="1911FB44" w14:textId="3CD827C9"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Query</w:t>
      </w:r>
      <w:r>
        <w:rPr>
          <w:noProof/>
        </w:rPr>
        <w:tab/>
      </w:r>
      <w:r>
        <w:rPr>
          <w:noProof/>
        </w:rPr>
        <w:fldChar w:fldCharType="begin" w:fldLock="1"/>
      </w:r>
      <w:r>
        <w:rPr>
          <w:noProof/>
        </w:rPr>
        <w:instrText xml:space="preserve"> PAGEREF _Toc192837161 \h </w:instrText>
      </w:r>
      <w:r>
        <w:rPr>
          <w:noProof/>
        </w:rPr>
      </w:r>
      <w:r>
        <w:rPr>
          <w:noProof/>
        </w:rPr>
        <w:fldChar w:fldCharType="separate"/>
      </w:r>
      <w:r>
        <w:rPr>
          <w:noProof/>
        </w:rPr>
        <w:t>12</w:t>
      </w:r>
      <w:r>
        <w:rPr>
          <w:noProof/>
        </w:rPr>
        <w:fldChar w:fldCharType="end"/>
      </w:r>
    </w:p>
    <w:p w14:paraId="61E11B6C" w14:textId="316F2E8D"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_Toc192837162 \h </w:instrText>
      </w:r>
      <w:r>
        <w:rPr>
          <w:noProof/>
        </w:rPr>
      </w:r>
      <w:r>
        <w:rPr>
          <w:noProof/>
        </w:rPr>
        <w:fldChar w:fldCharType="separate"/>
      </w:r>
      <w:r>
        <w:rPr>
          <w:noProof/>
        </w:rPr>
        <w:t>12</w:t>
      </w:r>
      <w:r>
        <w:rPr>
          <w:noProof/>
        </w:rPr>
        <w:fldChar w:fldCharType="end"/>
      </w:r>
    </w:p>
    <w:p w14:paraId="13E5DAA9" w14:textId="6CF9C311"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Record Retrieval</w:t>
      </w:r>
      <w:r>
        <w:rPr>
          <w:noProof/>
        </w:rPr>
        <w:tab/>
      </w:r>
      <w:r>
        <w:rPr>
          <w:noProof/>
        </w:rPr>
        <w:fldChar w:fldCharType="begin" w:fldLock="1"/>
      </w:r>
      <w:r>
        <w:rPr>
          <w:noProof/>
        </w:rPr>
        <w:instrText xml:space="preserve"> PAGEREF _Toc192837163 \h </w:instrText>
      </w:r>
      <w:r>
        <w:rPr>
          <w:noProof/>
        </w:rPr>
      </w:r>
      <w:r>
        <w:rPr>
          <w:noProof/>
        </w:rPr>
        <w:fldChar w:fldCharType="separate"/>
      </w:r>
      <w:r>
        <w:rPr>
          <w:noProof/>
        </w:rPr>
        <w:t>12</w:t>
      </w:r>
      <w:r>
        <w:rPr>
          <w:noProof/>
        </w:rPr>
        <w:fldChar w:fldCharType="end"/>
      </w:r>
    </w:p>
    <w:p w14:paraId="74024E12" w14:textId="299F670E"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Meta Retrieval</w:t>
      </w:r>
      <w:r>
        <w:rPr>
          <w:noProof/>
        </w:rPr>
        <w:tab/>
      </w:r>
      <w:r>
        <w:rPr>
          <w:noProof/>
        </w:rPr>
        <w:fldChar w:fldCharType="begin" w:fldLock="1"/>
      </w:r>
      <w:r>
        <w:rPr>
          <w:noProof/>
        </w:rPr>
        <w:instrText xml:space="preserve"> PAGEREF _Toc192837164 \h </w:instrText>
      </w:r>
      <w:r>
        <w:rPr>
          <w:noProof/>
        </w:rPr>
      </w:r>
      <w:r>
        <w:rPr>
          <w:noProof/>
        </w:rPr>
        <w:fldChar w:fldCharType="separate"/>
      </w:r>
      <w:r>
        <w:rPr>
          <w:noProof/>
        </w:rPr>
        <w:t>13</w:t>
      </w:r>
      <w:r>
        <w:rPr>
          <w:noProof/>
        </w:rPr>
        <w:fldChar w:fldCharType="end"/>
      </w:r>
    </w:p>
    <w:p w14:paraId="177A1016" w14:textId="56EBA6B4"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Blocks Retrieval</w:t>
      </w:r>
      <w:r>
        <w:rPr>
          <w:noProof/>
        </w:rPr>
        <w:tab/>
      </w:r>
      <w:r>
        <w:rPr>
          <w:noProof/>
        </w:rPr>
        <w:fldChar w:fldCharType="begin" w:fldLock="1"/>
      </w:r>
      <w:r>
        <w:rPr>
          <w:noProof/>
        </w:rPr>
        <w:instrText xml:space="preserve"> PAGEREF _Toc192837165 \h </w:instrText>
      </w:r>
      <w:r>
        <w:rPr>
          <w:noProof/>
        </w:rPr>
      </w:r>
      <w:r>
        <w:rPr>
          <w:noProof/>
        </w:rPr>
        <w:fldChar w:fldCharType="separate"/>
      </w:r>
      <w:r>
        <w:rPr>
          <w:noProof/>
        </w:rPr>
        <w:t>13</w:t>
      </w:r>
      <w:r>
        <w:rPr>
          <w:noProof/>
        </w:rPr>
        <w:fldChar w:fldCharType="end"/>
      </w:r>
    </w:p>
    <w:p w14:paraId="40C7E619" w14:textId="3F8BC6E9"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Block Retrieval</w:t>
      </w:r>
      <w:r>
        <w:rPr>
          <w:noProof/>
        </w:rPr>
        <w:tab/>
      </w:r>
      <w:r>
        <w:rPr>
          <w:noProof/>
        </w:rPr>
        <w:fldChar w:fldCharType="begin" w:fldLock="1"/>
      </w:r>
      <w:r>
        <w:rPr>
          <w:noProof/>
        </w:rPr>
        <w:instrText xml:space="preserve"> PAGEREF _Toc192837166 \h </w:instrText>
      </w:r>
      <w:r>
        <w:rPr>
          <w:noProof/>
        </w:rPr>
      </w:r>
      <w:r>
        <w:rPr>
          <w:noProof/>
        </w:rPr>
        <w:fldChar w:fldCharType="separate"/>
      </w:r>
      <w:r>
        <w:rPr>
          <w:noProof/>
        </w:rPr>
        <w:t>14</w:t>
      </w:r>
      <w:r>
        <w:rPr>
          <w:noProof/>
        </w:rPr>
        <w:fldChar w:fldCharType="end"/>
      </w:r>
    </w:p>
    <w:p w14:paraId="4FD31935" w14:textId="328A45A4"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fldLock="1"/>
      </w:r>
      <w:r>
        <w:rPr>
          <w:noProof/>
        </w:rPr>
        <w:instrText xml:space="preserve"> PAGEREF _Toc192837167 \h </w:instrText>
      </w:r>
      <w:r>
        <w:rPr>
          <w:noProof/>
        </w:rPr>
      </w:r>
      <w:r>
        <w:rPr>
          <w:noProof/>
        </w:rPr>
        <w:fldChar w:fldCharType="separate"/>
      </w:r>
      <w:r>
        <w:rPr>
          <w:noProof/>
        </w:rPr>
        <w:t>15</w:t>
      </w:r>
      <w:r>
        <w:rPr>
          <w:noProof/>
        </w:rPr>
        <w:fldChar w:fldCharType="end"/>
      </w:r>
    </w:p>
    <w:p w14:paraId="707AF512" w14:textId="225D3ED3"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Subscriptions Retrieval</w:t>
      </w:r>
      <w:r>
        <w:rPr>
          <w:noProof/>
        </w:rPr>
        <w:tab/>
      </w:r>
      <w:r>
        <w:rPr>
          <w:noProof/>
        </w:rPr>
        <w:fldChar w:fldCharType="begin" w:fldLock="1"/>
      </w:r>
      <w:r>
        <w:rPr>
          <w:noProof/>
        </w:rPr>
        <w:instrText xml:space="preserve"> PAGEREF _Toc192837168 \h </w:instrText>
      </w:r>
      <w:r>
        <w:rPr>
          <w:noProof/>
        </w:rPr>
      </w:r>
      <w:r>
        <w:rPr>
          <w:noProof/>
        </w:rPr>
        <w:fldChar w:fldCharType="separate"/>
      </w:r>
      <w:r>
        <w:rPr>
          <w:noProof/>
        </w:rPr>
        <w:t>15</w:t>
      </w:r>
      <w:r>
        <w:rPr>
          <w:noProof/>
        </w:rPr>
        <w:fldChar w:fldCharType="end"/>
      </w:r>
    </w:p>
    <w:p w14:paraId="3818A62E" w14:textId="73BA2AF1"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Individual Subscription Retrieval</w:t>
      </w:r>
      <w:r>
        <w:rPr>
          <w:noProof/>
        </w:rPr>
        <w:tab/>
      </w:r>
      <w:r>
        <w:rPr>
          <w:noProof/>
        </w:rPr>
        <w:fldChar w:fldCharType="begin" w:fldLock="1"/>
      </w:r>
      <w:r>
        <w:rPr>
          <w:noProof/>
        </w:rPr>
        <w:instrText xml:space="preserve"> PAGEREF _Toc192837169 \h </w:instrText>
      </w:r>
      <w:r>
        <w:rPr>
          <w:noProof/>
        </w:rPr>
      </w:r>
      <w:r>
        <w:rPr>
          <w:noProof/>
        </w:rPr>
        <w:fldChar w:fldCharType="separate"/>
      </w:r>
      <w:r>
        <w:rPr>
          <w:noProof/>
        </w:rPr>
        <w:t>16</w:t>
      </w:r>
      <w:r>
        <w:rPr>
          <w:noProof/>
        </w:rPr>
        <w:fldChar w:fldCharType="end"/>
      </w:r>
    </w:p>
    <w:p w14:paraId="24AC0941" w14:textId="090A8E51"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Meta Schema Retrieval</w:t>
      </w:r>
      <w:r>
        <w:rPr>
          <w:noProof/>
        </w:rPr>
        <w:tab/>
      </w:r>
      <w:r>
        <w:rPr>
          <w:noProof/>
        </w:rPr>
        <w:fldChar w:fldCharType="begin" w:fldLock="1"/>
      </w:r>
      <w:r>
        <w:rPr>
          <w:noProof/>
        </w:rPr>
        <w:instrText xml:space="preserve"> PAGEREF _Toc192837170 \h </w:instrText>
      </w:r>
      <w:r>
        <w:rPr>
          <w:noProof/>
        </w:rPr>
      </w:r>
      <w:r>
        <w:rPr>
          <w:noProof/>
        </w:rPr>
        <w:fldChar w:fldCharType="separate"/>
      </w:r>
      <w:r>
        <w:rPr>
          <w:noProof/>
        </w:rPr>
        <w:t>16</w:t>
      </w:r>
      <w:r>
        <w:rPr>
          <w:noProof/>
        </w:rPr>
        <w:fldChar w:fldCharType="end"/>
      </w:r>
    </w:p>
    <w:p w14:paraId="76EBD495" w14:textId="44244318"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fldLock="1"/>
      </w:r>
      <w:r>
        <w:rPr>
          <w:noProof/>
        </w:rPr>
        <w:instrText xml:space="preserve"> PAGEREF _Toc192837171 \h </w:instrText>
      </w:r>
      <w:r>
        <w:rPr>
          <w:noProof/>
        </w:rPr>
      </w:r>
      <w:r>
        <w:rPr>
          <w:noProof/>
        </w:rPr>
        <w:fldChar w:fldCharType="separate"/>
      </w:r>
      <w:r>
        <w:rPr>
          <w:noProof/>
        </w:rPr>
        <w:t>17</w:t>
      </w:r>
      <w:r>
        <w:rPr>
          <w:noProof/>
        </w:rPr>
        <w:fldChar w:fldCharType="end"/>
      </w:r>
    </w:p>
    <w:p w14:paraId="50474D64" w14:textId="052C3739"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_Toc192837172 \h </w:instrText>
      </w:r>
      <w:r>
        <w:rPr>
          <w:noProof/>
        </w:rPr>
      </w:r>
      <w:r>
        <w:rPr>
          <w:noProof/>
        </w:rPr>
        <w:fldChar w:fldCharType="separate"/>
      </w:r>
      <w:r>
        <w:rPr>
          <w:noProof/>
        </w:rPr>
        <w:t>17</w:t>
      </w:r>
      <w:r>
        <w:rPr>
          <w:noProof/>
        </w:rPr>
        <w:fldChar w:fldCharType="end"/>
      </w:r>
    </w:p>
    <w:p w14:paraId="5A70D982" w14:textId="7A666F0B"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Record Create</w:t>
      </w:r>
      <w:r>
        <w:rPr>
          <w:noProof/>
        </w:rPr>
        <w:tab/>
      </w:r>
      <w:r>
        <w:rPr>
          <w:noProof/>
        </w:rPr>
        <w:fldChar w:fldCharType="begin" w:fldLock="1"/>
      </w:r>
      <w:r>
        <w:rPr>
          <w:noProof/>
        </w:rPr>
        <w:instrText xml:space="preserve"> PAGEREF _Toc192837173 \h </w:instrText>
      </w:r>
      <w:r>
        <w:rPr>
          <w:noProof/>
        </w:rPr>
      </w:r>
      <w:r>
        <w:rPr>
          <w:noProof/>
        </w:rPr>
        <w:fldChar w:fldCharType="separate"/>
      </w:r>
      <w:r>
        <w:rPr>
          <w:noProof/>
        </w:rPr>
        <w:t>17</w:t>
      </w:r>
      <w:r>
        <w:rPr>
          <w:noProof/>
        </w:rPr>
        <w:fldChar w:fldCharType="end"/>
      </w:r>
    </w:p>
    <w:p w14:paraId="36552472" w14:textId="02C54614"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Block Create</w:t>
      </w:r>
      <w:r>
        <w:rPr>
          <w:noProof/>
        </w:rPr>
        <w:tab/>
      </w:r>
      <w:r>
        <w:rPr>
          <w:noProof/>
        </w:rPr>
        <w:fldChar w:fldCharType="begin" w:fldLock="1"/>
      </w:r>
      <w:r>
        <w:rPr>
          <w:noProof/>
        </w:rPr>
        <w:instrText xml:space="preserve"> PAGEREF _Toc192837174 \h </w:instrText>
      </w:r>
      <w:r>
        <w:rPr>
          <w:noProof/>
        </w:rPr>
      </w:r>
      <w:r>
        <w:rPr>
          <w:noProof/>
        </w:rPr>
        <w:fldChar w:fldCharType="separate"/>
      </w:r>
      <w:r>
        <w:rPr>
          <w:noProof/>
        </w:rPr>
        <w:t>17</w:t>
      </w:r>
      <w:r>
        <w:rPr>
          <w:noProof/>
        </w:rPr>
        <w:fldChar w:fldCharType="end"/>
      </w:r>
    </w:p>
    <w:p w14:paraId="7B64098B" w14:textId="2C9AA86D"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Meta Schema Create</w:t>
      </w:r>
      <w:r>
        <w:rPr>
          <w:noProof/>
        </w:rPr>
        <w:tab/>
      </w:r>
      <w:r>
        <w:rPr>
          <w:noProof/>
        </w:rPr>
        <w:fldChar w:fldCharType="begin" w:fldLock="1"/>
      </w:r>
      <w:r>
        <w:rPr>
          <w:noProof/>
        </w:rPr>
        <w:instrText xml:space="preserve"> PAGEREF _Toc192837175 \h </w:instrText>
      </w:r>
      <w:r>
        <w:rPr>
          <w:noProof/>
        </w:rPr>
      </w:r>
      <w:r>
        <w:rPr>
          <w:noProof/>
        </w:rPr>
        <w:fldChar w:fldCharType="separate"/>
      </w:r>
      <w:r>
        <w:rPr>
          <w:noProof/>
        </w:rPr>
        <w:t>18</w:t>
      </w:r>
      <w:r>
        <w:rPr>
          <w:noProof/>
        </w:rPr>
        <w:fldChar w:fldCharType="end"/>
      </w:r>
    </w:p>
    <w:p w14:paraId="47CF1B6C" w14:textId="714758DB"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fldLock="1"/>
      </w:r>
      <w:r>
        <w:rPr>
          <w:noProof/>
        </w:rPr>
        <w:instrText xml:space="preserve"> PAGEREF _Toc192837176 \h </w:instrText>
      </w:r>
      <w:r>
        <w:rPr>
          <w:noProof/>
        </w:rPr>
      </w:r>
      <w:r>
        <w:rPr>
          <w:noProof/>
        </w:rPr>
        <w:fldChar w:fldCharType="separate"/>
      </w:r>
      <w:r>
        <w:rPr>
          <w:noProof/>
        </w:rPr>
        <w:t>18</w:t>
      </w:r>
      <w:r>
        <w:rPr>
          <w:noProof/>
        </w:rPr>
        <w:fldChar w:fldCharType="end"/>
      </w:r>
    </w:p>
    <w:p w14:paraId="6F5BD6DF" w14:textId="5B5DDA3D"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_Toc192837177 \h </w:instrText>
      </w:r>
      <w:r>
        <w:rPr>
          <w:noProof/>
        </w:rPr>
      </w:r>
      <w:r>
        <w:rPr>
          <w:noProof/>
        </w:rPr>
        <w:fldChar w:fldCharType="separate"/>
      </w:r>
      <w:r>
        <w:rPr>
          <w:noProof/>
        </w:rPr>
        <w:t>18</w:t>
      </w:r>
      <w:r>
        <w:rPr>
          <w:noProof/>
        </w:rPr>
        <w:fldChar w:fldCharType="end"/>
      </w:r>
    </w:p>
    <w:p w14:paraId="314F24A5" w14:textId="471E4D28"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Record Update</w:t>
      </w:r>
      <w:r>
        <w:rPr>
          <w:noProof/>
        </w:rPr>
        <w:tab/>
      </w:r>
      <w:r>
        <w:rPr>
          <w:noProof/>
        </w:rPr>
        <w:fldChar w:fldCharType="begin" w:fldLock="1"/>
      </w:r>
      <w:r>
        <w:rPr>
          <w:noProof/>
        </w:rPr>
        <w:instrText xml:space="preserve"> PAGEREF _Toc192837178 \h </w:instrText>
      </w:r>
      <w:r>
        <w:rPr>
          <w:noProof/>
        </w:rPr>
      </w:r>
      <w:r>
        <w:rPr>
          <w:noProof/>
        </w:rPr>
        <w:fldChar w:fldCharType="separate"/>
      </w:r>
      <w:r>
        <w:rPr>
          <w:noProof/>
        </w:rPr>
        <w:t>19</w:t>
      </w:r>
      <w:r>
        <w:rPr>
          <w:noProof/>
        </w:rPr>
        <w:fldChar w:fldCharType="end"/>
      </w:r>
    </w:p>
    <w:p w14:paraId="443D9CB1" w14:textId="481F47E6"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Block Update</w:t>
      </w:r>
      <w:r>
        <w:rPr>
          <w:noProof/>
        </w:rPr>
        <w:tab/>
      </w:r>
      <w:r>
        <w:rPr>
          <w:noProof/>
        </w:rPr>
        <w:fldChar w:fldCharType="begin" w:fldLock="1"/>
      </w:r>
      <w:r>
        <w:rPr>
          <w:noProof/>
        </w:rPr>
        <w:instrText xml:space="preserve"> PAGEREF _Toc192837179 \h </w:instrText>
      </w:r>
      <w:r>
        <w:rPr>
          <w:noProof/>
        </w:rPr>
      </w:r>
      <w:r>
        <w:rPr>
          <w:noProof/>
        </w:rPr>
        <w:fldChar w:fldCharType="separate"/>
      </w:r>
      <w:r>
        <w:rPr>
          <w:noProof/>
        </w:rPr>
        <w:t>19</w:t>
      </w:r>
      <w:r>
        <w:rPr>
          <w:noProof/>
        </w:rPr>
        <w:fldChar w:fldCharType="end"/>
      </w:r>
    </w:p>
    <w:p w14:paraId="0AB10879" w14:textId="4715C9D4"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Meta Update</w:t>
      </w:r>
      <w:r>
        <w:rPr>
          <w:noProof/>
        </w:rPr>
        <w:tab/>
      </w:r>
      <w:r>
        <w:rPr>
          <w:noProof/>
        </w:rPr>
        <w:fldChar w:fldCharType="begin" w:fldLock="1"/>
      </w:r>
      <w:r>
        <w:rPr>
          <w:noProof/>
        </w:rPr>
        <w:instrText xml:space="preserve"> PAGEREF _Toc192837180 \h </w:instrText>
      </w:r>
      <w:r>
        <w:rPr>
          <w:noProof/>
        </w:rPr>
      </w:r>
      <w:r>
        <w:rPr>
          <w:noProof/>
        </w:rPr>
        <w:fldChar w:fldCharType="separate"/>
      </w:r>
      <w:r>
        <w:rPr>
          <w:noProof/>
        </w:rPr>
        <w:t>20</w:t>
      </w:r>
      <w:r>
        <w:rPr>
          <w:noProof/>
        </w:rPr>
        <w:fldChar w:fldCharType="end"/>
      </w:r>
    </w:p>
    <w:p w14:paraId="449EB916" w14:textId="47D2207F"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5.2.2.4.5</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w:t>
      </w:r>
      <w:r>
        <w:rPr>
          <w:noProof/>
        </w:rPr>
        <w:tab/>
      </w:r>
      <w:r>
        <w:rPr>
          <w:noProof/>
        </w:rPr>
        <w:fldChar w:fldCharType="begin" w:fldLock="1"/>
      </w:r>
      <w:r>
        <w:rPr>
          <w:noProof/>
        </w:rPr>
        <w:instrText xml:space="preserve"> PAGEREF _Toc192837181 \h </w:instrText>
      </w:r>
      <w:r>
        <w:rPr>
          <w:noProof/>
        </w:rPr>
      </w:r>
      <w:r>
        <w:rPr>
          <w:noProof/>
        </w:rPr>
        <w:fldChar w:fldCharType="separate"/>
      </w:r>
      <w:r>
        <w:rPr>
          <w:noProof/>
        </w:rPr>
        <w:t>21</w:t>
      </w:r>
      <w:r>
        <w:rPr>
          <w:noProof/>
        </w:rPr>
        <w:fldChar w:fldCharType="end"/>
      </w:r>
    </w:p>
    <w:p w14:paraId="182F6480" w14:textId="48D14378"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5.2.2.4.6</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 using PUT</w:t>
      </w:r>
      <w:r>
        <w:rPr>
          <w:noProof/>
        </w:rPr>
        <w:tab/>
      </w:r>
      <w:r>
        <w:rPr>
          <w:noProof/>
        </w:rPr>
        <w:fldChar w:fldCharType="begin" w:fldLock="1"/>
      </w:r>
      <w:r>
        <w:rPr>
          <w:noProof/>
        </w:rPr>
        <w:instrText xml:space="preserve"> PAGEREF _Toc192837182 \h </w:instrText>
      </w:r>
      <w:r>
        <w:rPr>
          <w:noProof/>
        </w:rPr>
      </w:r>
      <w:r>
        <w:rPr>
          <w:noProof/>
        </w:rPr>
        <w:fldChar w:fldCharType="separate"/>
      </w:r>
      <w:r>
        <w:rPr>
          <w:noProof/>
        </w:rPr>
        <w:t>21</w:t>
      </w:r>
      <w:r>
        <w:rPr>
          <w:noProof/>
        </w:rPr>
        <w:fldChar w:fldCharType="end"/>
      </w:r>
    </w:p>
    <w:p w14:paraId="6D2F3E5E" w14:textId="3B584A8D"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5.2.2.4.7</w:t>
      </w:r>
      <w:r>
        <w:rPr>
          <w:rFonts w:asciiTheme="minorHAnsi" w:eastAsiaTheme="minorEastAsia" w:hAnsiTheme="minorHAnsi" w:cstheme="minorBidi"/>
          <w:noProof/>
          <w:kern w:val="2"/>
          <w:sz w:val="24"/>
          <w:szCs w:val="24"/>
          <w:lang w:eastAsia="en-GB"/>
          <w14:ligatures w14:val="standardContextual"/>
        </w:rPr>
        <w:tab/>
      </w:r>
      <w:r>
        <w:rPr>
          <w:noProof/>
        </w:rPr>
        <w:t>Meta Schema Update</w:t>
      </w:r>
      <w:r>
        <w:rPr>
          <w:noProof/>
        </w:rPr>
        <w:tab/>
      </w:r>
      <w:r>
        <w:rPr>
          <w:noProof/>
        </w:rPr>
        <w:fldChar w:fldCharType="begin" w:fldLock="1"/>
      </w:r>
      <w:r>
        <w:rPr>
          <w:noProof/>
        </w:rPr>
        <w:instrText xml:space="preserve"> PAGEREF _Toc192837183 \h </w:instrText>
      </w:r>
      <w:r>
        <w:rPr>
          <w:noProof/>
        </w:rPr>
      </w:r>
      <w:r>
        <w:rPr>
          <w:noProof/>
        </w:rPr>
        <w:fldChar w:fldCharType="separate"/>
      </w:r>
      <w:r>
        <w:rPr>
          <w:noProof/>
        </w:rPr>
        <w:t>22</w:t>
      </w:r>
      <w:r>
        <w:rPr>
          <w:noProof/>
        </w:rPr>
        <w:fldChar w:fldCharType="end"/>
      </w:r>
    </w:p>
    <w:p w14:paraId="48787B02" w14:textId="1B78C6F5"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5.2.2.4.8</w:t>
      </w:r>
      <w:r>
        <w:rPr>
          <w:rFonts w:asciiTheme="minorHAnsi" w:eastAsiaTheme="minorEastAsia" w:hAnsiTheme="minorHAnsi" w:cstheme="minorBidi"/>
          <w:noProof/>
          <w:kern w:val="2"/>
          <w:sz w:val="24"/>
          <w:szCs w:val="24"/>
          <w:lang w:eastAsia="en-GB"/>
          <w14:ligatures w14:val="standardContextual"/>
        </w:rPr>
        <w:tab/>
      </w:r>
      <w:r>
        <w:rPr>
          <w:noProof/>
        </w:rPr>
        <w:t>Record Partial Update</w:t>
      </w:r>
      <w:r>
        <w:rPr>
          <w:noProof/>
        </w:rPr>
        <w:tab/>
      </w:r>
      <w:r>
        <w:rPr>
          <w:noProof/>
        </w:rPr>
        <w:fldChar w:fldCharType="begin" w:fldLock="1"/>
      </w:r>
      <w:r>
        <w:rPr>
          <w:noProof/>
        </w:rPr>
        <w:instrText xml:space="preserve"> PAGEREF _Toc192837184 \h </w:instrText>
      </w:r>
      <w:r>
        <w:rPr>
          <w:noProof/>
        </w:rPr>
      </w:r>
      <w:r>
        <w:rPr>
          <w:noProof/>
        </w:rPr>
        <w:fldChar w:fldCharType="separate"/>
      </w:r>
      <w:r>
        <w:rPr>
          <w:noProof/>
        </w:rPr>
        <w:t>23</w:t>
      </w:r>
      <w:r>
        <w:rPr>
          <w:noProof/>
        </w:rPr>
        <w:fldChar w:fldCharType="end"/>
      </w:r>
    </w:p>
    <w:p w14:paraId="5113D411" w14:textId="17AB7BF6"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_Toc192837185 \h </w:instrText>
      </w:r>
      <w:r>
        <w:rPr>
          <w:noProof/>
        </w:rPr>
      </w:r>
      <w:r>
        <w:rPr>
          <w:noProof/>
        </w:rPr>
        <w:fldChar w:fldCharType="separate"/>
      </w:r>
      <w:r>
        <w:rPr>
          <w:noProof/>
        </w:rPr>
        <w:t>24</w:t>
      </w:r>
      <w:r>
        <w:rPr>
          <w:noProof/>
        </w:rPr>
        <w:fldChar w:fldCharType="end"/>
      </w:r>
    </w:p>
    <w:p w14:paraId="00BB6FF0" w14:textId="760DBDEA"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_Toc192837186 \h </w:instrText>
      </w:r>
      <w:r>
        <w:rPr>
          <w:noProof/>
        </w:rPr>
      </w:r>
      <w:r>
        <w:rPr>
          <w:noProof/>
        </w:rPr>
        <w:fldChar w:fldCharType="separate"/>
      </w:r>
      <w:r>
        <w:rPr>
          <w:noProof/>
        </w:rPr>
        <w:t>24</w:t>
      </w:r>
      <w:r>
        <w:rPr>
          <w:noProof/>
        </w:rPr>
        <w:fldChar w:fldCharType="end"/>
      </w:r>
    </w:p>
    <w:p w14:paraId="31C202E9" w14:textId="168E245E"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Record Delete</w:t>
      </w:r>
      <w:r>
        <w:rPr>
          <w:noProof/>
        </w:rPr>
        <w:tab/>
      </w:r>
      <w:r>
        <w:rPr>
          <w:noProof/>
        </w:rPr>
        <w:fldChar w:fldCharType="begin" w:fldLock="1"/>
      </w:r>
      <w:r>
        <w:rPr>
          <w:noProof/>
        </w:rPr>
        <w:instrText xml:space="preserve"> PAGEREF _Toc192837187 \h </w:instrText>
      </w:r>
      <w:r>
        <w:rPr>
          <w:noProof/>
        </w:rPr>
      </w:r>
      <w:r>
        <w:rPr>
          <w:noProof/>
        </w:rPr>
        <w:fldChar w:fldCharType="separate"/>
      </w:r>
      <w:r>
        <w:rPr>
          <w:noProof/>
        </w:rPr>
        <w:t>24</w:t>
      </w:r>
      <w:r>
        <w:rPr>
          <w:noProof/>
        </w:rPr>
        <w:fldChar w:fldCharType="end"/>
      </w:r>
    </w:p>
    <w:p w14:paraId="7AF66B60" w14:textId="2F800C91"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Block Delete</w:t>
      </w:r>
      <w:r>
        <w:rPr>
          <w:noProof/>
        </w:rPr>
        <w:tab/>
      </w:r>
      <w:r>
        <w:rPr>
          <w:noProof/>
        </w:rPr>
        <w:fldChar w:fldCharType="begin" w:fldLock="1"/>
      </w:r>
      <w:r>
        <w:rPr>
          <w:noProof/>
        </w:rPr>
        <w:instrText xml:space="preserve"> PAGEREF _Toc192837188 \h </w:instrText>
      </w:r>
      <w:r>
        <w:rPr>
          <w:noProof/>
        </w:rPr>
      </w:r>
      <w:r>
        <w:rPr>
          <w:noProof/>
        </w:rPr>
        <w:fldChar w:fldCharType="separate"/>
      </w:r>
      <w:r>
        <w:rPr>
          <w:noProof/>
        </w:rPr>
        <w:t>24</w:t>
      </w:r>
      <w:r>
        <w:rPr>
          <w:noProof/>
        </w:rPr>
        <w:fldChar w:fldCharType="end"/>
      </w:r>
    </w:p>
    <w:p w14:paraId="5A823932" w14:textId="67542EAA"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5.2.2.5.4</w:t>
      </w:r>
      <w:r>
        <w:rPr>
          <w:rFonts w:asciiTheme="minorHAnsi" w:eastAsiaTheme="minorEastAsia" w:hAnsiTheme="minorHAnsi" w:cstheme="minorBidi"/>
          <w:noProof/>
          <w:kern w:val="2"/>
          <w:sz w:val="24"/>
          <w:szCs w:val="24"/>
          <w:lang w:eastAsia="en-GB"/>
          <w14:ligatures w14:val="standardContextual"/>
        </w:rPr>
        <w:tab/>
      </w:r>
      <w:r>
        <w:rPr>
          <w:noProof/>
        </w:rPr>
        <w:t>Meta Schema Delete</w:t>
      </w:r>
      <w:r>
        <w:rPr>
          <w:noProof/>
        </w:rPr>
        <w:tab/>
      </w:r>
      <w:r>
        <w:rPr>
          <w:noProof/>
        </w:rPr>
        <w:fldChar w:fldCharType="begin" w:fldLock="1"/>
      </w:r>
      <w:r>
        <w:rPr>
          <w:noProof/>
        </w:rPr>
        <w:instrText xml:space="preserve"> PAGEREF _Toc192837189 \h </w:instrText>
      </w:r>
      <w:r>
        <w:rPr>
          <w:noProof/>
        </w:rPr>
      </w:r>
      <w:r>
        <w:rPr>
          <w:noProof/>
        </w:rPr>
        <w:fldChar w:fldCharType="separate"/>
      </w:r>
      <w:r>
        <w:rPr>
          <w:noProof/>
        </w:rPr>
        <w:t>25</w:t>
      </w:r>
      <w:r>
        <w:rPr>
          <w:noProof/>
        </w:rPr>
        <w:fldChar w:fldCharType="end"/>
      </w:r>
    </w:p>
    <w:p w14:paraId="50D92A60" w14:textId="4E1A2CBD"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5.2.2.5.5</w:t>
      </w:r>
      <w:r>
        <w:rPr>
          <w:rFonts w:asciiTheme="minorHAnsi" w:eastAsiaTheme="minorEastAsia" w:hAnsiTheme="minorHAnsi" w:cstheme="minorBidi"/>
          <w:noProof/>
          <w:kern w:val="2"/>
          <w:sz w:val="24"/>
          <w:szCs w:val="24"/>
          <w:lang w:eastAsia="en-GB"/>
          <w14:ligatures w14:val="standardContextual"/>
        </w:rPr>
        <w:tab/>
      </w:r>
      <w:r>
        <w:rPr>
          <w:noProof/>
        </w:rPr>
        <w:t>Bulk Records Delete</w:t>
      </w:r>
      <w:r>
        <w:rPr>
          <w:noProof/>
        </w:rPr>
        <w:tab/>
      </w:r>
      <w:r>
        <w:rPr>
          <w:noProof/>
        </w:rPr>
        <w:fldChar w:fldCharType="begin" w:fldLock="1"/>
      </w:r>
      <w:r>
        <w:rPr>
          <w:noProof/>
        </w:rPr>
        <w:instrText xml:space="preserve"> PAGEREF _Toc192837190 \h </w:instrText>
      </w:r>
      <w:r>
        <w:rPr>
          <w:noProof/>
        </w:rPr>
      </w:r>
      <w:r>
        <w:rPr>
          <w:noProof/>
        </w:rPr>
        <w:fldChar w:fldCharType="separate"/>
      </w:r>
      <w:r>
        <w:rPr>
          <w:noProof/>
        </w:rPr>
        <w:t>26</w:t>
      </w:r>
      <w:r>
        <w:rPr>
          <w:noProof/>
        </w:rPr>
        <w:fldChar w:fldCharType="end"/>
      </w:r>
    </w:p>
    <w:p w14:paraId="363B7E57" w14:textId="3A666500"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_Toc192837191 \h </w:instrText>
      </w:r>
      <w:r>
        <w:rPr>
          <w:noProof/>
        </w:rPr>
      </w:r>
      <w:r>
        <w:rPr>
          <w:noProof/>
        </w:rPr>
        <w:fldChar w:fldCharType="separate"/>
      </w:r>
      <w:r>
        <w:rPr>
          <w:noProof/>
        </w:rPr>
        <w:t>27</w:t>
      </w:r>
      <w:r>
        <w:rPr>
          <w:noProof/>
        </w:rPr>
        <w:fldChar w:fldCharType="end"/>
      </w:r>
    </w:p>
    <w:p w14:paraId="236AA4CD" w14:textId="0E70E7C4"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_Toc192837192 \h </w:instrText>
      </w:r>
      <w:r>
        <w:rPr>
          <w:noProof/>
        </w:rPr>
      </w:r>
      <w:r>
        <w:rPr>
          <w:noProof/>
        </w:rPr>
        <w:fldChar w:fldCharType="separate"/>
      </w:r>
      <w:r>
        <w:rPr>
          <w:noProof/>
        </w:rPr>
        <w:t>27</w:t>
      </w:r>
      <w:r>
        <w:rPr>
          <w:noProof/>
        </w:rPr>
        <w:fldChar w:fldCharType="end"/>
      </w:r>
    </w:p>
    <w:p w14:paraId="4D41141B" w14:textId="186724D7"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Record Expiry Notify</w:t>
      </w:r>
      <w:r>
        <w:rPr>
          <w:noProof/>
        </w:rPr>
        <w:tab/>
      </w:r>
      <w:r>
        <w:rPr>
          <w:noProof/>
        </w:rPr>
        <w:fldChar w:fldCharType="begin" w:fldLock="1"/>
      </w:r>
      <w:r>
        <w:rPr>
          <w:noProof/>
        </w:rPr>
        <w:instrText xml:space="preserve"> PAGEREF _Toc192837193 \h </w:instrText>
      </w:r>
      <w:r>
        <w:rPr>
          <w:noProof/>
        </w:rPr>
      </w:r>
      <w:r>
        <w:rPr>
          <w:noProof/>
        </w:rPr>
        <w:fldChar w:fldCharType="separate"/>
      </w:r>
      <w:r>
        <w:rPr>
          <w:noProof/>
        </w:rPr>
        <w:t>27</w:t>
      </w:r>
      <w:r>
        <w:rPr>
          <w:noProof/>
        </w:rPr>
        <w:fldChar w:fldCharType="end"/>
      </w:r>
    </w:p>
    <w:p w14:paraId="54AD1C29" w14:textId="3CF7E28B"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_Toc192837194 \h </w:instrText>
      </w:r>
      <w:r>
        <w:rPr>
          <w:noProof/>
        </w:rPr>
      </w:r>
      <w:r>
        <w:rPr>
          <w:noProof/>
        </w:rPr>
        <w:fldChar w:fldCharType="separate"/>
      </w:r>
      <w:r>
        <w:rPr>
          <w:noProof/>
        </w:rPr>
        <w:t>27</w:t>
      </w:r>
      <w:r>
        <w:rPr>
          <w:noProof/>
        </w:rPr>
        <w:fldChar w:fldCharType="end"/>
      </w:r>
    </w:p>
    <w:p w14:paraId="101E2E42" w14:textId="0070F4B5"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_Toc192837195 \h </w:instrText>
      </w:r>
      <w:r>
        <w:rPr>
          <w:noProof/>
        </w:rPr>
      </w:r>
      <w:r>
        <w:rPr>
          <w:noProof/>
        </w:rPr>
        <w:fldChar w:fldCharType="separate"/>
      </w:r>
      <w:r>
        <w:rPr>
          <w:noProof/>
        </w:rPr>
        <w:t>28</w:t>
      </w:r>
      <w:r>
        <w:rPr>
          <w:noProof/>
        </w:rPr>
        <w:fldChar w:fldCharType="end"/>
      </w:r>
    </w:p>
    <w:p w14:paraId="70E159E3" w14:textId="0EA3B91A"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_Toc192837196 \h </w:instrText>
      </w:r>
      <w:r>
        <w:rPr>
          <w:noProof/>
        </w:rPr>
      </w:r>
      <w:r>
        <w:rPr>
          <w:noProof/>
        </w:rPr>
        <w:fldChar w:fldCharType="separate"/>
      </w:r>
      <w:r>
        <w:rPr>
          <w:noProof/>
        </w:rPr>
        <w:t>28</w:t>
      </w:r>
      <w:r>
        <w:rPr>
          <w:noProof/>
        </w:rPr>
        <w:fldChar w:fldCharType="end"/>
      </w:r>
    </w:p>
    <w:p w14:paraId="10425759" w14:textId="31128DD3"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_Toc192837197 \h </w:instrText>
      </w:r>
      <w:r>
        <w:rPr>
          <w:noProof/>
        </w:rPr>
      </w:r>
      <w:r>
        <w:rPr>
          <w:noProof/>
        </w:rPr>
        <w:fldChar w:fldCharType="separate"/>
      </w:r>
      <w:r>
        <w:rPr>
          <w:noProof/>
        </w:rPr>
        <w:t>28</w:t>
      </w:r>
      <w:r>
        <w:rPr>
          <w:noProof/>
        </w:rPr>
        <w:fldChar w:fldCharType="end"/>
      </w:r>
    </w:p>
    <w:p w14:paraId="5C1DAACD" w14:textId="3D0342AB"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_Toc192837198 \h </w:instrText>
      </w:r>
      <w:r>
        <w:rPr>
          <w:noProof/>
        </w:rPr>
      </w:r>
      <w:r>
        <w:rPr>
          <w:noProof/>
        </w:rPr>
        <w:fldChar w:fldCharType="separate"/>
      </w:r>
      <w:r>
        <w:rPr>
          <w:noProof/>
        </w:rPr>
        <w:t>28</w:t>
      </w:r>
      <w:r>
        <w:rPr>
          <w:noProof/>
        </w:rPr>
        <w:fldChar w:fldCharType="end"/>
      </w:r>
    </w:p>
    <w:p w14:paraId="792E6086" w14:textId="5B487F3B"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_Toc192837199 \h </w:instrText>
      </w:r>
      <w:r>
        <w:rPr>
          <w:noProof/>
        </w:rPr>
      </w:r>
      <w:r>
        <w:rPr>
          <w:noProof/>
        </w:rPr>
        <w:fldChar w:fldCharType="separate"/>
      </w:r>
      <w:r>
        <w:rPr>
          <w:noProof/>
        </w:rPr>
        <w:t>29</w:t>
      </w:r>
      <w:r>
        <w:rPr>
          <w:noProof/>
        </w:rPr>
        <w:fldChar w:fldCharType="end"/>
      </w:r>
    </w:p>
    <w:p w14:paraId="0339DDA9" w14:textId="0AA189E4"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_Toc192837200 \h </w:instrText>
      </w:r>
      <w:r>
        <w:rPr>
          <w:noProof/>
        </w:rPr>
      </w:r>
      <w:r>
        <w:rPr>
          <w:noProof/>
        </w:rPr>
        <w:fldChar w:fldCharType="separate"/>
      </w:r>
      <w:r>
        <w:rPr>
          <w:noProof/>
        </w:rPr>
        <w:t>29</w:t>
      </w:r>
      <w:r>
        <w:rPr>
          <w:noProof/>
        </w:rPr>
        <w:fldChar w:fldCharType="end"/>
      </w:r>
    </w:p>
    <w:p w14:paraId="5DF93BF0" w14:textId="2AD2AA72"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Unsubscription to notifications of data change</w:t>
      </w:r>
      <w:r>
        <w:rPr>
          <w:noProof/>
        </w:rPr>
        <w:tab/>
      </w:r>
      <w:r>
        <w:rPr>
          <w:noProof/>
        </w:rPr>
        <w:fldChar w:fldCharType="begin" w:fldLock="1"/>
      </w:r>
      <w:r>
        <w:rPr>
          <w:noProof/>
        </w:rPr>
        <w:instrText xml:space="preserve"> PAGEREF _Toc192837201 \h </w:instrText>
      </w:r>
      <w:r>
        <w:rPr>
          <w:noProof/>
        </w:rPr>
      </w:r>
      <w:r>
        <w:rPr>
          <w:noProof/>
        </w:rPr>
        <w:fldChar w:fldCharType="separate"/>
      </w:r>
      <w:r>
        <w:rPr>
          <w:noProof/>
        </w:rPr>
        <w:t>29</w:t>
      </w:r>
      <w:r>
        <w:rPr>
          <w:noProof/>
        </w:rPr>
        <w:fldChar w:fldCharType="end"/>
      </w:r>
    </w:p>
    <w:p w14:paraId="3D7D5216" w14:textId="6204A487" w:rsidR="00857B29" w:rsidRDefault="00857B29">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rFonts w:asciiTheme="minorHAnsi" w:eastAsiaTheme="minorEastAsia" w:hAnsiTheme="minorHAnsi" w:cstheme="minorBidi"/>
          <w:noProof/>
          <w:kern w:val="2"/>
          <w:sz w:val="24"/>
          <w:szCs w:val="24"/>
          <w:lang w:eastAsia="en-GB"/>
          <w14:ligatures w14:val="standardContextual"/>
        </w:rPr>
        <w:tab/>
      </w:r>
      <w:r>
        <w:rPr>
          <w:noProof/>
        </w:rPr>
        <w:t>Nudsf_Timer Service</w:t>
      </w:r>
      <w:r>
        <w:rPr>
          <w:noProof/>
        </w:rPr>
        <w:tab/>
      </w:r>
      <w:r>
        <w:rPr>
          <w:noProof/>
        </w:rPr>
        <w:fldChar w:fldCharType="begin" w:fldLock="1"/>
      </w:r>
      <w:r>
        <w:rPr>
          <w:noProof/>
        </w:rPr>
        <w:instrText xml:space="preserve"> PAGEREF _Toc192837202 \h </w:instrText>
      </w:r>
      <w:r>
        <w:rPr>
          <w:noProof/>
        </w:rPr>
      </w:r>
      <w:r>
        <w:rPr>
          <w:noProof/>
        </w:rPr>
        <w:fldChar w:fldCharType="separate"/>
      </w:r>
      <w:r>
        <w:rPr>
          <w:noProof/>
        </w:rPr>
        <w:t>30</w:t>
      </w:r>
      <w:r>
        <w:rPr>
          <w:noProof/>
        </w:rPr>
        <w:fldChar w:fldCharType="end"/>
      </w:r>
    </w:p>
    <w:p w14:paraId="0BC2F60E" w14:textId="56F3CBDA"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_Toc192837203 \h </w:instrText>
      </w:r>
      <w:r>
        <w:rPr>
          <w:noProof/>
        </w:rPr>
      </w:r>
      <w:r>
        <w:rPr>
          <w:noProof/>
        </w:rPr>
        <w:fldChar w:fldCharType="separate"/>
      </w:r>
      <w:r>
        <w:rPr>
          <w:noProof/>
        </w:rPr>
        <w:t>30</w:t>
      </w:r>
      <w:r>
        <w:rPr>
          <w:noProof/>
        </w:rPr>
        <w:fldChar w:fldCharType="end"/>
      </w:r>
    </w:p>
    <w:p w14:paraId="51662551" w14:textId="17675979"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_Toc192837204 \h </w:instrText>
      </w:r>
      <w:r>
        <w:rPr>
          <w:noProof/>
        </w:rPr>
      </w:r>
      <w:r>
        <w:rPr>
          <w:noProof/>
        </w:rPr>
        <w:fldChar w:fldCharType="separate"/>
      </w:r>
      <w:r>
        <w:rPr>
          <w:noProof/>
        </w:rPr>
        <w:t>30</w:t>
      </w:r>
      <w:r>
        <w:rPr>
          <w:noProof/>
        </w:rPr>
        <w:fldChar w:fldCharType="end"/>
      </w:r>
    </w:p>
    <w:p w14:paraId="56B27109" w14:textId="122D94AE"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_Toc192837205 \h </w:instrText>
      </w:r>
      <w:r>
        <w:rPr>
          <w:noProof/>
        </w:rPr>
      </w:r>
      <w:r>
        <w:rPr>
          <w:noProof/>
        </w:rPr>
        <w:fldChar w:fldCharType="separate"/>
      </w:r>
      <w:r>
        <w:rPr>
          <w:noProof/>
        </w:rPr>
        <w:t>30</w:t>
      </w:r>
      <w:r>
        <w:rPr>
          <w:noProof/>
        </w:rPr>
        <w:fldChar w:fldCharType="end"/>
      </w:r>
    </w:p>
    <w:p w14:paraId="16A75398" w14:textId="564F053D"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Start</w:t>
      </w:r>
      <w:r>
        <w:rPr>
          <w:noProof/>
        </w:rPr>
        <w:tab/>
      </w:r>
      <w:r>
        <w:rPr>
          <w:noProof/>
        </w:rPr>
        <w:fldChar w:fldCharType="begin" w:fldLock="1"/>
      </w:r>
      <w:r>
        <w:rPr>
          <w:noProof/>
        </w:rPr>
        <w:instrText xml:space="preserve"> PAGEREF _Toc192837206 \h </w:instrText>
      </w:r>
      <w:r>
        <w:rPr>
          <w:noProof/>
        </w:rPr>
      </w:r>
      <w:r>
        <w:rPr>
          <w:noProof/>
        </w:rPr>
        <w:fldChar w:fldCharType="separate"/>
      </w:r>
      <w:r>
        <w:rPr>
          <w:noProof/>
        </w:rPr>
        <w:t>30</w:t>
      </w:r>
      <w:r>
        <w:rPr>
          <w:noProof/>
        </w:rPr>
        <w:fldChar w:fldCharType="end"/>
      </w:r>
    </w:p>
    <w:p w14:paraId="2C3EA238" w14:textId="70433336"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_Toc192837207 \h </w:instrText>
      </w:r>
      <w:r>
        <w:rPr>
          <w:noProof/>
        </w:rPr>
      </w:r>
      <w:r>
        <w:rPr>
          <w:noProof/>
        </w:rPr>
        <w:fldChar w:fldCharType="separate"/>
      </w:r>
      <w:r>
        <w:rPr>
          <w:noProof/>
        </w:rPr>
        <w:t>30</w:t>
      </w:r>
      <w:r>
        <w:rPr>
          <w:noProof/>
        </w:rPr>
        <w:fldChar w:fldCharType="end"/>
      </w:r>
    </w:p>
    <w:p w14:paraId="79E21A6D" w14:textId="1CAB5138"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Timer Start</w:t>
      </w:r>
      <w:r>
        <w:rPr>
          <w:noProof/>
        </w:rPr>
        <w:tab/>
      </w:r>
      <w:r>
        <w:rPr>
          <w:noProof/>
        </w:rPr>
        <w:fldChar w:fldCharType="begin" w:fldLock="1"/>
      </w:r>
      <w:r>
        <w:rPr>
          <w:noProof/>
        </w:rPr>
        <w:instrText xml:space="preserve"> PAGEREF _Toc192837208 \h </w:instrText>
      </w:r>
      <w:r>
        <w:rPr>
          <w:noProof/>
        </w:rPr>
      </w:r>
      <w:r>
        <w:rPr>
          <w:noProof/>
        </w:rPr>
        <w:fldChar w:fldCharType="separate"/>
      </w:r>
      <w:r>
        <w:rPr>
          <w:noProof/>
        </w:rPr>
        <w:t>30</w:t>
      </w:r>
      <w:r>
        <w:rPr>
          <w:noProof/>
        </w:rPr>
        <w:fldChar w:fldCharType="end"/>
      </w:r>
    </w:p>
    <w:p w14:paraId="721CD0DD" w14:textId="0B6658DC"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fldLock="1"/>
      </w:r>
      <w:r>
        <w:rPr>
          <w:noProof/>
        </w:rPr>
        <w:instrText xml:space="preserve"> PAGEREF _Toc192837209 \h </w:instrText>
      </w:r>
      <w:r>
        <w:rPr>
          <w:noProof/>
        </w:rPr>
      </w:r>
      <w:r>
        <w:rPr>
          <w:noProof/>
        </w:rPr>
        <w:fldChar w:fldCharType="separate"/>
      </w:r>
      <w:r>
        <w:rPr>
          <w:noProof/>
        </w:rPr>
        <w:t>31</w:t>
      </w:r>
      <w:r>
        <w:rPr>
          <w:noProof/>
        </w:rPr>
        <w:fldChar w:fldCharType="end"/>
      </w:r>
    </w:p>
    <w:p w14:paraId="5685A57F" w14:textId="5F2519B0"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_Toc192837210 \h </w:instrText>
      </w:r>
      <w:r>
        <w:rPr>
          <w:noProof/>
        </w:rPr>
      </w:r>
      <w:r>
        <w:rPr>
          <w:noProof/>
        </w:rPr>
        <w:fldChar w:fldCharType="separate"/>
      </w:r>
      <w:r>
        <w:rPr>
          <w:noProof/>
        </w:rPr>
        <w:t>31</w:t>
      </w:r>
      <w:r>
        <w:rPr>
          <w:noProof/>
        </w:rPr>
        <w:fldChar w:fldCharType="end"/>
      </w:r>
    </w:p>
    <w:p w14:paraId="602AD2AD" w14:textId="7E1182F7"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Timer Update</w:t>
      </w:r>
      <w:r>
        <w:rPr>
          <w:noProof/>
        </w:rPr>
        <w:tab/>
      </w:r>
      <w:r>
        <w:rPr>
          <w:noProof/>
        </w:rPr>
        <w:fldChar w:fldCharType="begin" w:fldLock="1"/>
      </w:r>
      <w:r>
        <w:rPr>
          <w:noProof/>
        </w:rPr>
        <w:instrText xml:space="preserve"> PAGEREF _Toc192837211 \h </w:instrText>
      </w:r>
      <w:r>
        <w:rPr>
          <w:noProof/>
        </w:rPr>
      </w:r>
      <w:r>
        <w:rPr>
          <w:noProof/>
        </w:rPr>
        <w:fldChar w:fldCharType="separate"/>
      </w:r>
      <w:r>
        <w:rPr>
          <w:noProof/>
        </w:rPr>
        <w:t>31</w:t>
      </w:r>
      <w:r>
        <w:rPr>
          <w:noProof/>
        </w:rPr>
        <w:fldChar w:fldCharType="end"/>
      </w:r>
    </w:p>
    <w:p w14:paraId="65E11302" w14:textId="60106F6F"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Stop</w:t>
      </w:r>
      <w:r>
        <w:rPr>
          <w:noProof/>
        </w:rPr>
        <w:tab/>
      </w:r>
      <w:r>
        <w:rPr>
          <w:noProof/>
        </w:rPr>
        <w:fldChar w:fldCharType="begin" w:fldLock="1"/>
      </w:r>
      <w:r>
        <w:rPr>
          <w:noProof/>
        </w:rPr>
        <w:instrText xml:space="preserve"> PAGEREF _Toc192837212 \h </w:instrText>
      </w:r>
      <w:r>
        <w:rPr>
          <w:noProof/>
        </w:rPr>
      </w:r>
      <w:r>
        <w:rPr>
          <w:noProof/>
        </w:rPr>
        <w:fldChar w:fldCharType="separate"/>
      </w:r>
      <w:r>
        <w:rPr>
          <w:noProof/>
        </w:rPr>
        <w:t>31</w:t>
      </w:r>
      <w:r>
        <w:rPr>
          <w:noProof/>
        </w:rPr>
        <w:fldChar w:fldCharType="end"/>
      </w:r>
    </w:p>
    <w:p w14:paraId="06A31D9B" w14:textId="42F4BF0A"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_Toc192837213 \h </w:instrText>
      </w:r>
      <w:r>
        <w:rPr>
          <w:noProof/>
        </w:rPr>
      </w:r>
      <w:r>
        <w:rPr>
          <w:noProof/>
        </w:rPr>
        <w:fldChar w:fldCharType="separate"/>
      </w:r>
      <w:r>
        <w:rPr>
          <w:noProof/>
        </w:rPr>
        <w:t>31</w:t>
      </w:r>
      <w:r>
        <w:rPr>
          <w:noProof/>
        </w:rPr>
        <w:fldChar w:fldCharType="end"/>
      </w:r>
    </w:p>
    <w:p w14:paraId="3AB369AC" w14:textId="02351836"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Single Timer Stop</w:t>
      </w:r>
      <w:r>
        <w:rPr>
          <w:noProof/>
        </w:rPr>
        <w:tab/>
      </w:r>
      <w:r>
        <w:rPr>
          <w:noProof/>
        </w:rPr>
        <w:fldChar w:fldCharType="begin" w:fldLock="1"/>
      </w:r>
      <w:r>
        <w:rPr>
          <w:noProof/>
        </w:rPr>
        <w:instrText xml:space="preserve"> PAGEREF _Toc192837214 \h </w:instrText>
      </w:r>
      <w:r>
        <w:rPr>
          <w:noProof/>
        </w:rPr>
      </w:r>
      <w:r>
        <w:rPr>
          <w:noProof/>
        </w:rPr>
        <w:fldChar w:fldCharType="separate"/>
      </w:r>
      <w:r>
        <w:rPr>
          <w:noProof/>
        </w:rPr>
        <w:t>31</w:t>
      </w:r>
      <w:r>
        <w:rPr>
          <w:noProof/>
        </w:rPr>
        <w:fldChar w:fldCharType="end"/>
      </w:r>
    </w:p>
    <w:p w14:paraId="0FE9C554" w14:textId="5D0C5552"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Multiple Timer Stop</w:t>
      </w:r>
      <w:r>
        <w:rPr>
          <w:noProof/>
        </w:rPr>
        <w:tab/>
      </w:r>
      <w:r>
        <w:rPr>
          <w:noProof/>
        </w:rPr>
        <w:fldChar w:fldCharType="begin" w:fldLock="1"/>
      </w:r>
      <w:r>
        <w:rPr>
          <w:noProof/>
        </w:rPr>
        <w:instrText xml:space="preserve"> PAGEREF _Toc192837215 \h </w:instrText>
      </w:r>
      <w:r>
        <w:rPr>
          <w:noProof/>
        </w:rPr>
      </w:r>
      <w:r>
        <w:rPr>
          <w:noProof/>
        </w:rPr>
        <w:fldChar w:fldCharType="separate"/>
      </w:r>
      <w:r>
        <w:rPr>
          <w:noProof/>
        </w:rPr>
        <w:t>32</w:t>
      </w:r>
      <w:r>
        <w:rPr>
          <w:noProof/>
        </w:rPr>
        <w:fldChar w:fldCharType="end"/>
      </w:r>
    </w:p>
    <w:p w14:paraId="1643D2D4" w14:textId="0A305471"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fldLock="1"/>
      </w:r>
      <w:r>
        <w:rPr>
          <w:noProof/>
        </w:rPr>
        <w:instrText xml:space="preserve"> PAGEREF _Toc192837216 \h </w:instrText>
      </w:r>
      <w:r>
        <w:rPr>
          <w:noProof/>
        </w:rPr>
      </w:r>
      <w:r>
        <w:rPr>
          <w:noProof/>
        </w:rPr>
        <w:fldChar w:fldCharType="separate"/>
      </w:r>
      <w:r>
        <w:rPr>
          <w:noProof/>
        </w:rPr>
        <w:t>32</w:t>
      </w:r>
      <w:r>
        <w:rPr>
          <w:noProof/>
        </w:rPr>
        <w:fldChar w:fldCharType="end"/>
      </w:r>
    </w:p>
    <w:p w14:paraId="42FBC20B" w14:textId="07508BB0"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_Toc192837217 \h </w:instrText>
      </w:r>
      <w:r>
        <w:rPr>
          <w:noProof/>
        </w:rPr>
      </w:r>
      <w:r>
        <w:rPr>
          <w:noProof/>
        </w:rPr>
        <w:fldChar w:fldCharType="separate"/>
      </w:r>
      <w:r>
        <w:rPr>
          <w:noProof/>
        </w:rPr>
        <w:t>32</w:t>
      </w:r>
      <w:r>
        <w:rPr>
          <w:noProof/>
        </w:rPr>
        <w:fldChar w:fldCharType="end"/>
      </w:r>
    </w:p>
    <w:p w14:paraId="4F4FEE38" w14:textId="1EE2B991"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Expired Timer Search</w:t>
      </w:r>
      <w:r>
        <w:rPr>
          <w:noProof/>
        </w:rPr>
        <w:tab/>
      </w:r>
      <w:r>
        <w:rPr>
          <w:noProof/>
        </w:rPr>
        <w:fldChar w:fldCharType="begin" w:fldLock="1"/>
      </w:r>
      <w:r>
        <w:rPr>
          <w:noProof/>
        </w:rPr>
        <w:instrText xml:space="preserve"> PAGEREF _Toc192837218 \h </w:instrText>
      </w:r>
      <w:r>
        <w:rPr>
          <w:noProof/>
        </w:rPr>
      </w:r>
      <w:r>
        <w:rPr>
          <w:noProof/>
        </w:rPr>
        <w:fldChar w:fldCharType="separate"/>
      </w:r>
      <w:r>
        <w:rPr>
          <w:noProof/>
        </w:rPr>
        <w:t>33</w:t>
      </w:r>
      <w:r>
        <w:rPr>
          <w:noProof/>
        </w:rPr>
        <w:fldChar w:fldCharType="end"/>
      </w:r>
    </w:p>
    <w:p w14:paraId="4872CC76" w14:textId="7DE68FB7"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Tagged Timer Search</w:t>
      </w:r>
      <w:r>
        <w:rPr>
          <w:noProof/>
        </w:rPr>
        <w:tab/>
      </w:r>
      <w:r>
        <w:rPr>
          <w:noProof/>
        </w:rPr>
        <w:fldChar w:fldCharType="begin" w:fldLock="1"/>
      </w:r>
      <w:r>
        <w:rPr>
          <w:noProof/>
        </w:rPr>
        <w:instrText xml:space="preserve"> PAGEREF _Toc192837219 \h </w:instrText>
      </w:r>
      <w:r>
        <w:rPr>
          <w:noProof/>
        </w:rPr>
      </w:r>
      <w:r>
        <w:rPr>
          <w:noProof/>
        </w:rPr>
        <w:fldChar w:fldCharType="separate"/>
      </w:r>
      <w:r>
        <w:rPr>
          <w:noProof/>
        </w:rPr>
        <w:t>33</w:t>
      </w:r>
      <w:r>
        <w:rPr>
          <w:noProof/>
        </w:rPr>
        <w:fldChar w:fldCharType="end"/>
      </w:r>
    </w:p>
    <w:p w14:paraId="771A96D7" w14:textId="04715211"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_Toc192837220 \h </w:instrText>
      </w:r>
      <w:r>
        <w:rPr>
          <w:noProof/>
        </w:rPr>
      </w:r>
      <w:r>
        <w:rPr>
          <w:noProof/>
        </w:rPr>
        <w:fldChar w:fldCharType="separate"/>
      </w:r>
      <w:r>
        <w:rPr>
          <w:noProof/>
        </w:rPr>
        <w:t>34</w:t>
      </w:r>
      <w:r>
        <w:rPr>
          <w:noProof/>
        </w:rPr>
        <w:fldChar w:fldCharType="end"/>
      </w:r>
    </w:p>
    <w:p w14:paraId="5219BD5A" w14:textId="00B91138"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_Toc192837221 \h </w:instrText>
      </w:r>
      <w:r>
        <w:rPr>
          <w:noProof/>
        </w:rPr>
      </w:r>
      <w:r>
        <w:rPr>
          <w:noProof/>
        </w:rPr>
        <w:fldChar w:fldCharType="separate"/>
      </w:r>
      <w:r>
        <w:rPr>
          <w:noProof/>
        </w:rPr>
        <w:t>34</w:t>
      </w:r>
      <w:r>
        <w:rPr>
          <w:noProof/>
        </w:rPr>
        <w:fldChar w:fldCharType="end"/>
      </w:r>
    </w:p>
    <w:p w14:paraId="4081FA4A" w14:textId="6C2FC845"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Timer Expiry Notify</w:t>
      </w:r>
      <w:r>
        <w:rPr>
          <w:noProof/>
        </w:rPr>
        <w:tab/>
      </w:r>
      <w:r>
        <w:rPr>
          <w:noProof/>
        </w:rPr>
        <w:fldChar w:fldCharType="begin" w:fldLock="1"/>
      </w:r>
      <w:r>
        <w:rPr>
          <w:noProof/>
        </w:rPr>
        <w:instrText xml:space="preserve"> PAGEREF _Toc192837222 \h </w:instrText>
      </w:r>
      <w:r>
        <w:rPr>
          <w:noProof/>
        </w:rPr>
      </w:r>
      <w:r>
        <w:rPr>
          <w:noProof/>
        </w:rPr>
        <w:fldChar w:fldCharType="separate"/>
      </w:r>
      <w:r>
        <w:rPr>
          <w:noProof/>
        </w:rPr>
        <w:t>34</w:t>
      </w:r>
      <w:r>
        <w:rPr>
          <w:noProof/>
        </w:rPr>
        <w:fldChar w:fldCharType="end"/>
      </w:r>
    </w:p>
    <w:p w14:paraId="556BC57E" w14:textId="71CF9EB3" w:rsidR="00857B29" w:rsidRDefault="00857B2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_Toc192837223 \h </w:instrText>
      </w:r>
      <w:r>
        <w:rPr>
          <w:noProof/>
        </w:rPr>
      </w:r>
      <w:r>
        <w:rPr>
          <w:noProof/>
        </w:rPr>
        <w:fldChar w:fldCharType="separate"/>
      </w:r>
      <w:r>
        <w:rPr>
          <w:noProof/>
        </w:rPr>
        <w:t>34</w:t>
      </w:r>
      <w:r>
        <w:rPr>
          <w:noProof/>
        </w:rPr>
        <w:fldChar w:fldCharType="end"/>
      </w:r>
    </w:p>
    <w:p w14:paraId="22846019" w14:textId="035E9BF3" w:rsidR="00857B29" w:rsidRDefault="00857B2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 API</w:t>
      </w:r>
      <w:r>
        <w:rPr>
          <w:noProof/>
        </w:rPr>
        <w:tab/>
      </w:r>
      <w:r>
        <w:rPr>
          <w:noProof/>
        </w:rPr>
        <w:fldChar w:fldCharType="begin" w:fldLock="1"/>
      </w:r>
      <w:r>
        <w:rPr>
          <w:noProof/>
        </w:rPr>
        <w:instrText xml:space="preserve"> PAGEREF _Toc192837224 \h </w:instrText>
      </w:r>
      <w:r>
        <w:rPr>
          <w:noProof/>
        </w:rPr>
      </w:r>
      <w:r>
        <w:rPr>
          <w:noProof/>
        </w:rPr>
        <w:fldChar w:fldCharType="separate"/>
      </w:r>
      <w:r>
        <w:rPr>
          <w:noProof/>
        </w:rPr>
        <w:t>34</w:t>
      </w:r>
      <w:r>
        <w:rPr>
          <w:noProof/>
        </w:rPr>
        <w:fldChar w:fldCharType="end"/>
      </w:r>
    </w:p>
    <w:p w14:paraId="4B675315" w14:textId="748904BE"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_Toc192837225 \h </w:instrText>
      </w:r>
      <w:r>
        <w:rPr>
          <w:noProof/>
        </w:rPr>
      </w:r>
      <w:r>
        <w:rPr>
          <w:noProof/>
        </w:rPr>
        <w:fldChar w:fldCharType="separate"/>
      </w:r>
      <w:r>
        <w:rPr>
          <w:noProof/>
        </w:rPr>
        <w:t>34</w:t>
      </w:r>
      <w:r>
        <w:rPr>
          <w:noProof/>
        </w:rPr>
        <w:fldChar w:fldCharType="end"/>
      </w:r>
    </w:p>
    <w:p w14:paraId="55EB28B7" w14:textId="5B31C8CF"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_Toc192837226 \h </w:instrText>
      </w:r>
      <w:r>
        <w:rPr>
          <w:noProof/>
        </w:rPr>
      </w:r>
      <w:r>
        <w:rPr>
          <w:noProof/>
        </w:rPr>
        <w:fldChar w:fldCharType="separate"/>
      </w:r>
      <w:r>
        <w:rPr>
          <w:noProof/>
        </w:rPr>
        <w:t>35</w:t>
      </w:r>
      <w:r>
        <w:rPr>
          <w:noProof/>
        </w:rPr>
        <w:fldChar w:fldCharType="end"/>
      </w:r>
    </w:p>
    <w:p w14:paraId="3985D763" w14:textId="2CE54716"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_Toc192837227 \h </w:instrText>
      </w:r>
      <w:r>
        <w:rPr>
          <w:noProof/>
        </w:rPr>
      </w:r>
      <w:r>
        <w:rPr>
          <w:noProof/>
        </w:rPr>
        <w:fldChar w:fldCharType="separate"/>
      </w:r>
      <w:r>
        <w:rPr>
          <w:noProof/>
        </w:rPr>
        <w:t>35</w:t>
      </w:r>
      <w:r>
        <w:rPr>
          <w:noProof/>
        </w:rPr>
        <w:fldChar w:fldCharType="end"/>
      </w:r>
    </w:p>
    <w:p w14:paraId="5EA4C1D0" w14:textId="6DB73ED9"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_Toc192837228 \h </w:instrText>
      </w:r>
      <w:r>
        <w:rPr>
          <w:noProof/>
        </w:rPr>
      </w:r>
      <w:r>
        <w:rPr>
          <w:noProof/>
        </w:rPr>
        <w:fldChar w:fldCharType="separate"/>
      </w:r>
      <w:r>
        <w:rPr>
          <w:noProof/>
        </w:rPr>
        <w:t>35</w:t>
      </w:r>
      <w:r>
        <w:rPr>
          <w:noProof/>
        </w:rPr>
        <w:fldChar w:fldCharType="end"/>
      </w:r>
    </w:p>
    <w:p w14:paraId="71AC2206" w14:textId="182D8712"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_Toc192837229 \h </w:instrText>
      </w:r>
      <w:r>
        <w:rPr>
          <w:noProof/>
        </w:rPr>
      </w:r>
      <w:r>
        <w:rPr>
          <w:noProof/>
        </w:rPr>
        <w:fldChar w:fldCharType="separate"/>
      </w:r>
      <w:r>
        <w:rPr>
          <w:noProof/>
        </w:rPr>
        <w:t>35</w:t>
      </w:r>
      <w:r>
        <w:rPr>
          <w:noProof/>
        </w:rPr>
        <w:fldChar w:fldCharType="end"/>
      </w:r>
    </w:p>
    <w:p w14:paraId="73A23BBC" w14:textId="478C97AF"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_Toc192837230 \h </w:instrText>
      </w:r>
      <w:r>
        <w:rPr>
          <w:noProof/>
        </w:rPr>
      </w:r>
      <w:r>
        <w:rPr>
          <w:noProof/>
        </w:rPr>
        <w:fldChar w:fldCharType="separate"/>
      </w:r>
      <w:r>
        <w:rPr>
          <w:noProof/>
        </w:rPr>
        <w:t>35</w:t>
      </w:r>
      <w:r>
        <w:rPr>
          <w:noProof/>
        </w:rPr>
        <w:fldChar w:fldCharType="end"/>
      </w:r>
    </w:p>
    <w:p w14:paraId="31DA895E" w14:textId="7861506A"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sidRPr="00D5631C">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D5631C">
        <w:rPr>
          <w:noProof/>
          <w:lang w:val="es-ES"/>
        </w:rPr>
        <w:t>Cache-Control</w:t>
      </w:r>
      <w:r>
        <w:rPr>
          <w:noProof/>
        </w:rPr>
        <w:tab/>
      </w:r>
      <w:r>
        <w:rPr>
          <w:noProof/>
        </w:rPr>
        <w:fldChar w:fldCharType="begin" w:fldLock="1"/>
      </w:r>
      <w:r>
        <w:rPr>
          <w:noProof/>
        </w:rPr>
        <w:instrText xml:space="preserve"> PAGEREF _Toc192837231 \h </w:instrText>
      </w:r>
      <w:r>
        <w:rPr>
          <w:noProof/>
        </w:rPr>
      </w:r>
      <w:r>
        <w:rPr>
          <w:noProof/>
        </w:rPr>
        <w:fldChar w:fldCharType="separate"/>
      </w:r>
      <w:r>
        <w:rPr>
          <w:noProof/>
        </w:rPr>
        <w:t>35</w:t>
      </w:r>
      <w:r>
        <w:rPr>
          <w:noProof/>
        </w:rPr>
        <w:fldChar w:fldCharType="end"/>
      </w:r>
    </w:p>
    <w:p w14:paraId="27D4AE8C" w14:textId="440BD7B9"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6.1.2.2.4</w:t>
      </w:r>
      <w:r>
        <w:rPr>
          <w:rFonts w:asciiTheme="minorHAnsi" w:eastAsiaTheme="minorEastAsia" w:hAnsiTheme="minorHAnsi" w:cstheme="minorBidi"/>
          <w:noProof/>
          <w:kern w:val="2"/>
          <w:sz w:val="24"/>
          <w:szCs w:val="24"/>
          <w:lang w:eastAsia="en-GB"/>
          <w14:ligatures w14:val="standardContextual"/>
        </w:rPr>
        <w:tab/>
      </w:r>
      <w:r>
        <w:rPr>
          <w:noProof/>
        </w:rPr>
        <w:t>ETag</w:t>
      </w:r>
      <w:r>
        <w:rPr>
          <w:noProof/>
        </w:rPr>
        <w:tab/>
      </w:r>
      <w:r>
        <w:rPr>
          <w:noProof/>
        </w:rPr>
        <w:fldChar w:fldCharType="begin" w:fldLock="1"/>
      </w:r>
      <w:r>
        <w:rPr>
          <w:noProof/>
        </w:rPr>
        <w:instrText xml:space="preserve"> PAGEREF _Toc192837232 \h </w:instrText>
      </w:r>
      <w:r>
        <w:rPr>
          <w:noProof/>
        </w:rPr>
      </w:r>
      <w:r>
        <w:rPr>
          <w:noProof/>
        </w:rPr>
        <w:fldChar w:fldCharType="separate"/>
      </w:r>
      <w:r>
        <w:rPr>
          <w:noProof/>
        </w:rPr>
        <w:t>35</w:t>
      </w:r>
      <w:r>
        <w:rPr>
          <w:noProof/>
        </w:rPr>
        <w:fldChar w:fldCharType="end"/>
      </w:r>
    </w:p>
    <w:p w14:paraId="2538EAB5" w14:textId="21728703"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6.1.2.2.5</w:t>
      </w:r>
      <w:r>
        <w:rPr>
          <w:rFonts w:asciiTheme="minorHAnsi" w:eastAsiaTheme="minorEastAsia" w:hAnsiTheme="minorHAnsi" w:cstheme="minorBidi"/>
          <w:noProof/>
          <w:kern w:val="2"/>
          <w:sz w:val="24"/>
          <w:szCs w:val="24"/>
          <w:lang w:eastAsia="en-GB"/>
          <w14:ligatures w14:val="standardContextual"/>
        </w:rPr>
        <w:tab/>
      </w:r>
      <w:r>
        <w:rPr>
          <w:noProof/>
        </w:rPr>
        <w:t>If-None-Match</w:t>
      </w:r>
      <w:r>
        <w:rPr>
          <w:noProof/>
        </w:rPr>
        <w:tab/>
      </w:r>
      <w:r>
        <w:rPr>
          <w:noProof/>
        </w:rPr>
        <w:fldChar w:fldCharType="begin" w:fldLock="1"/>
      </w:r>
      <w:r>
        <w:rPr>
          <w:noProof/>
        </w:rPr>
        <w:instrText xml:space="preserve"> PAGEREF _Toc192837233 \h </w:instrText>
      </w:r>
      <w:r>
        <w:rPr>
          <w:noProof/>
        </w:rPr>
      </w:r>
      <w:r>
        <w:rPr>
          <w:noProof/>
        </w:rPr>
        <w:fldChar w:fldCharType="separate"/>
      </w:r>
      <w:r>
        <w:rPr>
          <w:noProof/>
        </w:rPr>
        <w:t>35</w:t>
      </w:r>
      <w:r>
        <w:rPr>
          <w:noProof/>
        </w:rPr>
        <w:fldChar w:fldCharType="end"/>
      </w:r>
    </w:p>
    <w:p w14:paraId="1390DDED" w14:textId="0BC34949"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6.1.2.2.6</w:t>
      </w:r>
      <w:r>
        <w:rPr>
          <w:rFonts w:asciiTheme="minorHAnsi" w:eastAsiaTheme="minorEastAsia" w:hAnsiTheme="minorHAnsi" w:cstheme="minorBidi"/>
          <w:noProof/>
          <w:kern w:val="2"/>
          <w:sz w:val="24"/>
          <w:szCs w:val="24"/>
          <w:lang w:eastAsia="en-GB"/>
          <w14:ligatures w14:val="standardContextual"/>
        </w:rPr>
        <w:tab/>
      </w:r>
      <w:r>
        <w:rPr>
          <w:noProof/>
        </w:rPr>
        <w:t>If-Match</w:t>
      </w:r>
      <w:r>
        <w:rPr>
          <w:noProof/>
        </w:rPr>
        <w:tab/>
      </w:r>
      <w:r>
        <w:rPr>
          <w:noProof/>
        </w:rPr>
        <w:fldChar w:fldCharType="begin" w:fldLock="1"/>
      </w:r>
      <w:r>
        <w:rPr>
          <w:noProof/>
        </w:rPr>
        <w:instrText xml:space="preserve"> PAGEREF _Toc192837234 \h </w:instrText>
      </w:r>
      <w:r>
        <w:rPr>
          <w:noProof/>
        </w:rPr>
      </w:r>
      <w:r>
        <w:rPr>
          <w:noProof/>
        </w:rPr>
        <w:fldChar w:fldCharType="separate"/>
      </w:r>
      <w:r>
        <w:rPr>
          <w:noProof/>
        </w:rPr>
        <w:t>36</w:t>
      </w:r>
      <w:r>
        <w:rPr>
          <w:noProof/>
        </w:rPr>
        <w:fldChar w:fldCharType="end"/>
      </w:r>
    </w:p>
    <w:p w14:paraId="379E7B1B" w14:textId="3CAD61C9"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6.1.2.2.7</w:t>
      </w:r>
      <w:r>
        <w:rPr>
          <w:rFonts w:asciiTheme="minorHAnsi" w:eastAsiaTheme="minorEastAsia" w:hAnsiTheme="minorHAnsi" w:cstheme="minorBidi"/>
          <w:noProof/>
          <w:kern w:val="2"/>
          <w:sz w:val="24"/>
          <w:szCs w:val="24"/>
          <w:lang w:eastAsia="en-GB"/>
          <w14:ligatures w14:val="standardContextual"/>
        </w:rPr>
        <w:tab/>
      </w:r>
      <w:r>
        <w:rPr>
          <w:noProof/>
        </w:rPr>
        <w:t>Last-Modified</w:t>
      </w:r>
      <w:r>
        <w:rPr>
          <w:noProof/>
        </w:rPr>
        <w:tab/>
      </w:r>
      <w:r>
        <w:rPr>
          <w:noProof/>
        </w:rPr>
        <w:fldChar w:fldCharType="begin" w:fldLock="1"/>
      </w:r>
      <w:r>
        <w:rPr>
          <w:noProof/>
        </w:rPr>
        <w:instrText xml:space="preserve"> PAGEREF _Toc192837235 \h </w:instrText>
      </w:r>
      <w:r>
        <w:rPr>
          <w:noProof/>
        </w:rPr>
      </w:r>
      <w:r>
        <w:rPr>
          <w:noProof/>
        </w:rPr>
        <w:fldChar w:fldCharType="separate"/>
      </w:r>
      <w:r>
        <w:rPr>
          <w:noProof/>
        </w:rPr>
        <w:t>36</w:t>
      </w:r>
      <w:r>
        <w:rPr>
          <w:noProof/>
        </w:rPr>
        <w:fldChar w:fldCharType="end"/>
      </w:r>
    </w:p>
    <w:p w14:paraId="55E58284" w14:textId="74DF7DFD"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6.1.2.2.8</w:t>
      </w:r>
      <w:r>
        <w:rPr>
          <w:rFonts w:asciiTheme="minorHAnsi" w:eastAsiaTheme="minorEastAsia" w:hAnsiTheme="minorHAnsi" w:cstheme="minorBidi"/>
          <w:noProof/>
          <w:kern w:val="2"/>
          <w:sz w:val="24"/>
          <w:szCs w:val="24"/>
          <w:lang w:eastAsia="en-GB"/>
          <w14:ligatures w14:val="standardContextual"/>
        </w:rPr>
        <w:tab/>
      </w:r>
      <w:r>
        <w:rPr>
          <w:noProof/>
        </w:rPr>
        <w:t>If-Modified-Since</w:t>
      </w:r>
      <w:r>
        <w:rPr>
          <w:noProof/>
        </w:rPr>
        <w:tab/>
      </w:r>
      <w:r>
        <w:rPr>
          <w:noProof/>
        </w:rPr>
        <w:fldChar w:fldCharType="begin" w:fldLock="1"/>
      </w:r>
      <w:r>
        <w:rPr>
          <w:noProof/>
        </w:rPr>
        <w:instrText xml:space="preserve"> PAGEREF _Toc192837236 \h </w:instrText>
      </w:r>
      <w:r>
        <w:rPr>
          <w:noProof/>
        </w:rPr>
      </w:r>
      <w:r>
        <w:rPr>
          <w:noProof/>
        </w:rPr>
        <w:fldChar w:fldCharType="separate"/>
      </w:r>
      <w:r>
        <w:rPr>
          <w:noProof/>
        </w:rPr>
        <w:t>36</w:t>
      </w:r>
      <w:r>
        <w:rPr>
          <w:noProof/>
        </w:rPr>
        <w:fldChar w:fldCharType="end"/>
      </w:r>
    </w:p>
    <w:p w14:paraId="60CCD546" w14:textId="4DABB36C"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6.1.2.2.9</w:t>
      </w:r>
      <w:r>
        <w:rPr>
          <w:rFonts w:asciiTheme="minorHAnsi" w:eastAsiaTheme="minorEastAsia" w:hAnsiTheme="minorHAnsi" w:cstheme="minorBidi"/>
          <w:noProof/>
          <w:kern w:val="2"/>
          <w:sz w:val="24"/>
          <w:szCs w:val="24"/>
          <w:lang w:eastAsia="en-GB"/>
          <w14:ligatures w14:val="standardContextual"/>
        </w:rPr>
        <w:tab/>
      </w:r>
      <w:r>
        <w:rPr>
          <w:noProof/>
        </w:rPr>
        <w:t>When to Use Entity-Tags and Last-Modified Dates</w:t>
      </w:r>
      <w:r>
        <w:rPr>
          <w:noProof/>
        </w:rPr>
        <w:tab/>
      </w:r>
      <w:r>
        <w:rPr>
          <w:noProof/>
        </w:rPr>
        <w:fldChar w:fldCharType="begin" w:fldLock="1"/>
      </w:r>
      <w:r>
        <w:rPr>
          <w:noProof/>
        </w:rPr>
        <w:instrText xml:space="preserve"> PAGEREF _Toc192837237 \h </w:instrText>
      </w:r>
      <w:r>
        <w:rPr>
          <w:noProof/>
        </w:rPr>
      </w:r>
      <w:r>
        <w:rPr>
          <w:noProof/>
        </w:rPr>
        <w:fldChar w:fldCharType="separate"/>
      </w:r>
      <w:r>
        <w:rPr>
          <w:noProof/>
        </w:rPr>
        <w:t>36</w:t>
      </w:r>
      <w:r>
        <w:rPr>
          <w:noProof/>
        </w:rPr>
        <w:fldChar w:fldCharType="end"/>
      </w:r>
    </w:p>
    <w:p w14:paraId="2D1EB7AC" w14:textId="50B5614C"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6.1.2.2.10</w:t>
      </w:r>
      <w:r>
        <w:rPr>
          <w:rFonts w:asciiTheme="minorHAnsi" w:eastAsiaTheme="minorEastAsia" w:hAnsiTheme="minorHAnsi" w:cstheme="minorBidi"/>
          <w:noProof/>
          <w:kern w:val="2"/>
          <w:sz w:val="24"/>
          <w:szCs w:val="24"/>
          <w:lang w:eastAsia="en-GB"/>
          <w14:ligatures w14:val="standardContextual"/>
        </w:rPr>
        <w:tab/>
      </w:r>
      <w:r>
        <w:rPr>
          <w:noProof/>
        </w:rPr>
        <w:t>Content-Location</w:t>
      </w:r>
      <w:r>
        <w:rPr>
          <w:noProof/>
        </w:rPr>
        <w:tab/>
      </w:r>
      <w:r>
        <w:rPr>
          <w:noProof/>
        </w:rPr>
        <w:fldChar w:fldCharType="begin" w:fldLock="1"/>
      </w:r>
      <w:r>
        <w:rPr>
          <w:noProof/>
        </w:rPr>
        <w:instrText xml:space="preserve"> PAGEREF _Toc192837238 \h </w:instrText>
      </w:r>
      <w:r>
        <w:rPr>
          <w:noProof/>
        </w:rPr>
      </w:r>
      <w:r>
        <w:rPr>
          <w:noProof/>
        </w:rPr>
        <w:fldChar w:fldCharType="separate"/>
      </w:r>
      <w:r>
        <w:rPr>
          <w:noProof/>
        </w:rPr>
        <w:t>36</w:t>
      </w:r>
      <w:r>
        <w:rPr>
          <w:noProof/>
        </w:rPr>
        <w:fldChar w:fldCharType="end"/>
      </w:r>
    </w:p>
    <w:p w14:paraId="0E7901C7" w14:textId="1DEF9BA1"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_Toc192837239 \h </w:instrText>
      </w:r>
      <w:r>
        <w:rPr>
          <w:noProof/>
        </w:rPr>
      </w:r>
      <w:r>
        <w:rPr>
          <w:noProof/>
        </w:rPr>
        <w:fldChar w:fldCharType="separate"/>
      </w:r>
      <w:r>
        <w:rPr>
          <w:noProof/>
        </w:rPr>
        <w:t>36</w:t>
      </w:r>
      <w:r>
        <w:rPr>
          <w:noProof/>
        </w:rPr>
        <w:fldChar w:fldCharType="end"/>
      </w:r>
    </w:p>
    <w:p w14:paraId="5345DCEC" w14:textId="79BE8806"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_Toc192837240 \h </w:instrText>
      </w:r>
      <w:r>
        <w:rPr>
          <w:noProof/>
        </w:rPr>
      </w:r>
      <w:r>
        <w:rPr>
          <w:noProof/>
        </w:rPr>
        <w:fldChar w:fldCharType="separate"/>
      </w:r>
      <w:r>
        <w:rPr>
          <w:noProof/>
        </w:rPr>
        <w:t>36</w:t>
      </w:r>
      <w:r>
        <w:rPr>
          <w:noProof/>
        </w:rPr>
        <w:fldChar w:fldCharType="end"/>
      </w:r>
    </w:p>
    <w:p w14:paraId="3A393B54" w14:textId="51D27B9F"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_Toc192837241 \h </w:instrText>
      </w:r>
      <w:r>
        <w:rPr>
          <w:noProof/>
        </w:rPr>
      </w:r>
      <w:r>
        <w:rPr>
          <w:noProof/>
        </w:rPr>
        <w:fldChar w:fldCharType="separate"/>
      </w:r>
      <w:r>
        <w:rPr>
          <w:noProof/>
        </w:rPr>
        <w:t>36</w:t>
      </w:r>
      <w:r>
        <w:rPr>
          <w:noProof/>
        </w:rPr>
        <w:fldChar w:fldCharType="end"/>
      </w:r>
    </w:p>
    <w:p w14:paraId="40A5C714" w14:textId="163F7872"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6.1.2.4.2</w:t>
      </w:r>
      <w:r>
        <w:rPr>
          <w:rFonts w:asciiTheme="minorHAnsi" w:eastAsiaTheme="minorEastAsia" w:hAnsiTheme="minorHAnsi" w:cstheme="minorBidi"/>
          <w:noProof/>
          <w:kern w:val="2"/>
          <w:sz w:val="24"/>
          <w:szCs w:val="24"/>
          <w:lang w:eastAsia="en-GB"/>
          <w14:ligatures w14:val="standardContextual"/>
        </w:rPr>
        <w:tab/>
      </w:r>
      <w:r>
        <w:rPr>
          <w:noProof/>
        </w:rPr>
        <w:t>Record</w:t>
      </w:r>
      <w:r>
        <w:rPr>
          <w:noProof/>
        </w:rPr>
        <w:tab/>
      </w:r>
      <w:r>
        <w:rPr>
          <w:noProof/>
        </w:rPr>
        <w:fldChar w:fldCharType="begin" w:fldLock="1"/>
      </w:r>
      <w:r>
        <w:rPr>
          <w:noProof/>
        </w:rPr>
        <w:instrText xml:space="preserve"> PAGEREF _Toc192837242 \h </w:instrText>
      </w:r>
      <w:r>
        <w:rPr>
          <w:noProof/>
        </w:rPr>
      </w:r>
      <w:r>
        <w:rPr>
          <w:noProof/>
        </w:rPr>
        <w:fldChar w:fldCharType="separate"/>
      </w:r>
      <w:r>
        <w:rPr>
          <w:noProof/>
        </w:rPr>
        <w:t>37</w:t>
      </w:r>
      <w:r>
        <w:rPr>
          <w:noProof/>
        </w:rPr>
        <w:fldChar w:fldCharType="end"/>
      </w:r>
    </w:p>
    <w:p w14:paraId="32D321A2" w14:textId="3C923623"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6.1.2.4.3</w:t>
      </w:r>
      <w:r>
        <w:rPr>
          <w:rFonts w:asciiTheme="minorHAnsi" w:eastAsiaTheme="minorEastAsia" w:hAnsiTheme="minorHAnsi" w:cstheme="minorBidi"/>
          <w:noProof/>
          <w:kern w:val="2"/>
          <w:sz w:val="24"/>
          <w:szCs w:val="24"/>
          <w:lang w:eastAsia="en-GB"/>
          <w14:ligatures w14:val="standardContextual"/>
        </w:rPr>
        <w:tab/>
      </w:r>
      <w:r>
        <w:rPr>
          <w:noProof/>
        </w:rPr>
        <w:t>BlockCollection</w:t>
      </w:r>
      <w:r>
        <w:rPr>
          <w:noProof/>
        </w:rPr>
        <w:tab/>
      </w:r>
      <w:r>
        <w:rPr>
          <w:noProof/>
        </w:rPr>
        <w:fldChar w:fldCharType="begin" w:fldLock="1"/>
      </w:r>
      <w:r>
        <w:rPr>
          <w:noProof/>
        </w:rPr>
        <w:instrText xml:space="preserve"> PAGEREF _Toc192837243 \h </w:instrText>
      </w:r>
      <w:r>
        <w:rPr>
          <w:noProof/>
        </w:rPr>
      </w:r>
      <w:r>
        <w:rPr>
          <w:noProof/>
        </w:rPr>
        <w:fldChar w:fldCharType="separate"/>
      </w:r>
      <w:r>
        <w:rPr>
          <w:noProof/>
        </w:rPr>
        <w:t>37</w:t>
      </w:r>
      <w:r>
        <w:rPr>
          <w:noProof/>
        </w:rPr>
        <w:fldChar w:fldCharType="end"/>
      </w:r>
    </w:p>
    <w:p w14:paraId="68BE15BF" w14:textId="56C08E7D"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6.1.2.4.4</w:t>
      </w:r>
      <w:r>
        <w:rPr>
          <w:rFonts w:asciiTheme="minorHAnsi" w:eastAsiaTheme="minorEastAsia" w:hAnsiTheme="minorHAnsi" w:cstheme="minorBidi"/>
          <w:noProof/>
          <w:kern w:val="2"/>
          <w:sz w:val="24"/>
          <w:szCs w:val="24"/>
          <w:lang w:eastAsia="en-GB"/>
          <w14:ligatures w14:val="standardContextual"/>
        </w:rPr>
        <w:tab/>
      </w:r>
      <w:r>
        <w:rPr>
          <w:noProof/>
        </w:rPr>
        <w:t>RecordNotification</w:t>
      </w:r>
      <w:r>
        <w:rPr>
          <w:noProof/>
        </w:rPr>
        <w:tab/>
      </w:r>
      <w:r>
        <w:rPr>
          <w:noProof/>
        </w:rPr>
        <w:fldChar w:fldCharType="begin" w:fldLock="1"/>
      </w:r>
      <w:r>
        <w:rPr>
          <w:noProof/>
        </w:rPr>
        <w:instrText xml:space="preserve"> PAGEREF _Toc192837244 \h </w:instrText>
      </w:r>
      <w:r>
        <w:rPr>
          <w:noProof/>
        </w:rPr>
      </w:r>
      <w:r>
        <w:rPr>
          <w:noProof/>
        </w:rPr>
        <w:fldChar w:fldCharType="separate"/>
      </w:r>
      <w:r>
        <w:rPr>
          <w:noProof/>
        </w:rPr>
        <w:t>37</w:t>
      </w:r>
      <w:r>
        <w:rPr>
          <w:noProof/>
        </w:rPr>
        <w:fldChar w:fldCharType="end"/>
      </w:r>
    </w:p>
    <w:p w14:paraId="5F552EAE" w14:textId="63719BB4"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6.1.2.4.5</w:t>
      </w:r>
      <w:r>
        <w:rPr>
          <w:rFonts w:asciiTheme="minorHAnsi" w:eastAsiaTheme="minorEastAsia" w:hAnsiTheme="minorHAnsi" w:cstheme="minorBidi"/>
          <w:noProof/>
          <w:kern w:val="2"/>
          <w:sz w:val="24"/>
          <w:szCs w:val="24"/>
          <w:lang w:eastAsia="en-GB"/>
          <w14:ligatures w14:val="standardContextual"/>
        </w:rPr>
        <w:tab/>
      </w:r>
      <w:r>
        <w:rPr>
          <w:noProof/>
        </w:rPr>
        <w:t>RecordPatch</w:t>
      </w:r>
      <w:r>
        <w:rPr>
          <w:noProof/>
        </w:rPr>
        <w:tab/>
      </w:r>
      <w:r>
        <w:rPr>
          <w:noProof/>
        </w:rPr>
        <w:fldChar w:fldCharType="begin" w:fldLock="1"/>
      </w:r>
      <w:r>
        <w:rPr>
          <w:noProof/>
        </w:rPr>
        <w:instrText xml:space="preserve"> PAGEREF _Toc192837245 \h </w:instrText>
      </w:r>
      <w:r>
        <w:rPr>
          <w:noProof/>
        </w:rPr>
      </w:r>
      <w:r>
        <w:rPr>
          <w:noProof/>
        </w:rPr>
        <w:fldChar w:fldCharType="separate"/>
      </w:r>
      <w:r>
        <w:rPr>
          <w:noProof/>
        </w:rPr>
        <w:t>37</w:t>
      </w:r>
      <w:r>
        <w:rPr>
          <w:noProof/>
        </w:rPr>
        <w:fldChar w:fldCharType="end"/>
      </w:r>
    </w:p>
    <w:p w14:paraId="61ECB16F" w14:textId="55A41F0D"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6.1.2.4.6</w:t>
      </w:r>
      <w:r>
        <w:rPr>
          <w:rFonts w:asciiTheme="minorHAnsi" w:eastAsiaTheme="minorEastAsia" w:hAnsiTheme="minorHAnsi" w:cstheme="minorBidi"/>
          <w:noProof/>
          <w:kern w:val="2"/>
          <w:sz w:val="24"/>
          <w:szCs w:val="24"/>
          <w:lang w:eastAsia="en-GB"/>
          <w14:ligatures w14:val="standardContextual"/>
        </w:rPr>
        <w:tab/>
      </w:r>
      <w:r>
        <w:rPr>
          <w:noProof/>
        </w:rPr>
        <w:t>RecordCollection</w:t>
      </w:r>
      <w:r>
        <w:rPr>
          <w:noProof/>
        </w:rPr>
        <w:tab/>
      </w:r>
      <w:r>
        <w:rPr>
          <w:noProof/>
        </w:rPr>
        <w:fldChar w:fldCharType="begin" w:fldLock="1"/>
      </w:r>
      <w:r>
        <w:rPr>
          <w:noProof/>
        </w:rPr>
        <w:instrText xml:space="preserve"> PAGEREF _Toc192837246 \h </w:instrText>
      </w:r>
      <w:r>
        <w:rPr>
          <w:noProof/>
        </w:rPr>
      </w:r>
      <w:r>
        <w:rPr>
          <w:noProof/>
        </w:rPr>
        <w:fldChar w:fldCharType="separate"/>
      </w:r>
      <w:r>
        <w:rPr>
          <w:noProof/>
        </w:rPr>
        <w:t>38</w:t>
      </w:r>
      <w:r>
        <w:rPr>
          <w:noProof/>
        </w:rPr>
        <w:fldChar w:fldCharType="end"/>
      </w:r>
    </w:p>
    <w:p w14:paraId="505FE290" w14:textId="52A27FFF"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_Toc192837247 \h </w:instrText>
      </w:r>
      <w:r>
        <w:rPr>
          <w:noProof/>
        </w:rPr>
      </w:r>
      <w:r>
        <w:rPr>
          <w:noProof/>
        </w:rPr>
        <w:fldChar w:fldCharType="separate"/>
      </w:r>
      <w:r>
        <w:rPr>
          <w:noProof/>
        </w:rPr>
        <w:t>39</w:t>
      </w:r>
      <w:r>
        <w:rPr>
          <w:noProof/>
        </w:rPr>
        <w:fldChar w:fldCharType="end"/>
      </w:r>
    </w:p>
    <w:p w14:paraId="09839618" w14:textId="4830CBF0"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_Toc192837248 \h </w:instrText>
      </w:r>
      <w:r>
        <w:rPr>
          <w:noProof/>
        </w:rPr>
      </w:r>
      <w:r>
        <w:rPr>
          <w:noProof/>
        </w:rPr>
        <w:fldChar w:fldCharType="separate"/>
      </w:r>
      <w:r>
        <w:rPr>
          <w:noProof/>
        </w:rPr>
        <w:t>39</w:t>
      </w:r>
      <w:r>
        <w:rPr>
          <w:noProof/>
        </w:rPr>
        <w:fldChar w:fldCharType="end"/>
      </w:r>
    </w:p>
    <w:p w14:paraId="1821B9CA" w14:textId="2B64EBA6"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RecordCollection (Collection)</w:t>
      </w:r>
      <w:r>
        <w:rPr>
          <w:noProof/>
        </w:rPr>
        <w:tab/>
      </w:r>
      <w:r>
        <w:rPr>
          <w:noProof/>
        </w:rPr>
        <w:fldChar w:fldCharType="begin" w:fldLock="1"/>
      </w:r>
      <w:r>
        <w:rPr>
          <w:noProof/>
        </w:rPr>
        <w:instrText xml:space="preserve"> PAGEREF _Toc192837249 \h </w:instrText>
      </w:r>
      <w:r>
        <w:rPr>
          <w:noProof/>
        </w:rPr>
      </w:r>
      <w:r>
        <w:rPr>
          <w:noProof/>
        </w:rPr>
        <w:fldChar w:fldCharType="separate"/>
      </w:r>
      <w:r>
        <w:rPr>
          <w:noProof/>
        </w:rPr>
        <w:t>40</w:t>
      </w:r>
      <w:r>
        <w:rPr>
          <w:noProof/>
        </w:rPr>
        <w:fldChar w:fldCharType="end"/>
      </w:r>
    </w:p>
    <w:p w14:paraId="60E12E28" w14:textId="4FF7DE47"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_Toc192837250 \h </w:instrText>
      </w:r>
      <w:r>
        <w:rPr>
          <w:noProof/>
        </w:rPr>
      </w:r>
      <w:r>
        <w:rPr>
          <w:noProof/>
        </w:rPr>
        <w:fldChar w:fldCharType="separate"/>
      </w:r>
      <w:r>
        <w:rPr>
          <w:noProof/>
        </w:rPr>
        <w:t>40</w:t>
      </w:r>
      <w:r>
        <w:rPr>
          <w:noProof/>
        </w:rPr>
        <w:fldChar w:fldCharType="end"/>
      </w:r>
    </w:p>
    <w:p w14:paraId="39B4A214" w14:textId="7BC9DFFA"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_Toc192837251 \h </w:instrText>
      </w:r>
      <w:r>
        <w:rPr>
          <w:noProof/>
        </w:rPr>
      </w:r>
      <w:r>
        <w:rPr>
          <w:noProof/>
        </w:rPr>
        <w:fldChar w:fldCharType="separate"/>
      </w:r>
      <w:r>
        <w:rPr>
          <w:noProof/>
        </w:rPr>
        <w:t>41</w:t>
      </w:r>
      <w:r>
        <w:rPr>
          <w:noProof/>
        </w:rPr>
        <w:fldChar w:fldCharType="end"/>
      </w:r>
    </w:p>
    <w:p w14:paraId="61BAA22B" w14:textId="421CBDB0"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_Toc192837252 \h </w:instrText>
      </w:r>
      <w:r>
        <w:rPr>
          <w:noProof/>
        </w:rPr>
      </w:r>
      <w:r>
        <w:rPr>
          <w:noProof/>
        </w:rPr>
        <w:fldChar w:fldCharType="separate"/>
      </w:r>
      <w:r>
        <w:rPr>
          <w:noProof/>
        </w:rPr>
        <w:t>41</w:t>
      </w:r>
      <w:r>
        <w:rPr>
          <w:noProof/>
        </w:rPr>
        <w:fldChar w:fldCharType="end"/>
      </w:r>
    </w:p>
    <w:p w14:paraId="4FEC41B5" w14:textId="48B6EEE5"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Record (Document)</w:t>
      </w:r>
      <w:r>
        <w:rPr>
          <w:noProof/>
        </w:rPr>
        <w:tab/>
      </w:r>
      <w:r>
        <w:rPr>
          <w:noProof/>
        </w:rPr>
        <w:fldChar w:fldCharType="begin" w:fldLock="1"/>
      </w:r>
      <w:r>
        <w:rPr>
          <w:noProof/>
        </w:rPr>
        <w:instrText xml:space="preserve"> PAGEREF _Toc192837253 \h </w:instrText>
      </w:r>
      <w:r>
        <w:rPr>
          <w:noProof/>
        </w:rPr>
      </w:r>
      <w:r>
        <w:rPr>
          <w:noProof/>
        </w:rPr>
        <w:fldChar w:fldCharType="separate"/>
      </w:r>
      <w:r>
        <w:rPr>
          <w:noProof/>
        </w:rPr>
        <w:t>43</w:t>
      </w:r>
      <w:r>
        <w:rPr>
          <w:noProof/>
        </w:rPr>
        <w:fldChar w:fldCharType="end"/>
      </w:r>
    </w:p>
    <w:p w14:paraId="35A1A0C9" w14:textId="4D1BCCE7"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_Toc192837254 \h </w:instrText>
      </w:r>
      <w:r>
        <w:rPr>
          <w:noProof/>
        </w:rPr>
      </w:r>
      <w:r>
        <w:rPr>
          <w:noProof/>
        </w:rPr>
        <w:fldChar w:fldCharType="separate"/>
      </w:r>
      <w:r>
        <w:rPr>
          <w:noProof/>
        </w:rPr>
        <w:t>43</w:t>
      </w:r>
      <w:r>
        <w:rPr>
          <w:noProof/>
        </w:rPr>
        <w:fldChar w:fldCharType="end"/>
      </w:r>
    </w:p>
    <w:p w14:paraId="14A2054E" w14:textId="345900E6"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_Toc192837255 \h </w:instrText>
      </w:r>
      <w:r>
        <w:rPr>
          <w:noProof/>
        </w:rPr>
      </w:r>
      <w:r>
        <w:rPr>
          <w:noProof/>
        </w:rPr>
        <w:fldChar w:fldCharType="separate"/>
      </w:r>
      <w:r>
        <w:rPr>
          <w:noProof/>
        </w:rPr>
        <w:t>43</w:t>
      </w:r>
      <w:r>
        <w:rPr>
          <w:noProof/>
        </w:rPr>
        <w:fldChar w:fldCharType="end"/>
      </w:r>
    </w:p>
    <w:p w14:paraId="26B2435A" w14:textId="7C65FAA0"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_Toc192837256 \h </w:instrText>
      </w:r>
      <w:r>
        <w:rPr>
          <w:noProof/>
        </w:rPr>
      </w:r>
      <w:r>
        <w:rPr>
          <w:noProof/>
        </w:rPr>
        <w:fldChar w:fldCharType="separate"/>
      </w:r>
      <w:r>
        <w:rPr>
          <w:noProof/>
        </w:rPr>
        <w:t>44</w:t>
      </w:r>
      <w:r>
        <w:rPr>
          <w:noProof/>
        </w:rPr>
        <w:fldChar w:fldCharType="end"/>
      </w:r>
    </w:p>
    <w:p w14:paraId="1FCE8826" w14:textId="088087F2" w:rsidR="00857B29" w:rsidRDefault="00857B29">
      <w:pPr>
        <w:pStyle w:val="TOC6"/>
        <w:rPr>
          <w:rFonts w:asciiTheme="minorHAnsi" w:eastAsiaTheme="minorEastAsia" w:hAnsiTheme="minorHAnsi" w:cstheme="minorBidi"/>
          <w:noProof/>
          <w:kern w:val="2"/>
          <w:sz w:val="24"/>
          <w:szCs w:val="24"/>
          <w:lang w:eastAsia="en-GB"/>
          <w14:ligatures w14:val="standardContextual"/>
        </w:rPr>
      </w:pPr>
      <w:r>
        <w:rPr>
          <w:noProof/>
        </w:rPr>
        <w:t>6.1.3.3.3.4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_Toc192837257 \h </w:instrText>
      </w:r>
      <w:r>
        <w:rPr>
          <w:noProof/>
        </w:rPr>
      </w:r>
      <w:r>
        <w:rPr>
          <w:noProof/>
        </w:rPr>
        <w:fldChar w:fldCharType="separate"/>
      </w:r>
      <w:r>
        <w:rPr>
          <w:noProof/>
        </w:rPr>
        <w:t>47</w:t>
      </w:r>
      <w:r>
        <w:rPr>
          <w:noProof/>
        </w:rPr>
        <w:fldChar w:fldCharType="end"/>
      </w:r>
    </w:p>
    <w:p w14:paraId="5149D2F9" w14:textId="2A9C7495"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Meta (Document)</w:t>
      </w:r>
      <w:r>
        <w:rPr>
          <w:noProof/>
        </w:rPr>
        <w:tab/>
      </w:r>
      <w:r>
        <w:rPr>
          <w:noProof/>
        </w:rPr>
        <w:fldChar w:fldCharType="begin" w:fldLock="1"/>
      </w:r>
      <w:r>
        <w:rPr>
          <w:noProof/>
        </w:rPr>
        <w:instrText xml:space="preserve"> PAGEREF _Toc192837258 \h </w:instrText>
      </w:r>
      <w:r>
        <w:rPr>
          <w:noProof/>
        </w:rPr>
      </w:r>
      <w:r>
        <w:rPr>
          <w:noProof/>
        </w:rPr>
        <w:fldChar w:fldCharType="separate"/>
      </w:r>
      <w:r>
        <w:rPr>
          <w:noProof/>
        </w:rPr>
        <w:t>48</w:t>
      </w:r>
      <w:r>
        <w:rPr>
          <w:noProof/>
        </w:rPr>
        <w:fldChar w:fldCharType="end"/>
      </w:r>
    </w:p>
    <w:p w14:paraId="182F8B01" w14:textId="60271B77"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_Toc192837259 \h </w:instrText>
      </w:r>
      <w:r>
        <w:rPr>
          <w:noProof/>
        </w:rPr>
      </w:r>
      <w:r>
        <w:rPr>
          <w:noProof/>
        </w:rPr>
        <w:fldChar w:fldCharType="separate"/>
      </w:r>
      <w:r>
        <w:rPr>
          <w:noProof/>
        </w:rPr>
        <w:t>48</w:t>
      </w:r>
      <w:r>
        <w:rPr>
          <w:noProof/>
        </w:rPr>
        <w:fldChar w:fldCharType="end"/>
      </w:r>
    </w:p>
    <w:p w14:paraId="72F45218" w14:textId="2A38246C"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_Toc192837260 \h </w:instrText>
      </w:r>
      <w:r>
        <w:rPr>
          <w:noProof/>
        </w:rPr>
      </w:r>
      <w:r>
        <w:rPr>
          <w:noProof/>
        </w:rPr>
        <w:fldChar w:fldCharType="separate"/>
      </w:r>
      <w:r>
        <w:rPr>
          <w:noProof/>
        </w:rPr>
        <w:t>48</w:t>
      </w:r>
      <w:r>
        <w:rPr>
          <w:noProof/>
        </w:rPr>
        <w:fldChar w:fldCharType="end"/>
      </w:r>
    </w:p>
    <w:p w14:paraId="21FE4D6B" w14:textId="563B51C3"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_Toc192837261 \h </w:instrText>
      </w:r>
      <w:r>
        <w:rPr>
          <w:noProof/>
        </w:rPr>
      </w:r>
      <w:r>
        <w:rPr>
          <w:noProof/>
        </w:rPr>
        <w:fldChar w:fldCharType="separate"/>
      </w:r>
      <w:r>
        <w:rPr>
          <w:noProof/>
        </w:rPr>
        <w:t>48</w:t>
      </w:r>
      <w:r>
        <w:rPr>
          <w:noProof/>
        </w:rPr>
        <w:fldChar w:fldCharType="end"/>
      </w:r>
    </w:p>
    <w:p w14:paraId="33ECCE86" w14:textId="2D20D760"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BlockCollection (Collection)</w:t>
      </w:r>
      <w:r>
        <w:rPr>
          <w:noProof/>
        </w:rPr>
        <w:tab/>
      </w:r>
      <w:r>
        <w:rPr>
          <w:noProof/>
        </w:rPr>
        <w:fldChar w:fldCharType="begin" w:fldLock="1"/>
      </w:r>
      <w:r>
        <w:rPr>
          <w:noProof/>
        </w:rPr>
        <w:instrText xml:space="preserve"> PAGEREF _Toc192837262 \h </w:instrText>
      </w:r>
      <w:r>
        <w:rPr>
          <w:noProof/>
        </w:rPr>
      </w:r>
      <w:r>
        <w:rPr>
          <w:noProof/>
        </w:rPr>
        <w:fldChar w:fldCharType="separate"/>
      </w:r>
      <w:r>
        <w:rPr>
          <w:noProof/>
        </w:rPr>
        <w:t>50</w:t>
      </w:r>
      <w:r>
        <w:rPr>
          <w:noProof/>
        </w:rPr>
        <w:fldChar w:fldCharType="end"/>
      </w:r>
    </w:p>
    <w:p w14:paraId="1EBBBD8E" w14:textId="1EF6C1E4"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_Toc192837263 \h </w:instrText>
      </w:r>
      <w:r>
        <w:rPr>
          <w:noProof/>
        </w:rPr>
      </w:r>
      <w:r>
        <w:rPr>
          <w:noProof/>
        </w:rPr>
        <w:fldChar w:fldCharType="separate"/>
      </w:r>
      <w:r>
        <w:rPr>
          <w:noProof/>
        </w:rPr>
        <w:t>50</w:t>
      </w:r>
      <w:r>
        <w:rPr>
          <w:noProof/>
        </w:rPr>
        <w:fldChar w:fldCharType="end"/>
      </w:r>
    </w:p>
    <w:p w14:paraId="2363A005" w14:textId="3BCE7EB7"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_Toc192837264 \h </w:instrText>
      </w:r>
      <w:r>
        <w:rPr>
          <w:noProof/>
        </w:rPr>
      </w:r>
      <w:r>
        <w:rPr>
          <w:noProof/>
        </w:rPr>
        <w:fldChar w:fldCharType="separate"/>
      </w:r>
      <w:r>
        <w:rPr>
          <w:noProof/>
        </w:rPr>
        <w:t>50</w:t>
      </w:r>
      <w:r>
        <w:rPr>
          <w:noProof/>
        </w:rPr>
        <w:fldChar w:fldCharType="end"/>
      </w:r>
    </w:p>
    <w:p w14:paraId="3FFE9278" w14:textId="7C1F8238"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_Toc192837265 \h </w:instrText>
      </w:r>
      <w:r>
        <w:rPr>
          <w:noProof/>
        </w:rPr>
      </w:r>
      <w:r>
        <w:rPr>
          <w:noProof/>
        </w:rPr>
        <w:fldChar w:fldCharType="separate"/>
      </w:r>
      <w:r>
        <w:rPr>
          <w:noProof/>
        </w:rPr>
        <w:t>50</w:t>
      </w:r>
      <w:r>
        <w:rPr>
          <w:noProof/>
        </w:rPr>
        <w:fldChar w:fldCharType="end"/>
      </w:r>
    </w:p>
    <w:p w14:paraId="2445D758" w14:textId="0EBBE936"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Block (Document)</w:t>
      </w:r>
      <w:r>
        <w:rPr>
          <w:noProof/>
        </w:rPr>
        <w:tab/>
      </w:r>
      <w:r>
        <w:rPr>
          <w:noProof/>
        </w:rPr>
        <w:fldChar w:fldCharType="begin" w:fldLock="1"/>
      </w:r>
      <w:r>
        <w:rPr>
          <w:noProof/>
        </w:rPr>
        <w:instrText xml:space="preserve"> PAGEREF _Toc192837266 \h </w:instrText>
      </w:r>
      <w:r>
        <w:rPr>
          <w:noProof/>
        </w:rPr>
      </w:r>
      <w:r>
        <w:rPr>
          <w:noProof/>
        </w:rPr>
        <w:fldChar w:fldCharType="separate"/>
      </w:r>
      <w:r>
        <w:rPr>
          <w:noProof/>
        </w:rPr>
        <w:t>51</w:t>
      </w:r>
      <w:r>
        <w:rPr>
          <w:noProof/>
        </w:rPr>
        <w:fldChar w:fldCharType="end"/>
      </w:r>
    </w:p>
    <w:p w14:paraId="266304F7" w14:textId="18C04A10"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_Toc192837267 \h </w:instrText>
      </w:r>
      <w:r>
        <w:rPr>
          <w:noProof/>
        </w:rPr>
      </w:r>
      <w:r>
        <w:rPr>
          <w:noProof/>
        </w:rPr>
        <w:fldChar w:fldCharType="separate"/>
      </w:r>
      <w:r>
        <w:rPr>
          <w:noProof/>
        </w:rPr>
        <w:t>51</w:t>
      </w:r>
      <w:r>
        <w:rPr>
          <w:noProof/>
        </w:rPr>
        <w:fldChar w:fldCharType="end"/>
      </w:r>
    </w:p>
    <w:p w14:paraId="3FC241D6" w14:textId="1A9032A7"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_Toc192837268 \h </w:instrText>
      </w:r>
      <w:r>
        <w:rPr>
          <w:noProof/>
        </w:rPr>
      </w:r>
      <w:r>
        <w:rPr>
          <w:noProof/>
        </w:rPr>
        <w:fldChar w:fldCharType="separate"/>
      </w:r>
      <w:r>
        <w:rPr>
          <w:noProof/>
        </w:rPr>
        <w:t>51</w:t>
      </w:r>
      <w:r>
        <w:rPr>
          <w:noProof/>
        </w:rPr>
        <w:fldChar w:fldCharType="end"/>
      </w:r>
    </w:p>
    <w:p w14:paraId="1A647ADF" w14:textId="06DF733F"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_Toc192837269 \h </w:instrText>
      </w:r>
      <w:r>
        <w:rPr>
          <w:noProof/>
        </w:rPr>
      </w:r>
      <w:r>
        <w:rPr>
          <w:noProof/>
        </w:rPr>
        <w:fldChar w:fldCharType="separate"/>
      </w:r>
      <w:r>
        <w:rPr>
          <w:noProof/>
        </w:rPr>
        <w:t>51</w:t>
      </w:r>
      <w:r>
        <w:rPr>
          <w:noProof/>
        </w:rPr>
        <w:fldChar w:fldCharType="end"/>
      </w:r>
    </w:p>
    <w:p w14:paraId="1BCA8578" w14:textId="40BE626B"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NotificationSubscriptions</w:t>
      </w:r>
      <w:r>
        <w:rPr>
          <w:noProof/>
        </w:rPr>
        <w:tab/>
      </w:r>
      <w:r>
        <w:rPr>
          <w:noProof/>
        </w:rPr>
        <w:fldChar w:fldCharType="begin" w:fldLock="1"/>
      </w:r>
      <w:r>
        <w:rPr>
          <w:noProof/>
        </w:rPr>
        <w:instrText xml:space="preserve"> PAGEREF _Toc192837270 \h </w:instrText>
      </w:r>
      <w:r>
        <w:rPr>
          <w:noProof/>
        </w:rPr>
      </w:r>
      <w:r>
        <w:rPr>
          <w:noProof/>
        </w:rPr>
        <w:fldChar w:fldCharType="separate"/>
      </w:r>
      <w:r>
        <w:rPr>
          <w:noProof/>
        </w:rPr>
        <w:t>54</w:t>
      </w:r>
      <w:r>
        <w:rPr>
          <w:noProof/>
        </w:rPr>
        <w:fldChar w:fldCharType="end"/>
      </w:r>
    </w:p>
    <w:p w14:paraId="436F18DF" w14:textId="651B0B4D"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sidRPr="00D5631C">
        <w:rPr>
          <w:rFonts w:eastAsia="DengXian"/>
          <w:noProof/>
        </w:rPr>
        <w:t>6.1.3</w:t>
      </w:r>
      <w:r>
        <w:rPr>
          <w:noProof/>
        </w:rPr>
        <w:t>.7</w:t>
      </w:r>
      <w:r w:rsidRPr="00D5631C">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D5631C">
        <w:rPr>
          <w:rFonts w:eastAsia="DengXian"/>
          <w:noProof/>
        </w:rPr>
        <w:t>Description</w:t>
      </w:r>
      <w:r>
        <w:rPr>
          <w:noProof/>
        </w:rPr>
        <w:tab/>
      </w:r>
      <w:r>
        <w:rPr>
          <w:noProof/>
        </w:rPr>
        <w:fldChar w:fldCharType="begin" w:fldLock="1"/>
      </w:r>
      <w:r>
        <w:rPr>
          <w:noProof/>
        </w:rPr>
        <w:instrText xml:space="preserve"> PAGEREF _Toc192837271 \h </w:instrText>
      </w:r>
      <w:r>
        <w:rPr>
          <w:noProof/>
        </w:rPr>
      </w:r>
      <w:r>
        <w:rPr>
          <w:noProof/>
        </w:rPr>
        <w:fldChar w:fldCharType="separate"/>
      </w:r>
      <w:r>
        <w:rPr>
          <w:noProof/>
        </w:rPr>
        <w:t>54</w:t>
      </w:r>
      <w:r>
        <w:rPr>
          <w:noProof/>
        </w:rPr>
        <w:fldChar w:fldCharType="end"/>
      </w:r>
    </w:p>
    <w:p w14:paraId="1819F968" w14:textId="71EB68CE"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sidRPr="00D5631C">
        <w:rPr>
          <w:rFonts w:eastAsia="DengXian"/>
          <w:noProof/>
        </w:rPr>
        <w:t>6.1.3</w:t>
      </w:r>
      <w:r>
        <w:rPr>
          <w:noProof/>
        </w:rPr>
        <w:t>.7</w:t>
      </w:r>
      <w:r w:rsidRPr="00D5631C">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D5631C">
        <w:rPr>
          <w:rFonts w:eastAsia="DengXian"/>
          <w:noProof/>
        </w:rPr>
        <w:t>Resource Definition</w:t>
      </w:r>
      <w:r>
        <w:rPr>
          <w:noProof/>
        </w:rPr>
        <w:tab/>
      </w:r>
      <w:r>
        <w:rPr>
          <w:noProof/>
        </w:rPr>
        <w:fldChar w:fldCharType="begin" w:fldLock="1"/>
      </w:r>
      <w:r>
        <w:rPr>
          <w:noProof/>
        </w:rPr>
        <w:instrText xml:space="preserve"> PAGEREF _Toc192837272 \h </w:instrText>
      </w:r>
      <w:r>
        <w:rPr>
          <w:noProof/>
        </w:rPr>
      </w:r>
      <w:r>
        <w:rPr>
          <w:noProof/>
        </w:rPr>
        <w:fldChar w:fldCharType="separate"/>
      </w:r>
      <w:r>
        <w:rPr>
          <w:noProof/>
        </w:rPr>
        <w:t>54</w:t>
      </w:r>
      <w:r>
        <w:rPr>
          <w:noProof/>
        </w:rPr>
        <w:fldChar w:fldCharType="end"/>
      </w:r>
    </w:p>
    <w:p w14:paraId="3781CED1" w14:textId="3DD911A9"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_Toc192837273 \h </w:instrText>
      </w:r>
      <w:r>
        <w:rPr>
          <w:noProof/>
        </w:rPr>
      </w:r>
      <w:r>
        <w:rPr>
          <w:noProof/>
        </w:rPr>
        <w:fldChar w:fldCharType="separate"/>
      </w:r>
      <w:r>
        <w:rPr>
          <w:noProof/>
        </w:rPr>
        <w:t>54</w:t>
      </w:r>
      <w:r>
        <w:rPr>
          <w:noProof/>
        </w:rPr>
        <w:fldChar w:fldCharType="end"/>
      </w:r>
    </w:p>
    <w:p w14:paraId="09E7FF12" w14:textId="6FB830C8"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sidRPr="00D5631C">
        <w:rPr>
          <w:rFonts w:eastAsia="DengXian"/>
          <w:noProof/>
        </w:rPr>
        <w:t>6.1.3.8</w:t>
      </w:r>
      <w:r>
        <w:rPr>
          <w:rFonts w:asciiTheme="minorHAnsi" w:eastAsiaTheme="minorEastAsia" w:hAnsiTheme="minorHAnsi" w:cstheme="minorBidi"/>
          <w:noProof/>
          <w:kern w:val="2"/>
          <w:sz w:val="24"/>
          <w:szCs w:val="24"/>
          <w:lang w:eastAsia="en-GB"/>
          <w14:ligatures w14:val="standardContextual"/>
        </w:rPr>
        <w:tab/>
      </w:r>
      <w:r w:rsidRPr="00D5631C">
        <w:rPr>
          <w:rFonts w:eastAsia="DengXian"/>
          <w:noProof/>
        </w:rPr>
        <w:t>Resource: IndividualNotificationSubscription</w:t>
      </w:r>
      <w:r>
        <w:rPr>
          <w:noProof/>
        </w:rPr>
        <w:tab/>
      </w:r>
      <w:r>
        <w:rPr>
          <w:noProof/>
        </w:rPr>
        <w:fldChar w:fldCharType="begin" w:fldLock="1"/>
      </w:r>
      <w:r>
        <w:rPr>
          <w:noProof/>
        </w:rPr>
        <w:instrText xml:space="preserve"> PAGEREF _Toc192837274 \h </w:instrText>
      </w:r>
      <w:r>
        <w:rPr>
          <w:noProof/>
        </w:rPr>
      </w:r>
      <w:r>
        <w:rPr>
          <w:noProof/>
        </w:rPr>
        <w:fldChar w:fldCharType="separate"/>
      </w:r>
      <w:r>
        <w:rPr>
          <w:noProof/>
        </w:rPr>
        <w:t>55</w:t>
      </w:r>
      <w:r>
        <w:rPr>
          <w:noProof/>
        </w:rPr>
        <w:fldChar w:fldCharType="end"/>
      </w:r>
    </w:p>
    <w:p w14:paraId="24311288" w14:textId="103FC26C"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sidRPr="00D5631C">
        <w:rPr>
          <w:rFonts w:eastAsia="DengXian"/>
          <w:noProof/>
        </w:rPr>
        <w:t>6.1.3.8.1</w:t>
      </w:r>
      <w:r>
        <w:rPr>
          <w:rFonts w:asciiTheme="minorHAnsi" w:eastAsiaTheme="minorEastAsia" w:hAnsiTheme="minorHAnsi" w:cstheme="minorBidi"/>
          <w:noProof/>
          <w:kern w:val="2"/>
          <w:sz w:val="24"/>
          <w:szCs w:val="24"/>
          <w:lang w:eastAsia="en-GB"/>
          <w14:ligatures w14:val="standardContextual"/>
        </w:rPr>
        <w:tab/>
      </w:r>
      <w:r w:rsidRPr="00D5631C">
        <w:rPr>
          <w:rFonts w:eastAsia="DengXian"/>
          <w:noProof/>
        </w:rPr>
        <w:t>Description</w:t>
      </w:r>
      <w:r>
        <w:rPr>
          <w:noProof/>
        </w:rPr>
        <w:tab/>
      </w:r>
      <w:r>
        <w:rPr>
          <w:noProof/>
        </w:rPr>
        <w:fldChar w:fldCharType="begin" w:fldLock="1"/>
      </w:r>
      <w:r>
        <w:rPr>
          <w:noProof/>
        </w:rPr>
        <w:instrText xml:space="preserve"> PAGEREF _Toc192837275 \h </w:instrText>
      </w:r>
      <w:r>
        <w:rPr>
          <w:noProof/>
        </w:rPr>
      </w:r>
      <w:r>
        <w:rPr>
          <w:noProof/>
        </w:rPr>
        <w:fldChar w:fldCharType="separate"/>
      </w:r>
      <w:r>
        <w:rPr>
          <w:noProof/>
        </w:rPr>
        <w:t>55</w:t>
      </w:r>
      <w:r>
        <w:rPr>
          <w:noProof/>
        </w:rPr>
        <w:fldChar w:fldCharType="end"/>
      </w:r>
    </w:p>
    <w:p w14:paraId="09A0BFB4" w14:textId="063AC16E"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sidRPr="00D5631C">
        <w:rPr>
          <w:rFonts w:eastAsia="DengXian"/>
          <w:noProof/>
        </w:rPr>
        <w:t>6.1.3.8.2</w:t>
      </w:r>
      <w:r>
        <w:rPr>
          <w:rFonts w:asciiTheme="minorHAnsi" w:eastAsiaTheme="minorEastAsia" w:hAnsiTheme="minorHAnsi" w:cstheme="minorBidi"/>
          <w:noProof/>
          <w:kern w:val="2"/>
          <w:sz w:val="24"/>
          <w:szCs w:val="24"/>
          <w:lang w:eastAsia="en-GB"/>
          <w14:ligatures w14:val="standardContextual"/>
        </w:rPr>
        <w:tab/>
      </w:r>
      <w:r w:rsidRPr="00D5631C">
        <w:rPr>
          <w:rFonts w:eastAsia="DengXian"/>
          <w:noProof/>
        </w:rPr>
        <w:t>Resource Definition</w:t>
      </w:r>
      <w:r>
        <w:rPr>
          <w:noProof/>
        </w:rPr>
        <w:tab/>
      </w:r>
      <w:r>
        <w:rPr>
          <w:noProof/>
        </w:rPr>
        <w:fldChar w:fldCharType="begin" w:fldLock="1"/>
      </w:r>
      <w:r>
        <w:rPr>
          <w:noProof/>
        </w:rPr>
        <w:instrText xml:space="preserve"> PAGEREF _Toc192837276 \h </w:instrText>
      </w:r>
      <w:r>
        <w:rPr>
          <w:noProof/>
        </w:rPr>
      </w:r>
      <w:r>
        <w:rPr>
          <w:noProof/>
        </w:rPr>
        <w:fldChar w:fldCharType="separate"/>
      </w:r>
      <w:r>
        <w:rPr>
          <w:noProof/>
        </w:rPr>
        <w:t>55</w:t>
      </w:r>
      <w:r>
        <w:rPr>
          <w:noProof/>
        </w:rPr>
        <w:fldChar w:fldCharType="end"/>
      </w:r>
    </w:p>
    <w:p w14:paraId="76E71D20" w14:textId="5D2F260B"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sidRPr="00D5631C">
        <w:rPr>
          <w:rFonts w:eastAsia="DengXian"/>
          <w:noProof/>
        </w:rPr>
        <w:t>6.1.3.8.3</w:t>
      </w:r>
      <w:r>
        <w:rPr>
          <w:rFonts w:asciiTheme="minorHAnsi" w:eastAsiaTheme="minorEastAsia" w:hAnsiTheme="minorHAnsi" w:cstheme="minorBidi"/>
          <w:noProof/>
          <w:kern w:val="2"/>
          <w:sz w:val="24"/>
          <w:szCs w:val="24"/>
          <w:lang w:eastAsia="en-GB"/>
          <w14:ligatures w14:val="standardContextual"/>
        </w:rPr>
        <w:tab/>
      </w:r>
      <w:r w:rsidRPr="00D5631C">
        <w:rPr>
          <w:rFonts w:eastAsia="DengXian"/>
          <w:noProof/>
        </w:rPr>
        <w:t>Resource Standard Methods</w:t>
      </w:r>
      <w:r>
        <w:rPr>
          <w:noProof/>
        </w:rPr>
        <w:tab/>
      </w:r>
      <w:r>
        <w:rPr>
          <w:noProof/>
        </w:rPr>
        <w:fldChar w:fldCharType="begin" w:fldLock="1"/>
      </w:r>
      <w:r>
        <w:rPr>
          <w:noProof/>
        </w:rPr>
        <w:instrText xml:space="preserve"> PAGEREF _Toc192837277 \h </w:instrText>
      </w:r>
      <w:r>
        <w:rPr>
          <w:noProof/>
        </w:rPr>
      </w:r>
      <w:r>
        <w:rPr>
          <w:noProof/>
        </w:rPr>
        <w:fldChar w:fldCharType="separate"/>
      </w:r>
      <w:r>
        <w:rPr>
          <w:noProof/>
        </w:rPr>
        <w:t>55</w:t>
      </w:r>
      <w:r>
        <w:rPr>
          <w:noProof/>
        </w:rPr>
        <w:fldChar w:fldCharType="end"/>
      </w:r>
    </w:p>
    <w:p w14:paraId="1B55526F" w14:textId="2CAFCD30"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Meta Schema (Document)</w:t>
      </w:r>
      <w:r>
        <w:rPr>
          <w:noProof/>
        </w:rPr>
        <w:tab/>
      </w:r>
      <w:r>
        <w:rPr>
          <w:noProof/>
        </w:rPr>
        <w:fldChar w:fldCharType="begin" w:fldLock="1"/>
      </w:r>
      <w:r>
        <w:rPr>
          <w:noProof/>
        </w:rPr>
        <w:instrText xml:space="preserve"> PAGEREF _Toc192837278 \h </w:instrText>
      </w:r>
      <w:r>
        <w:rPr>
          <w:noProof/>
        </w:rPr>
      </w:r>
      <w:r>
        <w:rPr>
          <w:noProof/>
        </w:rPr>
        <w:fldChar w:fldCharType="separate"/>
      </w:r>
      <w:r>
        <w:rPr>
          <w:noProof/>
        </w:rPr>
        <w:t>58</w:t>
      </w:r>
      <w:r>
        <w:rPr>
          <w:noProof/>
        </w:rPr>
        <w:fldChar w:fldCharType="end"/>
      </w:r>
    </w:p>
    <w:p w14:paraId="33481EE7" w14:textId="410DA9E5"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_Toc192837279 \h </w:instrText>
      </w:r>
      <w:r>
        <w:rPr>
          <w:noProof/>
        </w:rPr>
      </w:r>
      <w:r>
        <w:rPr>
          <w:noProof/>
        </w:rPr>
        <w:fldChar w:fldCharType="separate"/>
      </w:r>
      <w:r>
        <w:rPr>
          <w:noProof/>
        </w:rPr>
        <w:t>58</w:t>
      </w:r>
      <w:r>
        <w:rPr>
          <w:noProof/>
        </w:rPr>
        <w:fldChar w:fldCharType="end"/>
      </w:r>
    </w:p>
    <w:p w14:paraId="70D64EB2" w14:textId="3D698C61"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_Toc192837280 \h </w:instrText>
      </w:r>
      <w:r>
        <w:rPr>
          <w:noProof/>
        </w:rPr>
      </w:r>
      <w:r>
        <w:rPr>
          <w:noProof/>
        </w:rPr>
        <w:fldChar w:fldCharType="separate"/>
      </w:r>
      <w:r>
        <w:rPr>
          <w:noProof/>
        </w:rPr>
        <w:t>58</w:t>
      </w:r>
      <w:r>
        <w:rPr>
          <w:noProof/>
        </w:rPr>
        <w:fldChar w:fldCharType="end"/>
      </w:r>
    </w:p>
    <w:p w14:paraId="6895E724" w14:textId="483F18B5"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_Toc192837281 \h </w:instrText>
      </w:r>
      <w:r>
        <w:rPr>
          <w:noProof/>
        </w:rPr>
      </w:r>
      <w:r>
        <w:rPr>
          <w:noProof/>
        </w:rPr>
        <w:fldChar w:fldCharType="separate"/>
      </w:r>
      <w:r>
        <w:rPr>
          <w:noProof/>
        </w:rPr>
        <w:t>59</w:t>
      </w:r>
      <w:r>
        <w:rPr>
          <w:noProof/>
        </w:rPr>
        <w:fldChar w:fldCharType="end"/>
      </w:r>
    </w:p>
    <w:p w14:paraId="59D1403F" w14:textId="717395CB"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_Toc192837282 \h </w:instrText>
      </w:r>
      <w:r>
        <w:rPr>
          <w:noProof/>
        </w:rPr>
      </w:r>
      <w:r>
        <w:rPr>
          <w:noProof/>
        </w:rPr>
        <w:fldChar w:fldCharType="separate"/>
      </w:r>
      <w:r>
        <w:rPr>
          <w:noProof/>
        </w:rPr>
        <w:t>61</w:t>
      </w:r>
      <w:r>
        <w:rPr>
          <w:noProof/>
        </w:rPr>
        <w:fldChar w:fldCharType="end"/>
      </w:r>
    </w:p>
    <w:p w14:paraId="4B9A8781" w14:textId="10D74475"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_Toc192837283 \h </w:instrText>
      </w:r>
      <w:r>
        <w:rPr>
          <w:noProof/>
        </w:rPr>
      </w:r>
      <w:r>
        <w:rPr>
          <w:noProof/>
        </w:rPr>
        <w:fldChar w:fldCharType="separate"/>
      </w:r>
      <w:r>
        <w:rPr>
          <w:noProof/>
        </w:rPr>
        <w:t>61</w:t>
      </w:r>
      <w:r>
        <w:rPr>
          <w:noProof/>
        </w:rPr>
        <w:fldChar w:fldCharType="end"/>
      </w:r>
    </w:p>
    <w:p w14:paraId="024D38CF" w14:textId="6498F1DA"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_Toc192837284 \h </w:instrText>
      </w:r>
      <w:r>
        <w:rPr>
          <w:noProof/>
        </w:rPr>
      </w:r>
      <w:r>
        <w:rPr>
          <w:noProof/>
        </w:rPr>
        <w:fldChar w:fldCharType="separate"/>
      </w:r>
      <w:r>
        <w:rPr>
          <w:noProof/>
        </w:rPr>
        <w:t>61</w:t>
      </w:r>
      <w:r>
        <w:rPr>
          <w:noProof/>
        </w:rPr>
        <w:fldChar w:fldCharType="end"/>
      </w:r>
    </w:p>
    <w:p w14:paraId="6789019D" w14:textId="46B3576E"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_Toc192837285 \h </w:instrText>
      </w:r>
      <w:r>
        <w:rPr>
          <w:noProof/>
        </w:rPr>
      </w:r>
      <w:r>
        <w:rPr>
          <w:noProof/>
        </w:rPr>
        <w:fldChar w:fldCharType="separate"/>
      </w:r>
      <w:r>
        <w:rPr>
          <w:noProof/>
        </w:rPr>
        <w:t>61</w:t>
      </w:r>
      <w:r>
        <w:rPr>
          <w:noProof/>
        </w:rPr>
        <w:fldChar w:fldCharType="end"/>
      </w:r>
    </w:p>
    <w:p w14:paraId="0E0FC885" w14:textId="0FD10033"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_Toc192837286 \h </w:instrText>
      </w:r>
      <w:r>
        <w:rPr>
          <w:noProof/>
        </w:rPr>
      </w:r>
      <w:r>
        <w:rPr>
          <w:noProof/>
        </w:rPr>
        <w:fldChar w:fldCharType="separate"/>
      </w:r>
      <w:r>
        <w:rPr>
          <w:noProof/>
        </w:rPr>
        <w:t>61</w:t>
      </w:r>
      <w:r>
        <w:rPr>
          <w:noProof/>
        </w:rPr>
        <w:fldChar w:fldCharType="end"/>
      </w:r>
    </w:p>
    <w:p w14:paraId="0E8C50B0" w14:textId="1563CC80"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_Toc192837287 \h </w:instrText>
      </w:r>
      <w:r>
        <w:rPr>
          <w:noProof/>
        </w:rPr>
      </w:r>
      <w:r>
        <w:rPr>
          <w:noProof/>
        </w:rPr>
        <w:fldChar w:fldCharType="separate"/>
      </w:r>
      <w:r>
        <w:rPr>
          <w:noProof/>
        </w:rPr>
        <w:t>61</w:t>
      </w:r>
      <w:r>
        <w:rPr>
          <w:noProof/>
        </w:rPr>
        <w:fldChar w:fldCharType="end"/>
      </w:r>
    </w:p>
    <w:p w14:paraId="38003685" w14:textId="4D30EC41"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_Toc192837288 \h </w:instrText>
      </w:r>
      <w:r>
        <w:rPr>
          <w:noProof/>
        </w:rPr>
      </w:r>
      <w:r>
        <w:rPr>
          <w:noProof/>
        </w:rPr>
        <w:fldChar w:fldCharType="separate"/>
      </w:r>
      <w:r>
        <w:rPr>
          <w:noProof/>
        </w:rPr>
        <w:t>61</w:t>
      </w:r>
      <w:r>
        <w:rPr>
          <w:noProof/>
        </w:rPr>
        <w:fldChar w:fldCharType="end"/>
      </w:r>
    </w:p>
    <w:p w14:paraId="7B386A33" w14:textId="30AF5660"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_Toc192837289 \h </w:instrText>
      </w:r>
      <w:r>
        <w:rPr>
          <w:noProof/>
        </w:rPr>
      </w:r>
      <w:r>
        <w:rPr>
          <w:noProof/>
        </w:rPr>
        <w:fldChar w:fldCharType="separate"/>
      </w:r>
      <w:r>
        <w:rPr>
          <w:noProof/>
        </w:rPr>
        <w:t>62</w:t>
      </w:r>
      <w:r>
        <w:rPr>
          <w:noProof/>
        </w:rPr>
        <w:fldChar w:fldCharType="end"/>
      </w:r>
    </w:p>
    <w:p w14:paraId="3E4F1738" w14:textId="25AD019D"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_Toc192837290 \h </w:instrText>
      </w:r>
      <w:r>
        <w:rPr>
          <w:noProof/>
        </w:rPr>
      </w:r>
      <w:r>
        <w:rPr>
          <w:noProof/>
        </w:rPr>
        <w:fldChar w:fldCharType="separate"/>
      </w:r>
      <w:r>
        <w:rPr>
          <w:noProof/>
        </w:rPr>
        <w:t>62</w:t>
      </w:r>
      <w:r>
        <w:rPr>
          <w:noProof/>
        </w:rPr>
        <w:fldChar w:fldCharType="end"/>
      </w:r>
    </w:p>
    <w:p w14:paraId="7B3AA05F" w14:textId="5EA97514"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_Toc192837291 \h </w:instrText>
      </w:r>
      <w:r>
        <w:rPr>
          <w:noProof/>
        </w:rPr>
      </w:r>
      <w:r>
        <w:rPr>
          <w:noProof/>
        </w:rPr>
        <w:fldChar w:fldCharType="separate"/>
      </w:r>
      <w:r>
        <w:rPr>
          <w:noProof/>
        </w:rPr>
        <w:t>62</w:t>
      </w:r>
      <w:r>
        <w:rPr>
          <w:noProof/>
        </w:rPr>
        <w:fldChar w:fldCharType="end"/>
      </w:r>
    </w:p>
    <w:p w14:paraId="13276555" w14:textId="60292E31"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_Toc192837292 \h </w:instrText>
      </w:r>
      <w:r>
        <w:rPr>
          <w:noProof/>
        </w:rPr>
      </w:r>
      <w:r>
        <w:rPr>
          <w:noProof/>
        </w:rPr>
        <w:fldChar w:fldCharType="separate"/>
      </w:r>
      <w:r>
        <w:rPr>
          <w:noProof/>
        </w:rPr>
        <w:t>62</w:t>
      </w:r>
      <w:r>
        <w:rPr>
          <w:noProof/>
        </w:rPr>
        <w:fldChar w:fldCharType="end"/>
      </w:r>
    </w:p>
    <w:p w14:paraId="69673B6D" w14:textId="67DB9327"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_Toc192837293 \h </w:instrText>
      </w:r>
      <w:r>
        <w:rPr>
          <w:noProof/>
        </w:rPr>
      </w:r>
      <w:r>
        <w:rPr>
          <w:noProof/>
        </w:rPr>
        <w:fldChar w:fldCharType="separate"/>
      </w:r>
      <w:r>
        <w:rPr>
          <w:noProof/>
        </w:rPr>
        <w:t>62</w:t>
      </w:r>
      <w:r>
        <w:rPr>
          <w:noProof/>
        </w:rPr>
        <w:fldChar w:fldCharType="end"/>
      </w:r>
    </w:p>
    <w:p w14:paraId="385FC4BA" w14:textId="0A8C90FE"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_Toc192837294 \h </w:instrText>
      </w:r>
      <w:r>
        <w:rPr>
          <w:noProof/>
        </w:rPr>
      </w:r>
      <w:r>
        <w:rPr>
          <w:noProof/>
        </w:rPr>
        <w:fldChar w:fldCharType="separate"/>
      </w:r>
      <w:r>
        <w:rPr>
          <w:noProof/>
        </w:rPr>
        <w:t>62</w:t>
      </w:r>
      <w:r>
        <w:rPr>
          <w:noProof/>
        </w:rPr>
        <w:fldChar w:fldCharType="end"/>
      </w:r>
    </w:p>
    <w:p w14:paraId="4D0ADE46" w14:textId="19518EAB"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_Toc192837295 \h </w:instrText>
      </w:r>
      <w:r>
        <w:rPr>
          <w:noProof/>
        </w:rPr>
      </w:r>
      <w:r>
        <w:rPr>
          <w:noProof/>
        </w:rPr>
        <w:fldChar w:fldCharType="separate"/>
      </w:r>
      <w:r>
        <w:rPr>
          <w:noProof/>
        </w:rPr>
        <w:t>62</w:t>
      </w:r>
      <w:r>
        <w:rPr>
          <w:noProof/>
        </w:rPr>
        <w:fldChar w:fldCharType="end"/>
      </w:r>
    </w:p>
    <w:p w14:paraId="34FE00F1" w14:textId="05DF967E"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_Toc192837296 \h </w:instrText>
      </w:r>
      <w:r>
        <w:rPr>
          <w:noProof/>
        </w:rPr>
      </w:r>
      <w:r>
        <w:rPr>
          <w:noProof/>
        </w:rPr>
        <w:fldChar w:fldCharType="separate"/>
      </w:r>
      <w:r>
        <w:rPr>
          <w:noProof/>
        </w:rPr>
        <w:t>63</w:t>
      </w:r>
      <w:r>
        <w:rPr>
          <w:noProof/>
        </w:rPr>
        <w:fldChar w:fldCharType="end"/>
      </w:r>
    </w:p>
    <w:p w14:paraId="0F76EB68" w14:textId="370659F7"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_Toc192837297 \h </w:instrText>
      </w:r>
      <w:r>
        <w:rPr>
          <w:noProof/>
        </w:rPr>
      </w:r>
      <w:r>
        <w:rPr>
          <w:noProof/>
        </w:rPr>
        <w:fldChar w:fldCharType="separate"/>
      </w:r>
      <w:r>
        <w:rPr>
          <w:noProof/>
        </w:rPr>
        <w:t>63</w:t>
      </w:r>
      <w:r>
        <w:rPr>
          <w:noProof/>
        </w:rPr>
        <w:fldChar w:fldCharType="end"/>
      </w:r>
    </w:p>
    <w:p w14:paraId="60319DB1" w14:textId="0C5E448E"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_Toc192837298 \h </w:instrText>
      </w:r>
      <w:r>
        <w:rPr>
          <w:noProof/>
        </w:rPr>
      </w:r>
      <w:r>
        <w:rPr>
          <w:noProof/>
        </w:rPr>
        <w:fldChar w:fldCharType="separate"/>
      </w:r>
      <w:r>
        <w:rPr>
          <w:noProof/>
        </w:rPr>
        <w:t>63</w:t>
      </w:r>
      <w:r>
        <w:rPr>
          <w:noProof/>
        </w:rPr>
        <w:fldChar w:fldCharType="end"/>
      </w:r>
    </w:p>
    <w:p w14:paraId="6A7B6FE2" w14:textId="090F989F"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sidRPr="00D5631C">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D5631C">
        <w:rPr>
          <w:noProof/>
          <w:lang w:val="en-US"/>
        </w:rPr>
        <w:t>Structured data types</w:t>
      </w:r>
      <w:r>
        <w:rPr>
          <w:noProof/>
        </w:rPr>
        <w:tab/>
      </w:r>
      <w:r>
        <w:rPr>
          <w:noProof/>
        </w:rPr>
        <w:fldChar w:fldCharType="begin" w:fldLock="1"/>
      </w:r>
      <w:r>
        <w:rPr>
          <w:noProof/>
        </w:rPr>
        <w:instrText xml:space="preserve"> PAGEREF _Toc192837299 \h </w:instrText>
      </w:r>
      <w:r>
        <w:rPr>
          <w:noProof/>
        </w:rPr>
      </w:r>
      <w:r>
        <w:rPr>
          <w:noProof/>
        </w:rPr>
        <w:fldChar w:fldCharType="separate"/>
      </w:r>
      <w:r>
        <w:rPr>
          <w:noProof/>
        </w:rPr>
        <w:t>64</w:t>
      </w:r>
      <w:r>
        <w:rPr>
          <w:noProof/>
        </w:rPr>
        <w:fldChar w:fldCharType="end"/>
      </w:r>
    </w:p>
    <w:p w14:paraId="1C80101D" w14:textId="6A6718A9"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_Toc192837300 \h </w:instrText>
      </w:r>
      <w:r>
        <w:rPr>
          <w:noProof/>
        </w:rPr>
      </w:r>
      <w:r>
        <w:rPr>
          <w:noProof/>
        </w:rPr>
        <w:fldChar w:fldCharType="separate"/>
      </w:r>
      <w:r>
        <w:rPr>
          <w:noProof/>
        </w:rPr>
        <w:t>64</w:t>
      </w:r>
      <w:r>
        <w:rPr>
          <w:noProof/>
        </w:rPr>
        <w:fldChar w:fldCharType="end"/>
      </w:r>
    </w:p>
    <w:p w14:paraId="77F6E84C" w14:textId="180E5731"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RecordSearchResultDescriptor</w:t>
      </w:r>
      <w:r>
        <w:rPr>
          <w:noProof/>
        </w:rPr>
        <w:tab/>
      </w:r>
      <w:r>
        <w:rPr>
          <w:noProof/>
        </w:rPr>
        <w:fldChar w:fldCharType="begin" w:fldLock="1"/>
      </w:r>
      <w:r>
        <w:rPr>
          <w:noProof/>
        </w:rPr>
        <w:instrText xml:space="preserve"> PAGEREF _Toc192837301 \h </w:instrText>
      </w:r>
      <w:r>
        <w:rPr>
          <w:noProof/>
        </w:rPr>
      </w:r>
      <w:r>
        <w:rPr>
          <w:noProof/>
        </w:rPr>
        <w:fldChar w:fldCharType="separate"/>
      </w:r>
      <w:r>
        <w:rPr>
          <w:noProof/>
        </w:rPr>
        <w:t>65</w:t>
      </w:r>
      <w:r>
        <w:rPr>
          <w:noProof/>
        </w:rPr>
        <w:fldChar w:fldCharType="end"/>
      </w:r>
    </w:p>
    <w:p w14:paraId="563A9B8D" w14:textId="47CDD398"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RecordMeta</w:t>
      </w:r>
      <w:r>
        <w:rPr>
          <w:noProof/>
        </w:rPr>
        <w:tab/>
      </w:r>
      <w:r>
        <w:rPr>
          <w:noProof/>
        </w:rPr>
        <w:fldChar w:fldCharType="begin" w:fldLock="1"/>
      </w:r>
      <w:r>
        <w:rPr>
          <w:noProof/>
        </w:rPr>
        <w:instrText xml:space="preserve"> PAGEREF _Toc192837302 \h </w:instrText>
      </w:r>
      <w:r>
        <w:rPr>
          <w:noProof/>
        </w:rPr>
      </w:r>
      <w:r>
        <w:rPr>
          <w:noProof/>
        </w:rPr>
        <w:fldChar w:fldCharType="separate"/>
      </w:r>
      <w:r>
        <w:rPr>
          <w:noProof/>
        </w:rPr>
        <w:t>65</w:t>
      </w:r>
      <w:r>
        <w:rPr>
          <w:noProof/>
        </w:rPr>
        <w:fldChar w:fldCharType="end"/>
      </w:r>
    </w:p>
    <w:p w14:paraId="216E5873" w14:textId="3D8083E5"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RecordBody</w:t>
      </w:r>
      <w:r>
        <w:rPr>
          <w:noProof/>
        </w:rPr>
        <w:tab/>
      </w:r>
      <w:r>
        <w:rPr>
          <w:noProof/>
        </w:rPr>
        <w:fldChar w:fldCharType="begin" w:fldLock="1"/>
      </w:r>
      <w:r>
        <w:rPr>
          <w:noProof/>
        </w:rPr>
        <w:instrText xml:space="preserve"> PAGEREF _Toc192837303 \h </w:instrText>
      </w:r>
      <w:r>
        <w:rPr>
          <w:noProof/>
        </w:rPr>
      </w:r>
      <w:r>
        <w:rPr>
          <w:noProof/>
        </w:rPr>
        <w:fldChar w:fldCharType="separate"/>
      </w:r>
      <w:r>
        <w:rPr>
          <w:noProof/>
        </w:rPr>
        <w:t>65</w:t>
      </w:r>
      <w:r>
        <w:rPr>
          <w:noProof/>
        </w:rPr>
        <w:fldChar w:fldCharType="end"/>
      </w:r>
    </w:p>
    <w:p w14:paraId="214400A8" w14:textId="13D8B147"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Record</w:t>
      </w:r>
      <w:r>
        <w:rPr>
          <w:noProof/>
        </w:rPr>
        <w:tab/>
      </w:r>
      <w:r>
        <w:rPr>
          <w:noProof/>
        </w:rPr>
        <w:fldChar w:fldCharType="begin" w:fldLock="1"/>
      </w:r>
      <w:r>
        <w:rPr>
          <w:noProof/>
        </w:rPr>
        <w:instrText xml:space="preserve"> PAGEREF _Toc192837304 \h </w:instrText>
      </w:r>
      <w:r>
        <w:rPr>
          <w:noProof/>
        </w:rPr>
      </w:r>
      <w:r>
        <w:rPr>
          <w:noProof/>
        </w:rPr>
        <w:fldChar w:fldCharType="separate"/>
      </w:r>
      <w:r>
        <w:rPr>
          <w:noProof/>
        </w:rPr>
        <w:t>66</w:t>
      </w:r>
      <w:r>
        <w:rPr>
          <w:noProof/>
        </w:rPr>
        <w:fldChar w:fldCharType="end"/>
      </w:r>
    </w:p>
    <w:p w14:paraId="48D9EE72" w14:textId="648D5FB3"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BlockBody</w:t>
      </w:r>
      <w:r>
        <w:rPr>
          <w:noProof/>
        </w:rPr>
        <w:tab/>
      </w:r>
      <w:r>
        <w:rPr>
          <w:noProof/>
        </w:rPr>
        <w:fldChar w:fldCharType="begin" w:fldLock="1"/>
      </w:r>
      <w:r>
        <w:rPr>
          <w:noProof/>
        </w:rPr>
        <w:instrText xml:space="preserve"> PAGEREF _Toc192837305 \h </w:instrText>
      </w:r>
      <w:r>
        <w:rPr>
          <w:noProof/>
        </w:rPr>
      </w:r>
      <w:r>
        <w:rPr>
          <w:noProof/>
        </w:rPr>
        <w:fldChar w:fldCharType="separate"/>
      </w:r>
      <w:r>
        <w:rPr>
          <w:noProof/>
        </w:rPr>
        <w:t>66</w:t>
      </w:r>
      <w:r>
        <w:rPr>
          <w:noProof/>
        </w:rPr>
        <w:fldChar w:fldCharType="end"/>
      </w:r>
    </w:p>
    <w:p w14:paraId="6B9D54D7" w14:textId="77DAB0DB"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Block</w:t>
      </w:r>
      <w:r>
        <w:rPr>
          <w:noProof/>
        </w:rPr>
        <w:tab/>
      </w:r>
      <w:r>
        <w:rPr>
          <w:noProof/>
        </w:rPr>
        <w:fldChar w:fldCharType="begin" w:fldLock="1"/>
      </w:r>
      <w:r>
        <w:rPr>
          <w:noProof/>
        </w:rPr>
        <w:instrText xml:space="preserve"> PAGEREF _Toc192837306 \h </w:instrText>
      </w:r>
      <w:r>
        <w:rPr>
          <w:noProof/>
        </w:rPr>
      </w:r>
      <w:r>
        <w:rPr>
          <w:noProof/>
        </w:rPr>
        <w:fldChar w:fldCharType="separate"/>
      </w:r>
      <w:r>
        <w:rPr>
          <w:noProof/>
        </w:rPr>
        <w:t>66</w:t>
      </w:r>
      <w:r>
        <w:rPr>
          <w:noProof/>
        </w:rPr>
        <w:fldChar w:fldCharType="end"/>
      </w:r>
    </w:p>
    <w:p w14:paraId="0DCCBC9C" w14:textId="30D42428"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SearchCondition</w:t>
      </w:r>
      <w:r>
        <w:rPr>
          <w:noProof/>
        </w:rPr>
        <w:tab/>
      </w:r>
      <w:r>
        <w:rPr>
          <w:noProof/>
        </w:rPr>
        <w:fldChar w:fldCharType="begin" w:fldLock="1"/>
      </w:r>
      <w:r>
        <w:rPr>
          <w:noProof/>
        </w:rPr>
        <w:instrText xml:space="preserve"> PAGEREF _Toc192837307 \h </w:instrText>
      </w:r>
      <w:r>
        <w:rPr>
          <w:noProof/>
        </w:rPr>
      </w:r>
      <w:r>
        <w:rPr>
          <w:noProof/>
        </w:rPr>
        <w:fldChar w:fldCharType="separate"/>
      </w:r>
      <w:r>
        <w:rPr>
          <w:noProof/>
        </w:rPr>
        <w:t>66</w:t>
      </w:r>
      <w:r>
        <w:rPr>
          <w:noProof/>
        </w:rPr>
        <w:fldChar w:fldCharType="end"/>
      </w:r>
    </w:p>
    <w:p w14:paraId="026C73EF" w14:textId="6ADB10FC"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SearchComparison</w:t>
      </w:r>
      <w:r>
        <w:rPr>
          <w:noProof/>
        </w:rPr>
        <w:tab/>
      </w:r>
      <w:r>
        <w:rPr>
          <w:noProof/>
        </w:rPr>
        <w:fldChar w:fldCharType="begin" w:fldLock="1"/>
      </w:r>
      <w:r>
        <w:rPr>
          <w:noProof/>
        </w:rPr>
        <w:instrText xml:space="preserve"> PAGEREF _Toc192837308 \h </w:instrText>
      </w:r>
      <w:r>
        <w:rPr>
          <w:noProof/>
        </w:rPr>
      </w:r>
      <w:r>
        <w:rPr>
          <w:noProof/>
        </w:rPr>
        <w:fldChar w:fldCharType="separate"/>
      </w:r>
      <w:r>
        <w:rPr>
          <w:noProof/>
        </w:rPr>
        <w:t>67</w:t>
      </w:r>
      <w:r>
        <w:rPr>
          <w:noProof/>
        </w:rPr>
        <w:fldChar w:fldCharType="end"/>
      </w:r>
    </w:p>
    <w:p w14:paraId="15A84156" w14:textId="07F9760C"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sidRPr="00D5631C">
        <w:rPr>
          <w:rFonts w:eastAsia="DengXian"/>
          <w:noProof/>
        </w:rPr>
        <w:t>6.1.6.2.10</w:t>
      </w:r>
      <w:r>
        <w:rPr>
          <w:rFonts w:asciiTheme="minorHAnsi" w:eastAsiaTheme="minorEastAsia" w:hAnsiTheme="minorHAnsi" w:cstheme="minorBidi"/>
          <w:noProof/>
          <w:kern w:val="2"/>
          <w:sz w:val="24"/>
          <w:szCs w:val="24"/>
          <w:lang w:eastAsia="en-GB"/>
          <w14:ligatures w14:val="standardContextual"/>
        </w:rPr>
        <w:tab/>
      </w:r>
      <w:r w:rsidRPr="00D5631C">
        <w:rPr>
          <w:rFonts w:eastAsia="DengXian"/>
          <w:noProof/>
        </w:rPr>
        <w:t>Type: NotificationSubscription</w:t>
      </w:r>
      <w:r>
        <w:rPr>
          <w:noProof/>
        </w:rPr>
        <w:tab/>
      </w:r>
      <w:r>
        <w:rPr>
          <w:noProof/>
        </w:rPr>
        <w:fldChar w:fldCharType="begin" w:fldLock="1"/>
      </w:r>
      <w:r>
        <w:rPr>
          <w:noProof/>
        </w:rPr>
        <w:instrText xml:space="preserve"> PAGEREF _Toc192837309 \h </w:instrText>
      </w:r>
      <w:r>
        <w:rPr>
          <w:noProof/>
        </w:rPr>
      </w:r>
      <w:r>
        <w:rPr>
          <w:noProof/>
        </w:rPr>
        <w:fldChar w:fldCharType="separate"/>
      </w:r>
      <w:r>
        <w:rPr>
          <w:noProof/>
        </w:rPr>
        <w:t>68</w:t>
      </w:r>
      <w:r>
        <w:rPr>
          <w:noProof/>
        </w:rPr>
        <w:fldChar w:fldCharType="end"/>
      </w:r>
    </w:p>
    <w:p w14:paraId="72DF4BD8" w14:textId="643EA8C2"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RecordNotification</w:t>
      </w:r>
      <w:r>
        <w:rPr>
          <w:noProof/>
        </w:rPr>
        <w:tab/>
      </w:r>
      <w:r>
        <w:rPr>
          <w:noProof/>
        </w:rPr>
        <w:fldChar w:fldCharType="begin" w:fldLock="1"/>
      </w:r>
      <w:r>
        <w:rPr>
          <w:noProof/>
        </w:rPr>
        <w:instrText xml:space="preserve"> PAGEREF _Toc192837310 \h </w:instrText>
      </w:r>
      <w:r>
        <w:rPr>
          <w:noProof/>
        </w:rPr>
      </w:r>
      <w:r>
        <w:rPr>
          <w:noProof/>
        </w:rPr>
        <w:fldChar w:fldCharType="separate"/>
      </w:r>
      <w:r>
        <w:rPr>
          <w:noProof/>
        </w:rPr>
        <w:t>71</w:t>
      </w:r>
      <w:r>
        <w:rPr>
          <w:noProof/>
        </w:rPr>
        <w:fldChar w:fldCharType="end"/>
      </w:r>
    </w:p>
    <w:p w14:paraId="7B6D98DF" w14:textId="592044B9"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NotificationDescription</w:t>
      </w:r>
      <w:r>
        <w:rPr>
          <w:noProof/>
        </w:rPr>
        <w:tab/>
      </w:r>
      <w:r>
        <w:rPr>
          <w:noProof/>
        </w:rPr>
        <w:fldChar w:fldCharType="begin" w:fldLock="1"/>
      </w:r>
      <w:r>
        <w:rPr>
          <w:noProof/>
        </w:rPr>
        <w:instrText xml:space="preserve"> PAGEREF _Toc192837311 \h </w:instrText>
      </w:r>
      <w:r>
        <w:rPr>
          <w:noProof/>
        </w:rPr>
      </w:r>
      <w:r>
        <w:rPr>
          <w:noProof/>
        </w:rPr>
        <w:fldChar w:fldCharType="separate"/>
      </w:r>
      <w:r>
        <w:rPr>
          <w:noProof/>
        </w:rPr>
        <w:t>71</w:t>
      </w:r>
      <w:r>
        <w:rPr>
          <w:noProof/>
        </w:rPr>
        <w:fldChar w:fldCharType="end"/>
      </w:r>
    </w:p>
    <w:p w14:paraId="368EA982" w14:textId="1ACB00CF"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SubscriptionFilter</w:t>
      </w:r>
      <w:r>
        <w:rPr>
          <w:noProof/>
        </w:rPr>
        <w:tab/>
      </w:r>
      <w:r>
        <w:rPr>
          <w:noProof/>
        </w:rPr>
        <w:fldChar w:fldCharType="begin" w:fldLock="1"/>
      </w:r>
      <w:r>
        <w:rPr>
          <w:noProof/>
        </w:rPr>
        <w:instrText xml:space="preserve"> PAGEREF _Toc192837312 \h </w:instrText>
      </w:r>
      <w:r>
        <w:rPr>
          <w:noProof/>
        </w:rPr>
      </w:r>
      <w:r>
        <w:rPr>
          <w:noProof/>
        </w:rPr>
        <w:fldChar w:fldCharType="separate"/>
      </w:r>
      <w:r>
        <w:rPr>
          <w:noProof/>
        </w:rPr>
        <w:t>72</w:t>
      </w:r>
      <w:r>
        <w:rPr>
          <w:noProof/>
        </w:rPr>
        <w:fldChar w:fldCharType="end"/>
      </w:r>
    </w:p>
    <w:p w14:paraId="1A09BBDE" w14:textId="4837D98C"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ClientId</w:t>
      </w:r>
      <w:r>
        <w:rPr>
          <w:noProof/>
        </w:rPr>
        <w:tab/>
      </w:r>
      <w:r>
        <w:rPr>
          <w:noProof/>
        </w:rPr>
        <w:fldChar w:fldCharType="begin" w:fldLock="1"/>
      </w:r>
      <w:r>
        <w:rPr>
          <w:noProof/>
        </w:rPr>
        <w:instrText xml:space="preserve"> PAGEREF _Toc192837313 \h </w:instrText>
      </w:r>
      <w:r>
        <w:rPr>
          <w:noProof/>
        </w:rPr>
      </w:r>
      <w:r>
        <w:rPr>
          <w:noProof/>
        </w:rPr>
        <w:fldChar w:fldCharType="separate"/>
      </w:r>
      <w:r>
        <w:rPr>
          <w:noProof/>
        </w:rPr>
        <w:t>72</w:t>
      </w:r>
      <w:r>
        <w:rPr>
          <w:noProof/>
        </w:rPr>
        <w:fldChar w:fldCharType="end"/>
      </w:r>
    </w:p>
    <w:p w14:paraId="0278ECBF" w14:textId="42EF2F09"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MetaSchema</w:t>
      </w:r>
      <w:r>
        <w:rPr>
          <w:noProof/>
        </w:rPr>
        <w:tab/>
      </w:r>
      <w:r>
        <w:rPr>
          <w:noProof/>
        </w:rPr>
        <w:fldChar w:fldCharType="begin" w:fldLock="1"/>
      </w:r>
      <w:r>
        <w:rPr>
          <w:noProof/>
        </w:rPr>
        <w:instrText xml:space="preserve"> PAGEREF _Toc192837314 \h </w:instrText>
      </w:r>
      <w:r>
        <w:rPr>
          <w:noProof/>
        </w:rPr>
      </w:r>
      <w:r>
        <w:rPr>
          <w:noProof/>
        </w:rPr>
        <w:fldChar w:fldCharType="separate"/>
      </w:r>
      <w:r>
        <w:rPr>
          <w:noProof/>
        </w:rPr>
        <w:t>73</w:t>
      </w:r>
      <w:r>
        <w:rPr>
          <w:noProof/>
        </w:rPr>
        <w:fldChar w:fldCharType="end"/>
      </w:r>
    </w:p>
    <w:p w14:paraId="741F1E98" w14:textId="1463CC02"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TagType</w:t>
      </w:r>
      <w:r>
        <w:rPr>
          <w:noProof/>
        </w:rPr>
        <w:tab/>
      </w:r>
      <w:r>
        <w:rPr>
          <w:noProof/>
        </w:rPr>
        <w:fldChar w:fldCharType="begin" w:fldLock="1"/>
      </w:r>
      <w:r>
        <w:rPr>
          <w:noProof/>
        </w:rPr>
        <w:instrText xml:space="preserve"> PAGEREF _Toc192837315 \h </w:instrText>
      </w:r>
      <w:r>
        <w:rPr>
          <w:noProof/>
        </w:rPr>
      </w:r>
      <w:r>
        <w:rPr>
          <w:noProof/>
        </w:rPr>
        <w:fldChar w:fldCharType="separate"/>
      </w:r>
      <w:r>
        <w:rPr>
          <w:noProof/>
        </w:rPr>
        <w:t>73</w:t>
      </w:r>
      <w:r>
        <w:rPr>
          <w:noProof/>
        </w:rPr>
        <w:fldChar w:fldCharType="end"/>
      </w:r>
    </w:p>
    <w:p w14:paraId="68E5AACC" w14:textId="67A55351"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RecordIdList</w:t>
      </w:r>
      <w:r>
        <w:rPr>
          <w:noProof/>
        </w:rPr>
        <w:tab/>
      </w:r>
      <w:r>
        <w:rPr>
          <w:noProof/>
        </w:rPr>
        <w:fldChar w:fldCharType="begin" w:fldLock="1"/>
      </w:r>
      <w:r>
        <w:rPr>
          <w:noProof/>
        </w:rPr>
        <w:instrText xml:space="preserve"> PAGEREF _Toc192837316 \h </w:instrText>
      </w:r>
      <w:r>
        <w:rPr>
          <w:noProof/>
        </w:rPr>
      </w:r>
      <w:r>
        <w:rPr>
          <w:noProof/>
        </w:rPr>
        <w:fldChar w:fldCharType="separate"/>
      </w:r>
      <w:r>
        <w:rPr>
          <w:noProof/>
        </w:rPr>
        <w:t>73</w:t>
      </w:r>
      <w:r>
        <w:rPr>
          <w:noProof/>
        </w:rPr>
        <w:fldChar w:fldCharType="end"/>
      </w:r>
    </w:p>
    <w:p w14:paraId="4DD65583" w14:textId="6C768947"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NotificationInfo</w:t>
      </w:r>
      <w:r>
        <w:rPr>
          <w:noProof/>
        </w:rPr>
        <w:tab/>
      </w:r>
      <w:r>
        <w:rPr>
          <w:noProof/>
        </w:rPr>
        <w:fldChar w:fldCharType="begin" w:fldLock="1"/>
      </w:r>
      <w:r>
        <w:rPr>
          <w:noProof/>
        </w:rPr>
        <w:instrText xml:space="preserve"> PAGEREF _Toc192837317 \h </w:instrText>
      </w:r>
      <w:r>
        <w:rPr>
          <w:noProof/>
        </w:rPr>
      </w:r>
      <w:r>
        <w:rPr>
          <w:noProof/>
        </w:rPr>
        <w:fldChar w:fldCharType="separate"/>
      </w:r>
      <w:r>
        <w:rPr>
          <w:noProof/>
        </w:rPr>
        <w:t>73</w:t>
      </w:r>
      <w:r>
        <w:rPr>
          <w:noProof/>
        </w:rPr>
        <w:fldChar w:fldCharType="end"/>
      </w:r>
    </w:p>
    <w:p w14:paraId="329B50AB" w14:textId="7A3E8E0A"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6.1.6.2.18A</w:t>
      </w:r>
      <w:r>
        <w:rPr>
          <w:rFonts w:asciiTheme="minorHAnsi" w:eastAsiaTheme="minorEastAsia" w:hAnsiTheme="minorHAnsi" w:cstheme="minorBidi"/>
          <w:noProof/>
          <w:kern w:val="2"/>
          <w:sz w:val="24"/>
          <w:szCs w:val="24"/>
          <w:lang w:eastAsia="en-GB"/>
          <w14:ligatures w14:val="standardContextual"/>
        </w:rPr>
        <w:tab/>
      </w:r>
      <w:r>
        <w:rPr>
          <w:noProof/>
        </w:rPr>
        <w:t>Type: RecordSearchResult</w:t>
      </w:r>
      <w:r>
        <w:rPr>
          <w:noProof/>
        </w:rPr>
        <w:tab/>
      </w:r>
      <w:r>
        <w:rPr>
          <w:noProof/>
        </w:rPr>
        <w:fldChar w:fldCharType="begin" w:fldLock="1"/>
      </w:r>
      <w:r>
        <w:rPr>
          <w:noProof/>
        </w:rPr>
        <w:instrText xml:space="preserve"> PAGEREF _Toc192837318 \h </w:instrText>
      </w:r>
      <w:r>
        <w:rPr>
          <w:noProof/>
        </w:rPr>
      </w:r>
      <w:r>
        <w:rPr>
          <w:noProof/>
        </w:rPr>
        <w:fldChar w:fldCharType="separate"/>
      </w:r>
      <w:r>
        <w:rPr>
          <w:noProof/>
        </w:rPr>
        <w:t>74</w:t>
      </w:r>
      <w:r>
        <w:rPr>
          <w:noProof/>
        </w:rPr>
        <w:fldChar w:fldCharType="end"/>
      </w:r>
    </w:p>
    <w:p w14:paraId="0B726DF1" w14:textId="0FADF87E"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6.1.6.2.18B</w:t>
      </w:r>
      <w:r>
        <w:rPr>
          <w:rFonts w:asciiTheme="minorHAnsi" w:eastAsiaTheme="minorEastAsia" w:hAnsiTheme="minorHAnsi" w:cstheme="minorBidi"/>
          <w:noProof/>
          <w:kern w:val="2"/>
          <w:sz w:val="24"/>
          <w:szCs w:val="24"/>
          <w:lang w:eastAsia="en-GB"/>
          <w14:ligatures w14:val="standardContextual"/>
        </w:rPr>
        <w:tab/>
      </w:r>
      <w:r>
        <w:rPr>
          <w:noProof/>
        </w:rPr>
        <w:t>Type: RecordSearchResultBody</w:t>
      </w:r>
      <w:r>
        <w:rPr>
          <w:noProof/>
        </w:rPr>
        <w:tab/>
      </w:r>
      <w:r>
        <w:rPr>
          <w:noProof/>
        </w:rPr>
        <w:fldChar w:fldCharType="begin" w:fldLock="1"/>
      </w:r>
      <w:r>
        <w:rPr>
          <w:noProof/>
        </w:rPr>
        <w:instrText xml:space="preserve"> PAGEREF _Toc192837319 \h </w:instrText>
      </w:r>
      <w:r>
        <w:rPr>
          <w:noProof/>
        </w:rPr>
      </w:r>
      <w:r>
        <w:rPr>
          <w:noProof/>
        </w:rPr>
        <w:fldChar w:fldCharType="separate"/>
      </w:r>
      <w:r>
        <w:rPr>
          <w:noProof/>
        </w:rPr>
        <w:t>74</w:t>
      </w:r>
      <w:r>
        <w:rPr>
          <w:noProof/>
        </w:rPr>
        <w:fldChar w:fldCharType="end"/>
      </w:r>
    </w:p>
    <w:p w14:paraId="3FF06468" w14:textId="553602AF"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sidRPr="00D5631C">
        <w:rPr>
          <w:noProof/>
          <w:lang w:val="en-US"/>
        </w:rPr>
        <w:t>6.1.6.2.19</w:t>
      </w:r>
      <w:r>
        <w:rPr>
          <w:rFonts w:asciiTheme="minorHAnsi" w:eastAsiaTheme="minorEastAsia" w:hAnsiTheme="minorHAnsi" w:cstheme="minorBidi"/>
          <w:noProof/>
          <w:kern w:val="2"/>
          <w:sz w:val="24"/>
          <w:szCs w:val="24"/>
          <w:lang w:eastAsia="en-GB"/>
          <w14:ligatures w14:val="standardContextual"/>
        </w:rPr>
        <w:tab/>
      </w:r>
      <w:r w:rsidRPr="00D5631C">
        <w:rPr>
          <w:noProof/>
          <w:lang w:val="en-US"/>
        </w:rPr>
        <w:t>Type: CountExpression</w:t>
      </w:r>
      <w:r>
        <w:rPr>
          <w:noProof/>
        </w:rPr>
        <w:tab/>
      </w:r>
      <w:r>
        <w:rPr>
          <w:noProof/>
        </w:rPr>
        <w:fldChar w:fldCharType="begin" w:fldLock="1"/>
      </w:r>
      <w:r>
        <w:rPr>
          <w:noProof/>
        </w:rPr>
        <w:instrText xml:space="preserve"> PAGEREF _Toc192837320 \h </w:instrText>
      </w:r>
      <w:r>
        <w:rPr>
          <w:noProof/>
        </w:rPr>
      </w:r>
      <w:r>
        <w:rPr>
          <w:noProof/>
        </w:rPr>
        <w:fldChar w:fldCharType="separate"/>
      </w:r>
      <w:r>
        <w:rPr>
          <w:noProof/>
        </w:rPr>
        <w:t>74</w:t>
      </w:r>
      <w:r>
        <w:rPr>
          <w:noProof/>
        </w:rPr>
        <w:fldChar w:fldCharType="end"/>
      </w:r>
    </w:p>
    <w:p w14:paraId="0448C9EB" w14:textId="0C8014C3"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sidRPr="00D5631C">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D5631C">
        <w:rPr>
          <w:noProof/>
          <w:lang w:val="en-US"/>
        </w:rPr>
        <w:t xml:space="preserve">Type: </w:t>
      </w:r>
      <w:r>
        <w:rPr>
          <w:noProof/>
        </w:rPr>
        <w:t>TagCount</w:t>
      </w:r>
      <w:r>
        <w:rPr>
          <w:noProof/>
        </w:rPr>
        <w:tab/>
      </w:r>
      <w:r>
        <w:rPr>
          <w:noProof/>
        </w:rPr>
        <w:fldChar w:fldCharType="begin" w:fldLock="1"/>
      </w:r>
      <w:r>
        <w:rPr>
          <w:noProof/>
        </w:rPr>
        <w:instrText xml:space="preserve"> PAGEREF _Toc192837321 \h </w:instrText>
      </w:r>
      <w:r>
        <w:rPr>
          <w:noProof/>
        </w:rPr>
      </w:r>
      <w:r>
        <w:rPr>
          <w:noProof/>
        </w:rPr>
        <w:fldChar w:fldCharType="separate"/>
      </w:r>
      <w:r>
        <w:rPr>
          <w:noProof/>
        </w:rPr>
        <w:t>75</w:t>
      </w:r>
      <w:r>
        <w:rPr>
          <w:noProof/>
        </w:rPr>
        <w:fldChar w:fldCharType="end"/>
      </w:r>
    </w:p>
    <w:p w14:paraId="7776F191" w14:textId="73E820B5"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sidRPr="00D5631C">
        <w:rPr>
          <w:noProof/>
          <w:lang w:val="en-US"/>
        </w:rPr>
        <w:t>6.1.6.2.21</w:t>
      </w:r>
      <w:r>
        <w:rPr>
          <w:rFonts w:asciiTheme="minorHAnsi" w:eastAsiaTheme="minorEastAsia" w:hAnsiTheme="minorHAnsi" w:cstheme="minorBidi"/>
          <w:noProof/>
          <w:kern w:val="2"/>
          <w:sz w:val="24"/>
          <w:szCs w:val="24"/>
          <w:lang w:eastAsia="en-GB"/>
          <w14:ligatures w14:val="standardContextual"/>
        </w:rPr>
        <w:tab/>
      </w:r>
      <w:r w:rsidRPr="00D5631C">
        <w:rPr>
          <w:noProof/>
          <w:lang w:val="en-US"/>
        </w:rPr>
        <w:t xml:space="preserve">Type: </w:t>
      </w:r>
      <w:r>
        <w:rPr>
          <w:noProof/>
        </w:rPr>
        <w:t>ValueCount</w:t>
      </w:r>
      <w:r>
        <w:rPr>
          <w:noProof/>
        </w:rPr>
        <w:tab/>
      </w:r>
      <w:r>
        <w:rPr>
          <w:noProof/>
        </w:rPr>
        <w:fldChar w:fldCharType="begin" w:fldLock="1"/>
      </w:r>
      <w:r>
        <w:rPr>
          <w:noProof/>
        </w:rPr>
        <w:instrText xml:space="preserve"> PAGEREF _Toc192837322 \h </w:instrText>
      </w:r>
      <w:r>
        <w:rPr>
          <w:noProof/>
        </w:rPr>
      </w:r>
      <w:r>
        <w:rPr>
          <w:noProof/>
        </w:rPr>
        <w:fldChar w:fldCharType="separate"/>
      </w:r>
      <w:r>
        <w:rPr>
          <w:noProof/>
        </w:rPr>
        <w:t>75</w:t>
      </w:r>
      <w:r>
        <w:rPr>
          <w:noProof/>
        </w:rPr>
        <w:fldChar w:fldCharType="end"/>
      </w:r>
    </w:p>
    <w:p w14:paraId="291E4688" w14:textId="5777543B"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RecordPatch</w:t>
      </w:r>
      <w:r>
        <w:rPr>
          <w:noProof/>
        </w:rPr>
        <w:tab/>
      </w:r>
      <w:r>
        <w:rPr>
          <w:noProof/>
        </w:rPr>
        <w:fldChar w:fldCharType="begin" w:fldLock="1"/>
      </w:r>
      <w:r>
        <w:rPr>
          <w:noProof/>
        </w:rPr>
        <w:instrText xml:space="preserve"> PAGEREF _Toc192837323 \h </w:instrText>
      </w:r>
      <w:r>
        <w:rPr>
          <w:noProof/>
        </w:rPr>
      </w:r>
      <w:r>
        <w:rPr>
          <w:noProof/>
        </w:rPr>
        <w:fldChar w:fldCharType="separate"/>
      </w:r>
      <w:r>
        <w:rPr>
          <w:noProof/>
        </w:rPr>
        <w:t>76</w:t>
      </w:r>
      <w:r>
        <w:rPr>
          <w:noProof/>
        </w:rPr>
        <w:fldChar w:fldCharType="end"/>
      </w:r>
    </w:p>
    <w:p w14:paraId="098496D1" w14:textId="3BFD8571"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sidRPr="00D5631C">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D5631C">
        <w:rPr>
          <w:noProof/>
          <w:lang w:val="en-US"/>
        </w:rPr>
        <w:t>Simple data types and enumerations</w:t>
      </w:r>
      <w:r>
        <w:rPr>
          <w:noProof/>
        </w:rPr>
        <w:tab/>
      </w:r>
      <w:r>
        <w:rPr>
          <w:noProof/>
        </w:rPr>
        <w:fldChar w:fldCharType="begin" w:fldLock="1"/>
      </w:r>
      <w:r>
        <w:rPr>
          <w:noProof/>
        </w:rPr>
        <w:instrText xml:space="preserve"> PAGEREF _Toc192837324 \h </w:instrText>
      </w:r>
      <w:r>
        <w:rPr>
          <w:noProof/>
        </w:rPr>
      </w:r>
      <w:r>
        <w:rPr>
          <w:noProof/>
        </w:rPr>
        <w:fldChar w:fldCharType="separate"/>
      </w:r>
      <w:r>
        <w:rPr>
          <w:noProof/>
        </w:rPr>
        <w:t>76</w:t>
      </w:r>
      <w:r>
        <w:rPr>
          <w:noProof/>
        </w:rPr>
        <w:fldChar w:fldCharType="end"/>
      </w:r>
    </w:p>
    <w:p w14:paraId="3E9A8760" w14:textId="7DB910CF"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_Toc192837325 \h </w:instrText>
      </w:r>
      <w:r>
        <w:rPr>
          <w:noProof/>
        </w:rPr>
      </w:r>
      <w:r>
        <w:rPr>
          <w:noProof/>
        </w:rPr>
        <w:fldChar w:fldCharType="separate"/>
      </w:r>
      <w:r>
        <w:rPr>
          <w:noProof/>
        </w:rPr>
        <w:t>76</w:t>
      </w:r>
      <w:r>
        <w:rPr>
          <w:noProof/>
        </w:rPr>
        <w:fldChar w:fldCharType="end"/>
      </w:r>
    </w:p>
    <w:p w14:paraId="4948313C" w14:textId="16DA342E"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_Toc192837326 \h </w:instrText>
      </w:r>
      <w:r>
        <w:rPr>
          <w:noProof/>
        </w:rPr>
      </w:r>
      <w:r>
        <w:rPr>
          <w:noProof/>
        </w:rPr>
        <w:fldChar w:fldCharType="separate"/>
      </w:r>
      <w:r>
        <w:rPr>
          <w:noProof/>
        </w:rPr>
        <w:t>76</w:t>
      </w:r>
      <w:r>
        <w:rPr>
          <w:noProof/>
        </w:rPr>
        <w:fldChar w:fldCharType="end"/>
      </w:r>
    </w:p>
    <w:p w14:paraId="7195AFF3" w14:textId="2ED25258"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ComparisonOperator</w:t>
      </w:r>
      <w:r>
        <w:rPr>
          <w:noProof/>
        </w:rPr>
        <w:tab/>
      </w:r>
      <w:r>
        <w:rPr>
          <w:noProof/>
        </w:rPr>
        <w:fldChar w:fldCharType="begin" w:fldLock="1"/>
      </w:r>
      <w:r>
        <w:rPr>
          <w:noProof/>
        </w:rPr>
        <w:instrText xml:space="preserve"> PAGEREF _Toc192837327 \h </w:instrText>
      </w:r>
      <w:r>
        <w:rPr>
          <w:noProof/>
        </w:rPr>
      </w:r>
      <w:r>
        <w:rPr>
          <w:noProof/>
        </w:rPr>
        <w:fldChar w:fldCharType="separate"/>
      </w:r>
      <w:r>
        <w:rPr>
          <w:noProof/>
        </w:rPr>
        <w:t>76</w:t>
      </w:r>
      <w:r>
        <w:rPr>
          <w:noProof/>
        </w:rPr>
        <w:fldChar w:fldCharType="end"/>
      </w:r>
    </w:p>
    <w:p w14:paraId="168BDF5D" w14:textId="0D3EB342"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ConditionOperator</w:t>
      </w:r>
      <w:r>
        <w:rPr>
          <w:noProof/>
        </w:rPr>
        <w:tab/>
      </w:r>
      <w:r>
        <w:rPr>
          <w:noProof/>
        </w:rPr>
        <w:fldChar w:fldCharType="begin" w:fldLock="1"/>
      </w:r>
      <w:r>
        <w:rPr>
          <w:noProof/>
        </w:rPr>
        <w:instrText xml:space="preserve"> PAGEREF _Toc192837328 \h </w:instrText>
      </w:r>
      <w:r>
        <w:rPr>
          <w:noProof/>
        </w:rPr>
      </w:r>
      <w:r>
        <w:rPr>
          <w:noProof/>
        </w:rPr>
        <w:fldChar w:fldCharType="separate"/>
      </w:r>
      <w:r>
        <w:rPr>
          <w:noProof/>
        </w:rPr>
        <w:t>77</w:t>
      </w:r>
      <w:r>
        <w:rPr>
          <w:noProof/>
        </w:rPr>
        <w:fldChar w:fldCharType="end"/>
      </w:r>
    </w:p>
    <w:p w14:paraId="0F049D6C" w14:textId="5A9B2A35"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RecordOperation</w:t>
      </w:r>
      <w:r>
        <w:rPr>
          <w:noProof/>
        </w:rPr>
        <w:tab/>
      </w:r>
      <w:r>
        <w:rPr>
          <w:noProof/>
        </w:rPr>
        <w:fldChar w:fldCharType="begin" w:fldLock="1"/>
      </w:r>
      <w:r>
        <w:rPr>
          <w:noProof/>
        </w:rPr>
        <w:instrText xml:space="preserve"> PAGEREF _Toc192837329 \h </w:instrText>
      </w:r>
      <w:r>
        <w:rPr>
          <w:noProof/>
        </w:rPr>
      </w:r>
      <w:r>
        <w:rPr>
          <w:noProof/>
        </w:rPr>
        <w:fldChar w:fldCharType="separate"/>
      </w:r>
      <w:r>
        <w:rPr>
          <w:noProof/>
        </w:rPr>
        <w:t>77</w:t>
      </w:r>
      <w:r>
        <w:rPr>
          <w:noProof/>
        </w:rPr>
        <w:fldChar w:fldCharType="end"/>
      </w:r>
    </w:p>
    <w:p w14:paraId="3F17F946" w14:textId="626C78EC"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KeyType</w:t>
      </w:r>
      <w:r>
        <w:rPr>
          <w:noProof/>
        </w:rPr>
        <w:tab/>
      </w:r>
      <w:r>
        <w:rPr>
          <w:noProof/>
        </w:rPr>
        <w:fldChar w:fldCharType="begin" w:fldLock="1"/>
      </w:r>
      <w:r>
        <w:rPr>
          <w:noProof/>
        </w:rPr>
        <w:instrText xml:space="preserve"> PAGEREF _Toc192837330 \h </w:instrText>
      </w:r>
      <w:r>
        <w:rPr>
          <w:noProof/>
        </w:rPr>
      </w:r>
      <w:r>
        <w:rPr>
          <w:noProof/>
        </w:rPr>
        <w:fldChar w:fldCharType="separate"/>
      </w:r>
      <w:r>
        <w:rPr>
          <w:noProof/>
        </w:rPr>
        <w:t>77</w:t>
      </w:r>
      <w:r>
        <w:rPr>
          <w:noProof/>
        </w:rPr>
        <w:fldChar w:fldCharType="end"/>
      </w:r>
    </w:p>
    <w:p w14:paraId="15C2BF62" w14:textId="11848E45"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RetrieveRecords</w:t>
      </w:r>
      <w:r>
        <w:rPr>
          <w:noProof/>
        </w:rPr>
        <w:tab/>
      </w:r>
      <w:r>
        <w:rPr>
          <w:noProof/>
        </w:rPr>
        <w:fldChar w:fldCharType="begin" w:fldLock="1"/>
      </w:r>
      <w:r>
        <w:rPr>
          <w:noProof/>
        </w:rPr>
        <w:instrText xml:space="preserve"> PAGEREF _Toc192837331 \h </w:instrText>
      </w:r>
      <w:r>
        <w:rPr>
          <w:noProof/>
        </w:rPr>
      </w:r>
      <w:r>
        <w:rPr>
          <w:noProof/>
        </w:rPr>
        <w:fldChar w:fldCharType="separate"/>
      </w:r>
      <w:r>
        <w:rPr>
          <w:noProof/>
        </w:rPr>
        <w:t>77</w:t>
      </w:r>
      <w:r>
        <w:rPr>
          <w:noProof/>
        </w:rPr>
        <w:fldChar w:fldCharType="end"/>
      </w:r>
    </w:p>
    <w:p w14:paraId="6B34DAFB" w14:textId="3CC1D3CE"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6.1.6.3.</w:t>
      </w:r>
      <w:r w:rsidRPr="00D5631C">
        <w:rPr>
          <w:noProof/>
          <w:lang w:val="en-IN"/>
        </w:rPr>
        <w:t>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D5631C">
        <w:rPr>
          <w:noProof/>
          <w:lang w:val="en-IN"/>
        </w:rPr>
        <w:t>TagCountType</w:t>
      </w:r>
      <w:r>
        <w:rPr>
          <w:noProof/>
        </w:rPr>
        <w:tab/>
      </w:r>
      <w:r>
        <w:rPr>
          <w:noProof/>
        </w:rPr>
        <w:fldChar w:fldCharType="begin" w:fldLock="1"/>
      </w:r>
      <w:r>
        <w:rPr>
          <w:noProof/>
        </w:rPr>
        <w:instrText xml:space="preserve"> PAGEREF _Toc192837332 \h </w:instrText>
      </w:r>
      <w:r>
        <w:rPr>
          <w:noProof/>
        </w:rPr>
      </w:r>
      <w:r>
        <w:rPr>
          <w:noProof/>
        </w:rPr>
        <w:fldChar w:fldCharType="separate"/>
      </w:r>
      <w:r>
        <w:rPr>
          <w:noProof/>
        </w:rPr>
        <w:t>78</w:t>
      </w:r>
      <w:r>
        <w:rPr>
          <w:noProof/>
        </w:rPr>
        <w:fldChar w:fldCharType="end"/>
      </w:r>
    </w:p>
    <w:p w14:paraId="65C1BADB" w14:textId="6B7E15C8"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sidRPr="00D5631C">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_Toc192837333 \h </w:instrText>
      </w:r>
      <w:r>
        <w:rPr>
          <w:noProof/>
        </w:rPr>
      </w:r>
      <w:r>
        <w:rPr>
          <w:noProof/>
        </w:rPr>
        <w:fldChar w:fldCharType="separate"/>
      </w:r>
      <w:r>
        <w:rPr>
          <w:noProof/>
        </w:rPr>
        <w:t>78</w:t>
      </w:r>
      <w:r>
        <w:rPr>
          <w:noProof/>
        </w:rPr>
        <w:fldChar w:fldCharType="end"/>
      </w:r>
    </w:p>
    <w:p w14:paraId="542A3E25" w14:textId="27F35DA5"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SearchExpression</w:t>
      </w:r>
      <w:r>
        <w:rPr>
          <w:noProof/>
        </w:rPr>
        <w:tab/>
      </w:r>
      <w:r>
        <w:rPr>
          <w:noProof/>
        </w:rPr>
        <w:fldChar w:fldCharType="begin" w:fldLock="1"/>
      </w:r>
      <w:r>
        <w:rPr>
          <w:noProof/>
        </w:rPr>
        <w:instrText xml:space="preserve"> PAGEREF _Toc192837334 \h </w:instrText>
      </w:r>
      <w:r>
        <w:rPr>
          <w:noProof/>
        </w:rPr>
      </w:r>
      <w:r>
        <w:rPr>
          <w:noProof/>
        </w:rPr>
        <w:fldChar w:fldCharType="separate"/>
      </w:r>
      <w:r>
        <w:rPr>
          <w:noProof/>
        </w:rPr>
        <w:t>78</w:t>
      </w:r>
      <w:r>
        <w:rPr>
          <w:noProof/>
        </w:rPr>
        <w:fldChar w:fldCharType="end"/>
      </w:r>
    </w:p>
    <w:p w14:paraId="739F026E" w14:textId="73435489"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sidRPr="00D5631C">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D5631C">
        <w:rPr>
          <w:noProof/>
          <w:lang w:val="en-US"/>
        </w:rPr>
        <w:t xml:space="preserve">Type: </w:t>
      </w:r>
      <w:r>
        <w:rPr>
          <w:noProof/>
        </w:rPr>
        <w:t>ExtendedProblemDetails</w:t>
      </w:r>
      <w:r>
        <w:rPr>
          <w:noProof/>
        </w:rPr>
        <w:tab/>
      </w:r>
      <w:r>
        <w:rPr>
          <w:noProof/>
        </w:rPr>
        <w:fldChar w:fldCharType="begin" w:fldLock="1"/>
      </w:r>
      <w:r>
        <w:rPr>
          <w:noProof/>
        </w:rPr>
        <w:instrText xml:space="preserve"> PAGEREF _Toc192837335 \h </w:instrText>
      </w:r>
      <w:r>
        <w:rPr>
          <w:noProof/>
        </w:rPr>
      </w:r>
      <w:r>
        <w:rPr>
          <w:noProof/>
        </w:rPr>
        <w:fldChar w:fldCharType="separate"/>
      </w:r>
      <w:r>
        <w:rPr>
          <w:noProof/>
        </w:rPr>
        <w:t>78</w:t>
      </w:r>
      <w:r>
        <w:rPr>
          <w:noProof/>
        </w:rPr>
        <w:fldChar w:fldCharType="end"/>
      </w:r>
    </w:p>
    <w:p w14:paraId="362D32DE" w14:textId="54C1057F"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6.1.6.4.3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ProblemDetailExtension</w:t>
      </w:r>
      <w:r>
        <w:rPr>
          <w:noProof/>
        </w:rPr>
        <w:tab/>
      </w:r>
      <w:r>
        <w:rPr>
          <w:noProof/>
        </w:rPr>
        <w:fldChar w:fldCharType="begin" w:fldLock="1"/>
      </w:r>
      <w:r>
        <w:rPr>
          <w:noProof/>
        </w:rPr>
        <w:instrText xml:space="preserve"> PAGEREF _Toc192837336 \h </w:instrText>
      </w:r>
      <w:r>
        <w:rPr>
          <w:noProof/>
        </w:rPr>
      </w:r>
      <w:r>
        <w:rPr>
          <w:noProof/>
        </w:rPr>
        <w:fldChar w:fldCharType="separate"/>
      </w:r>
      <w:r>
        <w:rPr>
          <w:noProof/>
        </w:rPr>
        <w:t>78</w:t>
      </w:r>
      <w:r>
        <w:rPr>
          <w:noProof/>
        </w:rPr>
        <w:fldChar w:fldCharType="end"/>
      </w:r>
    </w:p>
    <w:p w14:paraId="7F0540B1" w14:textId="3B6F31E8"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_Toc192837337 \h </w:instrText>
      </w:r>
      <w:r>
        <w:rPr>
          <w:noProof/>
        </w:rPr>
      </w:r>
      <w:r>
        <w:rPr>
          <w:noProof/>
        </w:rPr>
        <w:fldChar w:fldCharType="separate"/>
      </w:r>
      <w:r>
        <w:rPr>
          <w:noProof/>
        </w:rPr>
        <w:t>79</w:t>
      </w:r>
      <w:r>
        <w:rPr>
          <w:noProof/>
        </w:rPr>
        <w:fldChar w:fldCharType="end"/>
      </w:r>
    </w:p>
    <w:p w14:paraId="078FC289" w14:textId="7DEF9DD6"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_Toc192837338 \h </w:instrText>
      </w:r>
      <w:r>
        <w:rPr>
          <w:noProof/>
        </w:rPr>
      </w:r>
      <w:r>
        <w:rPr>
          <w:noProof/>
        </w:rPr>
        <w:fldChar w:fldCharType="separate"/>
      </w:r>
      <w:r>
        <w:rPr>
          <w:noProof/>
        </w:rPr>
        <w:t>79</w:t>
      </w:r>
      <w:r>
        <w:rPr>
          <w:noProof/>
        </w:rPr>
        <w:fldChar w:fldCharType="end"/>
      </w:r>
    </w:p>
    <w:p w14:paraId="3126BB8A" w14:textId="29B79F07"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_Toc192837339 \h </w:instrText>
      </w:r>
      <w:r>
        <w:rPr>
          <w:noProof/>
        </w:rPr>
      </w:r>
      <w:r>
        <w:rPr>
          <w:noProof/>
        </w:rPr>
        <w:fldChar w:fldCharType="separate"/>
      </w:r>
      <w:r>
        <w:rPr>
          <w:noProof/>
        </w:rPr>
        <w:t>79</w:t>
      </w:r>
      <w:r>
        <w:rPr>
          <w:noProof/>
        </w:rPr>
        <w:fldChar w:fldCharType="end"/>
      </w:r>
    </w:p>
    <w:p w14:paraId="35F578B2" w14:textId="0E280FFB"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_Toc192837340 \h </w:instrText>
      </w:r>
      <w:r>
        <w:rPr>
          <w:noProof/>
        </w:rPr>
      </w:r>
      <w:r>
        <w:rPr>
          <w:noProof/>
        </w:rPr>
        <w:fldChar w:fldCharType="separate"/>
      </w:r>
      <w:r>
        <w:rPr>
          <w:noProof/>
        </w:rPr>
        <w:t>79</w:t>
      </w:r>
      <w:r>
        <w:rPr>
          <w:noProof/>
        </w:rPr>
        <w:fldChar w:fldCharType="end"/>
      </w:r>
    </w:p>
    <w:p w14:paraId="25241D28" w14:textId="292ACC5F"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_Toc192837341 \h </w:instrText>
      </w:r>
      <w:r>
        <w:rPr>
          <w:noProof/>
        </w:rPr>
      </w:r>
      <w:r>
        <w:rPr>
          <w:noProof/>
        </w:rPr>
        <w:fldChar w:fldCharType="separate"/>
      </w:r>
      <w:r>
        <w:rPr>
          <w:noProof/>
        </w:rPr>
        <w:t>79</w:t>
      </w:r>
      <w:r>
        <w:rPr>
          <w:noProof/>
        </w:rPr>
        <w:fldChar w:fldCharType="end"/>
      </w:r>
    </w:p>
    <w:p w14:paraId="757F4EDC" w14:textId="4E6F408E"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_Toc192837342 \h </w:instrText>
      </w:r>
      <w:r>
        <w:rPr>
          <w:noProof/>
        </w:rPr>
      </w:r>
      <w:r>
        <w:rPr>
          <w:noProof/>
        </w:rPr>
        <w:fldChar w:fldCharType="separate"/>
      </w:r>
      <w:r>
        <w:rPr>
          <w:noProof/>
        </w:rPr>
        <w:t>80</w:t>
      </w:r>
      <w:r>
        <w:rPr>
          <w:noProof/>
        </w:rPr>
        <w:fldChar w:fldCharType="end"/>
      </w:r>
    </w:p>
    <w:p w14:paraId="30014B21" w14:textId="378C047C" w:rsidR="00857B29" w:rsidRDefault="00857B2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Nudsf_Timer Service API</w:t>
      </w:r>
      <w:r>
        <w:rPr>
          <w:noProof/>
        </w:rPr>
        <w:tab/>
      </w:r>
      <w:r>
        <w:rPr>
          <w:noProof/>
        </w:rPr>
        <w:fldChar w:fldCharType="begin" w:fldLock="1"/>
      </w:r>
      <w:r>
        <w:rPr>
          <w:noProof/>
        </w:rPr>
        <w:instrText xml:space="preserve"> PAGEREF _Toc192837343 \h </w:instrText>
      </w:r>
      <w:r>
        <w:rPr>
          <w:noProof/>
        </w:rPr>
      </w:r>
      <w:r>
        <w:rPr>
          <w:noProof/>
        </w:rPr>
        <w:fldChar w:fldCharType="separate"/>
      </w:r>
      <w:r>
        <w:rPr>
          <w:noProof/>
        </w:rPr>
        <w:t>81</w:t>
      </w:r>
      <w:r>
        <w:rPr>
          <w:noProof/>
        </w:rPr>
        <w:fldChar w:fldCharType="end"/>
      </w:r>
    </w:p>
    <w:p w14:paraId="3CABF88C" w14:textId="10C9DD1A"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_Toc192837344 \h </w:instrText>
      </w:r>
      <w:r>
        <w:rPr>
          <w:noProof/>
        </w:rPr>
      </w:r>
      <w:r>
        <w:rPr>
          <w:noProof/>
        </w:rPr>
        <w:fldChar w:fldCharType="separate"/>
      </w:r>
      <w:r>
        <w:rPr>
          <w:noProof/>
        </w:rPr>
        <w:t>81</w:t>
      </w:r>
      <w:r>
        <w:rPr>
          <w:noProof/>
        </w:rPr>
        <w:fldChar w:fldCharType="end"/>
      </w:r>
    </w:p>
    <w:p w14:paraId="2C6AD83F" w14:textId="07688720"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_Toc192837345 \h </w:instrText>
      </w:r>
      <w:r>
        <w:rPr>
          <w:noProof/>
        </w:rPr>
      </w:r>
      <w:r>
        <w:rPr>
          <w:noProof/>
        </w:rPr>
        <w:fldChar w:fldCharType="separate"/>
      </w:r>
      <w:r>
        <w:rPr>
          <w:noProof/>
        </w:rPr>
        <w:t>81</w:t>
      </w:r>
      <w:r>
        <w:rPr>
          <w:noProof/>
        </w:rPr>
        <w:fldChar w:fldCharType="end"/>
      </w:r>
    </w:p>
    <w:p w14:paraId="19F6A402" w14:textId="10E877CA"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_Toc192837346 \h </w:instrText>
      </w:r>
      <w:r>
        <w:rPr>
          <w:noProof/>
        </w:rPr>
      </w:r>
      <w:r>
        <w:rPr>
          <w:noProof/>
        </w:rPr>
        <w:fldChar w:fldCharType="separate"/>
      </w:r>
      <w:r>
        <w:rPr>
          <w:noProof/>
        </w:rPr>
        <w:t>81</w:t>
      </w:r>
      <w:r>
        <w:rPr>
          <w:noProof/>
        </w:rPr>
        <w:fldChar w:fldCharType="end"/>
      </w:r>
    </w:p>
    <w:p w14:paraId="25FEA045" w14:textId="671DD00E"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_Toc192837347 \h </w:instrText>
      </w:r>
      <w:r>
        <w:rPr>
          <w:noProof/>
        </w:rPr>
      </w:r>
      <w:r>
        <w:rPr>
          <w:noProof/>
        </w:rPr>
        <w:fldChar w:fldCharType="separate"/>
      </w:r>
      <w:r>
        <w:rPr>
          <w:noProof/>
        </w:rPr>
        <w:t>81</w:t>
      </w:r>
      <w:r>
        <w:rPr>
          <w:noProof/>
        </w:rPr>
        <w:fldChar w:fldCharType="end"/>
      </w:r>
    </w:p>
    <w:p w14:paraId="34572BBE" w14:textId="25AF6230"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_Toc192837348 \h </w:instrText>
      </w:r>
      <w:r>
        <w:rPr>
          <w:noProof/>
        </w:rPr>
      </w:r>
      <w:r>
        <w:rPr>
          <w:noProof/>
        </w:rPr>
        <w:fldChar w:fldCharType="separate"/>
      </w:r>
      <w:r>
        <w:rPr>
          <w:noProof/>
        </w:rPr>
        <w:t>81</w:t>
      </w:r>
      <w:r>
        <w:rPr>
          <w:noProof/>
        </w:rPr>
        <w:fldChar w:fldCharType="end"/>
      </w:r>
    </w:p>
    <w:p w14:paraId="0F35E61A" w14:textId="5F0E98A6"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_Toc192837349 \h </w:instrText>
      </w:r>
      <w:r>
        <w:rPr>
          <w:noProof/>
        </w:rPr>
      </w:r>
      <w:r>
        <w:rPr>
          <w:noProof/>
        </w:rPr>
        <w:fldChar w:fldCharType="separate"/>
      </w:r>
      <w:r>
        <w:rPr>
          <w:noProof/>
        </w:rPr>
        <w:t>82</w:t>
      </w:r>
      <w:r>
        <w:rPr>
          <w:noProof/>
        </w:rPr>
        <w:fldChar w:fldCharType="end"/>
      </w:r>
    </w:p>
    <w:p w14:paraId="21C93143" w14:textId="6009141F"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_Toc192837350 \h </w:instrText>
      </w:r>
      <w:r>
        <w:rPr>
          <w:noProof/>
        </w:rPr>
      </w:r>
      <w:r>
        <w:rPr>
          <w:noProof/>
        </w:rPr>
        <w:fldChar w:fldCharType="separate"/>
      </w:r>
      <w:r>
        <w:rPr>
          <w:noProof/>
        </w:rPr>
        <w:t>82</w:t>
      </w:r>
      <w:r>
        <w:rPr>
          <w:noProof/>
        </w:rPr>
        <w:fldChar w:fldCharType="end"/>
      </w:r>
    </w:p>
    <w:p w14:paraId="3E73AB8F" w14:textId="11E5B532"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_Toc192837351 \h </w:instrText>
      </w:r>
      <w:r>
        <w:rPr>
          <w:noProof/>
        </w:rPr>
      </w:r>
      <w:r>
        <w:rPr>
          <w:noProof/>
        </w:rPr>
        <w:fldChar w:fldCharType="separate"/>
      </w:r>
      <w:r>
        <w:rPr>
          <w:noProof/>
        </w:rPr>
        <w:t>82</w:t>
      </w:r>
      <w:r>
        <w:rPr>
          <w:noProof/>
        </w:rPr>
        <w:fldChar w:fldCharType="end"/>
      </w:r>
    </w:p>
    <w:p w14:paraId="76896D14" w14:textId="30EE910B"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_Toc192837352 \h </w:instrText>
      </w:r>
      <w:r>
        <w:rPr>
          <w:noProof/>
        </w:rPr>
      </w:r>
      <w:r>
        <w:rPr>
          <w:noProof/>
        </w:rPr>
        <w:fldChar w:fldCharType="separate"/>
      </w:r>
      <w:r>
        <w:rPr>
          <w:noProof/>
        </w:rPr>
        <w:t>82</w:t>
      </w:r>
      <w:r>
        <w:rPr>
          <w:noProof/>
        </w:rPr>
        <w:fldChar w:fldCharType="end"/>
      </w:r>
    </w:p>
    <w:p w14:paraId="112A9A32" w14:textId="3E1E8CE1"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Timers (Store)</w:t>
      </w:r>
      <w:r>
        <w:rPr>
          <w:noProof/>
        </w:rPr>
        <w:tab/>
      </w:r>
      <w:r>
        <w:rPr>
          <w:noProof/>
        </w:rPr>
        <w:fldChar w:fldCharType="begin" w:fldLock="1"/>
      </w:r>
      <w:r>
        <w:rPr>
          <w:noProof/>
        </w:rPr>
        <w:instrText xml:space="preserve"> PAGEREF _Toc192837353 \h </w:instrText>
      </w:r>
      <w:r>
        <w:rPr>
          <w:noProof/>
        </w:rPr>
      </w:r>
      <w:r>
        <w:rPr>
          <w:noProof/>
        </w:rPr>
        <w:fldChar w:fldCharType="separate"/>
      </w:r>
      <w:r>
        <w:rPr>
          <w:noProof/>
        </w:rPr>
        <w:t>83</w:t>
      </w:r>
      <w:r>
        <w:rPr>
          <w:noProof/>
        </w:rPr>
        <w:fldChar w:fldCharType="end"/>
      </w:r>
    </w:p>
    <w:p w14:paraId="2A6A2271" w14:textId="16108AF4"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_Toc192837354 \h </w:instrText>
      </w:r>
      <w:r>
        <w:rPr>
          <w:noProof/>
        </w:rPr>
      </w:r>
      <w:r>
        <w:rPr>
          <w:noProof/>
        </w:rPr>
        <w:fldChar w:fldCharType="separate"/>
      </w:r>
      <w:r>
        <w:rPr>
          <w:noProof/>
        </w:rPr>
        <w:t>83</w:t>
      </w:r>
      <w:r>
        <w:rPr>
          <w:noProof/>
        </w:rPr>
        <w:fldChar w:fldCharType="end"/>
      </w:r>
    </w:p>
    <w:p w14:paraId="44B81E52" w14:textId="1C82FFC5"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_Toc192837355 \h </w:instrText>
      </w:r>
      <w:r>
        <w:rPr>
          <w:noProof/>
        </w:rPr>
      </w:r>
      <w:r>
        <w:rPr>
          <w:noProof/>
        </w:rPr>
        <w:fldChar w:fldCharType="separate"/>
      </w:r>
      <w:r>
        <w:rPr>
          <w:noProof/>
        </w:rPr>
        <w:t>83</w:t>
      </w:r>
      <w:r>
        <w:rPr>
          <w:noProof/>
        </w:rPr>
        <w:fldChar w:fldCharType="end"/>
      </w:r>
    </w:p>
    <w:p w14:paraId="666FFE63" w14:textId="12C0601F"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_Toc192837356 \h </w:instrText>
      </w:r>
      <w:r>
        <w:rPr>
          <w:noProof/>
        </w:rPr>
      </w:r>
      <w:r>
        <w:rPr>
          <w:noProof/>
        </w:rPr>
        <w:fldChar w:fldCharType="separate"/>
      </w:r>
      <w:r>
        <w:rPr>
          <w:noProof/>
        </w:rPr>
        <w:t>83</w:t>
      </w:r>
      <w:r>
        <w:rPr>
          <w:noProof/>
        </w:rPr>
        <w:fldChar w:fldCharType="end"/>
      </w:r>
    </w:p>
    <w:p w14:paraId="717F0A8E" w14:textId="1AF9DB48"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Timer (Document)</w:t>
      </w:r>
      <w:r>
        <w:rPr>
          <w:noProof/>
        </w:rPr>
        <w:tab/>
      </w:r>
      <w:r>
        <w:rPr>
          <w:noProof/>
        </w:rPr>
        <w:fldChar w:fldCharType="begin" w:fldLock="1"/>
      </w:r>
      <w:r>
        <w:rPr>
          <w:noProof/>
        </w:rPr>
        <w:instrText xml:space="preserve"> PAGEREF _Toc192837357 \h </w:instrText>
      </w:r>
      <w:r>
        <w:rPr>
          <w:noProof/>
        </w:rPr>
      </w:r>
      <w:r>
        <w:rPr>
          <w:noProof/>
        </w:rPr>
        <w:fldChar w:fldCharType="separate"/>
      </w:r>
      <w:r>
        <w:rPr>
          <w:noProof/>
        </w:rPr>
        <w:t>85</w:t>
      </w:r>
      <w:r>
        <w:rPr>
          <w:noProof/>
        </w:rPr>
        <w:fldChar w:fldCharType="end"/>
      </w:r>
    </w:p>
    <w:p w14:paraId="31C4EDB0" w14:textId="5C8C3189"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_Toc192837358 \h </w:instrText>
      </w:r>
      <w:r>
        <w:rPr>
          <w:noProof/>
        </w:rPr>
      </w:r>
      <w:r>
        <w:rPr>
          <w:noProof/>
        </w:rPr>
        <w:fldChar w:fldCharType="separate"/>
      </w:r>
      <w:r>
        <w:rPr>
          <w:noProof/>
        </w:rPr>
        <w:t>85</w:t>
      </w:r>
      <w:r>
        <w:rPr>
          <w:noProof/>
        </w:rPr>
        <w:fldChar w:fldCharType="end"/>
      </w:r>
    </w:p>
    <w:p w14:paraId="6ADF3567" w14:textId="0422B301"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_Toc192837359 \h </w:instrText>
      </w:r>
      <w:r>
        <w:rPr>
          <w:noProof/>
        </w:rPr>
      </w:r>
      <w:r>
        <w:rPr>
          <w:noProof/>
        </w:rPr>
        <w:fldChar w:fldCharType="separate"/>
      </w:r>
      <w:r>
        <w:rPr>
          <w:noProof/>
        </w:rPr>
        <w:t>85</w:t>
      </w:r>
      <w:r>
        <w:rPr>
          <w:noProof/>
        </w:rPr>
        <w:fldChar w:fldCharType="end"/>
      </w:r>
    </w:p>
    <w:p w14:paraId="1010A0AA" w14:textId="42D97BC2"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_Toc192837360 \h </w:instrText>
      </w:r>
      <w:r>
        <w:rPr>
          <w:noProof/>
        </w:rPr>
      </w:r>
      <w:r>
        <w:rPr>
          <w:noProof/>
        </w:rPr>
        <w:fldChar w:fldCharType="separate"/>
      </w:r>
      <w:r>
        <w:rPr>
          <w:noProof/>
        </w:rPr>
        <w:t>85</w:t>
      </w:r>
      <w:r>
        <w:rPr>
          <w:noProof/>
        </w:rPr>
        <w:fldChar w:fldCharType="end"/>
      </w:r>
    </w:p>
    <w:p w14:paraId="68F05121" w14:textId="1E094ED1"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_Toc192837361 \h </w:instrText>
      </w:r>
      <w:r>
        <w:rPr>
          <w:noProof/>
        </w:rPr>
      </w:r>
      <w:r>
        <w:rPr>
          <w:noProof/>
        </w:rPr>
        <w:fldChar w:fldCharType="separate"/>
      </w:r>
      <w:r>
        <w:rPr>
          <w:noProof/>
        </w:rPr>
        <w:t>87</w:t>
      </w:r>
      <w:r>
        <w:rPr>
          <w:noProof/>
        </w:rPr>
        <w:fldChar w:fldCharType="end"/>
      </w:r>
    </w:p>
    <w:p w14:paraId="666541BE" w14:textId="3B398AB8"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_Toc192837362 \h </w:instrText>
      </w:r>
      <w:r>
        <w:rPr>
          <w:noProof/>
        </w:rPr>
      </w:r>
      <w:r>
        <w:rPr>
          <w:noProof/>
        </w:rPr>
        <w:fldChar w:fldCharType="separate"/>
      </w:r>
      <w:r>
        <w:rPr>
          <w:noProof/>
        </w:rPr>
        <w:t>87</w:t>
      </w:r>
      <w:r>
        <w:rPr>
          <w:noProof/>
        </w:rPr>
        <w:fldChar w:fldCharType="end"/>
      </w:r>
    </w:p>
    <w:p w14:paraId="5597FF4C" w14:textId="16050060"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_Toc192837363 \h </w:instrText>
      </w:r>
      <w:r>
        <w:rPr>
          <w:noProof/>
        </w:rPr>
      </w:r>
      <w:r>
        <w:rPr>
          <w:noProof/>
        </w:rPr>
        <w:fldChar w:fldCharType="separate"/>
      </w:r>
      <w:r>
        <w:rPr>
          <w:noProof/>
        </w:rPr>
        <w:t>87</w:t>
      </w:r>
      <w:r>
        <w:rPr>
          <w:noProof/>
        </w:rPr>
        <w:fldChar w:fldCharType="end"/>
      </w:r>
    </w:p>
    <w:p w14:paraId="4329E851" w14:textId="720FAC0C"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_Toc192837364 \h </w:instrText>
      </w:r>
      <w:r>
        <w:rPr>
          <w:noProof/>
        </w:rPr>
      </w:r>
      <w:r>
        <w:rPr>
          <w:noProof/>
        </w:rPr>
        <w:fldChar w:fldCharType="separate"/>
      </w:r>
      <w:r>
        <w:rPr>
          <w:noProof/>
        </w:rPr>
        <w:t>88</w:t>
      </w:r>
      <w:r>
        <w:rPr>
          <w:noProof/>
        </w:rPr>
        <w:fldChar w:fldCharType="end"/>
      </w:r>
    </w:p>
    <w:p w14:paraId="39C23FDF" w14:textId="7CD74D23"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_Toc192837365 \h </w:instrText>
      </w:r>
      <w:r>
        <w:rPr>
          <w:noProof/>
        </w:rPr>
      </w:r>
      <w:r>
        <w:rPr>
          <w:noProof/>
        </w:rPr>
        <w:fldChar w:fldCharType="separate"/>
      </w:r>
      <w:r>
        <w:rPr>
          <w:noProof/>
        </w:rPr>
        <w:t>88</w:t>
      </w:r>
      <w:r>
        <w:rPr>
          <w:noProof/>
        </w:rPr>
        <w:fldChar w:fldCharType="end"/>
      </w:r>
    </w:p>
    <w:p w14:paraId="6C191CAF" w14:textId="703742F2"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_Toc192837366 \h </w:instrText>
      </w:r>
      <w:r>
        <w:rPr>
          <w:noProof/>
        </w:rPr>
      </w:r>
      <w:r>
        <w:rPr>
          <w:noProof/>
        </w:rPr>
        <w:fldChar w:fldCharType="separate"/>
      </w:r>
      <w:r>
        <w:rPr>
          <w:noProof/>
        </w:rPr>
        <w:t>88</w:t>
      </w:r>
      <w:r>
        <w:rPr>
          <w:noProof/>
        </w:rPr>
        <w:fldChar w:fldCharType="end"/>
      </w:r>
    </w:p>
    <w:p w14:paraId="1A6E5B24" w14:textId="67C4E1B1"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_Toc192837367 \h </w:instrText>
      </w:r>
      <w:r>
        <w:rPr>
          <w:noProof/>
        </w:rPr>
      </w:r>
      <w:r>
        <w:rPr>
          <w:noProof/>
        </w:rPr>
        <w:fldChar w:fldCharType="separate"/>
      </w:r>
      <w:r>
        <w:rPr>
          <w:noProof/>
        </w:rPr>
        <w:t>88</w:t>
      </w:r>
      <w:r>
        <w:rPr>
          <w:noProof/>
        </w:rPr>
        <w:fldChar w:fldCharType="end"/>
      </w:r>
    </w:p>
    <w:p w14:paraId="16AB2768" w14:textId="156AF426"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_Toc192837368 \h </w:instrText>
      </w:r>
      <w:r>
        <w:rPr>
          <w:noProof/>
        </w:rPr>
      </w:r>
      <w:r>
        <w:rPr>
          <w:noProof/>
        </w:rPr>
        <w:fldChar w:fldCharType="separate"/>
      </w:r>
      <w:r>
        <w:rPr>
          <w:noProof/>
        </w:rPr>
        <w:t>88</w:t>
      </w:r>
      <w:r>
        <w:rPr>
          <w:noProof/>
        </w:rPr>
        <w:fldChar w:fldCharType="end"/>
      </w:r>
    </w:p>
    <w:p w14:paraId="3F138484" w14:textId="190DD35C"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_Toc192837369 \h </w:instrText>
      </w:r>
      <w:r>
        <w:rPr>
          <w:noProof/>
        </w:rPr>
      </w:r>
      <w:r>
        <w:rPr>
          <w:noProof/>
        </w:rPr>
        <w:fldChar w:fldCharType="separate"/>
      </w:r>
      <w:r>
        <w:rPr>
          <w:noProof/>
        </w:rPr>
        <w:t>88</w:t>
      </w:r>
      <w:r>
        <w:rPr>
          <w:noProof/>
        </w:rPr>
        <w:fldChar w:fldCharType="end"/>
      </w:r>
    </w:p>
    <w:p w14:paraId="6ACF9D95" w14:textId="0A2A31F9"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sidRPr="00D5631C">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D5631C">
        <w:rPr>
          <w:noProof/>
          <w:lang w:val="en-US"/>
        </w:rPr>
        <w:t>Structured data types</w:t>
      </w:r>
      <w:r>
        <w:rPr>
          <w:noProof/>
        </w:rPr>
        <w:tab/>
      </w:r>
      <w:r>
        <w:rPr>
          <w:noProof/>
        </w:rPr>
        <w:fldChar w:fldCharType="begin" w:fldLock="1"/>
      </w:r>
      <w:r>
        <w:rPr>
          <w:noProof/>
        </w:rPr>
        <w:instrText xml:space="preserve"> PAGEREF _Toc192837370 \h </w:instrText>
      </w:r>
      <w:r>
        <w:rPr>
          <w:noProof/>
        </w:rPr>
      </w:r>
      <w:r>
        <w:rPr>
          <w:noProof/>
        </w:rPr>
        <w:fldChar w:fldCharType="separate"/>
      </w:r>
      <w:r>
        <w:rPr>
          <w:noProof/>
        </w:rPr>
        <w:t>89</w:t>
      </w:r>
      <w:r>
        <w:rPr>
          <w:noProof/>
        </w:rPr>
        <w:fldChar w:fldCharType="end"/>
      </w:r>
    </w:p>
    <w:p w14:paraId="39DD50F8" w14:textId="5932A3FA"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_Toc192837371 \h </w:instrText>
      </w:r>
      <w:r>
        <w:rPr>
          <w:noProof/>
        </w:rPr>
      </w:r>
      <w:r>
        <w:rPr>
          <w:noProof/>
        </w:rPr>
        <w:fldChar w:fldCharType="separate"/>
      </w:r>
      <w:r>
        <w:rPr>
          <w:noProof/>
        </w:rPr>
        <w:t>89</w:t>
      </w:r>
      <w:r>
        <w:rPr>
          <w:noProof/>
        </w:rPr>
        <w:fldChar w:fldCharType="end"/>
      </w:r>
    </w:p>
    <w:p w14:paraId="7A780D09" w14:textId="2C5C7ACA"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Timer</w:t>
      </w:r>
      <w:r>
        <w:rPr>
          <w:noProof/>
        </w:rPr>
        <w:tab/>
      </w:r>
      <w:r>
        <w:rPr>
          <w:noProof/>
        </w:rPr>
        <w:fldChar w:fldCharType="begin" w:fldLock="1"/>
      </w:r>
      <w:r>
        <w:rPr>
          <w:noProof/>
        </w:rPr>
        <w:instrText xml:space="preserve"> PAGEREF _Toc192837372 \h </w:instrText>
      </w:r>
      <w:r>
        <w:rPr>
          <w:noProof/>
        </w:rPr>
      </w:r>
      <w:r>
        <w:rPr>
          <w:noProof/>
        </w:rPr>
        <w:fldChar w:fldCharType="separate"/>
      </w:r>
      <w:r>
        <w:rPr>
          <w:noProof/>
        </w:rPr>
        <w:t>89</w:t>
      </w:r>
      <w:r>
        <w:rPr>
          <w:noProof/>
        </w:rPr>
        <w:fldChar w:fldCharType="end"/>
      </w:r>
    </w:p>
    <w:p w14:paraId="6A991564" w14:textId="3A7746B4"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TimerIdList</w:t>
      </w:r>
      <w:r>
        <w:rPr>
          <w:noProof/>
        </w:rPr>
        <w:tab/>
      </w:r>
      <w:r>
        <w:rPr>
          <w:noProof/>
        </w:rPr>
        <w:fldChar w:fldCharType="begin" w:fldLock="1"/>
      </w:r>
      <w:r>
        <w:rPr>
          <w:noProof/>
        </w:rPr>
        <w:instrText xml:space="preserve"> PAGEREF _Toc192837373 \h </w:instrText>
      </w:r>
      <w:r>
        <w:rPr>
          <w:noProof/>
        </w:rPr>
      </w:r>
      <w:r>
        <w:rPr>
          <w:noProof/>
        </w:rPr>
        <w:fldChar w:fldCharType="separate"/>
      </w:r>
      <w:r>
        <w:rPr>
          <w:noProof/>
        </w:rPr>
        <w:t>90</w:t>
      </w:r>
      <w:r>
        <w:rPr>
          <w:noProof/>
        </w:rPr>
        <w:fldChar w:fldCharType="end"/>
      </w:r>
    </w:p>
    <w:p w14:paraId="0DD698BD" w14:textId="01C5A262"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sidRPr="00D5631C">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D5631C">
        <w:rPr>
          <w:noProof/>
          <w:lang w:val="en-US"/>
        </w:rPr>
        <w:t>Simple data types and enumerations</w:t>
      </w:r>
      <w:r>
        <w:rPr>
          <w:noProof/>
        </w:rPr>
        <w:tab/>
      </w:r>
      <w:r>
        <w:rPr>
          <w:noProof/>
        </w:rPr>
        <w:fldChar w:fldCharType="begin" w:fldLock="1"/>
      </w:r>
      <w:r>
        <w:rPr>
          <w:noProof/>
        </w:rPr>
        <w:instrText xml:space="preserve"> PAGEREF _Toc192837374 \h </w:instrText>
      </w:r>
      <w:r>
        <w:rPr>
          <w:noProof/>
        </w:rPr>
      </w:r>
      <w:r>
        <w:rPr>
          <w:noProof/>
        </w:rPr>
        <w:fldChar w:fldCharType="separate"/>
      </w:r>
      <w:r>
        <w:rPr>
          <w:noProof/>
        </w:rPr>
        <w:t>90</w:t>
      </w:r>
      <w:r>
        <w:rPr>
          <w:noProof/>
        </w:rPr>
        <w:fldChar w:fldCharType="end"/>
      </w:r>
    </w:p>
    <w:p w14:paraId="7CAE445A" w14:textId="554A5B76"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_Toc192837375 \h </w:instrText>
      </w:r>
      <w:r>
        <w:rPr>
          <w:noProof/>
        </w:rPr>
      </w:r>
      <w:r>
        <w:rPr>
          <w:noProof/>
        </w:rPr>
        <w:fldChar w:fldCharType="separate"/>
      </w:r>
      <w:r>
        <w:rPr>
          <w:noProof/>
        </w:rPr>
        <w:t>90</w:t>
      </w:r>
      <w:r>
        <w:rPr>
          <w:noProof/>
        </w:rPr>
        <w:fldChar w:fldCharType="end"/>
      </w:r>
    </w:p>
    <w:p w14:paraId="44812BA7" w14:textId="583673A3" w:rsidR="00857B29" w:rsidRDefault="00857B29">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_Toc192837376 \h </w:instrText>
      </w:r>
      <w:r>
        <w:rPr>
          <w:noProof/>
        </w:rPr>
      </w:r>
      <w:r>
        <w:rPr>
          <w:noProof/>
        </w:rPr>
        <w:fldChar w:fldCharType="separate"/>
      </w:r>
      <w:r>
        <w:rPr>
          <w:noProof/>
        </w:rPr>
        <w:t>90</w:t>
      </w:r>
      <w:r>
        <w:rPr>
          <w:noProof/>
        </w:rPr>
        <w:fldChar w:fldCharType="end"/>
      </w:r>
    </w:p>
    <w:p w14:paraId="2A74825B" w14:textId="0C140A0A"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_Toc192837377 \h </w:instrText>
      </w:r>
      <w:r>
        <w:rPr>
          <w:noProof/>
        </w:rPr>
      </w:r>
      <w:r>
        <w:rPr>
          <w:noProof/>
        </w:rPr>
        <w:fldChar w:fldCharType="separate"/>
      </w:r>
      <w:r>
        <w:rPr>
          <w:noProof/>
        </w:rPr>
        <w:t>90</w:t>
      </w:r>
      <w:r>
        <w:rPr>
          <w:noProof/>
        </w:rPr>
        <w:fldChar w:fldCharType="end"/>
      </w:r>
    </w:p>
    <w:p w14:paraId="52B9AAFC" w14:textId="2C88ADAC"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_Toc192837378 \h </w:instrText>
      </w:r>
      <w:r>
        <w:rPr>
          <w:noProof/>
        </w:rPr>
      </w:r>
      <w:r>
        <w:rPr>
          <w:noProof/>
        </w:rPr>
        <w:fldChar w:fldCharType="separate"/>
      </w:r>
      <w:r>
        <w:rPr>
          <w:noProof/>
        </w:rPr>
        <w:t>90</w:t>
      </w:r>
      <w:r>
        <w:rPr>
          <w:noProof/>
        </w:rPr>
        <w:fldChar w:fldCharType="end"/>
      </w:r>
    </w:p>
    <w:p w14:paraId="37E15BCA" w14:textId="6307517B"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_Toc192837379 \h </w:instrText>
      </w:r>
      <w:r>
        <w:rPr>
          <w:noProof/>
        </w:rPr>
      </w:r>
      <w:r>
        <w:rPr>
          <w:noProof/>
        </w:rPr>
        <w:fldChar w:fldCharType="separate"/>
      </w:r>
      <w:r>
        <w:rPr>
          <w:noProof/>
        </w:rPr>
        <w:t>90</w:t>
      </w:r>
      <w:r>
        <w:rPr>
          <w:noProof/>
        </w:rPr>
        <w:fldChar w:fldCharType="end"/>
      </w:r>
    </w:p>
    <w:p w14:paraId="5B8B30D8" w14:textId="00C92D4F" w:rsidR="00857B29" w:rsidRDefault="00857B29">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_Toc192837380 \h </w:instrText>
      </w:r>
      <w:r>
        <w:rPr>
          <w:noProof/>
        </w:rPr>
      </w:r>
      <w:r>
        <w:rPr>
          <w:noProof/>
        </w:rPr>
        <w:fldChar w:fldCharType="separate"/>
      </w:r>
      <w:r>
        <w:rPr>
          <w:noProof/>
        </w:rPr>
        <w:t>90</w:t>
      </w:r>
      <w:r>
        <w:rPr>
          <w:noProof/>
        </w:rPr>
        <w:fldChar w:fldCharType="end"/>
      </w:r>
    </w:p>
    <w:p w14:paraId="05DDADDB" w14:textId="6562EFB5"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_Toc192837381 \h </w:instrText>
      </w:r>
      <w:r>
        <w:rPr>
          <w:noProof/>
        </w:rPr>
      </w:r>
      <w:r>
        <w:rPr>
          <w:noProof/>
        </w:rPr>
        <w:fldChar w:fldCharType="separate"/>
      </w:r>
      <w:r>
        <w:rPr>
          <w:noProof/>
        </w:rPr>
        <w:t>91</w:t>
      </w:r>
      <w:r>
        <w:rPr>
          <w:noProof/>
        </w:rPr>
        <w:fldChar w:fldCharType="end"/>
      </w:r>
    </w:p>
    <w:p w14:paraId="246366CE" w14:textId="080B2121" w:rsidR="00857B29" w:rsidRDefault="00857B29">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_Toc192837382 \h </w:instrText>
      </w:r>
      <w:r>
        <w:rPr>
          <w:noProof/>
        </w:rPr>
      </w:r>
      <w:r>
        <w:rPr>
          <w:noProof/>
        </w:rPr>
        <w:fldChar w:fldCharType="separate"/>
      </w:r>
      <w:r>
        <w:rPr>
          <w:noProof/>
        </w:rPr>
        <w:t>91</w:t>
      </w:r>
      <w:r>
        <w:rPr>
          <w:noProof/>
        </w:rPr>
        <w:fldChar w:fldCharType="end"/>
      </w:r>
    </w:p>
    <w:p w14:paraId="146BA1D0" w14:textId="22EB9A04" w:rsidR="00857B29" w:rsidRDefault="00857B29">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_Toc192837383 \h </w:instrText>
      </w:r>
      <w:r>
        <w:rPr>
          <w:noProof/>
        </w:rPr>
      </w:r>
      <w:r>
        <w:rPr>
          <w:noProof/>
        </w:rPr>
        <w:fldChar w:fldCharType="separate"/>
      </w:r>
      <w:r>
        <w:rPr>
          <w:noProof/>
        </w:rPr>
        <w:t>92</w:t>
      </w:r>
      <w:r>
        <w:rPr>
          <w:noProof/>
        </w:rPr>
        <w:fldChar w:fldCharType="end"/>
      </w:r>
    </w:p>
    <w:p w14:paraId="002B6C27" w14:textId="69C4BB3E" w:rsidR="00857B29" w:rsidRDefault="00857B2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_Toc192837384 \h </w:instrText>
      </w:r>
      <w:r>
        <w:rPr>
          <w:noProof/>
        </w:rPr>
      </w:r>
      <w:r>
        <w:rPr>
          <w:noProof/>
        </w:rPr>
        <w:fldChar w:fldCharType="separate"/>
      </w:r>
      <w:r>
        <w:rPr>
          <w:noProof/>
        </w:rPr>
        <w:t>92</w:t>
      </w:r>
      <w:r>
        <w:rPr>
          <w:noProof/>
        </w:rPr>
        <w:fldChar w:fldCharType="end"/>
      </w:r>
    </w:p>
    <w:p w14:paraId="1CE0C181" w14:textId="7A640CC5" w:rsidR="00857B29" w:rsidRDefault="00857B2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Nudsf_DataRepository API</w:t>
      </w:r>
      <w:r>
        <w:rPr>
          <w:noProof/>
        </w:rPr>
        <w:tab/>
      </w:r>
      <w:r>
        <w:rPr>
          <w:noProof/>
        </w:rPr>
        <w:fldChar w:fldCharType="begin" w:fldLock="1"/>
      </w:r>
      <w:r>
        <w:rPr>
          <w:noProof/>
        </w:rPr>
        <w:instrText xml:space="preserve"> PAGEREF _Toc192837385 \h </w:instrText>
      </w:r>
      <w:r>
        <w:rPr>
          <w:noProof/>
        </w:rPr>
      </w:r>
      <w:r>
        <w:rPr>
          <w:noProof/>
        </w:rPr>
        <w:fldChar w:fldCharType="separate"/>
      </w:r>
      <w:r>
        <w:rPr>
          <w:noProof/>
        </w:rPr>
        <w:t>92</w:t>
      </w:r>
      <w:r>
        <w:rPr>
          <w:noProof/>
        </w:rPr>
        <w:fldChar w:fldCharType="end"/>
      </w:r>
    </w:p>
    <w:p w14:paraId="756C2137" w14:textId="4ADB8AF3" w:rsidR="00857B29" w:rsidRDefault="00857B2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Nudsf_Timer API</w:t>
      </w:r>
      <w:r>
        <w:rPr>
          <w:noProof/>
        </w:rPr>
        <w:tab/>
      </w:r>
      <w:r>
        <w:rPr>
          <w:noProof/>
        </w:rPr>
        <w:fldChar w:fldCharType="begin" w:fldLock="1"/>
      </w:r>
      <w:r>
        <w:rPr>
          <w:noProof/>
        </w:rPr>
        <w:instrText xml:space="preserve"> PAGEREF _Toc192837386 \h </w:instrText>
      </w:r>
      <w:r>
        <w:rPr>
          <w:noProof/>
        </w:rPr>
      </w:r>
      <w:r>
        <w:rPr>
          <w:noProof/>
        </w:rPr>
        <w:fldChar w:fldCharType="separate"/>
      </w:r>
      <w:r>
        <w:rPr>
          <w:noProof/>
        </w:rPr>
        <w:t>130</w:t>
      </w:r>
      <w:r>
        <w:rPr>
          <w:noProof/>
        </w:rPr>
        <w:fldChar w:fldCharType="end"/>
      </w:r>
    </w:p>
    <w:p w14:paraId="504341C7" w14:textId="2CC10231" w:rsidR="00857B29" w:rsidRDefault="00857B2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Search Examples</w:t>
      </w:r>
      <w:r>
        <w:rPr>
          <w:noProof/>
        </w:rPr>
        <w:tab/>
      </w:r>
      <w:r>
        <w:rPr>
          <w:noProof/>
        </w:rPr>
        <w:fldChar w:fldCharType="begin" w:fldLock="1"/>
      </w:r>
      <w:r>
        <w:rPr>
          <w:noProof/>
        </w:rPr>
        <w:instrText xml:space="preserve"> PAGEREF _Toc192837387 \h </w:instrText>
      </w:r>
      <w:r>
        <w:rPr>
          <w:noProof/>
        </w:rPr>
      </w:r>
      <w:r>
        <w:rPr>
          <w:noProof/>
        </w:rPr>
        <w:fldChar w:fldCharType="separate"/>
      </w:r>
      <w:r>
        <w:rPr>
          <w:noProof/>
        </w:rPr>
        <w:t>138</w:t>
      </w:r>
      <w:r>
        <w:rPr>
          <w:noProof/>
        </w:rPr>
        <w:fldChar w:fldCharType="end"/>
      </w:r>
    </w:p>
    <w:p w14:paraId="3F3F4071" w14:textId="09E29506" w:rsidR="00857B29" w:rsidRDefault="00857B29">
      <w:pPr>
        <w:pStyle w:val="TOC1"/>
        <w:rPr>
          <w:rFonts w:asciiTheme="minorHAnsi" w:eastAsiaTheme="minorEastAsia" w:hAnsiTheme="minorHAnsi" w:cstheme="minorBidi"/>
          <w:noProof/>
          <w:kern w:val="2"/>
          <w:sz w:val="24"/>
          <w:szCs w:val="24"/>
          <w:lang w:eastAsia="en-GB"/>
          <w14:ligatures w14:val="standardContextual"/>
        </w:rPr>
      </w:pPr>
      <w:r w:rsidRPr="00D5631C">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D5631C">
        <w:rPr>
          <w:noProof/>
          <w:lang w:val="en-US"/>
        </w:rPr>
        <w:t xml:space="preserve"> </w:t>
      </w:r>
      <w:r>
        <w:rPr>
          <w:noProof/>
        </w:rPr>
        <w:t xml:space="preserve">Example </w:t>
      </w:r>
      <w:r w:rsidRPr="00D5631C">
        <w:rPr>
          <w:noProof/>
          <w:lang w:val="en-US"/>
        </w:rPr>
        <w:t>Search</w:t>
      </w:r>
      <w:r>
        <w:rPr>
          <w:noProof/>
        </w:rPr>
        <w:tab/>
      </w:r>
      <w:r>
        <w:rPr>
          <w:noProof/>
        </w:rPr>
        <w:fldChar w:fldCharType="begin" w:fldLock="1"/>
      </w:r>
      <w:r>
        <w:rPr>
          <w:noProof/>
        </w:rPr>
        <w:instrText xml:space="preserve"> PAGEREF _Toc192837388 \h </w:instrText>
      </w:r>
      <w:r>
        <w:rPr>
          <w:noProof/>
        </w:rPr>
      </w:r>
      <w:r>
        <w:rPr>
          <w:noProof/>
        </w:rPr>
        <w:fldChar w:fldCharType="separate"/>
      </w:r>
      <w:r>
        <w:rPr>
          <w:noProof/>
        </w:rPr>
        <w:t>138</w:t>
      </w:r>
      <w:r>
        <w:rPr>
          <w:noProof/>
        </w:rPr>
        <w:fldChar w:fldCharType="end"/>
      </w:r>
    </w:p>
    <w:p w14:paraId="7897FE06" w14:textId="30CB880B" w:rsidR="00857B29" w:rsidRDefault="00857B29">
      <w:pPr>
        <w:pStyle w:val="TOC1"/>
        <w:rPr>
          <w:rFonts w:asciiTheme="minorHAnsi" w:eastAsiaTheme="minorEastAsia" w:hAnsiTheme="minorHAnsi" w:cstheme="minorBidi"/>
          <w:noProof/>
          <w:kern w:val="2"/>
          <w:sz w:val="24"/>
          <w:szCs w:val="24"/>
          <w:lang w:eastAsia="en-GB"/>
          <w14:ligatures w14:val="standardContextual"/>
        </w:rPr>
      </w:pPr>
      <w:r w:rsidRPr="00D5631C">
        <w:rPr>
          <w:rFonts w:eastAsia="Courier New"/>
          <w:noProof/>
          <w:lang w:val="en-US"/>
        </w:rPr>
        <w:t>B.2</w:t>
      </w:r>
      <w:r>
        <w:rPr>
          <w:rFonts w:asciiTheme="minorHAnsi" w:eastAsiaTheme="minorEastAsia" w:hAnsiTheme="minorHAnsi" w:cstheme="minorBidi"/>
          <w:noProof/>
          <w:kern w:val="2"/>
          <w:sz w:val="24"/>
          <w:szCs w:val="24"/>
          <w:lang w:eastAsia="en-GB"/>
          <w14:ligatures w14:val="standardContextual"/>
        </w:rPr>
        <w:tab/>
      </w:r>
      <w:r w:rsidRPr="00D5631C">
        <w:rPr>
          <w:rFonts w:eastAsia="Courier New"/>
          <w:noProof/>
          <w:lang w:val="en-US"/>
        </w:rPr>
        <w:t>Example AdvancedCounting</w:t>
      </w:r>
      <w:r>
        <w:rPr>
          <w:noProof/>
        </w:rPr>
        <w:tab/>
      </w:r>
      <w:r>
        <w:rPr>
          <w:noProof/>
        </w:rPr>
        <w:fldChar w:fldCharType="begin" w:fldLock="1"/>
      </w:r>
      <w:r>
        <w:rPr>
          <w:noProof/>
        </w:rPr>
        <w:instrText xml:space="preserve"> PAGEREF _Toc192837389 \h </w:instrText>
      </w:r>
      <w:r>
        <w:rPr>
          <w:noProof/>
        </w:rPr>
      </w:r>
      <w:r>
        <w:rPr>
          <w:noProof/>
        </w:rPr>
        <w:fldChar w:fldCharType="separate"/>
      </w:r>
      <w:r>
        <w:rPr>
          <w:noProof/>
        </w:rPr>
        <w:t>139</w:t>
      </w:r>
      <w:r>
        <w:rPr>
          <w:noProof/>
        </w:rPr>
        <w:fldChar w:fldCharType="end"/>
      </w:r>
    </w:p>
    <w:p w14:paraId="79F91740" w14:textId="0DA3C856" w:rsidR="00857B29" w:rsidRDefault="00857B29">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HTTP Multipart Examples</w:t>
      </w:r>
      <w:r>
        <w:rPr>
          <w:noProof/>
        </w:rPr>
        <w:tab/>
      </w:r>
      <w:r>
        <w:rPr>
          <w:noProof/>
        </w:rPr>
        <w:fldChar w:fldCharType="begin" w:fldLock="1"/>
      </w:r>
      <w:r>
        <w:rPr>
          <w:noProof/>
        </w:rPr>
        <w:instrText xml:space="preserve"> PAGEREF _Toc192837390 \h </w:instrText>
      </w:r>
      <w:r>
        <w:rPr>
          <w:noProof/>
        </w:rPr>
      </w:r>
      <w:r>
        <w:rPr>
          <w:noProof/>
        </w:rPr>
        <w:fldChar w:fldCharType="separate"/>
      </w:r>
      <w:r>
        <w:rPr>
          <w:noProof/>
        </w:rPr>
        <w:t>141</w:t>
      </w:r>
      <w:r>
        <w:rPr>
          <w:noProof/>
        </w:rPr>
        <w:fldChar w:fldCharType="end"/>
      </w:r>
    </w:p>
    <w:p w14:paraId="63FDE1D1" w14:textId="646072E7" w:rsidR="00857B29" w:rsidRDefault="00857B29">
      <w:pPr>
        <w:pStyle w:val="TOC1"/>
        <w:rPr>
          <w:rFonts w:asciiTheme="minorHAnsi" w:eastAsiaTheme="minorEastAsia" w:hAnsiTheme="minorHAnsi" w:cstheme="minorBidi"/>
          <w:noProof/>
          <w:kern w:val="2"/>
          <w:sz w:val="24"/>
          <w:szCs w:val="24"/>
          <w:lang w:eastAsia="en-GB"/>
          <w14:ligatures w14:val="standardContextual"/>
        </w:rPr>
      </w:pPr>
      <w:r w:rsidRPr="00D5631C">
        <w:rPr>
          <w:noProof/>
          <w:lang w:val="en-US"/>
        </w:rPr>
        <w:t>C.1</w:t>
      </w:r>
      <w:r>
        <w:rPr>
          <w:rFonts w:asciiTheme="minorHAnsi" w:eastAsiaTheme="minorEastAsia" w:hAnsiTheme="minorHAnsi" w:cstheme="minorBidi"/>
          <w:noProof/>
          <w:kern w:val="2"/>
          <w:sz w:val="24"/>
          <w:szCs w:val="24"/>
          <w:lang w:eastAsia="en-GB"/>
          <w14:ligatures w14:val="standardContextual"/>
        </w:rPr>
        <w:tab/>
      </w:r>
      <w:r w:rsidRPr="00D5631C">
        <w:rPr>
          <w:noProof/>
          <w:lang w:val="en-US"/>
        </w:rPr>
        <w:t>General</w:t>
      </w:r>
      <w:r>
        <w:rPr>
          <w:noProof/>
        </w:rPr>
        <w:tab/>
      </w:r>
      <w:r>
        <w:rPr>
          <w:noProof/>
        </w:rPr>
        <w:fldChar w:fldCharType="begin" w:fldLock="1"/>
      </w:r>
      <w:r>
        <w:rPr>
          <w:noProof/>
        </w:rPr>
        <w:instrText xml:space="preserve"> PAGEREF _Toc192837391 \h </w:instrText>
      </w:r>
      <w:r>
        <w:rPr>
          <w:noProof/>
        </w:rPr>
      </w:r>
      <w:r>
        <w:rPr>
          <w:noProof/>
        </w:rPr>
        <w:fldChar w:fldCharType="separate"/>
      </w:r>
      <w:r>
        <w:rPr>
          <w:noProof/>
        </w:rPr>
        <w:t>141</w:t>
      </w:r>
      <w:r>
        <w:rPr>
          <w:noProof/>
        </w:rPr>
        <w:fldChar w:fldCharType="end"/>
      </w:r>
    </w:p>
    <w:p w14:paraId="1DCCFA9A" w14:textId="04374DF5" w:rsidR="00857B29" w:rsidRDefault="00857B29">
      <w:pPr>
        <w:pStyle w:val="TOC1"/>
        <w:rPr>
          <w:rFonts w:asciiTheme="minorHAnsi" w:eastAsiaTheme="minorEastAsia" w:hAnsiTheme="minorHAnsi" w:cstheme="minorBidi"/>
          <w:noProof/>
          <w:kern w:val="2"/>
          <w:sz w:val="24"/>
          <w:szCs w:val="24"/>
          <w:lang w:eastAsia="en-GB"/>
          <w14:ligatures w14:val="standardContextual"/>
        </w:rPr>
      </w:pPr>
      <w:r w:rsidRPr="00D5631C">
        <w:rPr>
          <w:noProof/>
          <w:lang w:val="en-US"/>
        </w:rPr>
        <w:t>C.2</w:t>
      </w:r>
      <w:r>
        <w:rPr>
          <w:rFonts w:asciiTheme="minorHAnsi" w:eastAsiaTheme="minorEastAsia" w:hAnsiTheme="minorHAnsi" w:cstheme="minorBidi"/>
          <w:noProof/>
          <w:kern w:val="2"/>
          <w:sz w:val="24"/>
          <w:szCs w:val="24"/>
          <w:lang w:eastAsia="en-GB"/>
          <w14:ligatures w14:val="standardContextual"/>
        </w:rPr>
        <w:tab/>
      </w:r>
      <w:r w:rsidRPr="00D5631C">
        <w:rPr>
          <w:noProof/>
          <w:lang w:val="en-US"/>
        </w:rPr>
        <w:t>Example HTTP multipart Record</w:t>
      </w:r>
      <w:r>
        <w:rPr>
          <w:noProof/>
        </w:rPr>
        <w:tab/>
      </w:r>
      <w:r>
        <w:rPr>
          <w:noProof/>
        </w:rPr>
        <w:fldChar w:fldCharType="begin" w:fldLock="1"/>
      </w:r>
      <w:r>
        <w:rPr>
          <w:noProof/>
        </w:rPr>
        <w:instrText xml:space="preserve"> PAGEREF _Toc192837392 \h </w:instrText>
      </w:r>
      <w:r>
        <w:rPr>
          <w:noProof/>
        </w:rPr>
      </w:r>
      <w:r>
        <w:rPr>
          <w:noProof/>
        </w:rPr>
        <w:fldChar w:fldCharType="separate"/>
      </w:r>
      <w:r>
        <w:rPr>
          <w:noProof/>
        </w:rPr>
        <w:t>141</w:t>
      </w:r>
      <w:r>
        <w:rPr>
          <w:noProof/>
        </w:rPr>
        <w:fldChar w:fldCharType="end"/>
      </w:r>
    </w:p>
    <w:p w14:paraId="5BB69A18" w14:textId="50062727" w:rsidR="00857B29" w:rsidRDefault="00857B29">
      <w:pPr>
        <w:pStyle w:val="TOC1"/>
        <w:rPr>
          <w:rFonts w:asciiTheme="minorHAnsi" w:eastAsiaTheme="minorEastAsia" w:hAnsiTheme="minorHAnsi" w:cstheme="minorBidi"/>
          <w:noProof/>
          <w:kern w:val="2"/>
          <w:sz w:val="24"/>
          <w:szCs w:val="24"/>
          <w:lang w:eastAsia="en-GB"/>
          <w14:ligatures w14:val="standardContextual"/>
        </w:rPr>
      </w:pPr>
      <w:r w:rsidRPr="00D5631C">
        <w:rPr>
          <w:noProof/>
          <w:lang w:val="en-US"/>
        </w:rPr>
        <w:t>C.3</w:t>
      </w:r>
      <w:r>
        <w:rPr>
          <w:rFonts w:asciiTheme="minorHAnsi" w:eastAsiaTheme="minorEastAsia" w:hAnsiTheme="minorHAnsi" w:cstheme="minorBidi"/>
          <w:noProof/>
          <w:kern w:val="2"/>
          <w:sz w:val="24"/>
          <w:szCs w:val="24"/>
          <w:lang w:eastAsia="en-GB"/>
          <w14:ligatures w14:val="standardContextual"/>
        </w:rPr>
        <w:tab/>
      </w:r>
      <w:r w:rsidRPr="00D5631C">
        <w:rPr>
          <w:noProof/>
          <w:lang w:val="en-US"/>
        </w:rPr>
        <w:t>Example HTTP multipart BlockCollection</w:t>
      </w:r>
      <w:r>
        <w:rPr>
          <w:noProof/>
        </w:rPr>
        <w:tab/>
      </w:r>
      <w:r>
        <w:rPr>
          <w:noProof/>
        </w:rPr>
        <w:fldChar w:fldCharType="begin" w:fldLock="1"/>
      </w:r>
      <w:r>
        <w:rPr>
          <w:noProof/>
        </w:rPr>
        <w:instrText xml:space="preserve"> PAGEREF _Toc192837393 \h </w:instrText>
      </w:r>
      <w:r>
        <w:rPr>
          <w:noProof/>
        </w:rPr>
      </w:r>
      <w:r>
        <w:rPr>
          <w:noProof/>
        </w:rPr>
        <w:fldChar w:fldCharType="separate"/>
      </w:r>
      <w:r>
        <w:rPr>
          <w:noProof/>
        </w:rPr>
        <w:t>141</w:t>
      </w:r>
      <w:r>
        <w:rPr>
          <w:noProof/>
        </w:rPr>
        <w:fldChar w:fldCharType="end"/>
      </w:r>
    </w:p>
    <w:p w14:paraId="074274BF" w14:textId="3841DEE9" w:rsidR="00857B29" w:rsidRDefault="00857B29">
      <w:pPr>
        <w:pStyle w:val="TOC1"/>
        <w:rPr>
          <w:rFonts w:asciiTheme="minorHAnsi" w:eastAsiaTheme="minorEastAsia" w:hAnsiTheme="minorHAnsi" w:cstheme="minorBidi"/>
          <w:noProof/>
          <w:kern w:val="2"/>
          <w:sz w:val="24"/>
          <w:szCs w:val="24"/>
          <w:lang w:eastAsia="en-GB"/>
          <w14:ligatures w14:val="standardContextual"/>
        </w:rPr>
      </w:pPr>
      <w:r w:rsidRPr="00D5631C">
        <w:rPr>
          <w:noProof/>
          <w:lang w:val="en-US"/>
        </w:rPr>
        <w:t>C.4</w:t>
      </w:r>
      <w:r>
        <w:rPr>
          <w:rFonts w:asciiTheme="minorHAnsi" w:eastAsiaTheme="minorEastAsia" w:hAnsiTheme="minorHAnsi" w:cstheme="minorBidi"/>
          <w:noProof/>
          <w:kern w:val="2"/>
          <w:sz w:val="24"/>
          <w:szCs w:val="24"/>
          <w:lang w:eastAsia="en-GB"/>
          <w14:ligatures w14:val="standardContextual"/>
        </w:rPr>
        <w:tab/>
      </w:r>
      <w:r w:rsidRPr="00D5631C">
        <w:rPr>
          <w:noProof/>
          <w:lang w:val="en-US"/>
        </w:rPr>
        <w:t>Example HTTP multipart RecordNotification</w:t>
      </w:r>
      <w:r>
        <w:rPr>
          <w:noProof/>
        </w:rPr>
        <w:tab/>
      </w:r>
      <w:r>
        <w:rPr>
          <w:noProof/>
        </w:rPr>
        <w:fldChar w:fldCharType="begin" w:fldLock="1"/>
      </w:r>
      <w:r>
        <w:rPr>
          <w:noProof/>
        </w:rPr>
        <w:instrText xml:space="preserve"> PAGEREF _Toc192837394 \h </w:instrText>
      </w:r>
      <w:r>
        <w:rPr>
          <w:noProof/>
        </w:rPr>
      </w:r>
      <w:r>
        <w:rPr>
          <w:noProof/>
        </w:rPr>
        <w:fldChar w:fldCharType="separate"/>
      </w:r>
      <w:r>
        <w:rPr>
          <w:noProof/>
        </w:rPr>
        <w:t>142</w:t>
      </w:r>
      <w:r>
        <w:rPr>
          <w:noProof/>
        </w:rPr>
        <w:fldChar w:fldCharType="end"/>
      </w:r>
    </w:p>
    <w:p w14:paraId="1B8577B0" w14:textId="1710F689" w:rsidR="00857B29" w:rsidRDefault="00857B29">
      <w:pPr>
        <w:pStyle w:val="TOC1"/>
        <w:rPr>
          <w:rFonts w:asciiTheme="minorHAnsi" w:eastAsiaTheme="minorEastAsia" w:hAnsiTheme="minorHAnsi" w:cstheme="minorBidi"/>
          <w:noProof/>
          <w:kern w:val="2"/>
          <w:sz w:val="24"/>
          <w:szCs w:val="24"/>
          <w:lang w:eastAsia="en-GB"/>
          <w14:ligatures w14:val="standardContextual"/>
        </w:rPr>
      </w:pPr>
      <w:r w:rsidRPr="00D5631C">
        <w:rPr>
          <w:noProof/>
          <w:lang w:val="en-US"/>
        </w:rPr>
        <w:t>C.5</w:t>
      </w:r>
      <w:r>
        <w:rPr>
          <w:rFonts w:asciiTheme="minorHAnsi" w:eastAsiaTheme="minorEastAsia" w:hAnsiTheme="minorHAnsi" w:cstheme="minorBidi"/>
          <w:noProof/>
          <w:kern w:val="2"/>
          <w:sz w:val="24"/>
          <w:szCs w:val="24"/>
          <w:lang w:eastAsia="en-GB"/>
          <w14:ligatures w14:val="standardContextual"/>
        </w:rPr>
        <w:tab/>
      </w:r>
      <w:r w:rsidRPr="00D5631C">
        <w:rPr>
          <w:noProof/>
          <w:lang w:val="en-US"/>
        </w:rPr>
        <w:t>Example HTTP multipart RecordPatch</w:t>
      </w:r>
      <w:r>
        <w:rPr>
          <w:noProof/>
        </w:rPr>
        <w:tab/>
      </w:r>
      <w:r>
        <w:rPr>
          <w:noProof/>
        </w:rPr>
        <w:fldChar w:fldCharType="begin" w:fldLock="1"/>
      </w:r>
      <w:r>
        <w:rPr>
          <w:noProof/>
        </w:rPr>
        <w:instrText xml:space="preserve"> PAGEREF _Toc192837395 \h </w:instrText>
      </w:r>
      <w:r>
        <w:rPr>
          <w:noProof/>
        </w:rPr>
      </w:r>
      <w:r>
        <w:rPr>
          <w:noProof/>
        </w:rPr>
        <w:fldChar w:fldCharType="separate"/>
      </w:r>
      <w:r>
        <w:rPr>
          <w:noProof/>
        </w:rPr>
        <w:t>142</w:t>
      </w:r>
      <w:r>
        <w:rPr>
          <w:noProof/>
        </w:rPr>
        <w:fldChar w:fldCharType="end"/>
      </w:r>
    </w:p>
    <w:p w14:paraId="6A4D6C88" w14:textId="44270917" w:rsidR="00857B29" w:rsidRDefault="00857B29">
      <w:pPr>
        <w:pStyle w:val="TOC1"/>
        <w:rPr>
          <w:rFonts w:asciiTheme="minorHAnsi" w:eastAsiaTheme="minorEastAsia" w:hAnsiTheme="minorHAnsi" w:cstheme="minorBidi"/>
          <w:noProof/>
          <w:kern w:val="2"/>
          <w:sz w:val="24"/>
          <w:szCs w:val="24"/>
          <w:lang w:eastAsia="en-GB"/>
          <w14:ligatures w14:val="standardContextual"/>
        </w:rPr>
      </w:pPr>
      <w:r w:rsidRPr="00D5631C">
        <w:rPr>
          <w:noProof/>
          <w:lang w:val="en-US"/>
        </w:rPr>
        <w:t>C.6</w:t>
      </w:r>
      <w:r>
        <w:rPr>
          <w:rFonts w:asciiTheme="minorHAnsi" w:eastAsiaTheme="minorEastAsia" w:hAnsiTheme="minorHAnsi" w:cstheme="minorBidi"/>
          <w:noProof/>
          <w:kern w:val="2"/>
          <w:sz w:val="24"/>
          <w:szCs w:val="24"/>
          <w:lang w:eastAsia="en-GB"/>
          <w14:ligatures w14:val="standardContextual"/>
        </w:rPr>
        <w:tab/>
      </w:r>
      <w:r w:rsidRPr="00D5631C">
        <w:rPr>
          <w:noProof/>
          <w:lang w:val="en-US"/>
        </w:rPr>
        <w:t>Example HTTP multipart RecordCollection</w:t>
      </w:r>
      <w:r>
        <w:rPr>
          <w:noProof/>
        </w:rPr>
        <w:tab/>
      </w:r>
      <w:r>
        <w:rPr>
          <w:noProof/>
        </w:rPr>
        <w:fldChar w:fldCharType="begin" w:fldLock="1"/>
      </w:r>
      <w:r>
        <w:rPr>
          <w:noProof/>
        </w:rPr>
        <w:instrText xml:space="preserve"> PAGEREF _Toc192837396 \h </w:instrText>
      </w:r>
      <w:r>
        <w:rPr>
          <w:noProof/>
        </w:rPr>
      </w:r>
      <w:r>
        <w:rPr>
          <w:noProof/>
        </w:rPr>
        <w:fldChar w:fldCharType="separate"/>
      </w:r>
      <w:r>
        <w:rPr>
          <w:noProof/>
        </w:rPr>
        <w:t>143</w:t>
      </w:r>
      <w:r>
        <w:rPr>
          <w:noProof/>
        </w:rPr>
        <w:fldChar w:fldCharType="end"/>
      </w:r>
    </w:p>
    <w:p w14:paraId="37499631" w14:textId="17BB8D3C" w:rsidR="00857B29" w:rsidRDefault="00857B29">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_Toc192837397 \h </w:instrText>
      </w:r>
      <w:r>
        <w:rPr>
          <w:noProof/>
        </w:rPr>
      </w:r>
      <w:r>
        <w:rPr>
          <w:noProof/>
        </w:rPr>
        <w:fldChar w:fldCharType="separate"/>
      </w:r>
      <w:r>
        <w:rPr>
          <w:noProof/>
        </w:rPr>
        <w:t>144</w:t>
      </w:r>
      <w:r>
        <w:rPr>
          <w:noProof/>
        </w:rPr>
        <w:fldChar w:fldCharType="end"/>
      </w:r>
    </w:p>
    <w:p w14:paraId="0B9E3498" w14:textId="1D13A826" w:rsidR="00080512" w:rsidRPr="004D3578" w:rsidRDefault="00483ECE">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Start w:id="18" w:name="_Toc161834911"/>
      <w:bookmarkStart w:id="19" w:name="_Toc169755733"/>
      <w:bookmarkStart w:id="20" w:name="_Toc186730053"/>
      <w:bookmarkStart w:id="21" w:name="_Toc192837147"/>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2511FBFA" w14:textId="47EDC463" w:rsidR="00080512" w:rsidRPr="004D3578" w:rsidRDefault="00080512">
      <w:r w:rsidRPr="004D3578">
        <w:t>This Technic</w:t>
      </w:r>
      <w:r w:rsidRPr="00E134FC">
        <w:t xml:space="preserve">al </w:t>
      </w:r>
      <w:bookmarkStart w:id="22" w:name="spectype3"/>
      <w:r w:rsidRPr="00E134FC">
        <w:t>Specification</w:t>
      </w:r>
      <w:bookmarkEnd w:id="22"/>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23" w:name="introduction"/>
      <w:bookmarkStart w:id="24" w:name="_Toc22187525"/>
      <w:bookmarkStart w:id="25" w:name="_Toc22630747"/>
      <w:bookmarkStart w:id="26" w:name="_Toc34226999"/>
      <w:bookmarkStart w:id="27" w:name="_Toc34749714"/>
      <w:bookmarkStart w:id="28" w:name="_Toc34750272"/>
      <w:bookmarkStart w:id="29" w:name="_Toc34750462"/>
      <w:bookmarkStart w:id="30" w:name="_Toc35940868"/>
      <w:bookmarkStart w:id="31" w:name="_Toc35937301"/>
      <w:bookmarkStart w:id="32" w:name="_Toc36463695"/>
      <w:bookmarkStart w:id="33" w:name="_Toc43131618"/>
      <w:bookmarkStart w:id="34" w:name="_Toc45032453"/>
      <w:bookmarkStart w:id="35" w:name="_Toc49782147"/>
      <w:bookmarkStart w:id="36" w:name="_Toc51873583"/>
      <w:bookmarkStart w:id="37" w:name="_Toc57209062"/>
      <w:bookmarkStart w:id="38" w:name="_Toc58588405"/>
      <w:bookmarkStart w:id="39" w:name="_Toc66114745"/>
      <w:bookmarkStart w:id="40" w:name="_Toc67686256"/>
      <w:bookmarkStart w:id="41" w:name="_Toc74994545"/>
      <w:bookmarkStart w:id="42" w:name="_Toc85467798"/>
      <w:bookmarkStart w:id="43" w:name="_Toc89181497"/>
      <w:bookmarkStart w:id="44" w:name="_Toc89182839"/>
      <w:bookmarkStart w:id="45" w:name="_Toc90651141"/>
      <w:bookmarkStart w:id="46" w:name="_Toc96933291"/>
      <w:bookmarkStart w:id="47" w:name="_Toc98507158"/>
      <w:bookmarkStart w:id="48" w:name="_Toc98507611"/>
      <w:bookmarkStart w:id="49" w:name="_Toc106640614"/>
      <w:bookmarkStart w:id="50" w:name="_Toc122098488"/>
      <w:bookmarkStart w:id="51" w:name="_Toc130844610"/>
      <w:bookmarkStart w:id="52" w:name="_Toc138412132"/>
      <w:bookmarkStart w:id="53" w:name="_Toc145956918"/>
      <w:bookmarkStart w:id="54" w:name="_Toc153890615"/>
      <w:bookmarkStart w:id="55" w:name="_Toc161834912"/>
      <w:bookmarkStart w:id="56" w:name="_Toc169755734"/>
      <w:bookmarkStart w:id="57" w:name="_Toc186730054"/>
      <w:bookmarkStart w:id="58" w:name="_Toc192837148"/>
      <w:bookmarkEnd w:id="23"/>
      <w:r w:rsidRPr="00616F0C">
        <w:t>1</w:t>
      </w:r>
      <w:r w:rsidRPr="00616F0C">
        <w:tab/>
        <w:t>Scope</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59" w:name="_Toc22187526"/>
      <w:bookmarkStart w:id="60" w:name="_Toc22630748"/>
      <w:bookmarkStart w:id="61" w:name="_Toc34227000"/>
      <w:bookmarkStart w:id="62" w:name="_Toc34749715"/>
      <w:bookmarkStart w:id="63" w:name="_Toc34750273"/>
      <w:bookmarkStart w:id="64" w:name="_Toc34750463"/>
      <w:bookmarkStart w:id="65" w:name="_Toc35940869"/>
      <w:bookmarkStart w:id="66" w:name="_Toc35937302"/>
      <w:bookmarkStart w:id="67" w:name="_Toc36463696"/>
      <w:bookmarkStart w:id="68" w:name="_Toc43131619"/>
      <w:bookmarkStart w:id="69" w:name="_Toc45032454"/>
      <w:bookmarkStart w:id="70" w:name="_Toc49782148"/>
      <w:bookmarkStart w:id="71" w:name="_Toc51873584"/>
      <w:bookmarkStart w:id="72" w:name="_Toc57209063"/>
      <w:bookmarkStart w:id="73" w:name="_Toc58588406"/>
      <w:bookmarkStart w:id="74" w:name="_Toc66114746"/>
      <w:bookmarkStart w:id="75" w:name="_Toc67686257"/>
      <w:bookmarkStart w:id="76" w:name="_Toc74994546"/>
      <w:bookmarkStart w:id="77" w:name="_Toc85467799"/>
      <w:bookmarkStart w:id="78" w:name="_Toc89181498"/>
      <w:bookmarkStart w:id="79" w:name="_Toc89182840"/>
      <w:bookmarkStart w:id="80" w:name="_Toc90651142"/>
      <w:bookmarkStart w:id="81" w:name="_Toc96933292"/>
      <w:bookmarkStart w:id="82" w:name="_Toc98507159"/>
      <w:bookmarkStart w:id="83" w:name="_Toc98507612"/>
      <w:bookmarkStart w:id="84" w:name="_Toc106640615"/>
      <w:bookmarkStart w:id="85" w:name="_Toc122098489"/>
      <w:bookmarkStart w:id="86" w:name="_Toc130844611"/>
      <w:bookmarkStart w:id="87" w:name="_Toc138412133"/>
      <w:bookmarkStart w:id="88" w:name="_Toc145956919"/>
      <w:bookmarkStart w:id="89" w:name="_Toc153890616"/>
      <w:bookmarkStart w:id="90" w:name="_Toc161834913"/>
      <w:bookmarkStart w:id="91" w:name="_Toc169755735"/>
      <w:bookmarkStart w:id="92" w:name="_Toc186730055"/>
      <w:bookmarkStart w:id="93" w:name="_Toc192837149"/>
      <w:r w:rsidRPr="00616F0C">
        <w:t>2</w:t>
      </w:r>
      <w:r w:rsidRPr="00616F0C">
        <w:tab/>
        <w:t>References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94"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94"/>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95" w:name="_Toc34750274"/>
      <w:bookmarkStart w:id="96" w:name="_Toc34750464"/>
      <w:bookmarkStart w:id="97" w:name="_Toc35940870"/>
      <w:bookmarkStart w:id="98" w:name="_Toc35937303"/>
      <w:bookmarkStart w:id="99" w:name="_Toc36463697"/>
      <w:bookmarkStart w:id="100" w:name="_Toc43131620"/>
      <w:bookmarkStart w:id="101" w:name="_Toc45032455"/>
      <w:bookmarkStart w:id="102" w:name="_Toc49782149"/>
      <w:bookmarkStart w:id="103" w:name="_Toc51873585"/>
      <w:bookmarkStart w:id="104" w:name="_Toc57209064"/>
      <w:bookmarkStart w:id="105" w:name="_Toc58588407"/>
      <w:bookmarkStart w:id="106" w:name="_Toc66114747"/>
      <w:bookmarkStart w:id="107" w:name="_Toc67686258"/>
      <w:bookmarkStart w:id="108" w:name="_Toc74994547"/>
      <w:bookmarkStart w:id="109" w:name="_Toc85467800"/>
      <w:bookmarkStart w:id="110" w:name="_Toc89181499"/>
      <w:bookmarkStart w:id="111" w:name="_Toc89182841"/>
      <w:bookmarkStart w:id="112" w:name="_Toc90651143"/>
      <w:bookmarkStart w:id="113" w:name="_Toc96933293"/>
      <w:bookmarkStart w:id="114" w:name="_Toc98507160"/>
      <w:bookmarkStart w:id="115" w:name="_Toc98507613"/>
      <w:bookmarkStart w:id="116" w:name="_Toc106640616"/>
      <w:bookmarkStart w:id="117" w:name="_Toc122098490"/>
      <w:bookmarkStart w:id="118" w:name="_Toc130844612"/>
      <w:bookmarkStart w:id="119" w:name="_Toc138412134"/>
      <w:bookmarkStart w:id="120" w:name="_Toc145956920"/>
      <w:bookmarkStart w:id="121" w:name="_Toc153890617"/>
      <w:bookmarkStart w:id="122" w:name="_Toc161834914"/>
      <w:bookmarkStart w:id="123" w:name="_Toc169755736"/>
      <w:bookmarkStart w:id="124" w:name="_Toc186730056"/>
      <w:bookmarkStart w:id="125" w:name="_Toc192837150"/>
      <w:r w:rsidRPr="004D3578">
        <w:t>3</w:t>
      </w:r>
      <w:r w:rsidRPr="004D3578">
        <w:tab/>
        <w:t>Definitions</w:t>
      </w:r>
      <w:r>
        <w:t xml:space="preserve"> of terms, symbols and 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2552E77E" w14:textId="77777777" w:rsidR="00E134FC" w:rsidRDefault="00E134FC" w:rsidP="00E134FC">
      <w:pPr>
        <w:pStyle w:val="Heading2"/>
      </w:pPr>
      <w:bookmarkStart w:id="126" w:name="_Toc34750275"/>
      <w:bookmarkStart w:id="127" w:name="_Toc34750465"/>
      <w:bookmarkStart w:id="128" w:name="_Toc35940871"/>
      <w:bookmarkStart w:id="129" w:name="_Toc35937304"/>
      <w:bookmarkStart w:id="130" w:name="_Toc36463698"/>
      <w:bookmarkStart w:id="131" w:name="_Toc43131621"/>
      <w:bookmarkStart w:id="132" w:name="_Toc45032456"/>
      <w:bookmarkStart w:id="133" w:name="_Toc49782150"/>
      <w:bookmarkStart w:id="134" w:name="_Toc51873586"/>
      <w:bookmarkStart w:id="135" w:name="_Toc57209065"/>
      <w:bookmarkStart w:id="136" w:name="_Toc58588408"/>
      <w:bookmarkStart w:id="137" w:name="_Toc66114748"/>
      <w:bookmarkStart w:id="138" w:name="_Toc67686259"/>
      <w:bookmarkStart w:id="139" w:name="_Toc74994548"/>
      <w:bookmarkStart w:id="140" w:name="_Toc85467801"/>
      <w:bookmarkStart w:id="141" w:name="_Toc89181500"/>
      <w:bookmarkStart w:id="142" w:name="_Toc89182842"/>
      <w:bookmarkStart w:id="143" w:name="_Toc90651144"/>
      <w:bookmarkStart w:id="144" w:name="_Toc96933294"/>
      <w:bookmarkStart w:id="145" w:name="_Toc98507161"/>
      <w:bookmarkStart w:id="146" w:name="_Toc98507614"/>
      <w:bookmarkStart w:id="147" w:name="_Toc106640617"/>
      <w:bookmarkStart w:id="148" w:name="_Toc122098491"/>
      <w:bookmarkStart w:id="149" w:name="_Toc130844613"/>
      <w:bookmarkStart w:id="150" w:name="_Toc138412135"/>
      <w:bookmarkStart w:id="151" w:name="_Toc145956921"/>
      <w:bookmarkStart w:id="152" w:name="_Toc153890618"/>
      <w:bookmarkStart w:id="153" w:name="_Toc161834915"/>
      <w:bookmarkStart w:id="154" w:name="_Toc169755737"/>
      <w:bookmarkStart w:id="155" w:name="_Toc186730057"/>
      <w:bookmarkStart w:id="156" w:name="_Toc192837151"/>
      <w:r w:rsidRPr="004D3578">
        <w:t>3.1</w:t>
      </w:r>
      <w:r w:rsidRPr="004D3578">
        <w:tab/>
      </w:r>
      <w:r>
        <w:t>Terms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57" w:name="_Toc34750276"/>
      <w:bookmarkStart w:id="158" w:name="_Toc34750466"/>
      <w:bookmarkStart w:id="159" w:name="_Toc35940872"/>
      <w:bookmarkStart w:id="160" w:name="_Toc35937305"/>
      <w:bookmarkStart w:id="161" w:name="_Toc36463699"/>
      <w:bookmarkStart w:id="162" w:name="_Toc43131622"/>
      <w:bookmarkStart w:id="163" w:name="_Toc45032457"/>
      <w:bookmarkStart w:id="164" w:name="_Toc49782151"/>
      <w:bookmarkStart w:id="165" w:name="_Toc51873587"/>
      <w:bookmarkStart w:id="166" w:name="_Toc57209066"/>
      <w:bookmarkStart w:id="167" w:name="_Toc58588409"/>
      <w:bookmarkStart w:id="168" w:name="_Toc66114749"/>
      <w:bookmarkStart w:id="169" w:name="_Toc67686260"/>
      <w:bookmarkStart w:id="170" w:name="_Toc74994549"/>
      <w:bookmarkStart w:id="171" w:name="_Toc85467802"/>
      <w:bookmarkStart w:id="172" w:name="_Toc89181501"/>
      <w:bookmarkStart w:id="173" w:name="_Toc89182843"/>
      <w:bookmarkStart w:id="174" w:name="_Toc90651145"/>
      <w:bookmarkStart w:id="175" w:name="_Toc96933295"/>
      <w:bookmarkStart w:id="176" w:name="_Toc98507162"/>
      <w:bookmarkStart w:id="177" w:name="_Toc98507615"/>
      <w:bookmarkStart w:id="178" w:name="_Toc106640618"/>
      <w:bookmarkStart w:id="179" w:name="_Toc122098492"/>
      <w:bookmarkStart w:id="180" w:name="_Toc130844614"/>
      <w:bookmarkStart w:id="181" w:name="_Toc138412136"/>
      <w:bookmarkStart w:id="182" w:name="_Toc145956922"/>
      <w:bookmarkStart w:id="183" w:name="_Toc153890619"/>
      <w:bookmarkStart w:id="184" w:name="_Toc161834916"/>
      <w:bookmarkStart w:id="185" w:name="_Toc169755738"/>
      <w:bookmarkStart w:id="186" w:name="_Toc186730058"/>
      <w:bookmarkStart w:id="187" w:name="_Toc192837152"/>
      <w:r w:rsidRPr="004D3578">
        <w:t>3.2</w:t>
      </w:r>
      <w:r w:rsidRPr="004D3578">
        <w:tab/>
        <w:t>Symbols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88" w:name="_Toc34750277"/>
      <w:bookmarkStart w:id="189" w:name="_Toc34750467"/>
      <w:bookmarkStart w:id="190" w:name="_Toc35940873"/>
      <w:bookmarkStart w:id="191" w:name="_Toc35937306"/>
      <w:bookmarkStart w:id="192" w:name="_Toc36463700"/>
      <w:bookmarkStart w:id="193" w:name="_Toc43131623"/>
      <w:bookmarkStart w:id="194" w:name="_Toc45032458"/>
      <w:bookmarkStart w:id="195" w:name="_Toc49782152"/>
      <w:bookmarkStart w:id="196" w:name="_Toc51873588"/>
      <w:bookmarkStart w:id="197" w:name="_Toc57209067"/>
      <w:bookmarkStart w:id="198" w:name="_Toc58588410"/>
      <w:bookmarkStart w:id="199" w:name="_Toc66114750"/>
      <w:bookmarkStart w:id="200" w:name="_Toc67686261"/>
      <w:bookmarkStart w:id="201" w:name="_Toc74994550"/>
      <w:bookmarkStart w:id="202" w:name="_Toc85467803"/>
      <w:bookmarkStart w:id="203" w:name="_Toc89181502"/>
      <w:bookmarkStart w:id="204" w:name="_Toc89182844"/>
      <w:bookmarkStart w:id="205" w:name="_Toc90651146"/>
      <w:bookmarkStart w:id="206" w:name="_Toc96933296"/>
      <w:bookmarkStart w:id="207" w:name="_Toc98507163"/>
      <w:bookmarkStart w:id="208" w:name="_Toc98507616"/>
      <w:bookmarkStart w:id="209" w:name="_Toc106640619"/>
      <w:bookmarkStart w:id="210" w:name="_Toc122098493"/>
      <w:bookmarkStart w:id="211" w:name="_Toc130844615"/>
      <w:bookmarkStart w:id="212" w:name="_Toc138412137"/>
      <w:bookmarkStart w:id="213" w:name="_Toc145956923"/>
      <w:bookmarkStart w:id="214" w:name="_Toc153890620"/>
      <w:bookmarkStart w:id="215" w:name="_Toc161834917"/>
      <w:bookmarkStart w:id="216" w:name="_Toc169755739"/>
      <w:bookmarkStart w:id="217" w:name="_Toc186730059"/>
      <w:bookmarkStart w:id="218" w:name="_Toc192837153"/>
      <w:r w:rsidRPr="004D3578">
        <w:t>3.3</w:t>
      </w:r>
      <w:r w:rsidRPr="004D3578">
        <w:tab/>
        <w:t>Abbreviations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19" w:name="_Toc22187531"/>
      <w:bookmarkStart w:id="220" w:name="_Toc22630753"/>
      <w:bookmarkStart w:id="221" w:name="_Toc34227003"/>
      <w:bookmarkStart w:id="222" w:name="_Toc34749718"/>
      <w:bookmarkStart w:id="223" w:name="_Toc34750278"/>
      <w:bookmarkStart w:id="224" w:name="_Toc34750468"/>
      <w:bookmarkStart w:id="225" w:name="_Toc35940874"/>
      <w:bookmarkStart w:id="226" w:name="_Toc35937307"/>
      <w:bookmarkStart w:id="227" w:name="_Toc36463701"/>
      <w:bookmarkStart w:id="228" w:name="_Toc43131624"/>
      <w:bookmarkStart w:id="229" w:name="_Toc45032459"/>
      <w:bookmarkStart w:id="230" w:name="_Toc49782153"/>
      <w:bookmarkStart w:id="231" w:name="_Toc51873589"/>
      <w:bookmarkStart w:id="232" w:name="_Toc57209068"/>
      <w:bookmarkStart w:id="233" w:name="_Toc58588411"/>
      <w:bookmarkStart w:id="234" w:name="_Toc66114751"/>
      <w:bookmarkStart w:id="235" w:name="_Toc67686262"/>
      <w:bookmarkStart w:id="236" w:name="_Toc74994551"/>
      <w:bookmarkStart w:id="237" w:name="_Toc85467804"/>
      <w:bookmarkStart w:id="238" w:name="_Toc89181503"/>
      <w:bookmarkStart w:id="239" w:name="_Toc89182845"/>
      <w:bookmarkStart w:id="240" w:name="_Toc90651147"/>
      <w:bookmarkStart w:id="241" w:name="_Toc96933297"/>
      <w:bookmarkStart w:id="242" w:name="_Toc98507164"/>
      <w:bookmarkStart w:id="243" w:name="_Toc98507617"/>
      <w:bookmarkStart w:id="244" w:name="_Toc106640620"/>
      <w:bookmarkStart w:id="245" w:name="_Toc122098494"/>
      <w:bookmarkStart w:id="246" w:name="_Toc130844616"/>
      <w:bookmarkStart w:id="247" w:name="_Toc138412138"/>
      <w:bookmarkStart w:id="248" w:name="_Toc145956924"/>
      <w:bookmarkStart w:id="249" w:name="_Toc153890621"/>
      <w:bookmarkStart w:id="250" w:name="_Toc161834918"/>
      <w:bookmarkStart w:id="251" w:name="_Toc169755740"/>
      <w:bookmarkStart w:id="252" w:name="_Toc186730060"/>
      <w:bookmarkStart w:id="253" w:name="_Toc192837154"/>
      <w:r w:rsidRPr="00616F0C">
        <w:t>4</w:t>
      </w:r>
      <w:r w:rsidRPr="00616F0C">
        <w:tab/>
        <w:t>Overview</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803450006"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54" w:name="_Toc22187532"/>
      <w:bookmarkStart w:id="255" w:name="_Toc22630754"/>
      <w:bookmarkStart w:id="256" w:name="_Toc34227004"/>
      <w:bookmarkStart w:id="257" w:name="_Toc34749719"/>
      <w:bookmarkStart w:id="258" w:name="_Toc34750279"/>
      <w:bookmarkStart w:id="259" w:name="_Toc34750469"/>
      <w:bookmarkStart w:id="260" w:name="_Toc35940875"/>
      <w:bookmarkStart w:id="261" w:name="_Toc35937308"/>
      <w:bookmarkStart w:id="262" w:name="_Toc36463702"/>
      <w:bookmarkStart w:id="263" w:name="_Toc43131625"/>
      <w:bookmarkStart w:id="264" w:name="_Toc45032460"/>
      <w:bookmarkStart w:id="265" w:name="_Toc49782154"/>
      <w:bookmarkStart w:id="266" w:name="_Toc51873590"/>
      <w:bookmarkStart w:id="267" w:name="_Toc57209069"/>
      <w:bookmarkStart w:id="268" w:name="_Toc58588412"/>
      <w:bookmarkStart w:id="269" w:name="_Toc66114752"/>
      <w:bookmarkStart w:id="270" w:name="_Toc67686263"/>
      <w:bookmarkStart w:id="271" w:name="_Toc74994552"/>
      <w:bookmarkStart w:id="272" w:name="_Toc85467805"/>
      <w:bookmarkStart w:id="273" w:name="_Toc89181504"/>
      <w:bookmarkStart w:id="274" w:name="_Toc89182846"/>
      <w:bookmarkStart w:id="275" w:name="_Toc90651148"/>
      <w:bookmarkStart w:id="276" w:name="_Toc96933298"/>
      <w:bookmarkStart w:id="277" w:name="_Toc98507165"/>
      <w:bookmarkStart w:id="278" w:name="_Toc98507618"/>
      <w:bookmarkStart w:id="279" w:name="_Toc106640621"/>
      <w:bookmarkStart w:id="280" w:name="_Toc122098495"/>
      <w:bookmarkStart w:id="281" w:name="_Toc130844617"/>
      <w:bookmarkStart w:id="282" w:name="_Toc138412139"/>
      <w:bookmarkStart w:id="283" w:name="_Toc145956925"/>
      <w:bookmarkStart w:id="284" w:name="_Toc153890622"/>
      <w:bookmarkStart w:id="285" w:name="_Toc161834919"/>
      <w:bookmarkStart w:id="286" w:name="_Toc169755741"/>
      <w:bookmarkStart w:id="287" w:name="_Toc186730061"/>
      <w:bookmarkStart w:id="288" w:name="_Toc192837155"/>
      <w:r w:rsidRPr="00616F0C">
        <w:t>5</w:t>
      </w:r>
      <w:r w:rsidRPr="00616F0C">
        <w:tab/>
        <w:t>Services offered by the UDSF</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344D3D55" w14:textId="77777777" w:rsidR="00E134FC" w:rsidRPr="00616F0C" w:rsidRDefault="00E134FC" w:rsidP="00E134FC">
      <w:pPr>
        <w:pStyle w:val="Heading2"/>
      </w:pPr>
      <w:bookmarkStart w:id="289" w:name="_Toc22187533"/>
      <w:bookmarkStart w:id="290" w:name="_Toc22630755"/>
      <w:bookmarkStart w:id="291" w:name="_Toc34227005"/>
      <w:bookmarkStart w:id="292" w:name="_Toc34749720"/>
      <w:bookmarkStart w:id="293" w:name="_Toc34750280"/>
      <w:bookmarkStart w:id="294" w:name="_Toc34750470"/>
      <w:bookmarkStart w:id="295" w:name="_Toc35940876"/>
      <w:bookmarkStart w:id="296" w:name="_Toc35937309"/>
      <w:bookmarkStart w:id="297" w:name="_Toc36463703"/>
      <w:bookmarkStart w:id="298" w:name="_Toc43131626"/>
      <w:bookmarkStart w:id="299" w:name="_Toc45032461"/>
      <w:bookmarkStart w:id="300" w:name="_Toc49782155"/>
      <w:bookmarkStart w:id="301" w:name="_Toc51873591"/>
      <w:bookmarkStart w:id="302" w:name="_Toc57209070"/>
      <w:bookmarkStart w:id="303" w:name="_Toc58588413"/>
      <w:bookmarkStart w:id="304" w:name="_Toc66114753"/>
      <w:bookmarkStart w:id="305" w:name="_Toc67686264"/>
      <w:bookmarkStart w:id="306" w:name="_Toc74994553"/>
      <w:bookmarkStart w:id="307" w:name="_Toc85467806"/>
      <w:bookmarkStart w:id="308" w:name="_Toc89181505"/>
      <w:bookmarkStart w:id="309" w:name="_Toc89182847"/>
      <w:bookmarkStart w:id="310" w:name="_Toc90651149"/>
      <w:bookmarkStart w:id="311" w:name="_Toc96933299"/>
      <w:bookmarkStart w:id="312" w:name="_Toc98507166"/>
      <w:bookmarkStart w:id="313" w:name="_Toc98507619"/>
      <w:bookmarkStart w:id="314" w:name="_Toc106640622"/>
      <w:bookmarkStart w:id="315" w:name="_Toc122098496"/>
      <w:bookmarkStart w:id="316" w:name="_Toc130844618"/>
      <w:bookmarkStart w:id="317" w:name="_Toc138412140"/>
      <w:bookmarkStart w:id="318" w:name="_Toc145956926"/>
      <w:bookmarkStart w:id="319" w:name="_Toc153890623"/>
      <w:bookmarkStart w:id="320" w:name="_Toc161834920"/>
      <w:bookmarkStart w:id="321" w:name="_Toc169755742"/>
      <w:bookmarkStart w:id="322" w:name="_Toc186730062"/>
      <w:bookmarkStart w:id="323" w:name="_Toc192837156"/>
      <w:r w:rsidRPr="00616F0C">
        <w:t>5.1</w:t>
      </w:r>
      <w:r w:rsidRPr="00616F0C">
        <w:tab/>
        <w:t>Introduction</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24" w:name="_Toc22187534"/>
      <w:bookmarkStart w:id="325" w:name="_Toc22630756"/>
      <w:bookmarkStart w:id="326" w:name="_Toc34227006"/>
      <w:bookmarkStart w:id="327" w:name="_Toc34749721"/>
      <w:bookmarkStart w:id="328" w:name="_Toc34750281"/>
      <w:bookmarkStart w:id="329" w:name="_Toc34750471"/>
      <w:bookmarkStart w:id="330" w:name="_Toc35940877"/>
      <w:bookmarkStart w:id="331" w:name="_Toc35937310"/>
      <w:bookmarkStart w:id="332" w:name="_Toc36463704"/>
      <w:bookmarkStart w:id="333" w:name="_Toc43131627"/>
      <w:bookmarkStart w:id="334" w:name="_Toc45032462"/>
      <w:bookmarkStart w:id="335" w:name="_Toc49782156"/>
      <w:bookmarkStart w:id="336" w:name="_Toc51873592"/>
      <w:bookmarkStart w:id="337" w:name="_Toc57209071"/>
      <w:bookmarkStart w:id="338" w:name="_Toc58588414"/>
      <w:bookmarkStart w:id="339" w:name="_Toc66114754"/>
      <w:bookmarkStart w:id="340" w:name="_Toc67686265"/>
      <w:bookmarkStart w:id="341" w:name="_Toc74994554"/>
      <w:bookmarkStart w:id="342" w:name="_Toc85467807"/>
      <w:bookmarkStart w:id="343" w:name="_Toc89181506"/>
      <w:bookmarkStart w:id="344" w:name="_Toc89182848"/>
      <w:bookmarkStart w:id="345" w:name="_Toc90651150"/>
      <w:bookmarkStart w:id="346" w:name="_Toc96933300"/>
      <w:bookmarkStart w:id="347" w:name="_Toc98507167"/>
      <w:bookmarkStart w:id="348" w:name="_Toc98507620"/>
      <w:bookmarkStart w:id="349" w:name="_Toc106640623"/>
      <w:bookmarkStart w:id="350" w:name="_Toc122098497"/>
      <w:bookmarkStart w:id="351" w:name="_Toc130844619"/>
      <w:bookmarkStart w:id="352" w:name="_Toc138412141"/>
      <w:bookmarkStart w:id="353" w:name="_Toc145956927"/>
      <w:bookmarkStart w:id="354" w:name="_Toc153890624"/>
      <w:bookmarkStart w:id="355" w:name="_Toc161834921"/>
      <w:bookmarkStart w:id="356" w:name="_Toc169755743"/>
      <w:bookmarkStart w:id="357" w:name="_Toc186730063"/>
      <w:bookmarkStart w:id="358" w:name="_Toc192837157"/>
      <w:r w:rsidRPr="00616F0C">
        <w:t>5.2</w:t>
      </w:r>
      <w:r w:rsidRPr="00616F0C">
        <w:tab/>
        <w:t>Nudsf_DataRepository Service</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840AA01" w14:textId="77777777" w:rsidR="00E134FC" w:rsidRPr="00616F0C" w:rsidRDefault="00E134FC" w:rsidP="00E134FC">
      <w:pPr>
        <w:pStyle w:val="Heading3"/>
      </w:pPr>
      <w:bookmarkStart w:id="359" w:name="_Toc22187535"/>
      <w:bookmarkStart w:id="360" w:name="_Toc22630757"/>
      <w:bookmarkStart w:id="361" w:name="_Toc34227007"/>
      <w:bookmarkStart w:id="362" w:name="_Toc34749722"/>
      <w:bookmarkStart w:id="363" w:name="_Toc34750282"/>
      <w:bookmarkStart w:id="364" w:name="_Toc34750472"/>
      <w:bookmarkStart w:id="365" w:name="_Toc35940878"/>
      <w:bookmarkStart w:id="366" w:name="_Toc35937311"/>
      <w:bookmarkStart w:id="367" w:name="_Toc36463705"/>
      <w:bookmarkStart w:id="368" w:name="_Toc43131628"/>
      <w:bookmarkStart w:id="369" w:name="_Toc45032463"/>
      <w:bookmarkStart w:id="370" w:name="_Toc49782157"/>
      <w:bookmarkStart w:id="371" w:name="_Toc51873593"/>
      <w:bookmarkStart w:id="372" w:name="_Toc57209072"/>
      <w:bookmarkStart w:id="373" w:name="_Toc58588415"/>
      <w:bookmarkStart w:id="374" w:name="_Toc66114755"/>
      <w:bookmarkStart w:id="375" w:name="_Toc67686266"/>
      <w:bookmarkStart w:id="376" w:name="_Toc74994555"/>
      <w:bookmarkStart w:id="377" w:name="_Toc85467808"/>
      <w:bookmarkStart w:id="378" w:name="_Toc89181507"/>
      <w:bookmarkStart w:id="379" w:name="_Toc89182849"/>
      <w:bookmarkStart w:id="380" w:name="_Toc90651151"/>
      <w:bookmarkStart w:id="381" w:name="_Toc96933301"/>
      <w:bookmarkStart w:id="382" w:name="_Toc98507168"/>
      <w:bookmarkStart w:id="383" w:name="_Toc98507621"/>
      <w:bookmarkStart w:id="384" w:name="_Toc106640624"/>
      <w:bookmarkStart w:id="385" w:name="_Toc122098498"/>
      <w:bookmarkStart w:id="386" w:name="_Toc130844620"/>
      <w:bookmarkStart w:id="387" w:name="_Toc138412142"/>
      <w:bookmarkStart w:id="388" w:name="_Toc145956928"/>
      <w:bookmarkStart w:id="389" w:name="_Toc153890625"/>
      <w:bookmarkStart w:id="390" w:name="_Toc161834922"/>
      <w:bookmarkStart w:id="391" w:name="_Toc169755744"/>
      <w:bookmarkStart w:id="392" w:name="_Toc186730064"/>
      <w:bookmarkStart w:id="393" w:name="_Toc192837158"/>
      <w:r w:rsidRPr="00616F0C">
        <w:t>5.2.1</w:t>
      </w:r>
      <w:r w:rsidRPr="00616F0C">
        <w:tab/>
        <w:t>Service Description</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394" w:name="_Toc22187536"/>
      <w:bookmarkStart w:id="395" w:name="_Toc22630758"/>
      <w:bookmarkStart w:id="396" w:name="_Toc34227008"/>
      <w:bookmarkStart w:id="397" w:name="_Toc34749723"/>
      <w:bookmarkStart w:id="398" w:name="_Toc34750283"/>
      <w:bookmarkStart w:id="399" w:name="_Toc34750473"/>
      <w:bookmarkStart w:id="400" w:name="_Toc35940879"/>
      <w:bookmarkStart w:id="401" w:name="_Toc35937312"/>
      <w:bookmarkStart w:id="402" w:name="_Toc36463706"/>
      <w:bookmarkStart w:id="403" w:name="_Toc43131629"/>
      <w:bookmarkStart w:id="404" w:name="_Toc45032464"/>
      <w:bookmarkStart w:id="405" w:name="_Toc49782158"/>
      <w:bookmarkStart w:id="406" w:name="_Toc51873594"/>
      <w:bookmarkStart w:id="407" w:name="_Toc57209073"/>
      <w:bookmarkStart w:id="408" w:name="_Toc58588416"/>
      <w:bookmarkStart w:id="409" w:name="_Toc66114756"/>
      <w:bookmarkStart w:id="410" w:name="_Toc67686267"/>
      <w:bookmarkStart w:id="411" w:name="_Toc74994556"/>
      <w:bookmarkStart w:id="412" w:name="_Toc85467809"/>
      <w:bookmarkStart w:id="413" w:name="_Toc89181508"/>
      <w:bookmarkStart w:id="414" w:name="_Toc89182850"/>
      <w:bookmarkStart w:id="415" w:name="_Toc90651152"/>
      <w:bookmarkStart w:id="416" w:name="_Toc96933302"/>
      <w:bookmarkStart w:id="417" w:name="_Toc98507169"/>
      <w:bookmarkStart w:id="418" w:name="_Toc98507622"/>
      <w:bookmarkStart w:id="419" w:name="_Toc106640625"/>
      <w:bookmarkStart w:id="420" w:name="_Toc122098499"/>
      <w:bookmarkStart w:id="421" w:name="_Toc130844621"/>
      <w:bookmarkStart w:id="422" w:name="_Toc138412143"/>
      <w:bookmarkStart w:id="423" w:name="_Toc145956929"/>
      <w:bookmarkStart w:id="424" w:name="_Toc153890626"/>
      <w:bookmarkStart w:id="425" w:name="_Toc161834923"/>
      <w:bookmarkStart w:id="426" w:name="_Toc169755745"/>
      <w:bookmarkStart w:id="427" w:name="_Toc186730065"/>
      <w:bookmarkStart w:id="428" w:name="_Toc192837159"/>
      <w:r w:rsidRPr="00616F0C">
        <w:t>5.2.2</w:t>
      </w:r>
      <w:r w:rsidRPr="00616F0C">
        <w:tab/>
        <w:t>Service Operations</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52809A8B" w14:textId="77777777" w:rsidR="00E134FC" w:rsidRPr="00616F0C" w:rsidRDefault="00E134FC" w:rsidP="00E134FC">
      <w:pPr>
        <w:pStyle w:val="Heading4"/>
      </w:pPr>
      <w:bookmarkStart w:id="429" w:name="_Toc22187537"/>
      <w:bookmarkStart w:id="430" w:name="_Toc22630759"/>
      <w:bookmarkStart w:id="431" w:name="_Toc34227009"/>
      <w:bookmarkStart w:id="432" w:name="_Toc34749724"/>
      <w:bookmarkStart w:id="433" w:name="_Toc34750284"/>
      <w:bookmarkStart w:id="434" w:name="_Toc34750474"/>
      <w:bookmarkStart w:id="435" w:name="_Toc35940880"/>
      <w:bookmarkStart w:id="436" w:name="_Toc35937313"/>
      <w:bookmarkStart w:id="437" w:name="_Toc36463707"/>
      <w:bookmarkStart w:id="438" w:name="_Toc43131630"/>
      <w:bookmarkStart w:id="439" w:name="_Toc45032465"/>
      <w:bookmarkStart w:id="440" w:name="_Toc49782159"/>
      <w:bookmarkStart w:id="441" w:name="_Toc51873595"/>
      <w:bookmarkStart w:id="442" w:name="_Toc57209074"/>
      <w:bookmarkStart w:id="443" w:name="_Toc58588417"/>
      <w:bookmarkStart w:id="444" w:name="_Toc66114757"/>
      <w:bookmarkStart w:id="445" w:name="_Toc67686268"/>
      <w:bookmarkStart w:id="446" w:name="_Toc74994557"/>
      <w:bookmarkStart w:id="447" w:name="_Toc85467810"/>
      <w:bookmarkStart w:id="448" w:name="_Toc89182851"/>
      <w:bookmarkStart w:id="449" w:name="_Toc90651153"/>
      <w:bookmarkStart w:id="450" w:name="_Toc96933303"/>
      <w:bookmarkStart w:id="451" w:name="_Toc98507170"/>
      <w:bookmarkStart w:id="452" w:name="_Toc98507623"/>
      <w:bookmarkStart w:id="453" w:name="_Toc106640626"/>
      <w:bookmarkStart w:id="454" w:name="_Toc122098500"/>
      <w:bookmarkStart w:id="455" w:name="_Toc130844622"/>
      <w:bookmarkStart w:id="456" w:name="_Toc138412144"/>
      <w:bookmarkStart w:id="457" w:name="_Toc145956930"/>
      <w:bookmarkStart w:id="458" w:name="_Toc153890627"/>
      <w:bookmarkStart w:id="459" w:name="_Toc161834924"/>
      <w:bookmarkStart w:id="460" w:name="_Toc169755746"/>
      <w:bookmarkStart w:id="461" w:name="_Toc186730066"/>
      <w:bookmarkStart w:id="462" w:name="_Toc192837160"/>
      <w:r w:rsidRPr="00616F0C">
        <w:t>5.2.2.1</w:t>
      </w:r>
      <w:r w:rsidRPr="00616F0C">
        <w:tab/>
        <w:t>Introduction</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463" w:name="_Toc22187538"/>
      <w:bookmarkStart w:id="464" w:name="_Toc22630760"/>
      <w:bookmarkStart w:id="465" w:name="_Toc34227010"/>
      <w:bookmarkStart w:id="466" w:name="_Toc34749725"/>
      <w:bookmarkStart w:id="467" w:name="_Toc34750285"/>
      <w:bookmarkStart w:id="468" w:name="_Toc34750475"/>
      <w:bookmarkStart w:id="469" w:name="_Toc35940881"/>
      <w:bookmarkStart w:id="470" w:name="_Toc35937314"/>
      <w:bookmarkStart w:id="471" w:name="_Toc36463708"/>
      <w:bookmarkStart w:id="472" w:name="_Toc43131631"/>
      <w:bookmarkStart w:id="473" w:name="_Toc45032466"/>
      <w:bookmarkStart w:id="474" w:name="_Toc49782160"/>
      <w:bookmarkStart w:id="475" w:name="_Toc51873596"/>
      <w:bookmarkStart w:id="476" w:name="_Toc57209075"/>
      <w:bookmarkStart w:id="477" w:name="_Toc58588418"/>
      <w:bookmarkStart w:id="478" w:name="_Toc66114758"/>
      <w:bookmarkStart w:id="479" w:name="_Toc67686269"/>
      <w:bookmarkStart w:id="480" w:name="_Toc74994558"/>
      <w:bookmarkStart w:id="481" w:name="_Toc85467811"/>
      <w:bookmarkStart w:id="482" w:name="_Toc89182852"/>
      <w:bookmarkStart w:id="483" w:name="_Toc90651154"/>
      <w:bookmarkStart w:id="484" w:name="_Toc96933304"/>
      <w:bookmarkStart w:id="485" w:name="_Toc98507171"/>
      <w:bookmarkStart w:id="486" w:name="_Toc98507624"/>
      <w:bookmarkStart w:id="487" w:name="_Toc106640627"/>
      <w:bookmarkStart w:id="488" w:name="_Toc122098501"/>
      <w:bookmarkStart w:id="489" w:name="_Toc130844623"/>
      <w:bookmarkStart w:id="490" w:name="_Toc138412145"/>
      <w:bookmarkStart w:id="491" w:name="_Toc145956931"/>
      <w:bookmarkStart w:id="492" w:name="_Toc153890628"/>
      <w:bookmarkStart w:id="493" w:name="_Toc161834925"/>
      <w:bookmarkStart w:id="494" w:name="_Toc169755747"/>
      <w:bookmarkStart w:id="495" w:name="_Toc186730067"/>
      <w:bookmarkStart w:id="496" w:name="_Toc192837161"/>
      <w:r w:rsidRPr="00616F0C">
        <w:t>5.2.2.2</w:t>
      </w:r>
      <w:r w:rsidRPr="00616F0C">
        <w:tab/>
        <w:t>Query</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6DDA0FF1" w14:textId="77777777" w:rsidR="00E134FC" w:rsidRPr="00616F0C" w:rsidRDefault="00E134FC" w:rsidP="00E134FC">
      <w:pPr>
        <w:pStyle w:val="Heading5"/>
      </w:pPr>
      <w:bookmarkStart w:id="497" w:name="_Toc22187539"/>
      <w:bookmarkStart w:id="498" w:name="_Toc22630761"/>
      <w:bookmarkStart w:id="499" w:name="_Toc34227011"/>
      <w:bookmarkStart w:id="500" w:name="_Toc34749726"/>
      <w:bookmarkStart w:id="501" w:name="_Toc34750286"/>
      <w:bookmarkStart w:id="502" w:name="_Toc34750476"/>
      <w:bookmarkStart w:id="503" w:name="_Toc35940882"/>
      <w:bookmarkStart w:id="504" w:name="_Toc35937315"/>
      <w:bookmarkStart w:id="505" w:name="_Toc36463709"/>
      <w:bookmarkStart w:id="506" w:name="_Toc43131632"/>
      <w:bookmarkStart w:id="507" w:name="_Toc45032467"/>
      <w:bookmarkStart w:id="508" w:name="_Toc49782161"/>
      <w:bookmarkStart w:id="509" w:name="_Toc51873597"/>
      <w:bookmarkStart w:id="510" w:name="_Toc57209076"/>
      <w:bookmarkStart w:id="511" w:name="_Toc58588419"/>
      <w:bookmarkStart w:id="512" w:name="_Toc66114759"/>
      <w:bookmarkStart w:id="513" w:name="_Toc67686270"/>
      <w:bookmarkStart w:id="514" w:name="_Toc74994559"/>
      <w:bookmarkStart w:id="515" w:name="_Toc85467812"/>
      <w:bookmarkStart w:id="516" w:name="_Toc89182853"/>
      <w:bookmarkStart w:id="517" w:name="_Toc90651155"/>
      <w:bookmarkStart w:id="518" w:name="_Toc96933305"/>
      <w:bookmarkStart w:id="519" w:name="_Toc98507172"/>
      <w:bookmarkStart w:id="520" w:name="_Toc98507625"/>
      <w:bookmarkStart w:id="521" w:name="_Toc106640628"/>
      <w:bookmarkStart w:id="522" w:name="_Toc122098502"/>
      <w:bookmarkStart w:id="523" w:name="_Toc130844624"/>
      <w:bookmarkStart w:id="524" w:name="_Toc138412146"/>
      <w:bookmarkStart w:id="525" w:name="_Toc145956932"/>
      <w:bookmarkStart w:id="526" w:name="_Toc153890629"/>
      <w:bookmarkStart w:id="527" w:name="_Toc161834926"/>
      <w:bookmarkStart w:id="528" w:name="_Toc169755748"/>
      <w:bookmarkStart w:id="529" w:name="_Toc186730068"/>
      <w:bookmarkStart w:id="530" w:name="_Toc192837162"/>
      <w:r w:rsidRPr="00616F0C">
        <w:t>5.2.2.2.1</w:t>
      </w:r>
      <w:r w:rsidRPr="00616F0C">
        <w:tab/>
        <w:t>General</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531" w:name="_Toc22187540"/>
      <w:bookmarkStart w:id="532" w:name="_Toc22630762"/>
      <w:bookmarkStart w:id="533" w:name="_Toc34227012"/>
      <w:bookmarkStart w:id="534" w:name="_Toc34749727"/>
      <w:bookmarkStart w:id="535" w:name="_Toc34750287"/>
      <w:bookmarkStart w:id="536" w:name="_Toc34750477"/>
      <w:bookmarkStart w:id="537" w:name="_Toc35940883"/>
      <w:bookmarkStart w:id="538" w:name="_Toc35937316"/>
      <w:bookmarkStart w:id="539" w:name="_Toc36463710"/>
      <w:bookmarkStart w:id="540" w:name="_Toc43131633"/>
      <w:bookmarkStart w:id="541" w:name="_Toc45032468"/>
      <w:bookmarkStart w:id="542" w:name="_Toc49782162"/>
      <w:bookmarkStart w:id="543" w:name="_Toc51873598"/>
      <w:bookmarkStart w:id="544" w:name="_Toc57209077"/>
      <w:bookmarkStart w:id="545" w:name="_Toc58588420"/>
      <w:bookmarkStart w:id="546" w:name="_Toc66114760"/>
      <w:bookmarkStart w:id="547" w:name="_Toc67686271"/>
      <w:bookmarkStart w:id="548" w:name="_Toc74994560"/>
      <w:bookmarkStart w:id="549" w:name="_Toc85467813"/>
      <w:bookmarkStart w:id="550" w:name="_Toc89182854"/>
      <w:bookmarkStart w:id="551" w:name="_Toc90651156"/>
      <w:bookmarkStart w:id="552" w:name="_Toc96933306"/>
      <w:bookmarkStart w:id="553" w:name="_Toc98507173"/>
      <w:bookmarkStart w:id="554" w:name="_Toc98507626"/>
      <w:bookmarkStart w:id="555" w:name="_Toc106640629"/>
      <w:bookmarkStart w:id="556" w:name="_Toc122098503"/>
      <w:bookmarkStart w:id="557" w:name="_Toc130844625"/>
      <w:bookmarkStart w:id="558" w:name="_Toc138412147"/>
      <w:bookmarkStart w:id="559" w:name="_Toc145956933"/>
      <w:bookmarkStart w:id="560" w:name="_Toc153890630"/>
      <w:bookmarkStart w:id="561" w:name="_Toc161834927"/>
      <w:bookmarkStart w:id="562" w:name="_Toc169755749"/>
      <w:bookmarkStart w:id="563" w:name="_Toc186730069"/>
      <w:bookmarkStart w:id="564" w:name="_Toc192837163"/>
      <w:r w:rsidRPr="00616F0C">
        <w:t>5.2.2.2.2</w:t>
      </w:r>
      <w:r w:rsidRPr="00616F0C">
        <w:tab/>
        <w:t>Record Retrieval</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7pt" o:ole="">
            <v:imagedata r:id="rId18" o:title=""/>
          </v:shape>
          <o:OLEObject Type="Embed" ProgID="Visio.Drawing.11" ShapeID="_x0000_i1027" DrawAspect="Content" ObjectID="_1803450007"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565" w:name="_Toc22187541"/>
      <w:bookmarkStart w:id="566" w:name="_Toc22630763"/>
      <w:bookmarkStart w:id="567" w:name="_Toc34227013"/>
      <w:bookmarkStart w:id="568" w:name="_Toc34749728"/>
      <w:bookmarkStart w:id="569" w:name="_Toc34750288"/>
      <w:bookmarkStart w:id="570" w:name="_Toc34750478"/>
      <w:bookmarkStart w:id="571" w:name="_Toc35940884"/>
      <w:bookmarkStart w:id="572" w:name="_Toc35937317"/>
      <w:bookmarkStart w:id="573" w:name="_Toc36463711"/>
      <w:bookmarkStart w:id="574" w:name="_Toc43131634"/>
      <w:bookmarkStart w:id="575" w:name="_Toc45032469"/>
      <w:bookmarkStart w:id="576" w:name="_Toc49782163"/>
      <w:bookmarkStart w:id="577" w:name="_Toc51873599"/>
      <w:bookmarkStart w:id="578" w:name="_Toc57209078"/>
      <w:bookmarkStart w:id="579" w:name="_Toc58588421"/>
      <w:bookmarkStart w:id="580" w:name="_Toc66114761"/>
      <w:bookmarkStart w:id="581" w:name="_Toc67686272"/>
      <w:bookmarkStart w:id="582" w:name="_Toc74994561"/>
      <w:bookmarkStart w:id="583" w:name="_Toc85467814"/>
      <w:bookmarkStart w:id="584" w:name="_Toc89182855"/>
      <w:bookmarkStart w:id="585" w:name="_Toc90651157"/>
      <w:bookmarkStart w:id="586" w:name="_Toc96933307"/>
      <w:bookmarkStart w:id="587" w:name="_Toc98507174"/>
      <w:bookmarkStart w:id="588" w:name="_Toc98507627"/>
      <w:bookmarkStart w:id="589" w:name="_Toc106640630"/>
      <w:bookmarkStart w:id="590" w:name="_Toc122098504"/>
      <w:bookmarkStart w:id="591" w:name="_Toc130844626"/>
      <w:bookmarkStart w:id="592" w:name="_Toc138412148"/>
      <w:bookmarkStart w:id="593" w:name="_Toc145956934"/>
      <w:bookmarkStart w:id="594" w:name="_Toc153890631"/>
      <w:bookmarkStart w:id="595" w:name="_Toc161834928"/>
      <w:bookmarkStart w:id="596" w:name="_Toc169755750"/>
      <w:bookmarkStart w:id="597" w:name="_Toc186730070"/>
      <w:bookmarkStart w:id="598" w:name="_Toc192837164"/>
      <w:r w:rsidRPr="00616F0C">
        <w:t>5.2.2.2.3</w:t>
      </w:r>
      <w:r w:rsidRPr="00616F0C">
        <w:tab/>
        <w:t>Meta Retrieval</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7pt" o:ole="">
            <v:imagedata r:id="rId20" o:title=""/>
          </v:shape>
          <o:OLEObject Type="Embed" ProgID="Visio.Drawing.11" ShapeID="_x0000_i1028" DrawAspect="Content" ObjectID="_1803450008"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599" w:name="_Hlk143679053"/>
      <w:r w:rsidRPr="005C2B68">
        <w:t xml:space="preserve">The UDSF may include the </w:t>
      </w:r>
      <w:r>
        <w:t>stored record</w:t>
      </w:r>
      <w:r w:rsidRPr="005C2B68">
        <w:t xml:space="preserve"> in the ProblemDetailsExtension.</w:t>
      </w:r>
      <w:bookmarkEnd w:id="599"/>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600" w:name="_Toc34227014"/>
      <w:bookmarkStart w:id="601" w:name="_Toc34749729"/>
      <w:bookmarkStart w:id="602" w:name="_Toc34750289"/>
      <w:bookmarkStart w:id="603" w:name="_Toc34750479"/>
      <w:bookmarkStart w:id="604" w:name="_Toc35940885"/>
      <w:bookmarkStart w:id="605" w:name="_Toc35937318"/>
      <w:bookmarkStart w:id="606" w:name="_Toc36463712"/>
      <w:bookmarkStart w:id="607" w:name="_Toc43131635"/>
      <w:bookmarkStart w:id="608" w:name="_Toc45032470"/>
      <w:bookmarkStart w:id="609" w:name="_Toc49782164"/>
      <w:bookmarkStart w:id="610" w:name="_Toc51873600"/>
      <w:bookmarkStart w:id="611" w:name="_Toc57209079"/>
      <w:bookmarkStart w:id="612" w:name="_Toc58588422"/>
      <w:bookmarkStart w:id="613" w:name="_Toc66114762"/>
      <w:bookmarkStart w:id="614" w:name="_Toc67686273"/>
      <w:bookmarkStart w:id="615" w:name="_Toc74994562"/>
      <w:bookmarkStart w:id="616" w:name="_Toc85467815"/>
      <w:bookmarkStart w:id="617" w:name="_Toc89182856"/>
      <w:bookmarkStart w:id="618" w:name="_Toc90651158"/>
      <w:bookmarkStart w:id="619" w:name="_Toc96933308"/>
      <w:bookmarkStart w:id="620" w:name="_Toc98507175"/>
      <w:bookmarkStart w:id="621" w:name="_Toc98507628"/>
      <w:bookmarkStart w:id="622" w:name="_Toc106640631"/>
      <w:bookmarkStart w:id="623" w:name="_Toc122098505"/>
      <w:bookmarkStart w:id="624" w:name="_Toc130844627"/>
      <w:bookmarkStart w:id="625" w:name="_Toc138412149"/>
      <w:bookmarkStart w:id="626" w:name="_Toc145956935"/>
      <w:bookmarkStart w:id="627" w:name="_Toc153890632"/>
      <w:bookmarkStart w:id="628" w:name="_Toc161834929"/>
      <w:bookmarkStart w:id="629" w:name="_Toc169755751"/>
      <w:bookmarkStart w:id="630" w:name="_Toc186730071"/>
      <w:bookmarkStart w:id="631" w:name="_Toc192837165"/>
      <w:r w:rsidRPr="00616F0C">
        <w:t>5.2.2.2.4</w:t>
      </w:r>
      <w:r w:rsidRPr="00616F0C">
        <w:tab/>
        <w:t>Blocks Retrieval</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7pt" o:ole="">
            <v:imagedata r:id="rId22" o:title=""/>
          </v:shape>
          <o:OLEObject Type="Embed" ProgID="Visio.Drawing.11" ShapeID="_x0000_i1029" DrawAspect="Content" ObjectID="_1803450009"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632" w:name="_Hlk142597985"/>
      <w:r>
        <w:t>2c</w:t>
      </w:r>
      <w:bookmarkEnd w:id="632"/>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633" w:name="_Toc34227015"/>
      <w:bookmarkStart w:id="634" w:name="_Toc34749730"/>
      <w:bookmarkStart w:id="635" w:name="_Toc34750290"/>
      <w:bookmarkStart w:id="636" w:name="_Toc34750480"/>
      <w:bookmarkStart w:id="637" w:name="_Toc35940886"/>
      <w:bookmarkStart w:id="638" w:name="_Toc35937319"/>
      <w:bookmarkStart w:id="639" w:name="_Toc36463713"/>
      <w:bookmarkStart w:id="640" w:name="_Toc43131636"/>
      <w:bookmarkStart w:id="641" w:name="_Toc45032471"/>
      <w:bookmarkStart w:id="642" w:name="_Toc49782165"/>
      <w:bookmarkStart w:id="643" w:name="_Toc51873601"/>
      <w:bookmarkStart w:id="644" w:name="_Toc57209080"/>
      <w:bookmarkStart w:id="645" w:name="_Toc58588423"/>
      <w:bookmarkStart w:id="646" w:name="_Toc66114763"/>
      <w:bookmarkStart w:id="647" w:name="_Toc67686274"/>
      <w:bookmarkStart w:id="648" w:name="_Toc74994563"/>
      <w:bookmarkStart w:id="649" w:name="_Toc85467816"/>
      <w:bookmarkStart w:id="650" w:name="_Toc89182857"/>
      <w:bookmarkStart w:id="651" w:name="_Toc90651159"/>
      <w:bookmarkStart w:id="652" w:name="_Toc96933309"/>
      <w:bookmarkStart w:id="653" w:name="_Toc98507176"/>
      <w:bookmarkStart w:id="654" w:name="_Toc98507629"/>
      <w:bookmarkStart w:id="655" w:name="_Toc106640632"/>
      <w:bookmarkStart w:id="656" w:name="_Toc122098506"/>
      <w:bookmarkStart w:id="657" w:name="_Toc130844628"/>
      <w:bookmarkStart w:id="658" w:name="_Toc138412150"/>
      <w:bookmarkStart w:id="659" w:name="_Toc145956936"/>
      <w:bookmarkStart w:id="660" w:name="_Toc153890633"/>
      <w:bookmarkStart w:id="661" w:name="_Toc161834930"/>
      <w:bookmarkStart w:id="662" w:name="_Toc169755752"/>
      <w:bookmarkStart w:id="663" w:name="_Toc186730072"/>
      <w:bookmarkStart w:id="664" w:name="_Toc192837166"/>
      <w:r w:rsidRPr="00616F0C">
        <w:t>5.2.2.2.5</w:t>
      </w:r>
      <w:r w:rsidRPr="00616F0C">
        <w:tab/>
        <w:t>Block Retrieval</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7pt" o:ole="">
            <v:imagedata r:id="rId24" o:title=""/>
          </v:shape>
          <o:OLEObject Type="Embed" ProgID="Visio.Drawing.11" ShapeID="_x0000_i1030" DrawAspect="Content" ObjectID="_1803450010"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66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665"/>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666" w:name="_Toc34227016"/>
      <w:bookmarkStart w:id="667" w:name="_Toc34749731"/>
      <w:bookmarkStart w:id="668" w:name="_Toc34750291"/>
      <w:bookmarkStart w:id="669" w:name="_Toc34750481"/>
      <w:bookmarkStart w:id="670" w:name="_Toc35940887"/>
      <w:bookmarkStart w:id="671" w:name="_Toc35937320"/>
      <w:bookmarkStart w:id="672" w:name="_Toc36463714"/>
      <w:bookmarkStart w:id="673" w:name="_Toc43131637"/>
      <w:bookmarkStart w:id="674" w:name="_Toc45032472"/>
      <w:bookmarkStart w:id="675" w:name="_Toc49782166"/>
      <w:bookmarkStart w:id="676" w:name="_Toc51873602"/>
      <w:bookmarkStart w:id="677" w:name="_Toc57209081"/>
      <w:bookmarkStart w:id="678" w:name="_Toc58588424"/>
      <w:bookmarkStart w:id="679" w:name="_Toc66114764"/>
      <w:bookmarkStart w:id="680" w:name="_Toc67686275"/>
      <w:bookmarkStart w:id="681" w:name="_Toc74994564"/>
      <w:bookmarkStart w:id="682" w:name="_Toc85467817"/>
      <w:bookmarkStart w:id="683" w:name="_Toc89182858"/>
      <w:bookmarkStart w:id="684" w:name="_Toc90651160"/>
      <w:bookmarkStart w:id="685" w:name="_Toc96933310"/>
      <w:bookmarkStart w:id="686" w:name="_Toc98507177"/>
      <w:bookmarkStart w:id="687" w:name="_Toc98507630"/>
      <w:bookmarkStart w:id="688" w:name="_Toc106640633"/>
      <w:bookmarkStart w:id="689" w:name="_Toc122098507"/>
      <w:bookmarkStart w:id="690" w:name="_Toc130844629"/>
      <w:bookmarkStart w:id="691" w:name="_Toc138412151"/>
      <w:bookmarkStart w:id="692" w:name="_Toc145956937"/>
      <w:bookmarkStart w:id="693" w:name="_Toc153890634"/>
      <w:bookmarkStart w:id="694" w:name="_Toc161834931"/>
      <w:bookmarkStart w:id="695" w:name="_Toc169755753"/>
      <w:bookmarkStart w:id="696" w:name="_Toc186730073"/>
      <w:bookmarkStart w:id="697" w:name="_Toc192837167"/>
      <w:r w:rsidRPr="00616F0C">
        <w:t>5.2.2.2.6</w:t>
      </w:r>
      <w:r w:rsidRPr="00616F0C">
        <w:tab/>
        <w:t>Search</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305AA1DB" w:rsidR="00E134FC" w:rsidRPr="00616F0C" w:rsidRDefault="00E134FC" w:rsidP="00E134FC">
      <w:pPr>
        <w:pStyle w:val="TH"/>
      </w:pPr>
    </w:p>
    <w:p w14:paraId="3B84F36B" w14:textId="77777777" w:rsidR="00042547" w:rsidRDefault="00042547" w:rsidP="00042547">
      <w:pPr>
        <w:pStyle w:val="TH"/>
      </w:pPr>
      <w:r w:rsidRPr="00616F0C">
        <w:object w:dxaOrig="8711" w:dyaOrig="2331" w14:anchorId="1EF02EEB">
          <v:shape id="_x0000_i1031" type="#_x0000_t75" style="width:432.5pt;height:115.25pt" o:ole="">
            <v:imagedata r:id="rId26" o:title=""/>
          </v:shape>
          <o:OLEObject Type="Embed" ProgID="Visio.Drawing.11" ShapeID="_x0000_i1031" DrawAspect="Content" ObjectID="_1803450011" r:id="rId27"/>
        </w:object>
      </w:r>
    </w:p>
    <w:p w14:paraId="48F3CD14" w14:textId="6ACFA8A0" w:rsidR="00E134FC" w:rsidRPr="00616F0C" w:rsidRDefault="00E134FC" w:rsidP="00860424">
      <w:pPr>
        <w:pStyle w:val="TH"/>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5923B991" w:rsidR="00E134FC" w:rsidRPr="00616F0C" w:rsidRDefault="00E134FC" w:rsidP="00E134FC">
      <w:pPr>
        <w:pStyle w:val="B1"/>
      </w:pPr>
      <w:r w:rsidRPr="00616F0C">
        <w:t>2a.</w:t>
      </w:r>
      <w:r w:rsidRPr="00616F0C">
        <w:tab/>
        <w:t>On success, the UDSF responds with "200 OK" with the message body containing the RecordSearchResult</w:t>
      </w:r>
      <w:r w:rsidR="00042547">
        <w:t>Body</w:t>
      </w:r>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698" w:name="_Toc43131638"/>
      <w:bookmarkStart w:id="699" w:name="_Toc45032473"/>
      <w:bookmarkStart w:id="700" w:name="_Toc49782167"/>
      <w:bookmarkStart w:id="701" w:name="_Toc51873603"/>
      <w:bookmarkStart w:id="702" w:name="_Toc57209082"/>
      <w:bookmarkStart w:id="703" w:name="_Toc58588425"/>
      <w:bookmarkStart w:id="704" w:name="_Toc66114765"/>
      <w:bookmarkStart w:id="705" w:name="_Toc67686276"/>
      <w:bookmarkStart w:id="706" w:name="_Toc74994565"/>
      <w:bookmarkStart w:id="707" w:name="_Toc85467818"/>
      <w:bookmarkStart w:id="708" w:name="_Toc89182859"/>
      <w:bookmarkStart w:id="709" w:name="_Toc90651161"/>
      <w:bookmarkStart w:id="710" w:name="_Toc96933311"/>
      <w:bookmarkStart w:id="711" w:name="_Toc98507178"/>
      <w:bookmarkStart w:id="712" w:name="_Toc98507631"/>
      <w:bookmarkStart w:id="713" w:name="_Toc106640634"/>
      <w:bookmarkStart w:id="714" w:name="_Toc122098508"/>
      <w:bookmarkStart w:id="715" w:name="_Toc130844630"/>
      <w:bookmarkStart w:id="716" w:name="_Toc138412152"/>
      <w:bookmarkStart w:id="717" w:name="_Toc145956938"/>
      <w:bookmarkStart w:id="718" w:name="_Toc153890635"/>
      <w:bookmarkStart w:id="719" w:name="_Toc161834932"/>
      <w:bookmarkStart w:id="720" w:name="_Toc169755754"/>
      <w:bookmarkStart w:id="721" w:name="_Toc186730074"/>
      <w:bookmarkStart w:id="722" w:name="_Toc192837168"/>
      <w:r w:rsidRPr="00616F0C">
        <w:t>5.2.2.2</w:t>
      </w:r>
      <w:r>
        <w:t>.7</w:t>
      </w:r>
      <w:r w:rsidRPr="00616F0C">
        <w:tab/>
      </w:r>
      <w:r>
        <w:t>Subscriptions</w:t>
      </w:r>
      <w:r w:rsidRPr="00616F0C">
        <w:t xml:space="preserve"> Retrieval</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4.75pt" o:ole="">
            <v:imagedata r:id="rId28" o:title=""/>
          </v:shape>
          <o:OLEObject Type="Embed" ProgID="Visio.Drawing.11" ShapeID="_x0000_i1032" DrawAspect="Content" ObjectID="_1803450012"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lastRenderedPageBreak/>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723" w:name="_Toc43131639"/>
      <w:bookmarkStart w:id="724" w:name="_Toc45032474"/>
      <w:bookmarkStart w:id="725" w:name="_Toc49782168"/>
      <w:bookmarkStart w:id="726" w:name="_Toc51873604"/>
      <w:bookmarkStart w:id="727" w:name="_Toc57209083"/>
      <w:bookmarkStart w:id="728" w:name="_Toc58588426"/>
      <w:bookmarkStart w:id="729" w:name="_Toc66114766"/>
      <w:bookmarkStart w:id="730" w:name="_Toc67686277"/>
      <w:bookmarkStart w:id="731" w:name="_Toc74994566"/>
      <w:bookmarkStart w:id="732" w:name="_Toc85467819"/>
      <w:bookmarkStart w:id="733" w:name="_Toc89182860"/>
      <w:bookmarkStart w:id="734" w:name="_Toc90651162"/>
      <w:bookmarkStart w:id="735" w:name="_Toc96933312"/>
      <w:bookmarkStart w:id="736" w:name="_Toc98507179"/>
      <w:bookmarkStart w:id="737" w:name="_Toc98507632"/>
      <w:bookmarkStart w:id="738" w:name="_Toc106640635"/>
      <w:bookmarkStart w:id="739" w:name="_Toc122098509"/>
      <w:bookmarkStart w:id="740" w:name="_Toc130844631"/>
      <w:bookmarkStart w:id="741" w:name="_Toc138412153"/>
      <w:bookmarkStart w:id="742" w:name="_Toc145956939"/>
      <w:bookmarkStart w:id="743" w:name="_Toc153890636"/>
      <w:bookmarkStart w:id="744" w:name="_Toc161834933"/>
      <w:bookmarkStart w:id="745" w:name="_Toc169755755"/>
      <w:bookmarkStart w:id="746" w:name="_Toc186730075"/>
      <w:bookmarkStart w:id="747" w:name="_Toc192837169"/>
      <w:r>
        <w:t>5.2.2.2.8</w:t>
      </w:r>
      <w:r w:rsidRPr="00616F0C">
        <w:tab/>
      </w:r>
      <w:r>
        <w:t>Individual Subscription</w:t>
      </w:r>
      <w:r w:rsidRPr="00616F0C">
        <w:t xml:space="preserve"> Retrieval</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4.75pt" o:ole="">
            <v:imagedata r:id="rId30" o:title=""/>
          </v:shape>
          <o:OLEObject Type="Embed" ProgID="Visio.Drawing.11" ShapeID="_x0000_i1033" DrawAspect="Content" ObjectID="_1803450013"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748" w:name="_Toc57209084"/>
      <w:bookmarkStart w:id="749" w:name="_Toc58588427"/>
      <w:bookmarkStart w:id="750" w:name="_Toc66114767"/>
      <w:bookmarkStart w:id="751" w:name="_Toc67686278"/>
      <w:bookmarkStart w:id="752" w:name="_Toc74994567"/>
      <w:bookmarkStart w:id="753" w:name="_Toc85467820"/>
      <w:bookmarkStart w:id="754" w:name="_Toc89182861"/>
      <w:bookmarkStart w:id="755" w:name="_Toc90651163"/>
      <w:bookmarkStart w:id="756" w:name="_Toc96933313"/>
      <w:bookmarkStart w:id="757" w:name="_Toc98507180"/>
      <w:bookmarkStart w:id="758" w:name="_Toc98507633"/>
      <w:bookmarkStart w:id="759" w:name="_Toc106640636"/>
      <w:bookmarkStart w:id="760" w:name="_Toc122098510"/>
      <w:bookmarkStart w:id="761" w:name="_Toc130844632"/>
      <w:bookmarkStart w:id="762" w:name="_Toc138412154"/>
      <w:bookmarkStart w:id="763" w:name="_Toc145956940"/>
      <w:bookmarkStart w:id="764" w:name="_Toc153890637"/>
      <w:bookmarkStart w:id="765" w:name="_Toc161834934"/>
      <w:bookmarkStart w:id="766" w:name="_Toc169755756"/>
      <w:bookmarkStart w:id="767" w:name="_Toc186730076"/>
      <w:bookmarkStart w:id="768" w:name="_Toc192837170"/>
      <w:r w:rsidRPr="00616F0C">
        <w:t>5.2.2.2.</w:t>
      </w:r>
      <w:r w:rsidRPr="00A31EAF">
        <w:t>9</w:t>
      </w:r>
      <w:r w:rsidRPr="00616F0C">
        <w:tab/>
      </w:r>
      <w:r>
        <w:t>Meta Schema</w:t>
      </w:r>
      <w:r w:rsidRPr="00616F0C">
        <w:t xml:space="preserve"> Retrieval</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803450014"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lastRenderedPageBreak/>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769" w:name="_Toc22187542"/>
      <w:bookmarkStart w:id="770" w:name="_Toc22630764"/>
      <w:bookmarkStart w:id="771" w:name="_Toc34227017"/>
      <w:bookmarkStart w:id="772" w:name="_Toc34749732"/>
      <w:bookmarkStart w:id="773" w:name="_Toc34750292"/>
      <w:bookmarkStart w:id="774" w:name="_Toc34750482"/>
      <w:bookmarkStart w:id="775" w:name="_Toc35940888"/>
      <w:bookmarkStart w:id="776" w:name="_Toc35937321"/>
      <w:bookmarkStart w:id="777" w:name="_Toc36463715"/>
      <w:bookmarkStart w:id="778" w:name="_Toc43131640"/>
      <w:bookmarkStart w:id="779" w:name="_Toc45032475"/>
      <w:bookmarkStart w:id="780" w:name="_Toc49782169"/>
      <w:bookmarkStart w:id="781" w:name="_Toc51873605"/>
      <w:bookmarkStart w:id="782" w:name="_Toc57209085"/>
      <w:bookmarkStart w:id="783" w:name="_Toc58588428"/>
      <w:bookmarkStart w:id="784" w:name="_Toc66114768"/>
      <w:bookmarkStart w:id="785" w:name="_Toc67686279"/>
      <w:bookmarkStart w:id="786" w:name="_Toc74994568"/>
      <w:bookmarkStart w:id="787" w:name="_Toc85467821"/>
      <w:bookmarkStart w:id="788" w:name="_Toc89182862"/>
      <w:bookmarkStart w:id="789" w:name="_Toc90651164"/>
      <w:bookmarkStart w:id="790" w:name="_Toc96933314"/>
      <w:bookmarkStart w:id="791" w:name="_Toc98507181"/>
      <w:bookmarkStart w:id="792" w:name="_Toc98507634"/>
      <w:bookmarkStart w:id="793" w:name="_Toc106640637"/>
      <w:bookmarkStart w:id="794" w:name="_Toc122098511"/>
      <w:bookmarkStart w:id="795" w:name="_Toc130844633"/>
      <w:bookmarkStart w:id="796" w:name="_Toc138412155"/>
      <w:bookmarkStart w:id="797" w:name="_Toc145956941"/>
      <w:bookmarkStart w:id="798" w:name="_Toc153890638"/>
      <w:bookmarkStart w:id="799" w:name="_Toc161834935"/>
      <w:bookmarkStart w:id="800" w:name="_Toc169755757"/>
      <w:bookmarkStart w:id="801" w:name="_Toc186730077"/>
      <w:bookmarkStart w:id="802" w:name="_Toc192837171"/>
      <w:r w:rsidRPr="00616F0C">
        <w:t>5.2.2.3</w:t>
      </w:r>
      <w:r w:rsidRPr="00616F0C">
        <w:tab/>
      </w:r>
      <w:bookmarkEnd w:id="769"/>
      <w:bookmarkEnd w:id="770"/>
      <w:r w:rsidRPr="00616F0C">
        <w:t>Create</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1393EA55" w14:textId="77777777" w:rsidR="00E134FC" w:rsidRPr="00616F0C" w:rsidRDefault="00E134FC" w:rsidP="00E134FC">
      <w:pPr>
        <w:pStyle w:val="Heading5"/>
      </w:pPr>
      <w:bookmarkStart w:id="803" w:name="_Toc34227018"/>
      <w:bookmarkStart w:id="804" w:name="_Toc34749733"/>
      <w:bookmarkStart w:id="805" w:name="_Toc34750293"/>
      <w:bookmarkStart w:id="806" w:name="_Toc34750483"/>
      <w:bookmarkStart w:id="807" w:name="_Toc35940889"/>
      <w:bookmarkStart w:id="808" w:name="_Toc35937322"/>
      <w:bookmarkStart w:id="809" w:name="_Toc36463716"/>
      <w:bookmarkStart w:id="810" w:name="_Toc43131641"/>
      <w:bookmarkStart w:id="811" w:name="_Toc45032476"/>
      <w:bookmarkStart w:id="812" w:name="_Toc49782170"/>
      <w:bookmarkStart w:id="813" w:name="_Toc51873606"/>
      <w:bookmarkStart w:id="814" w:name="_Toc57209086"/>
      <w:bookmarkStart w:id="815" w:name="_Toc58588429"/>
      <w:bookmarkStart w:id="816" w:name="_Toc66114769"/>
      <w:bookmarkStart w:id="817" w:name="_Toc67686280"/>
      <w:bookmarkStart w:id="818" w:name="_Toc74994569"/>
      <w:bookmarkStart w:id="819" w:name="_Toc85467822"/>
      <w:bookmarkStart w:id="820" w:name="_Toc89182863"/>
      <w:bookmarkStart w:id="821" w:name="_Toc90651165"/>
      <w:bookmarkStart w:id="822" w:name="_Toc96933315"/>
      <w:bookmarkStart w:id="823" w:name="_Toc98507182"/>
      <w:bookmarkStart w:id="824" w:name="_Toc98507635"/>
      <w:bookmarkStart w:id="825" w:name="_Toc106640638"/>
      <w:bookmarkStart w:id="826" w:name="_Toc122098512"/>
      <w:bookmarkStart w:id="827" w:name="_Toc130844634"/>
      <w:bookmarkStart w:id="828" w:name="_Toc138412156"/>
      <w:bookmarkStart w:id="829" w:name="_Toc145956942"/>
      <w:bookmarkStart w:id="830" w:name="_Toc153890639"/>
      <w:bookmarkStart w:id="831" w:name="_Toc161834936"/>
      <w:bookmarkStart w:id="832" w:name="_Toc169755758"/>
      <w:bookmarkStart w:id="833" w:name="_Toc186730078"/>
      <w:bookmarkStart w:id="834" w:name="_Toc192837172"/>
      <w:r w:rsidRPr="00616F0C">
        <w:t>5.2.2.3.1</w:t>
      </w:r>
      <w:r w:rsidRPr="00616F0C">
        <w:tab/>
        <w:t>General</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835" w:name="_Toc34227019"/>
      <w:bookmarkStart w:id="836" w:name="_Toc34749734"/>
      <w:bookmarkStart w:id="837" w:name="_Toc34750294"/>
      <w:bookmarkStart w:id="838" w:name="_Toc34750484"/>
      <w:bookmarkStart w:id="839" w:name="_Toc35940890"/>
      <w:bookmarkStart w:id="840" w:name="_Toc35937323"/>
      <w:bookmarkStart w:id="841" w:name="_Toc36463717"/>
      <w:bookmarkStart w:id="842" w:name="_Toc43131642"/>
      <w:bookmarkStart w:id="843" w:name="_Toc45032477"/>
      <w:bookmarkStart w:id="844" w:name="_Toc49782171"/>
      <w:bookmarkStart w:id="845" w:name="_Toc51873607"/>
      <w:bookmarkStart w:id="846" w:name="_Toc57209087"/>
      <w:bookmarkStart w:id="847" w:name="_Toc58588430"/>
      <w:bookmarkStart w:id="848" w:name="_Toc66114770"/>
      <w:bookmarkStart w:id="849" w:name="_Toc67686281"/>
      <w:bookmarkStart w:id="850" w:name="_Toc74994570"/>
      <w:bookmarkStart w:id="851" w:name="_Toc85467823"/>
      <w:bookmarkStart w:id="852" w:name="_Toc89182864"/>
      <w:bookmarkStart w:id="853" w:name="_Toc90651166"/>
      <w:bookmarkStart w:id="854" w:name="_Toc96933316"/>
      <w:bookmarkStart w:id="855" w:name="_Toc98507183"/>
      <w:bookmarkStart w:id="856" w:name="_Toc98507636"/>
      <w:bookmarkStart w:id="857" w:name="_Toc106640639"/>
      <w:bookmarkStart w:id="858" w:name="_Toc122098513"/>
      <w:bookmarkStart w:id="859" w:name="_Toc130844635"/>
      <w:bookmarkStart w:id="860" w:name="_Toc138412157"/>
      <w:bookmarkStart w:id="861" w:name="_Toc145956943"/>
      <w:bookmarkStart w:id="862" w:name="_Toc153890640"/>
      <w:bookmarkStart w:id="863" w:name="_Toc161834937"/>
      <w:bookmarkStart w:id="864" w:name="_Toc169755759"/>
      <w:bookmarkStart w:id="865" w:name="_Toc186730079"/>
      <w:bookmarkStart w:id="866" w:name="_Toc192837173"/>
      <w:r w:rsidRPr="00616F0C">
        <w:t>5.2.2.3.2</w:t>
      </w:r>
      <w:r w:rsidRPr="00616F0C">
        <w:tab/>
        <w:t>Record Create</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4.8pt" o:ole="">
            <v:imagedata r:id="rId34" o:title=""/>
          </v:shape>
          <o:OLEObject Type="Embed" ProgID="Visio.Drawing.11" ShapeID="_x0000_i1035" DrawAspect="Content" ObjectID="_1803450015"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867" w:name="_Toc34227020"/>
      <w:bookmarkStart w:id="868" w:name="_Toc34749735"/>
      <w:bookmarkStart w:id="869" w:name="_Toc34750295"/>
      <w:bookmarkStart w:id="870" w:name="_Toc34750485"/>
      <w:bookmarkStart w:id="871" w:name="_Toc35940891"/>
      <w:bookmarkStart w:id="872" w:name="_Toc35937324"/>
      <w:bookmarkStart w:id="873" w:name="_Toc36463718"/>
      <w:bookmarkStart w:id="874" w:name="_Toc43131643"/>
      <w:bookmarkStart w:id="875" w:name="_Toc45032478"/>
      <w:bookmarkStart w:id="876" w:name="_Toc49782172"/>
      <w:bookmarkStart w:id="877" w:name="_Toc51873608"/>
      <w:bookmarkStart w:id="878" w:name="_Toc57209088"/>
      <w:bookmarkStart w:id="879" w:name="_Toc58588431"/>
      <w:bookmarkStart w:id="880" w:name="_Toc66114771"/>
      <w:bookmarkStart w:id="881" w:name="_Toc67686282"/>
      <w:bookmarkStart w:id="882" w:name="_Toc74994571"/>
      <w:bookmarkStart w:id="883" w:name="_Toc85467824"/>
      <w:bookmarkStart w:id="884" w:name="_Toc89182865"/>
      <w:bookmarkStart w:id="885" w:name="_Toc90651167"/>
      <w:bookmarkStart w:id="886" w:name="_Toc96933317"/>
      <w:bookmarkStart w:id="887" w:name="_Toc98507184"/>
      <w:bookmarkStart w:id="888" w:name="_Toc98507637"/>
      <w:bookmarkStart w:id="889" w:name="_Toc106640640"/>
      <w:bookmarkStart w:id="890" w:name="_Toc122098514"/>
      <w:bookmarkStart w:id="891" w:name="_Toc130844636"/>
      <w:bookmarkStart w:id="892" w:name="_Toc138412158"/>
      <w:bookmarkStart w:id="893" w:name="_Toc145956944"/>
      <w:bookmarkStart w:id="894" w:name="_Toc153890641"/>
      <w:bookmarkStart w:id="895" w:name="_Toc161834938"/>
      <w:bookmarkStart w:id="896" w:name="_Toc169755760"/>
      <w:bookmarkStart w:id="897" w:name="_Toc186730080"/>
      <w:bookmarkStart w:id="898" w:name="_Toc192837174"/>
      <w:r w:rsidRPr="00616F0C">
        <w:t>5.2.2.3.3</w:t>
      </w:r>
      <w:r w:rsidRPr="00616F0C">
        <w:tab/>
        <w:t>Block Create</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75pt" o:ole="">
            <v:imagedata r:id="rId36" o:title=""/>
          </v:shape>
          <o:OLEObject Type="Embed" ProgID="Visio.Drawing.11" ShapeID="_x0000_i1036" DrawAspect="Content" ObjectID="_1803450016"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899" w:name="_Toc57209089"/>
      <w:bookmarkStart w:id="900" w:name="_Toc58588432"/>
      <w:bookmarkStart w:id="901" w:name="_Toc66114772"/>
      <w:bookmarkStart w:id="902" w:name="_Toc67686283"/>
      <w:bookmarkStart w:id="903" w:name="_Toc74994572"/>
      <w:bookmarkStart w:id="904" w:name="_Toc85467825"/>
      <w:bookmarkStart w:id="905" w:name="_Toc89182866"/>
      <w:bookmarkStart w:id="906" w:name="_Toc90651168"/>
      <w:bookmarkStart w:id="907" w:name="_Toc96933318"/>
      <w:bookmarkStart w:id="908" w:name="_Toc98507185"/>
      <w:bookmarkStart w:id="909" w:name="_Toc98507638"/>
      <w:bookmarkStart w:id="910" w:name="_Toc106640641"/>
      <w:bookmarkStart w:id="911" w:name="_Toc122098515"/>
      <w:bookmarkStart w:id="912" w:name="_Toc130844637"/>
      <w:bookmarkStart w:id="913" w:name="_Toc138412159"/>
      <w:bookmarkStart w:id="914" w:name="_Toc145956945"/>
      <w:bookmarkStart w:id="915" w:name="_Toc153890642"/>
      <w:bookmarkStart w:id="916" w:name="_Toc161834939"/>
      <w:bookmarkStart w:id="917" w:name="_Toc169755761"/>
      <w:bookmarkStart w:id="918" w:name="_Toc186730081"/>
      <w:bookmarkStart w:id="919" w:name="_Toc34227021"/>
      <w:bookmarkStart w:id="920" w:name="_Toc34749736"/>
      <w:bookmarkStart w:id="921" w:name="_Toc34750296"/>
      <w:bookmarkStart w:id="922" w:name="_Toc34750486"/>
      <w:bookmarkStart w:id="923" w:name="_Toc35940892"/>
      <w:bookmarkStart w:id="924" w:name="_Toc35937325"/>
      <w:bookmarkStart w:id="925" w:name="_Toc36463719"/>
      <w:bookmarkStart w:id="926" w:name="_Toc43131644"/>
      <w:bookmarkStart w:id="927" w:name="_Toc45032479"/>
      <w:bookmarkStart w:id="928" w:name="_Toc49782173"/>
      <w:bookmarkStart w:id="929" w:name="_Toc51873609"/>
      <w:bookmarkStart w:id="930" w:name="_Toc192837175"/>
      <w:r w:rsidRPr="00616F0C">
        <w:t>5.2.2.3.</w:t>
      </w:r>
      <w:r>
        <w:t>4</w:t>
      </w:r>
      <w:r w:rsidRPr="00616F0C">
        <w:tab/>
      </w:r>
      <w:r>
        <w:t>Meta Schema</w:t>
      </w:r>
      <w:r w:rsidRPr="00616F0C">
        <w:t xml:space="preserve"> Create</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30"/>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pt" o:ole="">
            <v:imagedata r:id="rId38" o:title=""/>
          </v:shape>
          <o:OLEObject Type="Embed" ProgID="Visio.Drawing.11" ShapeID="_x0000_i1037" DrawAspect="Content" ObjectID="_1803450017"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931" w:name="_Toc57209090"/>
      <w:bookmarkStart w:id="932" w:name="_Toc58588433"/>
      <w:bookmarkStart w:id="933" w:name="_Toc66114773"/>
      <w:bookmarkStart w:id="934" w:name="_Toc67686284"/>
      <w:bookmarkStart w:id="935" w:name="_Toc74994573"/>
      <w:bookmarkStart w:id="936" w:name="_Toc85467826"/>
      <w:bookmarkStart w:id="937" w:name="_Toc89182867"/>
      <w:bookmarkStart w:id="938" w:name="_Toc90651169"/>
      <w:bookmarkStart w:id="939" w:name="_Toc96933319"/>
      <w:bookmarkStart w:id="940" w:name="_Toc98507186"/>
      <w:bookmarkStart w:id="941" w:name="_Toc98507639"/>
      <w:bookmarkStart w:id="942" w:name="_Toc106640642"/>
      <w:bookmarkStart w:id="943" w:name="_Toc122098516"/>
      <w:bookmarkStart w:id="944" w:name="_Toc130844638"/>
      <w:bookmarkStart w:id="945" w:name="_Toc138412160"/>
      <w:bookmarkStart w:id="946" w:name="_Toc145956946"/>
      <w:bookmarkStart w:id="947" w:name="_Toc153890643"/>
      <w:bookmarkStart w:id="948" w:name="_Toc161834940"/>
      <w:bookmarkStart w:id="949" w:name="_Toc169755762"/>
      <w:bookmarkStart w:id="950" w:name="_Toc186730082"/>
      <w:bookmarkStart w:id="951" w:name="_Toc192837176"/>
      <w:r w:rsidRPr="00616F0C">
        <w:t>5.2.2.4</w:t>
      </w:r>
      <w:r w:rsidRPr="00616F0C">
        <w:tab/>
        <w:t>Update</w:t>
      </w:r>
      <w:bookmarkEnd w:id="919"/>
      <w:bookmarkEnd w:id="920"/>
      <w:bookmarkEnd w:id="921"/>
      <w:bookmarkEnd w:id="922"/>
      <w:bookmarkEnd w:id="923"/>
      <w:bookmarkEnd w:id="924"/>
      <w:bookmarkEnd w:id="925"/>
      <w:bookmarkEnd w:id="926"/>
      <w:bookmarkEnd w:id="927"/>
      <w:bookmarkEnd w:id="928"/>
      <w:bookmarkEnd w:id="929"/>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288E14EA" w14:textId="77777777" w:rsidR="00E134FC" w:rsidRPr="00616F0C" w:rsidRDefault="00E134FC" w:rsidP="00E134FC">
      <w:pPr>
        <w:pStyle w:val="Heading5"/>
      </w:pPr>
      <w:bookmarkStart w:id="952" w:name="_Toc34227022"/>
      <w:bookmarkStart w:id="953" w:name="_Toc34749737"/>
      <w:bookmarkStart w:id="954" w:name="_Toc34750297"/>
      <w:bookmarkStart w:id="955" w:name="_Toc34750487"/>
      <w:bookmarkStart w:id="956" w:name="_Toc35940893"/>
      <w:bookmarkStart w:id="957" w:name="_Toc35937326"/>
      <w:bookmarkStart w:id="958" w:name="_Toc36463720"/>
      <w:bookmarkStart w:id="959" w:name="_Toc43131645"/>
      <w:bookmarkStart w:id="960" w:name="_Toc45032480"/>
      <w:bookmarkStart w:id="961" w:name="_Toc49782174"/>
      <w:bookmarkStart w:id="962" w:name="_Toc51873610"/>
      <w:bookmarkStart w:id="963" w:name="_Toc57209091"/>
      <w:bookmarkStart w:id="964" w:name="_Toc58588434"/>
      <w:bookmarkStart w:id="965" w:name="_Toc66114774"/>
      <w:bookmarkStart w:id="966" w:name="_Toc67686285"/>
      <w:bookmarkStart w:id="967" w:name="_Toc74994574"/>
      <w:bookmarkStart w:id="968" w:name="_Toc85467827"/>
      <w:bookmarkStart w:id="969" w:name="_Toc89182868"/>
      <w:bookmarkStart w:id="970" w:name="_Toc90651170"/>
      <w:bookmarkStart w:id="971" w:name="_Toc96933320"/>
      <w:bookmarkStart w:id="972" w:name="_Toc98507187"/>
      <w:bookmarkStart w:id="973" w:name="_Toc98507640"/>
      <w:bookmarkStart w:id="974" w:name="_Toc106640643"/>
      <w:bookmarkStart w:id="975" w:name="_Toc122098517"/>
      <w:bookmarkStart w:id="976" w:name="_Toc130844639"/>
      <w:bookmarkStart w:id="977" w:name="_Toc138412161"/>
      <w:bookmarkStart w:id="978" w:name="_Toc145956947"/>
      <w:bookmarkStart w:id="979" w:name="_Toc153890644"/>
      <w:bookmarkStart w:id="980" w:name="_Toc161834941"/>
      <w:bookmarkStart w:id="981" w:name="_Toc169755763"/>
      <w:bookmarkStart w:id="982" w:name="_Toc186730083"/>
      <w:bookmarkStart w:id="983" w:name="_Toc192837177"/>
      <w:r w:rsidRPr="00616F0C">
        <w:t>5.2.2.4.1</w:t>
      </w:r>
      <w:r w:rsidRPr="00616F0C">
        <w:tab/>
        <w:t>General</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984" w:name="_Toc34227023"/>
      <w:bookmarkStart w:id="985" w:name="_Toc34749738"/>
      <w:bookmarkStart w:id="986" w:name="_Toc34750298"/>
      <w:bookmarkStart w:id="987" w:name="_Toc34750488"/>
      <w:bookmarkStart w:id="988" w:name="_Toc35940894"/>
      <w:bookmarkStart w:id="989" w:name="_Toc35937327"/>
      <w:bookmarkStart w:id="990" w:name="_Toc36463721"/>
      <w:bookmarkStart w:id="991" w:name="_Toc43131646"/>
      <w:bookmarkStart w:id="992" w:name="_Toc45032481"/>
      <w:bookmarkStart w:id="993" w:name="_Toc49782175"/>
      <w:bookmarkStart w:id="994" w:name="_Toc51873611"/>
      <w:r>
        <w:t>-</w:t>
      </w:r>
      <w:r>
        <w:tab/>
        <w:t>Meta Schema Update</w:t>
      </w:r>
    </w:p>
    <w:p w14:paraId="232274C1" w14:textId="77777777" w:rsidR="00E134FC" w:rsidRPr="00616F0C" w:rsidRDefault="00E134FC" w:rsidP="00E134FC">
      <w:pPr>
        <w:pStyle w:val="Heading5"/>
      </w:pPr>
      <w:bookmarkStart w:id="995" w:name="_Toc57209092"/>
      <w:bookmarkStart w:id="996" w:name="_Toc58588435"/>
      <w:bookmarkStart w:id="997" w:name="_Toc66114775"/>
      <w:bookmarkStart w:id="998" w:name="_Toc67686286"/>
      <w:bookmarkStart w:id="999" w:name="_Toc74994575"/>
      <w:bookmarkStart w:id="1000" w:name="_Toc85467828"/>
      <w:bookmarkStart w:id="1001" w:name="_Toc89182869"/>
      <w:bookmarkStart w:id="1002" w:name="_Toc90651171"/>
      <w:bookmarkStart w:id="1003" w:name="_Toc96933321"/>
      <w:bookmarkStart w:id="1004" w:name="_Toc98507188"/>
      <w:bookmarkStart w:id="1005" w:name="_Toc98507641"/>
      <w:bookmarkStart w:id="1006" w:name="_Toc106640644"/>
      <w:bookmarkStart w:id="1007" w:name="_Toc122098518"/>
      <w:bookmarkStart w:id="1008" w:name="_Toc130844640"/>
      <w:bookmarkStart w:id="1009" w:name="_Toc138412162"/>
      <w:bookmarkStart w:id="1010" w:name="_Toc145956948"/>
      <w:bookmarkStart w:id="1011" w:name="_Toc153890645"/>
      <w:bookmarkStart w:id="1012" w:name="_Toc161834942"/>
      <w:bookmarkStart w:id="1013" w:name="_Toc169755764"/>
      <w:bookmarkStart w:id="1014" w:name="_Toc186730084"/>
      <w:bookmarkStart w:id="1015" w:name="_Toc192837178"/>
      <w:r w:rsidRPr="00616F0C">
        <w:t>5.2.2.4.2</w:t>
      </w:r>
      <w:r w:rsidRPr="00616F0C">
        <w:tab/>
        <w:t>Record Update</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4.8pt" o:ole="">
            <v:imagedata r:id="rId40" o:title=""/>
          </v:shape>
          <o:OLEObject Type="Embed" ProgID="Visio.Drawing.11" ShapeID="_x0000_i1038" DrawAspect="Content" ObjectID="_1803450018"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67FB313C"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r w:rsidR="001613B5" w:rsidRPr="00A010FB">
        <w:t xml:space="preserve"> </w:t>
      </w:r>
      <w:r w:rsidR="001613B5" w:rsidRPr="00A010FB">
        <w:rPr>
          <w:lang w:eastAsia="zh-CN"/>
        </w:rPr>
        <w:t>The ETag header should be included with the value representing the current content of the resource, allowing the consumer to retry a conditional update without needing to re-read the resource first.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1016" w:name="_Toc34227024"/>
      <w:bookmarkStart w:id="1017" w:name="_Toc34749739"/>
      <w:bookmarkStart w:id="1018" w:name="_Toc34750299"/>
      <w:bookmarkStart w:id="1019" w:name="_Toc34750489"/>
      <w:bookmarkStart w:id="1020" w:name="_Toc35940895"/>
      <w:bookmarkStart w:id="1021" w:name="_Toc35937328"/>
      <w:bookmarkStart w:id="1022" w:name="_Toc36463722"/>
      <w:bookmarkStart w:id="1023" w:name="_Toc43131647"/>
      <w:bookmarkStart w:id="1024" w:name="_Toc45032482"/>
      <w:bookmarkStart w:id="1025" w:name="_Toc49782176"/>
      <w:bookmarkStart w:id="1026" w:name="_Toc51873612"/>
      <w:bookmarkStart w:id="1027" w:name="_Toc57209093"/>
      <w:bookmarkStart w:id="1028" w:name="_Toc58588436"/>
      <w:bookmarkStart w:id="1029" w:name="_Toc66114776"/>
      <w:bookmarkStart w:id="1030" w:name="_Toc67686287"/>
      <w:bookmarkStart w:id="1031" w:name="_Toc74994576"/>
      <w:bookmarkStart w:id="1032" w:name="_Toc85467829"/>
      <w:bookmarkStart w:id="1033" w:name="_Toc89182870"/>
      <w:bookmarkStart w:id="1034" w:name="_Toc90651172"/>
      <w:bookmarkStart w:id="1035" w:name="_Toc96933322"/>
      <w:bookmarkStart w:id="1036" w:name="_Toc98507189"/>
      <w:bookmarkStart w:id="1037" w:name="_Toc98507642"/>
      <w:bookmarkStart w:id="1038" w:name="_Toc106640645"/>
      <w:bookmarkStart w:id="1039" w:name="_Toc122098519"/>
      <w:bookmarkStart w:id="1040" w:name="_Toc130844641"/>
      <w:bookmarkStart w:id="1041" w:name="_Toc138412163"/>
      <w:bookmarkStart w:id="1042" w:name="_Toc145956949"/>
      <w:bookmarkStart w:id="1043" w:name="_Toc153890646"/>
      <w:bookmarkStart w:id="1044" w:name="_Toc161834943"/>
      <w:bookmarkStart w:id="1045" w:name="_Toc169755765"/>
      <w:bookmarkStart w:id="1046" w:name="_Toc186730085"/>
      <w:bookmarkStart w:id="1047" w:name="_Toc192837179"/>
      <w:r w:rsidRPr="00616F0C">
        <w:t>5.2.2.4.3</w:t>
      </w:r>
      <w:r w:rsidRPr="00616F0C">
        <w:tab/>
        <w:t>Block Update</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4.8pt" o:ole="">
            <v:imagedata r:id="rId42" o:title=""/>
          </v:shape>
          <o:OLEObject Type="Embed" ProgID="Visio.Drawing.11" ShapeID="_x0000_i1039" DrawAspect="Content" ObjectID="_1803450019"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2866FBE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r w:rsidR="0055671E" w:rsidRPr="00A010FB">
        <w:t xml:space="preserve"> </w:t>
      </w:r>
      <w:r w:rsidR="0055671E" w:rsidRPr="00A010FB">
        <w:rPr>
          <w:lang w:eastAsia="zh-CN"/>
        </w:rPr>
        <w:t>The ETag header should be included with the value representing the current content of the resource, allowing the consumer to retry a conditional update without needing to re-read the resource first.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1048" w:name="_Toc34227025"/>
      <w:bookmarkStart w:id="1049" w:name="_Toc34749740"/>
      <w:bookmarkStart w:id="1050" w:name="_Toc34750300"/>
      <w:bookmarkStart w:id="1051" w:name="_Toc34750490"/>
      <w:bookmarkStart w:id="1052" w:name="_Toc35940896"/>
      <w:bookmarkStart w:id="1053" w:name="_Toc35937329"/>
      <w:bookmarkStart w:id="1054" w:name="_Toc36463723"/>
      <w:bookmarkStart w:id="1055" w:name="_Toc43131648"/>
      <w:bookmarkStart w:id="1056" w:name="_Toc45032483"/>
      <w:bookmarkStart w:id="1057" w:name="_Toc49782177"/>
      <w:bookmarkStart w:id="1058" w:name="_Toc51873613"/>
      <w:bookmarkStart w:id="1059" w:name="_Toc57209094"/>
      <w:bookmarkStart w:id="1060" w:name="_Toc58588437"/>
      <w:bookmarkStart w:id="1061" w:name="_Toc66114777"/>
      <w:bookmarkStart w:id="1062" w:name="_Toc67686288"/>
      <w:bookmarkStart w:id="1063" w:name="_Toc74994577"/>
      <w:bookmarkStart w:id="1064" w:name="_Toc85467830"/>
      <w:bookmarkStart w:id="1065" w:name="_Toc89182871"/>
      <w:bookmarkStart w:id="1066" w:name="_Toc90651173"/>
      <w:bookmarkStart w:id="1067" w:name="_Toc96933323"/>
      <w:bookmarkStart w:id="1068" w:name="_Toc98507190"/>
      <w:bookmarkStart w:id="1069" w:name="_Toc98507643"/>
      <w:bookmarkStart w:id="1070" w:name="_Toc106640646"/>
      <w:bookmarkStart w:id="1071" w:name="_Toc122098520"/>
      <w:bookmarkStart w:id="1072" w:name="_Toc130844642"/>
      <w:bookmarkStart w:id="1073" w:name="_Toc138412164"/>
      <w:bookmarkStart w:id="1074" w:name="_Toc145956950"/>
      <w:bookmarkStart w:id="1075" w:name="_Toc153890647"/>
      <w:bookmarkStart w:id="1076" w:name="_Toc161834944"/>
      <w:bookmarkStart w:id="1077" w:name="_Toc169755766"/>
      <w:bookmarkStart w:id="1078" w:name="_Toc186730086"/>
      <w:bookmarkStart w:id="1079" w:name="_Toc192837180"/>
      <w:r w:rsidRPr="00616F0C">
        <w:t>5.2.2.4.4</w:t>
      </w:r>
      <w:r w:rsidRPr="00616F0C">
        <w:tab/>
        <w:t>Meta Update</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5pt" o:ole="">
            <v:imagedata r:id="rId44" o:title=""/>
          </v:shape>
          <o:OLEObject Type="Embed" ProgID="Visio.Drawing.11" ShapeID="_x0000_i1040" DrawAspect="Content" ObjectID="_1803450020"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095FA6F6" w:rsidR="00D90566" w:rsidRDefault="00D90566" w:rsidP="00D90566">
      <w:pPr>
        <w:pStyle w:val="B1"/>
        <w:rPr>
          <w:lang w:eastAsia="zh-CN"/>
        </w:rPr>
      </w:pPr>
      <w:bookmarkStart w:id="1080" w:name="_Hlk142641622"/>
      <w:r>
        <w:lastRenderedPageBreak/>
        <w:t>2d.</w:t>
      </w:r>
      <w:r>
        <w:tab/>
      </w:r>
      <w:bookmarkEnd w:id="1080"/>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r w:rsidR="00292958" w:rsidRPr="00A010FB">
        <w:t xml:space="preserve"> </w:t>
      </w:r>
      <w:r w:rsidR="00292958" w:rsidRPr="00A010FB">
        <w:rPr>
          <w:lang w:eastAsia="zh-CN"/>
        </w:rPr>
        <w:t>The ETag header should be included with the value representing the current content of the resource, allowing the consumer to retry a conditional update without needing to re-read the resource first.</w:t>
      </w:r>
    </w:p>
    <w:p w14:paraId="54EB35DC" w14:textId="339AD849" w:rsidR="00D90566" w:rsidRPr="00616F0C" w:rsidRDefault="00D90566" w:rsidP="00E134FC">
      <w:pPr>
        <w:pStyle w:val="B1"/>
      </w:pPr>
      <w:bookmarkStart w:id="1081" w:name="_Hlk142641659"/>
      <w:r>
        <w:t>2e.</w:t>
      </w:r>
      <w:r>
        <w:tab/>
      </w:r>
      <w:bookmarkEnd w:id="1081"/>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082" w:name="_Toc43131649"/>
      <w:bookmarkStart w:id="1083" w:name="_Toc45032484"/>
      <w:bookmarkStart w:id="1084" w:name="_Toc49782178"/>
      <w:bookmarkStart w:id="1085" w:name="_Toc51873614"/>
      <w:bookmarkStart w:id="1086" w:name="_Toc57209095"/>
      <w:bookmarkStart w:id="1087" w:name="_Toc58588438"/>
      <w:bookmarkStart w:id="1088" w:name="_Toc66114778"/>
      <w:bookmarkStart w:id="1089" w:name="_Toc67686289"/>
      <w:bookmarkStart w:id="1090" w:name="_Toc74994578"/>
      <w:bookmarkStart w:id="1091" w:name="_Toc85467831"/>
      <w:bookmarkStart w:id="1092" w:name="_Toc89182872"/>
      <w:bookmarkStart w:id="1093" w:name="_Toc90651174"/>
      <w:bookmarkStart w:id="1094" w:name="_Toc96933324"/>
      <w:bookmarkStart w:id="1095" w:name="_Toc98507191"/>
      <w:bookmarkStart w:id="1096" w:name="_Toc98507644"/>
      <w:bookmarkStart w:id="1097" w:name="_Toc106640647"/>
      <w:bookmarkStart w:id="1098" w:name="_Toc122098521"/>
      <w:bookmarkStart w:id="1099" w:name="_Toc130844643"/>
      <w:bookmarkStart w:id="1100" w:name="_Toc138412165"/>
      <w:bookmarkStart w:id="1101" w:name="_Toc145956951"/>
      <w:bookmarkStart w:id="1102" w:name="_Toc153890648"/>
      <w:bookmarkStart w:id="1103" w:name="_Toc161834945"/>
      <w:bookmarkStart w:id="1104" w:name="_Toc169755767"/>
      <w:bookmarkStart w:id="1105" w:name="_Toc186730087"/>
      <w:bookmarkStart w:id="1106" w:name="_Toc192837181"/>
      <w:r>
        <w:t>5.2.2.4.5</w:t>
      </w:r>
      <w:r w:rsidRPr="00616F0C">
        <w:tab/>
      </w:r>
      <w:r>
        <w:t>Subscription</w:t>
      </w:r>
      <w:r w:rsidRPr="00616F0C">
        <w:t xml:space="preserve"> </w:t>
      </w:r>
      <w:r>
        <w:t xml:space="preserve">Notification </w:t>
      </w:r>
      <w:r w:rsidRPr="00616F0C">
        <w:t>Update</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4.75pt" o:ole="">
            <v:imagedata r:id="rId46" o:title=""/>
          </v:shape>
          <o:OLEObject Type="Embed" ProgID="Visio.Drawing.11" ShapeID="_x0000_i1041" DrawAspect="Content" ObjectID="_1803450021"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107" w:name="_Toc43131650"/>
      <w:bookmarkStart w:id="1108" w:name="_Toc45032485"/>
      <w:bookmarkStart w:id="1109" w:name="_Toc49782179"/>
      <w:bookmarkStart w:id="1110" w:name="_Toc51873615"/>
      <w:bookmarkStart w:id="1111" w:name="_Toc57209096"/>
      <w:bookmarkStart w:id="1112" w:name="_Toc58588439"/>
      <w:bookmarkStart w:id="1113" w:name="_Toc66114779"/>
      <w:bookmarkStart w:id="1114" w:name="_Toc67686290"/>
      <w:bookmarkStart w:id="1115" w:name="_Toc74994579"/>
      <w:bookmarkStart w:id="1116" w:name="_Toc85467832"/>
      <w:bookmarkStart w:id="1117" w:name="_Toc89182873"/>
      <w:bookmarkStart w:id="1118" w:name="_Toc90651175"/>
      <w:bookmarkStart w:id="1119" w:name="_Toc96933325"/>
      <w:bookmarkStart w:id="1120" w:name="_Toc98507192"/>
      <w:bookmarkStart w:id="1121" w:name="_Toc98507645"/>
      <w:bookmarkStart w:id="1122" w:name="_Toc106640648"/>
      <w:bookmarkStart w:id="1123" w:name="_Toc122098522"/>
      <w:bookmarkStart w:id="1124" w:name="_Toc130844644"/>
      <w:bookmarkStart w:id="1125" w:name="_Toc138412166"/>
      <w:bookmarkStart w:id="1126" w:name="_Toc145956952"/>
      <w:bookmarkStart w:id="1127" w:name="_Toc153890649"/>
      <w:bookmarkStart w:id="1128" w:name="_Toc161834946"/>
      <w:bookmarkStart w:id="1129" w:name="_Toc169755768"/>
      <w:bookmarkStart w:id="1130" w:name="_Toc186730088"/>
      <w:bookmarkStart w:id="1131" w:name="_Toc192837182"/>
      <w:r>
        <w:t>5.2.2.4.6</w:t>
      </w:r>
      <w:r w:rsidRPr="00B3056F">
        <w:tab/>
      </w:r>
      <w:r>
        <w:t>Subscription</w:t>
      </w:r>
      <w:r w:rsidRPr="00616F0C">
        <w:t xml:space="preserve"> </w:t>
      </w:r>
      <w:r>
        <w:t xml:space="preserve">Notification </w:t>
      </w:r>
      <w:r w:rsidRPr="00616F0C">
        <w:t>Update</w:t>
      </w:r>
      <w:r>
        <w:t xml:space="preserve"> using PUT</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803450022"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132" w:name="_Toc57209097"/>
      <w:bookmarkStart w:id="1133" w:name="_Toc58588440"/>
      <w:bookmarkStart w:id="1134" w:name="_Toc66114780"/>
      <w:bookmarkStart w:id="1135" w:name="_Toc67686291"/>
      <w:bookmarkStart w:id="1136" w:name="_Toc74994580"/>
      <w:bookmarkStart w:id="1137" w:name="_Toc85467833"/>
      <w:bookmarkStart w:id="1138" w:name="_Toc89182874"/>
      <w:bookmarkStart w:id="1139" w:name="_Toc90651176"/>
      <w:bookmarkStart w:id="1140" w:name="_Toc96933326"/>
      <w:bookmarkStart w:id="1141" w:name="_Toc98507193"/>
      <w:bookmarkStart w:id="1142" w:name="_Toc98507646"/>
      <w:bookmarkStart w:id="1143" w:name="_Toc106640649"/>
      <w:bookmarkStart w:id="1144" w:name="_Toc122098523"/>
      <w:bookmarkStart w:id="1145" w:name="_Toc130844645"/>
      <w:bookmarkStart w:id="1146" w:name="_Toc138412167"/>
      <w:bookmarkStart w:id="1147" w:name="_Toc145956953"/>
      <w:bookmarkStart w:id="1148" w:name="_Toc153890650"/>
      <w:bookmarkStart w:id="1149" w:name="_Toc161834947"/>
      <w:bookmarkStart w:id="1150" w:name="_Toc169755769"/>
      <w:bookmarkStart w:id="1151" w:name="_Toc186730089"/>
      <w:bookmarkStart w:id="1152" w:name="_Toc34227026"/>
      <w:bookmarkStart w:id="1153" w:name="_Toc34749741"/>
      <w:bookmarkStart w:id="1154" w:name="_Toc34750301"/>
      <w:bookmarkStart w:id="1155" w:name="_Toc34750491"/>
      <w:bookmarkStart w:id="1156" w:name="_Toc35940897"/>
      <w:bookmarkStart w:id="1157" w:name="_Toc35937330"/>
      <w:bookmarkStart w:id="1158" w:name="_Toc36463724"/>
      <w:bookmarkStart w:id="1159" w:name="_Toc43131651"/>
      <w:bookmarkStart w:id="1160" w:name="_Toc45032486"/>
      <w:bookmarkStart w:id="1161" w:name="_Toc49782180"/>
      <w:bookmarkStart w:id="1162" w:name="_Toc51873616"/>
      <w:bookmarkStart w:id="1163" w:name="_Toc192837183"/>
      <w:r w:rsidRPr="00616F0C">
        <w:t>5.2.2.4.</w:t>
      </w:r>
      <w:r>
        <w:t>7</w:t>
      </w:r>
      <w:r w:rsidRPr="00616F0C">
        <w:tab/>
      </w:r>
      <w:r>
        <w:t>Meta Schema</w:t>
      </w:r>
      <w:r w:rsidRPr="00616F0C">
        <w:t xml:space="preserve"> Update</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63"/>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45pt" o:ole="">
            <v:imagedata r:id="rId50" o:title=""/>
          </v:shape>
          <o:OLEObject Type="Embed" ProgID="Visio.Drawing.11" ShapeID="_x0000_i1043" DrawAspect="Content" ObjectID="_1803450023"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164" w:name="_Toc161834948"/>
      <w:bookmarkStart w:id="1165" w:name="_Toc169755770"/>
      <w:bookmarkStart w:id="1166" w:name="_Toc186730090"/>
      <w:bookmarkStart w:id="1167" w:name="_Toc57209098"/>
      <w:bookmarkStart w:id="1168" w:name="_Toc58588441"/>
      <w:bookmarkStart w:id="1169" w:name="_Toc66114781"/>
      <w:bookmarkStart w:id="1170" w:name="_Toc67686292"/>
      <w:bookmarkStart w:id="1171" w:name="_Toc74994581"/>
      <w:bookmarkStart w:id="1172" w:name="_Toc85467834"/>
      <w:bookmarkStart w:id="1173" w:name="_Toc89182875"/>
      <w:bookmarkStart w:id="1174" w:name="_Toc90651177"/>
      <w:bookmarkStart w:id="1175" w:name="_Toc96933327"/>
      <w:bookmarkStart w:id="1176" w:name="_Toc98507194"/>
      <w:bookmarkStart w:id="1177" w:name="_Toc98507647"/>
      <w:bookmarkStart w:id="1178" w:name="_Toc106640650"/>
      <w:bookmarkStart w:id="1179" w:name="_Toc122098524"/>
      <w:bookmarkStart w:id="1180" w:name="_Toc130844646"/>
      <w:bookmarkStart w:id="1181" w:name="_Toc138412168"/>
      <w:bookmarkStart w:id="1182" w:name="_Toc145956954"/>
      <w:bookmarkStart w:id="1183" w:name="_Toc153890651"/>
      <w:bookmarkStart w:id="1184" w:name="_Toc192837184"/>
      <w:r>
        <w:t>5.2.2.4.8</w:t>
      </w:r>
      <w:r>
        <w:tab/>
        <w:t>Record Partial Update</w:t>
      </w:r>
      <w:bookmarkEnd w:id="1164"/>
      <w:bookmarkEnd w:id="1165"/>
      <w:bookmarkEnd w:id="1166"/>
      <w:bookmarkEnd w:id="1184"/>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5pt" o:ole="">
            <v:imagedata r:id="rId52" o:title=""/>
          </v:shape>
          <o:OLEObject Type="Embed" ProgID="Visio.Drawing.11" ShapeID="_x0000_i1044" DrawAspect="Content" ObjectID="_1803450024"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3875556"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r w:rsidR="00BF7907" w:rsidRPr="00A010FB">
        <w:t xml:space="preserve"> </w:t>
      </w:r>
      <w:r w:rsidR="00BF7907" w:rsidRPr="00A010FB">
        <w:rPr>
          <w:lang w:eastAsia="zh-CN"/>
        </w:rPr>
        <w:t>The ETag header should be included with the value representing the current content of the resource, allowing the consumer to retry a conditional update without needing to re-read the resource first.</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185" w:name="_Toc161834949"/>
      <w:bookmarkStart w:id="1186" w:name="_Toc169755771"/>
      <w:bookmarkStart w:id="1187" w:name="_Toc186730091"/>
      <w:bookmarkStart w:id="1188" w:name="_Toc192837185"/>
      <w:r w:rsidRPr="00616F0C">
        <w:lastRenderedPageBreak/>
        <w:t>5.2.2.5</w:t>
      </w:r>
      <w:r w:rsidRPr="00616F0C">
        <w:tab/>
      </w:r>
      <w:r w:rsidRPr="005D0F74">
        <w:t>Delete</w:t>
      </w:r>
      <w:bookmarkEnd w:id="1152"/>
      <w:bookmarkEnd w:id="1153"/>
      <w:bookmarkEnd w:id="1154"/>
      <w:bookmarkEnd w:id="1155"/>
      <w:bookmarkEnd w:id="1156"/>
      <w:bookmarkEnd w:id="1157"/>
      <w:bookmarkEnd w:id="1158"/>
      <w:bookmarkEnd w:id="1159"/>
      <w:bookmarkEnd w:id="1160"/>
      <w:bookmarkEnd w:id="1161"/>
      <w:bookmarkEnd w:id="1162"/>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5"/>
      <w:bookmarkEnd w:id="1186"/>
      <w:bookmarkEnd w:id="1187"/>
      <w:bookmarkEnd w:id="1188"/>
    </w:p>
    <w:p w14:paraId="5834E3DD" w14:textId="77777777" w:rsidR="00E134FC" w:rsidRPr="00616F0C" w:rsidRDefault="00E134FC" w:rsidP="00E134FC">
      <w:pPr>
        <w:pStyle w:val="Heading5"/>
      </w:pPr>
      <w:bookmarkStart w:id="1189" w:name="_Toc34227027"/>
      <w:bookmarkStart w:id="1190" w:name="_Toc34749742"/>
      <w:bookmarkStart w:id="1191" w:name="_Toc34750302"/>
      <w:bookmarkStart w:id="1192" w:name="_Toc34750492"/>
      <w:bookmarkStart w:id="1193" w:name="_Toc35940898"/>
      <w:bookmarkStart w:id="1194" w:name="_Toc35937331"/>
      <w:bookmarkStart w:id="1195" w:name="_Toc36463725"/>
      <w:bookmarkStart w:id="1196" w:name="_Toc43131652"/>
      <w:bookmarkStart w:id="1197" w:name="_Toc45032487"/>
      <w:bookmarkStart w:id="1198" w:name="_Toc49782181"/>
      <w:bookmarkStart w:id="1199" w:name="_Toc51873617"/>
      <w:bookmarkStart w:id="1200" w:name="_Toc57209099"/>
      <w:bookmarkStart w:id="1201" w:name="_Toc58588442"/>
      <w:bookmarkStart w:id="1202" w:name="_Toc66114782"/>
      <w:bookmarkStart w:id="1203" w:name="_Toc67686293"/>
      <w:bookmarkStart w:id="1204" w:name="_Toc74994582"/>
      <w:bookmarkStart w:id="1205" w:name="_Toc85467835"/>
      <w:bookmarkStart w:id="1206" w:name="_Toc89182876"/>
      <w:bookmarkStart w:id="1207" w:name="_Toc90651178"/>
      <w:bookmarkStart w:id="1208" w:name="_Toc96933328"/>
      <w:bookmarkStart w:id="1209" w:name="_Toc98507195"/>
      <w:bookmarkStart w:id="1210" w:name="_Toc98507648"/>
      <w:bookmarkStart w:id="1211" w:name="_Toc106640651"/>
      <w:bookmarkStart w:id="1212" w:name="_Toc122098525"/>
      <w:bookmarkStart w:id="1213" w:name="_Toc130844647"/>
      <w:bookmarkStart w:id="1214" w:name="_Toc138412169"/>
      <w:bookmarkStart w:id="1215" w:name="_Toc145956955"/>
      <w:bookmarkStart w:id="1216" w:name="_Toc153890652"/>
      <w:bookmarkStart w:id="1217" w:name="_Toc161834950"/>
      <w:bookmarkStart w:id="1218" w:name="_Toc169755772"/>
      <w:bookmarkStart w:id="1219" w:name="_Toc186730092"/>
      <w:bookmarkStart w:id="1220" w:name="_Toc192837186"/>
      <w:r w:rsidRPr="00616F0C">
        <w:t>5.2.2.5.1</w:t>
      </w:r>
      <w:r w:rsidRPr="00616F0C">
        <w:tab/>
      </w:r>
      <w:r w:rsidRPr="005D0F74">
        <w:t>General</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221" w:name="_Toc34227028"/>
      <w:bookmarkStart w:id="1222" w:name="_Toc34749743"/>
      <w:bookmarkStart w:id="1223" w:name="_Toc34750303"/>
      <w:bookmarkStart w:id="1224" w:name="_Toc34750493"/>
      <w:bookmarkStart w:id="1225" w:name="_Toc35940899"/>
      <w:bookmarkStart w:id="1226" w:name="_Toc35937332"/>
      <w:bookmarkStart w:id="1227" w:name="_Toc36463726"/>
      <w:bookmarkStart w:id="1228" w:name="_Toc43131653"/>
      <w:bookmarkStart w:id="1229" w:name="_Toc45032488"/>
      <w:bookmarkStart w:id="1230" w:name="_Toc49782182"/>
      <w:bookmarkStart w:id="1231"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232" w:name="_Toc57209100"/>
      <w:bookmarkStart w:id="1233" w:name="_Toc58588443"/>
      <w:bookmarkStart w:id="1234" w:name="_Toc66114783"/>
      <w:bookmarkStart w:id="1235" w:name="_Toc67686294"/>
      <w:bookmarkStart w:id="1236" w:name="_Toc74994583"/>
      <w:bookmarkStart w:id="1237" w:name="_Toc85467836"/>
      <w:bookmarkStart w:id="1238" w:name="_Toc89182877"/>
      <w:bookmarkStart w:id="1239" w:name="_Toc90651179"/>
      <w:bookmarkStart w:id="1240" w:name="_Toc96933329"/>
      <w:bookmarkStart w:id="1241" w:name="_Toc98507196"/>
      <w:bookmarkStart w:id="1242" w:name="_Toc98507649"/>
      <w:bookmarkStart w:id="1243" w:name="_Toc106640652"/>
      <w:bookmarkStart w:id="1244" w:name="_Toc122098526"/>
      <w:bookmarkStart w:id="1245" w:name="_Toc130844648"/>
      <w:bookmarkStart w:id="1246" w:name="_Toc138412170"/>
      <w:bookmarkStart w:id="1247" w:name="_Toc145956956"/>
      <w:bookmarkStart w:id="1248" w:name="_Toc153890653"/>
      <w:bookmarkStart w:id="1249" w:name="_Toc161834951"/>
      <w:bookmarkStart w:id="1250" w:name="_Toc169755773"/>
      <w:bookmarkStart w:id="1251" w:name="_Toc186730093"/>
      <w:bookmarkStart w:id="1252" w:name="_Toc192837187"/>
      <w:r w:rsidRPr="00616F0C">
        <w:t>5.2.2.5.2</w:t>
      </w:r>
      <w:r w:rsidRPr="00616F0C">
        <w:tab/>
        <w:t xml:space="preserve">Record </w:t>
      </w:r>
      <w:r w:rsidRPr="005D0F74">
        <w:t>Delete</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25pt" o:ole="">
            <v:imagedata r:id="rId54" o:title=""/>
          </v:shape>
          <o:OLEObject Type="Embed" ProgID="Visio.Drawing.11" ShapeID="_x0000_i1045" DrawAspect="Content" ObjectID="_1803450025"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65303310"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r w:rsidR="003A40A9" w:rsidRPr="00A010FB">
        <w:t xml:space="preserve"> </w:t>
      </w:r>
      <w:r w:rsidR="003A40A9" w:rsidRPr="00A010FB">
        <w:rPr>
          <w:lang w:eastAsia="zh-CN"/>
        </w:rPr>
        <w:t xml:space="preserve">The ETag header should be included with the value representing the current content of the resource, allowing the consumer to retry a conditional </w:t>
      </w:r>
      <w:r w:rsidR="003A40A9">
        <w:rPr>
          <w:lang w:eastAsia="zh-CN"/>
        </w:rPr>
        <w:t>delete</w:t>
      </w:r>
      <w:r w:rsidR="003A40A9" w:rsidRPr="00A010FB">
        <w:rPr>
          <w:lang w:eastAsia="zh-CN"/>
        </w:rPr>
        <w:t xml:space="preserve"> without needing to re-read the resource first.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253" w:name="_Toc34227029"/>
      <w:bookmarkStart w:id="1254" w:name="_Toc34749744"/>
      <w:bookmarkStart w:id="1255" w:name="_Toc34750304"/>
      <w:bookmarkStart w:id="1256" w:name="_Toc34750494"/>
      <w:bookmarkStart w:id="1257" w:name="_Toc35940900"/>
      <w:bookmarkStart w:id="1258" w:name="_Toc35937333"/>
      <w:bookmarkStart w:id="1259" w:name="_Toc36463727"/>
      <w:bookmarkStart w:id="1260" w:name="_Toc43131654"/>
      <w:bookmarkStart w:id="1261" w:name="_Toc45032489"/>
      <w:bookmarkStart w:id="1262" w:name="_Toc49782183"/>
      <w:bookmarkStart w:id="1263" w:name="_Toc51873619"/>
      <w:bookmarkStart w:id="1264" w:name="_Toc57209101"/>
      <w:bookmarkStart w:id="1265" w:name="_Toc58588444"/>
      <w:bookmarkStart w:id="1266" w:name="_Toc66114784"/>
      <w:bookmarkStart w:id="1267" w:name="_Toc67686295"/>
      <w:bookmarkStart w:id="1268" w:name="_Toc74994584"/>
      <w:bookmarkStart w:id="1269" w:name="_Toc85467837"/>
      <w:bookmarkStart w:id="1270" w:name="_Toc89182878"/>
      <w:bookmarkStart w:id="1271" w:name="_Toc90651180"/>
      <w:bookmarkStart w:id="1272" w:name="_Toc96933330"/>
      <w:bookmarkStart w:id="1273" w:name="_Toc98507197"/>
      <w:bookmarkStart w:id="1274" w:name="_Toc98507650"/>
      <w:bookmarkStart w:id="1275" w:name="_Toc106640653"/>
      <w:bookmarkStart w:id="1276" w:name="_Toc122098527"/>
      <w:bookmarkStart w:id="1277" w:name="_Toc130844649"/>
      <w:bookmarkStart w:id="1278" w:name="_Toc138412171"/>
      <w:bookmarkStart w:id="1279" w:name="_Toc145956957"/>
      <w:bookmarkStart w:id="1280" w:name="_Toc153890654"/>
      <w:bookmarkStart w:id="1281" w:name="_Toc161834952"/>
      <w:bookmarkStart w:id="1282" w:name="_Toc169755774"/>
      <w:bookmarkStart w:id="1283" w:name="_Toc186730094"/>
      <w:bookmarkStart w:id="1284" w:name="_Toc192837188"/>
      <w:r w:rsidRPr="00616F0C">
        <w:t>5.2.2.5.3</w:t>
      </w:r>
      <w:r w:rsidRPr="00616F0C">
        <w:tab/>
        <w:t>Block Delete</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25pt" o:ole="">
            <v:imagedata r:id="rId56" o:title=""/>
          </v:shape>
          <o:OLEObject Type="Embed" ProgID="Visio.Drawing.11" ShapeID="_x0000_i1046" DrawAspect="Content" ObjectID="_1803450026" r:id="rId57"/>
        </w:object>
      </w:r>
    </w:p>
    <w:p w14:paraId="307F7122" w14:textId="77777777" w:rsidR="008C35D7" w:rsidRDefault="008C35D7" w:rsidP="008C35D7">
      <w:pPr>
        <w:pStyle w:val="TH"/>
      </w:pPr>
      <w:r w:rsidRPr="00616F0C">
        <w:object w:dxaOrig="8711" w:dyaOrig="2481" w14:anchorId="3CB55997">
          <v:shape id="_x0000_i1047" type="#_x0000_t75" style="width:433.35pt;height:123.55pt" o:ole="">
            <v:imagedata r:id="rId58" o:title=""/>
          </v:shape>
          <o:OLEObject Type="Embed" ProgID="Visio.Drawing.11" ShapeID="_x0000_i1047" DrawAspect="Content" ObjectID="_1803450027" r:id="rId59"/>
        </w:object>
      </w:r>
    </w:p>
    <w:p w14:paraId="29D39842" w14:textId="0C338B9B" w:rsidR="00E134FC" w:rsidRPr="00616F0C" w:rsidRDefault="00E134FC" w:rsidP="00860424">
      <w:pPr>
        <w:pStyle w:val="TH"/>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00D08B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r w:rsidR="00B8096B" w:rsidRPr="00A010FB">
        <w:t xml:space="preserve"> </w:t>
      </w:r>
      <w:r w:rsidR="00B8096B" w:rsidRPr="00A010FB">
        <w:rPr>
          <w:lang w:eastAsia="zh-CN"/>
        </w:rPr>
        <w:t xml:space="preserve">The ETag header should be included with the value representing the current content of the resource, allowing the consumer to retry a conditional </w:t>
      </w:r>
      <w:r w:rsidR="00B8096B">
        <w:rPr>
          <w:lang w:eastAsia="zh-CN"/>
        </w:rPr>
        <w:t>delete</w:t>
      </w:r>
      <w:r w:rsidR="00B8096B" w:rsidRPr="00A010FB">
        <w:rPr>
          <w:lang w:eastAsia="zh-CN"/>
        </w:rPr>
        <w:t xml:space="preserve"> without needing to re-read the resource first.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285" w:name="_Toc57209102"/>
      <w:bookmarkStart w:id="1286" w:name="_Toc58588445"/>
      <w:bookmarkStart w:id="1287" w:name="_Toc66114785"/>
      <w:bookmarkStart w:id="1288" w:name="_Toc67686296"/>
      <w:bookmarkStart w:id="1289" w:name="_Toc74994585"/>
      <w:bookmarkStart w:id="1290" w:name="_Toc85467838"/>
      <w:bookmarkStart w:id="1291" w:name="_Toc89182879"/>
      <w:bookmarkStart w:id="1292" w:name="_Toc90651181"/>
      <w:bookmarkStart w:id="1293" w:name="_Toc96933331"/>
      <w:bookmarkStart w:id="1294" w:name="_Toc98507198"/>
      <w:bookmarkStart w:id="1295" w:name="_Toc98507651"/>
      <w:bookmarkStart w:id="1296" w:name="_Toc106640654"/>
      <w:bookmarkStart w:id="1297" w:name="_Toc122098528"/>
      <w:bookmarkStart w:id="1298" w:name="_Toc130844650"/>
      <w:bookmarkStart w:id="1299" w:name="_Toc138412172"/>
      <w:bookmarkStart w:id="1300" w:name="_Toc145956958"/>
      <w:bookmarkStart w:id="1301" w:name="_Toc153890655"/>
      <w:bookmarkStart w:id="1302" w:name="_Toc161834953"/>
      <w:bookmarkStart w:id="1303" w:name="_Toc169755775"/>
      <w:bookmarkStart w:id="1304" w:name="_Toc186730095"/>
      <w:bookmarkStart w:id="1305" w:name="_Toc34227030"/>
      <w:bookmarkStart w:id="1306" w:name="_Toc34749745"/>
      <w:bookmarkStart w:id="1307" w:name="_Toc34750305"/>
      <w:bookmarkStart w:id="1308" w:name="_Toc34750495"/>
      <w:bookmarkStart w:id="1309" w:name="_Toc35940901"/>
      <w:bookmarkStart w:id="1310" w:name="_Toc35937334"/>
      <w:bookmarkStart w:id="1311" w:name="_Toc36463728"/>
      <w:bookmarkStart w:id="1312" w:name="_Toc43131655"/>
      <w:bookmarkStart w:id="1313" w:name="_Toc45032490"/>
      <w:bookmarkStart w:id="1314" w:name="_Toc49782184"/>
      <w:bookmarkStart w:id="1315" w:name="_Toc51873620"/>
      <w:bookmarkStart w:id="1316" w:name="_Toc192837189"/>
      <w:r w:rsidRPr="00616F0C">
        <w:t>5.2.2.5.</w:t>
      </w:r>
      <w:r>
        <w:t>4</w:t>
      </w:r>
      <w:r w:rsidRPr="00616F0C">
        <w:tab/>
      </w:r>
      <w:r>
        <w:t>Meta Schema</w:t>
      </w:r>
      <w:r w:rsidRPr="00616F0C">
        <w:t xml:space="preserve"> Delete</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16"/>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8" type="#_x0000_t75" style="width:468.15pt;height:157.45pt" o:ole="">
            <v:imagedata r:id="rId60" o:title=""/>
          </v:shape>
          <o:OLEObject Type="Embed" ProgID="Visio.Drawing.11" ShapeID="_x0000_i1048" DrawAspect="Content" ObjectID="_1803450028" r:id="rId61"/>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317" w:name="_Toc85467839"/>
      <w:bookmarkStart w:id="1318" w:name="_Toc89182880"/>
      <w:bookmarkStart w:id="1319" w:name="_Toc90651182"/>
      <w:bookmarkStart w:id="1320" w:name="_Toc96933332"/>
      <w:bookmarkStart w:id="1321" w:name="_Toc98507199"/>
      <w:bookmarkStart w:id="1322" w:name="_Toc98507652"/>
      <w:bookmarkStart w:id="1323" w:name="_Toc106640655"/>
      <w:bookmarkStart w:id="1324" w:name="_Toc122098529"/>
      <w:bookmarkStart w:id="1325" w:name="_Toc130844651"/>
      <w:bookmarkStart w:id="1326" w:name="_Toc138412173"/>
      <w:bookmarkStart w:id="1327" w:name="_Toc145956959"/>
      <w:bookmarkStart w:id="1328" w:name="_Toc153890656"/>
      <w:bookmarkStart w:id="1329" w:name="_Toc161834954"/>
      <w:bookmarkStart w:id="1330" w:name="_Toc169755776"/>
      <w:bookmarkStart w:id="1331" w:name="_Toc186730096"/>
      <w:bookmarkStart w:id="1332" w:name="_Toc57209103"/>
      <w:bookmarkStart w:id="1333" w:name="_Toc58588446"/>
      <w:bookmarkStart w:id="1334" w:name="_Toc66114786"/>
      <w:bookmarkStart w:id="1335" w:name="_Toc67686297"/>
      <w:bookmarkStart w:id="1336" w:name="_Toc74994586"/>
      <w:bookmarkStart w:id="1337" w:name="_Toc192837190"/>
      <w:r w:rsidRPr="00616F0C">
        <w:t>5.2.2.5.</w:t>
      </w:r>
      <w:r>
        <w:t>5</w:t>
      </w:r>
      <w:r w:rsidRPr="00616F0C">
        <w:tab/>
      </w:r>
      <w:r>
        <w:t xml:space="preserve">Bulk </w:t>
      </w:r>
      <w:r w:rsidRPr="00616F0C">
        <w:t>Record</w:t>
      </w:r>
      <w:r>
        <w:t>s</w:t>
      </w:r>
      <w:r w:rsidRPr="00616F0C">
        <w:t xml:space="preserve"> Delete</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7"/>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9" type="#_x0000_t75" style="width:432.05pt;height:122.2pt" o:ole="">
            <v:imagedata r:id="rId62" o:title=""/>
          </v:shape>
          <o:OLEObject Type="Embed" ProgID="Visio.Drawing.11" ShapeID="_x0000_i1049" DrawAspect="Content" ObjectID="_1803450029" r:id="rId63"/>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lastRenderedPageBreak/>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338" w:name="_Toc96933333"/>
      <w:bookmarkStart w:id="1339" w:name="_Toc98507200"/>
      <w:bookmarkStart w:id="1340" w:name="_Toc98507653"/>
      <w:bookmarkStart w:id="1341" w:name="_Toc106640656"/>
      <w:bookmarkStart w:id="1342" w:name="_Toc122098530"/>
      <w:bookmarkStart w:id="1343" w:name="_Toc130844652"/>
      <w:bookmarkStart w:id="1344" w:name="_Toc138412174"/>
      <w:bookmarkStart w:id="1345" w:name="_Toc145956960"/>
      <w:bookmarkStart w:id="1346" w:name="_Toc153890657"/>
      <w:bookmarkStart w:id="1347" w:name="_Toc161834955"/>
      <w:bookmarkStart w:id="1348" w:name="_Toc169755777"/>
      <w:bookmarkStart w:id="1349" w:name="_Toc186730097"/>
      <w:bookmarkStart w:id="1350" w:name="_Toc192837191"/>
      <w:bookmarkEnd w:id="1305"/>
      <w:bookmarkEnd w:id="1306"/>
      <w:bookmarkEnd w:id="1307"/>
      <w:bookmarkEnd w:id="1308"/>
      <w:bookmarkEnd w:id="1309"/>
      <w:bookmarkEnd w:id="1310"/>
      <w:bookmarkEnd w:id="1311"/>
      <w:bookmarkEnd w:id="1312"/>
      <w:bookmarkEnd w:id="1313"/>
      <w:bookmarkEnd w:id="1314"/>
      <w:bookmarkEnd w:id="1315"/>
      <w:bookmarkEnd w:id="1332"/>
      <w:bookmarkEnd w:id="1333"/>
      <w:bookmarkEnd w:id="1334"/>
      <w:bookmarkEnd w:id="1335"/>
      <w:bookmarkEnd w:id="1336"/>
      <w:r>
        <w:t>5.2.2.6</w:t>
      </w:r>
      <w:r>
        <w:tab/>
      </w:r>
      <w:r w:rsidRPr="00616F0C">
        <w:t>Notify</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57A11712" w14:textId="77777777" w:rsidR="00E134FC" w:rsidRPr="00616F0C" w:rsidRDefault="00E134FC" w:rsidP="00E134FC">
      <w:pPr>
        <w:pStyle w:val="Heading5"/>
      </w:pPr>
      <w:bookmarkStart w:id="1351" w:name="_Toc34227031"/>
      <w:bookmarkStart w:id="1352" w:name="_Toc34749746"/>
      <w:bookmarkStart w:id="1353" w:name="_Toc34750306"/>
      <w:bookmarkStart w:id="1354" w:name="_Toc34750496"/>
      <w:bookmarkStart w:id="1355" w:name="_Toc35940902"/>
      <w:bookmarkStart w:id="1356" w:name="_Toc35937335"/>
      <w:bookmarkStart w:id="1357" w:name="_Toc36463729"/>
      <w:bookmarkStart w:id="1358" w:name="_Toc43131656"/>
      <w:bookmarkStart w:id="1359" w:name="_Toc45032491"/>
      <w:bookmarkStart w:id="1360" w:name="_Toc49782185"/>
      <w:bookmarkStart w:id="1361" w:name="_Toc51873621"/>
      <w:bookmarkStart w:id="1362" w:name="_Toc57209104"/>
      <w:bookmarkStart w:id="1363" w:name="_Toc58588447"/>
      <w:bookmarkStart w:id="1364" w:name="_Toc66114787"/>
      <w:bookmarkStart w:id="1365" w:name="_Toc67686298"/>
      <w:bookmarkStart w:id="1366" w:name="_Toc74994587"/>
      <w:bookmarkStart w:id="1367" w:name="_Toc85467841"/>
      <w:bookmarkStart w:id="1368" w:name="_Toc89182882"/>
      <w:bookmarkStart w:id="1369" w:name="_Toc90651184"/>
      <w:bookmarkStart w:id="1370" w:name="_Toc96933334"/>
      <w:bookmarkStart w:id="1371" w:name="_Toc98507201"/>
      <w:bookmarkStart w:id="1372" w:name="_Toc98507654"/>
      <w:bookmarkStart w:id="1373" w:name="_Toc106640657"/>
      <w:bookmarkStart w:id="1374" w:name="_Toc122098531"/>
      <w:bookmarkStart w:id="1375" w:name="_Toc130844653"/>
      <w:bookmarkStart w:id="1376" w:name="_Toc138412175"/>
      <w:bookmarkStart w:id="1377" w:name="_Toc145956961"/>
      <w:bookmarkStart w:id="1378" w:name="_Toc153890658"/>
      <w:bookmarkStart w:id="1379" w:name="_Toc161834956"/>
      <w:bookmarkStart w:id="1380" w:name="_Toc169755778"/>
      <w:bookmarkStart w:id="1381" w:name="_Toc186730098"/>
      <w:bookmarkStart w:id="1382" w:name="_Toc192837192"/>
      <w:r w:rsidRPr="00616F0C">
        <w:t>5.2.2.6.1</w:t>
      </w:r>
      <w:r w:rsidRPr="00616F0C">
        <w:tab/>
        <w:t>General</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383" w:name="_Toc34227032"/>
      <w:bookmarkStart w:id="1384" w:name="_Toc34749747"/>
      <w:bookmarkStart w:id="1385" w:name="_Toc34750307"/>
      <w:bookmarkStart w:id="1386" w:name="_Toc34750497"/>
      <w:bookmarkStart w:id="1387" w:name="_Toc35940903"/>
      <w:bookmarkStart w:id="1388" w:name="_Toc35937336"/>
      <w:bookmarkStart w:id="1389" w:name="_Toc36463730"/>
      <w:bookmarkStart w:id="1390" w:name="_Toc43131657"/>
      <w:bookmarkStart w:id="1391" w:name="_Toc45032492"/>
      <w:bookmarkStart w:id="1392" w:name="_Toc49782186"/>
      <w:bookmarkStart w:id="1393" w:name="_Toc51873622"/>
      <w:bookmarkStart w:id="1394" w:name="_Toc57209105"/>
      <w:bookmarkStart w:id="1395" w:name="_Toc58588448"/>
      <w:bookmarkStart w:id="1396" w:name="_Toc66114788"/>
      <w:bookmarkStart w:id="1397" w:name="_Toc67686299"/>
      <w:bookmarkStart w:id="1398" w:name="_Toc74994588"/>
      <w:bookmarkStart w:id="1399" w:name="_Toc85467842"/>
      <w:bookmarkStart w:id="1400" w:name="_Toc89182883"/>
      <w:bookmarkStart w:id="1401" w:name="_Toc90651185"/>
      <w:bookmarkStart w:id="1402" w:name="_Toc96933335"/>
      <w:bookmarkStart w:id="1403" w:name="_Toc98507202"/>
      <w:bookmarkStart w:id="1404" w:name="_Toc98507655"/>
      <w:bookmarkStart w:id="1405" w:name="_Toc106640658"/>
      <w:bookmarkStart w:id="1406" w:name="_Toc122098532"/>
      <w:bookmarkStart w:id="1407" w:name="_Toc130844654"/>
      <w:bookmarkStart w:id="1408" w:name="_Toc138412176"/>
      <w:bookmarkStart w:id="1409" w:name="_Toc145956962"/>
      <w:bookmarkStart w:id="1410" w:name="_Toc153890659"/>
      <w:bookmarkStart w:id="1411" w:name="_Toc161834957"/>
      <w:bookmarkStart w:id="1412" w:name="_Toc169755779"/>
      <w:bookmarkStart w:id="1413" w:name="_Toc186730099"/>
      <w:bookmarkStart w:id="1414" w:name="_Toc192837193"/>
      <w:r w:rsidRPr="00616F0C">
        <w:t>5.2.2.6.2</w:t>
      </w:r>
      <w:r w:rsidRPr="00616F0C">
        <w:tab/>
        <w:t>Record Expiry Notify</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50" type="#_x0000_t75" style="width:6in;height:93.75pt" o:ole="">
            <v:imagedata r:id="rId64" o:title=""/>
          </v:shape>
          <o:OLEObject Type="Embed" ProgID="Visio.Drawing.15" ShapeID="_x0000_i1050" DrawAspect="Content" ObjectID="_1803450030" r:id="rId65"/>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415" w:name="_Toc43131658"/>
      <w:bookmarkStart w:id="1416" w:name="_Toc45032493"/>
      <w:bookmarkStart w:id="1417" w:name="_Toc49782187"/>
      <w:bookmarkStart w:id="1418" w:name="_Toc51873623"/>
      <w:bookmarkStart w:id="1419" w:name="_Toc57209106"/>
      <w:bookmarkStart w:id="1420" w:name="_Toc58588449"/>
      <w:bookmarkStart w:id="1421" w:name="_Toc66114789"/>
      <w:bookmarkStart w:id="1422" w:name="_Toc67686300"/>
      <w:bookmarkStart w:id="1423" w:name="_Toc74994589"/>
      <w:bookmarkStart w:id="1424" w:name="_Toc85467843"/>
      <w:bookmarkStart w:id="1425" w:name="_Toc89182884"/>
      <w:bookmarkStart w:id="1426" w:name="_Toc90651186"/>
      <w:bookmarkStart w:id="1427" w:name="_Toc96933336"/>
      <w:bookmarkStart w:id="1428" w:name="_Toc98507203"/>
      <w:bookmarkStart w:id="1429" w:name="_Toc98507656"/>
      <w:bookmarkStart w:id="1430" w:name="_Toc106640659"/>
      <w:bookmarkStart w:id="1431" w:name="_Toc122098533"/>
      <w:bookmarkStart w:id="1432" w:name="_Toc130844655"/>
      <w:bookmarkStart w:id="1433" w:name="_Toc138412177"/>
      <w:bookmarkStart w:id="1434" w:name="_Toc145956963"/>
      <w:bookmarkStart w:id="1435" w:name="_Toc153890660"/>
      <w:bookmarkStart w:id="1436" w:name="_Toc161834958"/>
      <w:bookmarkStart w:id="1437" w:name="_Toc169755780"/>
      <w:bookmarkStart w:id="1438" w:name="_Toc186730100"/>
      <w:bookmarkStart w:id="1439" w:name="_Toc192837194"/>
      <w:r>
        <w:t>5.2.2.6.3</w:t>
      </w:r>
      <w:r w:rsidRPr="00616F0C">
        <w:tab/>
        <w:t>Notif</w:t>
      </w:r>
      <w:r>
        <w:t>ication due to Data Change</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1" type="#_x0000_t75" style="width:6in;height:93.7pt" o:ole="">
            <v:imagedata r:id="rId66" o:title=""/>
          </v:shape>
          <o:OLEObject Type="Embed" ProgID="Visio.Drawing.15" ShapeID="_x0000_i1051" DrawAspect="Content" ObjectID="_1803450031" r:id="rId67"/>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lastRenderedPageBreak/>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440" w:name="_Toc89182885"/>
      <w:bookmarkStart w:id="1441" w:name="_Toc90651187"/>
      <w:bookmarkStart w:id="1442" w:name="_Toc96933337"/>
      <w:bookmarkStart w:id="1443" w:name="_Toc98507204"/>
      <w:bookmarkStart w:id="1444" w:name="_Toc98507657"/>
      <w:bookmarkStart w:id="1445" w:name="_Toc106640660"/>
      <w:bookmarkStart w:id="1446" w:name="_Toc122098534"/>
      <w:bookmarkStart w:id="1447" w:name="_Toc130844656"/>
      <w:bookmarkStart w:id="1448" w:name="_Toc138412178"/>
      <w:bookmarkStart w:id="1449" w:name="_Toc145956964"/>
      <w:bookmarkStart w:id="1450" w:name="_Toc153890661"/>
      <w:bookmarkStart w:id="1451" w:name="_Toc161834959"/>
      <w:bookmarkStart w:id="1452" w:name="_Toc169755781"/>
      <w:bookmarkStart w:id="1453" w:name="_Toc186730101"/>
      <w:bookmarkStart w:id="1454" w:name="_Toc43131659"/>
      <w:bookmarkStart w:id="1455" w:name="_Toc45032494"/>
      <w:bookmarkStart w:id="1456" w:name="_Toc49782188"/>
      <w:bookmarkStart w:id="1457" w:name="_Toc51873624"/>
      <w:bookmarkStart w:id="1458" w:name="_Toc57209107"/>
      <w:bookmarkStart w:id="1459" w:name="_Toc58588450"/>
      <w:bookmarkStart w:id="1460" w:name="_Toc66114790"/>
      <w:bookmarkStart w:id="1461" w:name="_Toc67686301"/>
      <w:bookmarkStart w:id="1462" w:name="_Toc74994590"/>
      <w:bookmarkStart w:id="1463" w:name="_Toc85467844"/>
      <w:bookmarkStart w:id="1464" w:name="_Toc192837195"/>
      <w:r>
        <w:t>5.2.2.6.4</w:t>
      </w:r>
      <w:r w:rsidRPr="00616F0C">
        <w:tab/>
      </w:r>
      <w:r>
        <w:t>Subscription Expiry</w:t>
      </w:r>
      <w:r w:rsidRPr="00B06F7A">
        <w:t xml:space="preserve"> Notification</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64"/>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2" type="#_x0000_t75" style="width:6in;height:93.75pt" o:ole="">
            <v:imagedata r:id="rId68" o:title=""/>
          </v:shape>
          <o:OLEObject Type="Embed" ProgID="Visio.Drawing.15" ShapeID="_x0000_i1052" DrawAspect="Content" ObjectID="_1803450032" r:id="rId69"/>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465" w:name="_Toc89182886"/>
      <w:bookmarkStart w:id="1466" w:name="_Toc90651188"/>
      <w:bookmarkStart w:id="1467" w:name="_Toc96933338"/>
      <w:bookmarkStart w:id="1468" w:name="_Toc98507205"/>
      <w:bookmarkStart w:id="1469" w:name="_Toc98507658"/>
      <w:bookmarkStart w:id="1470" w:name="_Toc106640661"/>
      <w:bookmarkStart w:id="1471" w:name="_Toc122098535"/>
      <w:bookmarkStart w:id="1472" w:name="_Toc130844657"/>
      <w:bookmarkStart w:id="1473" w:name="_Toc138412179"/>
      <w:bookmarkStart w:id="1474" w:name="_Toc145956965"/>
      <w:bookmarkStart w:id="1475" w:name="_Toc153890662"/>
      <w:bookmarkStart w:id="1476" w:name="_Toc161834960"/>
      <w:bookmarkStart w:id="1477" w:name="_Toc169755782"/>
      <w:bookmarkStart w:id="1478" w:name="_Toc186730102"/>
      <w:bookmarkStart w:id="1479" w:name="_Toc192837196"/>
      <w:r>
        <w:t>5.2.2.7</w:t>
      </w:r>
      <w:r w:rsidRPr="00B3056F">
        <w:tab/>
        <w:t>Subscribe</w:t>
      </w:r>
      <w:bookmarkEnd w:id="1454"/>
      <w:bookmarkEnd w:id="1455"/>
      <w:bookmarkEnd w:id="1456"/>
      <w:bookmarkEnd w:id="1457"/>
      <w:bookmarkEnd w:id="1458"/>
      <w:bookmarkEnd w:id="1459"/>
      <w:bookmarkEnd w:id="1460"/>
      <w:bookmarkEnd w:id="1461"/>
      <w:bookmarkEnd w:id="1462"/>
      <w:bookmarkEnd w:id="1463"/>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15B53710" w14:textId="77777777" w:rsidR="00E134FC" w:rsidRPr="00B3056F" w:rsidRDefault="00E134FC" w:rsidP="00E134FC">
      <w:pPr>
        <w:pStyle w:val="Heading5"/>
      </w:pPr>
      <w:bookmarkStart w:id="1480" w:name="_Toc11338363"/>
      <w:bookmarkStart w:id="1481" w:name="_Toc27584968"/>
      <w:bookmarkStart w:id="1482" w:name="_Toc36456911"/>
      <w:bookmarkStart w:id="1483" w:name="_Toc43131660"/>
      <w:bookmarkStart w:id="1484" w:name="_Toc45032495"/>
      <w:bookmarkStart w:id="1485" w:name="_Toc49782189"/>
      <w:bookmarkStart w:id="1486" w:name="_Toc51873625"/>
      <w:bookmarkStart w:id="1487" w:name="_Toc57209108"/>
      <w:bookmarkStart w:id="1488" w:name="_Toc58588451"/>
      <w:bookmarkStart w:id="1489" w:name="_Toc66114791"/>
      <w:bookmarkStart w:id="1490" w:name="_Toc67686302"/>
      <w:bookmarkStart w:id="1491" w:name="_Toc74994591"/>
      <w:bookmarkStart w:id="1492" w:name="_Toc85467845"/>
      <w:bookmarkStart w:id="1493" w:name="_Toc89182887"/>
      <w:bookmarkStart w:id="1494" w:name="_Toc90651189"/>
      <w:bookmarkStart w:id="1495" w:name="_Toc96933339"/>
      <w:bookmarkStart w:id="1496" w:name="_Toc98507206"/>
      <w:bookmarkStart w:id="1497" w:name="_Toc98507659"/>
      <w:bookmarkStart w:id="1498" w:name="_Toc106640662"/>
      <w:bookmarkStart w:id="1499" w:name="_Toc122098536"/>
      <w:bookmarkStart w:id="1500" w:name="_Toc130844658"/>
      <w:bookmarkStart w:id="1501" w:name="_Toc138412180"/>
      <w:bookmarkStart w:id="1502" w:name="_Toc145956966"/>
      <w:bookmarkStart w:id="1503" w:name="_Toc153890663"/>
      <w:bookmarkStart w:id="1504" w:name="_Toc161834961"/>
      <w:bookmarkStart w:id="1505" w:name="_Toc169755783"/>
      <w:bookmarkStart w:id="1506" w:name="_Toc186730103"/>
      <w:bookmarkStart w:id="1507" w:name="_Toc192837197"/>
      <w:r>
        <w:t>5.2.2.7</w:t>
      </w:r>
      <w:r w:rsidRPr="00B3056F">
        <w:t>.1</w:t>
      </w:r>
      <w:r w:rsidRPr="00B3056F">
        <w:tab/>
        <w:t>General</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508" w:name="_Toc11338364"/>
      <w:bookmarkStart w:id="1509" w:name="_Toc27584969"/>
      <w:bookmarkStart w:id="1510" w:name="_Toc36456912"/>
      <w:bookmarkStart w:id="1511" w:name="_Toc43131661"/>
      <w:bookmarkStart w:id="1512" w:name="_Toc45032496"/>
      <w:bookmarkStart w:id="1513" w:name="_Toc49782190"/>
      <w:bookmarkStart w:id="1514" w:name="_Toc51873626"/>
      <w:bookmarkStart w:id="1515" w:name="_Toc57209109"/>
      <w:bookmarkStart w:id="1516" w:name="_Toc58588452"/>
      <w:bookmarkStart w:id="1517" w:name="_Toc66114792"/>
      <w:bookmarkStart w:id="1518" w:name="_Toc67686303"/>
      <w:bookmarkStart w:id="1519" w:name="_Toc74994592"/>
      <w:bookmarkStart w:id="1520" w:name="_Toc85467846"/>
      <w:bookmarkStart w:id="1521" w:name="_Toc89182888"/>
      <w:bookmarkStart w:id="1522" w:name="_Toc90651190"/>
      <w:bookmarkStart w:id="1523" w:name="_Toc96933340"/>
      <w:bookmarkStart w:id="1524" w:name="_Toc98507207"/>
      <w:bookmarkStart w:id="1525" w:name="_Toc98507660"/>
      <w:bookmarkStart w:id="1526" w:name="_Toc106640663"/>
      <w:bookmarkStart w:id="1527" w:name="_Toc122098537"/>
      <w:bookmarkStart w:id="1528" w:name="_Toc130844659"/>
      <w:bookmarkStart w:id="1529" w:name="_Toc138412181"/>
      <w:bookmarkStart w:id="1530" w:name="_Toc145956967"/>
      <w:bookmarkStart w:id="1531" w:name="_Toc153890664"/>
      <w:bookmarkStart w:id="1532" w:name="_Toc161834962"/>
      <w:bookmarkStart w:id="1533" w:name="_Toc169755784"/>
      <w:bookmarkStart w:id="1534" w:name="_Toc186730104"/>
      <w:bookmarkStart w:id="1535" w:name="_Toc192837198"/>
      <w:r>
        <w:t>5.2.2.7</w:t>
      </w:r>
      <w:r w:rsidRPr="00B3056F">
        <w:t>.2</w:t>
      </w:r>
      <w:r w:rsidRPr="00B3056F">
        <w:tab/>
        <w:t>Subscription to notifications of data change</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3" type="#_x0000_t75" style="width:431.95pt;height:2in" o:ole="">
            <v:imagedata r:id="rId70" o:title=""/>
          </v:shape>
          <o:OLEObject Type="Embed" ProgID="Visio.Drawing.11" ShapeID="_x0000_i1053" DrawAspect="Content" ObjectID="_1803450033" r:id="rId71"/>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lastRenderedPageBreak/>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536" w:name="_Toc57209110"/>
      <w:bookmarkStart w:id="1537" w:name="_Toc58588453"/>
      <w:bookmarkStart w:id="1538" w:name="_Toc66114793"/>
      <w:bookmarkStart w:id="1539" w:name="_Toc67686304"/>
      <w:bookmarkStart w:id="1540" w:name="_Toc74994593"/>
      <w:bookmarkStart w:id="1541" w:name="_Toc85467847"/>
      <w:bookmarkStart w:id="1542" w:name="_Toc89182889"/>
      <w:bookmarkStart w:id="1543" w:name="_Toc90651191"/>
      <w:bookmarkStart w:id="1544" w:name="_Toc96933341"/>
      <w:bookmarkStart w:id="1545" w:name="_Toc98507208"/>
      <w:bookmarkStart w:id="1546" w:name="_Toc98507661"/>
      <w:bookmarkStart w:id="1547" w:name="_Toc106640664"/>
      <w:bookmarkStart w:id="1548" w:name="_Toc122098538"/>
      <w:bookmarkStart w:id="1549" w:name="_Toc130844660"/>
      <w:bookmarkStart w:id="1550" w:name="_Toc138412182"/>
      <w:bookmarkStart w:id="1551" w:name="_Toc145956968"/>
      <w:bookmarkStart w:id="1552" w:name="_Toc153890665"/>
      <w:bookmarkStart w:id="1553" w:name="_Toc161834963"/>
      <w:bookmarkStart w:id="1554" w:name="_Toc169755785"/>
      <w:bookmarkStart w:id="1555" w:name="_Toc186730105"/>
      <w:bookmarkStart w:id="1556" w:name="_Toc192837199"/>
      <w:r>
        <w:t>5.2.2.8</w:t>
      </w:r>
      <w:r w:rsidRPr="00B3056F">
        <w:tab/>
      </w:r>
      <w:r>
        <w:t>Uns</w:t>
      </w:r>
      <w:r w:rsidRPr="00B3056F">
        <w:t>ubscribe</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40721989" w14:textId="77777777" w:rsidR="00E134FC" w:rsidRPr="00B3056F" w:rsidRDefault="00E134FC" w:rsidP="00E134FC">
      <w:pPr>
        <w:pStyle w:val="Heading5"/>
      </w:pPr>
      <w:bookmarkStart w:id="1557" w:name="_Toc57209111"/>
      <w:bookmarkStart w:id="1558" w:name="_Toc58588454"/>
      <w:bookmarkStart w:id="1559" w:name="_Toc66114794"/>
      <w:bookmarkStart w:id="1560" w:name="_Toc67686305"/>
      <w:bookmarkStart w:id="1561" w:name="_Toc74994594"/>
      <w:bookmarkStart w:id="1562" w:name="_Toc85467848"/>
      <w:bookmarkStart w:id="1563" w:name="_Toc89182890"/>
      <w:bookmarkStart w:id="1564" w:name="_Toc90651192"/>
      <w:bookmarkStart w:id="1565" w:name="_Toc96933342"/>
      <w:bookmarkStart w:id="1566" w:name="_Toc98507209"/>
      <w:bookmarkStart w:id="1567" w:name="_Toc98507662"/>
      <w:bookmarkStart w:id="1568" w:name="_Toc106640665"/>
      <w:bookmarkStart w:id="1569" w:name="_Toc122098539"/>
      <w:bookmarkStart w:id="1570" w:name="_Toc130844661"/>
      <w:bookmarkStart w:id="1571" w:name="_Toc138412183"/>
      <w:bookmarkStart w:id="1572" w:name="_Toc145956969"/>
      <w:bookmarkStart w:id="1573" w:name="_Toc153890666"/>
      <w:bookmarkStart w:id="1574" w:name="_Toc161834964"/>
      <w:bookmarkStart w:id="1575" w:name="_Toc169755786"/>
      <w:bookmarkStart w:id="1576" w:name="_Toc186730106"/>
      <w:bookmarkStart w:id="1577" w:name="_Toc192837200"/>
      <w:r>
        <w:t>5.2.2.8</w:t>
      </w:r>
      <w:r w:rsidRPr="00B3056F">
        <w:t>.1</w:t>
      </w:r>
      <w:r w:rsidRPr="00B3056F">
        <w:tab/>
        <w:t>General</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578" w:name="_Toc57209112"/>
      <w:bookmarkStart w:id="1579" w:name="_Toc58588455"/>
      <w:bookmarkStart w:id="1580" w:name="_Toc66114795"/>
      <w:bookmarkStart w:id="1581" w:name="_Toc67686306"/>
      <w:bookmarkStart w:id="1582" w:name="_Toc74994595"/>
      <w:bookmarkStart w:id="1583" w:name="_Toc85467849"/>
      <w:bookmarkStart w:id="1584" w:name="_Toc89182891"/>
      <w:bookmarkStart w:id="1585" w:name="_Toc90651193"/>
      <w:bookmarkStart w:id="1586" w:name="_Toc96933343"/>
      <w:bookmarkStart w:id="1587" w:name="_Toc98507210"/>
      <w:bookmarkStart w:id="1588" w:name="_Toc98507663"/>
      <w:bookmarkStart w:id="1589" w:name="_Toc106640666"/>
      <w:bookmarkStart w:id="1590" w:name="_Toc122098540"/>
      <w:bookmarkStart w:id="1591" w:name="_Toc130844662"/>
      <w:bookmarkStart w:id="1592" w:name="_Toc138412184"/>
      <w:bookmarkStart w:id="1593" w:name="_Toc145956970"/>
      <w:bookmarkStart w:id="1594" w:name="_Toc153890667"/>
      <w:bookmarkStart w:id="1595" w:name="_Toc161834965"/>
      <w:bookmarkStart w:id="1596" w:name="_Toc169755787"/>
      <w:bookmarkStart w:id="1597" w:name="_Toc186730107"/>
      <w:bookmarkStart w:id="1598" w:name="_Toc192837201"/>
      <w:r>
        <w:t>5.2.2.8</w:t>
      </w:r>
      <w:r w:rsidRPr="00B3056F">
        <w:t>.2</w:t>
      </w:r>
      <w:r w:rsidRPr="00B3056F">
        <w:tab/>
      </w:r>
      <w:r>
        <w:t>Uns</w:t>
      </w:r>
      <w:r w:rsidRPr="00B3056F">
        <w:t>ubscription to notifications of data change</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4" type="#_x0000_t75" style="width:432.6pt;height:144.8pt" o:ole="">
            <v:imagedata r:id="rId72" o:title=""/>
          </v:shape>
          <o:OLEObject Type="Embed" ProgID="Visio.Drawing.11" ShapeID="_x0000_i1054" DrawAspect="Content" ObjectID="_1803450034" r:id="rId73"/>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61FB45B2" w:rsidR="00E134FC" w:rsidRPr="00DB55FD" w:rsidRDefault="00E134FC" w:rsidP="00E134FC">
      <w:pPr>
        <w:pStyle w:val="B1"/>
        <w:rPr>
          <w:lang w:val="en-US"/>
        </w:rPr>
      </w:pPr>
      <w:r>
        <w:lastRenderedPageBreak/>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r w:rsidR="00AD4625" w:rsidRPr="00A010FB">
        <w:t xml:space="preserve"> </w:t>
      </w:r>
      <w:r w:rsidR="00AD4625" w:rsidRPr="00A010FB">
        <w:rPr>
          <w:lang w:eastAsia="zh-CN"/>
        </w:rPr>
        <w:t xml:space="preserve">The ETag header should be included with the value representing the current content of the resource, allowing the consumer to retry a conditional </w:t>
      </w:r>
      <w:r w:rsidR="00AD4625">
        <w:rPr>
          <w:lang w:eastAsia="zh-CN"/>
        </w:rPr>
        <w:t>unsubscribe</w:t>
      </w:r>
      <w:r w:rsidR="00AD4625" w:rsidRPr="00A010FB">
        <w:rPr>
          <w:lang w:eastAsia="zh-CN"/>
        </w:rPr>
        <w:t xml:space="preserve"> without needing to re-read the resource first.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599" w:name="_Toc66114796"/>
      <w:bookmarkStart w:id="1600" w:name="_Toc67686307"/>
      <w:bookmarkStart w:id="1601" w:name="_Toc74994596"/>
      <w:bookmarkStart w:id="1602" w:name="_Toc85467850"/>
      <w:bookmarkStart w:id="1603" w:name="_Toc89181509"/>
      <w:bookmarkStart w:id="1604" w:name="_Toc89182892"/>
      <w:bookmarkStart w:id="1605" w:name="_Toc90651194"/>
      <w:bookmarkStart w:id="1606" w:name="_Toc96933344"/>
      <w:bookmarkStart w:id="1607" w:name="_Toc98507211"/>
      <w:bookmarkStart w:id="1608" w:name="_Toc98507664"/>
      <w:bookmarkStart w:id="1609" w:name="_Toc106640667"/>
      <w:bookmarkStart w:id="1610" w:name="_Toc122098541"/>
      <w:bookmarkStart w:id="1611" w:name="_Toc130844663"/>
      <w:bookmarkStart w:id="1612" w:name="_Toc138412185"/>
      <w:bookmarkStart w:id="1613" w:name="_Toc145956971"/>
      <w:bookmarkStart w:id="1614" w:name="_Toc153890668"/>
      <w:bookmarkStart w:id="1615" w:name="_Toc161834966"/>
      <w:bookmarkStart w:id="1616" w:name="_Toc169755788"/>
      <w:bookmarkStart w:id="1617" w:name="_Toc186730108"/>
      <w:bookmarkStart w:id="1618" w:name="_Toc192837202"/>
      <w:r w:rsidRPr="00616F0C">
        <w:t>5.</w:t>
      </w:r>
      <w:r>
        <w:t>3</w:t>
      </w:r>
      <w:r w:rsidRPr="00616F0C">
        <w:tab/>
        <w:t>Nudsf_</w:t>
      </w:r>
      <w:r>
        <w:t>Timer</w:t>
      </w:r>
      <w:r w:rsidRPr="00616F0C">
        <w:t xml:space="preserve"> Service</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6DD0F707" w14:textId="77777777" w:rsidR="00E134FC" w:rsidRPr="00616F0C" w:rsidRDefault="00E134FC" w:rsidP="00E134FC">
      <w:pPr>
        <w:pStyle w:val="Heading3"/>
      </w:pPr>
      <w:bookmarkStart w:id="1619" w:name="_Toc66114797"/>
      <w:bookmarkStart w:id="1620" w:name="_Toc67686308"/>
      <w:bookmarkStart w:id="1621" w:name="_Toc74994597"/>
      <w:bookmarkStart w:id="1622" w:name="_Toc85467851"/>
      <w:bookmarkStart w:id="1623" w:name="_Toc89181510"/>
      <w:bookmarkStart w:id="1624" w:name="_Toc89182893"/>
      <w:bookmarkStart w:id="1625" w:name="_Toc90651195"/>
      <w:bookmarkStart w:id="1626" w:name="_Toc96933345"/>
      <w:bookmarkStart w:id="1627" w:name="_Toc98507212"/>
      <w:bookmarkStart w:id="1628" w:name="_Toc98507665"/>
      <w:bookmarkStart w:id="1629" w:name="_Toc106640668"/>
      <w:bookmarkStart w:id="1630" w:name="_Toc122098542"/>
      <w:bookmarkStart w:id="1631" w:name="_Toc130844664"/>
      <w:bookmarkStart w:id="1632" w:name="_Toc138412186"/>
      <w:bookmarkStart w:id="1633" w:name="_Toc145956972"/>
      <w:bookmarkStart w:id="1634" w:name="_Toc153890669"/>
      <w:bookmarkStart w:id="1635" w:name="_Toc161834967"/>
      <w:bookmarkStart w:id="1636" w:name="_Toc169755789"/>
      <w:bookmarkStart w:id="1637" w:name="_Toc186730109"/>
      <w:bookmarkStart w:id="1638" w:name="_Toc192837203"/>
      <w:r w:rsidRPr="00616F0C">
        <w:t>5.</w:t>
      </w:r>
      <w:r>
        <w:t>3</w:t>
      </w:r>
      <w:r w:rsidRPr="00616F0C">
        <w:t>.1</w:t>
      </w:r>
      <w:r w:rsidRPr="00616F0C">
        <w:tab/>
        <w:t>Service Description</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639" w:name="_Toc66114798"/>
      <w:bookmarkStart w:id="1640" w:name="_Toc67686309"/>
      <w:bookmarkStart w:id="1641" w:name="_Toc74994598"/>
      <w:bookmarkStart w:id="1642" w:name="_Toc85467852"/>
      <w:bookmarkStart w:id="1643" w:name="_Toc89181511"/>
      <w:bookmarkStart w:id="1644" w:name="_Toc89182894"/>
      <w:bookmarkStart w:id="1645" w:name="_Toc90651196"/>
      <w:bookmarkStart w:id="1646" w:name="_Toc96933346"/>
      <w:bookmarkStart w:id="1647" w:name="_Toc98507213"/>
      <w:bookmarkStart w:id="1648" w:name="_Toc98507666"/>
      <w:bookmarkStart w:id="1649" w:name="_Toc106640669"/>
      <w:bookmarkStart w:id="1650" w:name="_Toc122098543"/>
      <w:bookmarkStart w:id="1651" w:name="_Toc130844665"/>
      <w:bookmarkStart w:id="1652" w:name="_Toc138412187"/>
      <w:bookmarkStart w:id="1653" w:name="_Toc145956973"/>
      <w:bookmarkStart w:id="1654" w:name="_Toc153890670"/>
      <w:bookmarkStart w:id="1655" w:name="_Toc161834968"/>
      <w:bookmarkStart w:id="1656" w:name="_Toc169755790"/>
      <w:bookmarkStart w:id="1657" w:name="_Toc186730110"/>
      <w:bookmarkStart w:id="1658" w:name="_Toc192837204"/>
      <w:r w:rsidRPr="00616F0C">
        <w:t>5.</w:t>
      </w:r>
      <w:r>
        <w:t>3</w:t>
      </w:r>
      <w:r w:rsidRPr="00616F0C">
        <w:t>.2</w:t>
      </w:r>
      <w:r w:rsidRPr="00616F0C">
        <w:tab/>
        <w:t>Service Operations</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5DD0D071" w14:textId="77777777" w:rsidR="00E134FC" w:rsidRPr="00616F0C" w:rsidRDefault="00E134FC" w:rsidP="00E134FC">
      <w:pPr>
        <w:pStyle w:val="Heading4"/>
      </w:pPr>
      <w:bookmarkStart w:id="1659" w:name="_Toc66114799"/>
      <w:bookmarkStart w:id="1660" w:name="_Toc67686310"/>
      <w:bookmarkStart w:id="1661" w:name="_Toc74994599"/>
      <w:bookmarkStart w:id="1662" w:name="_Toc85467853"/>
      <w:bookmarkStart w:id="1663" w:name="_Toc89182895"/>
      <w:bookmarkStart w:id="1664" w:name="_Toc90651197"/>
      <w:bookmarkStart w:id="1665" w:name="_Toc96933347"/>
      <w:bookmarkStart w:id="1666" w:name="_Toc98507214"/>
      <w:bookmarkStart w:id="1667" w:name="_Toc98507667"/>
      <w:bookmarkStart w:id="1668" w:name="_Toc106640670"/>
      <w:bookmarkStart w:id="1669" w:name="_Toc122098544"/>
      <w:bookmarkStart w:id="1670" w:name="_Toc130844666"/>
      <w:bookmarkStart w:id="1671" w:name="_Toc138412188"/>
      <w:bookmarkStart w:id="1672" w:name="_Toc145956974"/>
      <w:bookmarkStart w:id="1673" w:name="_Toc153890671"/>
      <w:bookmarkStart w:id="1674" w:name="_Toc161834969"/>
      <w:bookmarkStart w:id="1675" w:name="_Toc169755791"/>
      <w:bookmarkStart w:id="1676" w:name="_Toc186730111"/>
      <w:bookmarkStart w:id="1677" w:name="_Toc192837205"/>
      <w:r w:rsidRPr="00616F0C">
        <w:t>5.</w:t>
      </w:r>
      <w:r>
        <w:t>3</w:t>
      </w:r>
      <w:r w:rsidRPr="00616F0C">
        <w:t>.2.1</w:t>
      </w:r>
      <w:r w:rsidRPr="00616F0C">
        <w:tab/>
        <w:t>Introduction</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678" w:name="_Toc66114800"/>
      <w:bookmarkStart w:id="1679" w:name="_Toc67686311"/>
      <w:bookmarkStart w:id="1680" w:name="_Toc74994600"/>
      <w:bookmarkStart w:id="1681" w:name="_Toc85467854"/>
      <w:bookmarkStart w:id="1682" w:name="_Toc89182896"/>
      <w:bookmarkStart w:id="1683" w:name="_Toc90651198"/>
      <w:bookmarkStart w:id="1684" w:name="_Toc96933348"/>
      <w:bookmarkStart w:id="1685" w:name="_Toc98507215"/>
      <w:bookmarkStart w:id="1686" w:name="_Toc98507668"/>
      <w:bookmarkStart w:id="1687" w:name="_Toc106640671"/>
      <w:bookmarkStart w:id="1688" w:name="_Toc122098545"/>
      <w:bookmarkStart w:id="1689" w:name="_Toc130844667"/>
      <w:bookmarkStart w:id="1690" w:name="_Toc138412189"/>
      <w:bookmarkStart w:id="1691" w:name="_Toc145956975"/>
      <w:bookmarkStart w:id="1692" w:name="_Toc153890672"/>
      <w:bookmarkStart w:id="1693" w:name="_Toc161834970"/>
      <w:bookmarkStart w:id="1694" w:name="_Toc169755792"/>
      <w:bookmarkStart w:id="1695" w:name="_Toc186730112"/>
      <w:bookmarkStart w:id="1696" w:name="_Toc192837206"/>
      <w:r w:rsidRPr="00616F0C">
        <w:t>5.</w:t>
      </w:r>
      <w:r>
        <w:t>3</w:t>
      </w:r>
      <w:r w:rsidRPr="00616F0C">
        <w:t>.2.2</w:t>
      </w:r>
      <w:r w:rsidRPr="00616F0C">
        <w:tab/>
      </w:r>
      <w:r>
        <w:t>Start</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59A13F32" w14:textId="77777777" w:rsidR="00E134FC" w:rsidRPr="00616F0C" w:rsidRDefault="00E134FC" w:rsidP="00E134FC">
      <w:pPr>
        <w:pStyle w:val="Heading5"/>
      </w:pPr>
      <w:bookmarkStart w:id="1697" w:name="_Toc66114801"/>
      <w:bookmarkStart w:id="1698" w:name="_Toc67686312"/>
      <w:bookmarkStart w:id="1699" w:name="_Toc74994601"/>
      <w:bookmarkStart w:id="1700" w:name="_Toc85467855"/>
      <w:bookmarkStart w:id="1701" w:name="_Toc89182897"/>
      <w:bookmarkStart w:id="1702" w:name="_Toc90651199"/>
      <w:bookmarkStart w:id="1703" w:name="_Toc96933349"/>
      <w:bookmarkStart w:id="1704" w:name="_Toc98507216"/>
      <w:bookmarkStart w:id="1705" w:name="_Toc98507669"/>
      <w:bookmarkStart w:id="1706" w:name="_Toc106640672"/>
      <w:bookmarkStart w:id="1707" w:name="_Toc122098546"/>
      <w:bookmarkStart w:id="1708" w:name="_Toc130844668"/>
      <w:bookmarkStart w:id="1709" w:name="_Toc138412190"/>
      <w:bookmarkStart w:id="1710" w:name="_Toc145956976"/>
      <w:bookmarkStart w:id="1711" w:name="_Toc153890673"/>
      <w:bookmarkStart w:id="1712" w:name="_Toc161834971"/>
      <w:bookmarkStart w:id="1713" w:name="_Toc169755793"/>
      <w:bookmarkStart w:id="1714" w:name="_Toc186730113"/>
      <w:bookmarkStart w:id="1715" w:name="_Toc192837207"/>
      <w:r w:rsidRPr="00616F0C">
        <w:t>5.</w:t>
      </w:r>
      <w:r>
        <w:t>3</w:t>
      </w:r>
      <w:r w:rsidRPr="00616F0C">
        <w:t>.2.2.1</w:t>
      </w:r>
      <w:r w:rsidRPr="00616F0C">
        <w:tab/>
        <w:t>General</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716" w:name="_Toc66114802"/>
      <w:bookmarkStart w:id="1717" w:name="_Toc67686313"/>
      <w:bookmarkStart w:id="1718" w:name="_Toc74994602"/>
      <w:bookmarkStart w:id="1719" w:name="_Toc85467856"/>
      <w:bookmarkStart w:id="1720" w:name="_Toc89182898"/>
      <w:bookmarkStart w:id="1721" w:name="_Toc90651200"/>
      <w:bookmarkStart w:id="1722" w:name="_Toc96933350"/>
      <w:bookmarkStart w:id="1723" w:name="_Toc98507217"/>
      <w:bookmarkStart w:id="1724" w:name="_Toc98507670"/>
      <w:bookmarkStart w:id="1725" w:name="_Toc106640673"/>
      <w:bookmarkStart w:id="1726" w:name="_Toc122098547"/>
      <w:bookmarkStart w:id="1727" w:name="_Toc130844669"/>
      <w:bookmarkStart w:id="1728" w:name="_Toc138412191"/>
      <w:bookmarkStart w:id="1729" w:name="_Toc145956977"/>
      <w:bookmarkStart w:id="1730" w:name="_Toc153890674"/>
      <w:bookmarkStart w:id="1731" w:name="_Toc161834972"/>
      <w:bookmarkStart w:id="1732" w:name="_Toc169755794"/>
      <w:bookmarkStart w:id="1733" w:name="_Toc186730114"/>
      <w:bookmarkStart w:id="1734" w:name="_Toc192837208"/>
      <w:r w:rsidRPr="00616F0C">
        <w:t>5.</w:t>
      </w:r>
      <w:r>
        <w:t>3</w:t>
      </w:r>
      <w:r w:rsidRPr="00616F0C">
        <w:t>.2.2.2</w:t>
      </w:r>
      <w:r w:rsidRPr="00616F0C">
        <w:tab/>
      </w:r>
      <w:r>
        <w:t>Timer Start</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5" type="#_x0000_t75" style="width:6in;height:114.7pt" o:ole="">
            <v:imagedata r:id="rId74" o:title=""/>
          </v:shape>
          <o:OLEObject Type="Embed" ProgID="Visio.Drawing.11" ShapeID="_x0000_i1055" DrawAspect="Content" ObjectID="_1803450035" r:id="rId75"/>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735" w:name="_Toc66114803"/>
      <w:bookmarkStart w:id="1736" w:name="_Toc67686314"/>
      <w:bookmarkStart w:id="1737" w:name="_Toc74994603"/>
      <w:bookmarkStart w:id="1738" w:name="_Toc85467857"/>
      <w:bookmarkStart w:id="1739" w:name="_Toc89182899"/>
      <w:bookmarkStart w:id="1740" w:name="_Toc90651201"/>
      <w:bookmarkStart w:id="1741" w:name="_Toc96933351"/>
      <w:bookmarkStart w:id="1742" w:name="_Toc98507218"/>
      <w:bookmarkStart w:id="1743" w:name="_Toc98507671"/>
      <w:bookmarkStart w:id="1744" w:name="_Toc106640674"/>
      <w:bookmarkStart w:id="1745" w:name="_Toc122098548"/>
      <w:bookmarkStart w:id="1746" w:name="_Toc130844670"/>
      <w:bookmarkStart w:id="1747" w:name="_Toc138412192"/>
      <w:bookmarkStart w:id="1748" w:name="_Toc145956978"/>
      <w:bookmarkStart w:id="1749" w:name="_Toc153890675"/>
      <w:bookmarkStart w:id="1750" w:name="_Toc161834973"/>
      <w:bookmarkStart w:id="1751" w:name="_Toc169755795"/>
      <w:bookmarkStart w:id="1752" w:name="_Toc186730115"/>
      <w:bookmarkStart w:id="1753" w:name="_Toc192837209"/>
      <w:r w:rsidRPr="00616F0C">
        <w:t>5.</w:t>
      </w:r>
      <w:r>
        <w:t>3</w:t>
      </w:r>
      <w:r w:rsidRPr="00616F0C">
        <w:t>.2.</w:t>
      </w:r>
      <w:r>
        <w:t>3</w:t>
      </w:r>
      <w:r w:rsidRPr="00616F0C">
        <w:tab/>
      </w:r>
      <w:r>
        <w:t>Update</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6F03C5E5" w14:textId="77777777" w:rsidR="00E134FC" w:rsidRPr="00616F0C" w:rsidRDefault="00E134FC" w:rsidP="00E134FC">
      <w:pPr>
        <w:pStyle w:val="Heading5"/>
      </w:pPr>
      <w:bookmarkStart w:id="1754" w:name="_Toc66114804"/>
      <w:bookmarkStart w:id="1755" w:name="_Toc67686315"/>
      <w:bookmarkStart w:id="1756" w:name="_Toc74994604"/>
      <w:bookmarkStart w:id="1757" w:name="_Toc85467858"/>
      <w:bookmarkStart w:id="1758" w:name="_Toc89182900"/>
      <w:bookmarkStart w:id="1759" w:name="_Toc90651202"/>
      <w:bookmarkStart w:id="1760" w:name="_Toc96933352"/>
      <w:bookmarkStart w:id="1761" w:name="_Toc98507219"/>
      <w:bookmarkStart w:id="1762" w:name="_Toc98507672"/>
      <w:bookmarkStart w:id="1763" w:name="_Toc106640675"/>
      <w:bookmarkStart w:id="1764" w:name="_Toc122098549"/>
      <w:bookmarkStart w:id="1765" w:name="_Toc130844671"/>
      <w:bookmarkStart w:id="1766" w:name="_Toc138412193"/>
      <w:bookmarkStart w:id="1767" w:name="_Toc145956979"/>
      <w:bookmarkStart w:id="1768" w:name="_Toc153890676"/>
      <w:bookmarkStart w:id="1769" w:name="_Toc161834974"/>
      <w:bookmarkStart w:id="1770" w:name="_Toc169755796"/>
      <w:bookmarkStart w:id="1771" w:name="_Toc186730116"/>
      <w:bookmarkStart w:id="1772" w:name="_Toc192837210"/>
      <w:r w:rsidRPr="00616F0C">
        <w:t>5.</w:t>
      </w:r>
      <w:r>
        <w:t>3</w:t>
      </w:r>
      <w:r w:rsidRPr="00616F0C">
        <w:t>.2.</w:t>
      </w:r>
      <w:r>
        <w:t>3</w:t>
      </w:r>
      <w:r w:rsidRPr="00616F0C">
        <w:t>.1</w:t>
      </w:r>
      <w:r w:rsidRPr="00616F0C">
        <w:tab/>
        <w:t>General</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773" w:name="_Toc66114805"/>
      <w:bookmarkStart w:id="1774" w:name="_Toc67686316"/>
      <w:bookmarkStart w:id="1775" w:name="_Toc74994605"/>
      <w:bookmarkStart w:id="1776" w:name="_Toc85467859"/>
      <w:bookmarkStart w:id="1777" w:name="_Toc89182901"/>
      <w:bookmarkStart w:id="1778" w:name="_Toc90651203"/>
      <w:bookmarkStart w:id="1779" w:name="_Toc96933353"/>
      <w:bookmarkStart w:id="1780" w:name="_Toc98507220"/>
      <w:bookmarkStart w:id="1781" w:name="_Toc98507673"/>
      <w:bookmarkStart w:id="1782" w:name="_Toc106640676"/>
      <w:bookmarkStart w:id="1783" w:name="_Toc122098550"/>
      <w:bookmarkStart w:id="1784" w:name="_Toc130844672"/>
      <w:bookmarkStart w:id="1785" w:name="_Toc138412194"/>
      <w:bookmarkStart w:id="1786" w:name="_Toc145956980"/>
      <w:bookmarkStart w:id="1787" w:name="_Toc153890677"/>
      <w:bookmarkStart w:id="1788" w:name="_Toc161834975"/>
      <w:bookmarkStart w:id="1789" w:name="_Toc169755797"/>
      <w:bookmarkStart w:id="1790" w:name="_Toc186730117"/>
      <w:bookmarkStart w:id="1791" w:name="_Toc192837211"/>
      <w:r w:rsidRPr="00616F0C">
        <w:t>5.</w:t>
      </w:r>
      <w:r>
        <w:t>3</w:t>
      </w:r>
      <w:r w:rsidRPr="00616F0C">
        <w:t>.2.</w:t>
      </w:r>
      <w:r>
        <w:t>3</w:t>
      </w:r>
      <w:r w:rsidRPr="00616F0C">
        <w:t>.2</w:t>
      </w:r>
      <w:r w:rsidRPr="00616F0C">
        <w:tab/>
      </w:r>
      <w:r>
        <w:t>Timer Update</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6" type="#_x0000_t75" style="width:6in;height:114.7pt" o:ole="">
            <v:imagedata r:id="rId76" o:title=""/>
          </v:shape>
          <o:OLEObject Type="Embed" ProgID="Visio.Drawing.11" ShapeID="_x0000_i1056" DrawAspect="Content" ObjectID="_1803450036" r:id="rId77"/>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792" w:name="_Toc66114806"/>
      <w:bookmarkStart w:id="1793" w:name="_Toc67686317"/>
      <w:bookmarkStart w:id="1794" w:name="_Toc74994606"/>
      <w:bookmarkStart w:id="1795" w:name="_Toc85467860"/>
      <w:bookmarkStart w:id="1796" w:name="_Toc89182902"/>
      <w:bookmarkStart w:id="1797" w:name="_Toc90651204"/>
      <w:bookmarkStart w:id="1798" w:name="_Toc96933354"/>
      <w:bookmarkStart w:id="1799" w:name="_Toc98507221"/>
      <w:bookmarkStart w:id="1800" w:name="_Toc98507674"/>
      <w:bookmarkStart w:id="1801" w:name="_Toc106640677"/>
      <w:bookmarkStart w:id="1802" w:name="_Toc122098551"/>
      <w:bookmarkStart w:id="1803" w:name="_Toc130844673"/>
      <w:bookmarkStart w:id="1804" w:name="_Toc138412195"/>
      <w:bookmarkStart w:id="1805" w:name="_Toc145956981"/>
      <w:bookmarkStart w:id="1806" w:name="_Toc153890678"/>
      <w:bookmarkStart w:id="1807" w:name="_Toc161834976"/>
      <w:bookmarkStart w:id="1808" w:name="_Toc169755798"/>
      <w:bookmarkStart w:id="1809" w:name="_Toc186730118"/>
      <w:bookmarkStart w:id="1810" w:name="_Toc192837212"/>
      <w:r w:rsidRPr="00616F0C">
        <w:t>5.</w:t>
      </w:r>
      <w:r>
        <w:t>3</w:t>
      </w:r>
      <w:r w:rsidRPr="00616F0C">
        <w:t>.2.</w:t>
      </w:r>
      <w:r>
        <w:t>4</w:t>
      </w:r>
      <w:r w:rsidRPr="00616F0C">
        <w:tab/>
      </w:r>
      <w:r>
        <w:t>Stop</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309E5631" w14:textId="77777777" w:rsidR="00E134FC" w:rsidRPr="00616F0C" w:rsidRDefault="00E134FC" w:rsidP="00E134FC">
      <w:pPr>
        <w:pStyle w:val="Heading5"/>
      </w:pPr>
      <w:bookmarkStart w:id="1811" w:name="_Toc66114807"/>
      <w:bookmarkStart w:id="1812" w:name="_Toc67686318"/>
      <w:bookmarkStart w:id="1813" w:name="_Toc74994607"/>
      <w:bookmarkStart w:id="1814" w:name="_Toc85467861"/>
      <w:bookmarkStart w:id="1815" w:name="_Toc89182903"/>
      <w:bookmarkStart w:id="1816" w:name="_Toc90651205"/>
      <w:bookmarkStart w:id="1817" w:name="_Toc96933355"/>
      <w:bookmarkStart w:id="1818" w:name="_Toc98507222"/>
      <w:bookmarkStart w:id="1819" w:name="_Toc98507675"/>
      <w:bookmarkStart w:id="1820" w:name="_Toc106640678"/>
      <w:bookmarkStart w:id="1821" w:name="_Toc122098552"/>
      <w:bookmarkStart w:id="1822" w:name="_Toc130844674"/>
      <w:bookmarkStart w:id="1823" w:name="_Toc138412196"/>
      <w:bookmarkStart w:id="1824" w:name="_Toc145956982"/>
      <w:bookmarkStart w:id="1825" w:name="_Toc153890679"/>
      <w:bookmarkStart w:id="1826" w:name="_Toc161834977"/>
      <w:bookmarkStart w:id="1827" w:name="_Toc169755799"/>
      <w:bookmarkStart w:id="1828" w:name="_Toc186730119"/>
      <w:bookmarkStart w:id="1829" w:name="_Toc192837213"/>
      <w:r w:rsidRPr="00616F0C">
        <w:t>5.</w:t>
      </w:r>
      <w:r>
        <w:t>3</w:t>
      </w:r>
      <w:r w:rsidRPr="00616F0C">
        <w:t>.2.</w:t>
      </w:r>
      <w:r>
        <w:t>4</w:t>
      </w:r>
      <w:r w:rsidRPr="00616F0C">
        <w:t>.1</w:t>
      </w:r>
      <w:r w:rsidRPr="00616F0C">
        <w:tab/>
        <w:t>General</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830" w:name="_Toc66114808"/>
      <w:bookmarkStart w:id="1831" w:name="_Toc67686319"/>
      <w:bookmarkStart w:id="1832" w:name="_Toc74994608"/>
      <w:bookmarkStart w:id="1833" w:name="_Toc85467862"/>
      <w:bookmarkStart w:id="1834" w:name="_Toc89182904"/>
      <w:bookmarkStart w:id="1835" w:name="_Toc90651206"/>
      <w:bookmarkStart w:id="1836" w:name="_Toc96933356"/>
      <w:bookmarkStart w:id="1837" w:name="_Toc98507223"/>
      <w:bookmarkStart w:id="1838" w:name="_Toc98507676"/>
      <w:bookmarkStart w:id="1839" w:name="_Toc106640679"/>
      <w:bookmarkStart w:id="1840" w:name="_Toc122098553"/>
      <w:bookmarkStart w:id="1841" w:name="_Toc130844675"/>
      <w:bookmarkStart w:id="1842" w:name="_Toc138412197"/>
      <w:bookmarkStart w:id="1843" w:name="_Toc145956983"/>
      <w:bookmarkStart w:id="1844" w:name="_Toc153890680"/>
      <w:bookmarkStart w:id="1845" w:name="_Toc161834978"/>
      <w:bookmarkStart w:id="1846" w:name="_Toc169755800"/>
      <w:bookmarkStart w:id="1847" w:name="_Toc186730120"/>
      <w:bookmarkStart w:id="1848" w:name="_Toc192837214"/>
      <w:r w:rsidRPr="00616F0C">
        <w:t>5.</w:t>
      </w:r>
      <w:r>
        <w:t>3</w:t>
      </w:r>
      <w:r w:rsidRPr="00616F0C">
        <w:t>.2.</w:t>
      </w:r>
      <w:r>
        <w:t>4</w:t>
      </w:r>
      <w:r w:rsidRPr="00616F0C">
        <w:t>.2</w:t>
      </w:r>
      <w:r w:rsidRPr="00616F0C">
        <w:tab/>
      </w:r>
      <w:r>
        <w:t>Single Timer Stop</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7" type="#_x0000_t75" style="width:6in;height:114.7pt" o:ole="">
            <v:imagedata r:id="rId78" o:title=""/>
          </v:shape>
          <o:OLEObject Type="Embed" ProgID="Visio.Drawing.11" ShapeID="_x0000_i1057" DrawAspect="Content" ObjectID="_1803450037" r:id="rId79"/>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849" w:name="_Toc66114809"/>
      <w:bookmarkStart w:id="1850" w:name="_Toc67686320"/>
      <w:bookmarkStart w:id="1851" w:name="_Toc74994609"/>
      <w:bookmarkStart w:id="1852" w:name="_Toc85467863"/>
      <w:bookmarkStart w:id="1853" w:name="_Toc89182905"/>
      <w:bookmarkStart w:id="1854" w:name="_Toc90651207"/>
      <w:bookmarkStart w:id="1855" w:name="_Toc96933357"/>
      <w:bookmarkStart w:id="1856" w:name="_Toc98507224"/>
      <w:bookmarkStart w:id="1857" w:name="_Toc98507677"/>
      <w:bookmarkStart w:id="1858" w:name="_Toc106640680"/>
      <w:bookmarkStart w:id="1859" w:name="_Toc122098554"/>
      <w:bookmarkStart w:id="1860" w:name="_Toc130844676"/>
      <w:bookmarkStart w:id="1861" w:name="_Toc138412198"/>
      <w:bookmarkStart w:id="1862" w:name="_Toc145956984"/>
      <w:bookmarkStart w:id="1863" w:name="_Toc153890681"/>
      <w:bookmarkStart w:id="1864" w:name="_Toc161834979"/>
      <w:bookmarkStart w:id="1865" w:name="_Toc169755801"/>
      <w:bookmarkStart w:id="1866" w:name="_Toc186730121"/>
      <w:bookmarkStart w:id="1867" w:name="_Toc192837215"/>
      <w:r w:rsidRPr="00616F0C">
        <w:t>5.</w:t>
      </w:r>
      <w:r>
        <w:t>3</w:t>
      </w:r>
      <w:r w:rsidRPr="00616F0C">
        <w:t>.2.</w:t>
      </w:r>
      <w:r>
        <w:t>4</w:t>
      </w:r>
      <w:r w:rsidRPr="00616F0C">
        <w:t>.</w:t>
      </w:r>
      <w:r>
        <w:t>3</w:t>
      </w:r>
      <w:r w:rsidRPr="00616F0C">
        <w:tab/>
      </w:r>
      <w:r>
        <w:t>Multiple Timer Stop</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8" type="#_x0000_t75" style="width:6in;height:114.7pt" o:ole="">
            <v:imagedata r:id="rId80" o:title=""/>
          </v:shape>
          <o:OLEObject Type="Embed" ProgID="Visio.Drawing.11" ShapeID="_x0000_i1058" DrawAspect="Content" ObjectID="_1803450038" r:id="rId81"/>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868" w:name="_Toc66114810"/>
      <w:bookmarkStart w:id="1869" w:name="_Toc67686321"/>
      <w:bookmarkStart w:id="1870" w:name="_Toc74994610"/>
      <w:bookmarkStart w:id="1871" w:name="_Toc85467864"/>
      <w:bookmarkStart w:id="1872" w:name="_Toc89182906"/>
      <w:bookmarkStart w:id="1873" w:name="_Toc90651208"/>
      <w:bookmarkStart w:id="1874" w:name="_Toc96933358"/>
      <w:bookmarkStart w:id="1875" w:name="_Toc98507225"/>
      <w:bookmarkStart w:id="1876" w:name="_Toc98507678"/>
      <w:bookmarkStart w:id="1877" w:name="_Toc106640681"/>
      <w:bookmarkStart w:id="1878" w:name="_Toc122098555"/>
      <w:bookmarkStart w:id="1879" w:name="_Toc130844677"/>
      <w:bookmarkStart w:id="1880" w:name="_Toc138412199"/>
      <w:bookmarkStart w:id="1881" w:name="_Toc145956985"/>
      <w:bookmarkStart w:id="1882" w:name="_Toc153890682"/>
      <w:bookmarkStart w:id="1883" w:name="_Toc161834980"/>
      <w:bookmarkStart w:id="1884" w:name="_Toc169755802"/>
      <w:bookmarkStart w:id="1885" w:name="_Toc186730122"/>
      <w:bookmarkStart w:id="1886" w:name="_Toc192837216"/>
      <w:r w:rsidRPr="00616F0C">
        <w:t>5.</w:t>
      </w:r>
      <w:r>
        <w:t>3</w:t>
      </w:r>
      <w:r w:rsidRPr="00616F0C">
        <w:t>.2.</w:t>
      </w:r>
      <w:r>
        <w:t>5</w:t>
      </w:r>
      <w:r w:rsidRPr="00616F0C">
        <w:tab/>
      </w:r>
      <w:r>
        <w:t>Search</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105B45CF" w14:textId="77777777" w:rsidR="00E134FC" w:rsidRPr="00616F0C" w:rsidRDefault="00E134FC" w:rsidP="00E134FC">
      <w:pPr>
        <w:pStyle w:val="Heading5"/>
      </w:pPr>
      <w:bookmarkStart w:id="1887" w:name="_Toc66114811"/>
      <w:bookmarkStart w:id="1888" w:name="_Toc67686322"/>
      <w:bookmarkStart w:id="1889" w:name="_Toc74994611"/>
      <w:bookmarkStart w:id="1890" w:name="_Toc85467865"/>
      <w:bookmarkStart w:id="1891" w:name="_Toc89182907"/>
      <w:bookmarkStart w:id="1892" w:name="_Toc90651209"/>
      <w:bookmarkStart w:id="1893" w:name="_Toc96933359"/>
      <w:bookmarkStart w:id="1894" w:name="_Toc98507226"/>
      <w:bookmarkStart w:id="1895" w:name="_Toc98507679"/>
      <w:bookmarkStart w:id="1896" w:name="_Toc106640682"/>
      <w:bookmarkStart w:id="1897" w:name="_Toc122098556"/>
      <w:bookmarkStart w:id="1898" w:name="_Toc130844678"/>
      <w:bookmarkStart w:id="1899" w:name="_Toc138412200"/>
      <w:bookmarkStart w:id="1900" w:name="_Toc145956986"/>
      <w:bookmarkStart w:id="1901" w:name="_Toc153890683"/>
      <w:bookmarkStart w:id="1902" w:name="_Toc161834981"/>
      <w:bookmarkStart w:id="1903" w:name="_Toc169755803"/>
      <w:bookmarkStart w:id="1904" w:name="_Toc186730123"/>
      <w:bookmarkStart w:id="1905" w:name="_Toc192837217"/>
      <w:r w:rsidRPr="00616F0C">
        <w:t>5.</w:t>
      </w:r>
      <w:r>
        <w:t>3</w:t>
      </w:r>
      <w:r w:rsidRPr="00616F0C">
        <w:t>.2.</w:t>
      </w:r>
      <w:r>
        <w:t>5</w:t>
      </w:r>
      <w:r w:rsidRPr="00616F0C">
        <w:t>.1</w:t>
      </w:r>
      <w:r w:rsidRPr="00616F0C">
        <w:tab/>
        <w:t>General</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906" w:name="_Toc66114812"/>
      <w:bookmarkStart w:id="1907" w:name="_Toc67686323"/>
      <w:bookmarkStart w:id="1908" w:name="_Toc74994612"/>
      <w:bookmarkStart w:id="1909" w:name="_Toc85467866"/>
      <w:bookmarkStart w:id="1910" w:name="_Toc89182908"/>
      <w:bookmarkStart w:id="1911" w:name="_Toc90651210"/>
      <w:bookmarkStart w:id="1912" w:name="_Toc96933360"/>
      <w:bookmarkStart w:id="1913" w:name="_Toc98507227"/>
      <w:bookmarkStart w:id="1914" w:name="_Toc98507680"/>
      <w:bookmarkStart w:id="1915" w:name="_Toc106640683"/>
      <w:bookmarkStart w:id="1916" w:name="_Toc122098557"/>
      <w:bookmarkStart w:id="1917" w:name="_Toc130844679"/>
      <w:bookmarkStart w:id="1918" w:name="_Toc138412201"/>
      <w:bookmarkStart w:id="1919" w:name="_Toc145956987"/>
      <w:bookmarkStart w:id="1920" w:name="_Toc153890684"/>
      <w:bookmarkStart w:id="1921" w:name="_Toc161834982"/>
      <w:bookmarkStart w:id="1922" w:name="_Toc169755804"/>
      <w:bookmarkStart w:id="1923" w:name="_Toc186730124"/>
      <w:bookmarkStart w:id="1924" w:name="_Toc192837218"/>
      <w:r w:rsidRPr="00616F0C">
        <w:lastRenderedPageBreak/>
        <w:t>5.</w:t>
      </w:r>
      <w:r>
        <w:t>3</w:t>
      </w:r>
      <w:r w:rsidRPr="00616F0C">
        <w:t>.2.</w:t>
      </w:r>
      <w:r>
        <w:t>5</w:t>
      </w:r>
      <w:r w:rsidRPr="00616F0C">
        <w:t>.2</w:t>
      </w:r>
      <w:r w:rsidRPr="00616F0C">
        <w:tab/>
      </w:r>
      <w:r>
        <w:t>Expired Timer Search</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9" type="#_x0000_t75" style="width:6in;height:114.7pt" o:ole="">
            <v:imagedata r:id="rId82" o:title=""/>
          </v:shape>
          <o:OLEObject Type="Embed" ProgID="Visio.Drawing.11" ShapeID="_x0000_i1059" DrawAspect="Content" ObjectID="_1803450039" r:id="rId83"/>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925" w:name="_Toc66114813"/>
      <w:bookmarkStart w:id="1926" w:name="_Toc67686324"/>
      <w:bookmarkStart w:id="1927" w:name="_Toc74994613"/>
      <w:bookmarkStart w:id="1928" w:name="_Toc85467867"/>
      <w:bookmarkStart w:id="1929" w:name="_Toc89182909"/>
      <w:bookmarkStart w:id="1930" w:name="_Toc90651211"/>
      <w:bookmarkStart w:id="1931" w:name="_Toc96933361"/>
      <w:bookmarkStart w:id="1932" w:name="_Toc98507228"/>
      <w:bookmarkStart w:id="1933" w:name="_Toc98507681"/>
      <w:bookmarkStart w:id="1934" w:name="_Toc106640684"/>
      <w:bookmarkStart w:id="1935" w:name="_Toc122098558"/>
      <w:bookmarkStart w:id="1936" w:name="_Toc130844680"/>
      <w:bookmarkStart w:id="1937" w:name="_Toc138412202"/>
      <w:bookmarkStart w:id="1938" w:name="_Toc145956988"/>
      <w:bookmarkStart w:id="1939" w:name="_Toc153890685"/>
      <w:bookmarkStart w:id="1940" w:name="_Toc161834983"/>
      <w:bookmarkStart w:id="1941" w:name="_Toc169755805"/>
      <w:bookmarkStart w:id="1942" w:name="_Toc186730125"/>
      <w:bookmarkStart w:id="1943" w:name="_Toc192837219"/>
      <w:r w:rsidRPr="00616F0C">
        <w:t>5.</w:t>
      </w:r>
      <w:r>
        <w:t>3</w:t>
      </w:r>
      <w:r w:rsidRPr="00616F0C">
        <w:t>.2.</w:t>
      </w:r>
      <w:r>
        <w:t>5</w:t>
      </w:r>
      <w:r w:rsidRPr="00616F0C">
        <w:t>.</w:t>
      </w:r>
      <w:r>
        <w:t>3</w:t>
      </w:r>
      <w:r w:rsidRPr="00616F0C">
        <w:tab/>
      </w:r>
      <w:r>
        <w:t>Tagged Timer Search</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60" type="#_x0000_t75" style="width:6in;height:114.7pt" o:ole="">
            <v:imagedata r:id="rId84" o:title=""/>
          </v:shape>
          <o:OLEObject Type="Embed" ProgID="Visio.Drawing.11" ShapeID="_x0000_i1060" DrawAspect="Content" ObjectID="_1803450040" r:id="rId85"/>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1944" w:name="_Toc66114814"/>
      <w:bookmarkStart w:id="1945" w:name="_Toc67686325"/>
      <w:bookmarkStart w:id="1946" w:name="_Toc74994614"/>
      <w:bookmarkStart w:id="1947" w:name="_Toc85467868"/>
      <w:bookmarkStart w:id="1948" w:name="_Toc89182910"/>
      <w:bookmarkStart w:id="1949" w:name="_Toc90651212"/>
      <w:bookmarkStart w:id="1950" w:name="_Toc96933362"/>
      <w:bookmarkStart w:id="1951" w:name="_Toc98507229"/>
      <w:bookmarkStart w:id="1952" w:name="_Toc98507682"/>
      <w:bookmarkStart w:id="1953" w:name="_Toc106640685"/>
      <w:bookmarkStart w:id="1954" w:name="_Toc122098559"/>
      <w:bookmarkStart w:id="1955" w:name="_Toc130844681"/>
      <w:bookmarkStart w:id="1956" w:name="_Toc138412203"/>
      <w:bookmarkStart w:id="1957" w:name="_Toc145956989"/>
      <w:bookmarkStart w:id="1958" w:name="_Toc153890686"/>
      <w:bookmarkStart w:id="1959" w:name="_Toc161834984"/>
      <w:bookmarkStart w:id="1960" w:name="_Toc169755806"/>
      <w:bookmarkStart w:id="1961" w:name="_Toc186730126"/>
      <w:bookmarkStart w:id="1962" w:name="_Toc192837220"/>
      <w:r w:rsidRPr="00616F0C">
        <w:lastRenderedPageBreak/>
        <w:t>5.</w:t>
      </w:r>
      <w:r>
        <w:t>3</w:t>
      </w:r>
      <w:r w:rsidRPr="00616F0C">
        <w:t>.2.6</w:t>
      </w:r>
      <w:r w:rsidRPr="00616F0C">
        <w:tab/>
        <w:t>Notify</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00D8E89A" w14:textId="77777777" w:rsidR="00E134FC" w:rsidRPr="00616F0C" w:rsidRDefault="00E134FC" w:rsidP="00E134FC">
      <w:pPr>
        <w:pStyle w:val="Heading5"/>
      </w:pPr>
      <w:bookmarkStart w:id="1963" w:name="_Toc66114815"/>
      <w:bookmarkStart w:id="1964" w:name="_Toc67686326"/>
      <w:bookmarkStart w:id="1965" w:name="_Toc74994615"/>
      <w:bookmarkStart w:id="1966" w:name="_Toc85467869"/>
      <w:bookmarkStart w:id="1967" w:name="_Toc89182911"/>
      <w:bookmarkStart w:id="1968" w:name="_Toc90651213"/>
      <w:bookmarkStart w:id="1969" w:name="_Toc96933363"/>
      <w:bookmarkStart w:id="1970" w:name="_Toc98507230"/>
      <w:bookmarkStart w:id="1971" w:name="_Toc98507683"/>
      <w:bookmarkStart w:id="1972" w:name="_Toc106640686"/>
      <w:bookmarkStart w:id="1973" w:name="_Toc122098560"/>
      <w:bookmarkStart w:id="1974" w:name="_Toc130844682"/>
      <w:bookmarkStart w:id="1975" w:name="_Toc138412204"/>
      <w:bookmarkStart w:id="1976" w:name="_Toc145956990"/>
      <w:bookmarkStart w:id="1977" w:name="_Toc153890687"/>
      <w:bookmarkStart w:id="1978" w:name="_Toc161834985"/>
      <w:bookmarkStart w:id="1979" w:name="_Toc169755807"/>
      <w:bookmarkStart w:id="1980" w:name="_Toc186730127"/>
      <w:bookmarkStart w:id="1981" w:name="_Toc192837221"/>
      <w:r w:rsidRPr="00616F0C">
        <w:t>5.</w:t>
      </w:r>
      <w:r>
        <w:t>3</w:t>
      </w:r>
      <w:r w:rsidRPr="00616F0C">
        <w:t>.2.6.1</w:t>
      </w:r>
      <w:r w:rsidRPr="00616F0C">
        <w:tab/>
        <w:t>General</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1982" w:name="_Toc66114816"/>
      <w:bookmarkStart w:id="1983" w:name="_Toc67686327"/>
      <w:bookmarkStart w:id="1984" w:name="_Toc74994616"/>
      <w:bookmarkStart w:id="1985" w:name="_Toc85467870"/>
      <w:bookmarkStart w:id="1986" w:name="_Toc89182912"/>
      <w:bookmarkStart w:id="1987" w:name="_Toc90651214"/>
      <w:bookmarkStart w:id="1988" w:name="_Toc96933364"/>
      <w:bookmarkStart w:id="1989" w:name="_Toc98507231"/>
      <w:bookmarkStart w:id="1990" w:name="_Toc98507684"/>
      <w:bookmarkStart w:id="1991" w:name="_Toc106640687"/>
      <w:bookmarkStart w:id="1992" w:name="_Toc122098561"/>
      <w:bookmarkStart w:id="1993" w:name="_Toc130844683"/>
      <w:bookmarkStart w:id="1994" w:name="_Toc138412205"/>
      <w:bookmarkStart w:id="1995" w:name="_Toc145956991"/>
      <w:bookmarkStart w:id="1996" w:name="_Toc153890688"/>
      <w:bookmarkStart w:id="1997" w:name="_Toc161834986"/>
      <w:bookmarkStart w:id="1998" w:name="_Toc169755808"/>
      <w:bookmarkStart w:id="1999" w:name="_Toc186730128"/>
      <w:bookmarkStart w:id="2000" w:name="_Toc192837222"/>
      <w:r w:rsidRPr="00616F0C">
        <w:t>5.</w:t>
      </w:r>
      <w:r>
        <w:t>3</w:t>
      </w:r>
      <w:r w:rsidRPr="00616F0C">
        <w:t>.2.6.2</w:t>
      </w:r>
      <w:r w:rsidRPr="00616F0C">
        <w:tab/>
      </w:r>
      <w:r>
        <w:t>Timer</w:t>
      </w:r>
      <w:r w:rsidRPr="00616F0C">
        <w:t xml:space="preserve"> Expiry Notify</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1" type="#_x0000_t75" style="width:432.15pt;height:93.75pt" o:ole="">
            <v:imagedata r:id="rId86" o:title=""/>
          </v:shape>
          <o:OLEObject Type="Embed" ProgID="Visio.Drawing.15" ShapeID="_x0000_i1061" DrawAspect="Content" ObjectID="_1803450041" r:id="rId87"/>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2001" w:name="_Toc22187543"/>
      <w:bookmarkStart w:id="2002" w:name="_Toc22630765"/>
      <w:bookmarkStart w:id="2003" w:name="_Toc34227033"/>
      <w:bookmarkStart w:id="2004" w:name="_Toc34749748"/>
      <w:bookmarkStart w:id="2005" w:name="_Toc34750308"/>
      <w:bookmarkStart w:id="2006" w:name="_Toc34750498"/>
      <w:bookmarkStart w:id="2007" w:name="_Toc35940904"/>
      <w:bookmarkStart w:id="2008" w:name="_Toc35937337"/>
      <w:bookmarkStart w:id="2009" w:name="_Toc36463731"/>
      <w:bookmarkStart w:id="2010" w:name="_Toc43131662"/>
      <w:bookmarkStart w:id="2011" w:name="_Toc45032497"/>
      <w:bookmarkStart w:id="2012" w:name="_Toc49782191"/>
      <w:bookmarkStart w:id="2013" w:name="_Toc51873627"/>
      <w:bookmarkStart w:id="2014" w:name="_Toc57209113"/>
      <w:bookmarkStart w:id="2015" w:name="_Toc58588456"/>
      <w:bookmarkStart w:id="2016" w:name="_Toc66114817"/>
      <w:bookmarkStart w:id="2017" w:name="_Toc67686328"/>
      <w:bookmarkStart w:id="2018" w:name="_Toc74994617"/>
      <w:bookmarkStart w:id="2019" w:name="_Toc85467871"/>
      <w:bookmarkStart w:id="2020" w:name="_Toc89181512"/>
      <w:bookmarkStart w:id="2021" w:name="_Toc89182913"/>
      <w:bookmarkStart w:id="2022" w:name="_Toc90651215"/>
      <w:bookmarkStart w:id="2023" w:name="_Toc96933365"/>
      <w:bookmarkStart w:id="2024" w:name="_Toc98507232"/>
      <w:bookmarkStart w:id="2025" w:name="_Toc98507685"/>
      <w:bookmarkStart w:id="2026" w:name="_Toc106640688"/>
      <w:bookmarkStart w:id="2027" w:name="_Toc122098562"/>
      <w:bookmarkStart w:id="2028" w:name="_Toc130844684"/>
      <w:bookmarkStart w:id="2029" w:name="_Toc138412206"/>
      <w:bookmarkStart w:id="2030" w:name="_Toc145956992"/>
      <w:bookmarkStart w:id="2031" w:name="_Toc153890689"/>
      <w:bookmarkStart w:id="2032" w:name="_Toc161834987"/>
      <w:bookmarkStart w:id="2033" w:name="_Toc169755809"/>
      <w:bookmarkStart w:id="2034" w:name="_Toc186730129"/>
      <w:bookmarkStart w:id="2035" w:name="_Toc192837223"/>
      <w:r w:rsidRPr="00616F0C">
        <w:t>6</w:t>
      </w:r>
      <w:r w:rsidRPr="00616F0C">
        <w:tab/>
        <w:t>API Definitions</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595605A5" w14:textId="77777777" w:rsidR="00E134FC" w:rsidRPr="00616F0C" w:rsidRDefault="00E134FC" w:rsidP="00E134FC">
      <w:pPr>
        <w:pStyle w:val="Heading2"/>
      </w:pPr>
      <w:bookmarkStart w:id="2036" w:name="_Toc22187544"/>
      <w:bookmarkStart w:id="2037" w:name="_Toc22630766"/>
      <w:bookmarkStart w:id="2038" w:name="_Toc34227034"/>
      <w:bookmarkStart w:id="2039" w:name="_Toc34749749"/>
      <w:bookmarkStart w:id="2040" w:name="_Toc34750309"/>
      <w:bookmarkStart w:id="2041" w:name="_Toc34750499"/>
      <w:bookmarkStart w:id="2042" w:name="_Toc35940905"/>
      <w:bookmarkStart w:id="2043" w:name="_Toc35937338"/>
      <w:bookmarkStart w:id="2044" w:name="_Toc36463732"/>
      <w:bookmarkStart w:id="2045" w:name="_Toc43131663"/>
      <w:bookmarkStart w:id="2046" w:name="_Toc45032498"/>
      <w:bookmarkStart w:id="2047" w:name="_Toc49782192"/>
      <w:bookmarkStart w:id="2048" w:name="_Toc51873628"/>
      <w:bookmarkStart w:id="2049" w:name="_Toc57209114"/>
      <w:bookmarkStart w:id="2050" w:name="_Toc58588457"/>
      <w:bookmarkStart w:id="2051" w:name="_Toc66114818"/>
      <w:bookmarkStart w:id="2052" w:name="_Toc67686329"/>
      <w:bookmarkStart w:id="2053" w:name="_Toc74994618"/>
      <w:bookmarkStart w:id="2054" w:name="_Toc85467872"/>
      <w:bookmarkStart w:id="2055" w:name="_Toc89181513"/>
      <w:bookmarkStart w:id="2056" w:name="_Toc89182914"/>
      <w:bookmarkStart w:id="2057" w:name="_Toc90651216"/>
      <w:bookmarkStart w:id="2058" w:name="_Toc96933366"/>
      <w:bookmarkStart w:id="2059" w:name="_Toc98507233"/>
      <w:bookmarkStart w:id="2060" w:name="_Toc98507686"/>
      <w:bookmarkStart w:id="2061" w:name="_Toc106640689"/>
      <w:bookmarkStart w:id="2062" w:name="_Toc122098563"/>
      <w:bookmarkStart w:id="2063" w:name="_Toc130844685"/>
      <w:bookmarkStart w:id="2064" w:name="_Toc138412207"/>
      <w:bookmarkStart w:id="2065" w:name="_Toc145956993"/>
      <w:bookmarkStart w:id="2066" w:name="_Toc153890690"/>
      <w:bookmarkStart w:id="2067" w:name="_Toc161834988"/>
      <w:bookmarkStart w:id="2068" w:name="_Toc169755810"/>
      <w:bookmarkStart w:id="2069" w:name="_Toc186730130"/>
      <w:bookmarkStart w:id="2070" w:name="_Toc192837224"/>
      <w:r w:rsidRPr="00616F0C">
        <w:t>6.1</w:t>
      </w:r>
      <w:r w:rsidRPr="00616F0C">
        <w:tab/>
        <w:t>Nudsf_DataRepository Service API</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542368FA" w14:textId="77777777" w:rsidR="00E134FC" w:rsidRPr="00616F0C" w:rsidRDefault="00E134FC" w:rsidP="00E134FC">
      <w:pPr>
        <w:pStyle w:val="Heading3"/>
      </w:pPr>
      <w:bookmarkStart w:id="2071" w:name="_Toc22187545"/>
      <w:bookmarkStart w:id="2072" w:name="_Toc22630767"/>
      <w:bookmarkStart w:id="2073" w:name="_Toc34227035"/>
      <w:bookmarkStart w:id="2074" w:name="_Toc34749750"/>
      <w:bookmarkStart w:id="2075" w:name="_Toc34750310"/>
      <w:bookmarkStart w:id="2076" w:name="_Toc34750500"/>
      <w:bookmarkStart w:id="2077" w:name="_Toc35940906"/>
      <w:bookmarkStart w:id="2078" w:name="_Toc35937339"/>
      <w:bookmarkStart w:id="2079" w:name="_Toc36463733"/>
      <w:bookmarkStart w:id="2080" w:name="_Toc43131664"/>
      <w:bookmarkStart w:id="2081" w:name="_Toc45032499"/>
      <w:bookmarkStart w:id="2082" w:name="_Toc49782193"/>
      <w:bookmarkStart w:id="2083" w:name="_Toc51873629"/>
      <w:bookmarkStart w:id="2084" w:name="_Toc57209115"/>
      <w:bookmarkStart w:id="2085" w:name="_Toc58588458"/>
      <w:bookmarkStart w:id="2086" w:name="_Toc66114819"/>
      <w:bookmarkStart w:id="2087" w:name="_Toc67686330"/>
      <w:bookmarkStart w:id="2088" w:name="_Toc74994619"/>
      <w:bookmarkStart w:id="2089" w:name="_Toc85467873"/>
      <w:bookmarkStart w:id="2090" w:name="_Toc89181514"/>
      <w:bookmarkStart w:id="2091" w:name="_Toc89182915"/>
      <w:bookmarkStart w:id="2092" w:name="_Toc90651217"/>
      <w:bookmarkStart w:id="2093" w:name="_Toc96933367"/>
      <w:bookmarkStart w:id="2094" w:name="_Toc98507234"/>
      <w:bookmarkStart w:id="2095" w:name="_Toc98507687"/>
      <w:bookmarkStart w:id="2096" w:name="_Toc106640690"/>
      <w:bookmarkStart w:id="2097" w:name="_Toc122098564"/>
      <w:bookmarkStart w:id="2098" w:name="_Toc130844686"/>
      <w:bookmarkStart w:id="2099" w:name="_Toc138412208"/>
      <w:bookmarkStart w:id="2100" w:name="_Toc145956994"/>
      <w:bookmarkStart w:id="2101" w:name="_Toc153890691"/>
      <w:bookmarkStart w:id="2102" w:name="_Toc161834989"/>
      <w:bookmarkStart w:id="2103" w:name="_Toc169755811"/>
      <w:bookmarkStart w:id="2104" w:name="_Toc186730131"/>
      <w:bookmarkStart w:id="2105" w:name="_Toc192837225"/>
      <w:r w:rsidRPr="00616F0C">
        <w:t>6.1.1</w:t>
      </w:r>
      <w:r w:rsidRPr="00616F0C">
        <w:tab/>
        <w:t>Introduction</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lastRenderedPageBreak/>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2106" w:name="_Toc22187546"/>
      <w:bookmarkStart w:id="2107" w:name="_Toc22630768"/>
      <w:bookmarkStart w:id="2108" w:name="_Toc34227036"/>
      <w:bookmarkStart w:id="2109" w:name="_Toc34749751"/>
      <w:bookmarkStart w:id="2110" w:name="_Toc34750311"/>
      <w:bookmarkStart w:id="2111" w:name="_Toc34750501"/>
      <w:bookmarkStart w:id="2112" w:name="_Toc35940907"/>
      <w:bookmarkStart w:id="2113" w:name="_Toc35937340"/>
      <w:bookmarkStart w:id="2114" w:name="_Toc36463734"/>
      <w:bookmarkStart w:id="2115" w:name="_Toc43131665"/>
      <w:bookmarkStart w:id="2116" w:name="_Toc45032500"/>
      <w:bookmarkStart w:id="2117" w:name="_Toc49782194"/>
      <w:bookmarkStart w:id="2118" w:name="_Toc51873630"/>
      <w:bookmarkStart w:id="2119" w:name="_Toc57209116"/>
      <w:bookmarkStart w:id="2120" w:name="_Toc58588459"/>
      <w:bookmarkStart w:id="2121" w:name="_Toc66114820"/>
      <w:bookmarkStart w:id="2122" w:name="_Toc67686331"/>
      <w:bookmarkStart w:id="2123" w:name="_Toc74994620"/>
      <w:bookmarkStart w:id="2124" w:name="_Toc85467874"/>
      <w:bookmarkStart w:id="2125" w:name="_Toc89181515"/>
      <w:bookmarkStart w:id="2126" w:name="_Toc89182916"/>
      <w:bookmarkStart w:id="2127" w:name="_Toc90651218"/>
      <w:bookmarkStart w:id="2128" w:name="_Toc96933368"/>
      <w:bookmarkStart w:id="2129" w:name="_Toc98507235"/>
      <w:bookmarkStart w:id="2130" w:name="_Toc98507688"/>
      <w:bookmarkStart w:id="2131" w:name="_Toc106640691"/>
      <w:bookmarkStart w:id="2132" w:name="_Toc122098565"/>
      <w:bookmarkStart w:id="2133" w:name="_Toc130844687"/>
      <w:bookmarkStart w:id="2134" w:name="_Toc138412209"/>
      <w:bookmarkStart w:id="2135" w:name="_Toc145956995"/>
      <w:bookmarkStart w:id="2136" w:name="_Toc153890692"/>
      <w:bookmarkStart w:id="2137" w:name="_Toc161834990"/>
      <w:bookmarkStart w:id="2138" w:name="_Toc169755812"/>
      <w:bookmarkStart w:id="2139" w:name="_Toc186730132"/>
      <w:bookmarkStart w:id="2140" w:name="_Toc192837226"/>
      <w:r w:rsidRPr="00616F0C">
        <w:t>6.1.2</w:t>
      </w:r>
      <w:r w:rsidRPr="00616F0C">
        <w:tab/>
        <w:t>Usage of HTTP</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51543F97" w14:textId="77777777" w:rsidR="00E134FC" w:rsidRPr="00616F0C" w:rsidRDefault="00E134FC" w:rsidP="00E134FC">
      <w:pPr>
        <w:pStyle w:val="Heading4"/>
      </w:pPr>
      <w:bookmarkStart w:id="2141" w:name="_Toc22187547"/>
      <w:bookmarkStart w:id="2142" w:name="_Toc22630769"/>
      <w:bookmarkStart w:id="2143" w:name="_Toc34227037"/>
      <w:bookmarkStart w:id="2144" w:name="_Toc34749752"/>
      <w:bookmarkStart w:id="2145" w:name="_Toc34750312"/>
      <w:bookmarkStart w:id="2146" w:name="_Toc34750502"/>
      <w:bookmarkStart w:id="2147" w:name="_Toc35940908"/>
      <w:bookmarkStart w:id="2148" w:name="_Toc35937341"/>
      <w:bookmarkStart w:id="2149" w:name="_Toc36463735"/>
      <w:bookmarkStart w:id="2150" w:name="_Toc43131666"/>
      <w:bookmarkStart w:id="2151" w:name="_Toc45032501"/>
      <w:bookmarkStart w:id="2152" w:name="_Toc49782195"/>
      <w:bookmarkStart w:id="2153" w:name="_Toc51873631"/>
      <w:bookmarkStart w:id="2154" w:name="_Toc57209117"/>
      <w:bookmarkStart w:id="2155" w:name="_Toc58588460"/>
      <w:bookmarkStart w:id="2156" w:name="_Toc66114821"/>
      <w:bookmarkStart w:id="2157" w:name="_Toc67686332"/>
      <w:bookmarkStart w:id="2158" w:name="_Toc74994621"/>
      <w:bookmarkStart w:id="2159" w:name="_Toc85467875"/>
      <w:bookmarkStart w:id="2160" w:name="_Toc89182917"/>
      <w:bookmarkStart w:id="2161" w:name="_Toc90651219"/>
      <w:bookmarkStart w:id="2162" w:name="_Toc96933369"/>
      <w:bookmarkStart w:id="2163" w:name="_Toc98507236"/>
      <w:bookmarkStart w:id="2164" w:name="_Toc98507689"/>
      <w:bookmarkStart w:id="2165" w:name="_Toc106640692"/>
      <w:bookmarkStart w:id="2166" w:name="_Toc122098566"/>
      <w:bookmarkStart w:id="2167" w:name="_Toc130844688"/>
      <w:bookmarkStart w:id="2168" w:name="_Toc138412210"/>
      <w:bookmarkStart w:id="2169" w:name="_Toc145956996"/>
      <w:bookmarkStart w:id="2170" w:name="_Toc153890693"/>
      <w:bookmarkStart w:id="2171" w:name="_Toc161834991"/>
      <w:bookmarkStart w:id="2172" w:name="_Toc169755813"/>
      <w:bookmarkStart w:id="2173" w:name="_Toc186730133"/>
      <w:bookmarkStart w:id="2174" w:name="_Toc192837227"/>
      <w:r w:rsidRPr="00616F0C">
        <w:t>6.1.2.1</w:t>
      </w:r>
      <w:r w:rsidRPr="00616F0C">
        <w:tab/>
        <w:t>General</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2175" w:name="_Toc22187548"/>
      <w:bookmarkStart w:id="2176" w:name="_Toc22630770"/>
      <w:bookmarkStart w:id="2177" w:name="_Toc34227038"/>
      <w:bookmarkStart w:id="2178" w:name="_Toc34749753"/>
      <w:bookmarkStart w:id="2179" w:name="_Toc34750313"/>
      <w:bookmarkStart w:id="2180" w:name="_Toc34750503"/>
      <w:bookmarkStart w:id="2181" w:name="_Toc35940909"/>
      <w:bookmarkStart w:id="2182" w:name="_Toc35937342"/>
      <w:bookmarkStart w:id="2183" w:name="_Toc36463736"/>
      <w:bookmarkStart w:id="2184" w:name="_Toc43131667"/>
      <w:bookmarkStart w:id="2185" w:name="_Toc45032502"/>
      <w:bookmarkStart w:id="2186" w:name="_Toc49782196"/>
      <w:bookmarkStart w:id="2187" w:name="_Toc51873632"/>
      <w:bookmarkStart w:id="2188" w:name="_Toc57209118"/>
      <w:bookmarkStart w:id="2189" w:name="_Toc58588461"/>
      <w:bookmarkStart w:id="2190" w:name="_Toc66114822"/>
      <w:bookmarkStart w:id="2191" w:name="_Toc67686333"/>
      <w:bookmarkStart w:id="2192" w:name="_Toc74994622"/>
      <w:bookmarkStart w:id="2193" w:name="_Toc85467876"/>
      <w:bookmarkStart w:id="2194" w:name="_Toc89182918"/>
      <w:bookmarkStart w:id="2195" w:name="_Toc90651220"/>
      <w:bookmarkStart w:id="2196" w:name="_Toc96933370"/>
      <w:bookmarkStart w:id="2197" w:name="_Toc98507237"/>
      <w:bookmarkStart w:id="2198" w:name="_Toc98507690"/>
      <w:bookmarkStart w:id="2199" w:name="_Toc106640693"/>
      <w:bookmarkStart w:id="2200" w:name="_Toc122098567"/>
      <w:bookmarkStart w:id="2201" w:name="_Toc130844689"/>
      <w:bookmarkStart w:id="2202" w:name="_Toc138412211"/>
      <w:bookmarkStart w:id="2203" w:name="_Toc145956997"/>
      <w:bookmarkStart w:id="2204" w:name="_Toc153890694"/>
      <w:bookmarkStart w:id="2205" w:name="_Toc161834992"/>
      <w:bookmarkStart w:id="2206" w:name="_Toc169755814"/>
      <w:bookmarkStart w:id="2207" w:name="_Toc186730134"/>
      <w:bookmarkStart w:id="2208" w:name="_Toc192837228"/>
      <w:r w:rsidRPr="00616F0C">
        <w:t>6.1.2.2</w:t>
      </w:r>
      <w:r w:rsidRPr="00616F0C">
        <w:tab/>
        <w:t>HTTP standard headers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56E81D7F" w14:textId="77777777" w:rsidR="00E134FC" w:rsidRPr="00616F0C" w:rsidRDefault="00E134FC" w:rsidP="00E134FC">
      <w:pPr>
        <w:pStyle w:val="Heading5"/>
        <w:rPr>
          <w:lang w:eastAsia="zh-CN"/>
        </w:rPr>
      </w:pPr>
      <w:bookmarkStart w:id="2209" w:name="_Toc22187549"/>
      <w:bookmarkStart w:id="2210" w:name="_Toc22630771"/>
      <w:bookmarkStart w:id="2211" w:name="_Toc34227039"/>
      <w:bookmarkStart w:id="2212" w:name="_Toc34749754"/>
      <w:bookmarkStart w:id="2213" w:name="_Toc34750314"/>
      <w:bookmarkStart w:id="2214" w:name="_Toc34750504"/>
      <w:bookmarkStart w:id="2215" w:name="_Toc35940910"/>
      <w:bookmarkStart w:id="2216" w:name="_Toc35937343"/>
      <w:bookmarkStart w:id="2217" w:name="_Toc36463737"/>
      <w:bookmarkStart w:id="2218" w:name="_Toc43131668"/>
      <w:bookmarkStart w:id="2219" w:name="_Toc45032503"/>
      <w:bookmarkStart w:id="2220" w:name="_Toc49782197"/>
      <w:bookmarkStart w:id="2221" w:name="_Toc51873633"/>
      <w:bookmarkStart w:id="2222" w:name="_Toc57209119"/>
      <w:bookmarkStart w:id="2223" w:name="_Toc58588462"/>
      <w:bookmarkStart w:id="2224" w:name="_Toc66114823"/>
      <w:bookmarkStart w:id="2225" w:name="_Toc67686334"/>
      <w:bookmarkStart w:id="2226" w:name="_Toc74994623"/>
      <w:bookmarkStart w:id="2227" w:name="_Toc85467877"/>
      <w:bookmarkStart w:id="2228" w:name="_Toc89182919"/>
      <w:bookmarkStart w:id="2229" w:name="_Toc90651221"/>
      <w:bookmarkStart w:id="2230" w:name="_Toc96933371"/>
      <w:bookmarkStart w:id="2231" w:name="_Toc98507238"/>
      <w:bookmarkStart w:id="2232" w:name="_Toc98507691"/>
      <w:bookmarkStart w:id="2233" w:name="_Toc106640694"/>
      <w:bookmarkStart w:id="2234" w:name="_Toc122098568"/>
      <w:bookmarkStart w:id="2235" w:name="_Toc130844690"/>
      <w:bookmarkStart w:id="2236" w:name="_Toc138412212"/>
      <w:bookmarkStart w:id="2237" w:name="_Toc145956998"/>
      <w:bookmarkStart w:id="2238" w:name="_Toc153890695"/>
      <w:bookmarkStart w:id="2239" w:name="_Toc161834993"/>
      <w:bookmarkStart w:id="2240" w:name="_Toc169755815"/>
      <w:bookmarkStart w:id="2241" w:name="_Toc186730135"/>
      <w:bookmarkStart w:id="2242" w:name="_Toc192837229"/>
      <w:r w:rsidRPr="00616F0C">
        <w:t>6.1.2.2.1</w:t>
      </w:r>
      <w:r w:rsidRPr="00616F0C">
        <w:rPr>
          <w:rFonts w:hint="eastAsia"/>
          <w:lang w:eastAsia="zh-CN"/>
        </w:rPr>
        <w:tab/>
      </w:r>
      <w:r w:rsidRPr="00616F0C">
        <w:rPr>
          <w:lang w:eastAsia="zh-CN"/>
        </w:rPr>
        <w:t>General</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243" w:name="_Toc22187550"/>
      <w:bookmarkStart w:id="2244" w:name="_Toc22630772"/>
      <w:bookmarkStart w:id="2245" w:name="_Toc34227040"/>
      <w:bookmarkStart w:id="2246" w:name="_Toc34749755"/>
      <w:bookmarkStart w:id="2247" w:name="_Toc34750315"/>
      <w:bookmarkStart w:id="2248" w:name="_Toc34750505"/>
      <w:bookmarkStart w:id="2249" w:name="_Toc35940911"/>
      <w:bookmarkStart w:id="2250" w:name="_Toc35937344"/>
      <w:bookmarkStart w:id="2251" w:name="_Toc36463738"/>
      <w:bookmarkStart w:id="2252" w:name="_Toc43131669"/>
      <w:bookmarkStart w:id="2253" w:name="_Toc45032504"/>
      <w:bookmarkStart w:id="2254" w:name="_Toc49782198"/>
      <w:bookmarkStart w:id="2255" w:name="_Toc51873634"/>
      <w:bookmarkStart w:id="2256" w:name="_Toc57209120"/>
      <w:bookmarkStart w:id="2257" w:name="_Toc58588463"/>
      <w:bookmarkStart w:id="2258" w:name="_Toc66114824"/>
      <w:bookmarkStart w:id="2259" w:name="_Toc67686335"/>
      <w:bookmarkStart w:id="2260" w:name="_Toc74994624"/>
      <w:bookmarkStart w:id="2261" w:name="_Toc85467878"/>
      <w:bookmarkStart w:id="2262" w:name="_Toc89182920"/>
      <w:bookmarkStart w:id="2263" w:name="_Toc90651222"/>
      <w:bookmarkStart w:id="2264" w:name="_Toc96933372"/>
      <w:bookmarkStart w:id="2265" w:name="_Toc98507239"/>
      <w:bookmarkStart w:id="2266" w:name="_Toc98507692"/>
      <w:bookmarkStart w:id="2267" w:name="_Toc106640695"/>
      <w:bookmarkStart w:id="2268" w:name="_Toc122098569"/>
      <w:bookmarkStart w:id="2269" w:name="_Toc130844691"/>
      <w:bookmarkStart w:id="2270" w:name="_Toc138412213"/>
      <w:bookmarkStart w:id="2271" w:name="_Toc145956999"/>
      <w:bookmarkStart w:id="2272" w:name="_Toc153890696"/>
      <w:bookmarkStart w:id="2273" w:name="_Toc161834994"/>
      <w:bookmarkStart w:id="2274" w:name="_Toc169755816"/>
      <w:bookmarkStart w:id="2275" w:name="_Toc186730136"/>
      <w:bookmarkStart w:id="2276" w:name="_Toc192837230"/>
      <w:r w:rsidRPr="00616F0C">
        <w:t>6.1.2.2.2</w:t>
      </w:r>
      <w:r w:rsidRPr="00616F0C">
        <w:tab/>
        <w:t>Content type</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277" w:name="_Toc20120564"/>
      <w:bookmarkStart w:id="2278" w:name="_Toc21623442"/>
      <w:bookmarkStart w:id="2279" w:name="_Toc27587145"/>
      <w:bookmarkStart w:id="2280" w:name="_Toc34227041"/>
      <w:bookmarkStart w:id="2281" w:name="_Toc34749756"/>
      <w:bookmarkStart w:id="2282" w:name="_Toc34750316"/>
      <w:bookmarkStart w:id="2283" w:name="_Toc34750506"/>
      <w:bookmarkStart w:id="2284" w:name="_Toc35940912"/>
      <w:bookmarkStart w:id="2285" w:name="_Toc35937345"/>
      <w:bookmarkStart w:id="2286" w:name="_Toc36463739"/>
      <w:bookmarkStart w:id="2287" w:name="_Toc43131670"/>
      <w:bookmarkStart w:id="2288" w:name="_Toc45032505"/>
      <w:bookmarkStart w:id="2289" w:name="_Toc49782199"/>
      <w:bookmarkStart w:id="2290" w:name="_Toc51873635"/>
      <w:bookmarkStart w:id="2291" w:name="_Toc57209121"/>
      <w:bookmarkStart w:id="2292" w:name="_Toc58588464"/>
      <w:bookmarkStart w:id="2293" w:name="_Toc66114825"/>
      <w:bookmarkStart w:id="2294" w:name="_Toc67686336"/>
      <w:bookmarkStart w:id="2295" w:name="_Toc74994625"/>
      <w:bookmarkStart w:id="2296" w:name="_Toc85467879"/>
      <w:bookmarkStart w:id="2297" w:name="_Toc89182921"/>
      <w:bookmarkStart w:id="2298" w:name="_Toc90651223"/>
      <w:bookmarkStart w:id="2299" w:name="_Toc96933373"/>
      <w:bookmarkStart w:id="2300" w:name="_Toc98507240"/>
      <w:bookmarkStart w:id="2301" w:name="_Toc98507693"/>
      <w:bookmarkStart w:id="2302" w:name="_Toc106640696"/>
      <w:bookmarkStart w:id="2303" w:name="_Toc122098570"/>
      <w:bookmarkStart w:id="2304" w:name="_Toc130844692"/>
      <w:bookmarkStart w:id="2305" w:name="_Toc138412214"/>
      <w:bookmarkStart w:id="2306" w:name="_Toc145957000"/>
      <w:bookmarkStart w:id="2307" w:name="_Toc153890697"/>
      <w:bookmarkStart w:id="2308" w:name="_Toc161834995"/>
      <w:bookmarkStart w:id="2309" w:name="_Toc169755817"/>
      <w:bookmarkStart w:id="2310" w:name="_Toc186730137"/>
      <w:bookmarkStart w:id="2311" w:name="_Toc192837231"/>
      <w:r w:rsidRPr="00616F0C">
        <w:rPr>
          <w:lang w:val="es-ES"/>
        </w:rPr>
        <w:t>6.1.2.2.3</w:t>
      </w:r>
      <w:r w:rsidRPr="00616F0C">
        <w:rPr>
          <w:lang w:val="es-ES"/>
        </w:rPr>
        <w:tab/>
        <w:t>Cache-Control</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005C90AC" w14:textId="66A12E7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312" w:name="_Toc20120565"/>
      <w:bookmarkStart w:id="2313" w:name="_Toc21623443"/>
      <w:bookmarkStart w:id="2314" w:name="_Toc27587146"/>
      <w:bookmarkStart w:id="2315" w:name="_Toc34227042"/>
      <w:bookmarkStart w:id="2316" w:name="_Toc34749757"/>
      <w:bookmarkStart w:id="2317" w:name="_Toc34750317"/>
      <w:bookmarkStart w:id="2318" w:name="_Toc34750507"/>
      <w:bookmarkStart w:id="2319" w:name="_Toc35940913"/>
      <w:bookmarkStart w:id="2320" w:name="_Toc35937346"/>
      <w:bookmarkStart w:id="2321" w:name="_Toc36463740"/>
      <w:bookmarkStart w:id="2322" w:name="_Toc43131671"/>
      <w:bookmarkStart w:id="2323" w:name="_Toc45032506"/>
      <w:bookmarkStart w:id="2324" w:name="_Toc49782200"/>
      <w:bookmarkStart w:id="2325" w:name="_Toc51873636"/>
      <w:bookmarkStart w:id="2326" w:name="_Toc57209122"/>
      <w:bookmarkStart w:id="2327" w:name="_Toc58588465"/>
      <w:bookmarkStart w:id="2328" w:name="_Toc66114826"/>
      <w:bookmarkStart w:id="2329" w:name="_Toc67686337"/>
      <w:bookmarkStart w:id="2330" w:name="_Toc74994626"/>
      <w:bookmarkStart w:id="2331" w:name="_Toc85467880"/>
      <w:bookmarkStart w:id="2332" w:name="_Toc89182922"/>
      <w:bookmarkStart w:id="2333" w:name="_Toc90651224"/>
      <w:bookmarkStart w:id="2334" w:name="_Toc96933374"/>
      <w:bookmarkStart w:id="2335" w:name="_Toc98507241"/>
      <w:bookmarkStart w:id="2336" w:name="_Toc98507694"/>
      <w:bookmarkStart w:id="2337" w:name="_Toc106640697"/>
      <w:bookmarkStart w:id="2338" w:name="_Toc122098571"/>
      <w:bookmarkStart w:id="2339" w:name="_Toc130844693"/>
      <w:bookmarkStart w:id="2340" w:name="_Toc138412215"/>
      <w:bookmarkStart w:id="2341" w:name="_Toc145957001"/>
      <w:bookmarkStart w:id="2342" w:name="_Toc153890698"/>
      <w:bookmarkStart w:id="2343" w:name="_Toc161834996"/>
      <w:bookmarkStart w:id="2344" w:name="_Toc169755818"/>
      <w:bookmarkStart w:id="2345" w:name="_Toc186730138"/>
      <w:bookmarkStart w:id="2346" w:name="_Toc192837232"/>
      <w:r w:rsidRPr="00616F0C">
        <w:t>6.1.2.2.4</w:t>
      </w:r>
      <w:r w:rsidRPr="00616F0C">
        <w:tab/>
        <w:t>ETag</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38F11286" w14:textId="60FB8EC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clause </w:t>
      </w:r>
      <w:r w:rsidR="006D3927">
        <w:rPr>
          <w:lang w:val="en-US"/>
        </w:rPr>
        <w:t>8.8.3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347" w:name="_Toc20120566"/>
      <w:bookmarkStart w:id="2348" w:name="_Toc21623444"/>
      <w:bookmarkStart w:id="2349" w:name="_Toc27587147"/>
      <w:bookmarkStart w:id="2350" w:name="_Toc34227043"/>
      <w:bookmarkStart w:id="2351" w:name="_Toc34749758"/>
      <w:bookmarkStart w:id="2352" w:name="_Toc34750318"/>
      <w:bookmarkStart w:id="2353" w:name="_Toc34750508"/>
      <w:bookmarkStart w:id="2354" w:name="_Toc35940914"/>
      <w:bookmarkStart w:id="2355" w:name="_Toc35937347"/>
      <w:bookmarkStart w:id="2356" w:name="_Toc36463741"/>
      <w:bookmarkStart w:id="2357" w:name="_Toc43131672"/>
      <w:bookmarkStart w:id="2358" w:name="_Toc45032507"/>
      <w:bookmarkStart w:id="2359" w:name="_Toc49782201"/>
      <w:bookmarkStart w:id="2360" w:name="_Toc51873637"/>
      <w:bookmarkStart w:id="2361" w:name="_Toc57209123"/>
      <w:bookmarkStart w:id="2362" w:name="_Toc58588466"/>
      <w:bookmarkStart w:id="2363" w:name="_Toc66114827"/>
      <w:bookmarkStart w:id="2364" w:name="_Toc67686338"/>
      <w:bookmarkStart w:id="2365" w:name="_Toc74994627"/>
      <w:bookmarkStart w:id="2366" w:name="_Toc85467881"/>
      <w:bookmarkStart w:id="2367" w:name="_Toc89182923"/>
      <w:bookmarkStart w:id="2368" w:name="_Toc90651225"/>
      <w:bookmarkStart w:id="2369" w:name="_Toc96933375"/>
      <w:bookmarkStart w:id="2370" w:name="_Toc98507242"/>
      <w:bookmarkStart w:id="2371" w:name="_Toc98507695"/>
      <w:bookmarkStart w:id="2372" w:name="_Toc106640698"/>
      <w:bookmarkStart w:id="2373" w:name="_Toc122098572"/>
      <w:bookmarkStart w:id="2374" w:name="_Toc130844694"/>
      <w:bookmarkStart w:id="2375" w:name="_Toc138412216"/>
      <w:bookmarkStart w:id="2376" w:name="_Toc145957002"/>
      <w:bookmarkStart w:id="2377" w:name="_Toc153890699"/>
      <w:bookmarkStart w:id="2378" w:name="_Toc161834997"/>
      <w:bookmarkStart w:id="2379" w:name="_Toc169755819"/>
      <w:bookmarkStart w:id="2380" w:name="_Toc186730139"/>
      <w:bookmarkStart w:id="2381" w:name="_Toc192837233"/>
      <w:r w:rsidRPr="00616F0C">
        <w:t>6.1.2.2.5</w:t>
      </w:r>
      <w:r w:rsidRPr="00616F0C">
        <w:tab/>
        <w:t>If-None-Match</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743657EE" w14:textId="108C4422"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clause </w:t>
      </w:r>
      <w:r w:rsidR="009538E2">
        <w:rPr>
          <w:lang w:val="en-US"/>
        </w:rPr>
        <w:t>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382" w:name="_Toc20120567"/>
      <w:bookmarkStart w:id="2383" w:name="_Toc21623445"/>
      <w:bookmarkStart w:id="2384" w:name="_Toc27587148"/>
      <w:bookmarkStart w:id="2385" w:name="_Toc34227044"/>
      <w:bookmarkStart w:id="2386" w:name="_Toc34749759"/>
      <w:bookmarkStart w:id="2387" w:name="_Toc34750319"/>
      <w:bookmarkStart w:id="2388" w:name="_Toc34750509"/>
      <w:bookmarkStart w:id="2389" w:name="_Toc35940915"/>
      <w:bookmarkStart w:id="2390" w:name="_Toc35937348"/>
      <w:bookmarkStart w:id="2391" w:name="_Toc36463742"/>
      <w:bookmarkStart w:id="2392" w:name="_Toc43131673"/>
      <w:bookmarkStart w:id="2393" w:name="_Toc45032508"/>
      <w:bookmarkStart w:id="2394" w:name="_Toc49782202"/>
      <w:bookmarkStart w:id="2395" w:name="_Toc51873638"/>
      <w:bookmarkStart w:id="2396" w:name="_Toc57209124"/>
      <w:bookmarkStart w:id="2397" w:name="_Toc58588467"/>
      <w:bookmarkStart w:id="2398" w:name="_Toc66114828"/>
      <w:bookmarkStart w:id="2399" w:name="_Toc67686339"/>
      <w:bookmarkStart w:id="2400" w:name="_Toc74994628"/>
      <w:bookmarkStart w:id="2401" w:name="_Toc85467882"/>
      <w:bookmarkStart w:id="2402" w:name="_Toc89182924"/>
      <w:bookmarkStart w:id="2403" w:name="_Toc90651226"/>
      <w:bookmarkStart w:id="2404" w:name="_Toc96933376"/>
      <w:bookmarkStart w:id="2405" w:name="_Toc98507243"/>
      <w:bookmarkStart w:id="2406" w:name="_Toc98507696"/>
      <w:bookmarkStart w:id="2407" w:name="_Toc106640699"/>
      <w:bookmarkStart w:id="2408" w:name="_Toc122098573"/>
      <w:bookmarkStart w:id="2409" w:name="_Toc130844695"/>
      <w:bookmarkStart w:id="2410" w:name="_Toc138412217"/>
      <w:bookmarkStart w:id="2411" w:name="_Toc145957003"/>
      <w:bookmarkStart w:id="2412" w:name="_Toc153890700"/>
      <w:bookmarkStart w:id="2413" w:name="_Toc161834998"/>
      <w:bookmarkStart w:id="2414" w:name="_Toc169755820"/>
      <w:bookmarkStart w:id="2415" w:name="_Toc186730140"/>
      <w:bookmarkStart w:id="2416" w:name="_Toc192837234"/>
      <w:r w:rsidRPr="00616F0C">
        <w:lastRenderedPageBreak/>
        <w:t>6.1.2.2.6</w:t>
      </w:r>
      <w:r w:rsidRPr="00616F0C">
        <w:tab/>
        <w:t>If-Match</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288A29E2" w14:textId="701E7EED"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clause </w:t>
      </w:r>
      <w:r w:rsidR="009538E2">
        <w:rPr>
          <w:lang w:val="en-US"/>
        </w:rPr>
        <w:t>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417" w:name="_Toc20120568"/>
      <w:bookmarkStart w:id="2418" w:name="_Toc21623446"/>
      <w:bookmarkStart w:id="2419" w:name="_Toc27587149"/>
      <w:bookmarkStart w:id="2420" w:name="_Toc34227045"/>
      <w:bookmarkStart w:id="2421" w:name="_Toc34749760"/>
      <w:bookmarkStart w:id="2422" w:name="_Toc34750320"/>
      <w:bookmarkStart w:id="2423" w:name="_Toc34750510"/>
      <w:bookmarkStart w:id="2424" w:name="_Toc35940916"/>
      <w:bookmarkStart w:id="2425" w:name="_Toc35937349"/>
      <w:bookmarkStart w:id="2426" w:name="_Toc36463743"/>
      <w:bookmarkStart w:id="2427" w:name="_Toc43131674"/>
      <w:bookmarkStart w:id="2428" w:name="_Toc45032509"/>
      <w:bookmarkStart w:id="2429" w:name="_Toc49782203"/>
      <w:bookmarkStart w:id="2430" w:name="_Toc51873639"/>
      <w:bookmarkStart w:id="2431" w:name="_Toc57209125"/>
      <w:bookmarkStart w:id="2432" w:name="_Toc58588468"/>
      <w:bookmarkStart w:id="2433" w:name="_Toc66114829"/>
      <w:bookmarkStart w:id="2434" w:name="_Toc67686340"/>
      <w:bookmarkStart w:id="2435" w:name="_Toc74994629"/>
      <w:bookmarkStart w:id="2436" w:name="_Toc85467883"/>
      <w:bookmarkStart w:id="2437" w:name="_Toc89182925"/>
      <w:bookmarkStart w:id="2438" w:name="_Toc90651227"/>
      <w:bookmarkStart w:id="2439" w:name="_Toc96933377"/>
      <w:bookmarkStart w:id="2440" w:name="_Toc98507244"/>
      <w:bookmarkStart w:id="2441" w:name="_Toc98507697"/>
      <w:bookmarkStart w:id="2442" w:name="_Toc106640700"/>
      <w:bookmarkStart w:id="2443" w:name="_Toc122098574"/>
      <w:bookmarkStart w:id="2444" w:name="_Toc130844696"/>
      <w:bookmarkStart w:id="2445" w:name="_Toc138412218"/>
      <w:bookmarkStart w:id="2446" w:name="_Toc145957004"/>
      <w:bookmarkStart w:id="2447" w:name="_Toc153890701"/>
      <w:bookmarkStart w:id="2448" w:name="_Toc161834999"/>
      <w:bookmarkStart w:id="2449" w:name="_Toc169755821"/>
      <w:bookmarkStart w:id="2450" w:name="_Toc186730141"/>
      <w:bookmarkStart w:id="2451" w:name="_Toc192837235"/>
      <w:r w:rsidRPr="00616F0C">
        <w:t>6.1.2.2.7</w:t>
      </w:r>
      <w:r w:rsidRPr="00616F0C">
        <w:tab/>
        <w:t>Last-Modified</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50DCD73B" w14:textId="7ED1580C"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clause </w:t>
      </w:r>
      <w:r w:rsidR="00C50B71">
        <w:rPr>
          <w:lang w:val="en-US"/>
        </w:rPr>
        <w:t>8.8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452" w:name="_Toc20120569"/>
      <w:bookmarkStart w:id="2453" w:name="_Toc21623447"/>
      <w:bookmarkStart w:id="2454" w:name="_Toc27587150"/>
      <w:bookmarkStart w:id="2455" w:name="_Toc34227046"/>
      <w:bookmarkStart w:id="2456" w:name="_Toc34749761"/>
      <w:bookmarkStart w:id="2457" w:name="_Toc34750321"/>
      <w:bookmarkStart w:id="2458" w:name="_Toc34750511"/>
      <w:bookmarkStart w:id="2459" w:name="_Toc35940917"/>
      <w:bookmarkStart w:id="2460" w:name="_Toc35937350"/>
      <w:bookmarkStart w:id="2461" w:name="_Toc36463744"/>
      <w:bookmarkStart w:id="2462" w:name="_Toc43131675"/>
      <w:bookmarkStart w:id="2463" w:name="_Toc45032510"/>
      <w:bookmarkStart w:id="2464" w:name="_Toc49782204"/>
      <w:bookmarkStart w:id="2465" w:name="_Toc51873640"/>
      <w:bookmarkStart w:id="2466" w:name="_Toc57209126"/>
      <w:bookmarkStart w:id="2467" w:name="_Toc58588469"/>
      <w:bookmarkStart w:id="2468" w:name="_Toc66114830"/>
      <w:bookmarkStart w:id="2469" w:name="_Toc67686341"/>
      <w:bookmarkStart w:id="2470" w:name="_Toc74994630"/>
      <w:bookmarkStart w:id="2471" w:name="_Toc85467884"/>
      <w:bookmarkStart w:id="2472" w:name="_Toc89182926"/>
      <w:bookmarkStart w:id="2473" w:name="_Toc90651228"/>
      <w:bookmarkStart w:id="2474" w:name="_Toc96933378"/>
      <w:bookmarkStart w:id="2475" w:name="_Toc98507245"/>
      <w:bookmarkStart w:id="2476" w:name="_Toc98507698"/>
      <w:bookmarkStart w:id="2477" w:name="_Toc106640701"/>
      <w:bookmarkStart w:id="2478" w:name="_Toc122098575"/>
      <w:bookmarkStart w:id="2479" w:name="_Toc130844697"/>
      <w:bookmarkStart w:id="2480" w:name="_Toc138412219"/>
      <w:bookmarkStart w:id="2481" w:name="_Toc145957005"/>
      <w:bookmarkStart w:id="2482" w:name="_Toc153890702"/>
      <w:bookmarkStart w:id="2483" w:name="_Toc161835000"/>
      <w:bookmarkStart w:id="2484" w:name="_Toc169755822"/>
      <w:bookmarkStart w:id="2485" w:name="_Toc186730142"/>
      <w:bookmarkStart w:id="2486" w:name="_Toc192837236"/>
      <w:r w:rsidRPr="00616F0C">
        <w:t>6.1.2.2.8</w:t>
      </w:r>
      <w:r w:rsidRPr="00616F0C">
        <w:tab/>
        <w:t>If-Modified-Since</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1A67363A" w14:textId="081950B5"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clause </w:t>
      </w:r>
      <w:r w:rsidR="00515722">
        <w:rPr>
          <w:lang w:val="en-US"/>
        </w:rPr>
        <w:t>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487" w:name="_Toc20120570"/>
      <w:bookmarkStart w:id="2488" w:name="_Toc21623448"/>
      <w:bookmarkStart w:id="2489" w:name="_Toc27587151"/>
      <w:bookmarkStart w:id="2490" w:name="_Toc34227047"/>
      <w:bookmarkStart w:id="2491" w:name="_Toc34749762"/>
      <w:bookmarkStart w:id="2492" w:name="_Toc34750322"/>
      <w:bookmarkStart w:id="2493" w:name="_Toc34750512"/>
      <w:bookmarkStart w:id="2494" w:name="_Toc35940918"/>
      <w:bookmarkStart w:id="2495" w:name="_Toc35937351"/>
      <w:bookmarkStart w:id="2496" w:name="_Toc36463745"/>
      <w:bookmarkStart w:id="2497" w:name="_Toc43131676"/>
      <w:bookmarkStart w:id="2498" w:name="_Toc45032511"/>
      <w:bookmarkStart w:id="2499" w:name="_Toc49782205"/>
      <w:bookmarkStart w:id="2500" w:name="_Toc51873641"/>
      <w:bookmarkStart w:id="2501" w:name="_Toc57209127"/>
      <w:bookmarkStart w:id="2502" w:name="_Toc58588470"/>
      <w:bookmarkStart w:id="2503" w:name="_Toc66114831"/>
      <w:bookmarkStart w:id="2504" w:name="_Toc67686342"/>
      <w:bookmarkStart w:id="2505" w:name="_Toc74994631"/>
      <w:bookmarkStart w:id="2506" w:name="_Toc85467885"/>
      <w:bookmarkStart w:id="2507" w:name="_Toc89182927"/>
      <w:bookmarkStart w:id="2508" w:name="_Toc90651229"/>
      <w:bookmarkStart w:id="2509" w:name="_Toc96933379"/>
      <w:bookmarkStart w:id="2510" w:name="_Toc98507246"/>
      <w:bookmarkStart w:id="2511" w:name="_Toc98507699"/>
      <w:bookmarkStart w:id="2512" w:name="_Toc106640702"/>
      <w:bookmarkStart w:id="2513" w:name="_Toc122098576"/>
      <w:bookmarkStart w:id="2514" w:name="_Toc130844698"/>
      <w:bookmarkStart w:id="2515" w:name="_Toc138412220"/>
      <w:bookmarkStart w:id="2516" w:name="_Toc145957006"/>
      <w:bookmarkStart w:id="2517" w:name="_Toc153890703"/>
      <w:bookmarkStart w:id="2518" w:name="_Toc161835001"/>
      <w:bookmarkStart w:id="2519" w:name="_Toc169755823"/>
      <w:bookmarkStart w:id="2520" w:name="_Toc186730143"/>
      <w:bookmarkStart w:id="2521" w:name="_Toc192837237"/>
      <w:r w:rsidRPr="00616F0C">
        <w:t>6.1.2.2.9</w:t>
      </w:r>
      <w:r w:rsidRPr="00616F0C">
        <w:tab/>
        <w:t>When to Use Entity-Tags and Last-Modified Dates</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57F3F787" w14:textId="08773AB5"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clause </w:t>
      </w:r>
      <w:r w:rsidR="00B10197">
        <w:rPr>
          <w:lang w:val="en-US"/>
        </w:rPr>
        <w:t>15.3.1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522" w:name="_Toc34227048"/>
      <w:bookmarkStart w:id="2523" w:name="_Toc34749763"/>
      <w:bookmarkStart w:id="2524" w:name="_Toc34750323"/>
      <w:bookmarkStart w:id="2525" w:name="_Toc34750513"/>
      <w:bookmarkStart w:id="2526" w:name="_Toc35940919"/>
      <w:bookmarkStart w:id="2527" w:name="_Toc35937352"/>
      <w:bookmarkStart w:id="2528" w:name="_Toc36463746"/>
      <w:bookmarkStart w:id="2529" w:name="_Toc43131677"/>
      <w:bookmarkStart w:id="2530" w:name="_Toc45032512"/>
      <w:bookmarkStart w:id="2531" w:name="_Toc49782206"/>
      <w:bookmarkStart w:id="2532" w:name="_Toc51873642"/>
      <w:bookmarkStart w:id="2533" w:name="_Toc57209128"/>
      <w:bookmarkStart w:id="2534" w:name="_Toc58588471"/>
      <w:bookmarkStart w:id="2535" w:name="_Toc66114832"/>
      <w:bookmarkStart w:id="2536" w:name="_Toc67686343"/>
      <w:bookmarkStart w:id="2537" w:name="_Toc74994632"/>
      <w:bookmarkStart w:id="2538" w:name="_Toc85467886"/>
      <w:bookmarkStart w:id="2539" w:name="_Toc89182928"/>
      <w:bookmarkStart w:id="2540" w:name="_Toc90651230"/>
      <w:bookmarkStart w:id="2541" w:name="_Toc96933380"/>
      <w:bookmarkStart w:id="2542" w:name="_Toc98507247"/>
      <w:bookmarkStart w:id="2543" w:name="_Toc98507700"/>
      <w:bookmarkStart w:id="2544" w:name="_Toc106640703"/>
      <w:bookmarkStart w:id="2545" w:name="_Toc122098577"/>
      <w:bookmarkStart w:id="2546" w:name="_Toc130844699"/>
      <w:bookmarkStart w:id="2547" w:name="_Toc138412221"/>
      <w:bookmarkStart w:id="2548" w:name="_Toc145957007"/>
      <w:bookmarkStart w:id="2549" w:name="_Toc153890704"/>
      <w:bookmarkStart w:id="2550" w:name="_Toc161835002"/>
      <w:bookmarkStart w:id="2551" w:name="_Toc169755824"/>
      <w:bookmarkStart w:id="2552" w:name="_Toc186730144"/>
      <w:bookmarkStart w:id="2553" w:name="_Toc192837238"/>
      <w:r w:rsidRPr="00616F0C">
        <w:rPr>
          <w:noProof/>
        </w:rPr>
        <w:t>6.1.2.2.10</w:t>
      </w:r>
      <w:r w:rsidRPr="00616F0C">
        <w:rPr>
          <w:noProof/>
        </w:rPr>
        <w:tab/>
        <w:t>Content-Location</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557371C3" w14:textId="5134524A"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clause </w:t>
      </w:r>
      <w:r w:rsidR="00B10197">
        <w:rPr>
          <w:lang w:val="en-US"/>
        </w:rPr>
        <w:t>8.7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554" w:name="_Toc22187551"/>
      <w:bookmarkStart w:id="2555" w:name="_Toc22630773"/>
      <w:bookmarkStart w:id="2556" w:name="_Toc34227049"/>
      <w:bookmarkStart w:id="2557" w:name="_Toc34749764"/>
      <w:bookmarkStart w:id="2558" w:name="_Toc34750324"/>
      <w:bookmarkStart w:id="2559" w:name="_Toc34750514"/>
      <w:bookmarkStart w:id="2560" w:name="_Toc35940920"/>
      <w:bookmarkStart w:id="2561" w:name="_Toc35937353"/>
      <w:bookmarkStart w:id="2562" w:name="_Toc36463747"/>
      <w:bookmarkStart w:id="2563" w:name="_Toc43131678"/>
      <w:bookmarkStart w:id="2564" w:name="_Toc45032513"/>
      <w:bookmarkStart w:id="2565" w:name="_Toc49782207"/>
      <w:bookmarkStart w:id="2566" w:name="_Toc51873643"/>
      <w:bookmarkStart w:id="2567" w:name="_Toc57209129"/>
      <w:bookmarkStart w:id="2568" w:name="_Toc58588472"/>
      <w:bookmarkStart w:id="2569" w:name="_Toc66114833"/>
      <w:bookmarkStart w:id="2570" w:name="_Toc67686344"/>
      <w:bookmarkStart w:id="2571" w:name="_Toc74994633"/>
      <w:bookmarkStart w:id="2572" w:name="_Toc85467887"/>
      <w:bookmarkStart w:id="2573" w:name="_Toc89182929"/>
      <w:bookmarkStart w:id="2574" w:name="_Toc90651231"/>
      <w:bookmarkStart w:id="2575" w:name="_Toc96933381"/>
      <w:bookmarkStart w:id="2576" w:name="_Toc98507248"/>
      <w:bookmarkStart w:id="2577" w:name="_Toc98507701"/>
      <w:bookmarkStart w:id="2578" w:name="_Toc106640704"/>
      <w:bookmarkStart w:id="2579" w:name="_Toc122098578"/>
      <w:bookmarkStart w:id="2580" w:name="_Toc130844700"/>
      <w:bookmarkStart w:id="2581" w:name="_Toc138412222"/>
      <w:bookmarkStart w:id="2582" w:name="_Toc145957008"/>
      <w:bookmarkStart w:id="2583" w:name="_Toc153890705"/>
      <w:bookmarkStart w:id="2584" w:name="_Toc161835003"/>
      <w:bookmarkStart w:id="2585" w:name="_Toc169755825"/>
      <w:bookmarkStart w:id="2586" w:name="_Toc186730145"/>
      <w:bookmarkStart w:id="2587" w:name="_Toc192837239"/>
      <w:r w:rsidRPr="00616F0C">
        <w:t>6.1.2.3</w:t>
      </w:r>
      <w:r w:rsidRPr="00616F0C">
        <w:tab/>
        <w:t>HTTP custom headers</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584BF1F8" w14:textId="77777777" w:rsidR="00E134FC" w:rsidRPr="00616F0C" w:rsidRDefault="00E134FC" w:rsidP="00E134FC">
      <w:pPr>
        <w:rPr>
          <w:noProof/>
        </w:rPr>
      </w:pPr>
      <w:bookmarkStart w:id="2588" w:name="_Toc489605322"/>
      <w:bookmarkStart w:id="2589" w:name="_Toc492899753"/>
      <w:bookmarkStart w:id="2590" w:name="_Toc492900032"/>
      <w:bookmarkStart w:id="2591" w:name="_Toc492967834"/>
      <w:bookmarkStart w:id="2592" w:name="_Toc492972922"/>
      <w:bookmarkStart w:id="2593" w:name="_Toc492973142"/>
      <w:bookmarkStart w:id="2594"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595" w:name="_Toc34227050"/>
      <w:bookmarkStart w:id="2596" w:name="_Toc34749765"/>
      <w:bookmarkStart w:id="2597" w:name="_Toc34750325"/>
      <w:bookmarkStart w:id="2598" w:name="_Toc34750515"/>
      <w:bookmarkStart w:id="2599" w:name="_Toc35940921"/>
      <w:bookmarkStart w:id="2600" w:name="_Toc35937354"/>
      <w:bookmarkStart w:id="2601" w:name="_Toc36463748"/>
      <w:bookmarkStart w:id="2602" w:name="_Toc43131679"/>
      <w:bookmarkStart w:id="2603" w:name="_Toc45032514"/>
      <w:bookmarkStart w:id="2604" w:name="_Toc49782208"/>
      <w:bookmarkStart w:id="2605" w:name="_Toc51873644"/>
      <w:bookmarkStart w:id="2606" w:name="_Toc57209130"/>
      <w:bookmarkStart w:id="2607" w:name="_Toc58588473"/>
      <w:bookmarkStart w:id="2608" w:name="_Toc66114834"/>
      <w:bookmarkStart w:id="2609" w:name="_Toc67686345"/>
      <w:bookmarkStart w:id="2610" w:name="_Toc74994634"/>
      <w:bookmarkStart w:id="2611" w:name="_Toc85467888"/>
      <w:bookmarkStart w:id="2612" w:name="_Toc89182930"/>
      <w:bookmarkStart w:id="2613" w:name="_Toc90651232"/>
      <w:bookmarkStart w:id="2614" w:name="_Toc96933382"/>
      <w:bookmarkStart w:id="2615" w:name="_Toc98507249"/>
      <w:bookmarkStart w:id="2616" w:name="_Toc98507702"/>
      <w:bookmarkStart w:id="2617" w:name="_Toc106640705"/>
      <w:bookmarkStart w:id="2618" w:name="_Toc122098579"/>
      <w:bookmarkStart w:id="2619" w:name="_Toc130844701"/>
      <w:bookmarkStart w:id="2620" w:name="_Toc138412223"/>
      <w:bookmarkStart w:id="2621" w:name="_Toc145957009"/>
      <w:bookmarkStart w:id="2622" w:name="_Toc153890706"/>
      <w:bookmarkStart w:id="2623" w:name="_Toc161835004"/>
      <w:bookmarkStart w:id="2624" w:name="_Toc169755826"/>
      <w:bookmarkStart w:id="2625" w:name="_Toc186730146"/>
      <w:bookmarkStart w:id="2626" w:name="_Toc192837240"/>
      <w:r w:rsidRPr="00616F0C">
        <w:t>6.1.2.4</w:t>
      </w:r>
      <w:r w:rsidRPr="00616F0C">
        <w:tab/>
        <w:t>HTTP multipart messages</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1E775A2F" w14:textId="77777777" w:rsidR="00E134FC" w:rsidRPr="00616F0C" w:rsidRDefault="00E134FC" w:rsidP="00E134FC">
      <w:pPr>
        <w:pStyle w:val="Heading5"/>
      </w:pPr>
      <w:bookmarkStart w:id="2627" w:name="_Toc34227051"/>
      <w:bookmarkStart w:id="2628" w:name="_Toc34749766"/>
      <w:bookmarkStart w:id="2629" w:name="_Toc34750326"/>
      <w:bookmarkStart w:id="2630" w:name="_Toc34750516"/>
      <w:bookmarkStart w:id="2631" w:name="_Toc35940922"/>
      <w:bookmarkStart w:id="2632" w:name="_Toc35937355"/>
      <w:bookmarkStart w:id="2633" w:name="_Toc36463749"/>
      <w:bookmarkStart w:id="2634" w:name="_Toc43131680"/>
      <w:bookmarkStart w:id="2635" w:name="_Toc45032515"/>
      <w:bookmarkStart w:id="2636" w:name="_Toc49782209"/>
      <w:bookmarkStart w:id="2637" w:name="_Toc51873645"/>
      <w:bookmarkStart w:id="2638" w:name="_Toc57209131"/>
      <w:bookmarkStart w:id="2639" w:name="_Toc58588474"/>
      <w:bookmarkStart w:id="2640" w:name="_Toc66114835"/>
      <w:bookmarkStart w:id="2641" w:name="_Toc67686346"/>
      <w:bookmarkStart w:id="2642" w:name="_Toc74994635"/>
      <w:bookmarkStart w:id="2643" w:name="_Toc85467889"/>
      <w:bookmarkStart w:id="2644" w:name="_Toc89182931"/>
      <w:bookmarkStart w:id="2645" w:name="_Toc90651233"/>
      <w:bookmarkStart w:id="2646" w:name="_Toc96933383"/>
      <w:bookmarkStart w:id="2647" w:name="_Toc98507250"/>
      <w:bookmarkStart w:id="2648" w:name="_Toc98507703"/>
      <w:bookmarkStart w:id="2649" w:name="_Toc106640706"/>
      <w:bookmarkStart w:id="2650" w:name="_Toc122098580"/>
      <w:bookmarkStart w:id="2651" w:name="_Toc130844702"/>
      <w:bookmarkStart w:id="2652" w:name="_Toc138412224"/>
      <w:bookmarkStart w:id="2653" w:name="_Toc145957010"/>
      <w:bookmarkStart w:id="2654" w:name="_Toc153890707"/>
      <w:bookmarkStart w:id="2655" w:name="_Toc161835005"/>
      <w:bookmarkStart w:id="2656" w:name="_Toc169755827"/>
      <w:bookmarkStart w:id="2657" w:name="_Toc186730147"/>
      <w:bookmarkStart w:id="2658" w:name="_Toc192837241"/>
      <w:r w:rsidRPr="00616F0C">
        <w:t>6.1.2.4.1</w:t>
      </w:r>
      <w:r w:rsidRPr="00616F0C">
        <w:tab/>
        <w:t>General</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42C284C1" w14:textId="77777777" w:rsidR="00EC4498" w:rsidRPr="00616F0C" w:rsidRDefault="00EC4498" w:rsidP="00EC4498">
      <w:pPr>
        <w:pStyle w:val="B1"/>
      </w:pPr>
      <w:bookmarkStart w:id="2659" w:name="_Toc34227052"/>
      <w:bookmarkStart w:id="2660" w:name="_Toc34749767"/>
      <w:bookmarkStart w:id="2661" w:name="_Toc34750327"/>
      <w:bookmarkStart w:id="2662" w:name="_Toc34750517"/>
      <w:bookmarkStart w:id="2663" w:name="_Toc35940923"/>
      <w:bookmarkStart w:id="2664" w:name="_Toc35937356"/>
      <w:bookmarkStart w:id="2665" w:name="_Toc36463750"/>
      <w:bookmarkStart w:id="2666" w:name="_Toc43131681"/>
      <w:bookmarkStart w:id="2667" w:name="_Toc45032516"/>
      <w:bookmarkStart w:id="2668" w:name="_Toc49782210"/>
      <w:bookmarkStart w:id="2669" w:name="_Toc51873646"/>
      <w:bookmarkStart w:id="2670" w:name="_Toc57209132"/>
      <w:bookmarkStart w:id="2671" w:name="_Toc58588475"/>
      <w:bookmarkStart w:id="2672" w:name="_Toc66114836"/>
      <w:bookmarkStart w:id="2673" w:name="_Toc67686347"/>
      <w:r>
        <w:t>-</w:t>
      </w:r>
      <w:r>
        <w:tab/>
        <w:t>RecordCollection (GET)</w:t>
      </w:r>
    </w:p>
    <w:p w14:paraId="6B38B82B" w14:textId="3D3A8213" w:rsidR="0090060F" w:rsidRPr="00BE2C37" w:rsidRDefault="0090060F" w:rsidP="00630D6B">
      <w:pPr>
        <w:pStyle w:val="B1"/>
      </w:pPr>
      <w:r w:rsidRPr="00BE2C37">
        <w:t>-</w:t>
      </w:r>
      <w:r w:rsidR="00BE2C37">
        <w:tab/>
      </w:r>
      <w:r w:rsidRPr="00BE2C37">
        <w:t>RecordPatch (PATCH)</w:t>
      </w:r>
    </w:p>
    <w:p w14:paraId="142B2B5D" w14:textId="051AE811"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3B004C">
        <w:t>, RecordCollection</w:t>
      </w:r>
      <w:r w:rsidR="005B6C0B">
        <w:t xml:space="preserve"> </w:t>
      </w:r>
      <w:r w:rsidR="00BD186B">
        <w:t>or RecordPatch</w:t>
      </w:r>
      <w:r>
        <w:t>.</w:t>
      </w:r>
    </w:p>
    <w:p w14:paraId="572B555E" w14:textId="77777777" w:rsidR="00E134FC" w:rsidRPr="00616F0C" w:rsidRDefault="00E134FC" w:rsidP="00E134FC">
      <w:pPr>
        <w:pStyle w:val="Heading5"/>
      </w:pPr>
      <w:bookmarkStart w:id="2674" w:name="_Toc74994636"/>
      <w:bookmarkStart w:id="2675" w:name="_Toc85467890"/>
      <w:bookmarkStart w:id="2676" w:name="_Toc89182932"/>
      <w:bookmarkStart w:id="2677" w:name="_Toc90651234"/>
      <w:bookmarkStart w:id="2678" w:name="_Toc96933384"/>
      <w:bookmarkStart w:id="2679" w:name="_Toc98507251"/>
      <w:bookmarkStart w:id="2680" w:name="_Toc98507704"/>
      <w:bookmarkStart w:id="2681" w:name="_Toc106640707"/>
      <w:bookmarkStart w:id="2682" w:name="_Toc122098581"/>
      <w:bookmarkStart w:id="2683" w:name="_Toc130844703"/>
      <w:bookmarkStart w:id="2684" w:name="_Toc138412225"/>
      <w:bookmarkStart w:id="2685" w:name="_Toc145957011"/>
      <w:bookmarkStart w:id="2686" w:name="_Toc153890708"/>
      <w:bookmarkStart w:id="2687" w:name="_Toc161835006"/>
      <w:bookmarkStart w:id="2688" w:name="_Toc169755828"/>
      <w:bookmarkStart w:id="2689" w:name="_Toc186730148"/>
      <w:bookmarkStart w:id="2690" w:name="_Toc192837242"/>
      <w:r w:rsidRPr="00616F0C">
        <w:lastRenderedPageBreak/>
        <w:t>6.1.2.4.2</w:t>
      </w:r>
      <w:r w:rsidRPr="00616F0C">
        <w:tab/>
        <w:t>Record</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691" w:name="_Toc34227053"/>
      <w:bookmarkStart w:id="2692" w:name="_Toc34749768"/>
      <w:bookmarkStart w:id="2693" w:name="_Toc34750328"/>
      <w:bookmarkStart w:id="2694" w:name="_Toc34750518"/>
      <w:bookmarkStart w:id="2695" w:name="_Toc35940924"/>
      <w:bookmarkStart w:id="2696" w:name="_Toc35937357"/>
      <w:bookmarkStart w:id="2697" w:name="_Toc36463751"/>
      <w:bookmarkStart w:id="2698" w:name="_Toc43131682"/>
      <w:bookmarkStart w:id="2699" w:name="_Toc45032517"/>
      <w:bookmarkStart w:id="2700" w:name="_Toc49782211"/>
      <w:bookmarkStart w:id="2701" w:name="_Toc51873647"/>
      <w:bookmarkStart w:id="2702" w:name="_Toc57209133"/>
      <w:bookmarkStart w:id="2703" w:name="_Toc58588476"/>
      <w:bookmarkStart w:id="2704" w:name="_Toc66114837"/>
      <w:bookmarkStart w:id="2705" w:name="_Toc67686348"/>
      <w:bookmarkStart w:id="2706" w:name="_Toc74994637"/>
      <w:bookmarkStart w:id="2707" w:name="_Toc85467891"/>
      <w:bookmarkStart w:id="2708" w:name="_Toc89182933"/>
      <w:bookmarkStart w:id="2709" w:name="_Toc90651235"/>
      <w:bookmarkStart w:id="2710" w:name="_Toc96933385"/>
      <w:bookmarkStart w:id="2711" w:name="_Toc98507252"/>
      <w:bookmarkStart w:id="2712" w:name="_Toc98507705"/>
      <w:bookmarkStart w:id="2713" w:name="_Toc106640708"/>
      <w:bookmarkStart w:id="2714" w:name="_Toc122098582"/>
      <w:bookmarkStart w:id="2715" w:name="_Toc130844704"/>
      <w:bookmarkStart w:id="2716" w:name="_Toc138412226"/>
      <w:bookmarkStart w:id="2717" w:name="_Toc145957012"/>
      <w:bookmarkStart w:id="2718" w:name="_Toc153890709"/>
      <w:bookmarkStart w:id="2719" w:name="_Toc161835007"/>
      <w:bookmarkStart w:id="2720" w:name="_Toc169755829"/>
      <w:bookmarkStart w:id="2721" w:name="_Toc186730149"/>
      <w:bookmarkStart w:id="2722" w:name="_Toc192837243"/>
      <w:r w:rsidRPr="00616F0C">
        <w:t>6.1.2.4.3</w:t>
      </w:r>
      <w:r w:rsidRPr="00616F0C">
        <w:tab/>
        <w:t>BlockCollection</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2723" w:name="_Toc43131683"/>
      <w:bookmarkStart w:id="2724" w:name="_Toc45032518"/>
      <w:bookmarkStart w:id="2725" w:name="_Toc49782212"/>
      <w:bookmarkStart w:id="2726" w:name="_Toc51873648"/>
      <w:bookmarkStart w:id="2727" w:name="_Toc57209134"/>
      <w:bookmarkStart w:id="2728" w:name="_Toc58588477"/>
      <w:bookmarkStart w:id="2729" w:name="_Toc66114838"/>
      <w:bookmarkStart w:id="2730" w:name="_Toc67686349"/>
      <w:bookmarkStart w:id="2731" w:name="_Toc74994638"/>
      <w:bookmarkStart w:id="2732" w:name="_Toc85467892"/>
      <w:bookmarkStart w:id="2733" w:name="_Toc89182934"/>
      <w:bookmarkStart w:id="2734" w:name="_Toc90651236"/>
      <w:bookmarkStart w:id="2735" w:name="_Toc96933386"/>
      <w:bookmarkStart w:id="2736" w:name="_Toc98507253"/>
      <w:bookmarkStart w:id="2737" w:name="_Toc98507706"/>
      <w:bookmarkStart w:id="2738" w:name="_Toc106640709"/>
      <w:bookmarkStart w:id="2739" w:name="_Toc122098583"/>
      <w:bookmarkStart w:id="2740" w:name="_Toc130844705"/>
      <w:bookmarkStart w:id="2741" w:name="_Toc138412227"/>
      <w:bookmarkStart w:id="2742" w:name="_Toc145957013"/>
      <w:bookmarkStart w:id="2743" w:name="_Toc153890710"/>
      <w:bookmarkStart w:id="2744" w:name="_Toc161835008"/>
      <w:bookmarkStart w:id="2745" w:name="_Toc169755830"/>
      <w:bookmarkStart w:id="2746" w:name="_Toc186730150"/>
      <w:bookmarkStart w:id="2747" w:name="_Toc192837244"/>
      <w:r w:rsidRPr="00616F0C">
        <w:t>6.1.2.4</w:t>
      </w:r>
      <w:r>
        <w:t>.4</w:t>
      </w:r>
      <w:r w:rsidRPr="00616F0C">
        <w:tab/>
        <w:t>Record</w:t>
      </w:r>
      <w:r>
        <w:t>Notification</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2748" w:name="_Toc161835009"/>
      <w:bookmarkStart w:id="2749" w:name="_Toc169755831"/>
      <w:bookmarkStart w:id="2750" w:name="_Toc186730151"/>
      <w:bookmarkStart w:id="2751" w:name="_Toc22187552"/>
      <w:bookmarkStart w:id="2752" w:name="_Toc22630774"/>
      <w:bookmarkStart w:id="2753" w:name="_Toc34227054"/>
      <w:bookmarkStart w:id="2754" w:name="_Toc34749769"/>
      <w:bookmarkStart w:id="2755" w:name="_Toc34750329"/>
      <w:bookmarkStart w:id="2756" w:name="_Toc34750519"/>
      <w:bookmarkStart w:id="2757" w:name="_Toc35940925"/>
      <w:bookmarkStart w:id="2758" w:name="_Toc35937358"/>
      <w:bookmarkStart w:id="2759" w:name="_Toc36463752"/>
      <w:bookmarkStart w:id="2760" w:name="_Toc43131684"/>
      <w:bookmarkStart w:id="2761" w:name="_Toc45032519"/>
      <w:bookmarkStart w:id="2762" w:name="_Toc49782213"/>
      <w:bookmarkStart w:id="2763" w:name="_Toc51873649"/>
      <w:bookmarkStart w:id="2764" w:name="_Toc57209135"/>
      <w:bookmarkStart w:id="2765" w:name="_Toc58588478"/>
      <w:bookmarkStart w:id="2766" w:name="_Toc66114839"/>
      <w:bookmarkStart w:id="2767" w:name="_Toc67686350"/>
      <w:bookmarkStart w:id="2768" w:name="_Toc74994639"/>
      <w:bookmarkStart w:id="2769" w:name="_Toc85467893"/>
      <w:bookmarkStart w:id="2770" w:name="_Toc89181516"/>
      <w:bookmarkStart w:id="2771" w:name="_Toc89182935"/>
      <w:bookmarkStart w:id="2772" w:name="_Toc90651237"/>
      <w:bookmarkStart w:id="2773" w:name="_Toc96933387"/>
      <w:bookmarkStart w:id="2774" w:name="_Toc98507254"/>
      <w:bookmarkStart w:id="2775" w:name="_Toc98507707"/>
      <w:bookmarkStart w:id="2776" w:name="_Toc106640710"/>
      <w:bookmarkStart w:id="2777" w:name="_Toc122098584"/>
      <w:bookmarkStart w:id="2778" w:name="_Toc130844706"/>
      <w:bookmarkStart w:id="2779" w:name="_Toc138412228"/>
      <w:bookmarkStart w:id="2780" w:name="_Toc145957014"/>
      <w:bookmarkStart w:id="2781" w:name="_Toc153890711"/>
      <w:bookmarkStart w:id="2782" w:name="_Toc192837245"/>
      <w:bookmarkEnd w:id="2588"/>
      <w:bookmarkEnd w:id="2589"/>
      <w:bookmarkEnd w:id="2590"/>
      <w:bookmarkEnd w:id="2591"/>
      <w:bookmarkEnd w:id="2592"/>
      <w:bookmarkEnd w:id="2593"/>
      <w:bookmarkEnd w:id="2594"/>
      <w:r w:rsidRPr="00937106">
        <w:t>6.1.2.4.</w:t>
      </w:r>
      <w:r>
        <w:t>5</w:t>
      </w:r>
      <w:r w:rsidRPr="00937106">
        <w:tab/>
        <w:t>Record</w:t>
      </w:r>
      <w:r>
        <w:t>Patch</w:t>
      </w:r>
      <w:bookmarkEnd w:id="2748"/>
      <w:bookmarkEnd w:id="2749"/>
      <w:bookmarkEnd w:id="2750"/>
      <w:bookmarkEnd w:id="2782"/>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lastRenderedPageBreak/>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BD6E081" w14:textId="498083D5" w:rsidR="001605F4" w:rsidRPr="00616F0C" w:rsidRDefault="001605F4" w:rsidP="001605F4">
      <w:pPr>
        <w:pStyle w:val="Heading5"/>
      </w:pPr>
      <w:bookmarkStart w:id="2783" w:name="_Toc161835010"/>
      <w:bookmarkStart w:id="2784" w:name="_Toc169755832"/>
      <w:bookmarkStart w:id="2785" w:name="_Toc186730152"/>
      <w:bookmarkStart w:id="2786" w:name="_Toc192837246"/>
      <w:r w:rsidRPr="00616F0C">
        <w:t>6.1.2.4</w:t>
      </w:r>
      <w:r>
        <w:t>.</w:t>
      </w:r>
      <w:r w:rsidR="00F76338">
        <w:t>6</w:t>
      </w:r>
      <w:r w:rsidRPr="00616F0C">
        <w:tab/>
        <w:t>Record</w:t>
      </w:r>
      <w:r>
        <w:t>Collection</w:t>
      </w:r>
      <w:bookmarkEnd w:id="2786"/>
    </w:p>
    <w:p w14:paraId="4D6F7839" w14:textId="77777777" w:rsidR="001605F4" w:rsidRPr="00616F0C" w:rsidRDefault="001605F4" w:rsidP="001605F4">
      <w:r w:rsidRPr="00616F0C">
        <w:t>The Record</w:t>
      </w:r>
      <w:r>
        <w:t>Collection</w:t>
      </w:r>
      <w:r w:rsidRPr="00616F0C">
        <w:t xml:space="preserve"> is encoded as an HTTP multipart message with the multipart/mixed content-type as described in IETF</w:t>
      </w:r>
      <w:r>
        <w:t> </w:t>
      </w:r>
      <w:r w:rsidRPr="00616F0C">
        <w:t>RFC</w:t>
      </w:r>
      <w:r>
        <w:t> </w:t>
      </w:r>
      <w:r w:rsidRPr="00616F0C">
        <w:t>2046 [21].</w:t>
      </w:r>
    </w:p>
    <w:p w14:paraId="486407DC" w14:textId="77777777" w:rsidR="001605F4" w:rsidRPr="00616F0C" w:rsidRDefault="001605F4" w:rsidP="001605F4">
      <w:r w:rsidRPr="00616F0C">
        <w:t xml:space="preserve">The boundary parameter is used to delimit each part (Start of parts to </w:t>
      </w:r>
      <w:r>
        <w:t>RecordSearchResultDescriptor, RecordSearchResultDescriptor</w:t>
      </w:r>
      <w:r w:rsidRPr="00616F0C">
        <w:t xml:space="preserve"> </w:t>
      </w:r>
      <w:r>
        <w:t xml:space="preserve">to </w:t>
      </w:r>
      <w:r w:rsidRPr="00616F0C">
        <w:t>RecordMeta, RecordMeta to Block, Block to Block</w:t>
      </w:r>
      <w:r>
        <w:t>, Block to RecordMeta,</w:t>
      </w:r>
      <w:r w:rsidRPr="00616F0C">
        <w:t xml:space="preserve"> and Block to End of parts</w:t>
      </w:r>
      <w:r>
        <w:t>) and shall be set to a value</w:t>
      </w:r>
      <w:r w:rsidRPr="00616F0C">
        <w:t xml:space="preserve"> in accordance with IETF  RFC 2046 [21].</w:t>
      </w:r>
    </w:p>
    <w:p w14:paraId="408E6501" w14:textId="77777777" w:rsidR="001605F4" w:rsidRDefault="001605F4" w:rsidP="001605F4">
      <w:r>
        <w:t>The RecordSearchResultDescriptor</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"recordSearchResultDescriptor"</w:t>
      </w:r>
      <w:r w:rsidRPr="00616F0C">
        <w:t>, the Content-Type (see IETF</w:t>
      </w:r>
      <w:r>
        <w:t> </w:t>
      </w:r>
      <w:r w:rsidRPr="00616F0C">
        <w:t>RFC</w:t>
      </w:r>
      <w:r>
        <w:t> </w:t>
      </w:r>
      <w:r w:rsidRPr="00616F0C">
        <w:t xml:space="preserve">2045 [20]) header set to "application/json" and include JSON content for the </w:t>
      </w:r>
      <w:r>
        <w:t>RecordSearchResultDescriptor</w:t>
      </w:r>
      <w:r w:rsidRPr="00616F0C">
        <w:t>.</w:t>
      </w:r>
    </w:p>
    <w:p w14:paraId="31C5A849" w14:textId="77777777" w:rsidR="001605F4" w:rsidRPr="00616F0C" w:rsidRDefault="001605F4" w:rsidP="001605F4">
      <w:r w:rsidRPr="00616F0C">
        <w:t xml:space="preserve">The RecordMeta part shall be the </w:t>
      </w:r>
      <w:r>
        <w:t>second</w:t>
      </w:r>
      <w:r w:rsidRPr="00616F0C">
        <w:t xml:space="preserve"> part, and shall always be present</w:t>
      </w:r>
      <w:r>
        <w:t xml:space="preserve"> if there is at least one Record in the RecordCollection</w:t>
      </w:r>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"application/json" and include JSON content for the RecordMeta.</w:t>
      </w:r>
    </w:p>
    <w:p w14:paraId="06D5D8F5" w14:textId="77777777" w:rsidR="001605F4" w:rsidRDefault="001605F4" w:rsidP="001605F4">
      <w:r w:rsidRPr="00616F0C">
        <w:t>Zero or more Block parts may follow the RecordMeta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2787" w:name="_Toc192837247"/>
      <w:r w:rsidRPr="00616F0C">
        <w:lastRenderedPageBreak/>
        <w:t>6.1.3</w:t>
      </w:r>
      <w:r w:rsidRPr="00616F0C">
        <w:tab/>
        <w:t>Resources</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3"/>
      <w:bookmarkEnd w:id="2784"/>
      <w:bookmarkEnd w:id="2785"/>
      <w:bookmarkEnd w:id="2787"/>
    </w:p>
    <w:p w14:paraId="0E8176AF" w14:textId="77777777" w:rsidR="00E134FC" w:rsidRPr="00616F0C" w:rsidRDefault="00E134FC" w:rsidP="00E134FC">
      <w:pPr>
        <w:pStyle w:val="Heading4"/>
      </w:pPr>
      <w:bookmarkStart w:id="2788" w:name="_Toc22187553"/>
      <w:bookmarkStart w:id="2789" w:name="_Toc22630775"/>
      <w:bookmarkStart w:id="2790" w:name="_Toc34227055"/>
      <w:bookmarkStart w:id="2791" w:name="_Toc34749770"/>
      <w:bookmarkStart w:id="2792" w:name="_Toc34750330"/>
      <w:bookmarkStart w:id="2793" w:name="_Toc34750520"/>
      <w:bookmarkStart w:id="2794" w:name="_Toc35940926"/>
      <w:bookmarkStart w:id="2795" w:name="_Toc35937359"/>
      <w:bookmarkStart w:id="2796" w:name="_Toc36463753"/>
      <w:bookmarkStart w:id="2797" w:name="_Toc43131685"/>
      <w:bookmarkStart w:id="2798" w:name="_Toc45032520"/>
      <w:bookmarkStart w:id="2799" w:name="_Toc49782214"/>
      <w:bookmarkStart w:id="2800" w:name="_Toc51873650"/>
      <w:bookmarkStart w:id="2801" w:name="_Toc57209136"/>
      <w:bookmarkStart w:id="2802" w:name="_Toc58588479"/>
      <w:bookmarkStart w:id="2803" w:name="_Toc66114840"/>
      <w:bookmarkStart w:id="2804" w:name="_Toc67686351"/>
      <w:bookmarkStart w:id="2805" w:name="_Toc74994640"/>
      <w:bookmarkStart w:id="2806" w:name="_Toc85467894"/>
      <w:bookmarkStart w:id="2807" w:name="_Toc89182936"/>
      <w:bookmarkStart w:id="2808" w:name="_Toc90651238"/>
      <w:bookmarkStart w:id="2809" w:name="_Toc96933388"/>
      <w:bookmarkStart w:id="2810" w:name="_Toc98507255"/>
      <w:bookmarkStart w:id="2811" w:name="_Toc98507708"/>
      <w:bookmarkStart w:id="2812" w:name="_Toc106640711"/>
      <w:bookmarkStart w:id="2813" w:name="_Toc122098585"/>
      <w:bookmarkStart w:id="2814" w:name="_Toc130844707"/>
      <w:bookmarkStart w:id="2815" w:name="_Toc138412229"/>
      <w:bookmarkStart w:id="2816" w:name="_Toc145957015"/>
      <w:bookmarkStart w:id="2817" w:name="_Toc153890712"/>
      <w:bookmarkStart w:id="2818" w:name="_Toc161835011"/>
      <w:bookmarkStart w:id="2819" w:name="_Toc169755833"/>
      <w:bookmarkStart w:id="2820" w:name="_Toc186730153"/>
      <w:bookmarkStart w:id="2821" w:name="_Toc192837248"/>
      <w:r w:rsidRPr="00616F0C">
        <w:t>6.1.3.1</w:t>
      </w:r>
      <w:r w:rsidRPr="00616F0C">
        <w:tab/>
        <w:t>Overview</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17B2C356" w14:textId="77777777" w:rsidR="00E134FC" w:rsidRDefault="00E134FC" w:rsidP="00E134FC">
      <w:pPr>
        <w:pStyle w:val="TH"/>
      </w:pPr>
      <w:r w:rsidRPr="00616F0C">
        <w:object w:dxaOrig="12141" w:dyaOrig="8671" w14:anchorId="0BDAEA41">
          <v:shape id="_x0000_i1062" type="#_x0000_t75" style="width:410.35pt;height:287.9pt" o:ole="">
            <v:imagedata r:id="rId88" o:title=""/>
          </v:shape>
          <o:OLEObject Type="Embed" ProgID="Visio.Drawing.11" ShapeID="_x0000_i1062" DrawAspect="Content" ObjectID="_1803450042" r:id="rId89"/>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2822" w:name="_Toc22187554"/>
            <w:bookmarkStart w:id="2823"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2824" w:name="_Toc34227056"/>
      <w:bookmarkStart w:id="2825" w:name="_Toc34749771"/>
      <w:bookmarkStart w:id="2826" w:name="_Toc34750331"/>
      <w:bookmarkStart w:id="2827" w:name="_Toc34750521"/>
      <w:bookmarkStart w:id="2828" w:name="_Toc35940927"/>
      <w:bookmarkStart w:id="2829" w:name="_Toc35937360"/>
      <w:bookmarkStart w:id="2830" w:name="_Toc36463754"/>
      <w:bookmarkStart w:id="2831" w:name="_Toc43131686"/>
      <w:bookmarkStart w:id="2832" w:name="_Toc45032521"/>
      <w:bookmarkStart w:id="2833" w:name="_Toc49782215"/>
      <w:bookmarkStart w:id="2834" w:name="_Toc51873651"/>
      <w:bookmarkStart w:id="2835" w:name="_Toc57209137"/>
      <w:bookmarkStart w:id="2836" w:name="_Toc58588480"/>
      <w:bookmarkStart w:id="2837" w:name="_Toc66114841"/>
      <w:bookmarkStart w:id="2838" w:name="_Toc67686352"/>
      <w:bookmarkStart w:id="2839" w:name="_Toc74994641"/>
      <w:bookmarkStart w:id="2840" w:name="_Toc85467895"/>
      <w:bookmarkStart w:id="2841" w:name="_Toc89182937"/>
      <w:bookmarkStart w:id="2842" w:name="_Toc90651239"/>
      <w:bookmarkStart w:id="2843" w:name="_Toc96933389"/>
      <w:bookmarkStart w:id="2844" w:name="_Toc98507256"/>
      <w:bookmarkStart w:id="2845" w:name="_Toc98507709"/>
      <w:bookmarkStart w:id="2846" w:name="_Toc106640712"/>
      <w:bookmarkStart w:id="2847" w:name="_Toc122098586"/>
      <w:bookmarkStart w:id="2848" w:name="_Toc130844708"/>
      <w:bookmarkStart w:id="2849" w:name="_Toc138412230"/>
      <w:bookmarkStart w:id="2850" w:name="_Toc145957016"/>
      <w:bookmarkStart w:id="2851" w:name="_Toc153890713"/>
      <w:bookmarkStart w:id="2852" w:name="_Toc161835012"/>
      <w:bookmarkStart w:id="2853" w:name="_Toc169755834"/>
      <w:bookmarkStart w:id="2854" w:name="_Toc186730154"/>
      <w:bookmarkStart w:id="2855" w:name="_Toc192837249"/>
      <w:r w:rsidRPr="00616F0C">
        <w:t>6.1.3.2</w:t>
      </w:r>
      <w:r w:rsidRPr="00616F0C">
        <w:tab/>
        <w:t xml:space="preserve">Resource: </w:t>
      </w:r>
      <w:bookmarkEnd w:id="2822"/>
      <w:bookmarkEnd w:id="2823"/>
      <w:r w:rsidRPr="00616F0C">
        <w:t>RecordCollection (Collection)</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641B556F" w14:textId="77777777" w:rsidR="00E134FC" w:rsidRPr="00616F0C" w:rsidRDefault="00E134FC" w:rsidP="00E134FC">
      <w:pPr>
        <w:pStyle w:val="Heading5"/>
      </w:pPr>
      <w:bookmarkStart w:id="2856" w:name="_Toc22187555"/>
      <w:bookmarkStart w:id="2857" w:name="_Toc22630777"/>
      <w:bookmarkStart w:id="2858" w:name="_Toc34227057"/>
      <w:bookmarkStart w:id="2859" w:name="_Toc34749772"/>
      <w:bookmarkStart w:id="2860" w:name="_Toc34750332"/>
      <w:bookmarkStart w:id="2861" w:name="_Toc34750522"/>
      <w:bookmarkStart w:id="2862" w:name="_Toc35940928"/>
      <w:bookmarkStart w:id="2863" w:name="_Toc35937361"/>
      <w:bookmarkStart w:id="2864" w:name="_Toc36463755"/>
      <w:bookmarkStart w:id="2865" w:name="_Toc43131687"/>
      <w:bookmarkStart w:id="2866" w:name="_Toc45032522"/>
      <w:bookmarkStart w:id="2867" w:name="_Toc49782216"/>
      <w:bookmarkStart w:id="2868" w:name="_Toc51873652"/>
      <w:bookmarkStart w:id="2869" w:name="_Toc57209138"/>
      <w:bookmarkStart w:id="2870" w:name="_Toc58588481"/>
      <w:bookmarkStart w:id="2871" w:name="_Toc66114842"/>
      <w:bookmarkStart w:id="2872" w:name="_Toc67686353"/>
      <w:bookmarkStart w:id="2873" w:name="_Toc74994642"/>
      <w:bookmarkStart w:id="2874" w:name="_Toc85467896"/>
      <w:bookmarkStart w:id="2875" w:name="_Toc89182938"/>
      <w:bookmarkStart w:id="2876" w:name="_Toc90651240"/>
      <w:bookmarkStart w:id="2877" w:name="_Toc96933390"/>
      <w:bookmarkStart w:id="2878" w:name="_Toc98507257"/>
      <w:bookmarkStart w:id="2879" w:name="_Toc98507710"/>
      <w:bookmarkStart w:id="2880" w:name="_Toc106640713"/>
      <w:bookmarkStart w:id="2881" w:name="_Toc122098587"/>
      <w:bookmarkStart w:id="2882" w:name="_Toc130844709"/>
      <w:bookmarkStart w:id="2883" w:name="_Toc138412231"/>
      <w:bookmarkStart w:id="2884" w:name="_Toc145957017"/>
      <w:bookmarkStart w:id="2885" w:name="_Toc153890714"/>
      <w:bookmarkStart w:id="2886" w:name="_Toc161835013"/>
      <w:bookmarkStart w:id="2887" w:name="_Toc169755835"/>
      <w:bookmarkStart w:id="2888" w:name="_Toc186730155"/>
      <w:bookmarkStart w:id="2889" w:name="_Toc192837250"/>
      <w:r w:rsidRPr="00616F0C">
        <w:t>6.1.3.2.1</w:t>
      </w:r>
      <w:r w:rsidRPr="00616F0C">
        <w:tab/>
        <w:t>Description</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2890" w:name="_Toc22187556"/>
      <w:bookmarkStart w:id="2891" w:name="_Toc22630778"/>
      <w:bookmarkStart w:id="2892" w:name="_Toc34227058"/>
      <w:bookmarkStart w:id="2893" w:name="_Toc34749773"/>
      <w:bookmarkStart w:id="2894" w:name="_Toc34750333"/>
      <w:bookmarkStart w:id="2895" w:name="_Toc34750523"/>
      <w:bookmarkStart w:id="2896" w:name="_Toc35940929"/>
      <w:bookmarkStart w:id="2897" w:name="_Toc35937362"/>
      <w:bookmarkStart w:id="2898" w:name="_Toc36463756"/>
      <w:bookmarkStart w:id="2899" w:name="_Toc43131688"/>
      <w:bookmarkStart w:id="2900" w:name="_Toc45032523"/>
      <w:bookmarkStart w:id="2901" w:name="_Toc49782217"/>
      <w:bookmarkStart w:id="2902" w:name="_Toc51873653"/>
      <w:bookmarkStart w:id="2903" w:name="_Toc57209139"/>
      <w:bookmarkStart w:id="2904" w:name="_Toc58588482"/>
      <w:bookmarkStart w:id="2905" w:name="_Toc66114843"/>
      <w:bookmarkStart w:id="2906" w:name="_Toc67686354"/>
      <w:bookmarkStart w:id="2907" w:name="_Toc74994643"/>
      <w:bookmarkStart w:id="2908" w:name="_Toc85467897"/>
      <w:bookmarkStart w:id="2909" w:name="_Toc89182939"/>
      <w:bookmarkStart w:id="2910" w:name="_Toc90651241"/>
      <w:bookmarkStart w:id="2911" w:name="_Toc96933391"/>
      <w:bookmarkStart w:id="2912" w:name="_Toc98507258"/>
      <w:bookmarkStart w:id="2913" w:name="_Toc98507711"/>
      <w:bookmarkStart w:id="2914" w:name="_Toc106640714"/>
      <w:bookmarkStart w:id="2915" w:name="_Toc122098588"/>
      <w:bookmarkStart w:id="2916" w:name="_Toc130844710"/>
      <w:bookmarkStart w:id="2917" w:name="_Toc138412232"/>
      <w:bookmarkStart w:id="2918" w:name="_Toc145957018"/>
      <w:bookmarkStart w:id="2919" w:name="_Toc153890715"/>
      <w:bookmarkStart w:id="2920" w:name="_Toc161835014"/>
      <w:bookmarkStart w:id="2921" w:name="_Toc169755836"/>
      <w:bookmarkStart w:id="2922" w:name="_Toc186730156"/>
      <w:bookmarkStart w:id="2923" w:name="_Toc192837251"/>
      <w:r w:rsidRPr="00616F0C">
        <w:lastRenderedPageBreak/>
        <w:t>6.1.3.2.2</w:t>
      </w:r>
      <w:r w:rsidRPr="00616F0C">
        <w:tab/>
        <w:t>Resource Definition</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2924" w:name="_Toc22187557"/>
      <w:bookmarkStart w:id="2925" w:name="_Toc22630779"/>
      <w:bookmarkStart w:id="2926" w:name="_Toc34227059"/>
      <w:bookmarkStart w:id="2927" w:name="_Toc34749774"/>
      <w:bookmarkStart w:id="2928" w:name="_Toc34750334"/>
      <w:bookmarkStart w:id="2929" w:name="_Toc34750524"/>
      <w:bookmarkStart w:id="2930" w:name="_Toc35940930"/>
      <w:bookmarkStart w:id="2931" w:name="_Toc35937363"/>
      <w:bookmarkStart w:id="2932" w:name="_Toc36463757"/>
      <w:bookmarkStart w:id="2933" w:name="_Toc43131689"/>
      <w:bookmarkStart w:id="2934" w:name="_Toc45032524"/>
      <w:bookmarkStart w:id="2935" w:name="_Toc49782218"/>
      <w:bookmarkStart w:id="2936" w:name="_Toc51873654"/>
      <w:bookmarkStart w:id="2937" w:name="_Toc57209140"/>
      <w:bookmarkStart w:id="2938" w:name="_Toc58588483"/>
      <w:bookmarkStart w:id="2939" w:name="_Toc66114844"/>
      <w:bookmarkStart w:id="2940" w:name="_Toc67686355"/>
      <w:bookmarkStart w:id="2941" w:name="_Toc74994644"/>
      <w:bookmarkStart w:id="2942" w:name="_Toc85467898"/>
      <w:bookmarkStart w:id="2943" w:name="_Toc89182940"/>
      <w:bookmarkStart w:id="2944" w:name="_Toc90651242"/>
      <w:bookmarkStart w:id="2945" w:name="_Toc96933392"/>
      <w:bookmarkStart w:id="2946" w:name="_Toc98507259"/>
      <w:bookmarkStart w:id="2947" w:name="_Toc98507712"/>
      <w:bookmarkStart w:id="2948" w:name="_Toc106640715"/>
      <w:bookmarkStart w:id="2949" w:name="_Toc122098589"/>
      <w:bookmarkStart w:id="2950" w:name="_Toc130844711"/>
      <w:bookmarkStart w:id="2951" w:name="_Toc138412233"/>
      <w:bookmarkStart w:id="2952" w:name="_Toc145957019"/>
      <w:bookmarkStart w:id="2953" w:name="_Toc153890716"/>
      <w:bookmarkStart w:id="2954" w:name="_Toc161835015"/>
      <w:bookmarkStart w:id="2955" w:name="_Toc169755837"/>
      <w:bookmarkStart w:id="2956" w:name="_Toc186730157"/>
      <w:bookmarkStart w:id="2957" w:name="_Toc192837252"/>
      <w:r w:rsidRPr="00616F0C">
        <w:t>6.1.3.2.3</w:t>
      </w:r>
      <w:r w:rsidRPr="00616F0C">
        <w:tab/>
        <w:t>Resource Standard Methods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07A7B248" w14:textId="77777777" w:rsidR="00E134FC" w:rsidRPr="00616F0C" w:rsidRDefault="00E134FC" w:rsidP="00E134FC">
      <w:pPr>
        <w:pStyle w:val="H6"/>
      </w:pPr>
      <w:bookmarkStart w:id="2958" w:name="_Toc22187558"/>
      <w:bookmarkStart w:id="2959" w:name="_Toc22630780"/>
      <w:bookmarkStart w:id="2960" w:name="_Toc34227060"/>
      <w:bookmarkStart w:id="2961" w:name="_Toc34749775"/>
      <w:bookmarkStart w:id="2962" w:name="_Toc34750335"/>
      <w:bookmarkStart w:id="2963" w:name="_Toc34750525"/>
      <w:bookmarkStart w:id="2964" w:name="_Toc35940931"/>
      <w:bookmarkStart w:id="2965" w:name="_Toc35937364"/>
      <w:bookmarkStart w:id="2966" w:name="_Toc36463758"/>
      <w:bookmarkStart w:id="2967" w:name="_Toc43131690"/>
      <w:bookmarkStart w:id="2968" w:name="_Toc45032525"/>
      <w:bookmarkStart w:id="2969" w:name="_Toc49782219"/>
      <w:bookmarkStart w:id="2970" w:name="_Toc51873655"/>
      <w:bookmarkStart w:id="2971" w:name="_Toc57209141"/>
      <w:bookmarkStart w:id="2972" w:name="_Toc58588484"/>
      <w:bookmarkStart w:id="2973" w:name="_Toc66114845"/>
      <w:bookmarkStart w:id="2974" w:name="_Toc67686356"/>
      <w:bookmarkStart w:id="2975" w:name="_Toc74994645"/>
      <w:bookmarkStart w:id="2976" w:name="_Toc85467899"/>
      <w:bookmarkStart w:id="2977" w:name="_Toc89182941"/>
      <w:bookmarkStart w:id="2978" w:name="_Toc90651243"/>
      <w:bookmarkStart w:id="2979" w:name="_Toc96933393"/>
      <w:r w:rsidRPr="00616F0C">
        <w:t>6.1.3.2.3.1</w:t>
      </w:r>
      <w:r w:rsidRPr="00616F0C">
        <w:tab/>
        <w:t>GET</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63997F5F" w:rsidR="00E134FC" w:rsidRPr="00616F0C" w:rsidRDefault="00E134FC" w:rsidP="008E16EE">
            <w:pPr>
              <w:pStyle w:val="TAL"/>
            </w:pPr>
            <w:r w:rsidRPr="00616F0C">
              <w:t xml:space="preserve"> RecordSearchResult</w:t>
            </w:r>
            <w:r w:rsidR="001605F4">
              <w:t>Body</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F55A82" w14:textId="77777777" w:rsidR="00FE0256" w:rsidRDefault="00E134FC" w:rsidP="00FE0256">
            <w:pPr>
              <w:keepNext/>
              <w:keepLines/>
              <w:spacing w:after="0"/>
              <w:rPr>
                <w:rFonts w:ascii="Arial" w:hAnsi="Arial" w:cs="Arial"/>
                <w:sz w:val="18"/>
              </w:rPr>
            </w:pPr>
            <w:r w:rsidRPr="00616F0C">
              <w:t>The search result containing the record references matching the filter</w:t>
            </w:r>
            <w:r w:rsidR="00FE0256">
              <w:rPr>
                <w:rFonts w:ascii="Arial" w:hAnsi="Arial" w:cs="Arial"/>
                <w:sz w:val="18"/>
              </w:rPr>
              <w:t>, or</w:t>
            </w:r>
          </w:p>
          <w:p w14:paraId="6F43A2DA" w14:textId="11C793B0" w:rsidR="00E134FC" w:rsidRPr="00616F0C" w:rsidRDefault="00FE0256" w:rsidP="00FE0256">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2980" w:name="_Toc85467900"/>
      <w:bookmarkStart w:id="2981" w:name="_Toc89182942"/>
      <w:bookmarkStart w:id="2982" w:name="_Toc90651244"/>
      <w:bookmarkStart w:id="2983" w:name="_Toc96933394"/>
      <w:bookmarkStart w:id="2984" w:name="_Toc22187566"/>
      <w:bookmarkStart w:id="2985" w:name="_Toc22630788"/>
      <w:bookmarkStart w:id="2986" w:name="_Toc34227061"/>
      <w:bookmarkStart w:id="2987" w:name="_Toc34749776"/>
      <w:bookmarkStart w:id="2988" w:name="_Toc34750336"/>
      <w:bookmarkStart w:id="2989" w:name="_Toc34750526"/>
      <w:bookmarkStart w:id="2990" w:name="_Toc35940932"/>
      <w:bookmarkStart w:id="2991" w:name="_Toc35937365"/>
      <w:bookmarkStart w:id="2992" w:name="_Toc36463759"/>
      <w:bookmarkStart w:id="2993" w:name="_Toc43131691"/>
      <w:bookmarkStart w:id="2994" w:name="_Toc45032526"/>
      <w:bookmarkStart w:id="2995" w:name="_Toc49782220"/>
      <w:bookmarkStart w:id="2996" w:name="_Toc51873656"/>
      <w:bookmarkStart w:id="2997" w:name="_Toc57209142"/>
      <w:bookmarkStart w:id="2998" w:name="_Toc58588485"/>
      <w:bookmarkStart w:id="2999" w:name="_Toc66114846"/>
      <w:bookmarkStart w:id="3000" w:name="_Toc67686357"/>
      <w:bookmarkStart w:id="3001" w:name="_Toc74994646"/>
      <w:r w:rsidRPr="00616F0C">
        <w:t>6.1.3.2.3.</w:t>
      </w:r>
      <w:r>
        <w:t>2</w:t>
      </w:r>
      <w:r w:rsidRPr="00616F0C">
        <w:tab/>
      </w:r>
      <w:r>
        <w:t>DELETE</w:t>
      </w:r>
      <w:bookmarkEnd w:id="2980"/>
      <w:bookmarkEnd w:id="2981"/>
      <w:bookmarkEnd w:id="2982"/>
      <w:bookmarkEnd w:id="2983"/>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3002" w:name="_Toc85467901"/>
      <w:bookmarkStart w:id="3003" w:name="_Toc89182943"/>
      <w:bookmarkStart w:id="3004" w:name="_Toc90651245"/>
      <w:bookmarkStart w:id="3005" w:name="_Toc96933395"/>
      <w:bookmarkStart w:id="3006" w:name="_Toc98507260"/>
      <w:bookmarkStart w:id="3007" w:name="_Toc98507713"/>
      <w:bookmarkStart w:id="3008" w:name="_Toc106640716"/>
      <w:bookmarkStart w:id="3009" w:name="_Toc122098590"/>
      <w:bookmarkStart w:id="3010" w:name="_Toc130844712"/>
      <w:bookmarkStart w:id="3011" w:name="_Toc138412234"/>
      <w:bookmarkStart w:id="3012" w:name="_Toc145957020"/>
      <w:bookmarkStart w:id="3013" w:name="_Toc153890717"/>
      <w:bookmarkStart w:id="3014" w:name="_Toc161835016"/>
      <w:bookmarkStart w:id="3015" w:name="_Toc169755838"/>
      <w:bookmarkStart w:id="3016" w:name="_Toc186730158"/>
      <w:bookmarkStart w:id="3017" w:name="_Toc192837253"/>
      <w:r w:rsidRPr="00616F0C">
        <w:t>6.1.3.3</w:t>
      </w:r>
      <w:r w:rsidRPr="00616F0C">
        <w:tab/>
        <w:t xml:space="preserve">Resource: </w:t>
      </w:r>
      <w:bookmarkEnd w:id="2984"/>
      <w:bookmarkEnd w:id="2985"/>
      <w:r w:rsidRPr="00616F0C">
        <w:t>Record (Document)</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4A0AF7C9" w14:textId="77777777" w:rsidR="00E134FC" w:rsidRPr="00616F0C" w:rsidRDefault="00E134FC" w:rsidP="00E134FC">
      <w:pPr>
        <w:pStyle w:val="Heading5"/>
      </w:pPr>
      <w:bookmarkStart w:id="3018" w:name="_Toc34227062"/>
      <w:bookmarkStart w:id="3019" w:name="_Toc34749777"/>
      <w:bookmarkStart w:id="3020" w:name="_Toc34750337"/>
      <w:bookmarkStart w:id="3021" w:name="_Toc34750527"/>
      <w:bookmarkStart w:id="3022" w:name="_Toc35940933"/>
      <w:bookmarkStart w:id="3023" w:name="_Toc35937366"/>
      <w:bookmarkStart w:id="3024" w:name="_Toc36463760"/>
      <w:bookmarkStart w:id="3025" w:name="_Toc43131692"/>
      <w:bookmarkStart w:id="3026" w:name="_Toc45032527"/>
      <w:bookmarkStart w:id="3027" w:name="_Toc49782221"/>
      <w:bookmarkStart w:id="3028" w:name="_Toc51873657"/>
      <w:bookmarkStart w:id="3029" w:name="_Toc57209143"/>
      <w:bookmarkStart w:id="3030" w:name="_Toc58588486"/>
      <w:bookmarkStart w:id="3031" w:name="_Toc66114847"/>
      <w:bookmarkStart w:id="3032" w:name="_Toc67686358"/>
      <w:bookmarkStart w:id="3033" w:name="_Toc74994647"/>
      <w:bookmarkStart w:id="3034" w:name="_Toc85467902"/>
      <w:bookmarkStart w:id="3035" w:name="_Toc89182944"/>
      <w:bookmarkStart w:id="3036" w:name="_Toc90651246"/>
      <w:bookmarkStart w:id="3037" w:name="_Toc96933396"/>
      <w:bookmarkStart w:id="3038" w:name="_Toc98507261"/>
      <w:bookmarkStart w:id="3039" w:name="_Toc98507714"/>
      <w:bookmarkStart w:id="3040" w:name="_Toc106640717"/>
      <w:bookmarkStart w:id="3041" w:name="_Toc122098591"/>
      <w:bookmarkStart w:id="3042" w:name="_Toc130844713"/>
      <w:bookmarkStart w:id="3043" w:name="_Toc138412235"/>
      <w:bookmarkStart w:id="3044" w:name="_Toc145957021"/>
      <w:bookmarkStart w:id="3045" w:name="_Toc153890718"/>
      <w:bookmarkStart w:id="3046" w:name="_Toc161835017"/>
      <w:bookmarkStart w:id="3047" w:name="_Toc169755839"/>
      <w:bookmarkStart w:id="3048" w:name="_Toc186730159"/>
      <w:bookmarkStart w:id="3049" w:name="_Toc192837254"/>
      <w:r w:rsidRPr="00616F0C">
        <w:t>6.1.3.3.1</w:t>
      </w:r>
      <w:r w:rsidRPr="00616F0C">
        <w:tab/>
        <w:t>Description</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3050" w:name="_Toc34227063"/>
      <w:bookmarkStart w:id="3051" w:name="_Toc34749778"/>
      <w:bookmarkStart w:id="3052" w:name="_Toc34750338"/>
      <w:bookmarkStart w:id="3053" w:name="_Toc34750528"/>
      <w:bookmarkStart w:id="3054" w:name="_Toc35940934"/>
      <w:bookmarkStart w:id="3055" w:name="_Toc35937367"/>
      <w:bookmarkStart w:id="3056" w:name="_Toc36463761"/>
      <w:bookmarkStart w:id="3057" w:name="_Toc43131693"/>
      <w:bookmarkStart w:id="3058" w:name="_Toc45032528"/>
      <w:bookmarkStart w:id="3059" w:name="_Toc49782222"/>
      <w:bookmarkStart w:id="3060" w:name="_Toc51873658"/>
      <w:bookmarkStart w:id="3061" w:name="_Toc57209144"/>
      <w:bookmarkStart w:id="3062" w:name="_Toc58588487"/>
      <w:bookmarkStart w:id="3063" w:name="_Toc66114848"/>
      <w:bookmarkStart w:id="3064" w:name="_Toc67686359"/>
      <w:bookmarkStart w:id="3065" w:name="_Toc74994648"/>
      <w:bookmarkStart w:id="3066" w:name="_Toc85467903"/>
      <w:bookmarkStart w:id="3067" w:name="_Toc89182945"/>
      <w:bookmarkStart w:id="3068" w:name="_Toc90651247"/>
      <w:bookmarkStart w:id="3069" w:name="_Toc96933397"/>
      <w:bookmarkStart w:id="3070" w:name="_Toc98507262"/>
      <w:bookmarkStart w:id="3071" w:name="_Toc98507715"/>
      <w:bookmarkStart w:id="3072" w:name="_Toc106640718"/>
      <w:bookmarkStart w:id="3073" w:name="_Toc122098592"/>
      <w:bookmarkStart w:id="3074" w:name="_Toc130844714"/>
      <w:bookmarkStart w:id="3075" w:name="_Toc138412236"/>
      <w:bookmarkStart w:id="3076" w:name="_Toc145957022"/>
      <w:bookmarkStart w:id="3077" w:name="_Toc153890719"/>
      <w:bookmarkStart w:id="3078" w:name="_Toc161835018"/>
      <w:bookmarkStart w:id="3079" w:name="_Toc169755840"/>
      <w:bookmarkStart w:id="3080" w:name="_Toc186730160"/>
      <w:bookmarkStart w:id="3081" w:name="_Toc192837255"/>
      <w:r w:rsidRPr="00616F0C">
        <w:t>6.1.3.3.2</w:t>
      </w:r>
      <w:r w:rsidRPr="00616F0C">
        <w:tab/>
        <w:t>Resource Definition</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lastRenderedPageBreak/>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3082" w:name="_Toc34227064"/>
      <w:bookmarkStart w:id="3083" w:name="_Toc34749779"/>
      <w:bookmarkStart w:id="3084" w:name="_Toc34750339"/>
      <w:bookmarkStart w:id="3085" w:name="_Toc34750529"/>
      <w:bookmarkStart w:id="3086" w:name="_Toc35940935"/>
      <w:bookmarkStart w:id="3087" w:name="_Toc35937368"/>
      <w:bookmarkStart w:id="3088" w:name="_Toc36463762"/>
      <w:bookmarkStart w:id="3089" w:name="_Toc43131694"/>
      <w:bookmarkStart w:id="3090" w:name="_Toc45032529"/>
      <w:bookmarkStart w:id="3091" w:name="_Toc49782223"/>
      <w:bookmarkStart w:id="3092" w:name="_Toc51873659"/>
      <w:bookmarkStart w:id="3093" w:name="_Toc57209145"/>
      <w:bookmarkStart w:id="3094" w:name="_Toc58588488"/>
      <w:bookmarkStart w:id="3095" w:name="_Toc66114849"/>
      <w:bookmarkStart w:id="3096" w:name="_Toc67686360"/>
      <w:bookmarkStart w:id="3097" w:name="_Toc74994649"/>
      <w:bookmarkStart w:id="3098" w:name="_Toc85467904"/>
      <w:bookmarkStart w:id="3099" w:name="_Toc89182946"/>
      <w:bookmarkStart w:id="3100" w:name="_Toc90651248"/>
      <w:bookmarkStart w:id="3101" w:name="_Toc96933398"/>
      <w:bookmarkStart w:id="3102" w:name="_Toc98507263"/>
      <w:bookmarkStart w:id="3103" w:name="_Toc98507716"/>
      <w:bookmarkStart w:id="3104" w:name="_Toc106640719"/>
      <w:bookmarkStart w:id="3105" w:name="_Toc122098593"/>
      <w:bookmarkStart w:id="3106" w:name="_Toc130844715"/>
      <w:bookmarkStart w:id="3107" w:name="_Toc138412237"/>
      <w:bookmarkStart w:id="3108" w:name="_Toc145957023"/>
      <w:bookmarkStart w:id="3109" w:name="_Toc153890720"/>
      <w:bookmarkStart w:id="3110" w:name="_Toc161835019"/>
      <w:bookmarkStart w:id="3111" w:name="_Toc169755841"/>
      <w:bookmarkStart w:id="3112" w:name="_Toc186730161"/>
      <w:bookmarkStart w:id="3113" w:name="_Toc192837256"/>
      <w:r w:rsidRPr="00616F0C">
        <w:t>6.1.3.3.3</w:t>
      </w:r>
      <w:r w:rsidRPr="00616F0C">
        <w:tab/>
        <w:t>Resource Standard Methods</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12E32D4B" w14:textId="77777777" w:rsidR="00E134FC" w:rsidRPr="00616F0C" w:rsidRDefault="00E134FC" w:rsidP="00E134FC">
      <w:pPr>
        <w:pStyle w:val="H6"/>
      </w:pPr>
      <w:bookmarkStart w:id="3114" w:name="_Toc34227065"/>
      <w:bookmarkStart w:id="3115" w:name="_Toc34749780"/>
      <w:bookmarkStart w:id="3116" w:name="_Toc34750340"/>
      <w:bookmarkStart w:id="3117" w:name="_Toc34750530"/>
      <w:bookmarkStart w:id="3118" w:name="_Toc35940936"/>
      <w:bookmarkStart w:id="3119" w:name="_Toc35937369"/>
      <w:bookmarkStart w:id="3120" w:name="_Toc36463763"/>
      <w:bookmarkStart w:id="3121" w:name="_Toc43131695"/>
      <w:bookmarkStart w:id="3122" w:name="_Toc45032530"/>
      <w:bookmarkStart w:id="3123" w:name="_Toc49782224"/>
      <w:bookmarkStart w:id="3124" w:name="_Toc51873660"/>
      <w:bookmarkStart w:id="3125" w:name="_Toc57209146"/>
      <w:bookmarkStart w:id="3126" w:name="_Toc58588489"/>
      <w:bookmarkStart w:id="3127" w:name="_Toc66114850"/>
      <w:bookmarkStart w:id="3128" w:name="_Toc67686361"/>
      <w:bookmarkStart w:id="3129" w:name="_Toc74994650"/>
      <w:bookmarkStart w:id="3130" w:name="_Toc85467905"/>
      <w:bookmarkStart w:id="3131" w:name="_Toc89182947"/>
      <w:bookmarkStart w:id="3132" w:name="_Toc90651249"/>
      <w:bookmarkStart w:id="3133" w:name="_Toc96933399"/>
      <w:r w:rsidRPr="00616F0C">
        <w:t>6.1.3.3.3.1</w:t>
      </w:r>
      <w:r w:rsidRPr="00616F0C">
        <w:tab/>
        <w:t>GET</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3134" w:name="_Toc34227066"/>
      <w:bookmarkStart w:id="3135" w:name="_Toc34749781"/>
      <w:bookmarkStart w:id="3136" w:name="_Toc34750341"/>
      <w:bookmarkStart w:id="3137" w:name="_Toc34750531"/>
      <w:bookmarkStart w:id="3138" w:name="_Toc35940937"/>
      <w:bookmarkStart w:id="3139" w:name="_Toc35937370"/>
      <w:bookmarkStart w:id="3140" w:name="_Toc36463764"/>
      <w:bookmarkStart w:id="3141" w:name="_Toc43131696"/>
      <w:bookmarkStart w:id="3142" w:name="_Toc45032531"/>
      <w:bookmarkStart w:id="3143" w:name="_Toc49782225"/>
      <w:bookmarkStart w:id="3144" w:name="_Toc51873661"/>
      <w:bookmarkStart w:id="3145" w:name="_Toc57209147"/>
      <w:bookmarkStart w:id="3146" w:name="_Toc58588490"/>
      <w:bookmarkStart w:id="3147" w:name="_Toc66114851"/>
      <w:bookmarkStart w:id="3148" w:name="_Toc67686362"/>
      <w:bookmarkStart w:id="3149" w:name="_Toc74994651"/>
      <w:bookmarkStart w:id="3150" w:name="_Toc85467906"/>
      <w:bookmarkStart w:id="3151" w:name="_Toc89182948"/>
      <w:bookmarkStart w:id="3152" w:name="_Toc90651250"/>
      <w:bookmarkStart w:id="3153" w:name="_Toc96933400"/>
      <w:r w:rsidRPr="00616F0C">
        <w:t>6.1.3.3.3.2</w:t>
      </w:r>
      <w:r w:rsidRPr="00616F0C">
        <w:tab/>
        <w:t>PUT</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3154" w:name="_Toc34227067"/>
      <w:bookmarkStart w:id="3155" w:name="_Toc34749782"/>
      <w:bookmarkStart w:id="3156" w:name="_Toc34750342"/>
      <w:bookmarkStart w:id="3157" w:name="_Toc34750532"/>
      <w:bookmarkStart w:id="3158" w:name="_Toc35940938"/>
      <w:bookmarkStart w:id="3159" w:name="_Toc35937371"/>
      <w:bookmarkStart w:id="3160" w:name="_Toc36463765"/>
      <w:bookmarkStart w:id="3161" w:name="_Toc43131697"/>
      <w:bookmarkStart w:id="3162" w:name="_Toc45032532"/>
      <w:bookmarkStart w:id="3163" w:name="_Toc49782226"/>
      <w:bookmarkStart w:id="3164" w:name="_Toc51873662"/>
      <w:bookmarkStart w:id="3165" w:name="_Toc57209148"/>
      <w:bookmarkStart w:id="3166" w:name="_Toc58588491"/>
      <w:bookmarkStart w:id="3167" w:name="_Toc66114852"/>
      <w:bookmarkStart w:id="3168" w:name="_Toc67686363"/>
      <w:bookmarkStart w:id="3169" w:name="_Toc74994652"/>
      <w:bookmarkStart w:id="3170" w:name="_Toc85467907"/>
      <w:bookmarkStart w:id="3171" w:name="_Toc89182949"/>
      <w:bookmarkStart w:id="3172" w:name="_Toc90651251"/>
      <w:bookmarkStart w:id="3173" w:name="_Toc96933401"/>
      <w:r w:rsidRPr="00616F0C">
        <w:t>6.1.3.3.3.3</w:t>
      </w:r>
      <w:r w:rsidRPr="00616F0C">
        <w:tab/>
        <w:t>DELETE</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3174" w:name="_Toc161835020"/>
      <w:bookmarkStart w:id="3175" w:name="_Toc169755842"/>
      <w:bookmarkStart w:id="3176" w:name="_Toc186730162"/>
      <w:bookmarkStart w:id="3177" w:name="_Toc34227068"/>
      <w:bookmarkStart w:id="3178" w:name="_Toc34749783"/>
      <w:bookmarkStart w:id="3179" w:name="_Toc34750343"/>
      <w:bookmarkStart w:id="3180" w:name="_Toc34750533"/>
      <w:bookmarkStart w:id="3181" w:name="_Toc35940939"/>
      <w:bookmarkStart w:id="3182" w:name="_Toc35937372"/>
      <w:bookmarkStart w:id="3183" w:name="_Toc36463766"/>
      <w:bookmarkStart w:id="3184" w:name="_Toc43131698"/>
      <w:bookmarkStart w:id="3185" w:name="_Toc45032533"/>
      <w:bookmarkStart w:id="3186" w:name="_Toc49782227"/>
      <w:bookmarkStart w:id="3187" w:name="_Toc51873663"/>
      <w:bookmarkStart w:id="3188" w:name="_Toc57209149"/>
      <w:bookmarkStart w:id="3189" w:name="_Toc58588492"/>
      <w:bookmarkStart w:id="3190" w:name="_Toc66114853"/>
      <w:bookmarkStart w:id="3191" w:name="_Toc67686364"/>
      <w:bookmarkStart w:id="3192" w:name="_Toc74994653"/>
      <w:bookmarkStart w:id="3193" w:name="_Toc85467908"/>
      <w:bookmarkStart w:id="3194" w:name="_Toc89182950"/>
      <w:bookmarkStart w:id="3195" w:name="_Toc90651252"/>
      <w:bookmarkStart w:id="3196" w:name="_Toc96933402"/>
      <w:bookmarkStart w:id="3197" w:name="_Toc98507264"/>
      <w:bookmarkStart w:id="3198" w:name="_Toc98507717"/>
      <w:bookmarkStart w:id="3199" w:name="_Toc106640720"/>
      <w:bookmarkStart w:id="3200" w:name="_Toc122098594"/>
      <w:bookmarkStart w:id="3201" w:name="_Toc130844716"/>
      <w:bookmarkStart w:id="3202" w:name="_Toc138412238"/>
      <w:bookmarkStart w:id="3203" w:name="_Toc145957024"/>
      <w:bookmarkStart w:id="3204" w:name="_Toc153890721"/>
      <w:bookmarkStart w:id="3205" w:name="_Toc192837257"/>
      <w:r w:rsidRPr="00616F0C">
        <w:t>6.1.3.</w:t>
      </w:r>
      <w:r>
        <w:t>3</w:t>
      </w:r>
      <w:r w:rsidRPr="00616F0C">
        <w:t>.3.</w:t>
      </w:r>
      <w:r w:rsidR="00E327C8">
        <w:t>4</w:t>
      </w:r>
      <w:r w:rsidRPr="00616F0C">
        <w:tab/>
        <w:t>PATCH</w:t>
      </w:r>
      <w:bookmarkEnd w:id="3174"/>
      <w:bookmarkEnd w:id="3175"/>
      <w:bookmarkEnd w:id="3176"/>
      <w:bookmarkEnd w:id="3205"/>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F03625" w14:textId="77777777"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3206" w:name="_Toc161835021"/>
      <w:bookmarkStart w:id="3207" w:name="_Toc169755843"/>
      <w:bookmarkStart w:id="3208" w:name="_Toc186730163"/>
      <w:bookmarkStart w:id="3209" w:name="_Toc192837258"/>
      <w:r w:rsidRPr="00616F0C">
        <w:t>6.1.3.4</w:t>
      </w:r>
      <w:r w:rsidRPr="00616F0C">
        <w:tab/>
        <w:t>Resource: Meta (Document)</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6"/>
      <w:bookmarkEnd w:id="3207"/>
      <w:bookmarkEnd w:id="3208"/>
      <w:bookmarkEnd w:id="3209"/>
    </w:p>
    <w:p w14:paraId="50E2D547" w14:textId="77777777" w:rsidR="00E134FC" w:rsidRPr="00616F0C" w:rsidRDefault="00E134FC" w:rsidP="00E134FC">
      <w:pPr>
        <w:pStyle w:val="Heading5"/>
      </w:pPr>
      <w:bookmarkStart w:id="3210" w:name="_Toc34227069"/>
      <w:bookmarkStart w:id="3211" w:name="_Toc34749784"/>
      <w:bookmarkStart w:id="3212" w:name="_Toc34750344"/>
      <w:bookmarkStart w:id="3213" w:name="_Toc34750534"/>
      <w:bookmarkStart w:id="3214" w:name="_Toc35940940"/>
      <w:bookmarkStart w:id="3215" w:name="_Toc35937373"/>
      <w:bookmarkStart w:id="3216" w:name="_Toc36463767"/>
      <w:bookmarkStart w:id="3217" w:name="_Toc43131699"/>
      <w:bookmarkStart w:id="3218" w:name="_Toc45032534"/>
      <w:bookmarkStart w:id="3219" w:name="_Toc49782228"/>
      <w:bookmarkStart w:id="3220" w:name="_Toc51873664"/>
      <w:bookmarkStart w:id="3221" w:name="_Toc57209150"/>
      <w:bookmarkStart w:id="3222" w:name="_Toc58588493"/>
      <w:bookmarkStart w:id="3223" w:name="_Toc66114854"/>
      <w:bookmarkStart w:id="3224" w:name="_Toc67686365"/>
      <w:bookmarkStart w:id="3225" w:name="_Toc74994654"/>
      <w:bookmarkStart w:id="3226" w:name="_Toc85467909"/>
      <w:bookmarkStart w:id="3227" w:name="_Toc89182951"/>
      <w:bookmarkStart w:id="3228" w:name="_Toc90651253"/>
      <w:bookmarkStart w:id="3229" w:name="_Toc96933403"/>
      <w:bookmarkStart w:id="3230" w:name="_Toc98507265"/>
      <w:bookmarkStart w:id="3231" w:name="_Toc98507718"/>
      <w:bookmarkStart w:id="3232" w:name="_Toc106640721"/>
      <w:bookmarkStart w:id="3233" w:name="_Toc122098595"/>
      <w:bookmarkStart w:id="3234" w:name="_Toc130844717"/>
      <w:bookmarkStart w:id="3235" w:name="_Toc138412239"/>
      <w:bookmarkStart w:id="3236" w:name="_Toc145957025"/>
      <w:bookmarkStart w:id="3237" w:name="_Toc153890722"/>
      <w:bookmarkStart w:id="3238" w:name="_Toc161835022"/>
      <w:bookmarkStart w:id="3239" w:name="_Toc169755844"/>
      <w:bookmarkStart w:id="3240" w:name="_Toc186730164"/>
      <w:bookmarkStart w:id="3241" w:name="_Toc192837259"/>
      <w:r w:rsidRPr="00616F0C">
        <w:t>6.1.3.4.1</w:t>
      </w:r>
      <w:r w:rsidRPr="00616F0C">
        <w:tab/>
        <w:t>Description</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242" w:name="_Toc34227070"/>
      <w:bookmarkStart w:id="3243" w:name="_Toc34749785"/>
      <w:bookmarkStart w:id="3244" w:name="_Toc34750345"/>
      <w:bookmarkStart w:id="3245" w:name="_Toc34750535"/>
      <w:bookmarkStart w:id="3246" w:name="_Toc35940941"/>
      <w:bookmarkStart w:id="3247" w:name="_Toc35937374"/>
      <w:bookmarkStart w:id="3248" w:name="_Toc36463768"/>
      <w:bookmarkStart w:id="3249" w:name="_Toc43131700"/>
      <w:bookmarkStart w:id="3250" w:name="_Toc45032535"/>
      <w:bookmarkStart w:id="3251" w:name="_Toc49782229"/>
      <w:bookmarkStart w:id="3252" w:name="_Toc51873665"/>
      <w:bookmarkStart w:id="3253" w:name="_Toc57209151"/>
      <w:bookmarkStart w:id="3254" w:name="_Toc58588494"/>
      <w:bookmarkStart w:id="3255" w:name="_Toc66114855"/>
      <w:bookmarkStart w:id="3256" w:name="_Toc67686366"/>
      <w:bookmarkStart w:id="3257" w:name="_Toc74994655"/>
      <w:bookmarkStart w:id="3258" w:name="_Toc85467910"/>
      <w:bookmarkStart w:id="3259" w:name="_Toc89182952"/>
      <w:bookmarkStart w:id="3260" w:name="_Toc90651254"/>
      <w:bookmarkStart w:id="3261" w:name="_Toc96933404"/>
      <w:bookmarkStart w:id="3262" w:name="_Toc98507266"/>
      <w:bookmarkStart w:id="3263" w:name="_Toc98507719"/>
      <w:bookmarkStart w:id="3264" w:name="_Toc106640722"/>
      <w:bookmarkStart w:id="3265" w:name="_Toc122098596"/>
      <w:bookmarkStart w:id="3266" w:name="_Toc130844718"/>
      <w:bookmarkStart w:id="3267" w:name="_Toc138412240"/>
      <w:bookmarkStart w:id="3268" w:name="_Toc145957026"/>
      <w:bookmarkStart w:id="3269" w:name="_Toc153890723"/>
      <w:bookmarkStart w:id="3270" w:name="_Toc161835023"/>
      <w:bookmarkStart w:id="3271" w:name="_Toc169755845"/>
      <w:bookmarkStart w:id="3272" w:name="_Toc186730165"/>
      <w:bookmarkStart w:id="3273" w:name="_Toc192837260"/>
      <w:r w:rsidRPr="00616F0C">
        <w:t>6.1.3.4.2</w:t>
      </w:r>
      <w:r w:rsidRPr="00616F0C">
        <w:tab/>
        <w:t>Resource Definition</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274" w:name="_Toc34227071"/>
      <w:bookmarkStart w:id="3275" w:name="_Toc34749786"/>
      <w:bookmarkStart w:id="3276" w:name="_Toc34750346"/>
      <w:bookmarkStart w:id="3277" w:name="_Toc34750536"/>
      <w:bookmarkStart w:id="3278" w:name="_Toc35940942"/>
      <w:bookmarkStart w:id="3279" w:name="_Toc35937375"/>
      <w:bookmarkStart w:id="3280" w:name="_Toc36463769"/>
      <w:bookmarkStart w:id="3281" w:name="_Toc43131701"/>
      <w:bookmarkStart w:id="3282" w:name="_Toc45032536"/>
      <w:bookmarkStart w:id="3283" w:name="_Toc49782230"/>
      <w:bookmarkStart w:id="3284" w:name="_Toc51873666"/>
      <w:bookmarkStart w:id="3285" w:name="_Toc57209152"/>
      <w:bookmarkStart w:id="3286" w:name="_Toc58588495"/>
      <w:bookmarkStart w:id="3287" w:name="_Toc66114856"/>
      <w:bookmarkStart w:id="3288" w:name="_Toc67686367"/>
      <w:bookmarkStart w:id="3289" w:name="_Toc74994656"/>
      <w:bookmarkStart w:id="3290" w:name="_Toc85467911"/>
      <w:bookmarkStart w:id="3291" w:name="_Toc89182953"/>
      <w:bookmarkStart w:id="3292" w:name="_Toc90651255"/>
      <w:bookmarkStart w:id="3293" w:name="_Toc96933405"/>
      <w:bookmarkStart w:id="3294" w:name="_Toc98507267"/>
      <w:bookmarkStart w:id="3295" w:name="_Toc98507720"/>
      <w:bookmarkStart w:id="3296" w:name="_Toc106640723"/>
      <w:bookmarkStart w:id="3297" w:name="_Toc122098597"/>
      <w:bookmarkStart w:id="3298" w:name="_Toc130844719"/>
      <w:bookmarkStart w:id="3299" w:name="_Toc138412241"/>
      <w:bookmarkStart w:id="3300" w:name="_Toc145957027"/>
      <w:bookmarkStart w:id="3301" w:name="_Toc153890724"/>
      <w:bookmarkStart w:id="3302" w:name="_Toc161835024"/>
      <w:bookmarkStart w:id="3303" w:name="_Toc169755846"/>
      <w:bookmarkStart w:id="3304" w:name="_Toc186730166"/>
      <w:bookmarkStart w:id="3305" w:name="_Toc192837261"/>
      <w:r w:rsidRPr="00616F0C">
        <w:t>6.1.3.4.3</w:t>
      </w:r>
      <w:r w:rsidRPr="00616F0C">
        <w:tab/>
        <w:t>Resource Standard Methods</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0D4B9BEB" w14:textId="77777777" w:rsidR="00E134FC" w:rsidRPr="00616F0C" w:rsidRDefault="00E134FC" w:rsidP="00E134FC">
      <w:pPr>
        <w:pStyle w:val="H6"/>
      </w:pPr>
      <w:bookmarkStart w:id="3306" w:name="_Toc34227072"/>
      <w:bookmarkStart w:id="3307" w:name="_Toc34749787"/>
      <w:bookmarkStart w:id="3308" w:name="_Toc34750347"/>
      <w:bookmarkStart w:id="3309" w:name="_Toc34750537"/>
      <w:bookmarkStart w:id="3310" w:name="_Toc35940943"/>
      <w:bookmarkStart w:id="3311" w:name="_Toc35937376"/>
      <w:bookmarkStart w:id="3312" w:name="_Toc36463770"/>
      <w:bookmarkStart w:id="3313" w:name="_Toc43131702"/>
      <w:bookmarkStart w:id="3314" w:name="_Toc45032537"/>
      <w:bookmarkStart w:id="3315" w:name="_Toc49782231"/>
      <w:bookmarkStart w:id="3316" w:name="_Toc51873667"/>
      <w:bookmarkStart w:id="3317" w:name="_Toc57209153"/>
      <w:bookmarkStart w:id="3318" w:name="_Toc58588496"/>
      <w:bookmarkStart w:id="3319" w:name="_Toc66114857"/>
      <w:bookmarkStart w:id="3320" w:name="_Toc67686368"/>
      <w:bookmarkStart w:id="3321" w:name="_Toc74994657"/>
      <w:bookmarkStart w:id="3322" w:name="_Toc85467912"/>
      <w:bookmarkStart w:id="3323" w:name="_Toc89182954"/>
      <w:bookmarkStart w:id="3324" w:name="_Toc90651256"/>
      <w:bookmarkStart w:id="3325" w:name="_Toc96933406"/>
      <w:r w:rsidRPr="00616F0C">
        <w:t>6.1.3.4.3.1</w:t>
      </w:r>
      <w:r w:rsidRPr="00616F0C">
        <w:tab/>
        <w:t>GET</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326" w:name="_Toc34227073"/>
      <w:bookmarkStart w:id="3327" w:name="_Toc34749788"/>
      <w:bookmarkStart w:id="3328" w:name="_Toc34750348"/>
      <w:bookmarkStart w:id="3329" w:name="_Toc34750538"/>
      <w:bookmarkStart w:id="3330" w:name="_Toc35940944"/>
      <w:bookmarkStart w:id="3331" w:name="_Toc35937377"/>
      <w:bookmarkStart w:id="3332" w:name="_Toc36463771"/>
      <w:bookmarkStart w:id="3333" w:name="_Toc43131703"/>
      <w:bookmarkStart w:id="3334" w:name="_Toc45032538"/>
      <w:bookmarkStart w:id="3335" w:name="_Toc49782232"/>
      <w:bookmarkStart w:id="3336" w:name="_Toc51873668"/>
      <w:bookmarkStart w:id="3337" w:name="_Toc57209154"/>
      <w:bookmarkStart w:id="3338" w:name="_Toc58588497"/>
      <w:bookmarkStart w:id="3339" w:name="_Toc66114858"/>
      <w:bookmarkStart w:id="3340" w:name="_Toc67686369"/>
      <w:bookmarkStart w:id="3341" w:name="_Toc74994658"/>
      <w:bookmarkStart w:id="3342" w:name="_Toc85467913"/>
      <w:bookmarkStart w:id="3343" w:name="_Toc89182955"/>
      <w:bookmarkStart w:id="3344" w:name="_Toc90651257"/>
      <w:bookmarkStart w:id="3345" w:name="_Toc96933407"/>
      <w:r w:rsidRPr="00616F0C">
        <w:t>6.1.3.4.3.2</w:t>
      </w:r>
      <w:r w:rsidRPr="00616F0C">
        <w:tab/>
        <w:t>PATCH</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346" w:name="_Toc34227074"/>
      <w:bookmarkStart w:id="3347" w:name="_Toc34749789"/>
      <w:bookmarkStart w:id="3348" w:name="_Toc34750349"/>
      <w:bookmarkStart w:id="3349" w:name="_Toc34750539"/>
      <w:bookmarkStart w:id="3350" w:name="_Toc35940945"/>
      <w:bookmarkStart w:id="3351" w:name="_Toc35937378"/>
      <w:bookmarkStart w:id="3352" w:name="_Toc36463772"/>
      <w:bookmarkStart w:id="3353" w:name="_Toc43131704"/>
      <w:bookmarkStart w:id="3354" w:name="_Toc45032539"/>
      <w:bookmarkStart w:id="3355" w:name="_Toc49782233"/>
      <w:bookmarkStart w:id="3356" w:name="_Toc51873669"/>
      <w:bookmarkStart w:id="3357" w:name="_Toc57209155"/>
      <w:bookmarkStart w:id="3358" w:name="_Toc58588498"/>
      <w:bookmarkStart w:id="3359" w:name="_Toc66114859"/>
      <w:bookmarkStart w:id="3360" w:name="_Toc67686370"/>
      <w:bookmarkStart w:id="3361" w:name="_Toc74994659"/>
      <w:bookmarkStart w:id="3362" w:name="_Toc85467914"/>
      <w:bookmarkStart w:id="3363" w:name="_Toc89182956"/>
      <w:bookmarkStart w:id="3364" w:name="_Toc90651258"/>
      <w:bookmarkStart w:id="3365" w:name="_Toc96933408"/>
      <w:bookmarkStart w:id="3366" w:name="_Toc98507268"/>
      <w:bookmarkStart w:id="3367" w:name="_Toc98507721"/>
      <w:bookmarkStart w:id="3368" w:name="_Toc106640724"/>
      <w:bookmarkStart w:id="3369" w:name="_Toc122098598"/>
      <w:bookmarkStart w:id="3370" w:name="_Toc130844720"/>
      <w:bookmarkStart w:id="3371" w:name="_Toc138412242"/>
      <w:bookmarkStart w:id="3372" w:name="_Toc145957028"/>
      <w:bookmarkStart w:id="3373" w:name="_Toc153890725"/>
      <w:bookmarkStart w:id="3374" w:name="_Toc161835025"/>
      <w:bookmarkStart w:id="3375" w:name="_Toc169755847"/>
      <w:bookmarkStart w:id="3376" w:name="_Toc186730167"/>
      <w:bookmarkStart w:id="3377" w:name="_Toc192837262"/>
      <w:r w:rsidRPr="00616F0C">
        <w:t>6.1.3.5</w:t>
      </w:r>
      <w:r w:rsidRPr="00616F0C">
        <w:tab/>
        <w:t>Resource: BlockCollection (Collection)</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20C180DC" w14:textId="77777777" w:rsidR="00E134FC" w:rsidRPr="00616F0C" w:rsidRDefault="00E134FC" w:rsidP="00E134FC">
      <w:pPr>
        <w:pStyle w:val="Heading5"/>
      </w:pPr>
      <w:bookmarkStart w:id="3378" w:name="_Toc34227075"/>
      <w:bookmarkStart w:id="3379" w:name="_Toc34749790"/>
      <w:bookmarkStart w:id="3380" w:name="_Toc34750350"/>
      <w:bookmarkStart w:id="3381" w:name="_Toc34750540"/>
      <w:bookmarkStart w:id="3382" w:name="_Toc35940946"/>
      <w:bookmarkStart w:id="3383" w:name="_Toc35937379"/>
      <w:bookmarkStart w:id="3384" w:name="_Toc36463773"/>
      <w:bookmarkStart w:id="3385" w:name="_Toc43131705"/>
      <w:bookmarkStart w:id="3386" w:name="_Toc45032540"/>
      <w:bookmarkStart w:id="3387" w:name="_Toc49782234"/>
      <w:bookmarkStart w:id="3388" w:name="_Toc51873670"/>
      <w:bookmarkStart w:id="3389" w:name="_Toc57209156"/>
      <w:bookmarkStart w:id="3390" w:name="_Toc58588499"/>
      <w:bookmarkStart w:id="3391" w:name="_Toc66114860"/>
      <w:bookmarkStart w:id="3392" w:name="_Toc67686371"/>
      <w:bookmarkStart w:id="3393" w:name="_Toc74994660"/>
      <w:bookmarkStart w:id="3394" w:name="_Toc85467915"/>
      <w:bookmarkStart w:id="3395" w:name="_Toc89182957"/>
      <w:bookmarkStart w:id="3396" w:name="_Toc90651259"/>
      <w:bookmarkStart w:id="3397" w:name="_Toc96933409"/>
      <w:bookmarkStart w:id="3398" w:name="_Toc98507269"/>
      <w:bookmarkStart w:id="3399" w:name="_Toc98507722"/>
      <w:bookmarkStart w:id="3400" w:name="_Toc106640725"/>
      <w:bookmarkStart w:id="3401" w:name="_Toc122098599"/>
      <w:bookmarkStart w:id="3402" w:name="_Toc130844721"/>
      <w:bookmarkStart w:id="3403" w:name="_Toc138412243"/>
      <w:bookmarkStart w:id="3404" w:name="_Toc145957029"/>
      <w:bookmarkStart w:id="3405" w:name="_Toc153890726"/>
      <w:bookmarkStart w:id="3406" w:name="_Toc161835026"/>
      <w:bookmarkStart w:id="3407" w:name="_Toc169755848"/>
      <w:bookmarkStart w:id="3408" w:name="_Toc186730168"/>
      <w:bookmarkStart w:id="3409" w:name="_Toc192837263"/>
      <w:r w:rsidRPr="00616F0C">
        <w:t>6.1.3.5.1</w:t>
      </w:r>
      <w:r w:rsidRPr="00616F0C">
        <w:tab/>
        <w:t>Description</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410" w:name="_Toc34227076"/>
      <w:bookmarkStart w:id="3411" w:name="_Toc34749791"/>
      <w:bookmarkStart w:id="3412" w:name="_Toc34750351"/>
      <w:bookmarkStart w:id="3413" w:name="_Toc34750541"/>
      <w:bookmarkStart w:id="3414" w:name="_Toc35940947"/>
      <w:bookmarkStart w:id="3415" w:name="_Toc35937380"/>
      <w:bookmarkStart w:id="3416" w:name="_Toc36463774"/>
      <w:bookmarkStart w:id="3417" w:name="_Toc43131706"/>
      <w:bookmarkStart w:id="3418" w:name="_Toc45032541"/>
      <w:bookmarkStart w:id="3419" w:name="_Toc49782235"/>
      <w:bookmarkStart w:id="3420" w:name="_Toc51873671"/>
      <w:bookmarkStart w:id="3421" w:name="_Toc57209157"/>
      <w:bookmarkStart w:id="3422" w:name="_Toc58588500"/>
      <w:bookmarkStart w:id="3423" w:name="_Toc66114861"/>
      <w:bookmarkStart w:id="3424" w:name="_Toc67686372"/>
      <w:bookmarkStart w:id="3425" w:name="_Toc74994661"/>
      <w:bookmarkStart w:id="3426" w:name="_Toc85467916"/>
      <w:bookmarkStart w:id="3427" w:name="_Toc89182958"/>
      <w:bookmarkStart w:id="3428" w:name="_Toc90651260"/>
      <w:bookmarkStart w:id="3429" w:name="_Toc96933410"/>
      <w:bookmarkStart w:id="3430" w:name="_Toc98507270"/>
      <w:bookmarkStart w:id="3431" w:name="_Toc98507723"/>
      <w:bookmarkStart w:id="3432" w:name="_Toc106640726"/>
      <w:bookmarkStart w:id="3433" w:name="_Toc122098600"/>
      <w:bookmarkStart w:id="3434" w:name="_Toc130844722"/>
      <w:bookmarkStart w:id="3435" w:name="_Toc138412244"/>
      <w:bookmarkStart w:id="3436" w:name="_Toc145957030"/>
      <w:bookmarkStart w:id="3437" w:name="_Toc153890727"/>
      <w:bookmarkStart w:id="3438" w:name="_Toc161835027"/>
      <w:bookmarkStart w:id="3439" w:name="_Toc169755849"/>
      <w:bookmarkStart w:id="3440" w:name="_Toc186730169"/>
      <w:bookmarkStart w:id="3441" w:name="_Toc192837264"/>
      <w:r w:rsidRPr="00616F0C">
        <w:t>6.1.3.5.2</w:t>
      </w:r>
      <w:r w:rsidRPr="00616F0C">
        <w:tab/>
        <w:t>Resource Definition</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442" w:name="_Toc34227077"/>
      <w:bookmarkStart w:id="3443" w:name="_Toc34749792"/>
      <w:bookmarkStart w:id="3444" w:name="_Toc34750352"/>
      <w:bookmarkStart w:id="3445" w:name="_Toc34750542"/>
      <w:bookmarkStart w:id="3446" w:name="_Toc35940948"/>
      <w:bookmarkStart w:id="3447" w:name="_Toc35937381"/>
      <w:bookmarkStart w:id="3448" w:name="_Toc36463775"/>
      <w:bookmarkStart w:id="3449" w:name="_Toc43131707"/>
      <w:bookmarkStart w:id="3450" w:name="_Toc45032542"/>
      <w:bookmarkStart w:id="3451" w:name="_Toc49782236"/>
      <w:bookmarkStart w:id="3452" w:name="_Toc51873672"/>
      <w:bookmarkStart w:id="3453" w:name="_Toc57209158"/>
      <w:bookmarkStart w:id="3454" w:name="_Toc58588501"/>
      <w:bookmarkStart w:id="3455" w:name="_Toc66114862"/>
      <w:bookmarkStart w:id="3456" w:name="_Toc67686373"/>
      <w:bookmarkStart w:id="3457" w:name="_Toc74994662"/>
      <w:bookmarkStart w:id="3458" w:name="_Toc85467917"/>
      <w:bookmarkStart w:id="3459" w:name="_Toc89182959"/>
      <w:bookmarkStart w:id="3460" w:name="_Toc90651261"/>
      <w:bookmarkStart w:id="3461" w:name="_Toc96933411"/>
      <w:bookmarkStart w:id="3462" w:name="_Toc98507271"/>
      <w:bookmarkStart w:id="3463" w:name="_Toc98507724"/>
      <w:bookmarkStart w:id="3464" w:name="_Toc106640727"/>
      <w:bookmarkStart w:id="3465" w:name="_Toc122098601"/>
      <w:bookmarkStart w:id="3466" w:name="_Toc130844723"/>
      <w:bookmarkStart w:id="3467" w:name="_Toc138412245"/>
      <w:bookmarkStart w:id="3468" w:name="_Toc145957031"/>
      <w:bookmarkStart w:id="3469" w:name="_Toc153890728"/>
      <w:bookmarkStart w:id="3470" w:name="_Toc161835028"/>
      <w:bookmarkStart w:id="3471" w:name="_Toc169755850"/>
      <w:bookmarkStart w:id="3472" w:name="_Toc186730170"/>
      <w:bookmarkStart w:id="3473" w:name="_Toc192837265"/>
      <w:r w:rsidRPr="00616F0C">
        <w:t>6.1.3.5.3</w:t>
      </w:r>
      <w:r w:rsidRPr="00616F0C">
        <w:tab/>
        <w:t>Resource Standard Methods</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03FD8F5B" w14:textId="77777777" w:rsidR="00E134FC" w:rsidRPr="00616F0C" w:rsidRDefault="00E134FC" w:rsidP="00E134FC">
      <w:pPr>
        <w:pStyle w:val="H6"/>
      </w:pPr>
      <w:bookmarkStart w:id="3474" w:name="_Toc34227078"/>
      <w:bookmarkStart w:id="3475" w:name="_Toc34749793"/>
      <w:bookmarkStart w:id="3476" w:name="_Toc34750353"/>
      <w:bookmarkStart w:id="3477" w:name="_Toc34750543"/>
      <w:bookmarkStart w:id="3478" w:name="_Toc35940949"/>
      <w:bookmarkStart w:id="3479" w:name="_Toc35937382"/>
      <w:bookmarkStart w:id="3480" w:name="_Toc36463776"/>
      <w:bookmarkStart w:id="3481" w:name="_Toc43131708"/>
      <w:bookmarkStart w:id="3482" w:name="_Toc45032543"/>
      <w:bookmarkStart w:id="3483" w:name="_Toc49782237"/>
      <w:bookmarkStart w:id="3484" w:name="_Toc51873673"/>
      <w:bookmarkStart w:id="3485" w:name="_Toc57209159"/>
      <w:bookmarkStart w:id="3486" w:name="_Toc58588502"/>
      <w:bookmarkStart w:id="3487" w:name="_Toc66114863"/>
      <w:bookmarkStart w:id="3488" w:name="_Toc67686374"/>
      <w:bookmarkStart w:id="3489" w:name="_Toc74994663"/>
      <w:bookmarkStart w:id="3490" w:name="_Toc85467918"/>
      <w:bookmarkStart w:id="3491" w:name="_Toc89182960"/>
      <w:bookmarkStart w:id="3492" w:name="_Toc90651262"/>
      <w:bookmarkStart w:id="3493" w:name="_Toc96933412"/>
      <w:r w:rsidRPr="00616F0C">
        <w:t>6.1.3.5.3.1</w:t>
      </w:r>
      <w:r w:rsidRPr="00616F0C">
        <w:tab/>
        <w:t>GET</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494" w:name="_Toc34227079"/>
      <w:bookmarkStart w:id="3495" w:name="_Toc34749794"/>
      <w:bookmarkStart w:id="3496" w:name="_Toc34750354"/>
      <w:bookmarkStart w:id="3497" w:name="_Toc34750544"/>
      <w:bookmarkStart w:id="3498" w:name="_Toc35940950"/>
      <w:bookmarkStart w:id="3499" w:name="_Toc35937383"/>
      <w:bookmarkStart w:id="3500" w:name="_Toc36463777"/>
      <w:bookmarkStart w:id="3501" w:name="_Toc43131709"/>
      <w:bookmarkStart w:id="3502" w:name="_Toc45032544"/>
      <w:bookmarkStart w:id="3503" w:name="_Toc49782238"/>
      <w:bookmarkStart w:id="3504" w:name="_Toc51873674"/>
      <w:bookmarkStart w:id="3505" w:name="_Toc57209160"/>
      <w:bookmarkStart w:id="3506" w:name="_Toc58588503"/>
      <w:bookmarkStart w:id="3507" w:name="_Toc66114864"/>
      <w:bookmarkStart w:id="3508" w:name="_Toc67686375"/>
      <w:bookmarkStart w:id="3509" w:name="_Toc74994664"/>
      <w:bookmarkStart w:id="3510" w:name="_Toc85467919"/>
      <w:bookmarkStart w:id="3511" w:name="_Toc89182961"/>
      <w:bookmarkStart w:id="3512" w:name="_Toc90651263"/>
      <w:bookmarkStart w:id="3513" w:name="_Toc96933413"/>
      <w:bookmarkStart w:id="3514" w:name="_Toc98507272"/>
      <w:bookmarkStart w:id="3515" w:name="_Toc98507725"/>
      <w:bookmarkStart w:id="3516" w:name="_Toc106640728"/>
      <w:bookmarkStart w:id="3517" w:name="_Toc122098602"/>
      <w:bookmarkStart w:id="3518" w:name="_Toc130844724"/>
      <w:bookmarkStart w:id="3519" w:name="_Toc138412246"/>
      <w:bookmarkStart w:id="3520" w:name="_Toc145957032"/>
      <w:bookmarkStart w:id="3521" w:name="_Toc153890729"/>
      <w:bookmarkStart w:id="3522" w:name="_Toc161835029"/>
      <w:bookmarkStart w:id="3523" w:name="_Toc169755851"/>
      <w:bookmarkStart w:id="3524" w:name="_Toc186730171"/>
      <w:bookmarkStart w:id="3525" w:name="_Toc192837266"/>
      <w:r w:rsidRPr="00616F0C">
        <w:t>6.1.3.6</w:t>
      </w:r>
      <w:r w:rsidRPr="00616F0C">
        <w:tab/>
        <w:t>Resource: Block (Document)</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2B4184CB" w14:textId="77777777" w:rsidR="00E134FC" w:rsidRPr="00616F0C" w:rsidRDefault="00E134FC" w:rsidP="00E134FC">
      <w:pPr>
        <w:pStyle w:val="Heading5"/>
      </w:pPr>
      <w:bookmarkStart w:id="3526" w:name="_Toc34227080"/>
      <w:bookmarkStart w:id="3527" w:name="_Toc34749795"/>
      <w:bookmarkStart w:id="3528" w:name="_Toc34750355"/>
      <w:bookmarkStart w:id="3529" w:name="_Toc34750545"/>
      <w:bookmarkStart w:id="3530" w:name="_Toc35940951"/>
      <w:bookmarkStart w:id="3531" w:name="_Toc35937384"/>
      <w:bookmarkStart w:id="3532" w:name="_Toc36463778"/>
      <w:bookmarkStart w:id="3533" w:name="_Toc43131710"/>
      <w:bookmarkStart w:id="3534" w:name="_Toc45032545"/>
      <w:bookmarkStart w:id="3535" w:name="_Toc49782239"/>
      <w:bookmarkStart w:id="3536" w:name="_Toc51873675"/>
      <w:bookmarkStart w:id="3537" w:name="_Toc57209161"/>
      <w:bookmarkStart w:id="3538" w:name="_Toc58588504"/>
      <w:bookmarkStart w:id="3539" w:name="_Toc66114865"/>
      <w:bookmarkStart w:id="3540" w:name="_Toc67686376"/>
      <w:bookmarkStart w:id="3541" w:name="_Toc74994665"/>
      <w:bookmarkStart w:id="3542" w:name="_Toc85467920"/>
      <w:bookmarkStart w:id="3543" w:name="_Toc89182962"/>
      <w:bookmarkStart w:id="3544" w:name="_Toc90651264"/>
      <w:bookmarkStart w:id="3545" w:name="_Toc96933414"/>
      <w:bookmarkStart w:id="3546" w:name="_Toc98507273"/>
      <w:bookmarkStart w:id="3547" w:name="_Toc98507726"/>
      <w:bookmarkStart w:id="3548" w:name="_Toc106640729"/>
      <w:bookmarkStart w:id="3549" w:name="_Toc122098603"/>
      <w:bookmarkStart w:id="3550" w:name="_Toc130844725"/>
      <w:bookmarkStart w:id="3551" w:name="_Toc138412247"/>
      <w:bookmarkStart w:id="3552" w:name="_Toc145957033"/>
      <w:bookmarkStart w:id="3553" w:name="_Toc153890730"/>
      <w:bookmarkStart w:id="3554" w:name="_Toc161835030"/>
      <w:bookmarkStart w:id="3555" w:name="_Toc169755852"/>
      <w:bookmarkStart w:id="3556" w:name="_Toc186730172"/>
      <w:bookmarkStart w:id="3557" w:name="_Toc192837267"/>
      <w:r w:rsidRPr="00616F0C">
        <w:t>6.1.3.6.1</w:t>
      </w:r>
      <w:r w:rsidRPr="00616F0C">
        <w:tab/>
        <w:t>Description</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558" w:name="_Toc34227081"/>
      <w:bookmarkStart w:id="3559" w:name="_Toc34749796"/>
      <w:bookmarkStart w:id="3560" w:name="_Toc34750356"/>
      <w:bookmarkStart w:id="3561" w:name="_Toc34750546"/>
      <w:bookmarkStart w:id="3562" w:name="_Toc35940952"/>
      <w:bookmarkStart w:id="3563" w:name="_Toc35937385"/>
      <w:bookmarkStart w:id="3564" w:name="_Toc36463779"/>
      <w:bookmarkStart w:id="3565" w:name="_Toc43131711"/>
      <w:bookmarkStart w:id="3566" w:name="_Toc45032546"/>
      <w:bookmarkStart w:id="3567" w:name="_Toc49782240"/>
      <w:bookmarkStart w:id="3568" w:name="_Toc51873676"/>
      <w:bookmarkStart w:id="3569" w:name="_Toc57209162"/>
      <w:bookmarkStart w:id="3570" w:name="_Toc58588505"/>
      <w:bookmarkStart w:id="3571" w:name="_Toc66114866"/>
      <w:bookmarkStart w:id="3572" w:name="_Toc67686377"/>
      <w:bookmarkStart w:id="3573" w:name="_Toc74994666"/>
      <w:bookmarkStart w:id="3574" w:name="_Toc85467921"/>
      <w:bookmarkStart w:id="3575" w:name="_Toc89182963"/>
      <w:bookmarkStart w:id="3576" w:name="_Toc90651265"/>
      <w:bookmarkStart w:id="3577" w:name="_Toc96933415"/>
      <w:bookmarkStart w:id="3578" w:name="_Toc98507274"/>
      <w:bookmarkStart w:id="3579" w:name="_Toc98507727"/>
      <w:bookmarkStart w:id="3580" w:name="_Toc106640730"/>
      <w:bookmarkStart w:id="3581" w:name="_Toc122098604"/>
      <w:bookmarkStart w:id="3582" w:name="_Toc130844726"/>
      <w:bookmarkStart w:id="3583" w:name="_Toc138412248"/>
      <w:bookmarkStart w:id="3584" w:name="_Toc145957034"/>
      <w:bookmarkStart w:id="3585" w:name="_Toc153890731"/>
      <w:bookmarkStart w:id="3586" w:name="_Toc161835031"/>
      <w:bookmarkStart w:id="3587" w:name="_Toc169755853"/>
      <w:bookmarkStart w:id="3588" w:name="_Toc186730173"/>
      <w:bookmarkStart w:id="3589" w:name="_Toc192837268"/>
      <w:r w:rsidRPr="00616F0C">
        <w:t>6.1.3.6.2</w:t>
      </w:r>
      <w:r w:rsidRPr="00616F0C">
        <w:tab/>
        <w:t>Resource Definition</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590" w:name="_Toc34227082"/>
      <w:bookmarkStart w:id="3591" w:name="_Toc34749797"/>
      <w:bookmarkStart w:id="3592" w:name="_Toc34750357"/>
      <w:bookmarkStart w:id="3593" w:name="_Toc34750547"/>
      <w:bookmarkStart w:id="3594" w:name="_Toc35940953"/>
      <w:bookmarkStart w:id="3595" w:name="_Toc35937386"/>
      <w:bookmarkStart w:id="3596" w:name="_Toc36463780"/>
      <w:bookmarkStart w:id="3597" w:name="_Toc43131712"/>
      <w:bookmarkStart w:id="3598" w:name="_Toc45032547"/>
      <w:bookmarkStart w:id="3599" w:name="_Toc49782241"/>
      <w:bookmarkStart w:id="3600" w:name="_Toc51873677"/>
      <w:bookmarkStart w:id="3601" w:name="_Toc57209163"/>
      <w:bookmarkStart w:id="3602" w:name="_Toc58588506"/>
      <w:bookmarkStart w:id="3603" w:name="_Toc66114867"/>
      <w:bookmarkStart w:id="3604" w:name="_Toc67686378"/>
      <w:bookmarkStart w:id="3605" w:name="_Toc74994667"/>
      <w:bookmarkStart w:id="3606" w:name="_Toc85467922"/>
      <w:bookmarkStart w:id="3607" w:name="_Toc89182964"/>
      <w:bookmarkStart w:id="3608" w:name="_Toc90651266"/>
      <w:bookmarkStart w:id="3609" w:name="_Toc96933416"/>
      <w:bookmarkStart w:id="3610" w:name="_Toc98507275"/>
      <w:bookmarkStart w:id="3611" w:name="_Toc98507728"/>
      <w:bookmarkStart w:id="3612" w:name="_Toc106640731"/>
      <w:bookmarkStart w:id="3613" w:name="_Toc122098605"/>
      <w:bookmarkStart w:id="3614" w:name="_Toc130844727"/>
      <w:bookmarkStart w:id="3615" w:name="_Toc138412249"/>
      <w:bookmarkStart w:id="3616" w:name="_Toc145957035"/>
      <w:bookmarkStart w:id="3617" w:name="_Toc153890732"/>
      <w:bookmarkStart w:id="3618" w:name="_Toc161835032"/>
      <w:bookmarkStart w:id="3619" w:name="_Toc169755854"/>
      <w:bookmarkStart w:id="3620" w:name="_Toc186730174"/>
      <w:bookmarkStart w:id="3621" w:name="_Toc192837269"/>
      <w:r w:rsidRPr="00616F0C">
        <w:t>6.1.3.6.3</w:t>
      </w:r>
      <w:r w:rsidRPr="00616F0C">
        <w:tab/>
        <w:t>Resource Standard Methods</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2A4739CD" w14:textId="77777777" w:rsidR="00E134FC" w:rsidRPr="00616F0C" w:rsidRDefault="00E134FC" w:rsidP="00E134FC">
      <w:pPr>
        <w:pStyle w:val="H6"/>
      </w:pPr>
      <w:bookmarkStart w:id="3622" w:name="_Toc34227083"/>
      <w:bookmarkStart w:id="3623" w:name="_Toc34749798"/>
      <w:bookmarkStart w:id="3624" w:name="_Toc34750358"/>
      <w:bookmarkStart w:id="3625" w:name="_Toc34750548"/>
      <w:bookmarkStart w:id="3626" w:name="_Toc35940954"/>
      <w:bookmarkStart w:id="3627" w:name="_Toc35937387"/>
      <w:bookmarkStart w:id="3628" w:name="_Toc36463781"/>
      <w:bookmarkStart w:id="3629" w:name="_Toc43131713"/>
      <w:bookmarkStart w:id="3630" w:name="_Toc45032548"/>
      <w:bookmarkStart w:id="3631" w:name="_Toc49782242"/>
      <w:bookmarkStart w:id="3632" w:name="_Toc51873678"/>
      <w:bookmarkStart w:id="3633" w:name="_Toc57209164"/>
      <w:bookmarkStart w:id="3634" w:name="_Toc58588507"/>
      <w:bookmarkStart w:id="3635" w:name="_Toc66114868"/>
      <w:bookmarkStart w:id="3636" w:name="_Toc67686379"/>
      <w:bookmarkStart w:id="3637" w:name="_Toc74994668"/>
      <w:bookmarkStart w:id="3638" w:name="_Toc85467923"/>
      <w:bookmarkStart w:id="3639" w:name="_Toc89182965"/>
      <w:bookmarkStart w:id="3640" w:name="_Toc90651267"/>
      <w:bookmarkStart w:id="3641" w:name="_Toc96933417"/>
      <w:r w:rsidRPr="00616F0C">
        <w:t>6.1.3.6.3.1</w:t>
      </w:r>
      <w:r w:rsidRPr="00616F0C">
        <w:tab/>
        <w:t>GET</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3642" w:name="_Toc34227084"/>
      <w:bookmarkStart w:id="3643" w:name="_Toc34749799"/>
      <w:bookmarkStart w:id="3644" w:name="_Toc34750359"/>
      <w:bookmarkStart w:id="3645" w:name="_Toc34750549"/>
      <w:bookmarkStart w:id="3646" w:name="_Toc35940955"/>
      <w:bookmarkStart w:id="3647" w:name="_Toc35937388"/>
      <w:bookmarkStart w:id="3648" w:name="_Toc36463782"/>
      <w:bookmarkStart w:id="3649" w:name="_Toc43131714"/>
      <w:bookmarkStart w:id="3650" w:name="_Toc45032549"/>
      <w:bookmarkStart w:id="3651" w:name="_Toc49782243"/>
      <w:bookmarkStart w:id="3652" w:name="_Toc51873679"/>
      <w:bookmarkStart w:id="3653" w:name="_Toc57209165"/>
      <w:bookmarkStart w:id="3654" w:name="_Toc58588508"/>
      <w:bookmarkStart w:id="3655" w:name="_Toc66114869"/>
      <w:bookmarkStart w:id="3656" w:name="_Toc67686380"/>
      <w:bookmarkStart w:id="3657" w:name="_Toc74994669"/>
      <w:bookmarkStart w:id="3658" w:name="_Toc85467924"/>
      <w:bookmarkStart w:id="3659" w:name="_Toc89182966"/>
      <w:bookmarkStart w:id="3660" w:name="_Toc90651268"/>
      <w:bookmarkStart w:id="3661" w:name="_Toc96933418"/>
      <w:r w:rsidRPr="00616F0C">
        <w:t>6.1.3.6.3.2</w:t>
      </w:r>
      <w:r w:rsidRPr="00616F0C">
        <w:tab/>
        <w:t>PUT</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3662" w:name="_Toc34227085"/>
      <w:bookmarkStart w:id="3663" w:name="_Toc34749800"/>
      <w:bookmarkStart w:id="3664" w:name="_Toc34750360"/>
      <w:bookmarkStart w:id="3665" w:name="_Toc34750550"/>
      <w:bookmarkStart w:id="3666" w:name="_Toc35940956"/>
      <w:bookmarkStart w:id="3667" w:name="_Toc35937389"/>
      <w:bookmarkStart w:id="3668" w:name="_Toc36463783"/>
      <w:bookmarkStart w:id="3669" w:name="_Toc43131715"/>
      <w:bookmarkStart w:id="3670" w:name="_Toc45032550"/>
      <w:bookmarkStart w:id="3671" w:name="_Toc49782244"/>
      <w:bookmarkStart w:id="3672" w:name="_Toc51873680"/>
      <w:bookmarkStart w:id="3673" w:name="_Toc57209166"/>
      <w:bookmarkStart w:id="3674" w:name="_Toc58588509"/>
      <w:bookmarkStart w:id="3675" w:name="_Toc66114870"/>
      <w:bookmarkStart w:id="3676" w:name="_Toc67686381"/>
      <w:bookmarkStart w:id="3677" w:name="_Toc74994670"/>
      <w:bookmarkStart w:id="3678" w:name="_Toc85467925"/>
      <w:bookmarkStart w:id="3679" w:name="_Toc89182967"/>
      <w:bookmarkStart w:id="3680" w:name="_Toc90651269"/>
      <w:bookmarkStart w:id="3681" w:name="_Toc96933419"/>
      <w:r w:rsidRPr="00616F0C">
        <w:t>6.1.3.6.3.3</w:t>
      </w:r>
      <w:r w:rsidRPr="00616F0C">
        <w:tab/>
        <w:t>DELETE</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3682" w:name="_Toc43131716"/>
      <w:bookmarkStart w:id="3683" w:name="_Toc45032551"/>
      <w:bookmarkStart w:id="3684" w:name="_Toc49782245"/>
      <w:bookmarkStart w:id="3685" w:name="_Toc51873681"/>
      <w:bookmarkStart w:id="3686" w:name="_Toc57209167"/>
      <w:bookmarkStart w:id="3687" w:name="_Toc58588510"/>
      <w:bookmarkStart w:id="3688" w:name="_Toc66114871"/>
      <w:bookmarkStart w:id="3689" w:name="_Toc67686382"/>
      <w:bookmarkStart w:id="3690" w:name="_Toc74994671"/>
      <w:bookmarkStart w:id="3691" w:name="_Toc85467926"/>
      <w:bookmarkStart w:id="3692" w:name="_Toc89182968"/>
      <w:bookmarkStart w:id="3693" w:name="_Toc90651270"/>
      <w:bookmarkStart w:id="3694" w:name="_Toc96933420"/>
      <w:bookmarkStart w:id="3695" w:name="_Toc98507276"/>
      <w:bookmarkStart w:id="3696" w:name="_Toc98507729"/>
      <w:bookmarkStart w:id="3697" w:name="_Toc106640732"/>
      <w:bookmarkStart w:id="3698" w:name="_Toc122098606"/>
      <w:bookmarkStart w:id="3699" w:name="_Toc130844728"/>
      <w:bookmarkStart w:id="3700" w:name="_Toc138412250"/>
      <w:bookmarkStart w:id="3701" w:name="_Toc145957036"/>
      <w:bookmarkStart w:id="3702" w:name="_Toc153890733"/>
      <w:bookmarkStart w:id="3703" w:name="_Toc161835033"/>
      <w:bookmarkStart w:id="3704" w:name="_Toc169755855"/>
      <w:bookmarkStart w:id="3705" w:name="_Toc186730175"/>
      <w:bookmarkStart w:id="3706" w:name="_Toc22187567"/>
      <w:bookmarkStart w:id="3707" w:name="_Toc22630789"/>
      <w:bookmarkStart w:id="3708" w:name="_Toc34227086"/>
      <w:bookmarkStart w:id="3709" w:name="_Toc34749801"/>
      <w:bookmarkStart w:id="3710" w:name="_Toc34750361"/>
      <w:bookmarkStart w:id="3711" w:name="_Toc34750551"/>
      <w:bookmarkStart w:id="3712" w:name="_Toc35940957"/>
      <w:bookmarkStart w:id="3713" w:name="_Toc35937390"/>
      <w:bookmarkStart w:id="3714" w:name="_Toc36463784"/>
      <w:bookmarkStart w:id="3715" w:name="_Toc192837270"/>
      <w:r w:rsidRPr="00CF6BF3">
        <w:t>6.1.</w:t>
      </w:r>
      <w:r>
        <w:t>3.7</w:t>
      </w:r>
      <w:r w:rsidRPr="006C6608">
        <w:tab/>
      </w:r>
      <w:r>
        <w:t xml:space="preserve">Resource: </w:t>
      </w:r>
      <w:r w:rsidRPr="006C6608">
        <w:t>Notification</w:t>
      </w:r>
      <w:r>
        <w:t>Subscriptions</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15"/>
    </w:p>
    <w:p w14:paraId="7CC2C081" w14:textId="77777777" w:rsidR="00E134FC" w:rsidRPr="00533C32" w:rsidRDefault="00E134FC" w:rsidP="00E134FC">
      <w:pPr>
        <w:pStyle w:val="Heading5"/>
        <w:rPr>
          <w:rFonts w:eastAsia="DengXian"/>
        </w:rPr>
      </w:pPr>
      <w:bookmarkStart w:id="3716" w:name="_Toc43131717"/>
      <w:bookmarkStart w:id="3717" w:name="_Toc45032552"/>
      <w:bookmarkStart w:id="3718" w:name="_Toc49782246"/>
      <w:bookmarkStart w:id="3719" w:name="_Toc51873682"/>
      <w:bookmarkStart w:id="3720" w:name="_Toc57209168"/>
      <w:bookmarkStart w:id="3721" w:name="_Toc58588511"/>
      <w:bookmarkStart w:id="3722" w:name="_Toc66114872"/>
      <w:bookmarkStart w:id="3723" w:name="_Toc67686383"/>
      <w:bookmarkStart w:id="3724" w:name="_Toc74994672"/>
      <w:bookmarkStart w:id="3725" w:name="_Toc85467927"/>
      <w:bookmarkStart w:id="3726" w:name="_Toc89182969"/>
      <w:bookmarkStart w:id="3727" w:name="_Toc90651271"/>
      <w:bookmarkStart w:id="3728" w:name="_Toc96933421"/>
      <w:bookmarkStart w:id="3729" w:name="_Toc98507277"/>
      <w:bookmarkStart w:id="3730" w:name="_Toc98507730"/>
      <w:bookmarkStart w:id="3731" w:name="_Toc106640733"/>
      <w:bookmarkStart w:id="3732" w:name="_Toc122098607"/>
      <w:bookmarkStart w:id="3733" w:name="_Toc130844729"/>
      <w:bookmarkStart w:id="3734" w:name="_Toc138412251"/>
      <w:bookmarkStart w:id="3735" w:name="_Toc145957037"/>
      <w:bookmarkStart w:id="3736" w:name="_Toc153890734"/>
      <w:bookmarkStart w:id="3737" w:name="_Toc161835034"/>
      <w:bookmarkStart w:id="3738" w:name="_Toc169755856"/>
      <w:bookmarkStart w:id="3739" w:name="_Toc186730176"/>
      <w:bookmarkStart w:id="3740" w:name="_Toc192837271"/>
      <w:r>
        <w:rPr>
          <w:rFonts w:eastAsia="DengXian"/>
        </w:rPr>
        <w:t>6.1.3</w:t>
      </w:r>
      <w:r>
        <w:t>.7</w:t>
      </w:r>
      <w:r w:rsidRPr="00533C32">
        <w:rPr>
          <w:rFonts w:eastAsia="DengXian"/>
        </w:rPr>
        <w:t>.1</w:t>
      </w:r>
      <w:r w:rsidRPr="00533C32">
        <w:rPr>
          <w:rFonts w:eastAsia="DengXian"/>
        </w:rPr>
        <w:tab/>
        <w:t>Description</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3741" w:name="_Toc43131718"/>
      <w:bookmarkStart w:id="3742" w:name="_Toc45032553"/>
      <w:bookmarkStart w:id="3743" w:name="_Toc49782247"/>
      <w:bookmarkStart w:id="3744" w:name="_Toc51873683"/>
      <w:bookmarkStart w:id="3745" w:name="_Toc57209169"/>
      <w:bookmarkStart w:id="3746" w:name="_Toc58588512"/>
      <w:bookmarkStart w:id="3747" w:name="_Toc66114873"/>
      <w:bookmarkStart w:id="3748" w:name="_Toc67686384"/>
      <w:bookmarkStart w:id="3749" w:name="_Toc74994673"/>
      <w:bookmarkStart w:id="3750" w:name="_Toc85467928"/>
      <w:bookmarkStart w:id="3751" w:name="_Toc89182970"/>
      <w:bookmarkStart w:id="3752" w:name="_Toc90651272"/>
      <w:bookmarkStart w:id="3753" w:name="_Toc96933422"/>
      <w:bookmarkStart w:id="3754" w:name="_Toc98507278"/>
      <w:bookmarkStart w:id="3755" w:name="_Toc98507731"/>
      <w:bookmarkStart w:id="3756" w:name="_Toc106640734"/>
      <w:bookmarkStart w:id="3757" w:name="_Toc122098608"/>
      <w:bookmarkStart w:id="3758" w:name="_Toc130844730"/>
      <w:bookmarkStart w:id="3759" w:name="_Toc138412252"/>
      <w:bookmarkStart w:id="3760" w:name="_Toc145957038"/>
      <w:bookmarkStart w:id="3761" w:name="_Toc153890735"/>
      <w:bookmarkStart w:id="3762" w:name="_Toc161835035"/>
      <w:bookmarkStart w:id="3763" w:name="_Toc169755857"/>
      <w:bookmarkStart w:id="3764" w:name="_Toc186730177"/>
      <w:bookmarkStart w:id="3765" w:name="_Toc192837272"/>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3766" w:name="_Toc43131719"/>
      <w:bookmarkStart w:id="3767" w:name="_Toc45032554"/>
      <w:bookmarkStart w:id="3768" w:name="_Toc49782248"/>
      <w:bookmarkStart w:id="3769" w:name="_Toc51873684"/>
      <w:bookmarkStart w:id="3770" w:name="_Toc57209170"/>
      <w:bookmarkStart w:id="3771" w:name="_Toc58588513"/>
      <w:bookmarkStart w:id="3772" w:name="_Toc66114874"/>
      <w:bookmarkStart w:id="3773" w:name="_Toc67686385"/>
      <w:bookmarkStart w:id="3774" w:name="_Toc74994674"/>
      <w:bookmarkStart w:id="3775" w:name="_Toc85467929"/>
      <w:bookmarkStart w:id="3776" w:name="_Toc89182971"/>
      <w:bookmarkStart w:id="3777" w:name="_Toc90651273"/>
      <w:bookmarkStart w:id="3778" w:name="_Toc96933423"/>
      <w:bookmarkStart w:id="3779" w:name="_Toc98507279"/>
      <w:bookmarkStart w:id="3780" w:name="_Toc98507732"/>
      <w:bookmarkStart w:id="3781" w:name="_Toc106640735"/>
      <w:bookmarkStart w:id="3782" w:name="_Toc122098609"/>
      <w:bookmarkStart w:id="3783" w:name="_Toc130844731"/>
      <w:bookmarkStart w:id="3784" w:name="_Toc138412253"/>
      <w:bookmarkStart w:id="3785" w:name="_Toc145957039"/>
      <w:bookmarkStart w:id="3786" w:name="_Toc153890736"/>
      <w:bookmarkStart w:id="3787" w:name="_Toc161835036"/>
      <w:bookmarkStart w:id="3788" w:name="_Toc169755858"/>
      <w:bookmarkStart w:id="3789" w:name="_Toc186730178"/>
      <w:bookmarkStart w:id="3790" w:name="_Toc192837273"/>
      <w:r>
        <w:t>6.1.3.7</w:t>
      </w:r>
      <w:r w:rsidRPr="00616F0C">
        <w:rPr>
          <w:noProof/>
        </w:rPr>
        <w:t>.3</w:t>
      </w:r>
      <w:r w:rsidRPr="00616F0C">
        <w:rPr>
          <w:noProof/>
        </w:rPr>
        <w:tab/>
        <w:t>Standard Methods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299903C6" w14:textId="77777777" w:rsidR="00E134FC" w:rsidRPr="00533C32" w:rsidRDefault="00E134FC" w:rsidP="00E134FC">
      <w:pPr>
        <w:pStyle w:val="H6"/>
        <w:rPr>
          <w:rFonts w:eastAsia="DengXian"/>
        </w:rPr>
      </w:pPr>
      <w:bookmarkStart w:id="3791" w:name="_Toc43131720"/>
      <w:bookmarkStart w:id="3792" w:name="_Toc45032555"/>
      <w:bookmarkStart w:id="3793" w:name="_Toc49782249"/>
      <w:bookmarkStart w:id="3794" w:name="_Toc51873685"/>
      <w:bookmarkStart w:id="3795" w:name="_Toc57209171"/>
      <w:bookmarkStart w:id="3796" w:name="_Toc58588514"/>
      <w:bookmarkStart w:id="3797" w:name="_Toc66114875"/>
      <w:bookmarkStart w:id="3798" w:name="_Toc67686386"/>
      <w:bookmarkStart w:id="3799" w:name="_Toc74994675"/>
      <w:bookmarkStart w:id="3800" w:name="_Toc85467930"/>
      <w:bookmarkStart w:id="3801" w:name="_Toc89182972"/>
      <w:bookmarkStart w:id="3802" w:name="_Toc90651274"/>
      <w:bookmarkStart w:id="3803"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3804" w:name="_Toc43131721"/>
      <w:bookmarkStart w:id="3805" w:name="_Toc45032556"/>
      <w:bookmarkStart w:id="3806" w:name="_Toc49782250"/>
      <w:bookmarkStart w:id="3807" w:name="_Toc51873686"/>
      <w:bookmarkStart w:id="3808" w:name="_Toc57209172"/>
      <w:bookmarkStart w:id="3809" w:name="_Toc58588515"/>
      <w:bookmarkStart w:id="3810" w:name="_Toc66114876"/>
      <w:bookmarkStart w:id="3811" w:name="_Toc67686387"/>
      <w:bookmarkStart w:id="3812" w:name="_Toc74994676"/>
      <w:bookmarkStart w:id="3813" w:name="_Toc85467931"/>
      <w:bookmarkStart w:id="3814" w:name="_Toc89182973"/>
      <w:bookmarkStart w:id="3815" w:name="_Toc90651275"/>
      <w:bookmarkStart w:id="3816" w:name="_Toc96933425"/>
      <w:bookmarkStart w:id="3817" w:name="_Toc98507280"/>
      <w:bookmarkStart w:id="3818" w:name="_Toc98507733"/>
      <w:bookmarkStart w:id="3819" w:name="_Toc106640736"/>
      <w:bookmarkStart w:id="3820" w:name="_Toc122098610"/>
      <w:bookmarkStart w:id="3821" w:name="_Toc130844732"/>
      <w:bookmarkStart w:id="3822" w:name="_Toc138412254"/>
      <w:bookmarkStart w:id="3823" w:name="_Toc145957040"/>
      <w:bookmarkStart w:id="3824" w:name="_Toc153890737"/>
      <w:bookmarkStart w:id="3825" w:name="_Toc161835037"/>
      <w:bookmarkStart w:id="3826" w:name="_Toc169755859"/>
      <w:bookmarkStart w:id="3827" w:name="_Toc186730179"/>
      <w:bookmarkStart w:id="3828" w:name="_Toc20127047"/>
      <w:bookmarkStart w:id="3829" w:name="_Toc27589023"/>
      <w:bookmarkStart w:id="3830" w:name="_Toc36459822"/>
      <w:bookmarkStart w:id="3831" w:name="_Toc192837274"/>
      <w:r>
        <w:rPr>
          <w:rFonts w:eastAsia="DengXian"/>
        </w:rPr>
        <w:t>6.1.3.8</w:t>
      </w:r>
      <w:r w:rsidRPr="00533C32">
        <w:rPr>
          <w:rFonts w:eastAsia="DengXian"/>
        </w:rPr>
        <w:tab/>
        <w:t xml:space="preserve">Resource: </w:t>
      </w:r>
      <w:r>
        <w:rPr>
          <w:rFonts w:eastAsia="DengXian"/>
        </w:rPr>
        <w:t>IndividualNotificationSubscription</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31"/>
    </w:p>
    <w:p w14:paraId="70617876" w14:textId="77777777" w:rsidR="00E134FC" w:rsidRPr="00533C32" w:rsidRDefault="00E134FC" w:rsidP="00E134FC">
      <w:pPr>
        <w:pStyle w:val="Heading5"/>
        <w:rPr>
          <w:rFonts w:eastAsia="DengXian"/>
        </w:rPr>
      </w:pPr>
      <w:bookmarkStart w:id="3832" w:name="_Toc20127048"/>
      <w:bookmarkStart w:id="3833" w:name="_Toc27589024"/>
      <w:bookmarkStart w:id="3834" w:name="_Toc36459823"/>
      <w:bookmarkStart w:id="3835" w:name="_Toc43131722"/>
      <w:bookmarkStart w:id="3836" w:name="_Toc45032557"/>
      <w:bookmarkStart w:id="3837" w:name="_Toc49782251"/>
      <w:bookmarkStart w:id="3838" w:name="_Toc51873687"/>
      <w:bookmarkStart w:id="3839" w:name="_Toc57209173"/>
      <w:bookmarkStart w:id="3840" w:name="_Toc58588516"/>
      <w:bookmarkStart w:id="3841" w:name="_Toc66114877"/>
      <w:bookmarkStart w:id="3842" w:name="_Toc67686388"/>
      <w:bookmarkStart w:id="3843" w:name="_Toc74994677"/>
      <w:bookmarkStart w:id="3844" w:name="_Toc85467932"/>
      <w:bookmarkStart w:id="3845" w:name="_Toc89182974"/>
      <w:bookmarkStart w:id="3846" w:name="_Toc90651276"/>
      <w:bookmarkStart w:id="3847" w:name="_Toc96933426"/>
      <w:bookmarkStart w:id="3848" w:name="_Toc98507281"/>
      <w:bookmarkStart w:id="3849" w:name="_Toc98507734"/>
      <w:bookmarkStart w:id="3850" w:name="_Toc106640737"/>
      <w:bookmarkStart w:id="3851" w:name="_Toc122098611"/>
      <w:bookmarkStart w:id="3852" w:name="_Toc130844733"/>
      <w:bookmarkStart w:id="3853" w:name="_Toc138412255"/>
      <w:bookmarkStart w:id="3854" w:name="_Toc145957041"/>
      <w:bookmarkStart w:id="3855" w:name="_Toc153890738"/>
      <w:bookmarkStart w:id="3856" w:name="_Toc161835038"/>
      <w:bookmarkStart w:id="3857" w:name="_Toc169755860"/>
      <w:bookmarkStart w:id="3858" w:name="_Toc186730180"/>
      <w:bookmarkStart w:id="3859" w:name="_Toc192837275"/>
      <w:bookmarkEnd w:id="3828"/>
      <w:bookmarkEnd w:id="3829"/>
      <w:bookmarkEnd w:id="3830"/>
      <w:r>
        <w:rPr>
          <w:rFonts w:eastAsia="DengXian"/>
        </w:rPr>
        <w:t>6.1.3.8</w:t>
      </w:r>
      <w:r w:rsidRPr="00533C32">
        <w:rPr>
          <w:rFonts w:eastAsia="DengXian"/>
        </w:rPr>
        <w:t>.1</w:t>
      </w:r>
      <w:r w:rsidRPr="00533C32">
        <w:rPr>
          <w:rFonts w:eastAsia="DengXian"/>
        </w:rPr>
        <w:tab/>
        <w:t>Description</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3860" w:name="_Toc20127049"/>
      <w:bookmarkStart w:id="3861" w:name="_Toc27589025"/>
      <w:bookmarkStart w:id="3862" w:name="_Toc36459824"/>
      <w:bookmarkStart w:id="3863" w:name="_Toc43131723"/>
      <w:bookmarkStart w:id="3864" w:name="_Toc45032558"/>
      <w:bookmarkStart w:id="3865" w:name="_Toc49782252"/>
      <w:bookmarkStart w:id="3866" w:name="_Toc51873688"/>
      <w:bookmarkStart w:id="3867" w:name="_Toc57209174"/>
      <w:bookmarkStart w:id="3868" w:name="_Toc58588517"/>
      <w:bookmarkStart w:id="3869" w:name="_Toc66114878"/>
      <w:bookmarkStart w:id="3870" w:name="_Toc67686389"/>
      <w:bookmarkStart w:id="3871" w:name="_Toc74994678"/>
      <w:bookmarkStart w:id="3872" w:name="_Toc85467933"/>
      <w:bookmarkStart w:id="3873" w:name="_Toc89182975"/>
      <w:bookmarkStart w:id="3874" w:name="_Toc90651277"/>
      <w:bookmarkStart w:id="3875" w:name="_Toc96933427"/>
      <w:bookmarkStart w:id="3876" w:name="_Toc98507282"/>
      <w:bookmarkStart w:id="3877" w:name="_Toc98507735"/>
      <w:bookmarkStart w:id="3878" w:name="_Toc106640738"/>
      <w:bookmarkStart w:id="3879" w:name="_Toc122098612"/>
      <w:bookmarkStart w:id="3880" w:name="_Toc130844734"/>
      <w:bookmarkStart w:id="3881" w:name="_Toc138412256"/>
      <w:bookmarkStart w:id="3882" w:name="_Toc145957042"/>
      <w:bookmarkStart w:id="3883" w:name="_Toc153890739"/>
      <w:bookmarkStart w:id="3884" w:name="_Toc161835039"/>
      <w:bookmarkStart w:id="3885" w:name="_Toc169755861"/>
      <w:bookmarkStart w:id="3886" w:name="_Toc186730181"/>
      <w:bookmarkStart w:id="3887" w:name="_Toc192837276"/>
      <w:r>
        <w:rPr>
          <w:rFonts w:eastAsia="DengXian"/>
        </w:rPr>
        <w:t>6.1.3.8</w:t>
      </w:r>
      <w:r w:rsidRPr="00533C32">
        <w:rPr>
          <w:rFonts w:eastAsia="DengXian"/>
        </w:rPr>
        <w:t>.2</w:t>
      </w:r>
      <w:r w:rsidRPr="00533C32">
        <w:rPr>
          <w:rFonts w:eastAsia="DengXian"/>
        </w:rPr>
        <w:tab/>
        <w:t>Resource Definition</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3888" w:name="_Toc20127050"/>
      <w:bookmarkStart w:id="3889" w:name="_Toc27589026"/>
      <w:bookmarkStart w:id="3890" w:name="_Toc36459825"/>
      <w:bookmarkStart w:id="3891" w:name="_Toc43131724"/>
      <w:bookmarkStart w:id="3892" w:name="_Toc45032559"/>
      <w:bookmarkStart w:id="3893" w:name="_Toc49782253"/>
      <w:bookmarkStart w:id="3894" w:name="_Toc51873689"/>
      <w:bookmarkStart w:id="3895" w:name="_Toc57209175"/>
      <w:bookmarkStart w:id="3896" w:name="_Toc58588518"/>
      <w:bookmarkStart w:id="3897" w:name="_Toc66114879"/>
      <w:bookmarkStart w:id="3898" w:name="_Toc67686390"/>
      <w:bookmarkStart w:id="3899" w:name="_Toc74994679"/>
      <w:bookmarkStart w:id="3900" w:name="_Toc85467934"/>
      <w:bookmarkStart w:id="3901" w:name="_Toc89182976"/>
      <w:bookmarkStart w:id="3902" w:name="_Toc90651278"/>
      <w:bookmarkStart w:id="3903" w:name="_Toc96933428"/>
      <w:bookmarkStart w:id="3904" w:name="_Toc98507283"/>
      <w:bookmarkStart w:id="3905" w:name="_Toc98507736"/>
      <w:bookmarkStart w:id="3906" w:name="_Toc106640739"/>
      <w:bookmarkStart w:id="3907" w:name="_Toc122098613"/>
      <w:bookmarkStart w:id="3908" w:name="_Toc130844735"/>
      <w:bookmarkStart w:id="3909" w:name="_Toc138412257"/>
      <w:bookmarkStart w:id="3910" w:name="_Toc145957043"/>
      <w:bookmarkStart w:id="3911" w:name="_Toc153890740"/>
      <w:bookmarkStart w:id="3912" w:name="_Toc161835040"/>
      <w:bookmarkStart w:id="3913" w:name="_Toc169755862"/>
      <w:bookmarkStart w:id="3914" w:name="_Toc186730182"/>
      <w:bookmarkStart w:id="3915" w:name="_Toc192837277"/>
      <w:r>
        <w:rPr>
          <w:rFonts w:eastAsia="DengXian"/>
        </w:rPr>
        <w:t>6.1.3.8</w:t>
      </w:r>
      <w:r w:rsidRPr="00533C32">
        <w:rPr>
          <w:rFonts w:eastAsia="DengXian"/>
        </w:rPr>
        <w:t>.3</w:t>
      </w:r>
      <w:r w:rsidRPr="00533C32">
        <w:rPr>
          <w:rFonts w:eastAsia="DengXian"/>
        </w:rPr>
        <w:tab/>
        <w:t>Resource Standard Methods</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0623F30F" w14:textId="77777777" w:rsidR="00E134FC" w:rsidRPr="00533C32" w:rsidRDefault="00E134FC" w:rsidP="00E134FC">
      <w:pPr>
        <w:pStyle w:val="H6"/>
        <w:rPr>
          <w:rFonts w:eastAsia="DengXian"/>
        </w:rPr>
      </w:pPr>
      <w:bookmarkStart w:id="3916" w:name="_Toc20127051"/>
      <w:bookmarkStart w:id="3917" w:name="_Toc27589027"/>
      <w:bookmarkStart w:id="3918" w:name="_Toc36459826"/>
      <w:bookmarkStart w:id="3919" w:name="_Toc43131725"/>
      <w:bookmarkStart w:id="3920" w:name="_Toc45032560"/>
      <w:bookmarkStart w:id="3921" w:name="_Toc49782254"/>
      <w:bookmarkStart w:id="3922" w:name="_Toc51873690"/>
      <w:bookmarkStart w:id="3923" w:name="_Toc57209176"/>
      <w:bookmarkStart w:id="3924" w:name="_Toc58588519"/>
      <w:bookmarkStart w:id="3925" w:name="_Toc66114880"/>
      <w:bookmarkStart w:id="3926" w:name="_Toc67686391"/>
      <w:bookmarkStart w:id="3927" w:name="_Toc74994680"/>
      <w:bookmarkStart w:id="3928" w:name="_Toc85467935"/>
      <w:bookmarkStart w:id="3929" w:name="_Toc89182977"/>
      <w:bookmarkStart w:id="3930" w:name="_Toc90651279"/>
      <w:bookmarkStart w:id="3931" w:name="_Toc96933429"/>
      <w:r>
        <w:rPr>
          <w:rFonts w:eastAsia="DengXian"/>
        </w:rPr>
        <w:t>6.1.3.8</w:t>
      </w:r>
      <w:r w:rsidRPr="00533C32">
        <w:rPr>
          <w:rFonts w:eastAsia="DengXian"/>
        </w:rPr>
        <w:t>.3.1</w:t>
      </w:r>
      <w:r w:rsidRPr="00533C32">
        <w:rPr>
          <w:rFonts w:eastAsia="DengXian"/>
        </w:rPr>
        <w:tab/>
        <w:t>DELETE</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3932" w:name="_Toc20127052"/>
      <w:bookmarkStart w:id="3933" w:name="_Toc27589028"/>
      <w:bookmarkStart w:id="3934" w:name="_Toc36459827"/>
      <w:bookmarkStart w:id="3935" w:name="_Toc43131726"/>
      <w:bookmarkStart w:id="3936" w:name="_Toc45032561"/>
      <w:bookmarkStart w:id="3937" w:name="_Toc49782255"/>
      <w:bookmarkStart w:id="3938" w:name="_Toc51873691"/>
      <w:bookmarkStart w:id="3939" w:name="_Toc57209177"/>
      <w:bookmarkStart w:id="3940" w:name="_Toc58588520"/>
      <w:bookmarkStart w:id="3941" w:name="_Toc66114881"/>
      <w:bookmarkStart w:id="3942" w:name="_Toc67686392"/>
      <w:bookmarkStart w:id="3943" w:name="_Toc74994681"/>
      <w:bookmarkStart w:id="3944" w:name="_Toc85467936"/>
      <w:bookmarkStart w:id="3945" w:name="_Toc89182978"/>
      <w:bookmarkStart w:id="3946" w:name="_Toc90651280"/>
      <w:bookmarkStart w:id="3947"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3948" w:name="_Toc36459828"/>
      <w:bookmarkStart w:id="3949" w:name="_Toc43131727"/>
      <w:bookmarkStart w:id="3950" w:name="_Toc45032562"/>
      <w:bookmarkStart w:id="3951" w:name="_Toc49782256"/>
      <w:bookmarkStart w:id="3952" w:name="_Toc51873692"/>
      <w:bookmarkStart w:id="3953" w:name="_Toc57209178"/>
      <w:bookmarkStart w:id="3954" w:name="_Toc58588521"/>
      <w:bookmarkStart w:id="3955" w:name="_Toc66114882"/>
      <w:bookmarkStart w:id="3956" w:name="_Toc67686393"/>
      <w:bookmarkStart w:id="3957" w:name="_Toc74994682"/>
      <w:bookmarkStart w:id="3958" w:name="_Toc85467937"/>
      <w:bookmarkStart w:id="3959" w:name="_Toc89182979"/>
      <w:bookmarkStart w:id="3960" w:name="_Toc90651281"/>
      <w:bookmarkStart w:id="3961" w:name="_Toc96933431"/>
      <w:r>
        <w:rPr>
          <w:rFonts w:eastAsia="DengXian"/>
        </w:rPr>
        <w:t>6.1.3.8.3.3</w:t>
      </w:r>
      <w:r w:rsidRPr="00533C32">
        <w:rPr>
          <w:rFonts w:eastAsia="DengXian"/>
        </w:rPr>
        <w:tab/>
      </w:r>
      <w:r>
        <w:rPr>
          <w:rFonts w:eastAsia="DengXian"/>
        </w:rPr>
        <w:t>GET</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3962" w:name="_Toc43131728"/>
      <w:bookmarkStart w:id="3963" w:name="_Toc45032563"/>
      <w:bookmarkStart w:id="3964" w:name="_Toc49782257"/>
      <w:bookmarkStart w:id="3965" w:name="_Toc51873693"/>
      <w:bookmarkStart w:id="3966" w:name="_Toc57209179"/>
      <w:bookmarkStart w:id="3967" w:name="_Toc58588522"/>
      <w:bookmarkStart w:id="3968" w:name="_Toc66114883"/>
      <w:bookmarkStart w:id="3969" w:name="_Toc67686394"/>
      <w:bookmarkStart w:id="3970" w:name="_Toc74994683"/>
      <w:bookmarkStart w:id="3971" w:name="_Toc85467938"/>
      <w:bookmarkStart w:id="3972" w:name="_Toc89182980"/>
      <w:bookmarkStart w:id="3973" w:name="_Toc90651282"/>
      <w:bookmarkStart w:id="3974" w:name="_Toc96933432"/>
      <w:r>
        <w:t>6.1.3.8</w:t>
      </w:r>
      <w:r w:rsidRPr="00616F0C">
        <w:t>.3</w:t>
      </w:r>
      <w:r w:rsidRPr="00616F0C">
        <w:rPr>
          <w:noProof/>
        </w:rPr>
        <w:t>.</w:t>
      </w:r>
      <w:r>
        <w:rPr>
          <w:noProof/>
        </w:rPr>
        <w:t>4</w:t>
      </w:r>
      <w:r w:rsidRPr="00616F0C">
        <w:rPr>
          <w:noProof/>
        </w:rPr>
        <w:tab/>
        <w:t>P</w:t>
      </w:r>
      <w:r>
        <w:rPr>
          <w:noProof/>
        </w:rPr>
        <w:t>UT</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3975" w:name="_Toc57209180"/>
      <w:bookmarkStart w:id="3976" w:name="_Toc58588523"/>
      <w:bookmarkStart w:id="3977" w:name="_Toc66114884"/>
      <w:bookmarkStart w:id="3978" w:name="_Toc67686395"/>
      <w:bookmarkStart w:id="3979" w:name="_Toc74994684"/>
      <w:bookmarkStart w:id="3980" w:name="_Toc85467939"/>
      <w:bookmarkStart w:id="3981" w:name="_Toc89182981"/>
      <w:bookmarkStart w:id="3982" w:name="_Toc90651283"/>
      <w:bookmarkStart w:id="3983" w:name="_Toc96933433"/>
      <w:bookmarkStart w:id="3984" w:name="_Toc98507284"/>
      <w:bookmarkStart w:id="3985" w:name="_Toc98507737"/>
      <w:bookmarkStart w:id="3986" w:name="_Toc106640740"/>
      <w:bookmarkStart w:id="3987" w:name="_Toc122098614"/>
      <w:bookmarkStart w:id="3988" w:name="_Toc130844736"/>
      <w:bookmarkStart w:id="3989" w:name="_Toc138412258"/>
      <w:bookmarkStart w:id="3990" w:name="_Toc145957044"/>
      <w:bookmarkStart w:id="3991" w:name="_Toc153890741"/>
      <w:bookmarkStart w:id="3992" w:name="_Toc161835041"/>
      <w:bookmarkStart w:id="3993" w:name="_Toc169755863"/>
      <w:bookmarkStart w:id="3994" w:name="_Toc186730183"/>
      <w:bookmarkStart w:id="3995" w:name="_Toc43131729"/>
      <w:bookmarkStart w:id="3996" w:name="_Toc45032564"/>
      <w:bookmarkStart w:id="3997" w:name="_Toc49782258"/>
      <w:bookmarkStart w:id="3998" w:name="_Toc51873694"/>
      <w:bookmarkStart w:id="3999" w:name="_Toc192837278"/>
      <w:r w:rsidRPr="00616F0C">
        <w:t>6.1.3.</w:t>
      </w:r>
      <w:r>
        <w:t>9</w:t>
      </w:r>
      <w:r w:rsidRPr="00616F0C">
        <w:tab/>
        <w:t xml:space="preserve">Resource: </w:t>
      </w:r>
      <w:r>
        <w:t>Meta Schema</w:t>
      </w:r>
      <w:r w:rsidRPr="00616F0C">
        <w:t xml:space="preserve"> (Document)</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9"/>
    </w:p>
    <w:p w14:paraId="79374B14" w14:textId="77777777" w:rsidR="00E134FC" w:rsidRPr="00616F0C" w:rsidRDefault="00E134FC" w:rsidP="00E134FC">
      <w:pPr>
        <w:pStyle w:val="Heading5"/>
      </w:pPr>
      <w:bookmarkStart w:id="4000" w:name="_Toc57209181"/>
      <w:bookmarkStart w:id="4001" w:name="_Toc58588524"/>
      <w:bookmarkStart w:id="4002" w:name="_Toc66114885"/>
      <w:bookmarkStart w:id="4003" w:name="_Toc67686396"/>
      <w:bookmarkStart w:id="4004" w:name="_Toc74994685"/>
      <w:bookmarkStart w:id="4005" w:name="_Toc85467940"/>
      <w:bookmarkStart w:id="4006" w:name="_Toc89182982"/>
      <w:bookmarkStart w:id="4007" w:name="_Toc90651284"/>
      <w:bookmarkStart w:id="4008" w:name="_Toc96933434"/>
      <w:bookmarkStart w:id="4009" w:name="_Toc98507285"/>
      <w:bookmarkStart w:id="4010" w:name="_Toc98507738"/>
      <w:bookmarkStart w:id="4011" w:name="_Toc106640741"/>
      <w:bookmarkStart w:id="4012" w:name="_Toc122098615"/>
      <w:bookmarkStart w:id="4013" w:name="_Toc130844737"/>
      <w:bookmarkStart w:id="4014" w:name="_Toc138412259"/>
      <w:bookmarkStart w:id="4015" w:name="_Toc145957045"/>
      <w:bookmarkStart w:id="4016" w:name="_Toc153890742"/>
      <w:bookmarkStart w:id="4017" w:name="_Toc161835042"/>
      <w:bookmarkStart w:id="4018" w:name="_Toc169755864"/>
      <w:bookmarkStart w:id="4019" w:name="_Toc186730184"/>
      <w:bookmarkStart w:id="4020" w:name="_Toc192837279"/>
      <w:r w:rsidRPr="00616F0C">
        <w:t>6.1.3.</w:t>
      </w:r>
      <w:r>
        <w:t>9</w:t>
      </w:r>
      <w:r w:rsidRPr="00616F0C">
        <w:t>.1</w:t>
      </w:r>
      <w:r w:rsidRPr="00616F0C">
        <w:tab/>
        <w:t>Description</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4021" w:name="_Toc57209182"/>
      <w:bookmarkStart w:id="4022" w:name="_Toc58588525"/>
      <w:bookmarkStart w:id="4023" w:name="_Toc66114886"/>
      <w:bookmarkStart w:id="4024" w:name="_Toc67686397"/>
      <w:bookmarkStart w:id="4025" w:name="_Toc74994686"/>
      <w:bookmarkStart w:id="4026" w:name="_Toc85467941"/>
      <w:bookmarkStart w:id="4027" w:name="_Toc89182983"/>
      <w:bookmarkStart w:id="4028" w:name="_Toc90651285"/>
      <w:bookmarkStart w:id="4029" w:name="_Toc96933435"/>
      <w:bookmarkStart w:id="4030" w:name="_Toc98507286"/>
      <w:bookmarkStart w:id="4031" w:name="_Toc98507739"/>
      <w:bookmarkStart w:id="4032" w:name="_Toc106640742"/>
      <w:bookmarkStart w:id="4033" w:name="_Toc122098616"/>
      <w:bookmarkStart w:id="4034" w:name="_Toc130844738"/>
      <w:bookmarkStart w:id="4035" w:name="_Toc138412260"/>
      <w:bookmarkStart w:id="4036" w:name="_Toc145957046"/>
      <w:bookmarkStart w:id="4037" w:name="_Toc153890743"/>
      <w:bookmarkStart w:id="4038" w:name="_Toc161835043"/>
      <w:bookmarkStart w:id="4039" w:name="_Toc169755865"/>
      <w:bookmarkStart w:id="4040" w:name="_Toc186730185"/>
      <w:bookmarkStart w:id="4041" w:name="_Toc192837280"/>
      <w:r w:rsidRPr="00616F0C">
        <w:t>6.1.3.</w:t>
      </w:r>
      <w:r>
        <w:t>9</w:t>
      </w:r>
      <w:r w:rsidRPr="00616F0C">
        <w:t>.2</w:t>
      </w:r>
      <w:r w:rsidRPr="00616F0C">
        <w:tab/>
        <w:t>Resource Definition</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4042" w:name="_Toc57209183"/>
      <w:bookmarkStart w:id="4043" w:name="_Toc58588526"/>
      <w:bookmarkStart w:id="4044" w:name="_Toc66114887"/>
      <w:bookmarkStart w:id="4045" w:name="_Toc67686398"/>
      <w:bookmarkStart w:id="4046" w:name="_Toc74994687"/>
      <w:bookmarkStart w:id="4047" w:name="_Toc85467942"/>
      <w:bookmarkStart w:id="4048" w:name="_Toc89182984"/>
      <w:bookmarkStart w:id="4049" w:name="_Toc90651286"/>
      <w:bookmarkStart w:id="4050" w:name="_Toc96933436"/>
      <w:bookmarkStart w:id="4051" w:name="_Toc98507287"/>
      <w:bookmarkStart w:id="4052" w:name="_Toc98507740"/>
      <w:bookmarkStart w:id="4053" w:name="_Toc106640743"/>
      <w:bookmarkStart w:id="4054" w:name="_Toc122098617"/>
      <w:bookmarkStart w:id="4055" w:name="_Toc130844739"/>
      <w:bookmarkStart w:id="4056" w:name="_Toc138412261"/>
      <w:bookmarkStart w:id="4057" w:name="_Toc145957047"/>
      <w:bookmarkStart w:id="4058" w:name="_Toc153890744"/>
      <w:bookmarkStart w:id="4059" w:name="_Toc161835044"/>
      <w:bookmarkStart w:id="4060" w:name="_Toc169755866"/>
      <w:bookmarkStart w:id="4061" w:name="_Toc186730186"/>
      <w:bookmarkStart w:id="4062" w:name="_Toc192837281"/>
      <w:r w:rsidRPr="00616F0C">
        <w:lastRenderedPageBreak/>
        <w:t>6.1.3.</w:t>
      </w:r>
      <w:r>
        <w:t>9</w:t>
      </w:r>
      <w:r w:rsidRPr="00616F0C">
        <w:t>.3</w:t>
      </w:r>
      <w:r w:rsidRPr="00616F0C">
        <w:tab/>
        <w:t>Resource Standard Methods</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0D757E57" w14:textId="77777777" w:rsidR="00E134FC" w:rsidRPr="00616F0C" w:rsidRDefault="00E134FC" w:rsidP="00E134FC">
      <w:pPr>
        <w:pStyle w:val="H6"/>
      </w:pPr>
      <w:bookmarkStart w:id="4063" w:name="_Toc57209184"/>
      <w:bookmarkStart w:id="4064" w:name="_Toc58588527"/>
      <w:bookmarkStart w:id="4065" w:name="_Toc66114888"/>
      <w:bookmarkStart w:id="4066" w:name="_Toc67686399"/>
      <w:bookmarkStart w:id="4067" w:name="_Toc74994688"/>
      <w:bookmarkStart w:id="4068" w:name="_Toc85467943"/>
      <w:bookmarkStart w:id="4069" w:name="_Toc89182985"/>
      <w:bookmarkStart w:id="4070" w:name="_Toc90651287"/>
      <w:bookmarkStart w:id="4071" w:name="_Toc96933437"/>
      <w:r w:rsidRPr="00616F0C">
        <w:t>6.1.3.</w:t>
      </w:r>
      <w:r>
        <w:t>9</w:t>
      </w:r>
      <w:r w:rsidRPr="00616F0C">
        <w:t>.3.1</w:t>
      </w:r>
      <w:r w:rsidRPr="00616F0C">
        <w:tab/>
        <w:t>GET</w:t>
      </w:r>
      <w:bookmarkEnd w:id="4063"/>
      <w:bookmarkEnd w:id="4064"/>
      <w:bookmarkEnd w:id="4065"/>
      <w:bookmarkEnd w:id="4066"/>
      <w:bookmarkEnd w:id="4067"/>
      <w:bookmarkEnd w:id="4068"/>
      <w:bookmarkEnd w:id="4069"/>
      <w:bookmarkEnd w:id="4070"/>
      <w:bookmarkEnd w:id="4071"/>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4072" w:name="_Toc57209185"/>
      <w:bookmarkStart w:id="4073" w:name="_Toc58588528"/>
      <w:bookmarkStart w:id="4074" w:name="_Toc66114889"/>
      <w:bookmarkStart w:id="4075" w:name="_Toc67686400"/>
      <w:bookmarkStart w:id="4076" w:name="_Toc74994689"/>
      <w:bookmarkStart w:id="4077" w:name="_Toc85467944"/>
      <w:bookmarkStart w:id="4078" w:name="_Toc89182986"/>
      <w:bookmarkStart w:id="4079" w:name="_Toc90651288"/>
      <w:bookmarkStart w:id="4080" w:name="_Toc96933438"/>
      <w:r w:rsidRPr="00616F0C">
        <w:t>6.1.3.</w:t>
      </w:r>
      <w:r>
        <w:t>9</w:t>
      </w:r>
      <w:r w:rsidRPr="00616F0C">
        <w:t>.3.2</w:t>
      </w:r>
      <w:r w:rsidRPr="00616F0C">
        <w:tab/>
        <w:t>PUT</w:t>
      </w:r>
      <w:bookmarkEnd w:id="4072"/>
      <w:bookmarkEnd w:id="4073"/>
      <w:bookmarkEnd w:id="4074"/>
      <w:bookmarkEnd w:id="4075"/>
      <w:bookmarkEnd w:id="4076"/>
      <w:bookmarkEnd w:id="4077"/>
      <w:bookmarkEnd w:id="4078"/>
      <w:bookmarkEnd w:id="4079"/>
      <w:bookmarkEnd w:id="4080"/>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4081" w:name="_Toc57209186"/>
      <w:bookmarkStart w:id="4082" w:name="_Toc58588529"/>
      <w:bookmarkStart w:id="4083" w:name="_Toc66114890"/>
      <w:bookmarkStart w:id="4084" w:name="_Toc67686401"/>
      <w:bookmarkStart w:id="4085" w:name="_Toc74994690"/>
      <w:bookmarkStart w:id="4086" w:name="_Toc85467945"/>
      <w:bookmarkStart w:id="4087" w:name="_Toc89182987"/>
      <w:bookmarkStart w:id="4088" w:name="_Toc90651289"/>
      <w:bookmarkStart w:id="4089" w:name="_Toc96933439"/>
      <w:r w:rsidRPr="00616F0C">
        <w:t>6.1.3.</w:t>
      </w:r>
      <w:r>
        <w:t>9</w:t>
      </w:r>
      <w:r w:rsidRPr="00616F0C">
        <w:t>.3.3</w:t>
      </w:r>
      <w:r w:rsidRPr="00616F0C">
        <w:tab/>
        <w:t>DELETE</w:t>
      </w:r>
      <w:bookmarkEnd w:id="4081"/>
      <w:bookmarkEnd w:id="4082"/>
      <w:bookmarkEnd w:id="4083"/>
      <w:bookmarkEnd w:id="4084"/>
      <w:bookmarkEnd w:id="4085"/>
      <w:bookmarkEnd w:id="4086"/>
      <w:bookmarkEnd w:id="4087"/>
      <w:bookmarkEnd w:id="4088"/>
      <w:bookmarkEnd w:id="4089"/>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4090" w:name="_Toc57209187"/>
      <w:bookmarkStart w:id="4091" w:name="_Toc58588530"/>
      <w:bookmarkStart w:id="4092" w:name="_Toc66114891"/>
      <w:bookmarkStart w:id="4093" w:name="_Toc67686402"/>
      <w:bookmarkStart w:id="4094" w:name="_Toc74994691"/>
      <w:bookmarkStart w:id="4095" w:name="_Toc85467946"/>
      <w:bookmarkStart w:id="4096" w:name="_Toc89181517"/>
      <w:bookmarkStart w:id="4097" w:name="_Toc89182988"/>
      <w:bookmarkStart w:id="4098" w:name="_Toc90651290"/>
      <w:bookmarkStart w:id="4099" w:name="_Toc96933440"/>
      <w:bookmarkStart w:id="4100" w:name="_Toc98507288"/>
      <w:bookmarkStart w:id="4101" w:name="_Toc98507741"/>
      <w:bookmarkStart w:id="4102" w:name="_Toc106640744"/>
      <w:bookmarkStart w:id="4103" w:name="_Toc122098618"/>
      <w:bookmarkStart w:id="4104" w:name="_Toc130844740"/>
      <w:bookmarkStart w:id="4105" w:name="_Toc138412262"/>
      <w:bookmarkStart w:id="4106" w:name="_Toc145957048"/>
      <w:bookmarkStart w:id="4107" w:name="_Toc153890745"/>
      <w:bookmarkStart w:id="4108" w:name="_Toc161835045"/>
      <w:bookmarkStart w:id="4109" w:name="_Toc169755867"/>
      <w:bookmarkStart w:id="4110" w:name="_Toc186730187"/>
      <w:bookmarkStart w:id="4111" w:name="_Toc192837282"/>
      <w:r w:rsidRPr="00616F0C">
        <w:t>6.1.4</w:t>
      </w:r>
      <w:r w:rsidRPr="00616F0C">
        <w:tab/>
        <w:t>Custom Operations without associated resources</w:t>
      </w:r>
      <w:bookmarkEnd w:id="3706"/>
      <w:bookmarkEnd w:id="3707"/>
      <w:bookmarkEnd w:id="3708"/>
      <w:bookmarkEnd w:id="3709"/>
      <w:bookmarkEnd w:id="3710"/>
      <w:bookmarkEnd w:id="3711"/>
      <w:bookmarkEnd w:id="3712"/>
      <w:bookmarkEnd w:id="3713"/>
      <w:bookmarkEnd w:id="3714"/>
      <w:bookmarkEnd w:id="3995"/>
      <w:bookmarkEnd w:id="3996"/>
      <w:bookmarkEnd w:id="3997"/>
      <w:bookmarkEnd w:id="3998"/>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4112" w:name="_Toc22187573"/>
      <w:bookmarkStart w:id="4113" w:name="_Toc22630795"/>
      <w:bookmarkStart w:id="4114" w:name="_Toc34227087"/>
      <w:bookmarkStart w:id="4115" w:name="_Toc34749802"/>
      <w:bookmarkStart w:id="4116" w:name="_Toc34750362"/>
      <w:bookmarkStart w:id="4117" w:name="_Toc34750552"/>
      <w:bookmarkStart w:id="4118" w:name="_Toc35940958"/>
      <w:bookmarkStart w:id="4119" w:name="_Toc35937391"/>
      <w:bookmarkStart w:id="4120" w:name="_Toc36463785"/>
      <w:bookmarkStart w:id="4121" w:name="_Toc43131730"/>
      <w:bookmarkStart w:id="4122" w:name="_Toc45032565"/>
      <w:bookmarkStart w:id="4123" w:name="_Toc49782259"/>
      <w:bookmarkStart w:id="4124" w:name="_Toc51873695"/>
      <w:bookmarkStart w:id="4125" w:name="_Toc57209188"/>
      <w:bookmarkStart w:id="4126" w:name="_Toc58588531"/>
      <w:bookmarkStart w:id="4127" w:name="_Toc66114892"/>
      <w:bookmarkStart w:id="4128" w:name="_Toc67686403"/>
      <w:bookmarkStart w:id="4129" w:name="_Toc74994692"/>
      <w:bookmarkStart w:id="4130" w:name="_Toc85467947"/>
      <w:bookmarkStart w:id="4131" w:name="_Toc89181518"/>
      <w:bookmarkStart w:id="4132" w:name="_Toc89182989"/>
      <w:bookmarkStart w:id="4133" w:name="_Toc90651291"/>
      <w:bookmarkStart w:id="4134" w:name="_Toc96933441"/>
      <w:bookmarkStart w:id="4135" w:name="_Toc98507289"/>
      <w:bookmarkStart w:id="4136" w:name="_Toc98507742"/>
      <w:bookmarkStart w:id="4137" w:name="_Toc106640745"/>
      <w:bookmarkStart w:id="4138" w:name="_Toc122098619"/>
      <w:bookmarkStart w:id="4139" w:name="_Toc130844741"/>
      <w:bookmarkStart w:id="4140" w:name="_Toc138412263"/>
      <w:bookmarkStart w:id="4141" w:name="_Toc145957049"/>
      <w:bookmarkStart w:id="4142" w:name="_Toc153890746"/>
      <w:bookmarkStart w:id="4143" w:name="_Toc161835046"/>
      <w:bookmarkStart w:id="4144" w:name="_Toc169755868"/>
      <w:bookmarkStart w:id="4145" w:name="_Toc186730188"/>
      <w:bookmarkStart w:id="4146" w:name="_Toc192837283"/>
      <w:r w:rsidRPr="00616F0C">
        <w:t>6.1.5</w:t>
      </w:r>
      <w:r w:rsidRPr="00616F0C">
        <w:tab/>
        <w:t>Notifications</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41C1AD69" w14:textId="77777777" w:rsidR="00E134FC" w:rsidRPr="00616F0C" w:rsidRDefault="00E134FC" w:rsidP="00E134FC">
      <w:pPr>
        <w:pStyle w:val="Heading4"/>
      </w:pPr>
      <w:bookmarkStart w:id="4147" w:name="_Toc22187574"/>
      <w:bookmarkStart w:id="4148" w:name="_Toc22630796"/>
      <w:bookmarkStart w:id="4149" w:name="_Toc34227088"/>
      <w:bookmarkStart w:id="4150" w:name="_Toc34749803"/>
      <w:bookmarkStart w:id="4151" w:name="_Toc34750363"/>
      <w:bookmarkStart w:id="4152" w:name="_Toc34750553"/>
      <w:bookmarkStart w:id="4153" w:name="_Toc35940959"/>
      <w:bookmarkStart w:id="4154" w:name="_Toc35937392"/>
      <w:bookmarkStart w:id="4155" w:name="_Toc36463786"/>
      <w:bookmarkStart w:id="4156" w:name="_Toc43131731"/>
      <w:bookmarkStart w:id="4157" w:name="_Toc45032566"/>
      <w:bookmarkStart w:id="4158" w:name="_Toc49782260"/>
      <w:bookmarkStart w:id="4159" w:name="_Toc51873696"/>
      <w:bookmarkStart w:id="4160" w:name="_Toc57209189"/>
      <w:bookmarkStart w:id="4161" w:name="_Toc58588532"/>
      <w:bookmarkStart w:id="4162" w:name="_Toc66114893"/>
      <w:bookmarkStart w:id="4163" w:name="_Toc67686404"/>
      <w:bookmarkStart w:id="4164" w:name="_Toc74994693"/>
      <w:bookmarkStart w:id="4165" w:name="_Toc85467948"/>
      <w:bookmarkStart w:id="4166" w:name="_Toc89182990"/>
      <w:bookmarkStart w:id="4167" w:name="_Toc90651292"/>
      <w:bookmarkStart w:id="4168" w:name="_Toc96933442"/>
      <w:bookmarkStart w:id="4169" w:name="_Toc98507290"/>
      <w:bookmarkStart w:id="4170" w:name="_Toc98507743"/>
      <w:bookmarkStart w:id="4171" w:name="_Toc106640746"/>
      <w:bookmarkStart w:id="4172" w:name="_Toc122098620"/>
      <w:bookmarkStart w:id="4173" w:name="_Toc130844742"/>
      <w:bookmarkStart w:id="4174" w:name="_Toc138412264"/>
      <w:bookmarkStart w:id="4175" w:name="_Toc145957050"/>
      <w:bookmarkStart w:id="4176" w:name="_Toc153890747"/>
      <w:bookmarkStart w:id="4177" w:name="_Toc161835047"/>
      <w:bookmarkStart w:id="4178" w:name="_Toc169755869"/>
      <w:bookmarkStart w:id="4179" w:name="_Toc186730189"/>
      <w:bookmarkStart w:id="4180" w:name="_Toc192837284"/>
      <w:r w:rsidRPr="00616F0C">
        <w:t>6.1.5.1</w:t>
      </w:r>
      <w:r w:rsidRPr="00616F0C">
        <w:tab/>
        <w:t>General</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4181" w:name="_Toc22187575"/>
      <w:bookmarkStart w:id="4182" w:name="_Toc22630797"/>
      <w:bookmarkStart w:id="4183" w:name="_Toc34227089"/>
      <w:bookmarkStart w:id="4184" w:name="_Toc34749804"/>
      <w:bookmarkStart w:id="4185" w:name="_Toc34750364"/>
      <w:bookmarkStart w:id="4186" w:name="_Toc34750554"/>
      <w:bookmarkStart w:id="4187" w:name="_Toc35940960"/>
      <w:bookmarkStart w:id="4188" w:name="_Toc35937393"/>
      <w:bookmarkStart w:id="4189" w:name="_Toc36463787"/>
      <w:bookmarkStart w:id="4190" w:name="_Toc43131732"/>
      <w:bookmarkStart w:id="4191" w:name="_Toc45032567"/>
      <w:bookmarkStart w:id="4192" w:name="_Toc49782261"/>
      <w:bookmarkStart w:id="4193" w:name="_Toc51873697"/>
      <w:bookmarkStart w:id="4194" w:name="_Toc57209190"/>
      <w:bookmarkStart w:id="4195" w:name="_Toc58588533"/>
      <w:bookmarkStart w:id="4196" w:name="_Toc66114894"/>
      <w:bookmarkStart w:id="4197" w:name="_Toc67686405"/>
      <w:bookmarkStart w:id="4198" w:name="_Toc74994694"/>
      <w:bookmarkStart w:id="4199" w:name="_Toc85467949"/>
      <w:bookmarkStart w:id="4200" w:name="_Toc89182991"/>
      <w:bookmarkStart w:id="4201" w:name="_Toc90651293"/>
      <w:bookmarkStart w:id="4202" w:name="_Toc96933443"/>
      <w:bookmarkStart w:id="4203" w:name="_Toc98507291"/>
      <w:bookmarkStart w:id="4204" w:name="_Toc98507744"/>
      <w:bookmarkStart w:id="4205" w:name="_Toc106640747"/>
      <w:bookmarkStart w:id="4206" w:name="_Toc122098621"/>
      <w:bookmarkStart w:id="4207" w:name="_Toc130844743"/>
      <w:bookmarkStart w:id="4208" w:name="_Toc138412265"/>
      <w:bookmarkStart w:id="4209" w:name="_Toc145957051"/>
      <w:bookmarkStart w:id="4210" w:name="_Toc153890748"/>
      <w:bookmarkStart w:id="4211" w:name="_Toc161835048"/>
      <w:bookmarkStart w:id="4212" w:name="_Toc169755870"/>
      <w:bookmarkStart w:id="4213" w:name="_Toc186730190"/>
      <w:bookmarkStart w:id="4214" w:name="_Toc192837285"/>
      <w:r w:rsidRPr="00616F0C">
        <w:t>6.1.5.2</w:t>
      </w:r>
      <w:r w:rsidRPr="00616F0C">
        <w:tab/>
        <w:t>Timer Expiry Notification</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27D8CE22" w14:textId="77777777" w:rsidR="00E134FC" w:rsidRPr="00616F0C" w:rsidRDefault="00E134FC" w:rsidP="00E134FC">
      <w:pPr>
        <w:pStyle w:val="Heading5"/>
        <w:rPr>
          <w:noProof/>
        </w:rPr>
      </w:pPr>
      <w:bookmarkStart w:id="4215" w:name="_Toc532994455"/>
      <w:bookmarkStart w:id="4216" w:name="_Toc22187576"/>
      <w:bookmarkStart w:id="4217" w:name="_Toc22630798"/>
      <w:bookmarkStart w:id="4218" w:name="_Toc34227090"/>
      <w:bookmarkStart w:id="4219" w:name="_Toc34749805"/>
      <w:bookmarkStart w:id="4220" w:name="_Toc34750365"/>
      <w:bookmarkStart w:id="4221" w:name="_Toc34750555"/>
      <w:bookmarkStart w:id="4222" w:name="_Toc35940961"/>
      <w:bookmarkStart w:id="4223" w:name="_Toc35937394"/>
      <w:bookmarkStart w:id="4224" w:name="_Toc36463788"/>
      <w:bookmarkStart w:id="4225" w:name="_Toc43131733"/>
      <w:bookmarkStart w:id="4226" w:name="_Toc45032568"/>
      <w:bookmarkStart w:id="4227" w:name="_Toc49782262"/>
      <w:bookmarkStart w:id="4228" w:name="_Toc51873698"/>
      <w:bookmarkStart w:id="4229" w:name="_Toc57209191"/>
      <w:bookmarkStart w:id="4230" w:name="_Toc58588534"/>
      <w:bookmarkStart w:id="4231" w:name="_Toc66114895"/>
      <w:bookmarkStart w:id="4232" w:name="_Toc67686406"/>
      <w:bookmarkStart w:id="4233" w:name="_Toc74994695"/>
      <w:bookmarkStart w:id="4234" w:name="_Toc85467950"/>
      <w:bookmarkStart w:id="4235" w:name="_Toc89182992"/>
      <w:bookmarkStart w:id="4236" w:name="_Toc90651294"/>
      <w:bookmarkStart w:id="4237" w:name="_Toc96933444"/>
      <w:bookmarkStart w:id="4238" w:name="_Toc98507292"/>
      <w:bookmarkStart w:id="4239" w:name="_Toc98507745"/>
      <w:bookmarkStart w:id="4240" w:name="_Toc106640748"/>
      <w:bookmarkStart w:id="4241" w:name="_Toc122098622"/>
      <w:bookmarkStart w:id="4242" w:name="_Toc130844744"/>
      <w:bookmarkStart w:id="4243" w:name="_Toc138412266"/>
      <w:bookmarkStart w:id="4244" w:name="_Toc145957052"/>
      <w:bookmarkStart w:id="4245" w:name="_Toc153890749"/>
      <w:bookmarkStart w:id="4246" w:name="_Toc161835049"/>
      <w:bookmarkStart w:id="4247" w:name="_Toc169755871"/>
      <w:bookmarkStart w:id="4248" w:name="_Toc186730191"/>
      <w:bookmarkStart w:id="4249" w:name="_Toc192837286"/>
      <w:r w:rsidRPr="00616F0C">
        <w:t>6.1.5.2</w:t>
      </w:r>
      <w:r w:rsidRPr="00616F0C">
        <w:rPr>
          <w:noProof/>
        </w:rPr>
        <w:t>.1</w:t>
      </w:r>
      <w:r w:rsidRPr="00616F0C">
        <w:rPr>
          <w:noProof/>
        </w:rPr>
        <w:tab/>
        <w:t>Description</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4250" w:name="_Toc532994456"/>
      <w:bookmarkStart w:id="4251" w:name="_Toc22187577"/>
      <w:bookmarkStart w:id="4252" w:name="_Toc22630799"/>
      <w:bookmarkStart w:id="4253" w:name="_Toc34227091"/>
      <w:bookmarkStart w:id="4254" w:name="_Toc34749806"/>
      <w:bookmarkStart w:id="4255" w:name="_Toc34750366"/>
      <w:bookmarkStart w:id="4256" w:name="_Toc34750556"/>
      <w:bookmarkStart w:id="4257" w:name="_Toc35940962"/>
      <w:bookmarkStart w:id="4258" w:name="_Toc35937395"/>
      <w:bookmarkStart w:id="4259" w:name="_Toc36463789"/>
      <w:bookmarkStart w:id="4260" w:name="_Toc43131734"/>
      <w:bookmarkStart w:id="4261" w:name="_Toc45032569"/>
      <w:bookmarkStart w:id="4262" w:name="_Toc49782263"/>
      <w:bookmarkStart w:id="4263" w:name="_Toc51873699"/>
      <w:bookmarkStart w:id="4264" w:name="_Toc57209192"/>
      <w:bookmarkStart w:id="4265" w:name="_Toc58588535"/>
      <w:bookmarkStart w:id="4266" w:name="_Toc66114896"/>
      <w:bookmarkStart w:id="4267" w:name="_Toc67686407"/>
      <w:bookmarkStart w:id="4268" w:name="_Toc74994696"/>
      <w:bookmarkStart w:id="4269" w:name="_Toc85467951"/>
      <w:bookmarkStart w:id="4270" w:name="_Toc89182993"/>
      <w:bookmarkStart w:id="4271" w:name="_Toc90651295"/>
      <w:bookmarkStart w:id="4272" w:name="_Toc96933445"/>
      <w:bookmarkStart w:id="4273" w:name="_Toc98507293"/>
      <w:bookmarkStart w:id="4274" w:name="_Toc98507746"/>
      <w:bookmarkStart w:id="4275" w:name="_Toc106640749"/>
      <w:bookmarkStart w:id="4276" w:name="_Toc122098623"/>
      <w:bookmarkStart w:id="4277" w:name="_Toc130844745"/>
      <w:bookmarkStart w:id="4278" w:name="_Toc138412267"/>
      <w:bookmarkStart w:id="4279" w:name="_Toc145957053"/>
      <w:bookmarkStart w:id="4280" w:name="_Toc153890750"/>
      <w:bookmarkStart w:id="4281" w:name="_Toc161835050"/>
      <w:bookmarkStart w:id="4282" w:name="_Toc169755872"/>
      <w:bookmarkStart w:id="4283" w:name="_Toc186730192"/>
      <w:bookmarkStart w:id="4284" w:name="_Toc192837287"/>
      <w:r w:rsidRPr="00616F0C">
        <w:t>6.1.5.2</w:t>
      </w:r>
      <w:r w:rsidRPr="00616F0C">
        <w:rPr>
          <w:noProof/>
        </w:rPr>
        <w:t>.2</w:t>
      </w:r>
      <w:r w:rsidRPr="00616F0C">
        <w:rPr>
          <w:noProof/>
        </w:rPr>
        <w:tab/>
      </w:r>
      <w:r>
        <w:rPr>
          <w:noProof/>
        </w:rPr>
        <w:t>Target</w:t>
      </w:r>
      <w:r w:rsidRPr="00616F0C">
        <w:rPr>
          <w:noProof/>
        </w:rPr>
        <w:t xml:space="preserve"> URI</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285" w:name="_Toc532994457"/>
      <w:bookmarkStart w:id="4286" w:name="_Toc22187578"/>
      <w:bookmarkStart w:id="4287" w:name="_Toc22630800"/>
      <w:bookmarkStart w:id="4288" w:name="_Toc34227092"/>
      <w:bookmarkStart w:id="4289" w:name="_Toc34749807"/>
      <w:bookmarkStart w:id="4290" w:name="_Toc34750367"/>
      <w:bookmarkStart w:id="4291" w:name="_Toc34750557"/>
      <w:bookmarkStart w:id="4292" w:name="_Toc35940963"/>
      <w:bookmarkStart w:id="4293" w:name="_Toc35937396"/>
      <w:bookmarkStart w:id="4294" w:name="_Toc36463790"/>
      <w:bookmarkStart w:id="4295" w:name="_Toc43131735"/>
      <w:bookmarkStart w:id="4296" w:name="_Toc45032570"/>
      <w:bookmarkStart w:id="4297" w:name="_Toc49782264"/>
      <w:bookmarkStart w:id="4298" w:name="_Toc51873700"/>
      <w:bookmarkStart w:id="4299" w:name="_Toc57209193"/>
      <w:bookmarkStart w:id="4300" w:name="_Toc58588536"/>
      <w:bookmarkStart w:id="4301" w:name="_Toc66114897"/>
      <w:bookmarkStart w:id="4302" w:name="_Toc67686408"/>
      <w:bookmarkStart w:id="4303" w:name="_Toc74994697"/>
      <w:bookmarkStart w:id="4304" w:name="_Toc85467952"/>
      <w:bookmarkStart w:id="4305" w:name="_Toc89182994"/>
      <w:bookmarkStart w:id="4306" w:name="_Toc90651296"/>
      <w:bookmarkStart w:id="4307" w:name="_Toc96933446"/>
      <w:bookmarkStart w:id="4308" w:name="_Toc98507294"/>
      <w:bookmarkStart w:id="4309" w:name="_Toc98507747"/>
      <w:bookmarkStart w:id="4310" w:name="_Toc106640750"/>
      <w:bookmarkStart w:id="4311" w:name="_Toc122098624"/>
      <w:bookmarkStart w:id="4312" w:name="_Toc130844746"/>
      <w:bookmarkStart w:id="4313" w:name="_Toc138412268"/>
      <w:bookmarkStart w:id="4314" w:name="_Toc145957054"/>
      <w:bookmarkStart w:id="4315" w:name="_Toc153890751"/>
      <w:bookmarkStart w:id="4316" w:name="_Toc161835051"/>
      <w:bookmarkStart w:id="4317" w:name="_Toc169755873"/>
      <w:bookmarkStart w:id="4318" w:name="_Toc186730193"/>
      <w:bookmarkStart w:id="4319" w:name="_Toc192837288"/>
      <w:r w:rsidRPr="00616F0C">
        <w:t>6.1.5.2</w:t>
      </w:r>
      <w:r w:rsidRPr="00616F0C">
        <w:rPr>
          <w:noProof/>
        </w:rPr>
        <w:t>.3</w:t>
      </w:r>
      <w:r w:rsidRPr="00616F0C">
        <w:rPr>
          <w:noProof/>
        </w:rPr>
        <w:tab/>
        <w:t>Standard Methods</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232BAE8B" w14:textId="77777777" w:rsidR="00E134FC" w:rsidRPr="00616F0C" w:rsidRDefault="00E134FC" w:rsidP="00E134FC">
      <w:pPr>
        <w:pStyle w:val="H6"/>
        <w:rPr>
          <w:noProof/>
        </w:rPr>
      </w:pPr>
      <w:bookmarkStart w:id="4320" w:name="_Toc532994458"/>
      <w:bookmarkStart w:id="4321" w:name="_Toc22187579"/>
      <w:bookmarkStart w:id="4322" w:name="_Toc22630801"/>
      <w:bookmarkStart w:id="4323" w:name="_Toc34227093"/>
      <w:bookmarkStart w:id="4324" w:name="_Toc34749808"/>
      <w:bookmarkStart w:id="4325" w:name="_Toc34750368"/>
      <w:bookmarkStart w:id="4326" w:name="_Toc34750558"/>
      <w:bookmarkStart w:id="4327" w:name="_Toc35940964"/>
      <w:bookmarkStart w:id="4328" w:name="_Toc35937397"/>
      <w:bookmarkStart w:id="4329" w:name="_Toc36463791"/>
      <w:bookmarkStart w:id="4330" w:name="_Toc43131736"/>
      <w:bookmarkStart w:id="4331" w:name="_Toc45032571"/>
      <w:bookmarkStart w:id="4332" w:name="_Toc49782265"/>
      <w:bookmarkStart w:id="4333" w:name="_Toc51873701"/>
      <w:bookmarkStart w:id="4334" w:name="_Toc57209194"/>
      <w:bookmarkStart w:id="4335" w:name="_Toc58588537"/>
      <w:bookmarkStart w:id="4336" w:name="_Toc66114898"/>
      <w:bookmarkStart w:id="4337" w:name="_Toc67686409"/>
      <w:bookmarkStart w:id="4338" w:name="_Toc74994698"/>
      <w:bookmarkStart w:id="4339" w:name="_Toc85467953"/>
      <w:bookmarkStart w:id="4340" w:name="_Toc89182995"/>
      <w:bookmarkStart w:id="4341" w:name="_Toc90651297"/>
      <w:bookmarkStart w:id="4342" w:name="_Toc96933447"/>
      <w:r w:rsidRPr="00616F0C">
        <w:t>6.1.5.2.3</w:t>
      </w:r>
      <w:r w:rsidRPr="00616F0C">
        <w:rPr>
          <w:noProof/>
        </w:rPr>
        <w:t>.1</w:t>
      </w:r>
      <w:r w:rsidRPr="00616F0C">
        <w:rPr>
          <w:noProof/>
        </w:rPr>
        <w:tab/>
        <w:t>POST</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343" w:name="_Toc43131737"/>
      <w:bookmarkStart w:id="4344" w:name="_Toc45032572"/>
      <w:bookmarkStart w:id="4345" w:name="_Toc49782266"/>
      <w:bookmarkStart w:id="4346" w:name="_Toc51873702"/>
      <w:bookmarkStart w:id="4347" w:name="_Toc57209195"/>
      <w:bookmarkStart w:id="4348" w:name="_Toc58588538"/>
      <w:bookmarkStart w:id="4349" w:name="_Toc66114899"/>
      <w:bookmarkStart w:id="4350" w:name="_Toc67686410"/>
      <w:bookmarkStart w:id="4351" w:name="_Toc74994699"/>
      <w:bookmarkStart w:id="4352" w:name="_Toc85467954"/>
      <w:bookmarkStart w:id="4353" w:name="_Toc89182996"/>
      <w:bookmarkStart w:id="4354" w:name="_Toc90651298"/>
      <w:bookmarkStart w:id="4355" w:name="_Toc96933448"/>
      <w:bookmarkStart w:id="4356" w:name="_Toc98507295"/>
      <w:bookmarkStart w:id="4357" w:name="_Toc98507748"/>
      <w:bookmarkStart w:id="4358" w:name="_Toc106640751"/>
      <w:bookmarkStart w:id="4359" w:name="_Toc122098625"/>
      <w:bookmarkStart w:id="4360" w:name="_Toc130844747"/>
      <w:bookmarkStart w:id="4361" w:name="_Toc138412269"/>
      <w:bookmarkStart w:id="4362" w:name="_Toc145957055"/>
      <w:bookmarkStart w:id="4363" w:name="_Toc153890752"/>
      <w:bookmarkStart w:id="4364" w:name="_Toc161835052"/>
      <w:bookmarkStart w:id="4365" w:name="_Toc169755874"/>
      <w:bookmarkStart w:id="4366" w:name="_Toc186730194"/>
      <w:bookmarkStart w:id="4367" w:name="_Toc22187581"/>
      <w:bookmarkStart w:id="4368" w:name="_Toc22630803"/>
      <w:bookmarkStart w:id="4369" w:name="_Toc34227094"/>
      <w:bookmarkStart w:id="4370" w:name="_Toc34749809"/>
      <w:bookmarkStart w:id="4371" w:name="_Toc34750369"/>
      <w:bookmarkStart w:id="4372" w:name="_Toc34750559"/>
      <w:bookmarkStart w:id="4373" w:name="_Toc35940965"/>
      <w:bookmarkStart w:id="4374" w:name="_Toc35937398"/>
      <w:bookmarkStart w:id="4375" w:name="_Toc36463792"/>
      <w:bookmarkStart w:id="4376" w:name="_Toc192837289"/>
      <w:r>
        <w:t>6.1.5.3</w:t>
      </w:r>
      <w:r w:rsidRPr="00616F0C">
        <w:tab/>
        <w:t>Notification</w:t>
      </w:r>
      <w:r>
        <w:t xml:space="preserve"> due to Data Change</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76"/>
    </w:p>
    <w:p w14:paraId="39DC5AC4" w14:textId="77777777" w:rsidR="00E134FC" w:rsidRPr="00616F0C" w:rsidRDefault="00E134FC" w:rsidP="00E134FC">
      <w:pPr>
        <w:pStyle w:val="Heading5"/>
        <w:rPr>
          <w:noProof/>
        </w:rPr>
      </w:pPr>
      <w:bookmarkStart w:id="4377" w:name="_Toc43131738"/>
      <w:bookmarkStart w:id="4378" w:name="_Toc45032573"/>
      <w:bookmarkStart w:id="4379" w:name="_Toc49782267"/>
      <w:bookmarkStart w:id="4380" w:name="_Toc51873703"/>
      <w:bookmarkStart w:id="4381" w:name="_Toc57209196"/>
      <w:bookmarkStart w:id="4382" w:name="_Toc58588539"/>
      <w:bookmarkStart w:id="4383" w:name="_Toc66114900"/>
      <w:bookmarkStart w:id="4384" w:name="_Toc67686411"/>
      <w:bookmarkStart w:id="4385" w:name="_Toc74994700"/>
      <w:bookmarkStart w:id="4386" w:name="_Toc85467955"/>
      <w:bookmarkStart w:id="4387" w:name="_Toc89182997"/>
      <w:bookmarkStart w:id="4388" w:name="_Toc90651299"/>
      <w:bookmarkStart w:id="4389" w:name="_Toc96933449"/>
      <w:bookmarkStart w:id="4390" w:name="_Toc98507296"/>
      <w:bookmarkStart w:id="4391" w:name="_Toc98507749"/>
      <w:bookmarkStart w:id="4392" w:name="_Toc106640752"/>
      <w:bookmarkStart w:id="4393" w:name="_Toc122098626"/>
      <w:bookmarkStart w:id="4394" w:name="_Toc130844748"/>
      <w:bookmarkStart w:id="4395" w:name="_Toc138412270"/>
      <w:bookmarkStart w:id="4396" w:name="_Toc145957056"/>
      <w:bookmarkStart w:id="4397" w:name="_Toc153890753"/>
      <w:bookmarkStart w:id="4398" w:name="_Toc161835053"/>
      <w:bookmarkStart w:id="4399" w:name="_Toc169755875"/>
      <w:bookmarkStart w:id="4400" w:name="_Toc186730195"/>
      <w:bookmarkStart w:id="4401" w:name="_Toc192837290"/>
      <w:r>
        <w:t>6.1.5.3</w:t>
      </w:r>
      <w:r w:rsidRPr="00616F0C">
        <w:rPr>
          <w:noProof/>
        </w:rPr>
        <w:t>.1</w:t>
      </w:r>
      <w:r w:rsidRPr="00616F0C">
        <w:rPr>
          <w:noProof/>
        </w:rPr>
        <w:tab/>
        <w:t>Description</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402" w:name="_Toc43131739"/>
      <w:bookmarkStart w:id="4403" w:name="_Toc45032574"/>
      <w:bookmarkStart w:id="4404" w:name="_Toc49782268"/>
      <w:bookmarkStart w:id="4405" w:name="_Toc51873704"/>
      <w:bookmarkStart w:id="4406" w:name="_Toc57209197"/>
      <w:bookmarkStart w:id="4407" w:name="_Toc58588540"/>
      <w:bookmarkStart w:id="4408" w:name="_Toc66114901"/>
      <w:bookmarkStart w:id="4409" w:name="_Toc67686412"/>
      <w:bookmarkStart w:id="4410" w:name="_Toc74994701"/>
      <w:bookmarkStart w:id="4411" w:name="_Toc85467956"/>
      <w:bookmarkStart w:id="4412" w:name="_Toc89182998"/>
      <w:bookmarkStart w:id="4413" w:name="_Toc90651300"/>
      <w:bookmarkStart w:id="4414" w:name="_Toc96933450"/>
      <w:bookmarkStart w:id="4415" w:name="_Toc98507297"/>
      <w:bookmarkStart w:id="4416" w:name="_Toc98507750"/>
      <w:bookmarkStart w:id="4417" w:name="_Toc106640753"/>
      <w:bookmarkStart w:id="4418" w:name="_Toc122098627"/>
      <w:bookmarkStart w:id="4419" w:name="_Toc130844749"/>
      <w:bookmarkStart w:id="4420" w:name="_Toc138412271"/>
      <w:bookmarkStart w:id="4421" w:name="_Toc145957057"/>
      <w:bookmarkStart w:id="4422" w:name="_Toc153890754"/>
      <w:bookmarkStart w:id="4423" w:name="_Toc161835054"/>
      <w:bookmarkStart w:id="4424" w:name="_Toc169755876"/>
      <w:bookmarkStart w:id="4425" w:name="_Toc186730196"/>
      <w:bookmarkStart w:id="4426" w:name="_Toc192837291"/>
      <w:r>
        <w:t>6.1.5.3</w:t>
      </w:r>
      <w:r w:rsidRPr="00616F0C">
        <w:rPr>
          <w:noProof/>
        </w:rPr>
        <w:t>.2</w:t>
      </w:r>
      <w:r w:rsidRPr="00616F0C">
        <w:rPr>
          <w:noProof/>
        </w:rPr>
        <w:tab/>
      </w:r>
      <w:r>
        <w:rPr>
          <w:noProof/>
        </w:rPr>
        <w:t>Target</w:t>
      </w:r>
      <w:r w:rsidRPr="00616F0C">
        <w:rPr>
          <w:noProof/>
        </w:rPr>
        <w:t xml:space="preserve"> URI</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427" w:name="_Toc43131740"/>
      <w:bookmarkStart w:id="4428" w:name="_Toc45032575"/>
      <w:bookmarkStart w:id="4429" w:name="_Toc49782269"/>
      <w:bookmarkStart w:id="4430" w:name="_Toc51873705"/>
      <w:bookmarkStart w:id="4431" w:name="_Toc57209198"/>
      <w:bookmarkStart w:id="4432" w:name="_Toc58588541"/>
      <w:bookmarkStart w:id="4433" w:name="_Toc66114902"/>
      <w:bookmarkStart w:id="4434" w:name="_Toc67686413"/>
      <w:bookmarkStart w:id="4435" w:name="_Toc74994702"/>
      <w:bookmarkStart w:id="4436" w:name="_Toc85467957"/>
      <w:bookmarkStart w:id="4437" w:name="_Toc89182999"/>
      <w:bookmarkStart w:id="4438" w:name="_Toc90651301"/>
      <w:bookmarkStart w:id="4439" w:name="_Toc96933451"/>
      <w:bookmarkStart w:id="4440" w:name="_Toc98507298"/>
      <w:bookmarkStart w:id="4441" w:name="_Toc98507751"/>
      <w:bookmarkStart w:id="4442" w:name="_Toc106640754"/>
      <w:bookmarkStart w:id="4443" w:name="_Toc122098628"/>
      <w:bookmarkStart w:id="4444" w:name="_Toc130844750"/>
      <w:bookmarkStart w:id="4445" w:name="_Toc138412272"/>
      <w:bookmarkStart w:id="4446" w:name="_Toc145957058"/>
      <w:bookmarkStart w:id="4447" w:name="_Toc153890755"/>
      <w:bookmarkStart w:id="4448" w:name="_Toc161835055"/>
      <w:bookmarkStart w:id="4449" w:name="_Toc169755877"/>
      <w:bookmarkStart w:id="4450" w:name="_Toc186730197"/>
      <w:bookmarkStart w:id="4451" w:name="_Toc192837292"/>
      <w:r>
        <w:t>6.1.5.3</w:t>
      </w:r>
      <w:r w:rsidRPr="00616F0C">
        <w:rPr>
          <w:noProof/>
        </w:rPr>
        <w:t>.3</w:t>
      </w:r>
      <w:r w:rsidRPr="00616F0C">
        <w:rPr>
          <w:noProof/>
        </w:rPr>
        <w:tab/>
        <w:t>Standard Methods</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2F7AEEF6" w14:textId="77777777" w:rsidR="00E134FC" w:rsidRPr="00616F0C" w:rsidRDefault="00E134FC" w:rsidP="00E134FC">
      <w:pPr>
        <w:pStyle w:val="H6"/>
        <w:rPr>
          <w:noProof/>
        </w:rPr>
      </w:pPr>
      <w:bookmarkStart w:id="4452" w:name="_Toc43131741"/>
      <w:bookmarkStart w:id="4453" w:name="_Toc45032576"/>
      <w:bookmarkStart w:id="4454" w:name="_Toc49782270"/>
      <w:bookmarkStart w:id="4455" w:name="_Toc51873706"/>
      <w:bookmarkStart w:id="4456" w:name="_Toc57209199"/>
      <w:bookmarkStart w:id="4457" w:name="_Toc58588542"/>
      <w:bookmarkStart w:id="4458" w:name="_Toc66114903"/>
      <w:bookmarkStart w:id="4459" w:name="_Toc67686414"/>
      <w:bookmarkStart w:id="4460" w:name="_Toc74994703"/>
      <w:bookmarkStart w:id="4461" w:name="_Toc85467958"/>
      <w:bookmarkStart w:id="4462" w:name="_Toc89183000"/>
      <w:bookmarkStart w:id="4463" w:name="_Toc90651302"/>
      <w:bookmarkStart w:id="4464" w:name="_Toc96933452"/>
      <w:r>
        <w:t>6.1.5.3</w:t>
      </w:r>
      <w:r w:rsidRPr="00616F0C">
        <w:t>.3</w:t>
      </w:r>
      <w:r w:rsidRPr="00616F0C">
        <w:rPr>
          <w:noProof/>
        </w:rPr>
        <w:t>.1</w:t>
      </w:r>
      <w:r w:rsidRPr="00616F0C">
        <w:rPr>
          <w:noProof/>
        </w:rPr>
        <w:tab/>
        <w:t>POST</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465" w:name="_Toc89183001"/>
      <w:bookmarkStart w:id="4466" w:name="_Toc90651303"/>
      <w:bookmarkStart w:id="4467" w:name="_Toc96933453"/>
      <w:bookmarkStart w:id="4468" w:name="_Toc98507299"/>
      <w:bookmarkStart w:id="4469" w:name="_Toc98507752"/>
      <w:bookmarkStart w:id="4470" w:name="_Toc106640755"/>
      <w:bookmarkStart w:id="4471" w:name="_Toc122098629"/>
      <w:bookmarkStart w:id="4472" w:name="_Toc130844751"/>
      <w:bookmarkStart w:id="4473" w:name="_Toc138412273"/>
      <w:bookmarkStart w:id="4474" w:name="_Toc145957059"/>
      <w:bookmarkStart w:id="4475" w:name="_Toc153890756"/>
      <w:bookmarkStart w:id="4476" w:name="_Toc161835056"/>
      <w:bookmarkStart w:id="4477" w:name="_Toc169755878"/>
      <w:bookmarkStart w:id="4478" w:name="_Toc186730198"/>
      <w:bookmarkStart w:id="4479" w:name="_Toc43131742"/>
      <w:bookmarkStart w:id="4480" w:name="_Toc45032577"/>
      <w:bookmarkStart w:id="4481" w:name="_Toc49782271"/>
      <w:bookmarkStart w:id="4482" w:name="_Toc51873707"/>
      <w:bookmarkStart w:id="4483" w:name="_Toc57209200"/>
      <w:bookmarkStart w:id="4484" w:name="_Toc58588543"/>
      <w:bookmarkStart w:id="4485" w:name="_Toc66114904"/>
      <w:bookmarkStart w:id="4486" w:name="_Toc67686415"/>
      <w:bookmarkStart w:id="4487" w:name="_Toc74994704"/>
      <w:bookmarkStart w:id="4488" w:name="_Toc85467959"/>
      <w:bookmarkStart w:id="4489" w:name="_Toc192837293"/>
      <w:r>
        <w:t>6.1.5.4</w:t>
      </w:r>
      <w:r w:rsidRPr="00616F0C">
        <w:tab/>
      </w:r>
      <w:r>
        <w:t>Subscription Expiry</w:t>
      </w:r>
      <w:r w:rsidRPr="00B06F7A">
        <w:t xml:space="preserve"> Notification</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89"/>
    </w:p>
    <w:p w14:paraId="5F97A98F" w14:textId="77777777" w:rsidR="00E134FC" w:rsidRPr="00616F0C" w:rsidRDefault="00E134FC" w:rsidP="00E134FC">
      <w:pPr>
        <w:pStyle w:val="Heading5"/>
        <w:rPr>
          <w:noProof/>
        </w:rPr>
      </w:pPr>
      <w:bookmarkStart w:id="4490" w:name="_Toc89183002"/>
      <w:bookmarkStart w:id="4491" w:name="_Toc90651304"/>
      <w:bookmarkStart w:id="4492" w:name="_Toc96933454"/>
      <w:bookmarkStart w:id="4493" w:name="_Toc98507300"/>
      <w:bookmarkStart w:id="4494" w:name="_Toc98507753"/>
      <w:bookmarkStart w:id="4495" w:name="_Toc106640756"/>
      <w:bookmarkStart w:id="4496" w:name="_Toc122098630"/>
      <w:bookmarkStart w:id="4497" w:name="_Toc130844752"/>
      <w:bookmarkStart w:id="4498" w:name="_Toc138412274"/>
      <w:bookmarkStart w:id="4499" w:name="_Toc145957060"/>
      <w:bookmarkStart w:id="4500" w:name="_Toc153890757"/>
      <w:bookmarkStart w:id="4501" w:name="_Toc161835057"/>
      <w:bookmarkStart w:id="4502" w:name="_Toc169755879"/>
      <w:bookmarkStart w:id="4503" w:name="_Toc186730199"/>
      <w:bookmarkStart w:id="4504" w:name="_Toc192837294"/>
      <w:r>
        <w:t>6.1.5.4</w:t>
      </w:r>
      <w:r w:rsidRPr="00616F0C">
        <w:rPr>
          <w:noProof/>
        </w:rPr>
        <w:t>.1</w:t>
      </w:r>
      <w:r w:rsidRPr="00616F0C">
        <w:rPr>
          <w:noProof/>
        </w:rPr>
        <w:tab/>
        <w:t>Description</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505" w:name="_Toc89183003"/>
      <w:bookmarkStart w:id="4506" w:name="_Toc90651305"/>
      <w:bookmarkStart w:id="4507" w:name="_Toc96933455"/>
      <w:bookmarkStart w:id="4508" w:name="_Toc98507301"/>
      <w:bookmarkStart w:id="4509" w:name="_Toc98507754"/>
      <w:bookmarkStart w:id="4510" w:name="_Toc106640757"/>
      <w:bookmarkStart w:id="4511" w:name="_Toc122098631"/>
      <w:bookmarkStart w:id="4512" w:name="_Toc130844753"/>
      <w:bookmarkStart w:id="4513" w:name="_Toc138412275"/>
      <w:bookmarkStart w:id="4514" w:name="_Toc145957061"/>
      <w:bookmarkStart w:id="4515" w:name="_Toc153890758"/>
      <w:bookmarkStart w:id="4516" w:name="_Toc161835058"/>
      <w:bookmarkStart w:id="4517" w:name="_Toc169755880"/>
      <w:bookmarkStart w:id="4518" w:name="_Toc186730200"/>
      <w:bookmarkStart w:id="4519" w:name="_Toc192837295"/>
      <w:r>
        <w:t>6.1.5.4</w:t>
      </w:r>
      <w:r w:rsidRPr="00616F0C">
        <w:rPr>
          <w:noProof/>
        </w:rPr>
        <w:t>.2</w:t>
      </w:r>
      <w:r w:rsidRPr="00616F0C">
        <w:rPr>
          <w:noProof/>
        </w:rPr>
        <w:tab/>
      </w:r>
      <w:r>
        <w:rPr>
          <w:noProof/>
        </w:rPr>
        <w:t>Target</w:t>
      </w:r>
      <w:r w:rsidRPr="00616F0C">
        <w:rPr>
          <w:noProof/>
        </w:rPr>
        <w:t xml:space="preserve"> URI</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520" w:name="_Toc89183004"/>
      <w:bookmarkStart w:id="4521" w:name="_Toc90651306"/>
      <w:bookmarkStart w:id="4522" w:name="_Toc96933456"/>
      <w:bookmarkStart w:id="4523" w:name="_Toc98507302"/>
      <w:bookmarkStart w:id="4524" w:name="_Toc98507755"/>
      <w:bookmarkStart w:id="4525" w:name="_Toc106640758"/>
      <w:bookmarkStart w:id="4526" w:name="_Toc122098632"/>
      <w:bookmarkStart w:id="4527" w:name="_Toc130844754"/>
      <w:bookmarkStart w:id="4528" w:name="_Toc138412276"/>
      <w:bookmarkStart w:id="4529" w:name="_Toc145957062"/>
      <w:bookmarkStart w:id="4530" w:name="_Toc153890759"/>
      <w:bookmarkStart w:id="4531" w:name="_Toc161835059"/>
      <w:bookmarkStart w:id="4532" w:name="_Toc169755881"/>
      <w:bookmarkStart w:id="4533" w:name="_Toc186730201"/>
      <w:bookmarkStart w:id="4534" w:name="_Toc192837296"/>
      <w:r>
        <w:t>6.1.5.4</w:t>
      </w:r>
      <w:r w:rsidRPr="00616F0C">
        <w:rPr>
          <w:noProof/>
        </w:rPr>
        <w:t>.3</w:t>
      </w:r>
      <w:r w:rsidRPr="00616F0C">
        <w:rPr>
          <w:noProof/>
        </w:rPr>
        <w:tab/>
        <w:t>Standard Methods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60CDF386" w14:textId="77777777" w:rsidR="00E134FC" w:rsidRPr="00616F0C" w:rsidRDefault="00E134FC" w:rsidP="00E134FC">
      <w:pPr>
        <w:pStyle w:val="H6"/>
        <w:rPr>
          <w:noProof/>
        </w:rPr>
      </w:pPr>
      <w:bookmarkStart w:id="4535" w:name="_Toc89183005"/>
      <w:bookmarkStart w:id="4536" w:name="_Toc90651307"/>
      <w:bookmarkStart w:id="4537" w:name="_Toc96933457"/>
      <w:r>
        <w:t>6.1.5.4</w:t>
      </w:r>
      <w:r w:rsidRPr="00616F0C">
        <w:t>.3</w:t>
      </w:r>
      <w:r w:rsidRPr="00616F0C">
        <w:rPr>
          <w:noProof/>
        </w:rPr>
        <w:t>.1</w:t>
      </w:r>
      <w:r w:rsidRPr="00616F0C">
        <w:rPr>
          <w:noProof/>
        </w:rPr>
        <w:tab/>
        <w:t>POST</w:t>
      </w:r>
      <w:bookmarkEnd w:id="4535"/>
      <w:bookmarkEnd w:id="4536"/>
      <w:bookmarkEnd w:id="4537"/>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538" w:name="_Toc89181519"/>
      <w:bookmarkStart w:id="4539" w:name="_Toc89183006"/>
      <w:bookmarkStart w:id="4540" w:name="_Toc90651308"/>
      <w:bookmarkStart w:id="4541" w:name="_Toc96933458"/>
      <w:bookmarkStart w:id="4542" w:name="_Toc98507303"/>
      <w:bookmarkStart w:id="4543" w:name="_Toc98507756"/>
      <w:bookmarkStart w:id="4544" w:name="_Toc106640759"/>
      <w:bookmarkStart w:id="4545" w:name="_Toc122098633"/>
      <w:bookmarkStart w:id="4546" w:name="_Toc130844755"/>
      <w:bookmarkStart w:id="4547" w:name="_Toc138412277"/>
      <w:bookmarkStart w:id="4548" w:name="_Toc145957063"/>
      <w:bookmarkStart w:id="4549" w:name="_Toc153890760"/>
      <w:bookmarkStart w:id="4550" w:name="_Toc161835060"/>
      <w:bookmarkStart w:id="4551" w:name="_Toc169755882"/>
      <w:bookmarkStart w:id="4552" w:name="_Toc186730202"/>
      <w:bookmarkStart w:id="4553" w:name="_Toc192837297"/>
      <w:r w:rsidRPr="00616F0C">
        <w:t>6.1.6</w:t>
      </w:r>
      <w:r w:rsidRPr="00616F0C">
        <w:tab/>
        <w:t>Data Model</w:t>
      </w:r>
      <w:bookmarkEnd w:id="4367"/>
      <w:bookmarkEnd w:id="4368"/>
      <w:bookmarkEnd w:id="4369"/>
      <w:bookmarkEnd w:id="4370"/>
      <w:bookmarkEnd w:id="4371"/>
      <w:bookmarkEnd w:id="4372"/>
      <w:bookmarkEnd w:id="4373"/>
      <w:bookmarkEnd w:id="4374"/>
      <w:bookmarkEnd w:id="4375"/>
      <w:bookmarkEnd w:id="4479"/>
      <w:bookmarkEnd w:id="4480"/>
      <w:bookmarkEnd w:id="4481"/>
      <w:bookmarkEnd w:id="4482"/>
      <w:bookmarkEnd w:id="4483"/>
      <w:bookmarkEnd w:id="4484"/>
      <w:bookmarkEnd w:id="4485"/>
      <w:bookmarkEnd w:id="4486"/>
      <w:bookmarkEnd w:id="4487"/>
      <w:bookmarkEnd w:id="4488"/>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0F77CFB9" w14:textId="77777777" w:rsidR="00E134FC" w:rsidRPr="00616F0C" w:rsidRDefault="00E134FC" w:rsidP="00E134FC">
      <w:pPr>
        <w:pStyle w:val="Heading4"/>
      </w:pPr>
      <w:bookmarkStart w:id="4554" w:name="_Toc22187582"/>
      <w:bookmarkStart w:id="4555" w:name="_Toc22630804"/>
      <w:bookmarkStart w:id="4556" w:name="_Toc34227095"/>
      <w:bookmarkStart w:id="4557" w:name="_Toc34749810"/>
      <w:bookmarkStart w:id="4558" w:name="_Toc34750370"/>
      <w:bookmarkStart w:id="4559" w:name="_Toc34750560"/>
      <w:bookmarkStart w:id="4560" w:name="_Toc35940966"/>
      <w:bookmarkStart w:id="4561" w:name="_Toc35937399"/>
      <w:bookmarkStart w:id="4562" w:name="_Toc36463793"/>
      <w:bookmarkStart w:id="4563" w:name="_Toc43131743"/>
      <w:bookmarkStart w:id="4564" w:name="_Toc45032578"/>
      <w:bookmarkStart w:id="4565" w:name="_Toc49782272"/>
      <w:bookmarkStart w:id="4566" w:name="_Toc51873708"/>
      <w:bookmarkStart w:id="4567" w:name="_Toc57209201"/>
      <w:bookmarkStart w:id="4568" w:name="_Toc58588544"/>
      <w:bookmarkStart w:id="4569" w:name="_Toc66114905"/>
      <w:bookmarkStart w:id="4570" w:name="_Toc67686416"/>
      <w:bookmarkStart w:id="4571" w:name="_Toc74994705"/>
      <w:bookmarkStart w:id="4572" w:name="_Toc85467960"/>
      <w:bookmarkStart w:id="4573" w:name="_Toc89183007"/>
      <w:bookmarkStart w:id="4574" w:name="_Toc90651309"/>
      <w:bookmarkStart w:id="4575" w:name="_Toc96933459"/>
      <w:bookmarkStart w:id="4576" w:name="_Toc98507304"/>
      <w:bookmarkStart w:id="4577" w:name="_Toc98507757"/>
      <w:bookmarkStart w:id="4578" w:name="_Toc106640760"/>
      <w:bookmarkStart w:id="4579" w:name="_Toc122098634"/>
      <w:bookmarkStart w:id="4580" w:name="_Toc130844756"/>
      <w:bookmarkStart w:id="4581" w:name="_Toc138412278"/>
      <w:bookmarkStart w:id="4582" w:name="_Toc145957064"/>
      <w:bookmarkStart w:id="4583" w:name="_Toc153890761"/>
      <w:bookmarkStart w:id="4584" w:name="_Toc161835061"/>
      <w:bookmarkStart w:id="4585" w:name="_Toc169755883"/>
      <w:bookmarkStart w:id="4586" w:name="_Toc186730203"/>
      <w:bookmarkStart w:id="4587" w:name="_Toc192837298"/>
      <w:r w:rsidRPr="00616F0C">
        <w:t>6.1.6.1</w:t>
      </w:r>
      <w:r w:rsidRPr="00616F0C">
        <w:tab/>
      </w:r>
      <w:r w:rsidRPr="00CE2981">
        <w:t>General</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lastRenderedPageBreak/>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489"/>
        <w:gridCol w:w="3522"/>
        <w:gridCol w:w="2238"/>
      </w:tblGrid>
      <w:tr w:rsidR="00E134FC" w:rsidRPr="00616F0C" w14:paraId="1086690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48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522"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8"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F789F25" w14:textId="101A5320" w:rsidR="00E134FC" w:rsidRPr="00616F0C" w:rsidRDefault="00E134FC" w:rsidP="008E16EE">
            <w:pPr>
              <w:pStyle w:val="TAL"/>
            </w:pPr>
            <w:r w:rsidRPr="00616F0C">
              <w:t>RecordSearchResult</w:t>
            </w:r>
            <w:r w:rsidR="00BE73AF">
              <w:t>Body</w:t>
            </w:r>
          </w:p>
        </w:tc>
        <w:tc>
          <w:tcPr>
            <w:tcW w:w="148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522" w:type="dxa"/>
            <w:tcBorders>
              <w:top w:val="single" w:sz="4" w:space="0" w:color="auto"/>
              <w:left w:val="single" w:sz="4" w:space="0" w:color="auto"/>
              <w:bottom w:val="single" w:sz="4" w:space="0" w:color="auto"/>
              <w:right w:val="single" w:sz="4" w:space="0" w:color="auto"/>
            </w:tcBorders>
          </w:tcPr>
          <w:p w14:paraId="7A028734" w14:textId="1C9AF9AD" w:rsidR="00E134FC" w:rsidRPr="00616F0C" w:rsidRDefault="00E134FC" w:rsidP="008E16EE">
            <w:pPr>
              <w:pStyle w:val="TAL"/>
              <w:rPr>
                <w:rFonts w:cs="Arial"/>
                <w:szCs w:val="18"/>
              </w:rPr>
            </w:pPr>
            <w:r w:rsidRPr="00616F0C">
              <w:rPr>
                <w:rFonts w:cs="Arial"/>
                <w:szCs w:val="18"/>
              </w:rPr>
              <w:t>Record Search Result</w:t>
            </w:r>
            <w:r w:rsidR="00BE73AF">
              <w:rPr>
                <w:rFonts w:cs="Arial"/>
                <w:szCs w:val="18"/>
              </w:rPr>
              <w:t xml:space="preserve"> Body</w:t>
            </w:r>
          </w:p>
        </w:tc>
        <w:tc>
          <w:tcPr>
            <w:tcW w:w="2238"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48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522"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8"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48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522"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8"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48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522"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8"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48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522"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8"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48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522"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8"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48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522"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8"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48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522"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8"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48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522"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8"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48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522"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8"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48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522"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8"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48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522"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8"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48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522"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8"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48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522"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8"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48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522"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8"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48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522"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8"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48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522"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8"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48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522"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8"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48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522"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8"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48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522"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8"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AA1BFE" w:rsidRPr="00616F0C" w14:paraId="2CD90FD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9D7F828" w14:textId="77777777" w:rsidR="00AA1BFE" w:rsidRDefault="00AA1BFE" w:rsidP="006E563E">
            <w:pPr>
              <w:pStyle w:val="TAL"/>
            </w:pPr>
            <w:r>
              <w:t>RecordSearchResult</w:t>
            </w:r>
          </w:p>
        </w:tc>
        <w:tc>
          <w:tcPr>
            <w:tcW w:w="1489" w:type="dxa"/>
            <w:tcBorders>
              <w:top w:val="single" w:sz="4" w:space="0" w:color="auto"/>
              <w:left w:val="single" w:sz="4" w:space="0" w:color="auto"/>
              <w:bottom w:val="single" w:sz="4" w:space="0" w:color="auto"/>
              <w:right w:val="single" w:sz="4" w:space="0" w:color="auto"/>
            </w:tcBorders>
          </w:tcPr>
          <w:p w14:paraId="7D57E281" w14:textId="673D77C4" w:rsidR="00AA1BFE" w:rsidRDefault="00AA1BFE" w:rsidP="006E563E">
            <w:pPr>
              <w:pStyle w:val="TAL"/>
            </w:pPr>
            <w:r>
              <w:t>6.1.6.2.</w:t>
            </w:r>
            <w:r w:rsidR="00AF49A1">
              <w:t>18A</w:t>
            </w:r>
          </w:p>
        </w:tc>
        <w:tc>
          <w:tcPr>
            <w:tcW w:w="3522" w:type="dxa"/>
            <w:tcBorders>
              <w:top w:val="single" w:sz="4" w:space="0" w:color="auto"/>
              <w:left w:val="single" w:sz="4" w:space="0" w:color="auto"/>
              <w:bottom w:val="single" w:sz="4" w:space="0" w:color="auto"/>
              <w:right w:val="single" w:sz="4" w:space="0" w:color="auto"/>
            </w:tcBorders>
          </w:tcPr>
          <w:p w14:paraId="2F99761C" w14:textId="77777777" w:rsidR="00AA1BFE" w:rsidRDefault="00AA1BFE" w:rsidP="006E563E">
            <w:pPr>
              <w:pStyle w:val="TAL"/>
              <w:rPr>
                <w:rFonts w:cs="Arial"/>
                <w:szCs w:val="18"/>
              </w:rPr>
            </w:pPr>
            <w:r>
              <w:rPr>
                <w:rFonts w:cs="Arial"/>
                <w:szCs w:val="18"/>
              </w:rPr>
              <w:t>Record Search Result</w:t>
            </w:r>
          </w:p>
        </w:tc>
        <w:tc>
          <w:tcPr>
            <w:tcW w:w="2238" w:type="dxa"/>
            <w:tcBorders>
              <w:top w:val="single" w:sz="4" w:space="0" w:color="auto"/>
              <w:left w:val="single" w:sz="4" w:space="0" w:color="auto"/>
              <w:bottom w:val="single" w:sz="4" w:space="0" w:color="auto"/>
              <w:right w:val="single" w:sz="4" w:space="0" w:color="auto"/>
            </w:tcBorders>
          </w:tcPr>
          <w:p w14:paraId="2D54E4C4" w14:textId="77777777" w:rsidR="00AA1BFE" w:rsidRPr="00616F0C" w:rsidRDefault="00AA1BFE" w:rsidP="006E563E">
            <w:pPr>
              <w:pStyle w:val="TAL"/>
              <w:rPr>
                <w:rFonts w:cs="Arial"/>
                <w:szCs w:val="18"/>
              </w:rPr>
            </w:pPr>
          </w:p>
        </w:tc>
      </w:tr>
      <w:tr w:rsidR="00AA1BFE" w:rsidRPr="00616F0C" w14:paraId="6722C7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E408BE3" w14:textId="77777777" w:rsidR="00AA1BFE" w:rsidRDefault="00AA1BFE" w:rsidP="006E563E">
            <w:pPr>
              <w:pStyle w:val="TAL"/>
            </w:pPr>
            <w:r>
              <w:t>RecordSearchResultBody</w:t>
            </w:r>
          </w:p>
        </w:tc>
        <w:tc>
          <w:tcPr>
            <w:tcW w:w="1489" w:type="dxa"/>
            <w:tcBorders>
              <w:top w:val="single" w:sz="4" w:space="0" w:color="auto"/>
              <w:left w:val="single" w:sz="4" w:space="0" w:color="auto"/>
              <w:bottom w:val="single" w:sz="4" w:space="0" w:color="auto"/>
              <w:right w:val="single" w:sz="4" w:space="0" w:color="auto"/>
            </w:tcBorders>
          </w:tcPr>
          <w:p w14:paraId="2D433777" w14:textId="284B95BD" w:rsidR="00AA1BFE" w:rsidRDefault="00AA1BFE" w:rsidP="006E563E">
            <w:pPr>
              <w:pStyle w:val="TAL"/>
            </w:pPr>
            <w:r>
              <w:t>6.1.6.2.</w:t>
            </w:r>
            <w:r w:rsidR="00AF49A1">
              <w:t>18B</w:t>
            </w:r>
          </w:p>
        </w:tc>
        <w:tc>
          <w:tcPr>
            <w:tcW w:w="3522" w:type="dxa"/>
            <w:tcBorders>
              <w:top w:val="single" w:sz="4" w:space="0" w:color="auto"/>
              <w:left w:val="single" w:sz="4" w:space="0" w:color="auto"/>
              <w:bottom w:val="single" w:sz="4" w:space="0" w:color="auto"/>
              <w:right w:val="single" w:sz="4" w:space="0" w:color="auto"/>
            </w:tcBorders>
          </w:tcPr>
          <w:p w14:paraId="06B3AC52" w14:textId="77777777" w:rsidR="00AA1BFE" w:rsidRDefault="00AA1BFE" w:rsidP="006E563E">
            <w:pPr>
              <w:pStyle w:val="TAL"/>
              <w:rPr>
                <w:rFonts w:cs="Arial"/>
                <w:szCs w:val="18"/>
              </w:rPr>
            </w:pPr>
            <w:r>
              <w:rPr>
                <w:rFonts w:cs="Arial"/>
                <w:szCs w:val="18"/>
              </w:rPr>
              <w:t>Record Search Result Body</w:t>
            </w:r>
          </w:p>
        </w:tc>
        <w:tc>
          <w:tcPr>
            <w:tcW w:w="2238" w:type="dxa"/>
            <w:tcBorders>
              <w:top w:val="single" w:sz="4" w:space="0" w:color="auto"/>
              <w:left w:val="single" w:sz="4" w:space="0" w:color="auto"/>
              <w:bottom w:val="single" w:sz="4" w:space="0" w:color="auto"/>
              <w:right w:val="single" w:sz="4" w:space="0" w:color="auto"/>
            </w:tcBorders>
          </w:tcPr>
          <w:p w14:paraId="35E68255" w14:textId="77777777" w:rsidR="00AA1BFE" w:rsidRPr="00616F0C" w:rsidRDefault="00AA1BFE" w:rsidP="006E563E">
            <w:pPr>
              <w:pStyle w:val="TAL"/>
              <w:rPr>
                <w:rFonts w:cs="Arial"/>
                <w:szCs w:val="18"/>
              </w:rPr>
            </w:pPr>
          </w:p>
        </w:tc>
      </w:tr>
      <w:tr w:rsidR="00E134FC" w:rsidRPr="00616F0C" w14:paraId="4774F3A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48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522"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8"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48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522"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8"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48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522"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8"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48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522"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8"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489"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522"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38"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4588" w:name="_Toc22187583"/>
      <w:bookmarkStart w:id="4589" w:name="_Toc22630805"/>
      <w:bookmarkStart w:id="4590" w:name="_Toc34227096"/>
      <w:bookmarkStart w:id="4591" w:name="_Toc34749811"/>
      <w:bookmarkStart w:id="4592" w:name="_Toc34750371"/>
      <w:bookmarkStart w:id="4593" w:name="_Toc34750561"/>
      <w:bookmarkStart w:id="4594" w:name="_Toc35940967"/>
      <w:bookmarkStart w:id="4595" w:name="_Toc35937400"/>
      <w:bookmarkStart w:id="4596" w:name="_Toc36463794"/>
      <w:bookmarkStart w:id="4597" w:name="_Toc43131744"/>
      <w:bookmarkStart w:id="4598" w:name="_Toc45032579"/>
      <w:bookmarkStart w:id="4599" w:name="_Toc49782273"/>
      <w:bookmarkStart w:id="4600" w:name="_Toc51873709"/>
      <w:bookmarkStart w:id="4601" w:name="_Toc57209202"/>
      <w:bookmarkStart w:id="4602" w:name="_Toc58588545"/>
      <w:bookmarkStart w:id="4603" w:name="_Toc66114906"/>
      <w:bookmarkStart w:id="4604" w:name="_Toc67686417"/>
      <w:bookmarkStart w:id="4605" w:name="_Toc74994706"/>
      <w:bookmarkStart w:id="4606" w:name="_Toc85467961"/>
      <w:bookmarkStart w:id="4607" w:name="_Toc89183008"/>
      <w:bookmarkStart w:id="4608" w:name="_Toc90651310"/>
      <w:bookmarkStart w:id="4609" w:name="_Toc96933460"/>
      <w:bookmarkStart w:id="4610" w:name="_Toc98507305"/>
      <w:bookmarkStart w:id="4611" w:name="_Toc98507758"/>
      <w:bookmarkStart w:id="4612" w:name="_Toc106640761"/>
      <w:bookmarkStart w:id="4613" w:name="_Toc122098635"/>
      <w:bookmarkStart w:id="4614" w:name="_Toc130844757"/>
      <w:bookmarkStart w:id="4615" w:name="_Toc138412279"/>
      <w:bookmarkStart w:id="4616" w:name="_Toc145957065"/>
      <w:bookmarkStart w:id="4617" w:name="_Toc153890762"/>
      <w:bookmarkStart w:id="4618" w:name="_Toc161835062"/>
      <w:bookmarkStart w:id="4619" w:name="_Toc169755884"/>
      <w:bookmarkStart w:id="4620" w:name="_Toc186730204"/>
      <w:bookmarkStart w:id="4621" w:name="_Toc192837299"/>
      <w:r w:rsidRPr="00616F0C">
        <w:rPr>
          <w:lang w:val="en-US"/>
        </w:rPr>
        <w:t>6.1.6.2</w:t>
      </w:r>
      <w:r w:rsidRPr="00616F0C">
        <w:rPr>
          <w:lang w:val="en-US"/>
        </w:rPr>
        <w:tab/>
        <w:t>Structured data types</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192ABB9F" w14:textId="77777777" w:rsidR="00E134FC" w:rsidRPr="00616F0C" w:rsidRDefault="00E134FC" w:rsidP="00E134FC">
      <w:pPr>
        <w:pStyle w:val="Heading5"/>
      </w:pPr>
      <w:bookmarkStart w:id="4622" w:name="_Toc22187584"/>
      <w:bookmarkStart w:id="4623" w:name="_Toc22630806"/>
      <w:bookmarkStart w:id="4624" w:name="_Toc34227097"/>
      <w:bookmarkStart w:id="4625" w:name="_Toc34749812"/>
      <w:bookmarkStart w:id="4626" w:name="_Toc34750372"/>
      <w:bookmarkStart w:id="4627" w:name="_Toc34750562"/>
      <w:bookmarkStart w:id="4628" w:name="_Toc35940968"/>
      <w:bookmarkStart w:id="4629" w:name="_Toc35937401"/>
      <w:bookmarkStart w:id="4630" w:name="_Toc36463795"/>
      <w:bookmarkStart w:id="4631" w:name="_Toc43131745"/>
      <w:bookmarkStart w:id="4632" w:name="_Toc45032580"/>
      <w:bookmarkStart w:id="4633" w:name="_Toc49782274"/>
      <w:bookmarkStart w:id="4634" w:name="_Toc51873710"/>
      <w:bookmarkStart w:id="4635" w:name="_Toc57209203"/>
      <w:bookmarkStart w:id="4636" w:name="_Toc58588546"/>
      <w:bookmarkStart w:id="4637" w:name="_Toc66114907"/>
      <w:bookmarkStart w:id="4638" w:name="_Toc67686418"/>
      <w:bookmarkStart w:id="4639" w:name="_Toc74994707"/>
      <w:bookmarkStart w:id="4640" w:name="_Toc85467962"/>
      <w:bookmarkStart w:id="4641" w:name="_Toc89183009"/>
      <w:bookmarkStart w:id="4642" w:name="_Toc90651311"/>
      <w:bookmarkStart w:id="4643" w:name="_Toc96933461"/>
      <w:bookmarkStart w:id="4644" w:name="_Toc98507306"/>
      <w:bookmarkStart w:id="4645" w:name="_Toc98507759"/>
      <w:bookmarkStart w:id="4646" w:name="_Toc106640762"/>
      <w:bookmarkStart w:id="4647" w:name="_Toc122098636"/>
      <w:bookmarkStart w:id="4648" w:name="_Toc130844758"/>
      <w:bookmarkStart w:id="4649" w:name="_Toc138412280"/>
      <w:bookmarkStart w:id="4650" w:name="_Toc145957066"/>
      <w:bookmarkStart w:id="4651" w:name="_Toc153890763"/>
      <w:bookmarkStart w:id="4652" w:name="_Toc161835063"/>
      <w:bookmarkStart w:id="4653" w:name="_Toc169755885"/>
      <w:bookmarkStart w:id="4654" w:name="_Toc186730205"/>
      <w:bookmarkStart w:id="4655" w:name="_Toc192837300"/>
      <w:r w:rsidRPr="00616F0C">
        <w:t>6.1.6.2.1</w:t>
      </w:r>
      <w:r w:rsidRPr="00616F0C">
        <w:tab/>
        <w:t>Introduction</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176C94A9" w14:textId="77777777" w:rsidR="00E134FC" w:rsidRPr="00616F0C" w:rsidRDefault="00E134FC" w:rsidP="00E134FC">
      <w:r w:rsidRPr="00616F0C">
        <w:t>This clause defines the structures to be used in resource representations.</w:t>
      </w:r>
    </w:p>
    <w:p w14:paraId="3B8FDF54" w14:textId="7838C5A9" w:rsidR="00E134FC" w:rsidRPr="00616F0C" w:rsidRDefault="00E134FC" w:rsidP="00E134FC">
      <w:pPr>
        <w:pStyle w:val="Heading5"/>
      </w:pPr>
      <w:bookmarkStart w:id="4656" w:name="_Toc22187585"/>
      <w:bookmarkStart w:id="4657" w:name="_Toc22630807"/>
      <w:bookmarkStart w:id="4658" w:name="_Toc34227098"/>
      <w:bookmarkStart w:id="4659" w:name="_Toc34749813"/>
      <w:bookmarkStart w:id="4660" w:name="_Toc34750373"/>
      <w:bookmarkStart w:id="4661" w:name="_Toc34750563"/>
      <w:bookmarkStart w:id="4662" w:name="_Toc35940969"/>
      <w:bookmarkStart w:id="4663" w:name="_Toc35937402"/>
      <w:bookmarkStart w:id="4664" w:name="_Toc36463796"/>
      <w:bookmarkStart w:id="4665" w:name="_Toc43131746"/>
      <w:bookmarkStart w:id="4666" w:name="_Toc45032581"/>
      <w:bookmarkStart w:id="4667" w:name="_Toc49782275"/>
      <w:bookmarkStart w:id="4668" w:name="_Toc51873711"/>
      <w:bookmarkStart w:id="4669" w:name="_Toc57209204"/>
      <w:bookmarkStart w:id="4670" w:name="_Toc58588547"/>
      <w:bookmarkStart w:id="4671" w:name="_Toc66114908"/>
      <w:bookmarkStart w:id="4672" w:name="_Toc67686419"/>
      <w:bookmarkStart w:id="4673" w:name="_Toc74994708"/>
      <w:bookmarkStart w:id="4674" w:name="_Toc85467963"/>
      <w:bookmarkStart w:id="4675" w:name="_Toc89183010"/>
      <w:bookmarkStart w:id="4676" w:name="_Toc90651312"/>
      <w:bookmarkStart w:id="4677" w:name="_Toc96933462"/>
      <w:bookmarkStart w:id="4678" w:name="_Toc98507307"/>
      <w:bookmarkStart w:id="4679" w:name="_Toc98507760"/>
      <w:bookmarkStart w:id="4680" w:name="_Toc106640763"/>
      <w:bookmarkStart w:id="4681" w:name="_Toc122098637"/>
      <w:bookmarkStart w:id="4682" w:name="_Toc130844759"/>
      <w:bookmarkStart w:id="4683" w:name="_Toc138412281"/>
      <w:bookmarkStart w:id="4684" w:name="_Toc145957067"/>
      <w:bookmarkStart w:id="4685" w:name="_Toc153890764"/>
      <w:bookmarkStart w:id="4686" w:name="_Toc161835064"/>
      <w:bookmarkStart w:id="4687" w:name="_Toc169755886"/>
      <w:bookmarkStart w:id="4688" w:name="_Toc186730206"/>
      <w:bookmarkStart w:id="4689" w:name="_Toc192837301"/>
      <w:r w:rsidRPr="00616F0C">
        <w:lastRenderedPageBreak/>
        <w:t>6.1.6.2.2</w:t>
      </w:r>
      <w:r w:rsidRPr="00616F0C">
        <w:tab/>
        <w:t>Type: RecordSearchResult</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r w:rsidR="003C14AE">
        <w:t>Descriptor</w:t>
      </w:r>
      <w:bookmarkEnd w:id="4689"/>
    </w:p>
    <w:p w14:paraId="19775B61" w14:textId="72B99F22"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r w:rsidR="003C14AE">
        <w:t>Descriptor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4690" w:name="_Toc22187586"/>
      <w:bookmarkStart w:id="4691" w:name="_Toc22630808"/>
      <w:bookmarkStart w:id="4692" w:name="_Toc34227099"/>
      <w:bookmarkStart w:id="4693" w:name="_Toc34749814"/>
      <w:bookmarkStart w:id="4694" w:name="_Toc34750374"/>
      <w:bookmarkStart w:id="4695" w:name="_Toc34750564"/>
      <w:bookmarkStart w:id="4696" w:name="_Toc35940970"/>
      <w:bookmarkStart w:id="4697" w:name="_Toc35937403"/>
      <w:bookmarkStart w:id="4698" w:name="_Toc36463797"/>
      <w:bookmarkStart w:id="4699" w:name="_Toc43131747"/>
      <w:bookmarkStart w:id="4700" w:name="_Toc45032582"/>
      <w:bookmarkStart w:id="4701" w:name="_Toc49782276"/>
      <w:bookmarkStart w:id="4702" w:name="_Toc51873712"/>
      <w:bookmarkStart w:id="4703" w:name="_Toc57209205"/>
      <w:bookmarkStart w:id="4704" w:name="_Toc58588548"/>
      <w:bookmarkStart w:id="4705" w:name="_Toc66114909"/>
      <w:bookmarkStart w:id="4706" w:name="_Toc67686420"/>
      <w:bookmarkStart w:id="4707" w:name="_Toc74994709"/>
      <w:bookmarkStart w:id="4708" w:name="_Toc85467964"/>
      <w:bookmarkStart w:id="4709" w:name="_Toc89183011"/>
      <w:bookmarkStart w:id="4710" w:name="_Toc90651313"/>
      <w:bookmarkStart w:id="4711" w:name="_Toc96933463"/>
      <w:bookmarkStart w:id="4712" w:name="_Toc98507308"/>
      <w:bookmarkStart w:id="4713" w:name="_Toc98507761"/>
      <w:bookmarkStart w:id="4714" w:name="_Toc106640764"/>
      <w:bookmarkStart w:id="4715" w:name="_Toc122098638"/>
      <w:bookmarkStart w:id="4716" w:name="_Toc130844760"/>
      <w:bookmarkStart w:id="4717" w:name="_Toc138412282"/>
      <w:bookmarkStart w:id="4718" w:name="_Toc145957068"/>
      <w:bookmarkStart w:id="4719" w:name="_Toc153890765"/>
      <w:bookmarkStart w:id="4720" w:name="_Toc161835065"/>
      <w:bookmarkStart w:id="4721" w:name="_Toc169755887"/>
      <w:bookmarkStart w:id="4722" w:name="_Toc186730207"/>
      <w:bookmarkStart w:id="4723" w:name="_Toc192837302"/>
      <w:r w:rsidRPr="00616F0C">
        <w:t>6.1.6.2.3</w:t>
      </w:r>
      <w:r w:rsidRPr="00616F0C">
        <w:tab/>
        <w:t>Type: RecordMeta</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4724" w:name="_Toc34227100"/>
      <w:bookmarkStart w:id="4725" w:name="_Toc34749815"/>
      <w:bookmarkStart w:id="4726" w:name="_Toc34750375"/>
      <w:bookmarkStart w:id="4727" w:name="_Toc34750565"/>
      <w:bookmarkStart w:id="4728" w:name="_Toc35940971"/>
      <w:bookmarkStart w:id="4729" w:name="_Toc35937404"/>
      <w:bookmarkStart w:id="4730" w:name="_Toc36463798"/>
      <w:bookmarkStart w:id="4731" w:name="_Toc43131748"/>
      <w:bookmarkStart w:id="4732" w:name="_Toc45032583"/>
      <w:bookmarkStart w:id="4733" w:name="_Toc49782277"/>
      <w:bookmarkStart w:id="4734" w:name="_Toc51873713"/>
      <w:bookmarkStart w:id="4735" w:name="_Toc57209206"/>
      <w:bookmarkStart w:id="4736" w:name="_Toc58588549"/>
      <w:bookmarkStart w:id="4737" w:name="_Toc66114910"/>
      <w:bookmarkStart w:id="4738" w:name="_Toc67686421"/>
      <w:bookmarkStart w:id="4739" w:name="_Toc74994710"/>
      <w:bookmarkStart w:id="4740" w:name="_Toc85467965"/>
      <w:bookmarkStart w:id="4741" w:name="_Toc89183012"/>
      <w:bookmarkStart w:id="4742" w:name="_Toc90651314"/>
      <w:bookmarkStart w:id="4743" w:name="_Toc96933464"/>
      <w:bookmarkStart w:id="4744" w:name="_Toc98507309"/>
      <w:bookmarkStart w:id="4745" w:name="_Toc98507762"/>
      <w:bookmarkStart w:id="4746" w:name="_Toc106640765"/>
      <w:bookmarkStart w:id="4747" w:name="_Toc122098639"/>
      <w:bookmarkStart w:id="4748" w:name="_Toc130844761"/>
      <w:bookmarkStart w:id="4749" w:name="_Toc138412283"/>
      <w:bookmarkStart w:id="4750" w:name="_Toc145957069"/>
      <w:bookmarkStart w:id="4751" w:name="_Toc153890766"/>
      <w:bookmarkStart w:id="4752" w:name="_Toc161835066"/>
      <w:bookmarkStart w:id="4753" w:name="_Toc169755888"/>
      <w:bookmarkStart w:id="4754" w:name="_Toc186730208"/>
      <w:bookmarkStart w:id="4755" w:name="_Toc192837303"/>
      <w:r w:rsidRPr="00616F0C">
        <w:t>6.1.6.2.4</w:t>
      </w:r>
      <w:r w:rsidRPr="00616F0C">
        <w:tab/>
        <w:t>Type: RecordBody</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4756" w:name="_Toc34227101"/>
      <w:bookmarkStart w:id="4757" w:name="_Toc34749816"/>
      <w:bookmarkStart w:id="4758" w:name="_Toc34750376"/>
      <w:bookmarkStart w:id="4759" w:name="_Toc34750566"/>
      <w:bookmarkStart w:id="4760" w:name="_Toc35940972"/>
      <w:bookmarkStart w:id="4761" w:name="_Toc35937405"/>
      <w:bookmarkStart w:id="4762" w:name="_Toc36463799"/>
      <w:bookmarkStart w:id="4763" w:name="_Toc43131749"/>
      <w:bookmarkStart w:id="4764" w:name="_Toc45032584"/>
      <w:bookmarkStart w:id="4765" w:name="_Toc49782278"/>
      <w:bookmarkStart w:id="4766" w:name="_Toc51873714"/>
      <w:bookmarkStart w:id="4767" w:name="_Toc57209207"/>
      <w:bookmarkStart w:id="4768" w:name="_Toc58588550"/>
      <w:bookmarkStart w:id="4769" w:name="_Toc66114911"/>
      <w:bookmarkStart w:id="4770" w:name="_Toc67686422"/>
      <w:bookmarkStart w:id="4771" w:name="_Toc74994711"/>
      <w:bookmarkStart w:id="4772" w:name="_Toc85467966"/>
      <w:bookmarkStart w:id="4773" w:name="_Toc89183013"/>
      <w:bookmarkStart w:id="4774" w:name="_Toc90651315"/>
      <w:bookmarkStart w:id="4775" w:name="_Toc96933465"/>
      <w:bookmarkStart w:id="4776" w:name="_Toc98507310"/>
      <w:bookmarkStart w:id="4777" w:name="_Toc98507763"/>
      <w:bookmarkStart w:id="4778" w:name="_Toc106640766"/>
      <w:bookmarkStart w:id="4779" w:name="_Toc122098640"/>
      <w:bookmarkStart w:id="4780" w:name="_Toc130844762"/>
      <w:bookmarkStart w:id="4781" w:name="_Toc138412284"/>
      <w:bookmarkStart w:id="4782" w:name="_Toc145957070"/>
      <w:bookmarkStart w:id="4783" w:name="_Toc153890767"/>
      <w:bookmarkStart w:id="4784" w:name="_Toc161835067"/>
      <w:bookmarkStart w:id="4785" w:name="_Toc169755889"/>
      <w:bookmarkStart w:id="4786" w:name="_Toc186730209"/>
      <w:bookmarkStart w:id="4787" w:name="_Toc192837304"/>
      <w:r w:rsidRPr="00616F0C">
        <w:lastRenderedPageBreak/>
        <w:t>6.1.6.2.5</w:t>
      </w:r>
      <w:r w:rsidRPr="00616F0C">
        <w:tab/>
        <w:t>Type: Record</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4788" w:name="_Toc34227102"/>
      <w:bookmarkStart w:id="4789" w:name="_Toc34749817"/>
      <w:bookmarkStart w:id="4790" w:name="_Toc34750377"/>
      <w:bookmarkStart w:id="4791" w:name="_Toc34750567"/>
      <w:bookmarkStart w:id="4792" w:name="_Toc35940973"/>
      <w:bookmarkStart w:id="4793" w:name="_Toc35937406"/>
      <w:bookmarkStart w:id="4794" w:name="_Toc36463800"/>
      <w:bookmarkStart w:id="4795" w:name="_Toc43131750"/>
      <w:bookmarkStart w:id="4796" w:name="_Toc45032585"/>
      <w:bookmarkStart w:id="4797" w:name="_Toc49782279"/>
      <w:bookmarkStart w:id="4798" w:name="_Toc51873715"/>
      <w:bookmarkStart w:id="4799" w:name="_Toc57209208"/>
      <w:bookmarkStart w:id="4800" w:name="_Toc58588551"/>
      <w:bookmarkStart w:id="4801" w:name="_Toc66114912"/>
      <w:bookmarkStart w:id="4802" w:name="_Toc67686423"/>
      <w:bookmarkStart w:id="4803" w:name="_Toc74994712"/>
      <w:bookmarkStart w:id="4804" w:name="_Toc85467967"/>
      <w:bookmarkStart w:id="4805" w:name="_Toc89183014"/>
      <w:bookmarkStart w:id="4806" w:name="_Toc90651316"/>
      <w:bookmarkStart w:id="4807" w:name="_Toc96933466"/>
      <w:bookmarkStart w:id="4808" w:name="_Toc98507311"/>
      <w:bookmarkStart w:id="4809" w:name="_Toc98507764"/>
      <w:bookmarkStart w:id="4810" w:name="_Toc106640767"/>
      <w:bookmarkStart w:id="4811" w:name="_Toc122098641"/>
      <w:bookmarkStart w:id="4812" w:name="_Toc130844763"/>
      <w:bookmarkStart w:id="4813" w:name="_Toc138412285"/>
      <w:bookmarkStart w:id="4814" w:name="_Toc145957071"/>
      <w:bookmarkStart w:id="4815" w:name="_Toc153890768"/>
      <w:bookmarkStart w:id="4816" w:name="_Toc161835068"/>
      <w:bookmarkStart w:id="4817" w:name="_Toc169755890"/>
      <w:bookmarkStart w:id="4818" w:name="_Toc186730210"/>
      <w:bookmarkStart w:id="4819" w:name="_Toc192837305"/>
      <w:r w:rsidRPr="00616F0C">
        <w:t>6.1.6.2.6</w:t>
      </w:r>
      <w:r w:rsidRPr="00616F0C">
        <w:tab/>
        <w:t>Type: BlockBody</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4820" w:name="_Toc34227103"/>
      <w:bookmarkStart w:id="4821" w:name="_Toc34749818"/>
      <w:bookmarkStart w:id="4822" w:name="_Toc34750378"/>
      <w:bookmarkStart w:id="4823" w:name="_Toc34750568"/>
      <w:bookmarkStart w:id="4824" w:name="_Toc35940974"/>
      <w:bookmarkStart w:id="4825" w:name="_Toc35937407"/>
      <w:bookmarkStart w:id="4826" w:name="_Toc36463801"/>
      <w:bookmarkStart w:id="4827" w:name="_Toc43131751"/>
      <w:bookmarkStart w:id="4828" w:name="_Toc45032586"/>
      <w:bookmarkStart w:id="4829" w:name="_Toc49782280"/>
      <w:bookmarkStart w:id="4830" w:name="_Toc51873716"/>
      <w:bookmarkStart w:id="4831" w:name="_Toc57209209"/>
      <w:bookmarkStart w:id="4832" w:name="_Toc58588552"/>
      <w:bookmarkStart w:id="4833" w:name="_Toc66114913"/>
      <w:bookmarkStart w:id="4834" w:name="_Toc67686424"/>
      <w:bookmarkStart w:id="4835" w:name="_Toc74994713"/>
      <w:bookmarkStart w:id="4836" w:name="_Toc85467968"/>
      <w:bookmarkStart w:id="4837" w:name="_Toc89183015"/>
      <w:bookmarkStart w:id="4838" w:name="_Toc90651317"/>
      <w:bookmarkStart w:id="4839" w:name="_Toc96933467"/>
      <w:bookmarkStart w:id="4840" w:name="_Toc98507312"/>
      <w:bookmarkStart w:id="4841" w:name="_Toc98507765"/>
      <w:bookmarkStart w:id="4842" w:name="_Toc106640768"/>
      <w:bookmarkStart w:id="4843" w:name="_Toc122098642"/>
      <w:bookmarkStart w:id="4844" w:name="_Toc130844764"/>
      <w:bookmarkStart w:id="4845" w:name="_Toc138412286"/>
      <w:bookmarkStart w:id="4846" w:name="_Toc145957072"/>
      <w:bookmarkStart w:id="4847" w:name="_Toc153890769"/>
      <w:bookmarkStart w:id="4848" w:name="_Toc161835069"/>
      <w:bookmarkStart w:id="4849" w:name="_Toc169755891"/>
      <w:bookmarkStart w:id="4850" w:name="_Toc186730211"/>
      <w:bookmarkStart w:id="4851" w:name="_Toc192837306"/>
      <w:r w:rsidRPr="00616F0C">
        <w:t>6.1.6.2.7</w:t>
      </w:r>
      <w:r w:rsidRPr="00616F0C">
        <w:tab/>
        <w:t>Type: Block</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4852" w:name="_Toc34227104"/>
      <w:bookmarkStart w:id="4853" w:name="_Toc34749819"/>
      <w:bookmarkStart w:id="4854" w:name="_Toc34750379"/>
      <w:bookmarkStart w:id="4855" w:name="_Toc34750569"/>
      <w:bookmarkStart w:id="4856" w:name="_Toc35940975"/>
      <w:bookmarkStart w:id="4857" w:name="_Toc35937408"/>
      <w:bookmarkStart w:id="4858" w:name="_Toc36463802"/>
      <w:bookmarkStart w:id="4859" w:name="_Toc43131752"/>
      <w:bookmarkStart w:id="4860" w:name="_Toc45032587"/>
      <w:bookmarkStart w:id="4861" w:name="_Toc49782281"/>
      <w:bookmarkStart w:id="4862" w:name="_Toc51873717"/>
      <w:bookmarkStart w:id="4863" w:name="_Toc57209210"/>
      <w:bookmarkStart w:id="4864" w:name="_Toc58588553"/>
      <w:bookmarkStart w:id="4865" w:name="_Toc66114914"/>
      <w:bookmarkStart w:id="4866" w:name="_Toc67686425"/>
      <w:bookmarkStart w:id="4867" w:name="_Toc74994714"/>
      <w:bookmarkStart w:id="4868" w:name="_Toc85467969"/>
      <w:bookmarkStart w:id="4869" w:name="_Toc89183016"/>
      <w:bookmarkStart w:id="4870" w:name="_Toc90651318"/>
      <w:bookmarkStart w:id="4871" w:name="_Toc96933468"/>
      <w:bookmarkStart w:id="4872" w:name="_Toc98507313"/>
      <w:bookmarkStart w:id="4873" w:name="_Toc98507766"/>
      <w:bookmarkStart w:id="4874" w:name="_Toc106640769"/>
      <w:bookmarkStart w:id="4875" w:name="_Toc122098643"/>
      <w:bookmarkStart w:id="4876" w:name="_Toc130844765"/>
      <w:bookmarkStart w:id="4877" w:name="_Toc138412287"/>
      <w:bookmarkStart w:id="4878" w:name="_Toc145957073"/>
      <w:bookmarkStart w:id="4879" w:name="_Toc153890770"/>
      <w:bookmarkStart w:id="4880" w:name="_Toc161835070"/>
      <w:bookmarkStart w:id="4881" w:name="_Toc169755892"/>
      <w:bookmarkStart w:id="4882" w:name="_Toc186730212"/>
      <w:bookmarkStart w:id="4883" w:name="_Toc192837307"/>
      <w:r w:rsidRPr="00616F0C">
        <w:t>6.1.6.2.8</w:t>
      </w:r>
      <w:r w:rsidRPr="00616F0C">
        <w:tab/>
        <w:t xml:space="preserve">Type: </w:t>
      </w:r>
      <w:r w:rsidRPr="00616F0C">
        <w:rPr>
          <w:lang w:eastAsia="zh-CN"/>
        </w:rPr>
        <w:t>SearchCondition</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schemaId value stored in their RecordMeta</w:t>
            </w:r>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4884" w:name="_Toc34227105"/>
      <w:bookmarkStart w:id="4885" w:name="_Toc34749820"/>
      <w:bookmarkStart w:id="4886" w:name="_Toc34750380"/>
      <w:bookmarkStart w:id="4887" w:name="_Toc34750570"/>
      <w:bookmarkStart w:id="4888" w:name="_Toc35940976"/>
      <w:bookmarkStart w:id="4889" w:name="_Toc35937409"/>
      <w:bookmarkStart w:id="4890" w:name="_Toc36463803"/>
      <w:bookmarkStart w:id="4891" w:name="_Toc43131753"/>
      <w:bookmarkStart w:id="4892" w:name="_Toc45032588"/>
      <w:bookmarkStart w:id="4893" w:name="_Toc49782282"/>
      <w:bookmarkStart w:id="4894" w:name="_Toc51873718"/>
      <w:bookmarkStart w:id="4895" w:name="_Toc57209211"/>
      <w:bookmarkStart w:id="4896" w:name="_Toc58588554"/>
      <w:bookmarkStart w:id="4897" w:name="_Toc66114915"/>
      <w:bookmarkStart w:id="4898" w:name="_Toc67686426"/>
      <w:bookmarkStart w:id="4899" w:name="_Toc74994715"/>
      <w:bookmarkStart w:id="4900" w:name="_Toc85467970"/>
      <w:bookmarkStart w:id="4901" w:name="_Toc89183017"/>
      <w:bookmarkStart w:id="4902" w:name="_Toc90651319"/>
      <w:bookmarkStart w:id="4903" w:name="_Toc96933469"/>
      <w:bookmarkStart w:id="4904" w:name="_Toc98507314"/>
      <w:bookmarkStart w:id="4905" w:name="_Toc98507767"/>
      <w:bookmarkStart w:id="4906" w:name="_Toc106640770"/>
      <w:bookmarkStart w:id="4907" w:name="_Toc122098644"/>
      <w:bookmarkStart w:id="4908" w:name="_Toc130844766"/>
      <w:bookmarkStart w:id="4909" w:name="_Toc138412288"/>
      <w:bookmarkStart w:id="4910" w:name="_Toc145957074"/>
      <w:bookmarkStart w:id="4911" w:name="_Toc153890771"/>
      <w:bookmarkStart w:id="4912" w:name="_Toc161835071"/>
      <w:bookmarkStart w:id="4913" w:name="_Toc169755893"/>
      <w:bookmarkStart w:id="4914" w:name="_Toc186730213"/>
      <w:bookmarkStart w:id="4915" w:name="_Toc192837308"/>
      <w:r w:rsidRPr="00616F0C">
        <w:lastRenderedPageBreak/>
        <w:t>6.1.6.2.9</w:t>
      </w:r>
      <w:r w:rsidRPr="00616F0C">
        <w:tab/>
      </w:r>
      <w:r w:rsidRPr="00616F0C">
        <w:rPr>
          <w:lang w:eastAsia="zh-CN"/>
        </w:rPr>
        <w:t>SearchComparison</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4916" w:name="_Toc43131754"/>
      <w:bookmarkStart w:id="4917" w:name="_Toc45032589"/>
      <w:bookmarkStart w:id="4918" w:name="_Toc49782283"/>
      <w:bookmarkStart w:id="4919" w:name="_Toc51873719"/>
      <w:bookmarkStart w:id="4920" w:name="_Toc57209212"/>
      <w:bookmarkStart w:id="4921" w:name="_Toc58588555"/>
      <w:bookmarkStart w:id="4922" w:name="_Toc66114916"/>
      <w:bookmarkStart w:id="4923" w:name="_Toc67686427"/>
      <w:bookmarkStart w:id="4924" w:name="_Toc74994716"/>
      <w:bookmarkStart w:id="4925" w:name="_Toc85467971"/>
      <w:bookmarkStart w:id="4926" w:name="_Toc89183018"/>
      <w:bookmarkStart w:id="4927" w:name="_Toc90651320"/>
      <w:bookmarkStart w:id="4928" w:name="_Toc96933470"/>
      <w:bookmarkStart w:id="4929" w:name="_Toc98507315"/>
      <w:bookmarkStart w:id="4930" w:name="_Toc98507768"/>
      <w:bookmarkStart w:id="4931" w:name="_Toc106640771"/>
      <w:bookmarkStart w:id="4932" w:name="_Toc122098645"/>
      <w:bookmarkStart w:id="4933" w:name="_Toc130844767"/>
      <w:bookmarkStart w:id="4934" w:name="_Toc138412289"/>
      <w:bookmarkStart w:id="4935" w:name="_Toc145957075"/>
      <w:bookmarkStart w:id="4936" w:name="_Toc153890772"/>
      <w:bookmarkStart w:id="4937" w:name="_Toc161835072"/>
      <w:bookmarkStart w:id="4938" w:name="_Toc169755894"/>
      <w:bookmarkStart w:id="4939" w:name="_Toc186730214"/>
      <w:bookmarkStart w:id="4940" w:name="_Toc22187587"/>
      <w:bookmarkStart w:id="4941" w:name="_Toc22630809"/>
      <w:bookmarkStart w:id="4942" w:name="_Toc34227106"/>
      <w:bookmarkStart w:id="4943" w:name="_Toc34749821"/>
      <w:bookmarkStart w:id="4944" w:name="_Toc34750381"/>
      <w:bookmarkStart w:id="4945" w:name="_Toc34750571"/>
      <w:bookmarkStart w:id="4946" w:name="_Toc35940977"/>
      <w:bookmarkStart w:id="4947" w:name="_Toc35937410"/>
      <w:bookmarkStart w:id="4948" w:name="_Toc36463804"/>
      <w:bookmarkStart w:id="4949" w:name="_Toc192837309"/>
      <w:r>
        <w:rPr>
          <w:rFonts w:eastAsia="DengXian"/>
        </w:rPr>
        <w:lastRenderedPageBreak/>
        <w:t>6.1.6.2.10</w:t>
      </w:r>
      <w:r w:rsidRPr="00533C32">
        <w:rPr>
          <w:rFonts w:eastAsia="DengXian"/>
        </w:rPr>
        <w:tab/>
        <w:t xml:space="preserve">Type: </w:t>
      </w:r>
      <w:r w:rsidRPr="00CE2981">
        <w:rPr>
          <w:rFonts w:eastAsia="DengXian"/>
        </w:rPr>
        <w:t>NotificationSubscription</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9"/>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4950" w:name="_Toc43131755"/>
      <w:bookmarkStart w:id="4951" w:name="_Toc45032590"/>
      <w:bookmarkStart w:id="4952" w:name="_Toc49782284"/>
      <w:bookmarkStart w:id="4953" w:name="_Toc51873720"/>
      <w:bookmarkStart w:id="4954" w:name="_Toc57209213"/>
      <w:bookmarkStart w:id="4955" w:name="_Toc58588556"/>
      <w:bookmarkStart w:id="4956" w:name="_Toc66114917"/>
      <w:bookmarkStart w:id="4957" w:name="_Toc67686428"/>
      <w:bookmarkStart w:id="4958" w:name="_Toc74994717"/>
      <w:bookmarkStart w:id="4959" w:name="_Toc85467972"/>
      <w:bookmarkStart w:id="4960" w:name="_Toc89183019"/>
      <w:bookmarkStart w:id="4961" w:name="_Toc90651321"/>
      <w:bookmarkStart w:id="4962" w:name="_Toc96933471"/>
      <w:bookmarkStart w:id="4963" w:name="_Toc98507316"/>
      <w:bookmarkStart w:id="4964" w:name="_Toc98507769"/>
      <w:bookmarkStart w:id="4965" w:name="_Toc106640772"/>
      <w:bookmarkStart w:id="4966" w:name="_Toc122098646"/>
      <w:bookmarkStart w:id="4967" w:name="_Toc130844768"/>
      <w:bookmarkStart w:id="4968" w:name="_Toc138412290"/>
      <w:bookmarkStart w:id="4969" w:name="_Toc145957076"/>
      <w:bookmarkStart w:id="4970" w:name="_Toc153890773"/>
      <w:bookmarkStart w:id="4971" w:name="_Toc161835073"/>
      <w:bookmarkStart w:id="4972" w:name="_Toc169755895"/>
      <w:bookmarkStart w:id="4973" w:name="_Toc186730215"/>
      <w:bookmarkStart w:id="4974" w:name="_Toc192837310"/>
      <w:r>
        <w:lastRenderedPageBreak/>
        <w:t>6.1.6.2.11</w:t>
      </w:r>
      <w:r w:rsidRPr="00616F0C">
        <w:tab/>
        <w:t xml:space="preserve">Type: </w:t>
      </w:r>
      <w:r>
        <w:t>RecordNotification</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4975" w:name="_Toc43131756"/>
      <w:bookmarkStart w:id="4976" w:name="_Toc45032591"/>
      <w:bookmarkStart w:id="4977" w:name="_Toc49782285"/>
      <w:bookmarkStart w:id="4978" w:name="_Toc51873721"/>
      <w:bookmarkStart w:id="4979" w:name="_Toc57209214"/>
      <w:bookmarkStart w:id="4980" w:name="_Toc58588557"/>
      <w:bookmarkStart w:id="4981" w:name="_Toc66114918"/>
      <w:bookmarkStart w:id="4982" w:name="_Toc67686429"/>
      <w:bookmarkStart w:id="4983" w:name="_Toc74994718"/>
      <w:bookmarkStart w:id="4984" w:name="_Toc85467973"/>
      <w:bookmarkStart w:id="4985" w:name="_Toc89183020"/>
      <w:bookmarkStart w:id="4986" w:name="_Toc90651322"/>
      <w:bookmarkStart w:id="4987" w:name="_Toc96933472"/>
      <w:bookmarkStart w:id="4988" w:name="_Toc98507317"/>
      <w:bookmarkStart w:id="4989" w:name="_Toc98507770"/>
      <w:bookmarkStart w:id="4990" w:name="_Toc106640773"/>
      <w:bookmarkStart w:id="4991" w:name="_Toc122098647"/>
      <w:bookmarkStart w:id="4992" w:name="_Toc130844769"/>
      <w:bookmarkStart w:id="4993" w:name="_Toc138412291"/>
      <w:bookmarkStart w:id="4994" w:name="_Toc145957077"/>
      <w:bookmarkStart w:id="4995" w:name="_Toc153890774"/>
      <w:bookmarkStart w:id="4996" w:name="_Toc161835074"/>
      <w:bookmarkStart w:id="4997" w:name="_Toc169755896"/>
      <w:bookmarkStart w:id="4998" w:name="_Toc186730216"/>
      <w:bookmarkStart w:id="4999" w:name="_Toc192837311"/>
      <w:r>
        <w:t>6.1.6.2.12</w:t>
      </w:r>
      <w:r w:rsidRPr="00616F0C">
        <w:tab/>
        <w:t xml:space="preserve">Type: </w:t>
      </w:r>
      <w:r>
        <w:t>NotificationDescription</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5000" w:name="_Toc43131757"/>
      <w:bookmarkStart w:id="5001" w:name="_Toc45032592"/>
      <w:bookmarkStart w:id="5002" w:name="_Toc49782286"/>
      <w:bookmarkStart w:id="5003" w:name="_Toc51873722"/>
      <w:bookmarkStart w:id="5004" w:name="_Toc57209215"/>
      <w:bookmarkStart w:id="5005" w:name="_Toc58588558"/>
      <w:bookmarkStart w:id="5006" w:name="_Toc66114919"/>
      <w:bookmarkStart w:id="5007" w:name="_Toc67686430"/>
      <w:bookmarkStart w:id="5008" w:name="_Toc74994719"/>
      <w:bookmarkStart w:id="5009" w:name="_Toc85467974"/>
      <w:bookmarkStart w:id="5010" w:name="_Toc89183021"/>
      <w:bookmarkStart w:id="5011" w:name="_Toc90651323"/>
      <w:bookmarkStart w:id="5012" w:name="_Toc96933473"/>
      <w:bookmarkStart w:id="5013" w:name="_Toc98507318"/>
      <w:bookmarkStart w:id="5014" w:name="_Toc98507771"/>
      <w:bookmarkStart w:id="5015" w:name="_Toc106640774"/>
      <w:bookmarkStart w:id="5016" w:name="_Toc122098648"/>
      <w:bookmarkStart w:id="5017" w:name="_Toc130844770"/>
      <w:bookmarkStart w:id="5018" w:name="_Toc138412292"/>
      <w:bookmarkStart w:id="5019" w:name="_Toc145957078"/>
      <w:bookmarkStart w:id="5020" w:name="_Toc153890775"/>
      <w:bookmarkStart w:id="5021" w:name="_Toc161835075"/>
      <w:bookmarkStart w:id="5022" w:name="_Toc169755897"/>
      <w:bookmarkStart w:id="5023" w:name="_Toc186730217"/>
      <w:bookmarkStart w:id="5024" w:name="_Toc192837312"/>
      <w:r>
        <w:lastRenderedPageBreak/>
        <w:t>6.1.6.2.13</w:t>
      </w:r>
      <w:r w:rsidRPr="00616F0C">
        <w:tab/>
        <w:t xml:space="preserve">Type: </w:t>
      </w:r>
      <w:r>
        <w:t>SubscriptionFilter</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5025" w:name="_Toc43131758"/>
      <w:bookmarkStart w:id="5026" w:name="_Toc45032593"/>
      <w:bookmarkStart w:id="5027" w:name="_Toc49782287"/>
      <w:bookmarkStart w:id="5028" w:name="_Toc51873723"/>
      <w:bookmarkStart w:id="5029" w:name="_Toc57209216"/>
      <w:bookmarkStart w:id="5030" w:name="_Toc58588559"/>
      <w:bookmarkStart w:id="5031" w:name="_Toc66114920"/>
      <w:bookmarkStart w:id="5032" w:name="_Toc67686431"/>
      <w:bookmarkStart w:id="5033" w:name="_Toc74994720"/>
      <w:bookmarkStart w:id="5034" w:name="_Toc85467975"/>
      <w:bookmarkStart w:id="5035" w:name="_Toc89183022"/>
      <w:bookmarkStart w:id="5036" w:name="_Toc90651324"/>
      <w:bookmarkStart w:id="5037" w:name="_Toc96933474"/>
      <w:bookmarkStart w:id="5038" w:name="_Toc98507319"/>
      <w:bookmarkStart w:id="5039" w:name="_Toc98507772"/>
      <w:bookmarkStart w:id="5040" w:name="_Toc106640775"/>
      <w:bookmarkStart w:id="5041" w:name="_Toc122098649"/>
      <w:bookmarkStart w:id="5042" w:name="_Toc130844771"/>
      <w:bookmarkStart w:id="5043" w:name="_Toc138412293"/>
      <w:bookmarkStart w:id="5044" w:name="_Toc145957079"/>
      <w:bookmarkStart w:id="5045" w:name="_Toc153890776"/>
      <w:bookmarkStart w:id="5046" w:name="_Toc161835076"/>
      <w:bookmarkStart w:id="5047" w:name="_Toc169755898"/>
      <w:bookmarkStart w:id="5048" w:name="_Toc186730218"/>
      <w:bookmarkStart w:id="5049" w:name="_Toc192837313"/>
      <w:r>
        <w:t>6.1.6.2.14</w:t>
      </w:r>
      <w:r w:rsidRPr="00616F0C">
        <w:tab/>
        <w:t xml:space="preserve">Type: </w:t>
      </w:r>
      <w:r>
        <w:t>ClientId</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5050" w:name="_Toc57209217"/>
      <w:bookmarkStart w:id="5051" w:name="_Toc58588560"/>
      <w:bookmarkStart w:id="5052" w:name="_Toc66114921"/>
      <w:bookmarkStart w:id="5053" w:name="_Toc67686432"/>
      <w:bookmarkStart w:id="5054" w:name="_Toc74994721"/>
      <w:bookmarkStart w:id="5055" w:name="_Toc85467976"/>
      <w:bookmarkStart w:id="5056" w:name="_Toc89183023"/>
      <w:bookmarkStart w:id="5057" w:name="_Toc90651325"/>
      <w:bookmarkStart w:id="5058" w:name="_Toc96933475"/>
      <w:bookmarkStart w:id="5059" w:name="_Toc98507320"/>
      <w:bookmarkStart w:id="5060" w:name="_Toc98507773"/>
      <w:bookmarkStart w:id="5061" w:name="_Toc106640776"/>
      <w:bookmarkStart w:id="5062" w:name="_Toc122098650"/>
      <w:bookmarkStart w:id="5063" w:name="_Toc130844772"/>
      <w:bookmarkStart w:id="5064" w:name="_Toc138412294"/>
      <w:bookmarkStart w:id="5065" w:name="_Toc145957080"/>
      <w:bookmarkStart w:id="5066" w:name="_Toc153890777"/>
      <w:bookmarkStart w:id="5067" w:name="_Toc161835077"/>
      <w:bookmarkStart w:id="5068" w:name="_Toc169755899"/>
      <w:bookmarkStart w:id="5069" w:name="_Toc186730219"/>
      <w:bookmarkStart w:id="5070" w:name="_Toc43131760"/>
      <w:bookmarkStart w:id="5071" w:name="_Toc45032595"/>
      <w:bookmarkStart w:id="5072" w:name="_Toc49782289"/>
      <w:bookmarkStart w:id="5073" w:name="_Toc51873725"/>
      <w:bookmarkStart w:id="5074" w:name="_Toc192837314"/>
      <w:r>
        <w:lastRenderedPageBreak/>
        <w:t>6.1.6.2.15</w:t>
      </w:r>
      <w:r w:rsidRPr="00616F0C">
        <w:tab/>
        <w:t xml:space="preserve">Type: </w:t>
      </w:r>
      <w:r>
        <w:t>MetaSchema</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4"/>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5075" w:name="_Toc57209218"/>
      <w:bookmarkStart w:id="5076" w:name="_Toc58588561"/>
      <w:bookmarkStart w:id="5077" w:name="_Toc66114922"/>
      <w:bookmarkStart w:id="5078" w:name="_Toc67686433"/>
      <w:bookmarkStart w:id="5079" w:name="_Toc74994722"/>
      <w:bookmarkStart w:id="5080" w:name="_Toc85467977"/>
      <w:bookmarkStart w:id="5081" w:name="_Toc89183024"/>
      <w:bookmarkStart w:id="5082" w:name="_Toc90651326"/>
      <w:bookmarkStart w:id="5083" w:name="_Toc96933476"/>
      <w:bookmarkStart w:id="5084" w:name="_Toc98507321"/>
      <w:bookmarkStart w:id="5085" w:name="_Toc98507774"/>
      <w:bookmarkStart w:id="5086" w:name="_Toc106640777"/>
      <w:bookmarkStart w:id="5087" w:name="_Toc122098651"/>
      <w:bookmarkStart w:id="5088" w:name="_Toc130844773"/>
      <w:bookmarkStart w:id="5089" w:name="_Toc138412295"/>
      <w:bookmarkStart w:id="5090" w:name="_Toc145957081"/>
      <w:bookmarkStart w:id="5091" w:name="_Toc153890778"/>
      <w:bookmarkStart w:id="5092" w:name="_Toc161835078"/>
      <w:bookmarkStart w:id="5093" w:name="_Toc169755900"/>
      <w:bookmarkStart w:id="5094" w:name="_Toc186730220"/>
      <w:bookmarkStart w:id="5095" w:name="_Toc192837315"/>
      <w:r>
        <w:t>6.1.6.2.16</w:t>
      </w:r>
      <w:r w:rsidRPr="00616F0C">
        <w:tab/>
        <w:t xml:space="preserve">Type: </w:t>
      </w:r>
      <w:r>
        <w:t>TagType</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5096" w:name="_Toc85467978"/>
      <w:bookmarkStart w:id="5097" w:name="_Toc89183025"/>
      <w:bookmarkStart w:id="5098" w:name="_Toc90651327"/>
      <w:bookmarkStart w:id="5099" w:name="_Toc96933477"/>
      <w:bookmarkStart w:id="5100" w:name="_Toc98507322"/>
      <w:bookmarkStart w:id="5101" w:name="_Toc98507775"/>
      <w:bookmarkStart w:id="5102" w:name="_Toc106640778"/>
      <w:bookmarkStart w:id="5103" w:name="_Toc122098652"/>
      <w:bookmarkStart w:id="5104" w:name="_Toc130844774"/>
      <w:bookmarkStart w:id="5105" w:name="_Toc138412296"/>
      <w:bookmarkStart w:id="5106" w:name="_Toc145957082"/>
      <w:bookmarkStart w:id="5107" w:name="_Toc153890779"/>
      <w:bookmarkStart w:id="5108" w:name="_Toc161835079"/>
      <w:bookmarkStart w:id="5109" w:name="_Toc169755901"/>
      <w:bookmarkStart w:id="5110" w:name="_Toc186730221"/>
      <w:bookmarkStart w:id="5111" w:name="_Toc57209219"/>
      <w:bookmarkStart w:id="5112" w:name="_Toc58588562"/>
      <w:bookmarkStart w:id="5113" w:name="_Toc66114923"/>
      <w:bookmarkStart w:id="5114" w:name="_Toc67686434"/>
      <w:bookmarkStart w:id="5115" w:name="_Toc74994723"/>
      <w:bookmarkStart w:id="5116" w:name="_Toc192837316"/>
      <w:r>
        <w:t>6.1.6.2.</w:t>
      </w:r>
      <w:r w:rsidRPr="00676E3F">
        <w:t>1</w:t>
      </w:r>
      <w:r>
        <w:t>7</w:t>
      </w:r>
      <w:r w:rsidRPr="00616F0C">
        <w:tab/>
        <w:t xml:space="preserve">Type: </w:t>
      </w:r>
      <w:r>
        <w:t>RecordIdList</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6"/>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5117" w:name="_Toc89183026"/>
      <w:bookmarkStart w:id="5118" w:name="_Toc90651328"/>
      <w:bookmarkStart w:id="5119" w:name="_Toc96933478"/>
      <w:bookmarkStart w:id="5120" w:name="_Toc98507323"/>
      <w:bookmarkStart w:id="5121" w:name="_Toc98507776"/>
      <w:bookmarkStart w:id="5122" w:name="_Toc106640779"/>
      <w:bookmarkStart w:id="5123" w:name="_Toc122098653"/>
      <w:bookmarkStart w:id="5124" w:name="_Toc130844775"/>
      <w:bookmarkStart w:id="5125" w:name="_Toc138412297"/>
      <w:bookmarkStart w:id="5126" w:name="_Toc145957083"/>
      <w:bookmarkStart w:id="5127" w:name="_Toc153890780"/>
      <w:bookmarkStart w:id="5128" w:name="_Toc161835080"/>
      <w:bookmarkStart w:id="5129" w:name="_Toc169755902"/>
      <w:bookmarkStart w:id="5130" w:name="_Toc186730222"/>
      <w:bookmarkStart w:id="5131" w:name="_Toc85467979"/>
      <w:bookmarkStart w:id="5132" w:name="_Toc192837317"/>
      <w:r>
        <w:t>6.1.6.2</w:t>
      </w:r>
      <w:r w:rsidRPr="00CE2981">
        <w:t>.18</w:t>
      </w:r>
      <w:r w:rsidRPr="00616F0C">
        <w:tab/>
        <w:t xml:space="preserve">Type: </w:t>
      </w:r>
      <w:r>
        <w:t>NotificationInfo</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2"/>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3971C22" w14:textId="1FF298F6" w:rsidR="00D75642" w:rsidRPr="00C4120B" w:rsidRDefault="00D75642" w:rsidP="00860424">
      <w:pPr>
        <w:pStyle w:val="Heading5"/>
      </w:pPr>
      <w:bookmarkStart w:id="5133" w:name="_Toc130844776"/>
      <w:bookmarkStart w:id="5134" w:name="_Toc138412298"/>
      <w:bookmarkStart w:id="5135" w:name="_Toc145957084"/>
      <w:bookmarkStart w:id="5136" w:name="_Toc153890781"/>
      <w:bookmarkStart w:id="5137" w:name="_Toc161835081"/>
      <w:bookmarkStart w:id="5138" w:name="_Toc169755903"/>
      <w:bookmarkStart w:id="5139" w:name="_Toc186730223"/>
      <w:bookmarkStart w:id="5140" w:name="_Toc192837318"/>
      <w:r w:rsidRPr="00C4120B">
        <w:lastRenderedPageBreak/>
        <w:t>6.1.6.2.</w:t>
      </w:r>
      <w:r w:rsidR="00B75D13">
        <w:t>18A</w:t>
      </w:r>
      <w:r w:rsidRPr="00C4120B">
        <w:tab/>
        <w:t>Type: RecordSearchResult</w:t>
      </w:r>
      <w:bookmarkEnd w:id="5140"/>
    </w:p>
    <w:p w14:paraId="571F0384" w14:textId="333DE939" w:rsidR="00D75642" w:rsidRPr="00C4120B" w:rsidRDefault="00D75642" w:rsidP="00860424">
      <w:pPr>
        <w:pStyle w:val="TH"/>
      </w:pPr>
      <w:r w:rsidRPr="00C4120B">
        <w:rPr>
          <w:noProof/>
        </w:rPr>
        <w:t>Table </w:t>
      </w:r>
      <w:r w:rsidRPr="00C4120B">
        <w:t>6.1.6.2.</w:t>
      </w:r>
      <w:r w:rsidR="00B75D13">
        <w:t>18A</w:t>
      </w:r>
      <w:r w:rsidRPr="00C4120B">
        <w:t xml:space="preserve">-1: </w:t>
      </w:r>
      <w:r w:rsidRPr="00C4120B">
        <w:rPr>
          <w:noProof/>
        </w:rPr>
        <w:t>Definition of type Record</w:t>
      </w:r>
      <w:r w:rsidRPr="00C4120B">
        <w:t>SearchResult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D75642" w:rsidRPr="00C4120B" w14:paraId="17C8B7B2"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BD6BD83" w14:textId="77777777" w:rsidR="00D75642" w:rsidRPr="00C4120B" w:rsidRDefault="00D75642" w:rsidP="00860424">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8312D45" w14:textId="77777777" w:rsidR="00D75642" w:rsidRPr="00C4120B" w:rsidRDefault="00D75642" w:rsidP="00860424">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A2925F" w14:textId="77777777" w:rsidR="00D75642" w:rsidRPr="00C4120B" w:rsidRDefault="00D75642" w:rsidP="00860424">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D62C58" w14:textId="77777777" w:rsidR="00D75642" w:rsidRPr="00C4120B" w:rsidRDefault="00D75642" w:rsidP="00860424">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76FD9C0" w14:textId="77777777" w:rsidR="00D75642" w:rsidRPr="00C4120B" w:rsidRDefault="00D75642" w:rsidP="00860424">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0173EB" w14:textId="77777777" w:rsidR="00D75642" w:rsidRPr="00C4120B" w:rsidRDefault="00D75642" w:rsidP="00860424">
            <w:pPr>
              <w:pStyle w:val="TAH"/>
              <w:rPr>
                <w:szCs w:val="18"/>
              </w:rPr>
            </w:pPr>
            <w:r w:rsidRPr="00C4120B">
              <w:rPr>
                <w:szCs w:val="18"/>
              </w:rPr>
              <w:t>Applicability</w:t>
            </w:r>
          </w:p>
        </w:tc>
      </w:tr>
      <w:tr w:rsidR="00D75642" w:rsidRPr="00C4120B" w14:paraId="488F6B35"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0A3BD96C" w14:textId="77777777" w:rsidR="00D75642" w:rsidRPr="00C4120B" w:rsidRDefault="00D75642" w:rsidP="00860424">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3510A8BA" w14:textId="77777777" w:rsidR="00D75642" w:rsidRPr="00C4120B" w:rsidRDefault="00D75642" w:rsidP="00860424">
            <w:pPr>
              <w:pStyle w:val="TAL"/>
            </w:pPr>
            <w:r>
              <w:t>RecordSearchResultDescriptor</w:t>
            </w:r>
          </w:p>
        </w:tc>
        <w:tc>
          <w:tcPr>
            <w:tcW w:w="425" w:type="dxa"/>
            <w:tcBorders>
              <w:top w:val="single" w:sz="4" w:space="0" w:color="auto"/>
              <w:left w:val="single" w:sz="4" w:space="0" w:color="auto"/>
              <w:bottom w:val="single" w:sz="4" w:space="0" w:color="auto"/>
              <w:right w:val="single" w:sz="4" w:space="0" w:color="auto"/>
            </w:tcBorders>
            <w:hideMark/>
          </w:tcPr>
          <w:p w14:paraId="5B25ACA7" w14:textId="77777777" w:rsidR="00D75642" w:rsidRPr="00C4120B" w:rsidRDefault="00D75642" w:rsidP="00860424">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4F5D6EA4" w14:textId="77777777" w:rsidR="00D75642" w:rsidRPr="00C4120B" w:rsidRDefault="00D75642" w:rsidP="00860424">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E6A599A" w14:textId="77777777" w:rsidR="00D75642" w:rsidRPr="00C4120B" w:rsidRDefault="00D75642" w:rsidP="00860424">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0FC427C" w14:textId="77777777" w:rsidR="00D75642" w:rsidRPr="00C4120B" w:rsidRDefault="00D75642" w:rsidP="006E563E">
            <w:pPr>
              <w:keepNext/>
              <w:keepLines/>
              <w:spacing w:after="0"/>
              <w:rPr>
                <w:rFonts w:ascii="Arial" w:hAnsi="Arial" w:cs="Arial"/>
                <w:sz w:val="18"/>
                <w:szCs w:val="18"/>
              </w:rPr>
            </w:pPr>
          </w:p>
        </w:tc>
      </w:tr>
      <w:tr w:rsidR="00D75642" w:rsidRPr="00C4120B" w14:paraId="77E616EA"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4110BA21" w14:textId="77777777" w:rsidR="00D75642" w:rsidRPr="00C4120B" w:rsidRDefault="00D75642" w:rsidP="00860424">
            <w:pPr>
              <w:pStyle w:val="TAL"/>
            </w:pPr>
            <w:r w:rsidRPr="00C4120B">
              <w:t>matchingRecords</w:t>
            </w:r>
          </w:p>
        </w:tc>
        <w:tc>
          <w:tcPr>
            <w:tcW w:w="1444" w:type="dxa"/>
            <w:tcBorders>
              <w:top w:val="single" w:sz="4" w:space="0" w:color="auto"/>
              <w:left w:val="single" w:sz="4" w:space="0" w:color="auto"/>
              <w:bottom w:val="single" w:sz="4" w:space="0" w:color="auto"/>
              <w:right w:val="single" w:sz="4" w:space="0" w:color="auto"/>
            </w:tcBorders>
            <w:hideMark/>
          </w:tcPr>
          <w:p w14:paraId="39C150B7" w14:textId="77777777" w:rsidR="00D75642" w:rsidRPr="00C4120B" w:rsidRDefault="00D75642" w:rsidP="00860424">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8425652" w14:textId="77777777" w:rsidR="00D75642" w:rsidRPr="00C4120B" w:rsidRDefault="00D75642" w:rsidP="00860424">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3F65976" w14:textId="77777777" w:rsidR="00D75642" w:rsidRPr="00C4120B" w:rsidRDefault="00D75642" w:rsidP="00860424">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0CD2DD43" w14:textId="77777777" w:rsidR="00D75642" w:rsidRPr="00C4120B" w:rsidRDefault="00D75642" w:rsidP="00860424">
            <w:pPr>
              <w:pStyle w:val="TAL"/>
              <w:rPr>
                <w:szCs w:val="18"/>
              </w:rPr>
            </w:pPr>
            <w:r w:rsidRPr="00C4120B">
              <w:rPr>
                <w:szCs w:val="18"/>
              </w:rPr>
              <w:t>This attribute contains the records that match the search filters provided in the request.</w:t>
            </w:r>
          </w:p>
          <w:p w14:paraId="107EFB34" w14:textId="77777777" w:rsidR="00D75642" w:rsidRPr="00C4120B" w:rsidRDefault="00D75642" w:rsidP="00860424">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7277C5A4" w14:textId="77777777" w:rsidR="00D75642" w:rsidRPr="00C4120B" w:rsidRDefault="00D75642" w:rsidP="006E563E">
            <w:pPr>
              <w:keepNext/>
              <w:keepLines/>
              <w:spacing w:after="0"/>
              <w:rPr>
                <w:rFonts w:ascii="Arial" w:hAnsi="Arial" w:cs="Arial"/>
                <w:sz w:val="18"/>
                <w:szCs w:val="18"/>
              </w:rPr>
            </w:pPr>
          </w:p>
        </w:tc>
      </w:tr>
    </w:tbl>
    <w:p w14:paraId="510A1667" w14:textId="77777777" w:rsidR="00D75642" w:rsidRDefault="00D75642" w:rsidP="00D75642"/>
    <w:p w14:paraId="0EED9A57" w14:textId="191D0CC0" w:rsidR="00FA6DA6" w:rsidRPr="000F0BA0" w:rsidRDefault="00FA6DA6" w:rsidP="00FA6DA6">
      <w:pPr>
        <w:pStyle w:val="Heading5"/>
      </w:pPr>
      <w:bookmarkStart w:id="5141" w:name="_Toc192837319"/>
      <w:r w:rsidRPr="000F0BA0">
        <w:t>6.1.6.2.</w:t>
      </w:r>
      <w:r w:rsidR="00B75D13">
        <w:t>18B</w:t>
      </w:r>
      <w:r w:rsidRPr="000F0BA0">
        <w:tab/>
        <w:t xml:space="preserve">Type: </w:t>
      </w:r>
      <w:r w:rsidRPr="00FA6DA6">
        <w:t>RecordSearchResultBody</w:t>
      </w:r>
      <w:bookmarkEnd w:id="5141"/>
    </w:p>
    <w:p w14:paraId="4C46AAA9" w14:textId="718A3927" w:rsidR="00FA6DA6" w:rsidRPr="000F0BA0" w:rsidRDefault="00FA6DA6" w:rsidP="00FA6DA6">
      <w:pPr>
        <w:pStyle w:val="TH"/>
      </w:pPr>
      <w:r w:rsidRPr="000F0BA0">
        <w:rPr>
          <w:noProof/>
        </w:rPr>
        <w:t>Table </w:t>
      </w:r>
      <w:r w:rsidRPr="000F0BA0">
        <w:t>6.1.6.2.</w:t>
      </w:r>
      <w:r w:rsidR="00B75D13">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FA6DA6" w:rsidRPr="000F0BA0" w14:paraId="09140BF8"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E0DF1EE" w14:textId="77777777" w:rsidR="00FA6DA6" w:rsidRPr="000F0BA0" w:rsidRDefault="00FA6DA6" w:rsidP="006E563E">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071DD1" w14:textId="77777777" w:rsidR="00FA6DA6" w:rsidRPr="000F0BA0" w:rsidRDefault="00FA6DA6" w:rsidP="006E563E">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40F930D" w14:textId="77777777" w:rsidR="00FA6DA6" w:rsidRPr="000F0BA0" w:rsidRDefault="00FA6DA6" w:rsidP="006E563E">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4890F13" w14:textId="77777777" w:rsidR="00FA6DA6" w:rsidRPr="000F0BA0" w:rsidRDefault="00FA6DA6" w:rsidP="006E563E">
            <w:pPr>
              <w:pStyle w:val="TAH"/>
              <w:rPr>
                <w:rFonts w:cs="Arial"/>
                <w:szCs w:val="18"/>
              </w:rPr>
            </w:pPr>
            <w:r>
              <w:rPr>
                <w:rFonts w:cs="Arial"/>
                <w:szCs w:val="18"/>
              </w:rPr>
              <w:t>Applicability</w:t>
            </w:r>
          </w:p>
        </w:tc>
      </w:tr>
      <w:tr w:rsidR="00FA6DA6" w:rsidRPr="000F0BA0" w14:paraId="2C74861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611BE82F" w14:textId="77777777" w:rsidR="00FA6DA6" w:rsidRPr="00FA6DA6" w:rsidRDefault="00FA6DA6" w:rsidP="00FA6DA6">
            <w:pPr>
              <w:pStyle w:val="TAL"/>
            </w:pPr>
            <w:r w:rsidRPr="00FA6DA6">
              <w:t>RecordSearchResultDescriptor</w:t>
            </w:r>
          </w:p>
        </w:tc>
        <w:tc>
          <w:tcPr>
            <w:tcW w:w="1276" w:type="dxa"/>
            <w:tcBorders>
              <w:top w:val="single" w:sz="4" w:space="0" w:color="auto"/>
              <w:left w:val="single" w:sz="4" w:space="0" w:color="auto"/>
              <w:bottom w:val="single" w:sz="4" w:space="0" w:color="auto"/>
              <w:right w:val="single" w:sz="4" w:space="0" w:color="auto"/>
            </w:tcBorders>
          </w:tcPr>
          <w:p w14:paraId="06A72AAB"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561CA28F" w14:textId="77777777" w:rsidR="00FA6DA6" w:rsidRPr="00FA6DA6" w:rsidRDefault="00FA6DA6" w:rsidP="00FA6DA6">
            <w:pPr>
              <w:pStyle w:val="TAL"/>
            </w:pPr>
            <w:r w:rsidRPr="00FA6DA6">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239529E2" w14:textId="77777777" w:rsidR="00FA6DA6" w:rsidRPr="00FA6DA6" w:rsidRDefault="00FA6DA6" w:rsidP="00FA6DA6">
            <w:pPr>
              <w:pStyle w:val="TAL"/>
            </w:pPr>
          </w:p>
        </w:tc>
      </w:tr>
      <w:tr w:rsidR="00FA6DA6" w:rsidRPr="000F0BA0" w14:paraId="438A85A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0D48E2AC" w14:textId="77777777" w:rsidR="00FA6DA6" w:rsidRPr="00FA6DA6" w:rsidRDefault="00FA6DA6" w:rsidP="00FA6DA6">
            <w:pPr>
              <w:pStyle w:val="TAL"/>
            </w:pPr>
            <w:r w:rsidRPr="00FA6DA6">
              <w:t>RecordSearchResult</w:t>
            </w:r>
          </w:p>
        </w:tc>
        <w:tc>
          <w:tcPr>
            <w:tcW w:w="1276" w:type="dxa"/>
            <w:tcBorders>
              <w:top w:val="single" w:sz="4" w:space="0" w:color="auto"/>
              <w:left w:val="single" w:sz="4" w:space="0" w:color="auto"/>
              <w:bottom w:val="single" w:sz="4" w:space="0" w:color="auto"/>
              <w:right w:val="single" w:sz="4" w:space="0" w:color="auto"/>
            </w:tcBorders>
          </w:tcPr>
          <w:p w14:paraId="402C8A72"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07C80678" w14:textId="77777777" w:rsidR="00FA6DA6" w:rsidRPr="00FA6DA6" w:rsidRDefault="00FA6DA6" w:rsidP="00FA6DA6">
            <w:pPr>
              <w:pStyle w:val="TAL"/>
            </w:pPr>
            <w:r w:rsidRPr="00FA6DA6">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FACCEE9" w14:textId="77777777" w:rsidR="00FA6DA6" w:rsidRPr="00FA6DA6" w:rsidRDefault="00FA6DA6" w:rsidP="00FA6DA6">
            <w:pPr>
              <w:pStyle w:val="TAL"/>
            </w:pPr>
            <w:r w:rsidRPr="00FA6DA6">
              <w:t>CombinedSearchRetrieve</w:t>
            </w:r>
          </w:p>
        </w:tc>
      </w:tr>
    </w:tbl>
    <w:p w14:paraId="34363CAC" w14:textId="77777777" w:rsidR="00FA6DA6" w:rsidRPr="000F0BA0" w:rsidRDefault="00FA6DA6" w:rsidP="00FA6DA6">
      <w:pPr>
        <w:rPr>
          <w:lang w:val="en-US"/>
        </w:rPr>
      </w:pPr>
    </w:p>
    <w:p w14:paraId="7B71589E" w14:textId="76C48FF7" w:rsidR="0094433B" w:rsidRPr="0069166F" w:rsidRDefault="0094433B" w:rsidP="0094433B">
      <w:pPr>
        <w:pStyle w:val="Heading5"/>
        <w:rPr>
          <w:lang w:val="en-US"/>
        </w:rPr>
      </w:pPr>
      <w:bookmarkStart w:id="5142" w:name="_Toc192837320"/>
      <w:r w:rsidRPr="0069166F">
        <w:rPr>
          <w:lang w:val="en-US"/>
        </w:rPr>
        <w:t>6.1.6.2.</w:t>
      </w:r>
      <w:r w:rsidRPr="00E479F9">
        <w:rPr>
          <w:lang w:val="en-US"/>
        </w:rPr>
        <w:t>1</w:t>
      </w:r>
      <w:r>
        <w:rPr>
          <w:lang w:val="en-US"/>
        </w:rPr>
        <w:t>9</w:t>
      </w:r>
      <w:r w:rsidRPr="0069166F">
        <w:rPr>
          <w:lang w:val="en-US"/>
        </w:rPr>
        <w:tab/>
        <w:t xml:space="preserve">Type: </w:t>
      </w:r>
      <w:r>
        <w:rPr>
          <w:lang w:val="en-US"/>
        </w:rPr>
        <w:t>CountExpression</w:t>
      </w:r>
      <w:bookmarkEnd w:id="5133"/>
      <w:bookmarkEnd w:id="5134"/>
      <w:bookmarkEnd w:id="5135"/>
      <w:bookmarkEnd w:id="5136"/>
      <w:bookmarkEnd w:id="5137"/>
      <w:bookmarkEnd w:id="5138"/>
      <w:bookmarkEnd w:id="5139"/>
      <w:bookmarkEnd w:id="5142"/>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5143" w:name="_Toc130844777"/>
      <w:bookmarkStart w:id="5144" w:name="_Toc138412299"/>
      <w:bookmarkStart w:id="5145" w:name="_Toc145957085"/>
      <w:bookmarkStart w:id="5146" w:name="_Toc153890782"/>
      <w:bookmarkStart w:id="5147" w:name="_Toc161835082"/>
      <w:bookmarkStart w:id="5148" w:name="_Toc169755904"/>
      <w:bookmarkStart w:id="5149" w:name="_Toc186730224"/>
      <w:bookmarkStart w:id="5150" w:name="_Hlk126311402"/>
      <w:bookmarkStart w:id="5151" w:name="_Hlk126311424"/>
      <w:bookmarkStart w:id="5152" w:name="_Toc192837321"/>
      <w:r w:rsidRPr="0069166F">
        <w:rPr>
          <w:lang w:val="en-US"/>
        </w:rPr>
        <w:lastRenderedPageBreak/>
        <w:t>6.1.6.2</w:t>
      </w:r>
      <w:r>
        <w:rPr>
          <w:lang w:val="en-US"/>
        </w:rPr>
        <w:t>.20</w:t>
      </w:r>
      <w:r w:rsidRPr="0069166F">
        <w:rPr>
          <w:lang w:val="en-US"/>
        </w:rPr>
        <w:tab/>
        <w:t xml:space="preserve">Type: </w:t>
      </w:r>
      <w:r>
        <w:t>Tag</w:t>
      </w:r>
      <w:r w:rsidRPr="0069166F">
        <w:t>Count</w:t>
      </w:r>
      <w:bookmarkEnd w:id="5143"/>
      <w:bookmarkEnd w:id="5144"/>
      <w:bookmarkEnd w:id="5145"/>
      <w:bookmarkEnd w:id="5146"/>
      <w:bookmarkEnd w:id="5147"/>
      <w:bookmarkEnd w:id="5148"/>
      <w:bookmarkEnd w:id="5149"/>
      <w:bookmarkEnd w:id="5152"/>
    </w:p>
    <w:bookmarkEnd w:id="5150"/>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5151"/>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5153" w:name="_Toc130844778"/>
      <w:bookmarkStart w:id="5154" w:name="_Toc138412300"/>
      <w:bookmarkStart w:id="5155" w:name="_Toc145957086"/>
      <w:bookmarkStart w:id="5156" w:name="_Toc153890783"/>
      <w:bookmarkStart w:id="5157" w:name="_Toc161835083"/>
      <w:bookmarkStart w:id="5158" w:name="_Toc169755905"/>
      <w:bookmarkStart w:id="5159" w:name="_Toc186730225"/>
      <w:bookmarkStart w:id="5160" w:name="_Toc192837322"/>
      <w:r w:rsidRPr="0069166F">
        <w:rPr>
          <w:lang w:val="en-US"/>
        </w:rPr>
        <w:t>6.1.6.2</w:t>
      </w:r>
      <w:r>
        <w:rPr>
          <w:lang w:val="en-US"/>
        </w:rPr>
        <w:t>.21</w:t>
      </w:r>
      <w:r w:rsidRPr="0069166F">
        <w:rPr>
          <w:lang w:val="en-US"/>
        </w:rPr>
        <w:tab/>
        <w:t xml:space="preserve">Type: </w:t>
      </w:r>
      <w:r w:rsidRPr="0069166F">
        <w:t>ValueCount</w:t>
      </w:r>
      <w:bookmarkEnd w:id="5153"/>
      <w:bookmarkEnd w:id="5154"/>
      <w:bookmarkEnd w:id="5155"/>
      <w:bookmarkEnd w:id="5156"/>
      <w:bookmarkEnd w:id="5157"/>
      <w:bookmarkEnd w:id="5158"/>
      <w:bookmarkEnd w:id="5159"/>
      <w:bookmarkEnd w:id="5160"/>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5161" w:name="_Toc148723636"/>
      <w:bookmarkStart w:id="5162" w:name="_Toc161835084"/>
      <w:bookmarkStart w:id="5163" w:name="_Toc169755906"/>
      <w:bookmarkStart w:id="5164" w:name="_Toc186730226"/>
      <w:bookmarkStart w:id="5165" w:name="_Toc89183027"/>
      <w:bookmarkStart w:id="5166" w:name="_Toc90651329"/>
      <w:bookmarkStart w:id="5167" w:name="_Toc96933479"/>
      <w:bookmarkStart w:id="5168" w:name="_Toc98507324"/>
      <w:bookmarkStart w:id="5169" w:name="_Toc98507777"/>
      <w:bookmarkStart w:id="5170" w:name="_Toc106640780"/>
      <w:bookmarkStart w:id="5171" w:name="_Toc122098654"/>
      <w:bookmarkStart w:id="5172" w:name="_Toc130844779"/>
      <w:bookmarkStart w:id="5173" w:name="_Toc138412301"/>
      <w:bookmarkStart w:id="5174" w:name="_Toc145957087"/>
      <w:bookmarkStart w:id="5175" w:name="_Toc153890784"/>
      <w:bookmarkStart w:id="5176" w:name="_Toc192837323"/>
      <w:r w:rsidRPr="00616F0C">
        <w:lastRenderedPageBreak/>
        <w:t>6.1.6.2.</w:t>
      </w:r>
      <w:r>
        <w:t>22</w:t>
      </w:r>
      <w:r w:rsidRPr="00616F0C">
        <w:tab/>
        <w:t>Type: Record</w:t>
      </w:r>
      <w:r>
        <w:t>Patch</w:t>
      </w:r>
      <w:bookmarkEnd w:id="5161"/>
      <w:bookmarkEnd w:id="5162"/>
      <w:bookmarkEnd w:id="5163"/>
      <w:bookmarkEnd w:id="5164"/>
      <w:bookmarkEnd w:id="5176"/>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0E5822DF" w14:textId="49588FE2" w:rsidR="00E134FC" w:rsidRPr="00616F0C" w:rsidRDefault="00E134FC" w:rsidP="00E134FC">
      <w:pPr>
        <w:pStyle w:val="Heading4"/>
        <w:rPr>
          <w:lang w:val="en-US"/>
        </w:rPr>
      </w:pPr>
      <w:bookmarkStart w:id="5177" w:name="_Toc161835085"/>
      <w:bookmarkStart w:id="5178" w:name="_Toc169755907"/>
      <w:bookmarkStart w:id="5179" w:name="_Toc186730227"/>
      <w:bookmarkStart w:id="5180" w:name="_Toc192837324"/>
      <w:r w:rsidRPr="00616F0C">
        <w:rPr>
          <w:lang w:val="en-US"/>
        </w:rPr>
        <w:t>6.1.6.3</w:t>
      </w:r>
      <w:r w:rsidRPr="00616F0C">
        <w:rPr>
          <w:lang w:val="en-US"/>
        </w:rPr>
        <w:tab/>
        <w:t>Simple data types and enumerations</w:t>
      </w:r>
      <w:bookmarkEnd w:id="4940"/>
      <w:bookmarkEnd w:id="4941"/>
      <w:bookmarkEnd w:id="4942"/>
      <w:bookmarkEnd w:id="4943"/>
      <w:bookmarkEnd w:id="4944"/>
      <w:bookmarkEnd w:id="4945"/>
      <w:bookmarkEnd w:id="4946"/>
      <w:bookmarkEnd w:id="4947"/>
      <w:bookmarkEnd w:id="4948"/>
      <w:bookmarkEnd w:id="5070"/>
      <w:bookmarkEnd w:id="5071"/>
      <w:bookmarkEnd w:id="5072"/>
      <w:bookmarkEnd w:id="5073"/>
      <w:bookmarkEnd w:id="5111"/>
      <w:bookmarkEnd w:id="5112"/>
      <w:bookmarkEnd w:id="5113"/>
      <w:bookmarkEnd w:id="5114"/>
      <w:bookmarkEnd w:id="5115"/>
      <w:bookmarkEnd w:id="5131"/>
      <w:bookmarkEnd w:id="5165"/>
      <w:bookmarkEnd w:id="5166"/>
      <w:bookmarkEnd w:id="5167"/>
      <w:bookmarkEnd w:id="5168"/>
      <w:bookmarkEnd w:id="5169"/>
      <w:bookmarkEnd w:id="5170"/>
      <w:bookmarkEnd w:id="5171"/>
      <w:bookmarkEnd w:id="5172"/>
      <w:bookmarkEnd w:id="5173"/>
      <w:bookmarkEnd w:id="5174"/>
      <w:bookmarkEnd w:id="5175"/>
      <w:bookmarkEnd w:id="5177"/>
      <w:bookmarkEnd w:id="5178"/>
      <w:bookmarkEnd w:id="5179"/>
      <w:bookmarkEnd w:id="5180"/>
    </w:p>
    <w:p w14:paraId="663E8419" w14:textId="77777777" w:rsidR="00E134FC" w:rsidRPr="00616F0C" w:rsidRDefault="00E134FC" w:rsidP="00E134FC">
      <w:pPr>
        <w:pStyle w:val="Heading5"/>
      </w:pPr>
      <w:bookmarkStart w:id="5181" w:name="_Toc22187588"/>
      <w:bookmarkStart w:id="5182" w:name="_Toc22630810"/>
      <w:bookmarkStart w:id="5183" w:name="_Toc34227107"/>
      <w:bookmarkStart w:id="5184" w:name="_Toc34749822"/>
      <w:bookmarkStart w:id="5185" w:name="_Toc34750382"/>
      <w:bookmarkStart w:id="5186" w:name="_Toc34750572"/>
      <w:bookmarkStart w:id="5187" w:name="_Toc35940978"/>
      <w:bookmarkStart w:id="5188" w:name="_Toc35937411"/>
      <w:bookmarkStart w:id="5189" w:name="_Toc36463805"/>
      <w:bookmarkStart w:id="5190" w:name="_Toc43131761"/>
      <w:bookmarkStart w:id="5191" w:name="_Toc45032596"/>
      <w:bookmarkStart w:id="5192" w:name="_Toc49782290"/>
      <w:bookmarkStart w:id="5193" w:name="_Toc51873726"/>
      <w:bookmarkStart w:id="5194" w:name="_Toc57209220"/>
      <w:bookmarkStart w:id="5195" w:name="_Toc58588563"/>
      <w:bookmarkStart w:id="5196" w:name="_Toc66114924"/>
      <w:bookmarkStart w:id="5197" w:name="_Toc67686435"/>
      <w:bookmarkStart w:id="5198" w:name="_Toc74994724"/>
      <w:bookmarkStart w:id="5199" w:name="_Toc85467980"/>
      <w:bookmarkStart w:id="5200" w:name="_Toc89183028"/>
      <w:bookmarkStart w:id="5201" w:name="_Toc90651330"/>
      <w:bookmarkStart w:id="5202" w:name="_Toc96933480"/>
      <w:bookmarkStart w:id="5203" w:name="_Toc98507325"/>
      <w:bookmarkStart w:id="5204" w:name="_Toc98507778"/>
      <w:bookmarkStart w:id="5205" w:name="_Toc106640781"/>
      <w:bookmarkStart w:id="5206" w:name="_Toc122098655"/>
      <w:bookmarkStart w:id="5207" w:name="_Toc130844780"/>
      <w:bookmarkStart w:id="5208" w:name="_Toc138412302"/>
      <w:bookmarkStart w:id="5209" w:name="_Toc145957088"/>
      <w:bookmarkStart w:id="5210" w:name="_Toc153890785"/>
      <w:bookmarkStart w:id="5211" w:name="_Toc161835086"/>
      <w:bookmarkStart w:id="5212" w:name="_Toc169755908"/>
      <w:bookmarkStart w:id="5213" w:name="_Toc186730228"/>
      <w:bookmarkStart w:id="5214" w:name="_Toc192837325"/>
      <w:r w:rsidRPr="00616F0C">
        <w:t>6.1.6.3.1</w:t>
      </w:r>
      <w:r w:rsidRPr="00616F0C">
        <w:tab/>
        <w:t>Introduction</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5215" w:name="_Toc22187589"/>
      <w:bookmarkStart w:id="5216" w:name="_Toc22630811"/>
      <w:bookmarkStart w:id="5217" w:name="_Toc34227108"/>
      <w:bookmarkStart w:id="5218" w:name="_Toc34749823"/>
      <w:bookmarkStart w:id="5219" w:name="_Toc34750383"/>
      <w:bookmarkStart w:id="5220" w:name="_Toc34750573"/>
      <w:bookmarkStart w:id="5221" w:name="_Toc35940979"/>
      <w:bookmarkStart w:id="5222" w:name="_Toc35937412"/>
      <w:bookmarkStart w:id="5223" w:name="_Toc36463806"/>
      <w:bookmarkStart w:id="5224" w:name="_Toc43131762"/>
      <w:bookmarkStart w:id="5225" w:name="_Toc45032597"/>
      <w:bookmarkStart w:id="5226" w:name="_Toc49782291"/>
      <w:bookmarkStart w:id="5227" w:name="_Toc51873727"/>
      <w:bookmarkStart w:id="5228" w:name="_Toc57209221"/>
      <w:bookmarkStart w:id="5229" w:name="_Toc58588564"/>
      <w:bookmarkStart w:id="5230" w:name="_Toc66114925"/>
      <w:bookmarkStart w:id="5231" w:name="_Toc67686436"/>
      <w:bookmarkStart w:id="5232" w:name="_Toc74994725"/>
      <w:bookmarkStart w:id="5233" w:name="_Toc85467981"/>
      <w:bookmarkStart w:id="5234" w:name="_Toc89183029"/>
      <w:bookmarkStart w:id="5235" w:name="_Toc90651331"/>
      <w:bookmarkStart w:id="5236" w:name="_Toc96933481"/>
      <w:bookmarkStart w:id="5237" w:name="_Toc98507326"/>
      <w:bookmarkStart w:id="5238" w:name="_Toc98507779"/>
      <w:bookmarkStart w:id="5239" w:name="_Toc106640782"/>
      <w:bookmarkStart w:id="5240" w:name="_Toc122098656"/>
      <w:bookmarkStart w:id="5241" w:name="_Toc130844781"/>
      <w:bookmarkStart w:id="5242" w:name="_Toc138412303"/>
      <w:bookmarkStart w:id="5243" w:name="_Toc145957089"/>
      <w:bookmarkStart w:id="5244" w:name="_Toc153890786"/>
      <w:bookmarkStart w:id="5245" w:name="_Toc161835087"/>
      <w:bookmarkStart w:id="5246" w:name="_Toc169755909"/>
      <w:bookmarkStart w:id="5247" w:name="_Toc186730229"/>
      <w:bookmarkStart w:id="5248" w:name="_Toc192837326"/>
      <w:r w:rsidRPr="00616F0C">
        <w:t>6.1.6.3.2</w:t>
      </w:r>
      <w:r w:rsidRPr="00616F0C">
        <w:tab/>
        <w:t>Simple data types</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5249" w:name="_Toc34227109"/>
      <w:bookmarkStart w:id="5250" w:name="_Toc22187590"/>
      <w:bookmarkStart w:id="5251" w:name="_Toc22630812"/>
      <w:bookmarkStart w:id="5252" w:name="_Toc34749824"/>
      <w:bookmarkStart w:id="5253" w:name="_Toc34750384"/>
      <w:bookmarkStart w:id="5254" w:name="_Toc34750574"/>
      <w:bookmarkStart w:id="5255" w:name="_Toc35940980"/>
      <w:bookmarkStart w:id="5256" w:name="_Toc35937413"/>
      <w:bookmarkStart w:id="5257" w:name="_Toc36463807"/>
      <w:bookmarkStart w:id="5258" w:name="_Toc43131763"/>
      <w:bookmarkStart w:id="5259" w:name="_Toc45032598"/>
      <w:bookmarkStart w:id="5260" w:name="_Toc49782292"/>
      <w:bookmarkStart w:id="5261" w:name="_Toc51873728"/>
      <w:bookmarkStart w:id="5262" w:name="_Toc57209222"/>
      <w:bookmarkStart w:id="5263" w:name="_Toc58588565"/>
      <w:bookmarkStart w:id="5264" w:name="_Toc66114926"/>
      <w:bookmarkStart w:id="5265" w:name="_Toc67686437"/>
      <w:bookmarkStart w:id="5266" w:name="_Toc74994726"/>
      <w:bookmarkStart w:id="5267" w:name="_Toc85467982"/>
      <w:bookmarkStart w:id="5268" w:name="_Toc89183030"/>
      <w:bookmarkStart w:id="5269" w:name="_Toc90651332"/>
      <w:bookmarkStart w:id="5270" w:name="_Toc96933482"/>
      <w:bookmarkStart w:id="5271" w:name="_Toc98507327"/>
      <w:bookmarkStart w:id="5272" w:name="_Toc98507780"/>
      <w:bookmarkStart w:id="5273" w:name="_Toc106640783"/>
      <w:bookmarkStart w:id="5274" w:name="_Toc122098657"/>
      <w:bookmarkStart w:id="5275" w:name="_Toc130844782"/>
      <w:bookmarkStart w:id="5276" w:name="_Toc138412304"/>
      <w:bookmarkStart w:id="5277" w:name="_Toc145957090"/>
      <w:bookmarkStart w:id="5278" w:name="_Toc153890787"/>
      <w:bookmarkStart w:id="5279" w:name="_Toc161835088"/>
      <w:bookmarkStart w:id="5280" w:name="_Toc169755910"/>
      <w:bookmarkStart w:id="5281" w:name="_Toc186730230"/>
      <w:bookmarkStart w:id="5282" w:name="_Toc192837327"/>
      <w:r w:rsidRPr="00616F0C">
        <w:t>6.1.6.3.3</w:t>
      </w:r>
      <w:r w:rsidRPr="00616F0C">
        <w:tab/>
        <w:t xml:space="preserve">Enumeration: </w:t>
      </w:r>
      <w:r w:rsidRPr="00616F0C">
        <w:rPr>
          <w:lang w:eastAsia="zh-CN"/>
        </w:rPr>
        <w:t>ComparisonOperator</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5283" w:name="_Toc22187591"/>
      <w:bookmarkStart w:id="5284" w:name="_Toc22630813"/>
      <w:bookmarkStart w:id="5285" w:name="_Toc34227110"/>
      <w:bookmarkStart w:id="5286" w:name="_Toc34749825"/>
      <w:bookmarkStart w:id="5287" w:name="_Toc34750385"/>
      <w:bookmarkStart w:id="5288" w:name="_Toc34750575"/>
      <w:bookmarkStart w:id="5289" w:name="_Toc35940981"/>
      <w:bookmarkStart w:id="5290" w:name="_Toc35937414"/>
      <w:bookmarkStart w:id="5291" w:name="_Toc36463808"/>
      <w:bookmarkStart w:id="5292" w:name="_Toc43131764"/>
      <w:bookmarkStart w:id="5293" w:name="_Toc45032599"/>
      <w:bookmarkStart w:id="5294" w:name="_Toc49782293"/>
      <w:bookmarkStart w:id="5295" w:name="_Toc51873729"/>
      <w:bookmarkStart w:id="5296" w:name="_Toc57209223"/>
      <w:bookmarkStart w:id="5297" w:name="_Toc58588566"/>
      <w:bookmarkStart w:id="5298" w:name="_Toc66114927"/>
      <w:bookmarkStart w:id="5299" w:name="_Toc67686438"/>
      <w:bookmarkStart w:id="5300" w:name="_Toc74994727"/>
      <w:bookmarkStart w:id="5301" w:name="_Toc85467983"/>
      <w:bookmarkStart w:id="5302" w:name="_Toc89183031"/>
      <w:bookmarkStart w:id="5303" w:name="_Toc90651333"/>
      <w:bookmarkStart w:id="5304" w:name="_Toc96933483"/>
      <w:bookmarkStart w:id="5305" w:name="_Toc98507328"/>
      <w:bookmarkStart w:id="5306" w:name="_Toc98507781"/>
      <w:bookmarkStart w:id="5307" w:name="_Toc106640784"/>
      <w:bookmarkStart w:id="5308" w:name="_Toc122098658"/>
      <w:bookmarkStart w:id="5309" w:name="_Toc130844783"/>
      <w:bookmarkStart w:id="5310" w:name="_Toc138412305"/>
      <w:bookmarkStart w:id="5311" w:name="_Toc145957091"/>
      <w:bookmarkStart w:id="5312" w:name="_Toc153890788"/>
      <w:bookmarkStart w:id="5313" w:name="_Toc161835089"/>
      <w:bookmarkStart w:id="5314" w:name="_Toc169755911"/>
      <w:bookmarkStart w:id="5315" w:name="_Toc186730231"/>
      <w:bookmarkStart w:id="5316" w:name="_Toc192837328"/>
      <w:r w:rsidRPr="00616F0C">
        <w:lastRenderedPageBreak/>
        <w:t>6.1.6.3.4</w:t>
      </w:r>
      <w:r w:rsidRPr="00616F0C">
        <w:tab/>
        <w:t xml:space="preserve">Enumeration: </w:t>
      </w:r>
      <w:r w:rsidRPr="00616F0C">
        <w:rPr>
          <w:rFonts w:hint="eastAsia"/>
          <w:lang w:eastAsia="zh-CN"/>
        </w:rPr>
        <w:t>ConditionOperator</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5317" w:name="_Toc57209224"/>
      <w:bookmarkStart w:id="5318" w:name="_Toc58588567"/>
      <w:bookmarkStart w:id="5319" w:name="_Toc66114928"/>
      <w:bookmarkStart w:id="5320" w:name="_Toc67686439"/>
      <w:bookmarkStart w:id="5321" w:name="_Toc74994728"/>
      <w:bookmarkStart w:id="5322" w:name="_Toc85467984"/>
      <w:bookmarkStart w:id="5323" w:name="_Toc89183032"/>
      <w:bookmarkStart w:id="5324" w:name="_Toc90651334"/>
      <w:bookmarkStart w:id="5325" w:name="_Toc96933484"/>
      <w:bookmarkStart w:id="5326" w:name="_Toc98507329"/>
      <w:bookmarkStart w:id="5327" w:name="_Toc98507782"/>
      <w:bookmarkStart w:id="5328" w:name="_Toc106640785"/>
      <w:bookmarkStart w:id="5329" w:name="_Toc122098659"/>
      <w:bookmarkStart w:id="5330" w:name="_Toc130844784"/>
      <w:bookmarkStart w:id="5331" w:name="_Toc138412306"/>
      <w:bookmarkStart w:id="5332" w:name="_Toc145957092"/>
      <w:bookmarkStart w:id="5333" w:name="_Toc153890789"/>
      <w:bookmarkStart w:id="5334" w:name="_Toc161835090"/>
      <w:bookmarkStart w:id="5335" w:name="_Toc169755912"/>
      <w:bookmarkStart w:id="5336" w:name="_Toc186730232"/>
      <w:bookmarkStart w:id="5337" w:name="_Toc22187592"/>
      <w:bookmarkStart w:id="5338" w:name="_Toc22630814"/>
      <w:bookmarkStart w:id="5339" w:name="_Toc34227111"/>
      <w:bookmarkStart w:id="5340" w:name="_Toc34749826"/>
      <w:bookmarkStart w:id="5341" w:name="_Toc34750386"/>
      <w:bookmarkStart w:id="5342" w:name="_Toc34750576"/>
      <w:bookmarkStart w:id="5343" w:name="_Toc35940982"/>
      <w:bookmarkStart w:id="5344" w:name="_Toc35937415"/>
      <w:bookmarkStart w:id="5345" w:name="_Toc36463809"/>
      <w:bookmarkStart w:id="5346" w:name="_Toc43131765"/>
      <w:bookmarkStart w:id="5347" w:name="_Toc45032600"/>
      <w:bookmarkStart w:id="5348" w:name="_Toc49782294"/>
      <w:bookmarkStart w:id="5349" w:name="_Toc51873730"/>
      <w:bookmarkStart w:id="5350" w:name="_Toc192837329"/>
      <w:r w:rsidRPr="00616F0C">
        <w:t>6.1.6</w:t>
      </w:r>
      <w:r>
        <w:t>.3.</w:t>
      </w:r>
      <w:r w:rsidRPr="005826F7">
        <w:t>5</w:t>
      </w:r>
      <w:r w:rsidRPr="00616F0C">
        <w:tab/>
        <w:t xml:space="preserve">Enumeration: </w:t>
      </w:r>
      <w:r>
        <w:rPr>
          <w:lang w:eastAsia="zh-CN"/>
        </w:rPr>
        <w:t>RecordOperation</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50"/>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5351" w:name="_Toc57209225"/>
      <w:bookmarkStart w:id="5352" w:name="_Toc58588568"/>
      <w:bookmarkStart w:id="5353" w:name="_Toc66114929"/>
      <w:bookmarkStart w:id="5354" w:name="_Toc67686440"/>
      <w:bookmarkStart w:id="5355" w:name="_Toc74994729"/>
      <w:bookmarkStart w:id="5356" w:name="_Toc85467985"/>
      <w:bookmarkStart w:id="5357" w:name="_Toc89183033"/>
      <w:bookmarkStart w:id="5358" w:name="_Toc90651335"/>
      <w:bookmarkStart w:id="5359" w:name="_Toc96933485"/>
      <w:bookmarkStart w:id="5360" w:name="_Toc98507330"/>
      <w:bookmarkStart w:id="5361" w:name="_Toc98507783"/>
      <w:bookmarkStart w:id="5362" w:name="_Toc106640786"/>
      <w:bookmarkStart w:id="5363" w:name="_Toc122098660"/>
      <w:bookmarkStart w:id="5364" w:name="_Toc130844785"/>
      <w:bookmarkStart w:id="5365" w:name="_Toc138412307"/>
      <w:bookmarkStart w:id="5366" w:name="_Toc145957093"/>
      <w:bookmarkStart w:id="5367" w:name="_Toc153890790"/>
      <w:bookmarkStart w:id="5368" w:name="_Toc161835091"/>
      <w:bookmarkStart w:id="5369" w:name="_Toc169755913"/>
      <w:bookmarkStart w:id="5370" w:name="_Toc186730233"/>
      <w:bookmarkStart w:id="5371" w:name="_Toc192837330"/>
      <w:r w:rsidRPr="00616F0C">
        <w:t>6.1.6.3.</w:t>
      </w:r>
      <w:r>
        <w:t>6</w:t>
      </w:r>
      <w:r w:rsidRPr="00616F0C">
        <w:tab/>
        <w:t xml:space="preserve">Enumeration: </w:t>
      </w:r>
      <w:r>
        <w:t>KeyType</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372" w:name="_Toc85467986"/>
      <w:bookmarkStart w:id="5373" w:name="_Toc89183034"/>
      <w:bookmarkStart w:id="5374" w:name="_Toc90651336"/>
      <w:bookmarkStart w:id="5375" w:name="_Toc96933486"/>
      <w:bookmarkStart w:id="5376" w:name="_Toc98507331"/>
      <w:bookmarkStart w:id="5377" w:name="_Toc98507784"/>
      <w:bookmarkStart w:id="5378" w:name="_Toc106640787"/>
      <w:bookmarkStart w:id="5379" w:name="_Toc122098661"/>
      <w:bookmarkStart w:id="5380" w:name="_Toc130844786"/>
      <w:bookmarkStart w:id="5381" w:name="_Toc138412308"/>
      <w:bookmarkStart w:id="5382" w:name="_Toc145957094"/>
      <w:bookmarkStart w:id="5383" w:name="_Toc153890791"/>
      <w:bookmarkStart w:id="5384" w:name="_Toc161835092"/>
      <w:bookmarkStart w:id="5385" w:name="_Toc169755914"/>
      <w:bookmarkStart w:id="5386" w:name="_Toc186730234"/>
      <w:bookmarkStart w:id="5387" w:name="_Toc57209226"/>
      <w:bookmarkStart w:id="5388" w:name="_Toc58588569"/>
      <w:bookmarkStart w:id="5389" w:name="_Toc66114930"/>
      <w:bookmarkStart w:id="5390" w:name="_Toc67686441"/>
      <w:bookmarkStart w:id="5391" w:name="_Toc74994730"/>
      <w:bookmarkStart w:id="5392" w:name="_Toc192837331"/>
      <w:r w:rsidRPr="00616F0C">
        <w:t>6.1.6.3.</w:t>
      </w:r>
      <w:r w:rsidRPr="00F22E85">
        <w:t>7</w:t>
      </w:r>
      <w:r w:rsidRPr="00616F0C">
        <w:tab/>
        <w:t xml:space="preserve">Enumeration: </w:t>
      </w:r>
      <w:r>
        <w:t>RetrieveRecords</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92"/>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393" w:name="_Toc130844787"/>
      <w:bookmarkStart w:id="5394" w:name="_Toc138412309"/>
      <w:bookmarkStart w:id="5395" w:name="_Toc145957095"/>
      <w:bookmarkStart w:id="5396" w:name="_Toc153890792"/>
      <w:bookmarkStart w:id="5397" w:name="_Toc161835093"/>
      <w:bookmarkStart w:id="5398" w:name="_Toc169755915"/>
      <w:bookmarkStart w:id="5399" w:name="_Toc186730235"/>
      <w:bookmarkStart w:id="5400" w:name="_Toc85467987"/>
      <w:bookmarkStart w:id="5401" w:name="_Toc89183035"/>
      <w:bookmarkStart w:id="5402" w:name="_Toc90651337"/>
      <w:bookmarkStart w:id="5403" w:name="_Toc96933487"/>
      <w:bookmarkStart w:id="5404" w:name="_Toc98507332"/>
      <w:bookmarkStart w:id="5405" w:name="_Toc98507785"/>
      <w:bookmarkStart w:id="5406" w:name="_Toc106640788"/>
      <w:bookmarkStart w:id="5407" w:name="_Toc122098662"/>
      <w:bookmarkStart w:id="5408" w:name="_Toc192837332"/>
      <w:r w:rsidRPr="00123557">
        <w:lastRenderedPageBreak/>
        <w:t>6.1.6.3.</w:t>
      </w:r>
      <w:r>
        <w:rPr>
          <w:lang w:val="en-IN"/>
        </w:rPr>
        <w:t>8</w:t>
      </w:r>
      <w:r w:rsidRPr="00123557">
        <w:tab/>
        <w:t xml:space="preserve">Enumeration: </w:t>
      </w:r>
      <w:r w:rsidRPr="00123557">
        <w:rPr>
          <w:lang w:val="en-IN"/>
        </w:rPr>
        <w:t>TagCountType</w:t>
      </w:r>
      <w:bookmarkEnd w:id="5393"/>
      <w:bookmarkEnd w:id="5394"/>
      <w:bookmarkEnd w:id="5395"/>
      <w:bookmarkEnd w:id="5396"/>
      <w:bookmarkEnd w:id="5397"/>
      <w:bookmarkEnd w:id="5398"/>
      <w:bookmarkEnd w:id="5399"/>
      <w:bookmarkEnd w:id="5408"/>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409" w:name="_Toc130844788"/>
      <w:bookmarkStart w:id="5410" w:name="_Toc138412310"/>
      <w:bookmarkStart w:id="5411" w:name="_Toc145957096"/>
      <w:bookmarkStart w:id="5412" w:name="_Toc153890793"/>
      <w:bookmarkStart w:id="5413" w:name="_Toc161835094"/>
      <w:bookmarkStart w:id="5414" w:name="_Toc169755916"/>
      <w:bookmarkStart w:id="5415" w:name="_Toc186730236"/>
      <w:bookmarkStart w:id="5416" w:name="_Toc192837333"/>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87"/>
      <w:bookmarkEnd w:id="5388"/>
      <w:bookmarkEnd w:id="5389"/>
      <w:bookmarkEnd w:id="5390"/>
      <w:bookmarkEnd w:id="5391"/>
      <w:bookmarkEnd w:id="5400"/>
      <w:bookmarkEnd w:id="5401"/>
      <w:bookmarkEnd w:id="5402"/>
      <w:bookmarkEnd w:id="5403"/>
      <w:bookmarkEnd w:id="5404"/>
      <w:bookmarkEnd w:id="5405"/>
      <w:bookmarkEnd w:id="5406"/>
      <w:bookmarkEnd w:id="5407"/>
      <w:bookmarkEnd w:id="5409"/>
      <w:bookmarkEnd w:id="5410"/>
      <w:bookmarkEnd w:id="5411"/>
      <w:bookmarkEnd w:id="5412"/>
      <w:bookmarkEnd w:id="5413"/>
      <w:bookmarkEnd w:id="5414"/>
      <w:bookmarkEnd w:id="5415"/>
      <w:bookmarkEnd w:id="5416"/>
    </w:p>
    <w:p w14:paraId="733A0B39" w14:textId="77777777" w:rsidR="00E134FC" w:rsidRPr="00616F0C" w:rsidRDefault="00E134FC" w:rsidP="00E134FC">
      <w:pPr>
        <w:pStyle w:val="Heading5"/>
      </w:pPr>
      <w:bookmarkStart w:id="5417" w:name="_Toc22187593"/>
      <w:bookmarkStart w:id="5418" w:name="_Toc22630815"/>
      <w:bookmarkStart w:id="5419" w:name="_Toc34227112"/>
      <w:bookmarkStart w:id="5420" w:name="_Toc34749827"/>
      <w:bookmarkStart w:id="5421" w:name="_Toc34750387"/>
      <w:bookmarkStart w:id="5422" w:name="_Toc34750577"/>
      <w:bookmarkStart w:id="5423" w:name="_Toc35940983"/>
      <w:bookmarkStart w:id="5424" w:name="_Toc35937416"/>
      <w:bookmarkStart w:id="5425" w:name="_Toc36463810"/>
      <w:bookmarkStart w:id="5426" w:name="_Toc43131766"/>
      <w:bookmarkStart w:id="5427" w:name="_Toc45032601"/>
      <w:bookmarkStart w:id="5428" w:name="_Toc49782295"/>
      <w:bookmarkStart w:id="5429" w:name="_Toc51873731"/>
      <w:bookmarkStart w:id="5430" w:name="_Toc57209227"/>
      <w:bookmarkStart w:id="5431" w:name="_Toc58588570"/>
      <w:bookmarkStart w:id="5432" w:name="_Toc66114931"/>
      <w:bookmarkStart w:id="5433" w:name="_Toc67686442"/>
      <w:bookmarkStart w:id="5434" w:name="_Toc74994731"/>
      <w:bookmarkStart w:id="5435" w:name="_Toc85467988"/>
      <w:bookmarkStart w:id="5436" w:name="_Toc89183036"/>
      <w:bookmarkStart w:id="5437" w:name="_Toc90651338"/>
      <w:bookmarkStart w:id="5438" w:name="_Toc96933488"/>
      <w:bookmarkStart w:id="5439" w:name="_Toc98507333"/>
      <w:bookmarkStart w:id="5440" w:name="_Toc98507786"/>
      <w:bookmarkStart w:id="5441" w:name="_Toc106640789"/>
      <w:bookmarkStart w:id="5442" w:name="_Toc122098663"/>
      <w:bookmarkStart w:id="5443" w:name="_Toc130844789"/>
      <w:bookmarkStart w:id="5444" w:name="_Toc138412311"/>
      <w:bookmarkStart w:id="5445" w:name="_Toc145957097"/>
      <w:bookmarkStart w:id="5446" w:name="_Toc153890794"/>
      <w:bookmarkStart w:id="5447" w:name="_Toc161835095"/>
      <w:bookmarkStart w:id="5448" w:name="_Toc169755917"/>
      <w:bookmarkStart w:id="5449" w:name="_Toc186730237"/>
      <w:bookmarkStart w:id="5450" w:name="_Toc192837334"/>
      <w:r w:rsidRPr="00616F0C">
        <w:t>6.1.6.4.1</w:t>
      </w:r>
      <w:r w:rsidRPr="00616F0C">
        <w:tab/>
        <w:t xml:space="preserve">Type: </w:t>
      </w:r>
      <w:r w:rsidRPr="00616F0C">
        <w:rPr>
          <w:lang w:eastAsia="zh-CN"/>
        </w:rPr>
        <w:t>SearchExpression</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5451" w:name="_Toc145957098"/>
      <w:bookmarkStart w:id="5452" w:name="_Toc153890795"/>
      <w:bookmarkStart w:id="5453" w:name="_Toc161835096"/>
      <w:bookmarkStart w:id="5454" w:name="_Toc169755918"/>
      <w:bookmarkStart w:id="5455" w:name="_Toc186730238"/>
      <w:bookmarkStart w:id="5456" w:name="_Toc192837335"/>
      <w:r>
        <w:rPr>
          <w:lang w:val="en-US"/>
        </w:rPr>
        <w:t>6.1.6.4.2</w:t>
      </w:r>
      <w:r>
        <w:rPr>
          <w:lang w:val="en-US"/>
        </w:rPr>
        <w:tab/>
      </w:r>
      <w:r w:rsidRPr="00C1656B">
        <w:rPr>
          <w:lang w:val="en-US"/>
        </w:rPr>
        <w:t xml:space="preserve">Type: </w:t>
      </w:r>
      <w:r w:rsidRPr="00C1656B">
        <w:t>ExtendedProblemDetails</w:t>
      </w:r>
      <w:bookmarkEnd w:id="5451"/>
      <w:bookmarkEnd w:id="5452"/>
      <w:bookmarkEnd w:id="5453"/>
      <w:bookmarkEnd w:id="5454"/>
      <w:bookmarkEnd w:id="5455"/>
      <w:bookmarkEnd w:id="5456"/>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DB0674">
            <w:pPr>
              <w:pStyle w:val="TAL"/>
              <w:rPr>
                <w:lang w:eastAsia="fr-FR"/>
              </w:rPr>
            </w:pPr>
            <w:r w:rsidRPr="00C1656B">
              <w:rPr>
                <w:lang w:eastAsia="fr-FR"/>
              </w:rPr>
              <w:t>The “ProblemDetails”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5457" w:name="_Toc145957099"/>
      <w:bookmarkStart w:id="5458" w:name="_Toc153890796"/>
      <w:bookmarkStart w:id="5459" w:name="_Toc161835097"/>
      <w:bookmarkStart w:id="5460" w:name="_Toc169755919"/>
      <w:bookmarkStart w:id="5461" w:name="_Toc186730239"/>
      <w:bookmarkStart w:id="5462" w:name="_Toc22187596"/>
      <w:bookmarkStart w:id="5463" w:name="_Toc22630818"/>
      <w:bookmarkStart w:id="5464" w:name="_Toc34227113"/>
      <w:bookmarkStart w:id="5465" w:name="_Toc34749828"/>
      <w:bookmarkStart w:id="5466" w:name="_Toc34750388"/>
      <w:bookmarkStart w:id="5467" w:name="_Toc34750578"/>
      <w:bookmarkStart w:id="5468" w:name="_Toc35940984"/>
      <w:bookmarkStart w:id="5469" w:name="_Toc35937417"/>
      <w:bookmarkStart w:id="5470" w:name="_Toc36463811"/>
      <w:bookmarkStart w:id="5471" w:name="_Toc43131767"/>
      <w:bookmarkStart w:id="5472" w:name="_Toc45032602"/>
      <w:bookmarkStart w:id="5473" w:name="_Toc49782296"/>
      <w:bookmarkStart w:id="5474" w:name="_Toc51873732"/>
      <w:bookmarkStart w:id="5475" w:name="_Toc57209228"/>
      <w:bookmarkStart w:id="5476" w:name="_Toc58588571"/>
      <w:bookmarkStart w:id="5477" w:name="_Toc66114932"/>
      <w:bookmarkStart w:id="5478" w:name="_Toc67686443"/>
      <w:bookmarkStart w:id="5479" w:name="_Toc74994732"/>
      <w:bookmarkStart w:id="5480" w:name="_Toc85467989"/>
      <w:bookmarkStart w:id="5481" w:name="_Toc89181520"/>
      <w:bookmarkStart w:id="5482" w:name="_Toc89183037"/>
      <w:bookmarkStart w:id="5483" w:name="_Toc90651339"/>
      <w:bookmarkStart w:id="5484" w:name="_Toc96933489"/>
      <w:bookmarkStart w:id="5485" w:name="_Toc98507334"/>
      <w:bookmarkStart w:id="5486" w:name="_Toc98507787"/>
      <w:bookmarkStart w:id="5487" w:name="_Toc106640790"/>
      <w:bookmarkStart w:id="5488" w:name="_Toc122098664"/>
      <w:bookmarkStart w:id="5489" w:name="_Toc130844790"/>
      <w:bookmarkStart w:id="5490" w:name="_Toc138412312"/>
      <w:bookmarkStart w:id="5491" w:name="_Toc192837336"/>
      <w:r w:rsidRPr="00616F0C">
        <w:t>6.1.6.4.</w:t>
      </w:r>
      <w:r>
        <w:t>3</w:t>
      </w:r>
      <w:r w:rsidRPr="00616F0C">
        <w:tab/>
        <w:t xml:space="preserve">Type: </w:t>
      </w:r>
      <w:r>
        <w:rPr>
          <w:lang w:eastAsia="zh-CN"/>
        </w:rPr>
        <w:t>ProblemDetailExtension</w:t>
      </w:r>
      <w:bookmarkEnd w:id="5457"/>
      <w:bookmarkEnd w:id="5458"/>
      <w:bookmarkEnd w:id="5459"/>
      <w:bookmarkEnd w:id="5460"/>
      <w:bookmarkEnd w:id="5461"/>
      <w:bookmarkEnd w:id="5491"/>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2927DBCB" w14:textId="77777777" w:rsidR="00E134FC" w:rsidRPr="00616F0C" w:rsidRDefault="00E134FC" w:rsidP="00E134FC">
      <w:pPr>
        <w:pStyle w:val="Heading3"/>
      </w:pPr>
      <w:bookmarkStart w:id="5492" w:name="_Toc145957100"/>
      <w:bookmarkStart w:id="5493" w:name="_Toc153890797"/>
      <w:bookmarkStart w:id="5494" w:name="_Toc161835098"/>
      <w:bookmarkStart w:id="5495" w:name="_Toc169755920"/>
      <w:bookmarkStart w:id="5496" w:name="_Toc186730240"/>
      <w:bookmarkStart w:id="5497" w:name="_Toc192837337"/>
      <w:r w:rsidRPr="00616F0C">
        <w:lastRenderedPageBreak/>
        <w:t>6.1.7</w:t>
      </w:r>
      <w:r w:rsidRPr="00616F0C">
        <w:tab/>
        <w:t>Error Handling</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2"/>
      <w:bookmarkEnd w:id="5493"/>
      <w:bookmarkEnd w:id="5494"/>
      <w:bookmarkEnd w:id="5495"/>
      <w:bookmarkEnd w:id="5496"/>
      <w:bookmarkEnd w:id="5497"/>
    </w:p>
    <w:p w14:paraId="7927CB11" w14:textId="77777777" w:rsidR="00E134FC" w:rsidRPr="00616F0C" w:rsidRDefault="00E134FC" w:rsidP="00E134FC">
      <w:pPr>
        <w:pStyle w:val="Heading4"/>
      </w:pPr>
      <w:bookmarkStart w:id="5498" w:name="_Toc22187597"/>
      <w:bookmarkStart w:id="5499" w:name="_Toc22630819"/>
      <w:bookmarkStart w:id="5500" w:name="_Toc34227114"/>
      <w:bookmarkStart w:id="5501" w:name="_Toc34749829"/>
      <w:bookmarkStart w:id="5502" w:name="_Toc34750389"/>
      <w:bookmarkStart w:id="5503" w:name="_Toc34750579"/>
      <w:bookmarkStart w:id="5504" w:name="_Toc35940985"/>
      <w:bookmarkStart w:id="5505" w:name="_Toc35937418"/>
      <w:bookmarkStart w:id="5506" w:name="_Toc36463812"/>
      <w:bookmarkStart w:id="5507" w:name="_Toc43131768"/>
      <w:bookmarkStart w:id="5508" w:name="_Toc45032603"/>
      <w:bookmarkStart w:id="5509" w:name="_Toc49782297"/>
      <w:bookmarkStart w:id="5510" w:name="_Toc51873733"/>
      <w:bookmarkStart w:id="5511" w:name="_Toc57209229"/>
      <w:bookmarkStart w:id="5512" w:name="_Toc58588572"/>
      <w:bookmarkStart w:id="5513" w:name="_Toc66114933"/>
      <w:bookmarkStart w:id="5514" w:name="_Toc67686444"/>
      <w:bookmarkStart w:id="5515" w:name="_Toc74994733"/>
      <w:bookmarkStart w:id="5516" w:name="_Toc85467990"/>
      <w:bookmarkStart w:id="5517" w:name="_Toc89183038"/>
      <w:bookmarkStart w:id="5518" w:name="_Toc90651340"/>
      <w:bookmarkStart w:id="5519" w:name="_Toc96933490"/>
      <w:bookmarkStart w:id="5520" w:name="_Toc98507335"/>
      <w:bookmarkStart w:id="5521" w:name="_Toc98507788"/>
      <w:bookmarkStart w:id="5522" w:name="_Toc106640791"/>
      <w:bookmarkStart w:id="5523" w:name="_Toc122098665"/>
      <w:bookmarkStart w:id="5524" w:name="_Toc130844791"/>
      <w:bookmarkStart w:id="5525" w:name="_Toc138412313"/>
      <w:bookmarkStart w:id="5526" w:name="_Toc145957101"/>
      <w:bookmarkStart w:id="5527" w:name="_Toc153890798"/>
      <w:bookmarkStart w:id="5528" w:name="_Toc161835099"/>
      <w:bookmarkStart w:id="5529" w:name="_Toc169755921"/>
      <w:bookmarkStart w:id="5530" w:name="_Toc186730241"/>
      <w:bookmarkStart w:id="5531" w:name="_Toc192837338"/>
      <w:r w:rsidRPr="00616F0C">
        <w:t>6.1.7.1</w:t>
      </w:r>
      <w:r w:rsidRPr="00616F0C">
        <w:tab/>
        <w:t>General</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5532" w:name="_Toc22187598"/>
      <w:bookmarkStart w:id="5533" w:name="_Toc22630820"/>
      <w:bookmarkStart w:id="5534" w:name="_Toc34227115"/>
      <w:bookmarkStart w:id="5535" w:name="_Toc34749830"/>
      <w:bookmarkStart w:id="5536" w:name="_Toc34750390"/>
      <w:bookmarkStart w:id="5537" w:name="_Toc34750580"/>
      <w:bookmarkStart w:id="5538" w:name="_Toc35940986"/>
      <w:bookmarkStart w:id="5539" w:name="_Toc35937419"/>
      <w:bookmarkStart w:id="5540" w:name="_Toc36463813"/>
      <w:bookmarkStart w:id="5541" w:name="_Toc43131769"/>
      <w:bookmarkStart w:id="5542" w:name="_Toc45032604"/>
      <w:bookmarkStart w:id="5543" w:name="_Toc49782298"/>
      <w:bookmarkStart w:id="5544" w:name="_Toc51873734"/>
      <w:bookmarkStart w:id="5545" w:name="_Toc57209230"/>
      <w:bookmarkStart w:id="5546" w:name="_Toc58588573"/>
      <w:bookmarkStart w:id="5547" w:name="_Toc66114934"/>
      <w:bookmarkStart w:id="5548" w:name="_Toc67686445"/>
      <w:bookmarkStart w:id="5549" w:name="_Toc74994734"/>
      <w:bookmarkStart w:id="5550" w:name="_Toc85467991"/>
      <w:bookmarkStart w:id="5551" w:name="_Toc89183039"/>
      <w:bookmarkStart w:id="5552" w:name="_Toc90651341"/>
      <w:bookmarkStart w:id="5553" w:name="_Toc96933491"/>
      <w:bookmarkStart w:id="5554" w:name="_Toc98507336"/>
      <w:bookmarkStart w:id="5555" w:name="_Toc98507789"/>
      <w:bookmarkStart w:id="5556" w:name="_Toc106640792"/>
      <w:bookmarkStart w:id="5557" w:name="_Toc122098666"/>
      <w:bookmarkStart w:id="5558" w:name="_Toc130844792"/>
      <w:bookmarkStart w:id="5559" w:name="_Toc138412314"/>
      <w:bookmarkStart w:id="5560" w:name="_Toc145957102"/>
      <w:bookmarkStart w:id="5561" w:name="_Toc153890799"/>
      <w:bookmarkStart w:id="5562" w:name="_Toc161835100"/>
      <w:bookmarkStart w:id="5563" w:name="_Toc169755922"/>
      <w:bookmarkStart w:id="5564" w:name="_Toc186730242"/>
      <w:bookmarkStart w:id="5565" w:name="_Toc192837339"/>
      <w:r w:rsidRPr="00616F0C">
        <w:t>6.1.7.2</w:t>
      </w:r>
      <w:r w:rsidRPr="00616F0C">
        <w:tab/>
        <w:t>Protocol Errors</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5566" w:name="_Toc22187599"/>
      <w:bookmarkStart w:id="5567" w:name="_Toc22630821"/>
      <w:bookmarkStart w:id="5568" w:name="_Toc34227116"/>
      <w:bookmarkStart w:id="5569" w:name="_Toc34749831"/>
      <w:bookmarkStart w:id="5570" w:name="_Toc34750391"/>
      <w:bookmarkStart w:id="5571" w:name="_Toc34750581"/>
      <w:bookmarkStart w:id="5572" w:name="_Toc35940987"/>
      <w:bookmarkStart w:id="5573" w:name="_Toc35937420"/>
      <w:bookmarkStart w:id="5574" w:name="_Toc36463814"/>
      <w:bookmarkStart w:id="5575" w:name="_Toc43131770"/>
      <w:bookmarkStart w:id="5576" w:name="_Toc45032605"/>
      <w:bookmarkStart w:id="5577" w:name="_Toc49782299"/>
      <w:bookmarkStart w:id="5578" w:name="_Toc51873735"/>
      <w:bookmarkStart w:id="5579" w:name="_Toc57209231"/>
      <w:bookmarkStart w:id="5580" w:name="_Toc58588574"/>
      <w:bookmarkStart w:id="5581" w:name="_Toc66114935"/>
      <w:bookmarkStart w:id="5582" w:name="_Toc67686446"/>
      <w:bookmarkStart w:id="5583" w:name="_Toc74994735"/>
      <w:bookmarkStart w:id="5584" w:name="_Toc85467992"/>
      <w:bookmarkStart w:id="5585" w:name="_Toc89183040"/>
      <w:bookmarkStart w:id="5586" w:name="_Toc90651342"/>
      <w:bookmarkStart w:id="5587" w:name="_Toc96933492"/>
      <w:bookmarkStart w:id="5588" w:name="_Toc98507337"/>
      <w:bookmarkStart w:id="5589" w:name="_Toc98507790"/>
      <w:bookmarkStart w:id="5590" w:name="_Toc106640793"/>
      <w:bookmarkStart w:id="5591" w:name="_Toc122098667"/>
      <w:bookmarkStart w:id="5592" w:name="_Toc130844793"/>
      <w:bookmarkStart w:id="5593" w:name="_Toc138412315"/>
      <w:bookmarkStart w:id="5594" w:name="_Toc145957103"/>
      <w:bookmarkStart w:id="5595" w:name="_Toc153890800"/>
      <w:bookmarkStart w:id="5596" w:name="_Toc161835101"/>
      <w:bookmarkStart w:id="5597" w:name="_Toc169755923"/>
      <w:bookmarkStart w:id="5598" w:name="_Toc186730243"/>
      <w:bookmarkStart w:id="5599" w:name="_Toc192837340"/>
      <w:r w:rsidRPr="00616F0C">
        <w:t>6.1.7.3</w:t>
      </w:r>
      <w:r w:rsidRPr="00616F0C">
        <w:tab/>
        <w:t>Application Errors</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5600" w:name="_Toc492899751"/>
            <w:bookmarkStart w:id="5601" w:name="_Toc492900030"/>
            <w:bookmarkStart w:id="5602" w:name="_Toc492967832"/>
            <w:bookmarkStart w:id="5603" w:name="_Toc492972920"/>
            <w:bookmarkStart w:id="5604" w:name="_Toc492973140"/>
            <w:bookmarkStart w:id="5605" w:name="_Toc493774060"/>
            <w:bookmarkStart w:id="5606" w:name="_Toc508285804"/>
            <w:bookmarkStart w:id="5607" w:name="_Toc508287269"/>
            <w:bookmarkStart w:id="5608" w:name="_Toc22187600"/>
            <w:bookmarkStart w:id="5609"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5610" w:name="_Toc34227117"/>
      <w:bookmarkStart w:id="5611" w:name="_Toc34749832"/>
      <w:bookmarkStart w:id="5612" w:name="_Toc34750392"/>
      <w:bookmarkStart w:id="5613" w:name="_Toc34750582"/>
      <w:bookmarkStart w:id="5614" w:name="_Toc35940988"/>
      <w:bookmarkStart w:id="5615" w:name="_Toc35937421"/>
      <w:bookmarkStart w:id="5616" w:name="_Toc36463815"/>
      <w:bookmarkStart w:id="5617" w:name="_Toc43131771"/>
      <w:bookmarkStart w:id="5618" w:name="_Toc45032606"/>
      <w:bookmarkStart w:id="5619" w:name="_Toc49782300"/>
      <w:bookmarkStart w:id="5620" w:name="_Toc51873736"/>
      <w:bookmarkStart w:id="5621" w:name="_Toc57209232"/>
      <w:bookmarkStart w:id="5622" w:name="_Toc58588575"/>
      <w:bookmarkStart w:id="5623" w:name="_Toc66114936"/>
      <w:bookmarkStart w:id="5624" w:name="_Toc67686447"/>
      <w:bookmarkStart w:id="5625" w:name="_Toc74994736"/>
      <w:bookmarkStart w:id="5626" w:name="_Toc85467993"/>
      <w:bookmarkStart w:id="5627" w:name="_Toc89181521"/>
      <w:bookmarkStart w:id="5628" w:name="_Toc89183041"/>
      <w:bookmarkStart w:id="5629" w:name="_Toc90651343"/>
      <w:bookmarkStart w:id="5630" w:name="_Toc96933493"/>
      <w:bookmarkStart w:id="5631" w:name="_Toc98507338"/>
      <w:bookmarkStart w:id="5632" w:name="_Toc98507791"/>
      <w:bookmarkStart w:id="5633" w:name="_Toc106640794"/>
      <w:bookmarkStart w:id="5634" w:name="_Toc122098668"/>
      <w:bookmarkStart w:id="5635" w:name="_Toc130844794"/>
      <w:bookmarkStart w:id="5636" w:name="_Toc138412316"/>
      <w:bookmarkStart w:id="5637" w:name="_Toc145957104"/>
      <w:bookmarkStart w:id="5638" w:name="_Toc153890801"/>
      <w:bookmarkStart w:id="5639" w:name="_Toc161835102"/>
      <w:bookmarkStart w:id="5640" w:name="_Toc169755924"/>
      <w:bookmarkStart w:id="5641" w:name="_Toc186730244"/>
      <w:bookmarkStart w:id="5642" w:name="_Toc192837341"/>
      <w:r w:rsidRPr="00616F0C">
        <w:t>6.1.8</w:t>
      </w:r>
      <w:r w:rsidRPr="00616F0C">
        <w:rPr>
          <w:lang w:eastAsia="zh-CN"/>
        </w:rPr>
        <w:tab/>
        <w:t>Feature negotiation</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5643" w:name="_Toc532994477"/>
      <w:bookmarkStart w:id="5644" w:name="_Toc22187601"/>
      <w:bookmarkStart w:id="5645" w:name="_Toc22630823"/>
      <w:bookmarkStart w:id="5646" w:name="_Toc34227118"/>
      <w:bookmarkStart w:id="5647" w:name="_Toc34749833"/>
      <w:bookmarkStart w:id="5648" w:name="_Toc34750393"/>
      <w:bookmarkStart w:id="5649" w:name="_Toc34750583"/>
      <w:bookmarkStart w:id="5650" w:name="_Toc35940989"/>
      <w:bookmarkStart w:id="5651" w:name="_Toc35937422"/>
      <w:bookmarkStart w:id="5652" w:name="_Toc36463816"/>
      <w:bookmarkStart w:id="5653" w:name="_Toc43131772"/>
      <w:bookmarkStart w:id="5654" w:name="_Toc45032607"/>
      <w:bookmarkStart w:id="5655" w:name="_Toc49782301"/>
      <w:bookmarkStart w:id="5656" w:name="_Toc51873737"/>
      <w:bookmarkStart w:id="5657" w:name="_Toc57209233"/>
      <w:bookmarkStart w:id="5658" w:name="_Toc58588576"/>
      <w:bookmarkStart w:id="5659" w:name="_Toc66114937"/>
      <w:bookmarkStart w:id="5660" w:name="_Toc67686448"/>
      <w:bookmarkStart w:id="5661" w:name="_Toc74994737"/>
      <w:bookmarkStart w:id="5662" w:name="_Toc85467994"/>
      <w:bookmarkStart w:id="5663" w:name="_Toc89181522"/>
      <w:bookmarkStart w:id="5664" w:name="_Toc89183042"/>
      <w:bookmarkStart w:id="5665" w:name="_Toc90651344"/>
      <w:bookmarkStart w:id="5666" w:name="_Toc96933494"/>
      <w:bookmarkStart w:id="5667" w:name="_Toc98507339"/>
      <w:bookmarkStart w:id="5668" w:name="_Toc98507792"/>
      <w:bookmarkStart w:id="5669" w:name="_Toc106640795"/>
      <w:bookmarkStart w:id="5670" w:name="_Toc122098669"/>
      <w:bookmarkStart w:id="5671" w:name="_Toc130844795"/>
      <w:bookmarkStart w:id="5672" w:name="_Toc138412317"/>
      <w:bookmarkStart w:id="5673" w:name="_Toc145957105"/>
      <w:bookmarkStart w:id="5674" w:name="_Toc153890802"/>
      <w:bookmarkStart w:id="5675" w:name="_Toc161835103"/>
      <w:bookmarkStart w:id="5676" w:name="_Toc169755925"/>
      <w:bookmarkStart w:id="5677" w:name="_Toc186730245"/>
      <w:bookmarkStart w:id="5678" w:name="_Toc192837342"/>
      <w:r w:rsidRPr="00616F0C">
        <w:t>6.1.9</w:t>
      </w:r>
      <w:r w:rsidRPr="00616F0C">
        <w:tab/>
        <w:t>Security</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lastRenderedPageBreak/>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5679" w:name="_Toc66114938"/>
      <w:bookmarkStart w:id="5680" w:name="_Toc67686449"/>
      <w:bookmarkStart w:id="5681" w:name="_Toc74994738"/>
      <w:bookmarkStart w:id="5682" w:name="_Toc85467995"/>
      <w:bookmarkStart w:id="5683" w:name="_Toc89181523"/>
      <w:bookmarkStart w:id="5684" w:name="_Toc89183043"/>
      <w:bookmarkStart w:id="5685" w:name="_Toc90651345"/>
      <w:bookmarkStart w:id="5686" w:name="_Toc96933495"/>
      <w:bookmarkStart w:id="5687" w:name="_Toc98507340"/>
      <w:bookmarkStart w:id="5688" w:name="_Toc98507793"/>
      <w:bookmarkStart w:id="5689" w:name="_Toc106640796"/>
      <w:bookmarkStart w:id="5690" w:name="_Toc122098670"/>
      <w:bookmarkStart w:id="5691" w:name="_Toc130844796"/>
      <w:bookmarkStart w:id="5692" w:name="_Toc138412318"/>
      <w:bookmarkStart w:id="5693" w:name="_Toc145957106"/>
      <w:bookmarkStart w:id="5694" w:name="_Toc153890803"/>
      <w:bookmarkStart w:id="5695" w:name="_Toc161835104"/>
      <w:bookmarkStart w:id="5696" w:name="_Toc169755926"/>
      <w:bookmarkStart w:id="5697" w:name="_Toc186730246"/>
      <w:bookmarkStart w:id="5698" w:name="_Toc192837343"/>
      <w:r w:rsidRPr="00616F0C">
        <w:t>6.</w:t>
      </w:r>
      <w:r>
        <w:t>2</w:t>
      </w:r>
      <w:r w:rsidRPr="00616F0C">
        <w:tab/>
        <w:t>Nudsf_</w:t>
      </w:r>
      <w:r>
        <w:t>Timer</w:t>
      </w:r>
      <w:r w:rsidRPr="00616F0C">
        <w:t xml:space="preserve"> Service API</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75216921" w14:textId="77777777" w:rsidR="00E134FC" w:rsidRPr="00616F0C" w:rsidRDefault="00E134FC" w:rsidP="00E134FC">
      <w:pPr>
        <w:pStyle w:val="Heading3"/>
      </w:pPr>
      <w:bookmarkStart w:id="5699" w:name="_Toc66114939"/>
      <w:bookmarkStart w:id="5700" w:name="_Toc67686450"/>
      <w:bookmarkStart w:id="5701" w:name="_Toc74994739"/>
      <w:bookmarkStart w:id="5702" w:name="_Toc85467996"/>
      <w:bookmarkStart w:id="5703" w:name="_Toc89181524"/>
      <w:bookmarkStart w:id="5704" w:name="_Toc89183044"/>
      <w:bookmarkStart w:id="5705" w:name="_Toc90651346"/>
      <w:bookmarkStart w:id="5706" w:name="_Toc96933496"/>
      <w:bookmarkStart w:id="5707" w:name="_Toc98507341"/>
      <w:bookmarkStart w:id="5708" w:name="_Toc98507794"/>
      <w:bookmarkStart w:id="5709" w:name="_Toc106640797"/>
      <w:bookmarkStart w:id="5710" w:name="_Toc122098671"/>
      <w:bookmarkStart w:id="5711" w:name="_Toc130844797"/>
      <w:bookmarkStart w:id="5712" w:name="_Toc138412319"/>
      <w:bookmarkStart w:id="5713" w:name="_Toc145957107"/>
      <w:bookmarkStart w:id="5714" w:name="_Toc153890804"/>
      <w:bookmarkStart w:id="5715" w:name="_Toc161835105"/>
      <w:bookmarkStart w:id="5716" w:name="_Toc169755927"/>
      <w:bookmarkStart w:id="5717" w:name="_Toc186730247"/>
      <w:bookmarkStart w:id="5718" w:name="_Toc192837344"/>
      <w:r w:rsidRPr="00616F0C">
        <w:t>6.</w:t>
      </w:r>
      <w:r>
        <w:t>2</w:t>
      </w:r>
      <w:r w:rsidRPr="00616F0C">
        <w:t>.1</w:t>
      </w:r>
      <w:r w:rsidRPr="00616F0C">
        <w:tab/>
        <w:t>Introduction</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5719" w:name="_Toc66114940"/>
      <w:bookmarkStart w:id="5720" w:name="_Toc67686451"/>
      <w:bookmarkStart w:id="5721" w:name="_Toc74994740"/>
      <w:bookmarkStart w:id="5722" w:name="_Toc85467997"/>
      <w:bookmarkStart w:id="5723" w:name="_Toc89181525"/>
      <w:bookmarkStart w:id="5724" w:name="_Toc89183045"/>
      <w:bookmarkStart w:id="5725" w:name="_Toc90651347"/>
      <w:bookmarkStart w:id="5726" w:name="_Toc96933497"/>
      <w:bookmarkStart w:id="5727" w:name="_Toc98507342"/>
      <w:bookmarkStart w:id="5728" w:name="_Toc98507795"/>
      <w:bookmarkStart w:id="5729" w:name="_Toc106640798"/>
      <w:bookmarkStart w:id="5730" w:name="_Toc122098672"/>
      <w:bookmarkStart w:id="5731" w:name="_Toc130844798"/>
      <w:bookmarkStart w:id="5732" w:name="_Toc138412320"/>
      <w:bookmarkStart w:id="5733" w:name="_Toc145957108"/>
      <w:bookmarkStart w:id="5734" w:name="_Toc153890805"/>
      <w:bookmarkStart w:id="5735" w:name="_Toc161835106"/>
      <w:bookmarkStart w:id="5736" w:name="_Toc169755928"/>
      <w:bookmarkStart w:id="5737" w:name="_Toc186730248"/>
      <w:bookmarkStart w:id="5738" w:name="_Toc192837345"/>
      <w:r w:rsidRPr="00616F0C">
        <w:t>6.</w:t>
      </w:r>
      <w:r>
        <w:t>2</w:t>
      </w:r>
      <w:r w:rsidRPr="00616F0C">
        <w:t>.2</w:t>
      </w:r>
      <w:r w:rsidRPr="00616F0C">
        <w:tab/>
        <w:t>Usage of HTTP</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2C3EA1CA" w14:textId="77777777" w:rsidR="00E134FC" w:rsidRPr="00616F0C" w:rsidRDefault="00E134FC" w:rsidP="00E134FC">
      <w:pPr>
        <w:pStyle w:val="Heading4"/>
      </w:pPr>
      <w:bookmarkStart w:id="5739" w:name="_Toc66114941"/>
      <w:bookmarkStart w:id="5740" w:name="_Toc67686452"/>
      <w:bookmarkStart w:id="5741" w:name="_Toc74994741"/>
      <w:bookmarkStart w:id="5742" w:name="_Toc85467998"/>
      <w:bookmarkStart w:id="5743" w:name="_Toc89183046"/>
      <w:bookmarkStart w:id="5744" w:name="_Toc90651348"/>
      <w:bookmarkStart w:id="5745" w:name="_Toc96933498"/>
      <w:bookmarkStart w:id="5746" w:name="_Toc98507343"/>
      <w:bookmarkStart w:id="5747" w:name="_Toc98507796"/>
      <w:bookmarkStart w:id="5748" w:name="_Toc106640799"/>
      <w:bookmarkStart w:id="5749" w:name="_Toc122098673"/>
      <w:bookmarkStart w:id="5750" w:name="_Toc130844799"/>
      <w:bookmarkStart w:id="5751" w:name="_Toc138412321"/>
      <w:bookmarkStart w:id="5752" w:name="_Toc145957109"/>
      <w:bookmarkStart w:id="5753" w:name="_Toc153890806"/>
      <w:bookmarkStart w:id="5754" w:name="_Toc161835107"/>
      <w:bookmarkStart w:id="5755" w:name="_Toc169755929"/>
      <w:bookmarkStart w:id="5756" w:name="_Toc186730249"/>
      <w:bookmarkStart w:id="5757" w:name="_Toc192837346"/>
      <w:r w:rsidRPr="00616F0C">
        <w:t>6.</w:t>
      </w:r>
      <w:r>
        <w:t>2</w:t>
      </w:r>
      <w:r w:rsidRPr="00616F0C">
        <w:t>.2.1</w:t>
      </w:r>
      <w:r w:rsidRPr="00616F0C">
        <w:tab/>
        <w:t>General</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5758" w:name="_Toc66114942"/>
      <w:bookmarkStart w:id="5759" w:name="_Toc67686453"/>
      <w:bookmarkStart w:id="5760" w:name="_Toc74994742"/>
      <w:bookmarkStart w:id="5761" w:name="_Toc85467999"/>
      <w:bookmarkStart w:id="5762" w:name="_Toc89183047"/>
      <w:bookmarkStart w:id="5763" w:name="_Toc90651349"/>
      <w:bookmarkStart w:id="5764" w:name="_Toc96933499"/>
      <w:bookmarkStart w:id="5765" w:name="_Toc98507344"/>
      <w:bookmarkStart w:id="5766" w:name="_Toc98507797"/>
      <w:bookmarkStart w:id="5767" w:name="_Toc106640800"/>
      <w:bookmarkStart w:id="5768" w:name="_Toc122098674"/>
      <w:bookmarkStart w:id="5769" w:name="_Toc130844800"/>
      <w:bookmarkStart w:id="5770" w:name="_Toc138412322"/>
      <w:bookmarkStart w:id="5771" w:name="_Toc145957110"/>
      <w:bookmarkStart w:id="5772" w:name="_Toc153890807"/>
      <w:bookmarkStart w:id="5773" w:name="_Toc161835108"/>
      <w:bookmarkStart w:id="5774" w:name="_Toc169755930"/>
      <w:bookmarkStart w:id="5775" w:name="_Toc186730250"/>
      <w:bookmarkStart w:id="5776" w:name="_Toc192837347"/>
      <w:r w:rsidRPr="00616F0C">
        <w:t>6.</w:t>
      </w:r>
      <w:r>
        <w:t>2</w:t>
      </w:r>
      <w:r w:rsidRPr="00616F0C">
        <w:t>.2.2</w:t>
      </w:r>
      <w:r w:rsidRPr="00616F0C">
        <w:tab/>
        <w:t>HTTP standard headers</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63BEAF2B" w14:textId="77777777" w:rsidR="00E134FC" w:rsidRPr="00616F0C" w:rsidRDefault="00E134FC" w:rsidP="00E134FC">
      <w:pPr>
        <w:pStyle w:val="Heading5"/>
        <w:rPr>
          <w:lang w:eastAsia="zh-CN"/>
        </w:rPr>
      </w:pPr>
      <w:bookmarkStart w:id="5777" w:name="_Toc66114943"/>
      <w:bookmarkStart w:id="5778" w:name="_Toc67686454"/>
      <w:bookmarkStart w:id="5779" w:name="_Toc74994743"/>
      <w:bookmarkStart w:id="5780" w:name="_Toc85468000"/>
      <w:bookmarkStart w:id="5781" w:name="_Toc89183048"/>
      <w:bookmarkStart w:id="5782" w:name="_Toc90651350"/>
      <w:bookmarkStart w:id="5783" w:name="_Toc96933500"/>
      <w:bookmarkStart w:id="5784" w:name="_Toc98507345"/>
      <w:bookmarkStart w:id="5785" w:name="_Toc98507798"/>
      <w:bookmarkStart w:id="5786" w:name="_Toc106640801"/>
      <w:bookmarkStart w:id="5787" w:name="_Toc122098675"/>
      <w:bookmarkStart w:id="5788" w:name="_Toc130844801"/>
      <w:bookmarkStart w:id="5789" w:name="_Toc138412323"/>
      <w:bookmarkStart w:id="5790" w:name="_Toc145957111"/>
      <w:bookmarkStart w:id="5791" w:name="_Toc153890808"/>
      <w:bookmarkStart w:id="5792" w:name="_Toc161835109"/>
      <w:bookmarkStart w:id="5793" w:name="_Toc169755931"/>
      <w:bookmarkStart w:id="5794" w:name="_Toc186730251"/>
      <w:bookmarkStart w:id="5795" w:name="_Toc192837348"/>
      <w:r w:rsidRPr="00616F0C">
        <w:t>6.</w:t>
      </w:r>
      <w:r>
        <w:t>2</w:t>
      </w:r>
      <w:r w:rsidRPr="00616F0C">
        <w:t>.2.2.1</w:t>
      </w:r>
      <w:r w:rsidRPr="00616F0C">
        <w:rPr>
          <w:rFonts w:hint="eastAsia"/>
          <w:lang w:eastAsia="zh-CN"/>
        </w:rPr>
        <w:tab/>
      </w:r>
      <w:r w:rsidRPr="00616F0C">
        <w:rPr>
          <w:lang w:eastAsia="zh-CN"/>
        </w:rPr>
        <w:t>General</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5796" w:name="_Toc66114944"/>
      <w:bookmarkStart w:id="5797" w:name="_Toc67686455"/>
      <w:bookmarkStart w:id="5798" w:name="_Toc74994744"/>
      <w:bookmarkStart w:id="5799" w:name="_Toc85468001"/>
      <w:bookmarkStart w:id="5800" w:name="_Toc89183049"/>
      <w:bookmarkStart w:id="5801" w:name="_Toc90651351"/>
      <w:bookmarkStart w:id="5802" w:name="_Toc96933501"/>
      <w:bookmarkStart w:id="5803" w:name="_Toc98507346"/>
      <w:bookmarkStart w:id="5804" w:name="_Toc98507799"/>
      <w:bookmarkStart w:id="5805" w:name="_Toc106640802"/>
      <w:bookmarkStart w:id="5806" w:name="_Toc122098676"/>
      <w:bookmarkStart w:id="5807" w:name="_Toc130844802"/>
      <w:bookmarkStart w:id="5808" w:name="_Toc138412324"/>
      <w:bookmarkStart w:id="5809" w:name="_Toc145957112"/>
      <w:bookmarkStart w:id="5810" w:name="_Toc153890809"/>
      <w:bookmarkStart w:id="5811" w:name="_Toc161835110"/>
      <w:bookmarkStart w:id="5812" w:name="_Toc169755932"/>
      <w:bookmarkStart w:id="5813" w:name="_Toc186730252"/>
      <w:bookmarkStart w:id="5814" w:name="_Toc192837349"/>
      <w:r w:rsidRPr="00616F0C">
        <w:lastRenderedPageBreak/>
        <w:t>6.</w:t>
      </w:r>
      <w:r>
        <w:t>2</w:t>
      </w:r>
      <w:r w:rsidRPr="00616F0C">
        <w:t>.2.2.2</w:t>
      </w:r>
      <w:r w:rsidRPr="00616F0C">
        <w:tab/>
        <w:t>Content type</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5815" w:name="_Toc66114945"/>
      <w:bookmarkStart w:id="5816" w:name="_Toc67686456"/>
      <w:bookmarkStart w:id="5817" w:name="_Toc74994745"/>
      <w:bookmarkStart w:id="5818" w:name="_Toc85468002"/>
      <w:bookmarkStart w:id="5819" w:name="_Toc89183050"/>
      <w:bookmarkStart w:id="5820" w:name="_Toc90651352"/>
      <w:bookmarkStart w:id="5821" w:name="_Toc96933502"/>
      <w:bookmarkStart w:id="5822" w:name="_Toc98507347"/>
      <w:bookmarkStart w:id="5823" w:name="_Toc98507800"/>
      <w:bookmarkStart w:id="5824" w:name="_Toc106640803"/>
      <w:bookmarkStart w:id="5825" w:name="_Toc122098677"/>
      <w:bookmarkStart w:id="5826" w:name="_Toc130844803"/>
      <w:bookmarkStart w:id="5827" w:name="_Toc138412325"/>
      <w:bookmarkStart w:id="5828" w:name="_Toc145957113"/>
      <w:bookmarkStart w:id="5829" w:name="_Toc153890810"/>
      <w:bookmarkStart w:id="5830" w:name="_Toc161835111"/>
      <w:bookmarkStart w:id="5831" w:name="_Toc169755933"/>
      <w:bookmarkStart w:id="5832" w:name="_Toc186730253"/>
      <w:bookmarkStart w:id="5833" w:name="_Toc192837350"/>
      <w:r w:rsidRPr="00616F0C">
        <w:t>6.</w:t>
      </w:r>
      <w:r>
        <w:t>2</w:t>
      </w:r>
      <w:r w:rsidRPr="00616F0C">
        <w:t>.2.3</w:t>
      </w:r>
      <w:r w:rsidRPr="00616F0C">
        <w:tab/>
        <w:t>HTTP custom headers</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5834" w:name="_Toc66114946"/>
      <w:bookmarkStart w:id="5835" w:name="_Toc67686457"/>
      <w:bookmarkStart w:id="5836" w:name="_Toc74994746"/>
      <w:bookmarkStart w:id="5837" w:name="_Toc85468003"/>
      <w:bookmarkStart w:id="5838" w:name="_Toc89181526"/>
      <w:bookmarkStart w:id="5839" w:name="_Toc89183051"/>
      <w:bookmarkStart w:id="5840" w:name="_Toc90651353"/>
      <w:bookmarkStart w:id="5841" w:name="_Toc96933503"/>
      <w:bookmarkStart w:id="5842" w:name="_Toc98507348"/>
      <w:bookmarkStart w:id="5843" w:name="_Toc98507801"/>
      <w:bookmarkStart w:id="5844" w:name="_Toc106640804"/>
      <w:bookmarkStart w:id="5845" w:name="_Toc122098678"/>
      <w:bookmarkStart w:id="5846" w:name="_Toc130844804"/>
      <w:bookmarkStart w:id="5847" w:name="_Toc138412326"/>
      <w:bookmarkStart w:id="5848" w:name="_Toc145957114"/>
      <w:bookmarkStart w:id="5849" w:name="_Toc153890811"/>
      <w:bookmarkStart w:id="5850" w:name="_Toc161835112"/>
      <w:bookmarkStart w:id="5851" w:name="_Toc169755934"/>
      <w:bookmarkStart w:id="5852" w:name="_Toc186730254"/>
      <w:bookmarkStart w:id="5853" w:name="_Toc192837351"/>
      <w:r w:rsidRPr="00616F0C">
        <w:t>6.</w:t>
      </w:r>
      <w:r>
        <w:t>2</w:t>
      </w:r>
      <w:r w:rsidRPr="00616F0C">
        <w:t>.3</w:t>
      </w:r>
      <w:r w:rsidRPr="00616F0C">
        <w:tab/>
        <w:t>Resources</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52E01BD1" w14:textId="77777777" w:rsidR="00E134FC" w:rsidRPr="00616F0C" w:rsidRDefault="00E134FC" w:rsidP="00E134FC">
      <w:pPr>
        <w:pStyle w:val="Heading4"/>
      </w:pPr>
      <w:bookmarkStart w:id="5854" w:name="_Toc66114947"/>
      <w:bookmarkStart w:id="5855" w:name="_Toc67686458"/>
      <w:bookmarkStart w:id="5856" w:name="_Toc74994747"/>
      <w:bookmarkStart w:id="5857" w:name="_Toc85468004"/>
      <w:bookmarkStart w:id="5858" w:name="_Toc89183052"/>
      <w:bookmarkStart w:id="5859" w:name="_Toc90651354"/>
      <w:bookmarkStart w:id="5860" w:name="_Toc96933504"/>
      <w:bookmarkStart w:id="5861" w:name="_Toc98507349"/>
      <w:bookmarkStart w:id="5862" w:name="_Toc98507802"/>
      <w:bookmarkStart w:id="5863" w:name="_Toc106640805"/>
      <w:bookmarkStart w:id="5864" w:name="_Toc122098679"/>
      <w:bookmarkStart w:id="5865" w:name="_Toc130844805"/>
      <w:bookmarkStart w:id="5866" w:name="_Toc138412327"/>
      <w:bookmarkStart w:id="5867" w:name="_Toc145957115"/>
      <w:bookmarkStart w:id="5868" w:name="_Toc153890812"/>
      <w:bookmarkStart w:id="5869" w:name="_Toc161835113"/>
      <w:bookmarkStart w:id="5870" w:name="_Toc169755935"/>
      <w:bookmarkStart w:id="5871" w:name="_Toc186730255"/>
      <w:bookmarkStart w:id="5872" w:name="_Toc192837352"/>
      <w:r w:rsidRPr="00616F0C">
        <w:t>6.</w:t>
      </w:r>
      <w:r>
        <w:t>2</w:t>
      </w:r>
      <w:r w:rsidRPr="00616F0C">
        <w:t>.3.1</w:t>
      </w:r>
      <w:r w:rsidRPr="00616F0C">
        <w:tab/>
        <w:t>Overview</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7A9807B9" w14:textId="77777777" w:rsidR="00E134FC" w:rsidRDefault="00E134FC" w:rsidP="00E134FC">
      <w:pPr>
        <w:pStyle w:val="TH"/>
      </w:pPr>
      <w:r w:rsidRPr="00616F0C">
        <w:object w:dxaOrig="12141" w:dyaOrig="4351" w14:anchorId="68596680">
          <v:shape id="_x0000_i1063" type="#_x0000_t75" style="width:410.35pt;height:2in" o:ole="">
            <v:imagedata r:id="rId90" o:title=""/>
          </v:shape>
          <o:OLEObject Type="Embed" ProgID="Visio.Drawing.11" ShapeID="_x0000_i1063" DrawAspect="Content" ObjectID="_1803450043" r:id="rId91"/>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5873" w:name="_Toc66114948"/>
      <w:bookmarkStart w:id="5874" w:name="_Toc67686459"/>
      <w:bookmarkStart w:id="5875" w:name="_Toc74994748"/>
      <w:bookmarkStart w:id="5876" w:name="_Toc85468005"/>
      <w:bookmarkStart w:id="5877" w:name="_Toc89183053"/>
      <w:bookmarkStart w:id="5878" w:name="_Toc90651355"/>
      <w:bookmarkStart w:id="5879" w:name="_Toc96933505"/>
      <w:bookmarkStart w:id="5880" w:name="_Toc98507350"/>
      <w:bookmarkStart w:id="5881" w:name="_Toc98507803"/>
      <w:bookmarkStart w:id="5882" w:name="_Toc106640806"/>
      <w:bookmarkStart w:id="5883" w:name="_Toc122098680"/>
      <w:bookmarkStart w:id="5884" w:name="_Toc130844806"/>
      <w:bookmarkStart w:id="5885" w:name="_Toc138412328"/>
      <w:bookmarkStart w:id="5886" w:name="_Toc145957116"/>
      <w:bookmarkStart w:id="5887" w:name="_Toc153890813"/>
      <w:bookmarkStart w:id="5888" w:name="_Toc161835114"/>
      <w:bookmarkStart w:id="5889" w:name="_Toc169755936"/>
      <w:bookmarkStart w:id="5890" w:name="_Toc186730256"/>
      <w:bookmarkStart w:id="5891" w:name="_Toc192837353"/>
      <w:r w:rsidRPr="00616F0C">
        <w:lastRenderedPageBreak/>
        <w:t>6.</w:t>
      </w:r>
      <w:r>
        <w:t>2</w:t>
      </w:r>
      <w:r w:rsidRPr="00616F0C">
        <w:t>.3.2</w:t>
      </w:r>
      <w:r w:rsidRPr="00616F0C">
        <w:tab/>
        <w:t xml:space="preserve">Resource: </w:t>
      </w:r>
      <w:r>
        <w:t>Timers</w:t>
      </w:r>
      <w:r w:rsidRPr="00616F0C">
        <w:t xml:space="preserve"> (</w:t>
      </w:r>
      <w:r>
        <w:t>Store</w:t>
      </w:r>
      <w:r w:rsidRPr="00616F0C">
        <w:t>)</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1D768E67" w14:textId="77777777" w:rsidR="00E134FC" w:rsidRPr="00616F0C" w:rsidRDefault="00E134FC" w:rsidP="00E134FC">
      <w:pPr>
        <w:pStyle w:val="Heading5"/>
      </w:pPr>
      <w:bookmarkStart w:id="5892" w:name="_Toc66114949"/>
      <w:bookmarkStart w:id="5893" w:name="_Toc67686460"/>
      <w:bookmarkStart w:id="5894" w:name="_Toc74994749"/>
      <w:bookmarkStart w:id="5895" w:name="_Toc85468006"/>
      <w:bookmarkStart w:id="5896" w:name="_Toc89183054"/>
      <w:bookmarkStart w:id="5897" w:name="_Toc90651356"/>
      <w:bookmarkStart w:id="5898" w:name="_Toc96933506"/>
      <w:bookmarkStart w:id="5899" w:name="_Toc98507351"/>
      <w:bookmarkStart w:id="5900" w:name="_Toc98507804"/>
      <w:bookmarkStart w:id="5901" w:name="_Toc106640807"/>
      <w:bookmarkStart w:id="5902" w:name="_Toc122098681"/>
      <w:bookmarkStart w:id="5903" w:name="_Toc130844807"/>
      <w:bookmarkStart w:id="5904" w:name="_Toc138412329"/>
      <w:bookmarkStart w:id="5905" w:name="_Toc145957117"/>
      <w:bookmarkStart w:id="5906" w:name="_Toc153890814"/>
      <w:bookmarkStart w:id="5907" w:name="_Toc161835115"/>
      <w:bookmarkStart w:id="5908" w:name="_Toc169755937"/>
      <w:bookmarkStart w:id="5909" w:name="_Toc186730257"/>
      <w:bookmarkStart w:id="5910" w:name="_Toc192837354"/>
      <w:r w:rsidRPr="00616F0C">
        <w:t>6.</w:t>
      </w:r>
      <w:r>
        <w:t>2</w:t>
      </w:r>
      <w:r w:rsidRPr="00616F0C">
        <w:t>.3.2.1</w:t>
      </w:r>
      <w:r w:rsidRPr="00616F0C">
        <w:tab/>
        <w:t>Description</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5911" w:name="_Toc66114950"/>
      <w:bookmarkStart w:id="5912" w:name="_Toc67686461"/>
      <w:bookmarkStart w:id="5913" w:name="_Toc74994750"/>
      <w:bookmarkStart w:id="5914" w:name="_Toc85468007"/>
      <w:bookmarkStart w:id="5915" w:name="_Toc89183055"/>
      <w:bookmarkStart w:id="5916" w:name="_Toc90651357"/>
      <w:bookmarkStart w:id="5917" w:name="_Toc96933507"/>
      <w:bookmarkStart w:id="5918" w:name="_Toc98507352"/>
      <w:bookmarkStart w:id="5919" w:name="_Toc98507805"/>
      <w:bookmarkStart w:id="5920" w:name="_Toc106640808"/>
      <w:bookmarkStart w:id="5921" w:name="_Toc122098682"/>
      <w:bookmarkStart w:id="5922" w:name="_Toc130844808"/>
      <w:bookmarkStart w:id="5923" w:name="_Toc138412330"/>
      <w:bookmarkStart w:id="5924" w:name="_Toc145957118"/>
      <w:bookmarkStart w:id="5925" w:name="_Toc153890815"/>
      <w:bookmarkStart w:id="5926" w:name="_Toc161835116"/>
      <w:bookmarkStart w:id="5927" w:name="_Toc169755938"/>
      <w:bookmarkStart w:id="5928" w:name="_Toc186730258"/>
      <w:bookmarkStart w:id="5929" w:name="_Toc192837355"/>
      <w:r w:rsidRPr="00616F0C">
        <w:t>6.</w:t>
      </w:r>
      <w:r>
        <w:t>2</w:t>
      </w:r>
      <w:r w:rsidRPr="00616F0C">
        <w:t>.3.2.2</w:t>
      </w:r>
      <w:r w:rsidRPr="00616F0C">
        <w:tab/>
        <w:t>Resource Definition</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5930" w:name="_Toc66114951"/>
      <w:bookmarkStart w:id="5931" w:name="_Toc67686462"/>
      <w:bookmarkStart w:id="5932" w:name="_Toc74994751"/>
      <w:bookmarkStart w:id="5933" w:name="_Toc85468008"/>
      <w:bookmarkStart w:id="5934" w:name="_Toc89183056"/>
      <w:bookmarkStart w:id="5935" w:name="_Toc90651358"/>
      <w:bookmarkStart w:id="5936" w:name="_Toc96933508"/>
      <w:bookmarkStart w:id="5937" w:name="_Toc98507353"/>
      <w:bookmarkStart w:id="5938" w:name="_Toc98507806"/>
      <w:bookmarkStart w:id="5939" w:name="_Toc106640809"/>
      <w:bookmarkStart w:id="5940" w:name="_Toc122098683"/>
      <w:bookmarkStart w:id="5941" w:name="_Toc130844809"/>
      <w:bookmarkStart w:id="5942" w:name="_Toc138412331"/>
      <w:bookmarkStart w:id="5943" w:name="_Toc145957119"/>
      <w:bookmarkStart w:id="5944" w:name="_Toc153890816"/>
      <w:bookmarkStart w:id="5945" w:name="_Toc161835117"/>
      <w:bookmarkStart w:id="5946" w:name="_Toc169755939"/>
      <w:bookmarkStart w:id="5947" w:name="_Toc186730259"/>
      <w:bookmarkStart w:id="5948" w:name="_Toc192837356"/>
      <w:r w:rsidRPr="00616F0C">
        <w:t>6.</w:t>
      </w:r>
      <w:r>
        <w:t>2</w:t>
      </w:r>
      <w:r w:rsidRPr="00616F0C">
        <w:t>.3.2.3</w:t>
      </w:r>
      <w:r w:rsidRPr="00616F0C">
        <w:tab/>
        <w:t>Resource Standard Methods</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40291788" w14:textId="77777777" w:rsidR="00E134FC" w:rsidRPr="00616F0C" w:rsidRDefault="00E134FC" w:rsidP="00E134FC">
      <w:pPr>
        <w:pStyle w:val="H6"/>
      </w:pPr>
      <w:bookmarkStart w:id="5949" w:name="_Toc66114952"/>
      <w:bookmarkStart w:id="5950" w:name="_Toc67686463"/>
      <w:bookmarkStart w:id="5951" w:name="_Toc74994752"/>
      <w:bookmarkStart w:id="5952" w:name="_Toc85468009"/>
      <w:bookmarkStart w:id="5953" w:name="_Toc89183057"/>
      <w:bookmarkStart w:id="5954" w:name="_Toc90651359"/>
      <w:bookmarkStart w:id="5955" w:name="_Toc96933509"/>
      <w:r w:rsidRPr="00616F0C">
        <w:t>6.</w:t>
      </w:r>
      <w:r>
        <w:t>2</w:t>
      </w:r>
      <w:r w:rsidRPr="00616F0C">
        <w:t>.3.2.3.1</w:t>
      </w:r>
      <w:r w:rsidRPr="00616F0C">
        <w:tab/>
        <w:t>GET</w:t>
      </w:r>
      <w:bookmarkEnd w:id="5949"/>
      <w:bookmarkEnd w:id="5950"/>
      <w:bookmarkEnd w:id="5951"/>
      <w:bookmarkEnd w:id="5952"/>
      <w:bookmarkEnd w:id="5953"/>
      <w:bookmarkEnd w:id="5954"/>
      <w:bookmarkEnd w:id="5955"/>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lastRenderedPageBreak/>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5956" w:name="_Toc66114953"/>
      <w:bookmarkStart w:id="5957" w:name="_Toc67686464"/>
      <w:bookmarkStart w:id="5958" w:name="_Toc74994753"/>
      <w:bookmarkStart w:id="5959" w:name="_Toc85468010"/>
      <w:bookmarkStart w:id="5960" w:name="_Toc89183058"/>
      <w:bookmarkStart w:id="5961" w:name="_Toc90651360"/>
      <w:bookmarkStart w:id="5962" w:name="_Toc96933510"/>
      <w:r w:rsidRPr="00616F0C">
        <w:t>6.</w:t>
      </w:r>
      <w:r>
        <w:t>2</w:t>
      </w:r>
      <w:r w:rsidRPr="00616F0C">
        <w:t>.3.2.3.</w:t>
      </w:r>
      <w:r>
        <w:t>2</w:t>
      </w:r>
      <w:r w:rsidRPr="00616F0C">
        <w:tab/>
      </w:r>
      <w:r>
        <w:t>DELETE</w:t>
      </w:r>
      <w:bookmarkEnd w:id="5956"/>
      <w:bookmarkEnd w:id="5957"/>
      <w:bookmarkEnd w:id="5958"/>
      <w:bookmarkEnd w:id="5959"/>
      <w:bookmarkEnd w:id="5960"/>
      <w:bookmarkEnd w:id="5961"/>
      <w:bookmarkEnd w:id="5962"/>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5963" w:name="_Toc66114954"/>
      <w:bookmarkStart w:id="5964" w:name="_Toc67686465"/>
      <w:bookmarkStart w:id="5965" w:name="_Toc74994754"/>
      <w:bookmarkStart w:id="5966" w:name="_Toc85468011"/>
      <w:bookmarkStart w:id="5967" w:name="_Toc89183059"/>
      <w:bookmarkStart w:id="5968" w:name="_Toc90651361"/>
      <w:bookmarkStart w:id="5969" w:name="_Toc96933511"/>
      <w:bookmarkStart w:id="5970" w:name="_Toc98507354"/>
      <w:bookmarkStart w:id="5971" w:name="_Toc98507807"/>
      <w:bookmarkStart w:id="5972" w:name="_Toc106640810"/>
      <w:bookmarkStart w:id="5973" w:name="_Toc122098684"/>
      <w:bookmarkStart w:id="5974" w:name="_Toc130844810"/>
      <w:bookmarkStart w:id="5975" w:name="_Toc138412332"/>
      <w:bookmarkStart w:id="5976" w:name="_Toc145957120"/>
      <w:bookmarkStart w:id="5977" w:name="_Toc153890817"/>
      <w:bookmarkStart w:id="5978" w:name="_Toc161835118"/>
      <w:bookmarkStart w:id="5979" w:name="_Toc169755940"/>
      <w:bookmarkStart w:id="5980" w:name="_Toc186730260"/>
      <w:bookmarkStart w:id="5981" w:name="_Toc192837357"/>
      <w:r w:rsidRPr="00616F0C">
        <w:lastRenderedPageBreak/>
        <w:t>6.</w:t>
      </w:r>
      <w:r>
        <w:t>2</w:t>
      </w:r>
      <w:r w:rsidRPr="00616F0C">
        <w:t>.3.</w:t>
      </w:r>
      <w:r>
        <w:t>3</w:t>
      </w:r>
      <w:r w:rsidRPr="00616F0C">
        <w:tab/>
        <w:t xml:space="preserve">Resource: </w:t>
      </w:r>
      <w:r>
        <w:t>Individual Timer</w:t>
      </w:r>
      <w:r w:rsidRPr="00616F0C">
        <w:t xml:space="preserve"> (</w:t>
      </w:r>
      <w:r>
        <w:t>Document</w:t>
      </w:r>
      <w:r w:rsidRPr="00616F0C">
        <w:t>)</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0FFEC1E7" w14:textId="77777777" w:rsidR="00E134FC" w:rsidRPr="00616F0C" w:rsidRDefault="00E134FC" w:rsidP="00E134FC">
      <w:pPr>
        <w:pStyle w:val="Heading5"/>
      </w:pPr>
      <w:bookmarkStart w:id="5982" w:name="_Toc66114955"/>
      <w:bookmarkStart w:id="5983" w:name="_Toc67686466"/>
      <w:bookmarkStart w:id="5984" w:name="_Toc74994755"/>
      <w:bookmarkStart w:id="5985" w:name="_Toc85468012"/>
      <w:bookmarkStart w:id="5986" w:name="_Toc89183060"/>
      <w:bookmarkStart w:id="5987" w:name="_Toc90651362"/>
      <w:bookmarkStart w:id="5988" w:name="_Toc96933512"/>
      <w:bookmarkStart w:id="5989" w:name="_Toc98507355"/>
      <w:bookmarkStart w:id="5990" w:name="_Toc98507808"/>
      <w:bookmarkStart w:id="5991" w:name="_Toc106640811"/>
      <w:bookmarkStart w:id="5992" w:name="_Toc122098685"/>
      <w:bookmarkStart w:id="5993" w:name="_Toc130844811"/>
      <w:bookmarkStart w:id="5994" w:name="_Toc138412333"/>
      <w:bookmarkStart w:id="5995" w:name="_Toc145957121"/>
      <w:bookmarkStart w:id="5996" w:name="_Toc153890818"/>
      <w:bookmarkStart w:id="5997" w:name="_Toc161835119"/>
      <w:bookmarkStart w:id="5998" w:name="_Toc169755941"/>
      <w:bookmarkStart w:id="5999" w:name="_Toc186730261"/>
      <w:bookmarkStart w:id="6000" w:name="_Toc192837358"/>
      <w:r w:rsidRPr="00616F0C">
        <w:t>6.</w:t>
      </w:r>
      <w:r>
        <w:t>2</w:t>
      </w:r>
      <w:r w:rsidRPr="00616F0C">
        <w:t>.3.</w:t>
      </w:r>
      <w:r>
        <w:t>3</w:t>
      </w:r>
      <w:r w:rsidRPr="00616F0C">
        <w:t>.1</w:t>
      </w:r>
      <w:r w:rsidRPr="00616F0C">
        <w:tab/>
        <w:t>Description</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6001" w:name="_Toc66114956"/>
      <w:bookmarkStart w:id="6002" w:name="_Toc67686467"/>
      <w:bookmarkStart w:id="6003" w:name="_Toc74994756"/>
      <w:bookmarkStart w:id="6004" w:name="_Toc85468013"/>
      <w:bookmarkStart w:id="6005" w:name="_Toc89183061"/>
      <w:bookmarkStart w:id="6006" w:name="_Toc90651363"/>
      <w:bookmarkStart w:id="6007" w:name="_Toc96933513"/>
      <w:bookmarkStart w:id="6008" w:name="_Toc98507356"/>
      <w:bookmarkStart w:id="6009" w:name="_Toc98507809"/>
      <w:bookmarkStart w:id="6010" w:name="_Toc106640812"/>
      <w:bookmarkStart w:id="6011" w:name="_Toc122098686"/>
      <w:bookmarkStart w:id="6012" w:name="_Toc130844812"/>
      <w:bookmarkStart w:id="6013" w:name="_Toc138412334"/>
      <w:bookmarkStart w:id="6014" w:name="_Toc145957122"/>
      <w:bookmarkStart w:id="6015" w:name="_Toc153890819"/>
      <w:bookmarkStart w:id="6016" w:name="_Toc161835120"/>
      <w:bookmarkStart w:id="6017" w:name="_Toc169755942"/>
      <w:bookmarkStart w:id="6018" w:name="_Toc186730262"/>
      <w:bookmarkStart w:id="6019" w:name="_Toc192837359"/>
      <w:r w:rsidRPr="00616F0C">
        <w:t>6.</w:t>
      </w:r>
      <w:r>
        <w:t>2</w:t>
      </w:r>
      <w:r w:rsidRPr="00616F0C">
        <w:t>.3.</w:t>
      </w:r>
      <w:r>
        <w:t>3</w:t>
      </w:r>
      <w:r w:rsidRPr="00616F0C">
        <w:t>.2</w:t>
      </w:r>
      <w:r w:rsidRPr="00616F0C">
        <w:tab/>
        <w:t>Resource Definition</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6020" w:name="_Toc66114957"/>
      <w:bookmarkStart w:id="6021" w:name="_Toc67686468"/>
      <w:bookmarkStart w:id="6022" w:name="_Toc74994757"/>
      <w:bookmarkStart w:id="6023" w:name="_Toc85468014"/>
      <w:bookmarkStart w:id="6024" w:name="_Toc89183062"/>
      <w:bookmarkStart w:id="6025" w:name="_Toc90651364"/>
      <w:bookmarkStart w:id="6026" w:name="_Toc96933514"/>
      <w:bookmarkStart w:id="6027" w:name="_Toc98507357"/>
      <w:bookmarkStart w:id="6028" w:name="_Toc98507810"/>
      <w:bookmarkStart w:id="6029" w:name="_Toc106640813"/>
      <w:bookmarkStart w:id="6030" w:name="_Toc122098687"/>
      <w:bookmarkStart w:id="6031" w:name="_Toc130844813"/>
      <w:bookmarkStart w:id="6032" w:name="_Toc138412335"/>
      <w:bookmarkStart w:id="6033" w:name="_Toc145957123"/>
      <w:bookmarkStart w:id="6034" w:name="_Toc153890820"/>
      <w:bookmarkStart w:id="6035" w:name="_Toc161835121"/>
      <w:bookmarkStart w:id="6036" w:name="_Toc169755943"/>
      <w:bookmarkStart w:id="6037" w:name="_Toc186730263"/>
      <w:bookmarkStart w:id="6038" w:name="_Toc192837360"/>
      <w:r w:rsidRPr="00616F0C">
        <w:t>6.</w:t>
      </w:r>
      <w:r>
        <w:t>2</w:t>
      </w:r>
      <w:r w:rsidRPr="00616F0C">
        <w:t>.3.</w:t>
      </w:r>
      <w:r>
        <w:t>3</w:t>
      </w:r>
      <w:r w:rsidRPr="00616F0C">
        <w:t>.3</w:t>
      </w:r>
      <w:r w:rsidRPr="00616F0C">
        <w:tab/>
        <w:t>Resource Standard Methods</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2FACB692" w14:textId="77777777" w:rsidR="00E134FC" w:rsidRPr="00616F0C" w:rsidRDefault="00E134FC" w:rsidP="00E134FC">
      <w:pPr>
        <w:pStyle w:val="H6"/>
      </w:pPr>
      <w:bookmarkStart w:id="6039" w:name="_Toc66114958"/>
      <w:bookmarkStart w:id="6040" w:name="_Toc67686469"/>
      <w:bookmarkStart w:id="6041" w:name="_Toc74994758"/>
      <w:bookmarkStart w:id="6042" w:name="_Toc85468015"/>
      <w:bookmarkStart w:id="6043" w:name="_Toc89183063"/>
      <w:bookmarkStart w:id="6044" w:name="_Toc90651365"/>
      <w:bookmarkStart w:id="6045" w:name="_Toc96933515"/>
      <w:r w:rsidRPr="00616F0C">
        <w:t>6.</w:t>
      </w:r>
      <w:r>
        <w:t>2</w:t>
      </w:r>
      <w:r w:rsidRPr="00616F0C">
        <w:t>.3.</w:t>
      </w:r>
      <w:r>
        <w:t>3</w:t>
      </w:r>
      <w:r w:rsidRPr="00616F0C">
        <w:t>.3.1</w:t>
      </w:r>
      <w:r w:rsidRPr="00616F0C">
        <w:tab/>
      </w:r>
      <w:r>
        <w:t>PUT</w:t>
      </w:r>
      <w:bookmarkEnd w:id="6039"/>
      <w:bookmarkEnd w:id="6040"/>
      <w:bookmarkEnd w:id="6041"/>
      <w:bookmarkEnd w:id="6042"/>
      <w:bookmarkEnd w:id="6043"/>
      <w:bookmarkEnd w:id="6044"/>
      <w:bookmarkEnd w:id="6045"/>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6046" w:name="_Toc66114959"/>
      <w:bookmarkStart w:id="6047" w:name="_Toc67686470"/>
      <w:bookmarkStart w:id="6048" w:name="_Toc74994759"/>
      <w:bookmarkStart w:id="6049" w:name="_Toc85468016"/>
      <w:bookmarkStart w:id="6050" w:name="_Toc89183064"/>
      <w:bookmarkStart w:id="6051" w:name="_Toc90651366"/>
      <w:bookmarkStart w:id="6052" w:name="_Toc96933516"/>
      <w:r w:rsidRPr="00616F0C">
        <w:t>6.</w:t>
      </w:r>
      <w:r>
        <w:t>2</w:t>
      </w:r>
      <w:r w:rsidRPr="00616F0C">
        <w:t>.3.</w:t>
      </w:r>
      <w:r>
        <w:t>3</w:t>
      </w:r>
      <w:r w:rsidRPr="00616F0C">
        <w:t>.3.</w:t>
      </w:r>
      <w:r>
        <w:t>2</w:t>
      </w:r>
      <w:r w:rsidRPr="00616F0C">
        <w:tab/>
      </w:r>
      <w:r>
        <w:t>PATCH</w:t>
      </w:r>
      <w:bookmarkEnd w:id="6046"/>
      <w:bookmarkEnd w:id="6047"/>
      <w:bookmarkEnd w:id="6048"/>
      <w:bookmarkEnd w:id="6049"/>
      <w:bookmarkEnd w:id="6050"/>
      <w:bookmarkEnd w:id="6051"/>
      <w:bookmarkEnd w:id="6052"/>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6053" w:name="_Toc66114960"/>
      <w:bookmarkStart w:id="6054" w:name="_Toc67686471"/>
      <w:bookmarkStart w:id="6055" w:name="_Toc74994760"/>
      <w:bookmarkStart w:id="6056" w:name="_Toc85468017"/>
      <w:bookmarkStart w:id="6057" w:name="_Toc89183065"/>
      <w:bookmarkStart w:id="6058" w:name="_Toc90651367"/>
      <w:bookmarkStart w:id="6059" w:name="_Toc96933517"/>
      <w:r w:rsidRPr="00616F0C">
        <w:t>6.</w:t>
      </w:r>
      <w:r>
        <w:t>2</w:t>
      </w:r>
      <w:r w:rsidRPr="00616F0C">
        <w:t>.3.</w:t>
      </w:r>
      <w:r>
        <w:t>3</w:t>
      </w:r>
      <w:r w:rsidRPr="00616F0C">
        <w:t>.3.</w:t>
      </w:r>
      <w:r>
        <w:t>3</w:t>
      </w:r>
      <w:r w:rsidRPr="00616F0C">
        <w:tab/>
      </w:r>
      <w:r>
        <w:t>DELETE</w:t>
      </w:r>
      <w:bookmarkEnd w:id="6053"/>
      <w:bookmarkEnd w:id="6054"/>
      <w:bookmarkEnd w:id="6055"/>
      <w:bookmarkEnd w:id="6056"/>
      <w:bookmarkEnd w:id="6057"/>
      <w:bookmarkEnd w:id="6058"/>
      <w:bookmarkEnd w:id="6059"/>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lastRenderedPageBreak/>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6060" w:name="_Toc66114961"/>
      <w:bookmarkStart w:id="6061" w:name="_Toc67686472"/>
      <w:bookmarkStart w:id="6062" w:name="_Toc74994761"/>
      <w:bookmarkStart w:id="6063" w:name="_Toc85468018"/>
      <w:bookmarkStart w:id="6064" w:name="_Toc89183066"/>
      <w:bookmarkStart w:id="6065" w:name="_Toc90651368"/>
      <w:bookmarkStart w:id="6066" w:name="_Toc96933518"/>
      <w:r w:rsidRPr="00616F0C">
        <w:t>6.</w:t>
      </w:r>
      <w:r>
        <w:t>2</w:t>
      </w:r>
      <w:r w:rsidRPr="00616F0C">
        <w:t>.3.</w:t>
      </w:r>
      <w:r>
        <w:t>3</w:t>
      </w:r>
      <w:r w:rsidRPr="00616F0C">
        <w:t>.3.</w:t>
      </w:r>
      <w:r>
        <w:t>4</w:t>
      </w:r>
      <w:r w:rsidRPr="00616F0C">
        <w:tab/>
      </w:r>
      <w:r>
        <w:t>GET</w:t>
      </w:r>
      <w:bookmarkEnd w:id="6060"/>
      <w:bookmarkEnd w:id="6061"/>
      <w:bookmarkEnd w:id="6062"/>
      <w:bookmarkEnd w:id="6063"/>
      <w:bookmarkEnd w:id="6064"/>
      <w:bookmarkEnd w:id="6065"/>
      <w:bookmarkEnd w:id="6066"/>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6067" w:name="_Toc66114962"/>
      <w:bookmarkStart w:id="6068" w:name="_Toc67686473"/>
      <w:bookmarkStart w:id="6069" w:name="_Toc74994762"/>
      <w:bookmarkStart w:id="6070" w:name="_Toc85468019"/>
      <w:bookmarkStart w:id="6071" w:name="_Toc89181527"/>
      <w:bookmarkStart w:id="6072" w:name="_Toc89183067"/>
      <w:bookmarkStart w:id="6073" w:name="_Toc90651369"/>
      <w:bookmarkStart w:id="6074" w:name="_Toc96933519"/>
      <w:bookmarkStart w:id="6075" w:name="_Toc98507358"/>
      <w:bookmarkStart w:id="6076" w:name="_Toc98507811"/>
      <w:bookmarkStart w:id="6077" w:name="_Toc106640814"/>
      <w:bookmarkStart w:id="6078" w:name="_Toc122098688"/>
      <w:bookmarkStart w:id="6079" w:name="_Toc130844814"/>
      <w:bookmarkStart w:id="6080" w:name="_Toc138412336"/>
      <w:bookmarkStart w:id="6081" w:name="_Toc145957124"/>
      <w:bookmarkStart w:id="6082" w:name="_Toc153890821"/>
      <w:bookmarkStart w:id="6083" w:name="_Toc161835122"/>
      <w:bookmarkStart w:id="6084" w:name="_Toc169755944"/>
      <w:bookmarkStart w:id="6085" w:name="_Toc186730264"/>
      <w:bookmarkStart w:id="6086" w:name="_Toc192837361"/>
      <w:r w:rsidRPr="00616F0C">
        <w:t>6.</w:t>
      </w:r>
      <w:r>
        <w:t>2</w:t>
      </w:r>
      <w:r w:rsidRPr="00616F0C">
        <w:t>.4</w:t>
      </w:r>
      <w:r w:rsidRPr="00616F0C">
        <w:tab/>
        <w:t>Custom Operations without associated resources</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6087" w:name="_Toc66114963"/>
      <w:bookmarkStart w:id="6088" w:name="_Toc67686474"/>
      <w:bookmarkStart w:id="6089" w:name="_Toc74994763"/>
      <w:bookmarkStart w:id="6090" w:name="_Toc85468020"/>
      <w:bookmarkStart w:id="6091" w:name="_Toc89181528"/>
      <w:bookmarkStart w:id="6092" w:name="_Toc89183068"/>
      <w:bookmarkStart w:id="6093" w:name="_Toc90651370"/>
      <w:bookmarkStart w:id="6094" w:name="_Toc96933520"/>
      <w:bookmarkStart w:id="6095" w:name="_Toc98507359"/>
      <w:bookmarkStart w:id="6096" w:name="_Toc98507812"/>
      <w:bookmarkStart w:id="6097" w:name="_Toc106640815"/>
      <w:bookmarkStart w:id="6098" w:name="_Toc122098689"/>
      <w:bookmarkStart w:id="6099" w:name="_Toc130844815"/>
      <w:bookmarkStart w:id="6100" w:name="_Toc138412337"/>
      <w:bookmarkStart w:id="6101" w:name="_Toc145957125"/>
      <w:bookmarkStart w:id="6102" w:name="_Toc153890822"/>
      <w:bookmarkStart w:id="6103" w:name="_Toc161835123"/>
      <w:bookmarkStart w:id="6104" w:name="_Toc169755945"/>
      <w:bookmarkStart w:id="6105" w:name="_Toc186730265"/>
      <w:bookmarkStart w:id="6106" w:name="_Toc192837362"/>
      <w:r w:rsidRPr="00616F0C">
        <w:t>6.</w:t>
      </w:r>
      <w:r>
        <w:t>2</w:t>
      </w:r>
      <w:r w:rsidRPr="00616F0C">
        <w:t>.5</w:t>
      </w:r>
      <w:r w:rsidRPr="00616F0C">
        <w:tab/>
        <w:t>Notifications</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083DE089" w14:textId="77777777" w:rsidR="00E134FC" w:rsidRPr="00616F0C" w:rsidRDefault="00E134FC" w:rsidP="00E134FC">
      <w:pPr>
        <w:pStyle w:val="Heading4"/>
      </w:pPr>
      <w:bookmarkStart w:id="6107" w:name="_Toc66114964"/>
      <w:bookmarkStart w:id="6108" w:name="_Toc67686475"/>
      <w:bookmarkStart w:id="6109" w:name="_Toc74994764"/>
      <w:bookmarkStart w:id="6110" w:name="_Toc85468021"/>
      <w:bookmarkStart w:id="6111" w:name="_Toc89183069"/>
      <w:bookmarkStart w:id="6112" w:name="_Toc90651371"/>
      <w:bookmarkStart w:id="6113" w:name="_Toc96933521"/>
      <w:bookmarkStart w:id="6114" w:name="_Toc98507360"/>
      <w:bookmarkStart w:id="6115" w:name="_Toc98507813"/>
      <w:bookmarkStart w:id="6116" w:name="_Toc106640816"/>
      <w:bookmarkStart w:id="6117" w:name="_Toc122098690"/>
      <w:bookmarkStart w:id="6118" w:name="_Toc130844816"/>
      <w:bookmarkStart w:id="6119" w:name="_Toc138412338"/>
      <w:bookmarkStart w:id="6120" w:name="_Toc145957126"/>
      <w:bookmarkStart w:id="6121" w:name="_Toc153890823"/>
      <w:bookmarkStart w:id="6122" w:name="_Toc161835124"/>
      <w:bookmarkStart w:id="6123" w:name="_Toc169755946"/>
      <w:bookmarkStart w:id="6124" w:name="_Toc186730266"/>
      <w:bookmarkStart w:id="6125" w:name="_Toc192837363"/>
      <w:r w:rsidRPr="00616F0C">
        <w:t>6.</w:t>
      </w:r>
      <w:r>
        <w:t>2</w:t>
      </w:r>
      <w:r w:rsidRPr="00616F0C">
        <w:t>.5.1</w:t>
      </w:r>
      <w:r w:rsidRPr="00616F0C">
        <w:tab/>
        <w:t>General</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6126" w:name="_Toc66114965"/>
      <w:bookmarkStart w:id="6127" w:name="_Toc67686476"/>
      <w:bookmarkStart w:id="6128" w:name="_Toc74994765"/>
      <w:bookmarkStart w:id="6129" w:name="_Toc85468022"/>
      <w:bookmarkStart w:id="6130" w:name="_Toc89183070"/>
      <w:bookmarkStart w:id="6131" w:name="_Toc90651372"/>
      <w:bookmarkStart w:id="6132" w:name="_Toc96933522"/>
      <w:bookmarkStart w:id="6133" w:name="_Toc98507361"/>
      <w:bookmarkStart w:id="6134" w:name="_Toc98507814"/>
      <w:bookmarkStart w:id="6135" w:name="_Toc106640817"/>
      <w:bookmarkStart w:id="6136" w:name="_Toc122098691"/>
      <w:bookmarkStart w:id="6137" w:name="_Toc130844817"/>
      <w:bookmarkStart w:id="6138" w:name="_Toc138412339"/>
      <w:bookmarkStart w:id="6139" w:name="_Toc145957127"/>
      <w:bookmarkStart w:id="6140" w:name="_Toc153890824"/>
      <w:bookmarkStart w:id="6141" w:name="_Toc161835125"/>
      <w:bookmarkStart w:id="6142" w:name="_Toc169755947"/>
      <w:bookmarkStart w:id="6143" w:name="_Toc186730267"/>
      <w:bookmarkStart w:id="6144" w:name="_Toc192837364"/>
      <w:r w:rsidRPr="00616F0C">
        <w:lastRenderedPageBreak/>
        <w:t>6.</w:t>
      </w:r>
      <w:r>
        <w:t>2</w:t>
      </w:r>
      <w:r w:rsidRPr="00616F0C">
        <w:t>.5.2</w:t>
      </w:r>
      <w:r w:rsidRPr="00616F0C">
        <w:tab/>
        <w:t>Timer Expiry Notification</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352B4826" w14:textId="77777777" w:rsidR="00E134FC" w:rsidRPr="00616F0C" w:rsidRDefault="00E134FC" w:rsidP="00E134FC">
      <w:pPr>
        <w:pStyle w:val="Heading5"/>
        <w:rPr>
          <w:noProof/>
        </w:rPr>
      </w:pPr>
      <w:bookmarkStart w:id="6145" w:name="_Toc66114966"/>
      <w:bookmarkStart w:id="6146" w:name="_Toc67686477"/>
      <w:bookmarkStart w:id="6147" w:name="_Toc74994766"/>
      <w:bookmarkStart w:id="6148" w:name="_Toc85468023"/>
      <w:bookmarkStart w:id="6149" w:name="_Toc89183071"/>
      <w:bookmarkStart w:id="6150" w:name="_Toc90651373"/>
      <w:bookmarkStart w:id="6151" w:name="_Toc96933523"/>
      <w:bookmarkStart w:id="6152" w:name="_Toc98507362"/>
      <w:bookmarkStart w:id="6153" w:name="_Toc98507815"/>
      <w:bookmarkStart w:id="6154" w:name="_Toc106640818"/>
      <w:bookmarkStart w:id="6155" w:name="_Toc122098692"/>
      <w:bookmarkStart w:id="6156" w:name="_Toc130844818"/>
      <w:bookmarkStart w:id="6157" w:name="_Toc138412340"/>
      <w:bookmarkStart w:id="6158" w:name="_Toc145957128"/>
      <w:bookmarkStart w:id="6159" w:name="_Toc153890825"/>
      <w:bookmarkStart w:id="6160" w:name="_Toc161835126"/>
      <w:bookmarkStart w:id="6161" w:name="_Toc169755948"/>
      <w:bookmarkStart w:id="6162" w:name="_Toc186730268"/>
      <w:bookmarkStart w:id="6163" w:name="_Toc192837365"/>
      <w:r w:rsidRPr="00616F0C">
        <w:t>6.</w:t>
      </w:r>
      <w:r>
        <w:t>2</w:t>
      </w:r>
      <w:r w:rsidRPr="00616F0C">
        <w:t>.5.2</w:t>
      </w:r>
      <w:r w:rsidRPr="00616F0C">
        <w:rPr>
          <w:noProof/>
        </w:rPr>
        <w:t>.1</w:t>
      </w:r>
      <w:r w:rsidRPr="00616F0C">
        <w:rPr>
          <w:noProof/>
        </w:rPr>
        <w:tab/>
        <w:t>Description</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6164" w:name="_Toc66114967"/>
      <w:bookmarkStart w:id="6165" w:name="_Toc67686478"/>
      <w:bookmarkStart w:id="6166" w:name="_Toc74994767"/>
      <w:bookmarkStart w:id="6167" w:name="_Toc85468024"/>
      <w:bookmarkStart w:id="6168" w:name="_Toc89183072"/>
      <w:bookmarkStart w:id="6169" w:name="_Toc90651374"/>
      <w:bookmarkStart w:id="6170" w:name="_Toc96933524"/>
      <w:bookmarkStart w:id="6171" w:name="_Toc98507363"/>
      <w:bookmarkStart w:id="6172" w:name="_Toc98507816"/>
      <w:bookmarkStart w:id="6173" w:name="_Toc106640819"/>
      <w:bookmarkStart w:id="6174" w:name="_Toc122098693"/>
      <w:bookmarkStart w:id="6175" w:name="_Toc130844819"/>
      <w:bookmarkStart w:id="6176" w:name="_Toc138412341"/>
      <w:bookmarkStart w:id="6177" w:name="_Toc145957129"/>
      <w:bookmarkStart w:id="6178" w:name="_Toc153890826"/>
      <w:bookmarkStart w:id="6179" w:name="_Toc161835127"/>
      <w:bookmarkStart w:id="6180" w:name="_Toc169755949"/>
      <w:bookmarkStart w:id="6181" w:name="_Toc186730269"/>
      <w:bookmarkStart w:id="6182" w:name="_Toc192837366"/>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6183" w:name="_Toc66114968"/>
      <w:bookmarkStart w:id="6184" w:name="_Toc67686479"/>
      <w:bookmarkStart w:id="6185" w:name="_Toc74994768"/>
      <w:bookmarkStart w:id="6186" w:name="_Toc85468025"/>
      <w:bookmarkStart w:id="6187" w:name="_Toc89183073"/>
      <w:bookmarkStart w:id="6188" w:name="_Toc90651375"/>
      <w:bookmarkStart w:id="6189" w:name="_Toc96933525"/>
      <w:bookmarkStart w:id="6190" w:name="_Toc98507364"/>
      <w:bookmarkStart w:id="6191" w:name="_Toc98507817"/>
      <w:bookmarkStart w:id="6192" w:name="_Toc106640820"/>
      <w:bookmarkStart w:id="6193" w:name="_Toc122098694"/>
      <w:bookmarkStart w:id="6194" w:name="_Toc130844820"/>
      <w:bookmarkStart w:id="6195" w:name="_Toc138412342"/>
      <w:bookmarkStart w:id="6196" w:name="_Toc145957130"/>
      <w:bookmarkStart w:id="6197" w:name="_Toc153890827"/>
      <w:bookmarkStart w:id="6198" w:name="_Toc161835128"/>
      <w:bookmarkStart w:id="6199" w:name="_Toc169755950"/>
      <w:bookmarkStart w:id="6200" w:name="_Toc186730270"/>
      <w:bookmarkStart w:id="6201" w:name="_Toc192837367"/>
      <w:r w:rsidRPr="00616F0C">
        <w:t>6.</w:t>
      </w:r>
      <w:r>
        <w:t>2</w:t>
      </w:r>
      <w:r w:rsidRPr="00616F0C">
        <w:t>.5.2</w:t>
      </w:r>
      <w:r w:rsidRPr="00616F0C">
        <w:rPr>
          <w:noProof/>
        </w:rPr>
        <w:t>.3</w:t>
      </w:r>
      <w:r w:rsidRPr="00616F0C">
        <w:rPr>
          <w:noProof/>
        </w:rPr>
        <w:tab/>
        <w:t>Standard Methods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62300934" w14:textId="77777777" w:rsidR="00E134FC" w:rsidRPr="00616F0C" w:rsidRDefault="00E134FC" w:rsidP="00E134FC">
      <w:pPr>
        <w:pStyle w:val="H6"/>
        <w:rPr>
          <w:noProof/>
        </w:rPr>
      </w:pPr>
      <w:bookmarkStart w:id="6202" w:name="_Toc66114969"/>
      <w:bookmarkStart w:id="6203" w:name="_Toc67686480"/>
      <w:bookmarkStart w:id="6204" w:name="_Toc74994769"/>
      <w:bookmarkStart w:id="6205" w:name="_Toc85468026"/>
      <w:bookmarkStart w:id="6206" w:name="_Toc89183074"/>
      <w:bookmarkStart w:id="6207" w:name="_Toc90651376"/>
      <w:bookmarkStart w:id="6208" w:name="_Toc96933526"/>
      <w:r w:rsidRPr="00616F0C">
        <w:t>6.</w:t>
      </w:r>
      <w:r>
        <w:t>2</w:t>
      </w:r>
      <w:r w:rsidRPr="00616F0C">
        <w:t>.5.2.3</w:t>
      </w:r>
      <w:r w:rsidRPr="00616F0C">
        <w:rPr>
          <w:noProof/>
        </w:rPr>
        <w:t>.1</w:t>
      </w:r>
      <w:r w:rsidRPr="00616F0C">
        <w:rPr>
          <w:noProof/>
        </w:rPr>
        <w:tab/>
        <w:t>POST</w:t>
      </w:r>
      <w:bookmarkEnd w:id="6202"/>
      <w:bookmarkEnd w:id="6203"/>
      <w:bookmarkEnd w:id="6204"/>
      <w:bookmarkEnd w:id="6205"/>
      <w:bookmarkEnd w:id="6206"/>
      <w:bookmarkEnd w:id="6207"/>
      <w:bookmarkEnd w:id="6208"/>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6209" w:name="_Toc66114970"/>
      <w:bookmarkStart w:id="6210" w:name="_Toc67686481"/>
      <w:bookmarkStart w:id="6211" w:name="_Toc74994770"/>
      <w:bookmarkStart w:id="6212" w:name="_Toc85468027"/>
      <w:bookmarkStart w:id="6213" w:name="_Toc89181529"/>
      <w:bookmarkStart w:id="6214" w:name="_Toc89183075"/>
      <w:bookmarkStart w:id="6215" w:name="_Toc90651377"/>
      <w:bookmarkStart w:id="6216" w:name="_Toc96933527"/>
      <w:bookmarkStart w:id="6217" w:name="_Toc98507365"/>
      <w:bookmarkStart w:id="6218" w:name="_Toc98507818"/>
      <w:bookmarkStart w:id="6219" w:name="_Toc106640821"/>
      <w:bookmarkStart w:id="6220" w:name="_Toc122098695"/>
      <w:bookmarkStart w:id="6221" w:name="_Toc130844821"/>
      <w:bookmarkStart w:id="6222" w:name="_Toc138412343"/>
      <w:bookmarkStart w:id="6223" w:name="_Toc145957131"/>
      <w:bookmarkStart w:id="6224" w:name="_Toc153890828"/>
      <w:bookmarkStart w:id="6225" w:name="_Toc161835129"/>
      <w:bookmarkStart w:id="6226" w:name="_Toc169755951"/>
      <w:bookmarkStart w:id="6227" w:name="_Toc186730271"/>
      <w:bookmarkStart w:id="6228" w:name="_Toc192837368"/>
      <w:r w:rsidRPr="00616F0C">
        <w:t>6.</w:t>
      </w:r>
      <w:r>
        <w:t>2</w:t>
      </w:r>
      <w:r w:rsidRPr="00616F0C">
        <w:t>.6</w:t>
      </w:r>
      <w:r w:rsidRPr="00616F0C">
        <w:tab/>
        <w:t>Data Model</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66EBE0DB" w14:textId="77777777" w:rsidR="00E134FC" w:rsidRPr="00616F0C" w:rsidRDefault="00E134FC" w:rsidP="00E134FC">
      <w:pPr>
        <w:pStyle w:val="Heading4"/>
      </w:pPr>
      <w:bookmarkStart w:id="6229" w:name="_Toc66114971"/>
      <w:bookmarkStart w:id="6230" w:name="_Toc67686482"/>
      <w:bookmarkStart w:id="6231" w:name="_Toc74994771"/>
      <w:bookmarkStart w:id="6232" w:name="_Toc85468028"/>
      <w:bookmarkStart w:id="6233" w:name="_Toc89183076"/>
      <w:bookmarkStart w:id="6234" w:name="_Toc90651378"/>
      <w:bookmarkStart w:id="6235" w:name="_Toc96933528"/>
      <w:bookmarkStart w:id="6236" w:name="_Toc98507366"/>
      <w:bookmarkStart w:id="6237" w:name="_Toc98507819"/>
      <w:bookmarkStart w:id="6238" w:name="_Toc106640822"/>
      <w:bookmarkStart w:id="6239" w:name="_Toc122098696"/>
      <w:bookmarkStart w:id="6240" w:name="_Toc130844822"/>
      <w:bookmarkStart w:id="6241" w:name="_Toc138412344"/>
      <w:bookmarkStart w:id="6242" w:name="_Toc145957132"/>
      <w:bookmarkStart w:id="6243" w:name="_Toc153890829"/>
      <w:bookmarkStart w:id="6244" w:name="_Toc161835130"/>
      <w:bookmarkStart w:id="6245" w:name="_Toc169755952"/>
      <w:bookmarkStart w:id="6246" w:name="_Toc186730272"/>
      <w:bookmarkStart w:id="6247" w:name="_Toc192837369"/>
      <w:r w:rsidRPr="00616F0C">
        <w:t>6.</w:t>
      </w:r>
      <w:r>
        <w:t>2</w:t>
      </w:r>
      <w:r w:rsidRPr="00616F0C">
        <w:t>.6.1</w:t>
      </w:r>
      <w:r w:rsidRPr="00616F0C">
        <w:tab/>
        <w:t>General</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lastRenderedPageBreak/>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r>
              <w:t>SchemaId</w:t>
            </w:r>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6248" w:name="_Toc66114972"/>
      <w:bookmarkStart w:id="6249" w:name="_Toc67686483"/>
      <w:bookmarkStart w:id="6250" w:name="_Toc74994772"/>
      <w:bookmarkStart w:id="6251" w:name="_Toc85468029"/>
      <w:bookmarkStart w:id="6252" w:name="_Toc89183077"/>
      <w:bookmarkStart w:id="6253" w:name="_Toc90651379"/>
      <w:bookmarkStart w:id="6254" w:name="_Toc96933529"/>
      <w:bookmarkStart w:id="6255" w:name="_Toc98507367"/>
      <w:bookmarkStart w:id="6256" w:name="_Toc98507820"/>
      <w:bookmarkStart w:id="6257" w:name="_Toc106640823"/>
      <w:bookmarkStart w:id="6258" w:name="_Toc122098697"/>
      <w:bookmarkStart w:id="6259" w:name="_Toc130844823"/>
      <w:bookmarkStart w:id="6260" w:name="_Toc138412345"/>
      <w:bookmarkStart w:id="6261" w:name="_Toc145957133"/>
      <w:bookmarkStart w:id="6262" w:name="_Toc153890830"/>
      <w:bookmarkStart w:id="6263" w:name="_Toc161835131"/>
      <w:bookmarkStart w:id="6264" w:name="_Toc169755953"/>
      <w:bookmarkStart w:id="6265" w:name="_Toc186730273"/>
      <w:bookmarkStart w:id="6266" w:name="_Toc192837370"/>
      <w:r w:rsidRPr="00616F0C">
        <w:rPr>
          <w:lang w:val="en-US"/>
        </w:rPr>
        <w:t>6.</w:t>
      </w:r>
      <w:r>
        <w:rPr>
          <w:lang w:val="en-US"/>
        </w:rPr>
        <w:t>2</w:t>
      </w:r>
      <w:r w:rsidRPr="00616F0C">
        <w:rPr>
          <w:lang w:val="en-US"/>
        </w:rPr>
        <w:t>.6.2</w:t>
      </w:r>
      <w:r w:rsidRPr="00616F0C">
        <w:rPr>
          <w:lang w:val="en-US"/>
        </w:rPr>
        <w:tab/>
        <w:t>Structured data types</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55C7863F" w14:textId="77777777" w:rsidR="00E134FC" w:rsidRPr="00616F0C" w:rsidRDefault="00E134FC" w:rsidP="00E134FC">
      <w:pPr>
        <w:pStyle w:val="Heading5"/>
      </w:pPr>
      <w:bookmarkStart w:id="6267" w:name="_Toc66114973"/>
      <w:bookmarkStart w:id="6268" w:name="_Toc67686484"/>
      <w:bookmarkStart w:id="6269" w:name="_Toc74994773"/>
      <w:bookmarkStart w:id="6270" w:name="_Toc85468030"/>
      <w:bookmarkStart w:id="6271" w:name="_Toc89183078"/>
      <w:bookmarkStart w:id="6272" w:name="_Toc90651380"/>
      <w:bookmarkStart w:id="6273" w:name="_Toc96933530"/>
      <w:bookmarkStart w:id="6274" w:name="_Toc98507368"/>
      <w:bookmarkStart w:id="6275" w:name="_Toc98507821"/>
      <w:bookmarkStart w:id="6276" w:name="_Toc106640824"/>
      <w:bookmarkStart w:id="6277" w:name="_Toc122098698"/>
      <w:bookmarkStart w:id="6278" w:name="_Toc130844824"/>
      <w:bookmarkStart w:id="6279" w:name="_Toc138412346"/>
      <w:bookmarkStart w:id="6280" w:name="_Toc145957134"/>
      <w:bookmarkStart w:id="6281" w:name="_Toc153890831"/>
      <w:bookmarkStart w:id="6282" w:name="_Toc161835132"/>
      <w:bookmarkStart w:id="6283" w:name="_Toc169755954"/>
      <w:bookmarkStart w:id="6284" w:name="_Toc186730274"/>
      <w:bookmarkStart w:id="6285" w:name="_Toc192837371"/>
      <w:r w:rsidRPr="00616F0C">
        <w:t>6.</w:t>
      </w:r>
      <w:r>
        <w:t>2</w:t>
      </w:r>
      <w:r w:rsidRPr="00616F0C">
        <w:t>.6.2.1</w:t>
      </w:r>
      <w:r w:rsidRPr="00616F0C">
        <w:tab/>
        <w:t>Introduction</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6286" w:name="_Toc66114974"/>
      <w:bookmarkStart w:id="6287" w:name="_Toc67686485"/>
      <w:bookmarkStart w:id="6288" w:name="_Toc74994774"/>
      <w:bookmarkStart w:id="6289" w:name="_Toc85468031"/>
      <w:bookmarkStart w:id="6290" w:name="_Toc89183079"/>
      <w:bookmarkStart w:id="6291" w:name="_Toc90651381"/>
      <w:bookmarkStart w:id="6292" w:name="_Toc96933531"/>
      <w:bookmarkStart w:id="6293" w:name="_Toc98507369"/>
      <w:bookmarkStart w:id="6294" w:name="_Toc98507822"/>
      <w:bookmarkStart w:id="6295" w:name="_Toc106640825"/>
      <w:bookmarkStart w:id="6296" w:name="_Toc122098699"/>
      <w:bookmarkStart w:id="6297" w:name="_Toc130844825"/>
      <w:bookmarkStart w:id="6298" w:name="_Toc138412347"/>
      <w:bookmarkStart w:id="6299" w:name="_Toc145957135"/>
      <w:bookmarkStart w:id="6300" w:name="_Toc153890832"/>
      <w:bookmarkStart w:id="6301" w:name="_Toc161835133"/>
      <w:bookmarkStart w:id="6302" w:name="_Toc169755955"/>
      <w:bookmarkStart w:id="6303" w:name="_Toc186730275"/>
      <w:bookmarkStart w:id="6304" w:name="_Toc192837372"/>
      <w:r w:rsidRPr="00616F0C">
        <w:t>6.</w:t>
      </w:r>
      <w:r>
        <w:t>2</w:t>
      </w:r>
      <w:r w:rsidRPr="00616F0C">
        <w:t>.6.2.2</w:t>
      </w:r>
      <w:r w:rsidRPr="00616F0C">
        <w:tab/>
        <w:t xml:space="preserve">Type: </w:t>
      </w:r>
      <w:r>
        <w:t>Timer</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Id of the MetaSchema to which the metaTags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6305" w:name="_Toc66114975"/>
      <w:bookmarkStart w:id="6306" w:name="_Toc67686486"/>
      <w:bookmarkStart w:id="6307" w:name="_Toc74994775"/>
      <w:bookmarkStart w:id="6308" w:name="_Toc85468032"/>
      <w:bookmarkStart w:id="6309" w:name="_Toc89183080"/>
      <w:bookmarkStart w:id="6310" w:name="_Toc90651382"/>
      <w:bookmarkStart w:id="6311" w:name="_Toc96933532"/>
      <w:bookmarkStart w:id="6312" w:name="_Toc98507370"/>
      <w:bookmarkStart w:id="6313" w:name="_Toc98507823"/>
      <w:bookmarkStart w:id="6314" w:name="_Toc106640826"/>
      <w:bookmarkStart w:id="6315" w:name="_Toc122098700"/>
      <w:bookmarkStart w:id="6316" w:name="_Toc130844826"/>
      <w:bookmarkStart w:id="6317" w:name="_Toc138412348"/>
      <w:bookmarkStart w:id="6318" w:name="_Toc145957136"/>
      <w:bookmarkStart w:id="6319" w:name="_Toc153890833"/>
      <w:bookmarkStart w:id="6320" w:name="_Toc161835134"/>
      <w:bookmarkStart w:id="6321" w:name="_Toc169755956"/>
      <w:bookmarkStart w:id="6322" w:name="_Toc186730276"/>
      <w:bookmarkStart w:id="6323" w:name="_Toc192837373"/>
      <w:r w:rsidRPr="00616F0C">
        <w:lastRenderedPageBreak/>
        <w:t>6.</w:t>
      </w:r>
      <w:r>
        <w:t>2</w:t>
      </w:r>
      <w:r w:rsidRPr="00616F0C">
        <w:t>.6.2.</w:t>
      </w:r>
      <w:r>
        <w:t>3</w:t>
      </w:r>
      <w:r w:rsidRPr="00616F0C">
        <w:tab/>
        <w:t xml:space="preserve">Type: </w:t>
      </w:r>
      <w:r>
        <w:t>TimerIdList</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6324" w:name="_Toc66114976"/>
      <w:bookmarkStart w:id="6325" w:name="_Toc67686487"/>
      <w:bookmarkStart w:id="6326" w:name="_Toc74994776"/>
      <w:bookmarkStart w:id="6327" w:name="_Toc85468033"/>
      <w:bookmarkStart w:id="6328" w:name="_Toc89183081"/>
      <w:bookmarkStart w:id="6329" w:name="_Toc90651383"/>
      <w:bookmarkStart w:id="6330" w:name="_Toc96933533"/>
      <w:bookmarkStart w:id="6331" w:name="_Toc98507371"/>
      <w:bookmarkStart w:id="6332" w:name="_Toc98507824"/>
      <w:bookmarkStart w:id="6333" w:name="_Toc106640827"/>
      <w:bookmarkStart w:id="6334" w:name="_Toc122098701"/>
      <w:bookmarkStart w:id="6335" w:name="_Toc130844827"/>
      <w:bookmarkStart w:id="6336" w:name="_Toc138412349"/>
      <w:bookmarkStart w:id="6337" w:name="_Toc145957137"/>
      <w:bookmarkStart w:id="6338" w:name="_Toc153890834"/>
      <w:bookmarkStart w:id="6339" w:name="_Toc161835135"/>
      <w:bookmarkStart w:id="6340" w:name="_Toc169755957"/>
      <w:bookmarkStart w:id="6341" w:name="_Toc186730277"/>
      <w:bookmarkStart w:id="6342" w:name="_Toc192837374"/>
      <w:r w:rsidRPr="00616F0C">
        <w:rPr>
          <w:lang w:val="en-US"/>
        </w:rPr>
        <w:t>6.</w:t>
      </w:r>
      <w:r>
        <w:rPr>
          <w:lang w:val="en-US"/>
        </w:rPr>
        <w:t>2</w:t>
      </w:r>
      <w:r w:rsidRPr="00616F0C">
        <w:rPr>
          <w:lang w:val="en-US"/>
        </w:rPr>
        <w:t>.6.3</w:t>
      </w:r>
      <w:r w:rsidRPr="00616F0C">
        <w:rPr>
          <w:lang w:val="en-US"/>
        </w:rPr>
        <w:tab/>
        <w:t>Simple data types and enumerations</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384D9D8B" w14:textId="77777777" w:rsidR="00E134FC" w:rsidRPr="00616F0C" w:rsidRDefault="00E134FC" w:rsidP="00E134FC">
      <w:pPr>
        <w:pStyle w:val="Heading5"/>
      </w:pPr>
      <w:bookmarkStart w:id="6343" w:name="_Toc66114977"/>
      <w:bookmarkStart w:id="6344" w:name="_Toc67686488"/>
      <w:bookmarkStart w:id="6345" w:name="_Toc74994777"/>
      <w:bookmarkStart w:id="6346" w:name="_Toc85468034"/>
      <w:bookmarkStart w:id="6347" w:name="_Toc89183082"/>
      <w:bookmarkStart w:id="6348" w:name="_Toc90651384"/>
      <w:bookmarkStart w:id="6349" w:name="_Toc96933534"/>
      <w:bookmarkStart w:id="6350" w:name="_Toc98507372"/>
      <w:bookmarkStart w:id="6351" w:name="_Toc98507825"/>
      <w:bookmarkStart w:id="6352" w:name="_Toc106640828"/>
      <w:bookmarkStart w:id="6353" w:name="_Toc122098702"/>
      <w:bookmarkStart w:id="6354" w:name="_Toc130844828"/>
      <w:bookmarkStart w:id="6355" w:name="_Toc138412350"/>
      <w:bookmarkStart w:id="6356" w:name="_Toc145957138"/>
      <w:bookmarkStart w:id="6357" w:name="_Toc153890835"/>
      <w:bookmarkStart w:id="6358" w:name="_Toc161835136"/>
      <w:bookmarkStart w:id="6359" w:name="_Toc169755958"/>
      <w:bookmarkStart w:id="6360" w:name="_Toc186730278"/>
      <w:bookmarkStart w:id="6361" w:name="_Toc192837375"/>
      <w:r w:rsidRPr="00616F0C">
        <w:t>6.</w:t>
      </w:r>
      <w:r>
        <w:t>2</w:t>
      </w:r>
      <w:r w:rsidRPr="00616F0C">
        <w:t>.6.3.1</w:t>
      </w:r>
      <w:r w:rsidRPr="00616F0C">
        <w:tab/>
        <w:t>Introduction</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6362" w:name="_Toc66114978"/>
      <w:bookmarkStart w:id="6363" w:name="_Toc67686489"/>
      <w:bookmarkStart w:id="6364" w:name="_Toc74994778"/>
      <w:bookmarkStart w:id="6365" w:name="_Toc85468035"/>
      <w:bookmarkStart w:id="6366" w:name="_Toc89183083"/>
      <w:bookmarkStart w:id="6367" w:name="_Toc90651385"/>
      <w:bookmarkStart w:id="6368" w:name="_Toc96933535"/>
      <w:bookmarkStart w:id="6369" w:name="_Toc98507373"/>
      <w:bookmarkStart w:id="6370" w:name="_Toc98507826"/>
      <w:bookmarkStart w:id="6371" w:name="_Toc106640829"/>
      <w:bookmarkStart w:id="6372" w:name="_Toc122098703"/>
      <w:bookmarkStart w:id="6373" w:name="_Toc130844829"/>
      <w:bookmarkStart w:id="6374" w:name="_Toc138412351"/>
      <w:bookmarkStart w:id="6375" w:name="_Toc145957139"/>
      <w:bookmarkStart w:id="6376" w:name="_Toc153890836"/>
      <w:bookmarkStart w:id="6377" w:name="_Toc161835137"/>
      <w:bookmarkStart w:id="6378" w:name="_Toc169755959"/>
      <w:bookmarkStart w:id="6379" w:name="_Toc186730279"/>
      <w:bookmarkStart w:id="6380" w:name="_Toc192837376"/>
      <w:r w:rsidRPr="00616F0C">
        <w:t>6.</w:t>
      </w:r>
      <w:r>
        <w:t>2</w:t>
      </w:r>
      <w:r w:rsidRPr="00616F0C">
        <w:t>.6.3.2</w:t>
      </w:r>
      <w:r w:rsidRPr="00616F0C">
        <w:tab/>
        <w:t>Simple data types</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6381" w:name="_Toc66114979"/>
      <w:bookmarkStart w:id="6382" w:name="_Toc67686490"/>
      <w:bookmarkStart w:id="6383" w:name="_Toc74994779"/>
      <w:bookmarkStart w:id="6384" w:name="_Toc85468036"/>
      <w:bookmarkStart w:id="6385" w:name="_Toc89181530"/>
      <w:bookmarkStart w:id="6386" w:name="_Toc89183084"/>
      <w:bookmarkStart w:id="6387" w:name="_Toc90651386"/>
      <w:bookmarkStart w:id="6388" w:name="_Toc96933536"/>
      <w:bookmarkStart w:id="6389" w:name="_Toc98507374"/>
      <w:bookmarkStart w:id="6390" w:name="_Toc98507827"/>
      <w:bookmarkStart w:id="6391" w:name="_Toc106640830"/>
      <w:bookmarkStart w:id="6392" w:name="_Toc122098704"/>
      <w:bookmarkStart w:id="6393" w:name="_Toc130844830"/>
      <w:bookmarkStart w:id="6394" w:name="_Toc138412352"/>
      <w:bookmarkStart w:id="6395" w:name="_Toc145957140"/>
      <w:bookmarkStart w:id="6396" w:name="_Toc153890837"/>
      <w:bookmarkStart w:id="6397" w:name="_Toc161835138"/>
      <w:bookmarkStart w:id="6398" w:name="_Toc169755960"/>
      <w:bookmarkStart w:id="6399" w:name="_Toc186730280"/>
      <w:bookmarkStart w:id="6400" w:name="_Toc192837377"/>
      <w:r w:rsidRPr="00616F0C">
        <w:t>6.</w:t>
      </w:r>
      <w:r>
        <w:t>2</w:t>
      </w:r>
      <w:r w:rsidRPr="00616F0C">
        <w:t>.7</w:t>
      </w:r>
      <w:r w:rsidRPr="00616F0C">
        <w:tab/>
        <w:t>Error Handling</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6026F245" w14:textId="77777777" w:rsidR="00E134FC" w:rsidRPr="00616F0C" w:rsidRDefault="00E134FC" w:rsidP="00E134FC">
      <w:pPr>
        <w:pStyle w:val="Heading4"/>
      </w:pPr>
      <w:bookmarkStart w:id="6401" w:name="_Toc66114980"/>
      <w:bookmarkStart w:id="6402" w:name="_Toc67686491"/>
      <w:bookmarkStart w:id="6403" w:name="_Toc74994780"/>
      <w:bookmarkStart w:id="6404" w:name="_Toc85468037"/>
      <w:bookmarkStart w:id="6405" w:name="_Toc89183085"/>
      <w:bookmarkStart w:id="6406" w:name="_Toc90651387"/>
      <w:bookmarkStart w:id="6407" w:name="_Toc96933537"/>
      <w:bookmarkStart w:id="6408" w:name="_Toc98507375"/>
      <w:bookmarkStart w:id="6409" w:name="_Toc98507828"/>
      <w:bookmarkStart w:id="6410" w:name="_Toc106640831"/>
      <w:bookmarkStart w:id="6411" w:name="_Toc122098705"/>
      <w:bookmarkStart w:id="6412" w:name="_Toc130844831"/>
      <w:bookmarkStart w:id="6413" w:name="_Toc138412353"/>
      <w:bookmarkStart w:id="6414" w:name="_Toc145957141"/>
      <w:bookmarkStart w:id="6415" w:name="_Toc153890838"/>
      <w:bookmarkStart w:id="6416" w:name="_Toc161835139"/>
      <w:bookmarkStart w:id="6417" w:name="_Toc169755961"/>
      <w:bookmarkStart w:id="6418" w:name="_Toc186730281"/>
      <w:bookmarkStart w:id="6419" w:name="_Toc192837378"/>
      <w:r w:rsidRPr="00616F0C">
        <w:t>6.</w:t>
      </w:r>
      <w:r>
        <w:t>2</w:t>
      </w:r>
      <w:r w:rsidRPr="00616F0C">
        <w:t>.7.1</w:t>
      </w:r>
      <w:r w:rsidRPr="00616F0C">
        <w:tab/>
        <w:t>General</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6420" w:name="_Toc66114981"/>
      <w:bookmarkStart w:id="6421" w:name="_Toc67686492"/>
      <w:bookmarkStart w:id="6422" w:name="_Toc74994781"/>
      <w:bookmarkStart w:id="6423" w:name="_Toc85468038"/>
      <w:bookmarkStart w:id="6424" w:name="_Toc89183086"/>
      <w:bookmarkStart w:id="6425" w:name="_Toc90651388"/>
      <w:bookmarkStart w:id="6426" w:name="_Toc96933538"/>
      <w:bookmarkStart w:id="6427" w:name="_Toc98507376"/>
      <w:bookmarkStart w:id="6428" w:name="_Toc98507829"/>
      <w:bookmarkStart w:id="6429" w:name="_Toc106640832"/>
      <w:bookmarkStart w:id="6430" w:name="_Toc122098706"/>
      <w:bookmarkStart w:id="6431" w:name="_Toc130844832"/>
      <w:bookmarkStart w:id="6432" w:name="_Toc138412354"/>
      <w:bookmarkStart w:id="6433" w:name="_Toc145957142"/>
      <w:bookmarkStart w:id="6434" w:name="_Toc153890839"/>
      <w:bookmarkStart w:id="6435" w:name="_Toc161835140"/>
      <w:bookmarkStart w:id="6436" w:name="_Toc169755962"/>
      <w:bookmarkStart w:id="6437" w:name="_Toc186730282"/>
      <w:bookmarkStart w:id="6438" w:name="_Toc192837379"/>
      <w:r w:rsidRPr="00616F0C">
        <w:t>6.</w:t>
      </w:r>
      <w:r>
        <w:t>2</w:t>
      </w:r>
      <w:r w:rsidRPr="00616F0C">
        <w:t>.7.2</w:t>
      </w:r>
      <w:r w:rsidRPr="00616F0C">
        <w:tab/>
        <w:t>Protocol Errors</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6439" w:name="_Toc66114982"/>
      <w:bookmarkStart w:id="6440" w:name="_Toc67686493"/>
      <w:bookmarkStart w:id="6441" w:name="_Toc74994782"/>
      <w:bookmarkStart w:id="6442" w:name="_Toc85468039"/>
      <w:bookmarkStart w:id="6443" w:name="_Toc89183087"/>
      <w:bookmarkStart w:id="6444" w:name="_Toc90651389"/>
      <w:bookmarkStart w:id="6445" w:name="_Toc96933539"/>
      <w:bookmarkStart w:id="6446" w:name="_Toc98507377"/>
      <w:bookmarkStart w:id="6447" w:name="_Toc98507830"/>
      <w:bookmarkStart w:id="6448" w:name="_Toc106640833"/>
      <w:bookmarkStart w:id="6449" w:name="_Toc122098707"/>
      <w:bookmarkStart w:id="6450" w:name="_Toc130844833"/>
      <w:bookmarkStart w:id="6451" w:name="_Toc138412355"/>
      <w:bookmarkStart w:id="6452" w:name="_Toc145957143"/>
      <w:bookmarkStart w:id="6453" w:name="_Toc153890840"/>
      <w:bookmarkStart w:id="6454" w:name="_Toc161835141"/>
      <w:bookmarkStart w:id="6455" w:name="_Toc169755963"/>
      <w:bookmarkStart w:id="6456" w:name="_Toc186730283"/>
      <w:bookmarkStart w:id="6457" w:name="_Toc192837380"/>
      <w:r w:rsidRPr="00616F0C">
        <w:t>6.</w:t>
      </w:r>
      <w:r>
        <w:t>2</w:t>
      </w:r>
      <w:r w:rsidRPr="00616F0C">
        <w:t>.7.3</w:t>
      </w:r>
      <w:r w:rsidRPr="00616F0C">
        <w:tab/>
        <w:t>Application Errors</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6458" w:name="_Toc66114983"/>
      <w:bookmarkStart w:id="6459" w:name="_Toc67686494"/>
      <w:bookmarkStart w:id="6460" w:name="_Toc74994783"/>
      <w:bookmarkStart w:id="6461" w:name="_Toc85468040"/>
      <w:bookmarkStart w:id="6462" w:name="_Toc89181531"/>
      <w:bookmarkStart w:id="6463" w:name="_Toc89183088"/>
      <w:bookmarkStart w:id="6464" w:name="_Toc90651390"/>
      <w:bookmarkStart w:id="6465" w:name="_Toc96933540"/>
      <w:bookmarkStart w:id="6466" w:name="_Toc98507378"/>
      <w:bookmarkStart w:id="6467" w:name="_Toc98507831"/>
      <w:bookmarkStart w:id="6468" w:name="_Toc106640834"/>
      <w:bookmarkStart w:id="6469" w:name="_Toc122098708"/>
      <w:bookmarkStart w:id="6470" w:name="_Toc130844834"/>
      <w:bookmarkStart w:id="6471" w:name="_Toc138412356"/>
      <w:bookmarkStart w:id="6472" w:name="_Toc145957144"/>
      <w:bookmarkStart w:id="6473" w:name="_Toc153890841"/>
      <w:bookmarkStart w:id="6474" w:name="_Toc161835142"/>
      <w:bookmarkStart w:id="6475" w:name="_Toc169755964"/>
      <w:bookmarkStart w:id="6476" w:name="_Toc186730284"/>
      <w:bookmarkStart w:id="6477" w:name="_Toc192837381"/>
      <w:r w:rsidRPr="00616F0C">
        <w:lastRenderedPageBreak/>
        <w:t>6.</w:t>
      </w:r>
      <w:r>
        <w:t>2</w:t>
      </w:r>
      <w:r w:rsidRPr="00616F0C">
        <w:t>.8</w:t>
      </w:r>
      <w:r w:rsidRPr="00616F0C">
        <w:rPr>
          <w:lang w:eastAsia="zh-CN"/>
        </w:rPr>
        <w:tab/>
        <w:t>Feature negotiation</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6478" w:name="_Toc66114984"/>
      <w:bookmarkStart w:id="6479" w:name="_Toc67686495"/>
      <w:bookmarkStart w:id="6480" w:name="_Toc74994784"/>
      <w:bookmarkStart w:id="6481" w:name="_Toc85468041"/>
      <w:bookmarkStart w:id="6482" w:name="_Toc89181532"/>
      <w:bookmarkStart w:id="6483" w:name="_Toc89183089"/>
      <w:bookmarkStart w:id="6484" w:name="_Toc90651391"/>
      <w:bookmarkStart w:id="6485" w:name="_Toc96933541"/>
      <w:bookmarkStart w:id="6486" w:name="_Toc98507379"/>
      <w:bookmarkStart w:id="6487" w:name="_Toc98507832"/>
      <w:bookmarkStart w:id="6488" w:name="_Toc106640835"/>
      <w:bookmarkStart w:id="6489" w:name="_Toc122098709"/>
      <w:bookmarkStart w:id="6490" w:name="_Toc130844835"/>
      <w:bookmarkStart w:id="6491" w:name="_Toc138412357"/>
      <w:bookmarkStart w:id="6492" w:name="_Toc145957145"/>
      <w:bookmarkStart w:id="6493" w:name="_Toc153890842"/>
      <w:bookmarkStart w:id="6494" w:name="_Toc161835143"/>
      <w:bookmarkStart w:id="6495" w:name="_Toc169755965"/>
      <w:bookmarkStart w:id="6496" w:name="_Toc186730285"/>
      <w:bookmarkStart w:id="6497" w:name="_Toc192837382"/>
      <w:r w:rsidRPr="00616F0C">
        <w:t>6.</w:t>
      </w:r>
      <w:r>
        <w:t>2</w:t>
      </w:r>
      <w:r w:rsidRPr="00616F0C">
        <w:t>.9</w:t>
      </w:r>
      <w:r w:rsidRPr="00616F0C">
        <w:tab/>
        <w:t>Security</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6498" w:name="_Toc22187602"/>
      <w:bookmarkStart w:id="6499" w:name="_Toc22630824"/>
      <w:bookmarkStart w:id="6500" w:name="_Toc34227119"/>
      <w:bookmarkStart w:id="6501" w:name="_Toc34749834"/>
      <w:bookmarkStart w:id="6502" w:name="_Toc34750394"/>
      <w:bookmarkStart w:id="6503" w:name="_Toc34750584"/>
      <w:bookmarkStart w:id="6504" w:name="_Toc35940990"/>
      <w:bookmarkStart w:id="6505" w:name="_Toc35937423"/>
      <w:bookmarkStart w:id="6506" w:name="_Toc36463817"/>
      <w:bookmarkStart w:id="6507" w:name="_Toc43131773"/>
      <w:bookmarkStart w:id="6508" w:name="_Toc45032608"/>
      <w:bookmarkStart w:id="6509" w:name="_Toc49782302"/>
      <w:bookmarkStart w:id="6510" w:name="_Toc51873738"/>
      <w:bookmarkStart w:id="6511" w:name="_Toc57209234"/>
      <w:bookmarkStart w:id="6512" w:name="_Toc58588577"/>
      <w:bookmarkStart w:id="6513" w:name="_Toc66114985"/>
      <w:bookmarkStart w:id="6514" w:name="_Toc67686496"/>
      <w:bookmarkStart w:id="6515" w:name="_Toc74994785"/>
      <w:bookmarkStart w:id="6516" w:name="_Toc85468042"/>
      <w:bookmarkStart w:id="6517" w:name="_Toc89183090"/>
      <w:bookmarkStart w:id="6518" w:name="_Toc90651392"/>
      <w:bookmarkStart w:id="6519" w:name="_Toc96933542"/>
      <w:bookmarkStart w:id="6520" w:name="_Toc98507380"/>
      <w:bookmarkStart w:id="6521" w:name="_Toc98507833"/>
      <w:bookmarkStart w:id="6522" w:name="_Toc106640836"/>
      <w:bookmarkStart w:id="6523" w:name="_Toc122098710"/>
      <w:bookmarkStart w:id="6524" w:name="_Toc130844836"/>
      <w:bookmarkStart w:id="6525" w:name="_Toc138412358"/>
      <w:bookmarkStart w:id="6526" w:name="_Toc145957146"/>
      <w:bookmarkStart w:id="6527" w:name="_Toc153890843"/>
      <w:bookmarkStart w:id="6528" w:name="_Toc161835144"/>
      <w:bookmarkStart w:id="6529" w:name="_Toc169755966"/>
      <w:bookmarkStart w:id="6530" w:name="_Toc186730286"/>
      <w:bookmarkStart w:id="6531" w:name="_Toc192837383"/>
      <w:r w:rsidRPr="00616F0C">
        <w:lastRenderedPageBreak/>
        <w:t>Annex A (normative):</w:t>
      </w:r>
      <w:r w:rsidRPr="00616F0C">
        <w:br/>
        <w:t>OpenAPI specification</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54BD10EC" w14:textId="77777777" w:rsidR="00E134FC" w:rsidRPr="00616F0C" w:rsidRDefault="00E134FC" w:rsidP="0029216D">
      <w:pPr>
        <w:pStyle w:val="Heading1"/>
      </w:pPr>
      <w:bookmarkStart w:id="6532" w:name="_Toc22187603"/>
      <w:bookmarkStart w:id="6533" w:name="_Toc22630825"/>
      <w:bookmarkStart w:id="6534" w:name="_Toc34227120"/>
      <w:bookmarkStart w:id="6535" w:name="_Toc34749835"/>
      <w:bookmarkStart w:id="6536" w:name="_Toc34750395"/>
      <w:bookmarkStart w:id="6537" w:name="_Toc34750585"/>
      <w:bookmarkStart w:id="6538" w:name="_Toc35940991"/>
      <w:bookmarkStart w:id="6539" w:name="_Toc35937424"/>
      <w:bookmarkStart w:id="6540" w:name="_Toc36463818"/>
      <w:bookmarkStart w:id="6541" w:name="_Toc43131774"/>
      <w:bookmarkStart w:id="6542" w:name="_Toc45032609"/>
      <w:bookmarkStart w:id="6543" w:name="_Toc49782303"/>
      <w:bookmarkStart w:id="6544" w:name="_Toc51873739"/>
      <w:bookmarkStart w:id="6545" w:name="_Toc57209235"/>
      <w:bookmarkStart w:id="6546" w:name="_Toc58588578"/>
      <w:bookmarkStart w:id="6547" w:name="_Toc66114986"/>
      <w:bookmarkStart w:id="6548" w:name="_Toc67686497"/>
      <w:bookmarkStart w:id="6549" w:name="_Toc74994786"/>
      <w:bookmarkStart w:id="6550" w:name="_Toc85468043"/>
      <w:bookmarkStart w:id="6551" w:name="_Toc89181533"/>
      <w:bookmarkStart w:id="6552" w:name="_Toc89183091"/>
      <w:bookmarkStart w:id="6553" w:name="_Toc90651393"/>
      <w:bookmarkStart w:id="6554" w:name="_Toc96933543"/>
      <w:bookmarkStart w:id="6555" w:name="_Toc98507381"/>
      <w:bookmarkStart w:id="6556" w:name="_Toc98507834"/>
      <w:bookmarkStart w:id="6557" w:name="_Toc106640837"/>
      <w:bookmarkStart w:id="6558" w:name="_Toc122098711"/>
      <w:bookmarkStart w:id="6559" w:name="_Toc130844837"/>
      <w:bookmarkStart w:id="6560" w:name="_Toc138412359"/>
      <w:bookmarkStart w:id="6561" w:name="_Toc145957147"/>
      <w:bookmarkStart w:id="6562" w:name="_Toc153890844"/>
      <w:bookmarkStart w:id="6563" w:name="_Toc161835145"/>
      <w:bookmarkStart w:id="6564" w:name="_Toc169755967"/>
      <w:bookmarkStart w:id="6565" w:name="_Toc186730287"/>
      <w:bookmarkStart w:id="6566" w:name="_Toc192837384"/>
      <w:r w:rsidRPr="00616F0C">
        <w:t>A.1</w:t>
      </w:r>
      <w:r w:rsidRPr="00616F0C">
        <w:tab/>
        <w:t>General</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6567" w:name="_Toc22187604"/>
      <w:bookmarkStart w:id="6568" w:name="_Toc22630826"/>
      <w:bookmarkStart w:id="6569" w:name="_Toc34227121"/>
      <w:bookmarkStart w:id="6570" w:name="_Toc34749836"/>
      <w:bookmarkStart w:id="6571" w:name="_Toc34750396"/>
      <w:bookmarkStart w:id="6572" w:name="_Toc34750586"/>
      <w:bookmarkStart w:id="6573" w:name="_Toc35940992"/>
      <w:bookmarkStart w:id="6574" w:name="_Toc35937425"/>
      <w:bookmarkStart w:id="6575" w:name="_Toc36463819"/>
      <w:bookmarkStart w:id="6576" w:name="_Toc43131775"/>
      <w:bookmarkStart w:id="6577" w:name="_Toc45032610"/>
      <w:bookmarkStart w:id="6578" w:name="_Toc49782304"/>
      <w:bookmarkStart w:id="6579" w:name="_Toc51873740"/>
      <w:bookmarkStart w:id="6580" w:name="_Toc57209236"/>
      <w:bookmarkStart w:id="6581" w:name="_Toc58588579"/>
      <w:bookmarkStart w:id="6582" w:name="_Toc66114987"/>
      <w:bookmarkStart w:id="6583" w:name="_Toc67686498"/>
      <w:bookmarkStart w:id="6584" w:name="_Toc74994787"/>
      <w:bookmarkStart w:id="6585" w:name="_Toc85468044"/>
      <w:bookmarkStart w:id="6586" w:name="_Toc89181534"/>
      <w:bookmarkStart w:id="6587" w:name="_Toc89183092"/>
      <w:bookmarkStart w:id="6588" w:name="_Toc90651394"/>
      <w:bookmarkStart w:id="6589" w:name="_Toc96933544"/>
      <w:bookmarkStart w:id="6590" w:name="_Toc98507382"/>
      <w:bookmarkStart w:id="6591" w:name="_Toc98507835"/>
      <w:bookmarkStart w:id="6592" w:name="_Toc106640838"/>
      <w:bookmarkStart w:id="6593" w:name="_Toc122098712"/>
      <w:bookmarkStart w:id="6594" w:name="_Toc130844838"/>
      <w:bookmarkStart w:id="6595" w:name="_Toc138412360"/>
      <w:bookmarkStart w:id="6596" w:name="_Toc145957148"/>
      <w:bookmarkStart w:id="6597" w:name="_Toc153890845"/>
      <w:bookmarkStart w:id="6598" w:name="_Toc161835146"/>
      <w:bookmarkStart w:id="6599" w:name="_Toc169755968"/>
      <w:bookmarkStart w:id="6600" w:name="_Toc186730288"/>
      <w:bookmarkStart w:id="6601" w:name="_Toc192837385"/>
      <w:r w:rsidRPr="00616F0C">
        <w:t>A.2</w:t>
      </w:r>
      <w:r w:rsidRPr="00616F0C">
        <w:tab/>
        <w:t>Nudsf_DataRepository API</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5C30FB2B" w:rsidR="00E134FC" w:rsidRPr="00616F0C" w:rsidRDefault="00E134FC" w:rsidP="00E134FC">
      <w:pPr>
        <w:pStyle w:val="PL"/>
        <w:rPr>
          <w:lang w:val="fr-FR"/>
        </w:rPr>
      </w:pPr>
      <w:r w:rsidRPr="00616F0C">
        <w:rPr>
          <w:lang w:val="fr-FR"/>
        </w:rPr>
        <w:t xml:space="preserve">  version: 1.</w:t>
      </w:r>
      <w:r w:rsidR="00306205">
        <w:rPr>
          <w:lang w:val="fr-FR"/>
        </w:rPr>
        <w:t>3</w:t>
      </w:r>
      <w:r w:rsidRPr="00616F0C">
        <w:rPr>
          <w:lang w:val="fr-FR"/>
        </w:rPr>
        <w:t>.</w:t>
      </w:r>
      <w:r>
        <w:rPr>
          <w:lang w:val="fr-FR"/>
        </w:rPr>
        <w:t>0</w:t>
      </w:r>
      <w:r w:rsidR="00457FF8">
        <w:rPr>
          <w:lang w:val="fr-FR"/>
        </w:rPr>
        <w:t>-alpha.1</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5E208D31" w:rsidR="00E134FC" w:rsidRPr="00616F0C" w:rsidRDefault="00E134FC" w:rsidP="00E134FC">
      <w:pPr>
        <w:pStyle w:val="PL"/>
      </w:pPr>
      <w:r w:rsidRPr="00616F0C">
        <w:t xml:space="preserve">    © 202</w:t>
      </w:r>
      <w:r w:rsidR="00457FF8">
        <w:t>5</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148B3A31" w:rsidR="00E134FC" w:rsidRPr="00616F0C" w:rsidRDefault="00E134FC" w:rsidP="00E134FC">
      <w:pPr>
        <w:pStyle w:val="PL"/>
        <w:rPr>
          <w:lang w:val="fr-FR"/>
        </w:rPr>
      </w:pPr>
      <w:r w:rsidRPr="00616F0C">
        <w:rPr>
          <w:lang w:val="fr-FR"/>
        </w:rPr>
        <w:t xml:space="preserve">  description: 3GPP TS 29.598 </w:t>
      </w:r>
      <w:r w:rsidRPr="00616F0C">
        <w:t>UDSF Services, V1</w:t>
      </w:r>
      <w:r w:rsidR="00457FF8">
        <w:t>9</w:t>
      </w:r>
      <w:r w:rsidRPr="00616F0C">
        <w:t>.</w:t>
      </w:r>
      <w:r w:rsidR="00457FF8">
        <w:t>1</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5278B19D" w14:textId="77777777" w:rsidR="002652F7" w:rsidRPr="00616F0C" w:rsidRDefault="002652F7" w:rsidP="002652F7">
      <w:pPr>
        <w:pStyle w:val="PL"/>
        <w:rPr>
          <w:lang w:val="en-US"/>
        </w:rPr>
      </w:pPr>
      <w:r w:rsidRPr="00616F0C">
        <w:rPr>
          <w:lang w:val="en-US"/>
        </w:rPr>
        <w:t xml:space="preserve">        '200':</w:t>
      </w:r>
    </w:p>
    <w:p w14:paraId="7B42ADA5" w14:textId="77777777" w:rsidR="002652F7" w:rsidRPr="00616F0C" w:rsidRDefault="002652F7" w:rsidP="002652F7">
      <w:pPr>
        <w:pStyle w:val="PL"/>
        <w:rPr>
          <w:lang w:val="en-US"/>
        </w:rPr>
      </w:pPr>
      <w:bookmarkStart w:id="6602" w:name="_Hlk187402112"/>
      <w:r w:rsidRPr="00616F0C">
        <w:rPr>
          <w:lang w:val="en-US"/>
        </w:rPr>
        <w:t xml:space="preserve">          $ref: '#/components/responses/Record</w:t>
      </w:r>
      <w:r>
        <w:rPr>
          <w:lang w:val="en-US"/>
        </w:rPr>
        <w:t>SearchResult</w:t>
      </w:r>
      <w:r w:rsidRPr="00616F0C">
        <w:rPr>
          <w:lang w:val="en-US"/>
        </w:rPr>
        <w:t>Body'</w:t>
      </w:r>
    </w:p>
    <w:bookmarkEnd w:id="6602"/>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lastRenderedPageBreak/>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lastRenderedPageBreak/>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lastRenderedPageBreak/>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lastRenderedPageBreak/>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lastRenderedPageBreak/>
        <w:t xml:space="preserve">        </w:t>
      </w:r>
      <w:bookmarkStart w:id="6603"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6604"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6603"/>
    <w:bookmarkEnd w:id="6604"/>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lastRenderedPageBreak/>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lastRenderedPageBreak/>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lastRenderedPageBreak/>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lastRenderedPageBreak/>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lastRenderedPageBreak/>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lastRenderedPageBreak/>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lastRenderedPageBreak/>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lastRenderedPageBreak/>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lastRenderedPageBreak/>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lastRenderedPageBreak/>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lastRenderedPageBreak/>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lastRenderedPageBreak/>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lastRenderedPageBreak/>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078FCE0F" w14:textId="77777777" w:rsidR="00823F9E" w:rsidRDefault="00823F9E" w:rsidP="00823F9E">
      <w:pPr>
        <w:pStyle w:val="PL"/>
        <w:rPr>
          <w:lang w:val="en-US"/>
        </w:rPr>
      </w:pPr>
      <w:r>
        <w:rPr>
          <w:lang w:val="en-US"/>
        </w:rPr>
        <w:t xml:space="preserve">          headers:</w:t>
      </w:r>
    </w:p>
    <w:p w14:paraId="32E0D909" w14:textId="77777777" w:rsidR="00823F9E" w:rsidRDefault="00823F9E" w:rsidP="00823F9E">
      <w:pPr>
        <w:pStyle w:val="PL"/>
        <w:rPr>
          <w:lang w:val="en-US"/>
        </w:rPr>
      </w:pPr>
      <w:r w:rsidRPr="00690A26">
        <w:rPr>
          <w:lang w:val="en-US"/>
        </w:rPr>
        <w:t xml:space="preserve">            ETag:</w:t>
      </w:r>
    </w:p>
    <w:p w14:paraId="76F301F6" w14:textId="77777777" w:rsidR="00823F9E" w:rsidRPr="00690A26" w:rsidRDefault="00823F9E" w:rsidP="00823F9E">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lastRenderedPageBreak/>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lastRenderedPageBreak/>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lastRenderedPageBreak/>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lastRenderedPageBreak/>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lastRenderedPageBreak/>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lastRenderedPageBreak/>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320DD652" w14:textId="77777777" w:rsidR="00224BA9" w:rsidRDefault="00224BA9" w:rsidP="00224BA9">
      <w:pPr>
        <w:pStyle w:val="PL"/>
        <w:rPr>
          <w:lang w:val="en-US"/>
        </w:rPr>
      </w:pPr>
      <w:r>
        <w:rPr>
          <w:lang w:val="en-US"/>
        </w:rPr>
        <w:t xml:space="preserve">          headers:</w:t>
      </w:r>
    </w:p>
    <w:p w14:paraId="57E3DD95" w14:textId="77777777" w:rsidR="00224BA9" w:rsidRDefault="00224BA9" w:rsidP="00224BA9">
      <w:pPr>
        <w:pStyle w:val="PL"/>
        <w:rPr>
          <w:lang w:val="en-US"/>
        </w:rPr>
      </w:pPr>
      <w:r w:rsidRPr="00690A26">
        <w:rPr>
          <w:lang w:val="en-US"/>
        </w:rPr>
        <w:t xml:space="preserve">            ETag:</w:t>
      </w:r>
    </w:p>
    <w:p w14:paraId="5BB87624" w14:textId="77777777" w:rsidR="00224BA9" w:rsidRPr="00690A26" w:rsidRDefault="00224BA9" w:rsidP="00224BA9">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lastRenderedPageBreak/>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lastRenderedPageBreak/>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1AA7054C" w:rsidR="00E134FC" w:rsidRPr="00B3056F" w:rsidRDefault="00E134FC" w:rsidP="00E134FC">
      <w:pPr>
        <w:pStyle w:val="PL"/>
      </w:pPr>
      <w:r w:rsidRPr="00B3056F">
        <w:t xml:space="preserve">          description: </w:t>
      </w:r>
      <w:r>
        <w:t xml:space="preserve">Return </w:t>
      </w:r>
      <w:r w:rsidR="009C1614">
        <w:t xml:space="preserve">Meta Schema </w:t>
      </w:r>
      <w:r>
        <w:t>value if get-previous=true</w:t>
      </w:r>
    </w:p>
    <w:p w14:paraId="053A4A30" w14:textId="77777777" w:rsidR="003429DD" w:rsidRDefault="003429DD" w:rsidP="003429DD">
      <w:pPr>
        <w:pStyle w:val="PL"/>
        <w:rPr>
          <w:lang w:val="en-US"/>
        </w:rPr>
      </w:pPr>
      <w:r>
        <w:rPr>
          <w:lang w:val="en-US"/>
        </w:rPr>
        <w:t xml:space="preserve">          headers:</w:t>
      </w:r>
    </w:p>
    <w:p w14:paraId="283CC0C5" w14:textId="77777777" w:rsidR="003429DD" w:rsidRDefault="003429DD" w:rsidP="003429DD">
      <w:pPr>
        <w:pStyle w:val="PL"/>
        <w:rPr>
          <w:lang w:val="en-US"/>
        </w:rPr>
      </w:pPr>
      <w:r w:rsidRPr="00690A26">
        <w:rPr>
          <w:lang w:val="en-US"/>
        </w:rPr>
        <w:t xml:space="preserve">            ETag:</w:t>
      </w:r>
    </w:p>
    <w:p w14:paraId="3DBC1B49" w14:textId="77777777" w:rsidR="003429DD" w:rsidRPr="00690A26" w:rsidRDefault="003429DD" w:rsidP="003429DD">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17CFE21C" w:rsidR="00E134FC" w:rsidRPr="00616F0C" w:rsidRDefault="00E134FC" w:rsidP="00E134FC">
      <w:pPr>
        <w:pStyle w:val="PL"/>
        <w:rPr>
          <w:lang w:val="en-US"/>
        </w:rPr>
      </w:pPr>
      <w:r w:rsidRPr="00616F0C">
        <w:rPr>
          <w:lang w:val="en-US"/>
        </w:rPr>
        <w:t xml:space="preserve">    RecordSearchResult</w:t>
      </w:r>
      <w:r w:rsidR="00AB4134">
        <w:rPr>
          <w:lang w:val="en-US"/>
        </w:rPr>
        <w:t>Descriptor</w:t>
      </w:r>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1D4C947C" w14:textId="77777777" w:rsidR="00FE347A" w:rsidRDefault="00FE347A" w:rsidP="00FE347A">
      <w:pPr>
        <w:pStyle w:val="PL"/>
        <w:rPr>
          <w:lang w:val="en-US"/>
        </w:rPr>
      </w:pPr>
    </w:p>
    <w:p w14:paraId="1DE90F39" w14:textId="77777777" w:rsidR="00FE347A" w:rsidRPr="008E4219" w:rsidRDefault="00FE347A" w:rsidP="00FE347A">
      <w:pPr>
        <w:pStyle w:val="PL"/>
        <w:rPr>
          <w:lang w:val="en-US"/>
        </w:rPr>
      </w:pPr>
      <w:r w:rsidRPr="008E4219">
        <w:rPr>
          <w:lang w:val="en-US"/>
        </w:rPr>
        <w:t xml:space="preserve">    Record</w:t>
      </w:r>
      <w:r>
        <w:rPr>
          <w:lang w:val="en-US"/>
        </w:rPr>
        <w:t>SearchResult</w:t>
      </w:r>
      <w:r w:rsidRPr="008E4219">
        <w:rPr>
          <w:lang w:val="en-US"/>
        </w:rPr>
        <w:t>:</w:t>
      </w:r>
    </w:p>
    <w:p w14:paraId="10F9BDB3" w14:textId="77777777" w:rsidR="00FE347A" w:rsidRPr="008E4219" w:rsidRDefault="00FE347A" w:rsidP="00FE347A">
      <w:pPr>
        <w:pStyle w:val="PL"/>
        <w:rPr>
          <w:lang w:val="en-US"/>
        </w:rPr>
      </w:pPr>
      <w:r w:rsidRPr="008E4219">
        <w:rPr>
          <w:lang w:val="en-US"/>
        </w:rPr>
        <w:t xml:space="preserve">      description: </w:t>
      </w:r>
      <w:r>
        <w:rPr>
          <w:lang w:val="en-US"/>
        </w:rPr>
        <w:t>Record search result</w:t>
      </w:r>
    </w:p>
    <w:p w14:paraId="57EF3426" w14:textId="77777777" w:rsidR="00FE347A" w:rsidRPr="008E4219" w:rsidRDefault="00FE347A" w:rsidP="00FE347A">
      <w:pPr>
        <w:pStyle w:val="PL"/>
        <w:rPr>
          <w:lang w:val="en-US"/>
        </w:rPr>
      </w:pPr>
      <w:r w:rsidRPr="008E4219">
        <w:rPr>
          <w:lang w:val="en-US"/>
        </w:rPr>
        <w:t xml:space="preserve">      type: object</w:t>
      </w:r>
    </w:p>
    <w:p w14:paraId="0EB07185" w14:textId="77777777" w:rsidR="00FE347A" w:rsidRPr="008E4219" w:rsidRDefault="00FE347A" w:rsidP="00FE347A">
      <w:pPr>
        <w:pStyle w:val="PL"/>
        <w:rPr>
          <w:lang w:val="en-US"/>
        </w:rPr>
      </w:pPr>
      <w:r w:rsidRPr="008E4219">
        <w:rPr>
          <w:lang w:val="en-US"/>
        </w:rPr>
        <w:t xml:space="preserve">      properties:</w:t>
      </w:r>
    </w:p>
    <w:p w14:paraId="21FFBB62" w14:textId="77777777" w:rsidR="00FE347A" w:rsidRPr="008E4219" w:rsidRDefault="00FE347A" w:rsidP="00FE347A">
      <w:pPr>
        <w:pStyle w:val="PL"/>
        <w:rPr>
          <w:lang w:val="en-US"/>
        </w:rPr>
      </w:pPr>
      <w:r w:rsidRPr="008E4219">
        <w:rPr>
          <w:lang w:val="en-US"/>
        </w:rPr>
        <w:t xml:space="preserve">        descriptor:</w:t>
      </w:r>
    </w:p>
    <w:p w14:paraId="6AC45DB0" w14:textId="77777777" w:rsidR="00FE347A" w:rsidRPr="008E4219" w:rsidRDefault="00FE347A" w:rsidP="00FE347A">
      <w:pPr>
        <w:pStyle w:val="PL"/>
        <w:rPr>
          <w:lang w:val="en-US"/>
        </w:rPr>
      </w:pPr>
      <w:r w:rsidRPr="008E4219">
        <w:rPr>
          <w:lang w:val="en-US"/>
        </w:rPr>
        <w:t xml:space="preserve">          # json representation of the </w:t>
      </w:r>
      <w:r>
        <w:rPr>
          <w:lang w:val="en-US"/>
        </w:rPr>
        <w:t>search result descriptor</w:t>
      </w:r>
    </w:p>
    <w:p w14:paraId="0A4B26E5" w14:textId="77777777" w:rsidR="00FE347A" w:rsidRPr="008E4219" w:rsidRDefault="00FE347A" w:rsidP="00FE347A">
      <w:pPr>
        <w:pStyle w:val="PL"/>
        <w:rPr>
          <w:lang w:val="en-US"/>
        </w:rPr>
      </w:pPr>
      <w:r w:rsidRPr="008E4219">
        <w:rPr>
          <w:lang w:val="en-US"/>
        </w:rPr>
        <w:t xml:space="preserve">          $ref: '#/components/schemas/</w:t>
      </w:r>
      <w:r>
        <w:rPr>
          <w:lang w:val="en-US"/>
        </w:rPr>
        <w:t>RecordSearchResultDescriptor</w:t>
      </w:r>
      <w:r w:rsidRPr="008E4219">
        <w:rPr>
          <w:lang w:val="en-US"/>
        </w:rPr>
        <w:t>'</w:t>
      </w:r>
    </w:p>
    <w:p w14:paraId="001FDFB5" w14:textId="77777777" w:rsidR="00FE347A" w:rsidRPr="008E4219" w:rsidRDefault="00FE347A" w:rsidP="00FE347A">
      <w:pPr>
        <w:pStyle w:val="PL"/>
        <w:rPr>
          <w:lang w:val="en-US"/>
        </w:rPr>
      </w:pPr>
      <w:r w:rsidRPr="008E4219">
        <w:rPr>
          <w:lang w:val="en-US"/>
        </w:rPr>
        <w:t xml:space="preserve">        m</w:t>
      </w:r>
      <w:r>
        <w:rPr>
          <w:lang w:val="en-US"/>
        </w:rPr>
        <w:t>atchingRecords</w:t>
      </w:r>
      <w:r w:rsidRPr="008E4219">
        <w:rPr>
          <w:lang w:val="en-US"/>
        </w:rPr>
        <w:t>:</w:t>
      </w:r>
    </w:p>
    <w:p w14:paraId="61D5E54A" w14:textId="77777777" w:rsidR="00FE347A" w:rsidRPr="008E4219" w:rsidRDefault="00FE347A" w:rsidP="00FE347A">
      <w:pPr>
        <w:pStyle w:val="PL"/>
        <w:rPr>
          <w:lang w:val="en-US"/>
        </w:rPr>
      </w:pPr>
      <w:r w:rsidRPr="008E4219">
        <w:rPr>
          <w:lang w:val="en-US"/>
        </w:rPr>
        <w:t xml:space="preserve">          # List of multipart data</w:t>
      </w:r>
    </w:p>
    <w:p w14:paraId="65CA2D1C" w14:textId="77777777" w:rsidR="00FE347A" w:rsidRPr="008E4219" w:rsidRDefault="00FE347A" w:rsidP="00FE347A">
      <w:pPr>
        <w:pStyle w:val="PL"/>
        <w:rPr>
          <w:lang w:val="en-US"/>
        </w:rPr>
      </w:pPr>
      <w:r w:rsidRPr="008E4219">
        <w:rPr>
          <w:lang w:val="en-US"/>
        </w:rPr>
        <w:t xml:space="preserve">          type: array</w:t>
      </w:r>
    </w:p>
    <w:p w14:paraId="1831829C" w14:textId="77777777" w:rsidR="00FE347A" w:rsidRPr="008E4219" w:rsidRDefault="00FE347A" w:rsidP="00FE347A">
      <w:pPr>
        <w:pStyle w:val="PL"/>
        <w:rPr>
          <w:lang w:val="en-US"/>
        </w:rPr>
      </w:pPr>
      <w:r w:rsidRPr="008E4219">
        <w:rPr>
          <w:lang w:val="en-US"/>
        </w:rPr>
        <w:t xml:space="preserve">          description: list of </w:t>
      </w:r>
      <w:r>
        <w:rPr>
          <w:lang w:val="en-US"/>
        </w:rPr>
        <w:t>Records</w:t>
      </w:r>
    </w:p>
    <w:p w14:paraId="3E6C62AE" w14:textId="77777777" w:rsidR="00FE347A" w:rsidRPr="008E4219" w:rsidRDefault="00FE347A" w:rsidP="00FE347A">
      <w:pPr>
        <w:pStyle w:val="PL"/>
        <w:rPr>
          <w:lang w:val="en-US"/>
        </w:rPr>
      </w:pPr>
      <w:r w:rsidRPr="008E4219">
        <w:rPr>
          <w:lang w:val="en-US"/>
        </w:rPr>
        <w:t xml:space="preserve">          items:</w:t>
      </w:r>
    </w:p>
    <w:p w14:paraId="5F12760A" w14:textId="77777777" w:rsidR="00FE347A" w:rsidRPr="008E4219" w:rsidRDefault="00FE347A" w:rsidP="00FE347A">
      <w:pPr>
        <w:pStyle w:val="PL"/>
        <w:rPr>
          <w:lang w:val="en-US"/>
        </w:rPr>
      </w:pPr>
      <w:r w:rsidRPr="008E4219">
        <w:rPr>
          <w:lang w:val="en-US"/>
        </w:rPr>
        <w:t xml:space="preserve">            $ref: '#/components/schemas/</w:t>
      </w:r>
      <w:r>
        <w:rPr>
          <w:lang w:val="en-US"/>
        </w:rPr>
        <w:t>Record</w:t>
      </w:r>
      <w:r w:rsidRPr="008E4219">
        <w:rPr>
          <w:lang w:val="en-US"/>
        </w:rPr>
        <w:t>'</w:t>
      </w:r>
    </w:p>
    <w:p w14:paraId="62474CC0" w14:textId="77777777" w:rsidR="00FE347A" w:rsidRPr="008E4219" w:rsidRDefault="00FE347A" w:rsidP="00FE347A">
      <w:pPr>
        <w:pStyle w:val="PL"/>
        <w:rPr>
          <w:lang w:val="en-US"/>
        </w:rPr>
      </w:pPr>
      <w:r w:rsidRPr="008E4219">
        <w:rPr>
          <w:lang w:val="en-US"/>
        </w:rPr>
        <w:t xml:space="preserve">      required:</w:t>
      </w:r>
    </w:p>
    <w:p w14:paraId="645849E6" w14:textId="77777777" w:rsidR="00FE347A" w:rsidRDefault="00FE347A" w:rsidP="00FE347A">
      <w:pPr>
        <w:pStyle w:val="PL"/>
        <w:rPr>
          <w:lang w:val="en-US"/>
        </w:rPr>
      </w:pPr>
      <w:r>
        <w:rPr>
          <w:lang w:val="en-US"/>
        </w:rPr>
        <w:t xml:space="preserve">        - descriptor</w:t>
      </w:r>
    </w:p>
    <w:p w14:paraId="2A17E8D4" w14:textId="77777777" w:rsidR="00FE347A" w:rsidRDefault="00FE347A" w:rsidP="00FE347A">
      <w:pPr>
        <w:pStyle w:val="PL"/>
        <w:rPr>
          <w:lang w:val="en-US"/>
        </w:rPr>
      </w:pPr>
      <w:r>
        <w:rPr>
          <w:lang w:val="en-US"/>
        </w:rPr>
        <w:t xml:space="preserve">        - matchingRecords</w:t>
      </w:r>
    </w:p>
    <w:p w14:paraId="724BD28C" w14:textId="77777777" w:rsidR="00FE347A" w:rsidRPr="008E4219" w:rsidRDefault="00FE347A" w:rsidP="00FE347A">
      <w:pPr>
        <w:pStyle w:val="PL"/>
        <w:rPr>
          <w:lang w:val="en-US"/>
        </w:rPr>
      </w:pPr>
      <w:r w:rsidRPr="008E4219">
        <w:rPr>
          <w:lang w:val="en-US"/>
        </w:rPr>
        <w:t xml:space="preserve">      example: &gt;-</w:t>
      </w:r>
    </w:p>
    <w:p w14:paraId="61D93447" w14:textId="77777777" w:rsidR="00FE347A" w:rsidRDefault="00FE347A" w:rsidP="00FE347A">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"realmABC/storageXYZ/records/record123"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"matchingRecords":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9670D3D" w14:textId="77777777" w:rsidR="00FE347A" w:rsidRDefault="00FE347A" w:rsidP="00E134FC">
      <w:pPr>
        <w:pStyle w:val="PL"/>
        <w:rPr>
          <w:lang w:val="en-US"/>
        </w:rPr>
      </w:pPr>
    </w:p>
    <w:p w14:paraId="489F0802" w14:textId="1B272FF2"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lastRenderedPageBreak/>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xml:space="preserve">": "userDefBinaryBlob", </w:t>
      </w:r>
      <w:r w:rsidRPr="008E4219">
        <w:rPr>
          <w:lang w:val="en-US"/>
        </w:rPr>
        <w:lastRenderedPageBreak/>
        <w:t>"Content-Type":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lastRenderedPageBreak/>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6605"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6605"/>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lastRenderedPageBreak/>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lastRenderedPageBreak/>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lastRenderedPageBreak/>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lastRenderedPageBreak/>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lastRenderedPageBreak/>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62F3C1B5" w14:textId="77777777" w:rsidR="007A73F7" w:rsidRPr="00616F0C" w:rsidRDefault="007A73F7" w:rsidP="007A73F7">
      <w:pPr>
        <w:pStyle w:val="PL"/>
        <w:rPr>
          <w:lang w:val="en-US"/>
        </w:rPr>
      </w:pPr>
      <w:r w:rsidRPr="00616F0C">
        <w:rPr>
          <w:lang w:val="en-US"/>
        </w:rPr>
        <w:t xml:space="preserve">    </w:t>
      </w:r>
      <w:r>
        <w:rPr>
          <w:lang w:val="en-US"/>
        </w:rPr>
        <w:t>'</w:t>
      </w:r>
      <w:r w:rsidRPr="00616F0C">
        <w:rPr>
          <w:lang w:val="en-US"/>
        </w:rPr>
        <w:t>Record</w:t>
      </w:r>
      <w:r>
        <w:rPr>
          <w:lang w:val="en-US"/>
        </w:rPr>
        <w:t>SearchResultBody'</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3C5B2009" w14:textId="77777777" w:rsidR="007A73F7" w:rsidRDefault="007A73F7" w:rsidP="007A73F7">
      <w:pPr>
        <w:pStyle w:val="PL"/>
        <w:rPr>
          <w:lang w:val="en-US"/>
        </w:rPr>
      </w:pPr>
      <w:r w:rsidRPr="00616F0C">
        <w:rPr>
          <w:lang w:val="en-US"/>
        </w:rPr>
        <w:t xml:space="preserve">      description: </w:t>
      </w:r>
      <w:r>
        <w:rPr>
          <w:lang w:val="en-US"/>
        </w:rPr>
        <w:t>&gt;-</w:t>
      </w:r>
    </w:p>
    <w:p w14:paraId="0EE8C699" w14:textId="77777777" w:rsidR="007A73F7" w:rsidRPr="00616F0C" w:rsidRDefault="007A73F7" w:rsidP="007A73F7">
      <w:pPr>
        <w:pStyle w:val="PL"/>
        <w:rPr>
          <w:lang w:val="en-US"/>
        </w:rPr>
      </w:pPr>
      <w:r>
        <w:rPr>
          <w:lang w:val="en-US"/>
        </w:rPr>
        <w:t xml:space="preserve">          - 200 Get. Records matching the search exist. The response shall include either a recordSearchResultDescriptor</w:t>
      </w:r>
      <w:r w:rsidRPr="00616F0C">
        <w:rPr>
          <w:lang w:val="en-US"/>
        </w:rPr>
        <w:t xml:space="preserve"> </w:t>
      </w:r>
      <w:r>
        <w:rPr>
          <w:lang w:val="en-US"/>
        </w:rPr>
        <w:t xml:space="preserve">or a recordSearchResultDescriptor </w:t>
      </w:r>
      <w:r w:rsidRPr="00616F0C">
        <w:rPr>
          <w:lang w:val="en-US"/>
        </w:rPr>
        <w:t xml:space="preserve">part </w:t>
      </w:r>
      <w:r>
        <w:rPr>
          <w:lang w:val="en-US"/>
        </w:rPr>
        <w:t xml:space="preserve">followed by parts for the meta and blocks of all matching Records. </w:t>
      </w:r>
    </w:p>
    <w:p w14:paraId="1317A072" w14:textId="77777777" w:rsidR="007A73F7" w:rsidRDefault="007A73F7" w:rsidP="007A73F7">
      <w:pPr>
        <w:pStyle w:val="PL"/>
        <w:rPr>
          <w:lang w:val="en-US"/>
        </w:rPr>
      </w:pPr>
      <w:r w:rsidRPr="00616F0C">
        <w:rPr>
          <w:lang w:val="en-US"/>
        </w:rPr>
        <w:t xml:space="preserve">      content:</w:t>
      </w:r>
    </w:p>
    <w:p w14:paraId="0C72E61F" w14:textId="77777777" w:rsidR="007A73F7" w:rsidRDefault="007A73F7" w:rsidP="007A73F7">
      <w:pPr>
        <w:pStyle w:val="PL"/>
        <w:rPr>
          <w:lang w:val="en-US"/>
        </w:rPr>
      </w:pPr>
      <w:r>
        <w:rPr>
          <w:lang w:val="en-US"/>
        </w:rPr>
        <w:t xml:space="preserve">        application/json:</w:t>
      </w:r>
    </w:p>
    <w:p w14:paraId="2EF2E949" w14:textId="77777777" w:rsidR="007A73F7" w:rsidRDefault="007A73F7" w:rsidP="007A73F7">
      <w:pPr>
        <w:pStyle w:val="PL"/>
        <w:rPr>
          <w:lang w:val="en-US"/>
        </w:rPr>
      </w:pPr>
      <w:r>
        <w:rPr>
          <w:lang w:val="en-US"/>
        </w:rPr>
        <w:t xml:space="preserve">          schema:</w:t>
      </w:r>
    </w:p>
    <w:p w14:paraId="37EC6DF0" w14:textId="77777777" w:rsidR="007A73F7" w:rsidRPr="00616F0C" w:rsidRDefault="007A73F7" w:rsidP="007A73F7">
      <w:pPr>
        <w:pStyle w:val="PL"/>
        <w:rPr>
          <w:lang w:val="en-US"/>
        </w:rPr>
      </w:pPr>
      <w:r>
        <w:rPr>
          <w:lang w:val="en-US"/>
        </w:rPr>
        <w:t xml:space="preserve">            $ref: '#/components/schemas/RecordSearchResultDescriptor'</w:t>
      </w:r>
    </w:p>
    <w:p w14:paraId="0442508E" w14:textId="77777777" w:rsidR="007A73F7" w:rsidRPr="00616F0C" w:rsidRDefault="007A73F7" w:rsidP="007A73F7">
      <w:pPr>
        <w:pStyle w:val="PL"/>
        <w:rPr>
          <w:lang w:val="en-US"/>
        </w:rPr>
      </w:pPr>
      <w:r w:rsidRPr="00616F0C">
        <w:rPr>
          <w:lang w:val="en-US"/>
        </w:rPr>
        <w:t xml:space="preserve">      </w:t>
      </w:r>
      <w:r>
        <w:rPr>
          <w:lang w:val="en-US"/>
        </w:rPr>
        <w:t xml:space="preserve">  </w:t>
      </w:r>
      <w:r w:rsidRPr="00616F0C">
        <w:rPr>
          <w:lang w:val="en-US"/>
        </w:rPr>
        <w:t>multipart/mixed:</w:t>
      </w:r>
    </w:p>
    <w:p w14:paraId="7F190C2F" w14:textId="77777777" w:rsidR="007A73F7" w:rsidRPr="00616F0C" w:rsidRDefault="007A73F7" w:rsidP="007A73F7">
      <w:pPr>
        <w:pStyle w:val="PL"/>
        <w:rPr>
          <w:lang w:val="en-US"/>
        </w:rPr>
      </w:pPr>
      <w:r w:rsidRPr="00616F0C">
        <w:rPr>
          <w:lang w:val="en-US"/>
        </w:rPr>
        <w:t xml:space="preserve">          schema:</w:t>
      </w:r>
    </w:p>
    <w:p w14:paraId="7EF5548A" w14:textId="77777777" w:rsidR="007A73F7" w:rsidRPr="00616F0C" w:rsidRDefault="007A73F7" w:rsidP="007A73F7">
      <w:pPr>
        <w:pStyle w:val="PL"/>
        <w:rPr>
          <w:lang w:val="en-US"/>
        </w:rPr>
      </w:pPr>
      <w:r w:rsidRPr="00616F0C">
        <w:rPr>
          <w:lang w:val="en-US"/>
        </w:rPr>
        <w:t xml:space="preserve">            $ref: '#/components/schemas/Record</w:t>
      </w:r>
      <w:r>
        <w:rPr>
          <w:lang w:val="en-US"/>
        </w:rPr>
        <w:t>SearchResult</w:t>
      </w:r>
      <w:r w:rsidRPr="00616F0C">
        <w:rPr>
          <w:lang w:val="en-US"/>
        </w:rPr>
        <w:t>'</w:t>
      </w:r>
    </w:p>
    <w:p w14:paraId="24B940E0" w14:textId="77777777" w:rsidR="007A73F7" w:rsidRDefault="007A73F7" w:rsidP="007A73F7">
      <w:pPr>
        <w:pStyle w:val="PL"/>
        <w:rPr>
          <w:lang w:val="en-US"/>
        </w:rPr>
      </w:pPr>
      <w:r w:rsidRPr="00616F0C">
        <w:rPr>
          <w:lang w:val="en-US"/>
        </w:rPr>
        <w:t xml:space="preserve">          encoding:</w:t>
      </w:r>
    </w:p>
    <w:p w14:paraId="71FA85E6" w14:textId="77777777" w:rsidR="007A73F7" w:rsidRPr="00616F0C" w:rsidRDefault="007A73F7" w:rsidP="007A73F7">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32EFAF0F" w14:textId="77777777" w:rsidR="007A73F7" w:rsidRPr="00616F0C" w:rsidRDefault="007A73F7" w:rsidP="007A73F7">
      <w:pPr>
        <w:pStyle w:val="PL"/>
        <w:rPr>
          <w:lang w:val="en-US"/>
        </w:rPr>
      </w:pPr>
      <w:r w:rsidRPr="00616F0C">
        <w:rPr>
          <w:lang w:val="en-US"/>
        </w:rPr>
        <w:t xml:space="preserve">              contentType: application/json</w:t>
      </w:r>
    </w:p>
    <w:p w14:paraId="301B9882" w14:textId="77777777" w:rsidR="007A73F7" w:rsidRPr="00616F0C" w:rsidRDefault="007A73F7" w:rsidP="007A73F7">
      <w:pPr>
        <w:pStyle w:val="PL"/>
        <w:rPr>
          <w:lang w:val="en-US"/>
        </w:rPr>
      </w:pPr>
      <w:r w:rsidRPr="00616F0C">
        <w:rPr>
          <w:lang w:val="en-US"/>
        </w:rPr>
        <w:t xml:space="preserve">              headers:</w:t>
      </w:r>
    </w:p>
    <w:p w14:paraId="2DB686B3"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4E5A41D7" w14:textId="77777777" w:rsidR="007A73F7" w:rsidRPr="00616F0C" w:rsidRDefault="007A73F7" w:rsidP="007A73F7">
      <w:pPr>
        <w:pStyle w:val="PL"/>
        <w:rPr>
          <w:lang w:val="en-US"/>
        </w:rPr>
      </w:pPr>
      <w:r w:rsidRPr="00616F0C">
        <w:rPr>
          <w:lang w:val="en-US"/>
        </w:rPr>
        <w:t xml:space="preserve">                  schema:</w:t>
      </w:r>
    </w:p>
    <w:p w14:paraId="779CB383" w14:textId="77777777" w:rsidR="007A73F7" w:rsidRPr="00616F0C" w:rsidRDefault="007A73F7" w:rsidP="007A73F7">
      <w:pPr>
        <w:pStyle w:val="PL"/>
        <w:rPr>
          <w:lang w:val="en-US"/>
        </w:rPr>
      </w:pPr>
      <w:r w:rsidRPr="00616F0C">
        <w:rPr>
          <w:lang w:val="en-US"/>
        </w:rPr>
        <w:t xml:space="preserve">                    type: string</w:t>
      </w:r>
    </w:p>
    <w:p w14:paraId="519FA3B2" w14:textId="77777777" w:rsidR="007A73F7" w:rsidRPr="00616F0C" w:rsidRDefault="007A73F7" w:rsidP="007A73F7">
      <w:pPr>
        <w:pStyle w:val="PL"/>
        <w:rPr>
          <w:lang w:val="en-US"/>
        </w:rPr>
      </w:pPr>
      <w:r w:rsidRPr="00616F0C">
        <w:rPr>
          <w:lang w:val="en-US"/>
        </w:rPr>
        <w:t xml:space="preserve">                  required: true</w:t>
      </w:r>
    </w:p>
    <w:p w14:paraId="7457CE49" w14:textId="77777777" w:rsidR="007A73F7" w:rsidRPr="00616F0C" w:rsidRDefault="007A73F7" w:rsidP="007A73F7">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6791B290" w14:textId="77777777" w:rsidR="007A73F7" w:rsidRPr="00616F0C" w:rsidRDefault="007A73F7" w:rsidP="007A73F7">
      <w:pPr>
        <w:pStyle w:val="PL"/>
        <w:rPr>
          <w:lang w:val="en-US"/>
        </w:rPr>
      </w:pPr>
      <w:r w:rsidRPr="00616F0C">
        <w:rPr>
          <w:lang w:val="en-US"/>
        </w:rPr>
        <w:t xml:space="preserve">              contentType: application/json</w:t>
      </w:r>
    </w:p>
    <w:p w14:paraId="5B7C3BD1" w14:textId="77777777" w:rsidR="007A73F7" w:rsidRPr="00616F0C" w:rsidRDefault="007A73F7" w:rsidP="007A73F7">
      <w:pPr>
        <w:pStyle w:val="PL"/>
        <w:rPr>
          <w:lang w:val="en-US"/>
        </w:rPr>
      </w:pPr>
      <w:r w:rsidRPr="00616F0C">
        <w:rPr>
          <w:lang w:val="en-US"/>
        </w:rPr>
        <w:t xml:space="preserve">              headers:</w:t>
      </w:r>
    </w:p>
    <w:p w14:paraId="480FA448"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1B1E3274" w14:textId="77777777" w:rsidR="007A73F7" w:rsidRPr="00616F0C" w:rsidRDefault="007A73F7" w:rsidP="007A73F7">
      <w:pPr>
        <w:pStyle w:val="PL"/>
        <w:rPr>
          <w:lang w:val="en-US"/>
        </w:rPr>
      </w:pPr>
      <w:r w:rsidRPr="00616F0C">
        <w:rPr>
          <w:lang w:val="en-US"/>
        </w:rPr>
        <w:t xml:space="preserve">                  schema:</w:t>
      </w:r>
    </w:p>
    <w:p w14:paraId="70824CE0" w14:textId="77777777" w:rsidR="007A73F7" w:rsidRPr="00616F0C" w:rsidRDefault="007A73F7" w:rsidP="007A73F7">
      <w:pPr>
        <w:pStyle w:val="PL"/>
        <w:rPr>
          <w:lang w:val="en-US"/>
        </w:rPr>
      </w:pPr>
      <w:r w:rsidRPr="00616F0C">
        <w:rPr>
          <w:lang w:val="en-US"/>
        </w:rPr>
        <w:t xml:space="preserve">                    type: string</w:t>
      </w:r>
    </w:p>
    <w:p w14:paraId="51CC2B2E" w14:textId="77777777" w:rsidR="007A73F7" w:rsidRPr="00616F0C" w:rsidRDefault="007A73F7" w:rsidP="007A73F7">
      <w:pPr>
        <w:pStyle w:val="PL"/>
        <w:rPr>
          <w:lang w:val="en-US"/>
        </w:rPr>
      </w:pPr>
      <w:r w:rsidRPr="00616F0C">
        <w:rPr>
          <w:lang w:val="en-US"/>
        </w:rPr>
        <w:t xml:space="preserve">                  required: true</w:t>
      </w:r>
    </w:p>
    <w:p w14:paraId="20A15CA7" w14:textId="77777777" w:rsidR="007A73F7" w:rsidRPr="00616F0C" w:rsidRDefault="007A73F7" w:rsidP="007A73F7">
      <w:pPr>
        <w:pStyle w:val="PL"/>
        <w:rPr>
          <w:lang w:val="en-US"/>
        </w:rPr>
      </w:pPr>
      <w:r w:rsidRPr="00616F0C">
        <w:rPr>
          <w:lang w:val="en-US"/>
        </w:rPr>
        <w:t xml:space="preserve">            blocks: # 0 or more block parts may follow e</w:t>
      </w:r>
      <w:r>
        <w:rPr>
          <w:lang w:val="en-US"/>
        </w:rPr>
        <w:t>ach</w:t>
      </w:r>
      <w:r w:rsidRPr="00616F0C">
        <w:rPr>
          <w:lang w:val="en-US"/>
        </w:rPr>
        <w:t xml:space="preserve"> meta part</w:t>
      </w:r>
    </w:p>
    <w:p w14:paraId="696C3D72" w14:textId="77777777" w:rsidR="007A73F7" w:rsidRPr="00616F0C" w:rsidRDefault="007A73F7" w:rsidP="007A73F7">
      <w:pPr>
        <w:pStyle w:val="PL"/>
        <w:rPr>
          <w:lang w:val="en-US"/>
        </w:rPr>
      </w:pPr>
      <w:r w:rsidRPr="00616F0C">
        <w:rPr>
          <w:lang w:val="en-US"/>
        </w:rPr>
        <w:t xml:space="preserve">              contentType: '*/*' # Block part can be of any type</w:t>
      </w:r>
    </w:p>
    <w:p w14:paraId="787E22E4" w14:textId="77777777" w:rsidR="007A73F7" w:rsidRPr="00616F0C" w:rsidRDefault="007A73F7" w:rsidP="007A73F7">
      <w:pPr>
        <w:pStyle w:val="PL"/>
        <w:rPr>
          <w:lang w:val="en-US"/>
        </w:rPr>
      </w:pPr>
      <w:r w:rsidRPr="00616F0C">
        <w:rPr>
          <w:lang w:val="en-US"/>
        </w:rPr>
        <w:t xml:space="preserve">              headers:</w:t>
      </w:r>
    </w:p>
    <w:p w14:paraId="1A0D74EC"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14B5163" w14:textId="77777777" w:rsidR="007A73F7" w:rsidRPr="00616F0C" w:rsidRDefault="007A73F7" w:rsidP="007A73F7">
      <w:pPr>
        <w:pStyle w:val="PL"/>
        <w:rPr>
          <w:lang w:val="en-US"/>
        </w:rPr>
      </w:pPr>
      <w:r w:rsidRPr="00616F0C">
        <w:rPr>
          <w:lang w:val="en-US"/>
        </w:rPr>
        <w:t xml:space="preserve">                  schema:</w:t>
      </w:r>
    </w:p>
    <w:p w14:paraId="117DF9AA" w14:textId="77777777" w:rsidR="007A73F7" w:rsidRPr="00616F0C" w:rsidRDefault="007A73F7" w:rsidP="007A73F7">
      <w:pPr>
        <w:pStyle w:val="PL"/>
        <w:rPr>
          <w:lang w:val="en-US"/>
        </w:rPr>
      </w:pPr>
      <w:r w:rsidRPr="00616F0C">
        <w:rPr>
          <w:lang w:val="en-US"/>
        </w:rPr>
        <w:t xml:space="preserve">                    type: string</w:t>
      </w:r>
    </w:p>
    <w:p w14:paraId="28DFB92A" w14:textId="77777777" w:rsidR="007A73F7" w:rsidRPr="00616F0C" w:rsidRDefault="007A73F7" w:rsidP="007A73F7">
      <w:pPr>
        <w:pStyle w:val="PL"/>
        <w:rPr>
          <w:lang w:val="en-US"/>
        </w:rPr>
      </w:pPr>
      <w:r w:rsidRPr="00616F0C">
        <w:rPr>
          <w:lang w:val="en-US"/>
        </w:rPr>
        <w:t xml:space="preserve">                  required: true</w:t>
      </w:r>
    </w:p>
    <w:p w14:paraId="29CF41E6" w14:textId="77777777" w:rsidR="007A73F7" w:rsidRPr="00616F0C" w:rsidRDefault="007A73F7" w:rsidP="007A73F7">
      <w:pPr>
        <w:pStyle w:val="PL"/>
        <w:rPr>
          <w:lang w:val="en-US"/>
        </w:rPr>
      </w:pPr>
      <w:r w:rsidRPr="00616F0C">
        <w:rPr>
          <w:lang w:val="en-US"/>
        </w:rPr>
        <w:t xml:space="preserve">                </w:t>
      </w:r>
      <w:r w:rsidRPr="00616F0C">
        <w:t>Content-Transfer-Encoding</w:t>
      </w:r>
      <w:r w:rsidRPr="00616F0C">
        <w:rPr>
          <w:lang w:val="en-US"/>
        </w:rPr>
        <w:t>:</w:t>
      </w:r>
    </w:p>
    <w:p w14:paraId="0F1FCC88" w14:textId="77777777" w:rsidR="007A73F7" w:rsidRPr="00616F0C" w:rsidRDefault="007A73F7" w:rsidP="007A73F7">
      <w:pPr>
        <w:pStyle w:val="PL"/>
        <w:rPr>
          <w:lang w:val="en-US"/>
        </w:rPr>
      </w:pPr>
      <w:r w:rsidRPr="00616F0C">
        <w:rPr>
          <w:lang w:val="en-US"/>
        </w:rPr>
        <w:t xml:space="preserve">                  schema:</w:t>
      </w:r>
    </w:p>
    <w:p w14:paraId="51F624D1" w14:textId="77777777" w:rsidR="007A73F7" w:rsidRPr="00616F0C" w:rsidRDefault="007A73F7" w:rsidP="007A73F7">
      <w:pPr>
        <w:pStyle w:val="PL"/>
        <w:rPr>
          <w:lang w:val="en-US"/>
        </w:rPr>
      </w:pPr>
      <w:r w:rsidRPr="00616F0C">
        <w:rPr>
          <w:lang w:val="en-US"/>
        </w:rPr>
        <w:t xml:space="preserve">                    type: string</w:t>
      </w:r>
    </w:p>
    <w:p w14:paraId="6AEF5498" w14:textId="77777777" w:rsidR="007A73F7" w:rsidRDefault="007A73F7" w:rsidP="007A73F7">
      <w:pPr>
        <w:pStyle w:val="PL"/>
        <w:rPr>
          <w:lang w:val="en-US"/>
        </w:rPr>
      </w:pPr>
      <w:r w:rsidRPr="00616F0C">
        <w:rPr>
          <w:lang w:val="en-US"/>
        </w:rPr>
        <w:t xml:space="preserve">                  required: true</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lastRenderedPageBreak/>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4387D262" w14:textId="77777777" w:rsidR="00322373" w:rsidRDefault="00322373" w:rsidP="00322373">
      <w:pPr>
        <w:pStyle w:val="PL"/>
        <w:rPr>
          <w:lang w:val="en-US"/>
        </w:rPr>
      </w:pPr>
      <w:r>
        <w:rPr>
          <w:lang w:val="en-US"/>
        </w:rPr>
        <w:t xml:space="preserve">      headers:</w:t>
      </w:r>
    </w:p>
    <w:p w14:paraId="4C9EE1D4" w14:textId="77777777" w:rsidR="00322373" w:rsidRDefault="00322373" w:rsidP="00322373">
      <w:pPr>
        <w:pStyle w:val="PL"/>
        <w:rPr>
          <w:lang w:val="en-US"/>
        </w:rPr>
      </w:pPr>
      <w:r w:rsidRPr="00690A26">
        <w:rPr>
          <w:lang w:val="en-US"/>
        </w:rPr>
        <w:t xml:space="preserve">        ETag:</w:t>
      </w:r>
    </w:p>
    <w:p w14:paraId="064A4EE5" w14:textId="77777777" w:rsidR="00322373" w:rsidRPr="00690A26" w:rsidRDefault="00322373" w:rsidP="00322373">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0E165CC1" w14:textId="77777777" w:rsidR="00AB2B4C" w:rsidRPr="00F11966" w:rsidRDefault="00AB2B4C" w:rsidP="00AB2B4C">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6606" w:name="_Toc66114988"/>
      <w:bookmarkStart w:id="6607" w:name="_Toc67686499"/>
      <w:bookmarkStart w:id="6608" w:name="_Toc74994788"/>
      <w:bookmarkStart w:id="6609" w:name="_Toc85468045"/>
      <w:bookmarkStart w:id="6610" w:name="_Toc89181535"/>
      <w:bookmarkStart w:id="6611" w:name="_Toc89183093"/>
      <w:bookmarkStart w:id="6612" w:name="_Toc90651395"/>
      <w:bookmarkStart w:id="6613" w:name="_Toc96933545"/>
      <w:bookmarkStart w:id="6614" w:name="_Toc98507383"/>
      <w:bookmarkStart w:id="6615" w:name="_Toc98507836"/>
      <w:bookmarkStart w:id="6616" w:name="_Toc106640839"/>
      <w:bookmarkStart w:id="6617" w:name="_Toc122098713"/>
      <w:bookmarkStart w:id="6618" w:name="_Toc130844839"/>
      <w:bookmarkStart w:id="6619" w:name="_Toc138412361"/>
      <w:bookmarkStart w:id="6620" w:name="_Toc145957149"/>
      <w:bookmarkStart w:id="6621" w:name="_Toc153890846"/>
      <w:bookmarkStart w:id="6622" w:name="_Toc161835147"/>
      <w:bookmarkStart w:id="6623" w:name="_Toc169755969"/>
      <w:bookmarkStart w:id="6624" w:name="_Toc186730289"/>
      <w:bookmarkStart w:id="6625" w:name="historyclause"/>
      <w:bookmarkStart w:id="6626" w:name="_Toc192837386"/>
      <w:r w:rsidRPr="00616F0C">
        <w:t>A.</w:t>
      </w:r>
      <w:r>
        <w:t>3</w:t>
      </w:r>
      <w:r w:rsidRPr="00616F0C">
        <w:tab/>
        <w:t>Nudsf_</w:t>
      </w:r>
      <w:r>
        <w:t>Timer</w:t>
      </w:r>
      <w:r w:rsidRPr="00616F0C">
        <w:t xml:space="preserve"> API</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6"/>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C8548C">
        <w:rPr>
          <w:lang w:val="en-US"/>
        </w:rPr>
        <w:t>Nudsf_Timer</w:t>
      </w:r>
    </w:p>
    <w:p w14:paraId="368DB168" w14:textId="4779DAA9" w:rsidR="00E134FC" w:rsidRPr="00616F0C" w:rsidRDefault="00E134FC" w:rsidP="00E134FC">
      <w:pPr>
        <w:pStyle w:val="PL"/>
        <w:rPr>
          <w:lang w:val="fr-FR"/>
        </w:rPr>
      </w:pPr>
      <w:r w:rsidRPr="00616F0C">
        <w:rPr>
          <w:lang w:val="fr-FR"/>
        </w:rPr>
        <w:t xml:space="preserve">  version: 1.</w:t>
      </w:r>
      <w:r w:rsidR="00736EE9">
        <w:rPr>
          <w:lang w:val="fr-FR"/>
        </w:rPr>
        <w:t>2</w:t>
      </w:r>
      <w:r w:rsidRPr="00616F0C">
        <w:rPr>
          <w:lang w:val="fr-FR"/>
        </w:rPr>
        <w:t>.</w:t>
      </w:r>
      <w:r>
        <w:rPr>
          <w:lang w:val="fr-FR"/>
        </w:rPr>
        <w:t>0</w:t>
      </w:r>
      <w:r w:rsidR="00736EE9">
        <w:rPr>
          <w:lang w:val="fr-FR"/>
        </w:rPr>
        <w:t>-alpha.1</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45ED370D" w:rsidR="00E134FC" w:rsidRPr="00616F0C" w:rsidRDefault="00E134FC" w:rsidP="00E134FC">
      <w:pPr>
        <w:pStyle w:val="PL"/>
      </w:pPr>
      <w:r w:rsidRPr="00616F0C">
        <w:t xml:space="preserve">    © 202</w:t>
      </w:r>
      <w:r w:rsidR="00691F62">
        <w:t>4</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5B1E2B0A" w:rsidR="00E134FC" w:rsidRPr="00616F0C" w:rsidRDefault="00E134FC" w:rsidP="00E134FC">
      <w:pPr>
        <w:pStyle w:val="PL"/>
        <w:rPr>
          <w:lang w:val="fr-FR"/>
        </w:rPr>
      </w:pPr>
      <w:r w:rsidRPr="00616F0C">
        <w:rPr>
          <w:lang w:val="fr-FR"/>
        </w:rPr>
        <w:t xml:space="preserve">  description: 3GPP TS 29.598 </w:t>
      </w:r>
      <w:r w:rsidRPr="00616F0C">
        <w:t>UDSF Services, V1</w:t>
      </w:r>
      <w:r w:rsidR="00736EE9">
        <w:t>9</w:t>
      </w:r>
      <w:r w:rsidRPr="00616F0C">
        <w:t>.</w:t>
      </w:r>
      <w:r w:rsidR="00736EE9">
        <w:t>0</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lastRenderedPageBreak/>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lastRenderedPageBreak/>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lastRenderedPageBreak/>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lastRenderedPageBreak/>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lastRenderedPageBreak/>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lastRenderedPageBreak/>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lastRenderedPageBreak/>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5B36D489" w14:textId="77777777" w:rsidR="008350CB" w:rsidRPr="000B44AB" w:rsidRDefault="008350CB" w:rsidP="008350CB">
      <w:pPr>
        <w:pStyle w:val="PL"/>
        <w:rPr>
          <w:lang w:val="en-US"/>
        </w:rPr>
      </w:pPr>
      <w:r>
        <w:rPr>
          <w:lang w:val="en-US"/>
        </w:rPr>
        <w:t xml:space="preserve">        </w:t>
      </w:r>
      <w:r w:rsidRPr="000B44AB">
        <w:rPr>
          <w:lang w:val="en-US"/>
        </w:rPr>
        <w:t>schemaId:</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6627" w:name="_Toc34227122"/>
      <w:bookmarkStart w:id="6628" w:name="_Toc34749837"/>
      <w:bookmarkStart w:id="6629" w:name="_Toc34750397"/>
      <w:bookmarkStart w:id="6630" w:name="_Toc34750587"/>
      <w:bookmarkStart w:id="6631" w:name="_Toc35940993"/>
      <w:bookmarkStart w:id="6632" w:name="_Toc35937426"/>
      <w:bookmarkStart w:id="6633" w:name="_Toc36463820"/>
      <w:bookmarkStart w:id="6634" w:name="_Toc43131776"/>
      <w:bookmarkStart w:id="6635" w:name="_Toc45032611"/>
      <w:bookmarkStart w:id="6636" w:name="_Toc49782305"/>
      <w:bookmarkStart w:id="6637" w:name="_Toc51873741"/>
      <w:bookmarkStart w:id="6638" w:name="_Toc57209237"/>
      <w:bookmarkStart w:id="6639" w:name="_Toc58588580"/>
      <w:bookmarkStart w:id="6640" w:name="_Toc66114989"/>
      <w:bookmarkStart w:id="6641" w:name="_Toc67686500"/>
      <w:bookmarkStart w:id="6642" w:name="_Toc74994789"/>
      <w:bookmarkStart w:id="6643" w:name="_Toc85468046"/>
      <w:bookmarkStart w:id="6644" w:name="_Toc89183094"/>
      <w:bookmarkStart w:id="6645" w:name="_Toc90651396"/>
      <w:bookmarkStart w:id="6646" w:name="_Toc96933546"/>
      <w:bookmarkStart w:id="6647" w:name="_Toc98507384"/>
      <w:bookmarkStart w:id="6648" w:name="_Toc98507837"/>
      <w:bookmarkStart w:id="6649" w:name="_Toc106640840"/>
      <w:bookmarkStart w:id="6650" w:name="_Toc122098714"/>
      <w:bookmarkStart w:id="6651" w:name="_Toc130844840"/>
      <w:bookmarkStart w:id="6652" w:name="_Toc138412362"/>
      <w:bookmarkStart w:id="6653" w:name="_Toc145957150"/>
      <w:bookmarkStart w:id="6654" w:name="_Toc153890847"/>
      <w:bookmarkStart w:id="6655" w:name="_Toc161835148"/>
      <w:bookmarkStart w:id="6656" w:name="_Toc169755970"/>
      <w:bookmarkStart w:id="6657" w:name="_Toc186730290"/>
      <w:bookmarkStart w:id="6658" w:name="_Toc22187605"/>
      <w:bookmarkStart w:id="6659" w:name="_Toc22630827"/>
      <w:bookmarkStart w:id="6660" w:name="_Toc192837387"/>
      <w:r w:rsidRPr="00616F0C">
        <w:lastRenderedPageBreak/>
        <w:t>Annex B (informative):</w:t>
      </w:r>
      <w:r w:rsidRPr="00616F0C">
        <w:br/>
        <w:t>Search Examples</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60"/>
    </w:p>
    <w:p w14:paraId="0125E319" w14:textId="77777777" w:rsidR="002276D2" w:rsidRPr="004F5152" w:rsidRDefault="002276D2" w:rsidP="002276D2">
      <w:pPr>
        <w:pStyle w:val="Heading1"/>
      </w:pPr>
      <w:bookmarkStart w:id="6661" w:name="_Toc130844841"/>
      <w:bookmarkStart w:id="6662" w:name="_Toc138412363"/>
      <w:bookmarkStart w:id="6663" w:name="_Toc145957151"/>
      <w:bookmarkStart w:id="6664" w:name="_Toc153890848"/>
      <w:bookmarkStart w:id="6665" w:name="_Toc161835149"/>
      <w:bookmarkStart w:id="6666" w:name="_Toc169755971"/>
      <w:bookmarkStart w:id="6667" w:name="_Toc186730291"/>
      <w:bookmarkStart w:id="6668" w:name="_Toc192837388"/>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6661"/>
      <w:bookmarkEnd w:id="6662"/>
      <w:bookmarkEnd w:id="6663"/>
      <w:bookmarkEnd w:id="6664"/>
      <w:bookmarkEnd w:id="6665"/>
      <w:bookmarkEnd w:id="6666"/>
      <w:bookmarkEnd w:id="6667"/>
      <w:bookmarkEnd w:id="6668"/>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4" type="#_x0000_t75" style="width:115.5pt;height:50.25pt" o:ole="">
            <v:imagedata r:id="rId92" o:title=""/>
          </v:shape>
          <o:OLEObject Type="Embed" ProgID="Word.Document.12" ShapeID="_x0000_i1064" DrawAspect="Content" ObjectID="_1803450044" r:id="rId93">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5" type="#_x0000_t75" style="width:282.05pt;height:130.45pt" o:ole="">
            <v:imagedata r:id="rId94" o:title=""/>
          </v:shape>
          <o:OLEObject Type="Embed" ProgID="Word.Document.12" ShapeID="_x0000_i1065" DrawAspect="Content" ObjectID="_1803450045" r:id="rId95">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6" type="#_x0000_t75" style="width:245.15pt;height:51pt" o:ole="">
            <v:imagedata r:id="rId96" o:title=""/>
          </v:shape>
          <o:OLEObject Type="Embed" ProgID="Word.Document.12" ShapeID="_x0000_i1066" DrawAspect="Content" ObjectID="_1803450046" r:id="rId97">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8"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7" type="#_x0000_t75" style="width:129.7pt;height:29.25pt" o:ole="">
            <v:imagedata r:id="rId99" o:title=""/>
          </v:shape>
          <o:OLEObject Type="Embed" ProgID="Word.Document.12" ShapeID="_x0000_i1067" DrawAspect="Content" ObjectID="_1803450047" r:id="rId100">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6669" w:name="_Toc130844842"/>
      <w:bookmarkStart w:id="6670" w:name="_Toc138412364"/>
      <w:bookmarkStart w:id="6671" w:name="_Toc145957152"/>
      <w:bookmarkStart w:id="6672" w:name="_Toc153890849"/>
      <w:bookmarkStart w:id="6673" w:name="_Toc161835150"/>
      <w:bookmarkStart w:id="6674" w:name="_Toc169755972"/>
      <w:bookmarkStart w:id="6675" w:name="_Toc186730292"/>
      <w:bookmarkStart w:id="6676" w:name="_Toc34227123"/>
      <w:bookmarkStart w:id="6677" w:name="_Toc34749838"/>
      <w:bookmarkStart w:id="6678" w:name="_Toc34750398"/>
      <w:bookmarkStart w:id="6679" w:name="_Toc34750588"/>
      <w:bookmarkStart w:id="6680" w:name="_Toc35940994"/>
      <w:bookmarkStart w:id="6681" w:name="_Toc35937427"/>
      <w:bookmarkStart w:id="6682" w:name="_Toc36463821"/>
      <w:bookmarkStart w:id="6683" w:name="_Toc43131777"/>
      <w:bookmarkStart w:id="6684" w:name="_Toc45032612"/>
      <w:bookmarkStart w:id="6685" w:name="_Toc49782306"/>
      <w:bookmarkStart w:id="6686" w:name="_Toc51873742"/>
      <w:bookmarkStart w:id="6687" w:name="_Toc57209238"/>
      <w:bookmarkStart w:id="6688" w:name="_Toc58588581"/>
      <w:bookmarkStart w:id="6689" w:name="_Toc66114990"/>
      <w:bookmarkStart w:id="6690" w:name="_Toc67686501"/>
      <w:bookmarkStart w:id="6691" w:name="_Toc74994790"/>
      <w:bookmarkStart w:id="6692" w:name="_Toc85468047"/>
      <w:bookmarkStart w:id="6693" w:name="_Toc89183095"/>
      <w:bookmarkStart w:id="6694" w:name="_Toc90651397"/>
      <w:bookmarkStart w:id="6695" w:name="_Toc96933547"/>
      <w:bookmarkStart w:id="6696" w:name="_Toc98507385"/>
      <w:bookmarkStart w:id="6697" w:name="_Toc98507838"/>
      <w:bookmarkStart w:id="6698" w:name="_Toc106640841"/>
      <w:bookmarkStart w:id="6699" w:name="_Toc122098715"/>
      <w:bookmarkStart w:id="6700" w:name="_Toc192837389"/>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6669"/>
      <w:bookmarkEnd w:id="6670"/>
      <w:bookmarkEnd w:id="6671"/>
      <w:bookmarkEnd w:id="6672"/>
      <w:bookmarkEnd w:id="6673"/>
      <w:bookmarkEnd w:id="6674"/>
      <w:bookmarkEnd w:id="6675"/>
      <w:bookmarkEnd w:id="6700"/>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6701" w:name="_Toc130844843"/>
      <w:bookmarkStart w:id="6702" w:name="_Toc138412365"/>
      <w:bookmarkStart w:id="6703" w:name="_Toc145957153"/>
      <w:bookmarkStart w:id="6704" w:name="_Toc153890850"/>
      <w:bookmarkStart w:id="6705" w:name="_Toc161835151"/>
      <w:bookmarkStart w:id="6706" w:name="_Toc169755973"/>
      <w:bookmarkStart w:id="6707" w:name="_Toc186730293"/>
      <w:bookmarkStart w:id="6708" w:name="_Toc192837390"/>
      <w:r w:rsidRPr="00616F0C">
        <w:t>Annex C (informative):</w:t>
      </w:r>
      <w:r w:rsidRPr="00616F0C">
        <w:br/>
        <w:t>HTTP Multipart Examples</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1"/>
      <w:bookmarkEnd w:id="6702"/>
      <w:bookmarkEnd w:id="6703"/>
      <w:bookmarkEnd w:id="6704"/>
      <w:bookmarkEnd w:id="6705"/>
      <w:bookmarkEnd w:id="6706"/>
      <w:bookmarkEnd w:id="6707"/>
      <w:bookmarkEnd w:id="6708"/>
    </w:p>
    <w:p w14:paraId="1957F487" w14:textId="77777777" w:rsidR="00E134FC" w:rsidRPr="00616F0C" w:rsidRDefault="00E134FC" w:rsidP="0029216D">
      <w:pPr>
        <w:pStyle w:val="Heading1"/>
        <w:rPr>
          <w:lang w:val="en-US"/>
        </w:rPr>
      </w:pPr>
      <w:bookmarkStart w:id="6709" w:name="_Toc25074014"/>
      <w:bookmarkStart w:id="6710" w:name="_Toc27584654"/>
      <w:bookmarkStart w:id="6711" w:name="_Toc34227124"/>
      <w:bookmarkStart w:id="6712" w:name="_Toc34749839"/>
      <w:bookmarkStart w:id="6713" w:name="_Toc34750399"/>
      <w:bookmarkStart w:id="6714" w:name="_Toc34750589"/>
      <w:bookmarkStart w:id="6715" w:name="_Toc35940995"/>
      <w:bookmarkStart w:id="6716" w:name="_Toc35937428"/>
      <w:bookmarkStart w:id="6717" w:name="_Toc36463822"/>
      <w:bookmarkStart w:id="6718" w:name="_Toc43131778"/>
      <w:bookmarkStart w:id="6719" w:name="_Toc45032613"/>
      <w:bookmarkStart w:id="6720" w:name="_Toc49782307"/>
      <w:bookmarkStart w:id="6721" w:name="_Toc51873743"/>
      <w:bookmarkStart w:id="6722" w:name="_Toc57209239"/>
      <w:bookmarkStart w:id="6723" w:name="_Toc58588582"/>
      <w:bookmarkStart w:id="6724" w:name="_Toc66114991"/>
      <w:bookmarkStart w:id="6725" w:name="_Toc67686502"/>
      <w:bookmarkStart w:id="6726" w:name="_Toc74994791"/>
      <w:bookmarkStart w:id="6727" w:name="_Toc85468048"/>
      <w:bookmarkStart w:id="6728" w:name="_Toc89181536"/>
      <w:bookmarkStart w:id="6729" w:name="_Toc89183096"/>
      <w:bookmarkStart w:id="6730" w:name="_Toc90651398"/>
      <w:bookmarkStart w:id="6731" w:name="_Toc96933548"/>
      <w:bookmarkStart w:id="6732" w:name="_Toc98507386"/>
      <w:bookmarkStart w:id="6733" w:name="_Toc98507839"/>
      <w:bookmarkStart w:id="6734" w:name="_Toc106640842"/>
      <w:bookmarkStart w:id="6735" w:name="_Toc122098716"/>
      <w:bookmarkStart w:id="6736" w:name="_Toc130844844"/>
      <w:bookmarkStart w:id="6737" w:name="_Toc138412366"/>
      <w:bookmarkStart w:id="6738" w:name="_Toc145957154"/>
      <w:bookmarkStart w:id="6739" w:name="_Toc153890851"/>
      <w:bookmarkStart w:id="6740" w:name="_Toc161835152"/>
      <w:bookmarkStart w:id="6741" w:name="_Toc169755974"/>
      <w:bookmarkStart w:id="6742" w:name="_Toc186730294"/>
      <w:bookmarkStart w:id="6743" w:name="_Toc192837391"/>
      <w:r w:rsidRPr="00616F0C">
        <w:rPr>
          <w:lang w:val="en-US"/>
        </w:rPr>
        <w:t>C.1</w:t>
      </w:r>
      <w:r w:rsidRPr="00616F0C">
        <w:rPr>
          <w:lang w:val="en-US"/>
        </w:rPr>
        <w:tab/>
        <w:t>General</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6744" w:name="_Toc34227125"/>
      <w:bookmarkStart w:id="6745" w:name="_Toc34749840"/>
      <w:bookmarkStart w:id="6746" w:name="_Toc34750400"/>
      <w:bookmarkStart w:id="6747" w:name="_Toc34750590"/>
      <w:bookmarkStart w:id="6748" w:name="_Toc35940996"/>
      <w:bookmarkStart w:id="6749" w:name="_Toc35937429"/>
      <w:bookmarkStart w:id="6750" w:name="_Toc36463823"/>
      <w:bookmarkStart w:id="6751" w:name="_Toc43131779"/>
      <w:bookmarkStart w:id="6752" w:name="_Toc45032614"/>
      <w:bookmarkStart w:id="6753" w:name="_Toc49782308"/>
      <w:bookmarkStart w:id="6754" w:name="_Toc51873744"/>
      <w:bookmarkStart w:id="6755" w:name="_Toc57209240"/>
      <w:bookmarkStart w:id="6756" w:name="_Toc58588583"/>
      <w:bookmarkStart w:id="6757" w:name="_Toc66114992"/>
      <w:bookmarkStart w:id="6758" w:name="_Toc67686503"/>
      <w:bookmarkStart w:id="6759" w:name="_Toc74994792"/>
      <w:bookmarkStart w:id="6760" w:name="_Toc85468049"/>
      <w:bookmarkStart w:id="6761" w:name="_Toc89181537"/>
      <w:bookmarkStart w:id="6762" w:name="_Toc89183097"/>
      <w:bookmarkStart w:id="6763" w:name="_Toc90651399"/>
      <w:bookmarkStart w:id="6764" w:name="_Toc96933549"/>
      <w:bookmarkStart w:id="6765" w:name="_Toc98507387"/>
      <w:bookmarkStart w:id="6766" w:name="_Toc98507840"/>
      <w:bookmarkStart w:id="6767" w:name="_Toc106640843"/>
      <w:bookmarkStart w:id="6768" w:name="_Toc122098717"/>
      <w:bookmarkStart w:id="6769" w:name="_Toc130844845"/>
      <w:bookmarkStart w:id="6770" w:name="_Toc138412367"/>
      <w:bookmarkStart w:id="6771" w:name="_Toc145957155"/>
      <w:bookmarkStart w:id="6772" w:name="_Toc153890852"/>
      <w:bookmarkStart w:id="6773" w:name="_Toc161835153"/>
      <w:bookmarkStart w:id="6774" w:name="_Toc169755975"/>
      <w:bookmarkStart w:id="6775" w:name="_Toc186730295"/>
      <w:bookmarkStart w:id="6776" w:name="_Toc192837392"/>
      <w:r w:rsidRPr="00616F0C">
        <w:rPr>
          <w:lang w:val="en-US"/>
        </w:rPr>
        <w:t>C.2</w:t>
      </w:r>
      <w:r w:rsidRPr="00616F0C">
        <w:rPr>
          <w:lang w:val="en-US"/>
        </w:rPr>
        <w:tab/>
        <w:t>Example HTTP multipart Record</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6777" w:name="_Toc34227126"/>
      <w:bookmarkStart w:id="6778" w:name="_Toc34749841"/>
      <w:bookmarkStart w:id="6779" w:name="_Toc34750401"/>
      <w:bookmarkStart w:id="6780" w:name="_Toc34750591"/>
      <w:bookmarkStart w:id="6781" w:name="_Toc35940997"/>
      <w:bookmarkStart w:id="6782" w:name="_Toc35937430"/>
      <w:bookmarkStart w:id="6783" w:name="_Toc36463824"/>
      <w:bookmarkStart w:id="6784" w:name="_Toc43131780"/>
      <w:bookmarkStart w:id="6785" w:name="_Toc45032615"/>
      <w:bookmarkStart w:id="6786" w:name="_Toc49782309"/>
      <w:bookmarkStart w:id="6787" w:name="_Toc51873745"/>
      <w:bookmarkStart w:id="6788" w:name="_Toc57209241"/>
      <w:bookmarkStart w:id="6789" w:name="_Toc58588584"/>
      <w:bookmarkStart w:id="6790" w:name="_Toc66114993"/>
      <w:bookmarkStart w:id="6791" w:name="_Toc67686504"/>
      <w:bookmarkStart w:id="6792" w:name="_Toc74994793"/>
      <w:bookmarkStart w:id="6793" w:name="_Toc85468050"/>
      <w:bookmarkStart w:id="6794" w:name="_Toc89181538"/>
      <w:bookmarkStart w:id="6795" w:name="_Toc89183098"/>
      <w:bookmarkStart w:id="6796" w:name="_Toc90651400"/>
      <w:bookmarkStart w:id="6797" w:name="_Toc96933550"/>
      <w:bookmarkStart w:id="6798" w:name="_Toc98507388"/>
      <w:bookmarkStart w:id="6799" w:name="_Toc98507841"/>
      <w:bookmarkStart w:id="6800" w:name="_Toc106640844"/>
      <w:bookmarkStart w:id="6801" w:name="_Toc122098718"/>
      <w:bookmarkStart w:id="6802" w:name="_Toc130844846"/>
      <w:bookmarkStart w:id="6803" w:name="_Toc138412368"/>
      <w:bookmarkStart w:id="6804" w:name="_Toc145957156"/>
      <w:bookmarkStart w:id="6805" w:name="_Toc153890853"/>
      <w:bookmarkStart w:id="6806" w:name="_Toc161835154"/>
      <w:bookmarkStart w:id="6807" w:name="_Toc169755976"/>
      <w:bookmarkStart w:id="6808" w:name="_Toc186730296"/>
      <w:bookmarkStart w:id="6809" w:name="_Toc192837393"/>
      <w:r w:rsidRPr="00616F0C">
        <w:rPr>
          <w:lang w:val="en-US"/>
        </w:rPr>
        <w:t>C.3</w:t>
      </w:r>
      <w:r w:rsidRPr="00616F0C">
        <w:rPr>
          <w:lang w:val="en-US"/>
        </w:rPr>
        <w:tab/>
        <w:t>Example HTTP multipart BlockCollection</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6810" w:name="_Toc43131781"/>
      <w:bookmarkStart w:id="6811" w:name="_Toc45032616"/>
      <w:bookmarkStart w:id="6812" w:name="_Toc49782310"/>
      <w:bookmarkStart w:id="6813" w:name="_Toc51873746"/>
      <w:bookmarkStart w:id="6814" w:name="_Toc57209242"/>
      <w:bookmarkStart w:id="6815" w:name="_Toc58588585"/>
      <w:bookmarkStart w:id="6816" w:name="_Toc66114994"/>
      <w:bookmarkStart w:id="6817" w:name="_Toc67686505"/>
      <w:bookmarkStart w:id="6818" w:name="_Toc74994794"/>
      <w:bookmarkStart w:id="6819" w:name="_Toc85468051"/>
      <w:bookmarkStart w:id="6820" w:name="_Toc89181539"/>
      <w:bookmarkStart w:id="6821" w:name="_Toc89183099"/>
      <w:bookmarkStart w:id="6822" w:name="_Toc90651401"/>
      <w:bookmarkStart w:id="6823" w:name="_Toc96933551"/>
      <w:bookmarkStart w:id="6824" w:name="_Toc98507389"/>
      <w:bookmarkStart w:id="6825" w:name="_Toc98507842"/>
      <w:bookmarkStart w:id="6826" w:name="_Toc106640845"/>
      <w:bookmarkStart w:id="6827" w:name="_Toc122098719"/>
      <w:bookmarkStart w:id="6828" w:name="_Toc130844847"/>
      <w:bookmarkStart w:id="6829" w:name="_Toc138412369"/>
      <w:bookmarkStart w:id="6830" w:name="_Toc145957157"/>
      <w:bookmarkStart w:id="6831" w:name="_Toc153890854"/>
      <w:bookmarkStart w:id="6832" w:name="_Toc161835155"/>
      <w:bookmarkStart w:id="6833" w:name="_Toc169755977"/>
      <w:bookmarkStart w:id="6834" w:name="_Toc186730297"/>
      <w:bookmarkStart w:id="6835" w:name="_Toc192837394"/>
      <w:r>
        <w:rPr>
          <w:lang w:val="en-US"/>
        </w:rPr>
        <w:t>C.4</w:t>
      </w:r>
      <w:r w:rsidRPr="00616F0C">
        <w:rPr>
          <w:lang w:val="en-US"/>
        </w:rPr>
        <w:tab/>
        <w:t>Example HTTP multipart Record</w:t>
      </w:r>
      <w:r>
        <w:rPr>
          <w:lang w:val="en-US"/>
        </w:rPr>
        <w:t>Notification</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6836" w:name="_Toc148723708"/>
      <w:bookmarkStart w:id="6837" w:name="_Toc161835156"/>
      <w:bookmarkStart w:id="6838" w:name="_Toc169755978"/>
      <w:bookmarkStart w:id="6839" w:name="_Toc186730298"/>
      <w:bookmarkStart w:id="6840" w:name="_Toc34227127"/>
      <w:bookmarkStart w:id="6841" w:name="_Toc34749842"/>
      <w:bookmarkStart w:id="6842" w:name="_Toc34750402"/>
      <w:bookmarkStart w:id="6843" w:name="_Toc34750592"/>
      <w:bookmarkStart w:id="6844" w:name="_Toc35940998"/>
      <w:bookmarkStart w:id="6845" w:name="_Toc35937431"/>
      <w:bookmarkStart w:id="6846" w:name="_Toc36463825"/>
      <w:bookmarkStart w:id="6847" w:name="_Toc43131782"/>
      <w:bookmarkStart w:id="6848" w:name="_Toc45032617"/>
      <w:bookmarkStart w:id="6849" w:name="_Toc49782311"/>
      <w:bookmarkStart w:id="6850" w:name="_Toc51873747"/>
      <w:bookmarkStart w:id="6851" w:name="_Toc57209243"/>
      <w:bookmarkStart w:id="6852" w:name="_Toc58588586"/>
      <w:bookmarkStart w:id="6853" w:name="_Toc66114995"/>
      <w:bookmarkStart w:id="6854" w:name="_Toc67686506"/>
      <w:bookmarkStart w:id="6855" w:name="_Toc74994795"/>
      <w:bookmarkStart w:id="6856" w:name="_Toc85468052"/>
      <w:bookmarkStart w:id="6857" w:name="_Toc89183100"/>
      <w:bookmarkStart w:id="6858" w:name="_Toc90651402"/>
      <w:bookmarkStart w:id="6859" w:name="_Toc96933552"/>
      <w:bookmarkStart w:id="6860" w:name="_Toc98507390"/>
      <w:bookmarkStart w:id="6861" w:name="_Toc98507843"/>
      <w:bookmarkStart w:id="6862" w:name="_Toc106640846"/>
      <w:bookmarkStart w:id="6863" w:name="_Toc122098720"/>
      <w:bookmarkStart w:id="6864" w:name="_Toc130844848"/>
      <w:bookmarkStart w:id="6865" w:name="_Toc138412370"/>
      <w:bookmarkStart w:id="6866" w:name="_Toc145957158"/>
      <w:bookmarkStart w:id="6867" w:name="_Toc153890855"/>
      <w:bookmarkStart w:id="6868" w:name="_Toc192837395"/>
      <w:r>
        <w:rPr>
          <w:lang w:val="en-US"/>
        </w:rPr>
        <w:t>C.</w:t>
      </w:r>
      <w:r w:rsidR="005F428D">
        <w:rPr>
          <w:lang w:val="en-US"/>
        </w:rPr>
        <w:t>5</w:t>
      </w:r>
      <w:r w:rsidRPr="00616F0C">
        <w:rPr>
          <w:lang w:val="en-US"/>
        </w:rPr>
        <w:tab/>
        <w:t xml:space="preserve">Example HTTP multipart </w:t>
      </w:r>
      <w:r>
        <w:rPr>
          <w:lang w:val="en-US"/>
        </w:rPr>
        <w:t>RecordPatch</w:t>
      </w:r>
      <w:bookmarkEnd w:id="6836"/>
      <w:bookmarkEnd w:id="6837"/>
      <w:bookmarkEnd w:id="6838"/>
      <w:bookmarkEnd w:id="6839"/>
      <w:bookmarkEnd w:id="6868"/>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lastRenderedPageBreak/>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569CA3AF" w14:textId="13B5F356" w:rsidR="003221A2" w:rsidRPr="00616F0C" w:rsidRDefault="003221A2" w:rsidP="003221A2">
      <w:pPr>
        <w:pStyle w:val="Heading1"/>
        <w:rPr>
          <w:lang w:val="en-US"/>
        </w:rPr>
      </w:pPr>
      <w:bookmarkStart w:id="6869" w:name="_Toc161835157"/>
      <w:bookmarkStart w:id="6870" w:name="_Toc169755979"/>
      <w:bookmarkStart w:id="6871" w:name="_Toc186730299"/>
      <w:bookmarkStart w:id="6872" w:name="_Toc192837396"/>
      <w:r>
        <w:rPr>
          <w:lang w:val="en-US"/>
        </w:rPr>
        <w:t>C.</w:t>
      </w:r>
      <w:r w:rsidR="00B75D13">
        <w:rPr>
          <w:lang w:val="en-US"/>
        </w:rPr>
        <w:t>6</w:t>
      </w:r>
      <w:r w:rsidRPr="00616F0C">
        <w:rPr>
          <w:lang w:val="en-US"/>
        </w:rPr>
        <w:tab/>
        <w:t>Example HTTP multipart Record</w:t>
      </w:r>
      <w:r>
        <w:rPr>
          <w:lang w:val="en-US"/>
        </w:rPr>
        <w:t>Collection</w:t>
      </w:r>
      <w:bookmarkEnd w:id="6872"/>
    </w:p>
    <w:p w14:paraId="52406576" w14:textId="77777777" w:rsidR="003221A2" w:rsidRDefault="003221A2" w:rsidP="003221A2">
      <w:pPr>
        <w:pStyle w:val="PL"/>
        <w:rPr>
          <w:lang w:val="en-US"/>
        </w:rPr>
      </w:pPr>
    </w:p>
    <w:p w14:paraId="0B81477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r w:rsidRPr="002B21E7">
        <w:rPr>
          <w:rFonts w:ascii="Courier New" w:eastAsia="Calibri" w:hAnsi="Courier New" w:cs="Courier New"/>
          <w:color w:val="44546A"/>
          <w:sz w:val="16"/>
          <w:szCs w:val="22"/>
        </w:rPr>
        <w:t>Content-Type: multipart/mixed; boundary=partboundary</w:t>
      </w:r>
    </w:p>
    <w:p w14:paraId="79A08EA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F8C98D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FD1698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recordSearchResultDescriptor</w:t>
      </w:r>
    </w:p>
    <w:p w14:paraId="4FC9EA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102BCE4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B9427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7DBDE578"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7919350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71491A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4B23B4F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3E23BA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["455345"], "supi" : ["imsi-999559807001001"] } }</w:t>
      </w:r>
    </w:p>
    <w:p w14:paraId="091739E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B162525"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7B9BD36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40B1EB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59A73B8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FA4C34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6EE53F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BC0474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4A7BCF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0ACE981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2ACC5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291BED3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2F68BA9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5FCBEC2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D2E98B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6FA46496"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0B3C7B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5C02008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DA88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01B5060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image/png</w:t>
      </w:r>
    </w:p>
    <w:p w14:paraId="18B40F1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4EB468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0FA61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&lt;binary representation of png&gt;</w:t>
      </w:r>
    </w:p>
    <w:p w14:paraId="456336C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0A38CD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402EA33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5838918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0D32ECD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75B59C72"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3FAA2A" w14:textId="77777777" w:rsidR="003221A2" w:rsidRPr="00616F0C" w:rsidRDefault="003221A2" w:rsidP="003221A2">
      <w:pPr>
        <w:pStyle w:val="PL"/>
        <w:rPr>
          <w:lang w:val="en-US"/>
        </w:rPr>
      </w:pPr>
    </w:p>
    <w:p w14:paraId="76738A5B" w14:textId="77777777" w:rsidR="00E134FC" w:rsidRPr="00616F0C" w:rsidRDefault="00E134FC" w:rsidP="00E134FC">
      <w:pPr>
        <w:pStyle w:val="Heading8"/>
      </w:pPr>
      <w:bookmarkStart w:id="6873" w:name="_Toc192837397"/>
      <w:r w:rsidRPr="00616F0C">
        <w:lastRenderedPageBreak/>
        <w:t>Annex D (informative):</w:t>
      </w:r>
      <w:r w:rsidRPr="00616F0C">
        <w:br/>
        <w:t>Change history</w:t>
      </w:r>
      <w:bookmarkEnd w:id="6658"/>
      <w:bookmarkEnd w:id="665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9"/>
      <w:bookmarkEnd w:id="6870"/>
      <w:bookmarkEnd w:id="6871"/>
      <w:bookmarkEnd w:id="6873"/>
    </w:p>
    <w:bookmarkEnd w:id="6625"/>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lastRenderedPageBreak/>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000000" w:rsidP="00770612">
            <w:pPr>
              <w:pStyle w:val="TAL"/>
            </w:pPr>
            <w:fldSimple w:instr=" DOCPROPERTY  CrTitle  \* MERGEFORMAT ">
              <w:r w:rsidR="00F038E9">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r w:rsidR="00457FF8" w:rsidRPr="00616F0C" w14:paraId="53C5D59D" w14:textId="77777777" w:rsidTr="000E33A5">
        <w:tc>
          <w:tcPr>
            <w:tcW w:w="800" w:type="dxa"/>
            <w:shd w:val="solid" w:color="FFFFFF" w:fill="auto"/>
          </w:tcPr>
          <w:p w14:paraId="5D71FBAF" w14:textId="056C17B0" w:rsidR="00457FF8" w:rsidRDefault="00457FF8" w:rsidP="0023528D">
            <w:pPr>
              <w:pStyle w:val="TAC"/>
              <w:rPr>
                <w:sz w:val="16"/>
                <w:szCs w:val="16"/>
              </w:rPr>
            </w:pPr>
            <w:r>
              <w:rPr>
                <w:sz w:val="16"/>
                <w:szCs w:val="16"/>
              </w:rPr>
              <w:t>2025-03</w:t>
            </w:r>
          </w:p>
        </w:tc>
        <w:tc>
          <w:tcPr>
            <w:tcW w:w="800" w:type="dxa"/>
            <w:shd w:val="solid" w:color="FFFFFF" w:fill="auto"/>
          </w:tcPr>
          <w:p w14:paraId="78D148EE" w14:textId="615BDC37" w:rsidR="00457FF8" w:rsidRDefault="00457FF8" w:rsidP="0023528D">
            <w:pPr>
              <w:pStyle w:val="TAC"/>
              <w:ind w:left="284" w:hanging="284"/>
              <w:rPr>
                <w:sz w:val="16"/>
                <w:szCs w:val="16"/>
              </w:rPr>
            </w:pPr>
            <w:r>
              <w:rPr>
                <w:sz w:val="16"/>
                <w:szCs w:val="16"/>
              </w:rPr>
              <w:t>CT#107</w:t>
            </w:r>
          </w:p>
        </w:tc>
        <w:tc>
          <w:tcPr>
            <w:tcW w:w="1094" w:type="dxa"/>
            <w:shd w:val="solid" w:color="FFFFFF" w:fill="auto"/>
          </w:tcPr>
          <w:p w14:paraId="0FE7C2EE" w14:textId="1EB4A92E" w:rsidR="00565E6E" w:rsidRDefault="00457FF8" w:rsidP="00565E6E">
            <w:pPr>
              <w:pStyle w:val="TAC"/>
              <w:rPr>
                <w:sz w:val="16"/>
                <w:szCs w:val="16"/>
              </w:rPr>
            </w:pPr>
            <w:r>
              <w:rPr>
                <w:sz w:val="16"/>
                <w:szCs w:val="16"/>
              </w:rPr>
              <w:t>CP-25</w:t>
            </w:r>
            <w:r w:rsidR="00565E6E">
              <w:rPr>
                <w:sz w:val="16"/>
                <w:szCs w:val="16"/>
              </w:rPr>
              <w:t>0032</w:t>
            </w:r>
          </w:p>
        </w:tc>
        <w:tc>
          <w:tcPr>
            <w:tcW w:w="456" w:type="dxa"/>
            <w:shd w:val="solid" w:color="FFFFFF" w:fill="auto"/>
          </w:tcPr>
          <w:p w14:paraId="492DF0AA" w14:textId="2BB314C2" w:rsidR="00457FF8" w:rsidRDefault="00457FF8" w:rsidP="0023528D">
            <w:pPr>
              <w:pStyle w:val="TAL"/>
              <w:rPr>
                <w:sz w:val="16"/>
                <w:szCs w:val="16"/>
              </w:rPr>
            </w:pPr>
            <w:r>
              <w:rPr>
                <w:sz w:val="16"/>
                <w:szCs w:val="16"/>
              </w:rPr>
              <w:t>00</w:t>
            </w:r>
            <w:r w:rsidR="00B043D8">
              <w:rPr>
                <w:sz w:val="16"/>
                <w:szCs w:val="16"/>
              </w:rPr>
              <w:t>86</w:t>
            </w:r>
          </w:p>
        </w:tc>
        <w:tc>
          <w:tcPr>
            <w:tcW w:w="394" w:type="dxa"/>
            <w:shd w:val="solid" w:color="FFFFFF" w:fill="auto"/>
          </w:tcPr>
          <w:p w14:paraId="02767930" w14:textId="77777777" w:rsidR="00457FF8" w:rsidRDefault="00457FF8" w:rsidP="0023528D">
            <w:pPr>
              <w:pStyle w:val="TAR"/>
              <w:rPr>
                <w:sz w:val="16"/>
                <w:szCs w:val="16"/>
              </w:rPr>
            </w:pPr>
          </w:p>
        </w:tc>
        <w:tc>
          <w:tcPr>
            <w:tcW w:w="425" w:type="dxa"/>
            <w:shd w:val="solid" w:color="FFFFFF" w:fill="auto"/>
          </w:tcPr>
          <w:p w14:paraId="1613C83C" w14:textId="5DBE8690" w:rsidR="00457FF8" w:rsidRDefault="005A3BF9" w:rsidP="0023528D">
            <w:pPr>
              <w:pStyle w:val="TAC"/>
              <w:rPr>
                <w:sz w:val="16"/>
                <w:szCs w:val="16"/>
              </w:rPr>
            </w:pPr>
            <w:r>
              <w:rPr>
                <w:sz w:val="16"/>
                <w:szCs w:val="16"/>
              </w:rPr>
              <w:t>B</w:t>
            </w:r>
          </w:p>
        </w:tc>
        <w:tc>
          <w:tcPr>
            <w:tcW w:w="4962" w:type="dxa"/>
            <w:shd w:val="solid" w:color="FFFFFF" w:fill="auto"/>
          </w:tcPr>
          <w:p w14:paraId="0FF55635" w14:textId="00E64596" w:rsidR="00457FF8" w:rsidRPr="00E66078" w:rsidRDefault="005A3BF9" w:rsidP="0023528D">
            <w:pPr>
              <w:pStyle w:val="TAL"/>
            </w:pPr>
            <w:r>
              <w:t>ETag in 412</w:t>
            </w:r>
            <w:r w:rsidRPr="00616F0C">
              <w:t xml:space="preserve"> Precondition Failed</w:t>
            </w:r>
            <w:r>
              <w:t xml:space="preserve"> responses</w:t>
            </w:r>
          </w:p>
        </w:tc>
        <w:tc>
          <w:tcPr>
            <w:tcW w:w="708" w:type="dxa"/>
            <w:shd w:val="solid" w:color="FFFFFF" w:fill="auto"/>
          </w:tcPr>
          <w:p w14:paraId="51F8E068" w14:textId="7C00D97C" w:rsidR="00457FF8" w:rsidRDefault="005A3BF9" w:rsidP="0023528D">
            <w:pPr>
              <w:pStyle w:val="TAC"/>
              <w:rPr>
                <w:sz w:val="16"/>
                <w:szCs w:val="16"/>
              </w:rPr>
            </w:pPr>
            <w:r>
              <w:rPr>
                <w:sz w:val="16"/>
                <w:szCs w:val="16"/>
              </w:rPr>
              <w:t>19.1.0</w:t>
            </w:r>
          </w:p>
        </w:tc>
      </w:tr>
      <w:tr w:rsidR="0014400B" w:rsidRPr="00616F0C" w14:paraId="1332283C" w14:textId="77777777" w:rsidTr="000E33A5">
        <w:tc>
          <w:tcPr>
            <w:tcW w:w="800" w:type="dxa"/>
            <w:shd w:val="solid" w:color="FFFFFF" w:fill="auto"/>
          </w:tcPr>
          <w:p w14:paraId="30EEA0C8" w14:textId="344F224B" w:rsidR="0014400B" w:rsidRDefault="0014400B" w:rsidP="0014400B">
            <w:pPr>
              <w:pStyle w:val="TAC"/>
              <w:rPr>
                <w:sz w:val="16"/>
                <w:szCs w:val="16"/>
              </w:rPr>
            </w:pPr>
            <w:r>
              <w:rPr>
                <w:sz w:val="16"/>
                <w:szCs w:val="16"/>
              </w:rPr>
              <w:t>2025-03</w:t>
            </w:r>
          </w:p>
        </w:tc>
        <w:tc>
          <w:tcPr>
            <w:tcW w:w="800" w:type="dxa"/>
            <w:shd w:val="solid" w:color="FFFFFF" w:fill="auto"/>
          </w:tcPr>
          <w:p w14:paraId="4D9AEA2D" w14:textId="5AE36F36" w:rsidR="0014400B" w:rsidRDefault="0014400B" w:rsidP="0014400B">
            <w:pPr>
              <w:pStyle w:val="TAC"/>
              <w:ind w:left="284" w:hanging="284"/>
              <w:rPr>
                <w:sz w:val="16"/>
                <w:szCs w:val="16"/>
              </w:rPr>
            </w:pPr>
            <w:r>
              <w:rPr>
                <w:sz w:val="16"/>
                <w:szCs w:val="16"/>
              </w:rPr>
              <w:t>CT#107</w:t>
            </w:r>
          </w:p>
        </w:tc>
        <w:tc>
          <w:tcPr>
            <w:tcW w:w="1094" w:type="dxa"/>
            <w:shd w:val="solid" w:color="FFFFFF" w:fill="auto"/>
          </w:tcPr>
          <w:p w14:paraId="4B16B22A" w14:textId="50DB9CD5" w:rsidR="0014400B" w:rsidRDefault="0014400B" w:rsidP="0014400B">
            <w:pPr>
              <w:pStyle w:val="TAC"/>
              <w:rPr>
                <w:sz w:val="16"/>
                <w:szCs w:val="16"/>
              </w:rPr>
            </w:pPr>
            <w:r>
              <w:rPr>
                <w:sz w:val="16"/>
                <w:szCs w:val="16"/>
              </w:rPr>
              <w:t>CP-25</w:t>
            </w:r>
            <w:r w:rsidR="00A613B7">
              <w:rPr>
                <w:sz w:val="16"/>
                <w:szCs w:val="16"/>
              </w:rPr>
              <w:t>0022</w:t>
            </w:r>
          </w:p>
        </w:tc>
        <w:tc>
          <w:tcPr>
            <w:tcW w:w="456" w:type="dxa"/>
            <w:shd w:val="solid" w:color="FFFFFF" w:fill="auto"/>
          </w:tcPr>
          <w:p w14:paraId="40BDCBBA" w14:textId="46D309E4" w:rsidR="0014400B" w:rsidRDefault="0014400B" w:rsidP="0014400B">
            <w:pPr>
              <w:pStyle w:val="TAL"/>
              <w:rPr>
                <w:sz w:val="16"/>
                <w:szCs w:val="16"/>
              </w:rPr>
            </w:pPr>
            <w:r>
              <w:rPr>
                <w:sz w:val="16"/>
                <w:szCs w:val="16"/>
              </w:rPr>
              <w:t>0089</w:t>
            </w:r>
          </w:p>
        </w:tc>
        <w:tc>
          <w:tcPr>
            <w:tcW w:w="394" w:type="dxa"/>
            <w:shd w:val="solid" w:color="FFFFFF" w:fill="auto"/>
          </w:tcPr>
          <w:p w14:paraId="4C3D6993" w14:textId="06B82658" w:rsidR="0014400B" w:rsidRDefault="0014400B" w:rsidP="0014400B">
            <w:pPr>
              <w:pStyle w:val="TAR"/>
              <w:rPr>
                <w:sz w:val="16"/>
                <w:szCs w:val="16"/>
              </w:rPr>
            </w:pPr>
            <w:r>
              <w:rPr>
                <w:sz w:val="16"/>
                <w:szCs w:val="16"/>
              </w:rPr>
              <w:t>1</w:t>
            </w:r>
          </w:p>
        </w:tc>
        <w:tc>
          <w:tcPr>
            <w:tcW w:w="425" w:type="dxa"/>
            <w:shd w:val="solid" w:color="FFFFFF" w:fill="auto"/>
          </w:tcPr>
          <w:p w14:paraId="6B07FF6C" w14:textId="4F37AD40" w:rsidR="0014400B" w:rsidRDefault="0014400B" w:rsidP="0014400B">
            <w:pPr>
              <w:pStyle w:val="TAC"/>
              <w:rPr>
                <w:sz w:val="16"/>
                <w:szCs w:val="16"/>
              </w:rPr>
            </w:pPr>
            <w:r>
              <w:rPr>
                <w:sz w:val="16"/>
                <w:szCs w:val="16"/>
              </w:rPr>
              <w:t>A</w:t>
            </w:r>
          </w:p>
        </w:tc>
        <w:tc>
          <w:tcPr>
            <w:tcW w:w="4962" w:type="dxa"/>
            <w:shd w:val="solid" w:color="FFFFFF" w:fill="auto"/>
          </w:tcPr>
          <w:p w14:paraId="2CDEB5F7" w14:textId="5BEA930E" w:rsidR="0014400B" w:rsidRDefault="0014400B" w:rsidP="0014400B">
            <w:pPr>
              <w:pStyle w:val="TAL"/>
            </w:pPr>
            <w:r>
              <w:t>Feature CombinedSearchRetrieve correction</w:t>
            </w:r>
          </w:p>
        </w:tc>
        <w:tc>
          <w:tcPr>
            <w:tcW w:w="708" w:type="dxa"/>
            <w:shd w:val="solid" w:color="FFFFFF" w:fill="auto"/>
          </w:tcPr>
          <w:p w14:paraId="76F79593" w14:textId="371D7D78" w:rsidR="0014400B" w:rsidRDefault="0014400B" w:rsidP="0014400B">
            <w:pPr>
              <w:pStyle w:val="TAC"/>
              <w:rPr>
                <w:sz w:val="16"/>
                <w:szCs w:val="16"/>
              </w:rPr>
            </w:pPr>
            <w:r>
              <w:rPr>
                <w:sz w:val="16"/>
                <w:szCs w:val="16"/>
              </w:rPr>
              <w:t>19.1.0</w:t>
            </w:r>
          </w:p>
        </w:tc>
      </w:tr>
      <w:tr w:rsidR="002772D2" w:rsidRPr="00616F0C" w14:paraId="40A57CB1" w14:textId="77777777" w:rsidTr="000E33A5">
        <w:tc>
          <w:tcPr>
            <w:tcW w:w="800" w:type="dxa"/>
            <w:shd w:val="solid" w:color="FFFFFF" w:fill="auto"/>
          </w:tcPr>
          <w:p w14:paraId="40C19E9A" w14:textId="2D7EEA3D" w:rsidR="002772D2" w:rsidRDefault="002772D2" w:rsidP="002772D2">
            <w:pPr>
              <w:pStyle w:val="TAC"/>
              <w:rPr>
                <w:sz w:val="16"/>
                <w:szCs w:val="16"/>
              </w:rPr>
            </w:pPr>
            <w:r>
              <w:rPr>
                <w:sz w:val="16"/>
                <w:szCs w:val="16"/>
              </w:rPr>
              <w:t>2025-03</w:t>
            </w:r>
          </w:p>
        </w:tc>
        <w:tc>
          <w:tcPr>
            <w:tcW w:w="800" w:type="dxa"/>
            <w:shd w:val="solid" w:color="FFFFFF" w:fill="auto"/>
          </w:tcPr>
          <w:p w14:paraId="5EEE44F2" w14:textId="78ECEF36" w:rsidR="002772D2" w:rsidRDefault="002772D2" w:rsidP="002772D2">
            <w:pPr>
              <w:pStyle w:val="TAC"/>
              <w:ind w:left="284" w:hanging="284"/>
              <w:rPr>
                <w:sz w:val="16"/>
                <w:szCs w:val="16"/>
              </w:rPr>
            </w:pPr>
            <w:r>
              <w:rPr>
                <w:sz w:val="16"/>
                <w:szCs w:val="16"/>
              </w:rPr>
              <w:t>CT#107</w:t>
            </w:r>
          </w:p>
        </w:tc>
        <w:tc>
          <w:tcPr>
            <w:tcW w:w="1094" w:type="dxa"/>
            <w:shd w:val="solid" w:color="FFFFFF" w:fill="auto"/>
          </w:tcPr>
          <w:p w14:paraId="75D7F14C" w14:textId="25C05068" w:rsidR="002772D2" w:rsidRDefault="002772D2" w:rsidP="002772D2">
            <w:pPr>
              <w:pStyle w:val="TAC"/>
              <w:rPr>
                <w:sz w:val="16"/>
                <w:szCs w:val="16"/>
              </w:rPr>
            </w:pPr>
            <w:r>
              <w:rPr>
                <w:sz w:val="16"/>
                <w:szCs w:val="16"/>
              </w:rPr>
              <w:t>CP-2</w:t>
            </w:r>
            <w:r w:rsidR="00934DC3">
              <w:rPr>
                <w:sz w:val="16"/>
                <w:szCs w:val="16"/>
              </w:rPr>
              <w:t>50137</w:t>
            </w:r>
          </w:p>
        </w:tc>
        <w:tc>
          <w:tcPr>
            <w:tcW w:w="456" w:type="dxa"/>
            <w:shd w:val="solid" w:color="FFFFFF" w:fill="auto"/>
          </w:tcPr>
          <w:p w14:paraId="7850D456" w14:textId="71C806E4" w:rsidR="002772D2" w:rsidRDefault="002772D2" w:rsidP="002772D2">
            <w:pPr>
              <w:pStyle w:val="TAL"/>
              <w:rPr>
                <w:sz w:val="16"/>
                <w:szCs w:val="16"/>
              </w:rPr>
            </w:pPr>
            <w:r>
              <w:rPr>
                <w:sz w:val="16"/>
                <w:szCs w:val="16"/>
              </w:rPr>
              <w:t>0092</w:t>
            </w:r>
          </w:p>
        </w:tc>
        <w:tc>
          <w:tcPr>
            <w:tcW w:w="394" w:type="dxa"/>
            <w:shd w:val="solid" w:color="FFFFFF" w:fill="auto"/>
          </w:tcPr>
          <w:p w14:paraId="4FEEDE74" w14:textId="77777777" w:rsidR="002772D2" w:rsidRDefault="002772D2" w:rsidP="002772D2">
            <w:pPr>
              <w:pStyle w:val="TAR"/>
              <w:rPr>
                <w:sz w:val="16"/>
                <w:szCs w:val="16"/>
              </w:rPr>
            </w:pPr>
          </w:p>
        </w:tc>
        <w:tc>
          <w:tcPr>
            <w:tcW w:w="425" w:type="dxa"/>
            <w:shd w:val="solid" w:color="FFFFFF" w:fill="auto"/>
          </w:tcPr>
          <w:p w14:paraId="19D8E1AF" w14:textId="056984AA" w:rsidR="002772D2" w:rsidRDefault="002772D2" w:rsidP="002772D2">
            <w:pPr>
              <w:pStyle w:val="TAC"/>
              <w:rPr>
                <w:sz w:val="16"/>
                <w:szCs w:val="16"/>
              </w:rPr>
            </w:pPr>
            <w:r>
              <w:rPr>
                <w:sz w:val="16"/>
                <w:szCs w:val="16"/>
              </w:rPr>
              <w:t>F</w:t>
            </w:r>
          </w:p>
        </w:tc>
        <w:tc>
          <w:tcPr>
            <w:tcW w:w="4962" w:type="dxa"/>
            <w:shd w:val="solid" w:color="FFFFFF" w:fill="auto"/>
          </w:tcPr>
          <w:p w14:paraId="3056AC60" w14:textId="3F19E08B" w:rsidR="002772D2" w:rsidRDefault="00000000" w:rsidP="002772D2">
            <w:pPr>
              <w:pStyle w:val="TAL"/>
            </w:pPr>
            <w:fldSimple w:instr=" DOCPROPERTY  CrTitle  \* MERGEFORMAT ">
              <w:r w:rsidR="002772D2">
                <w:t>API version and External doc update</w:t>
              </w:r>
            </w:fldSimple>
          </w:p>
        </w:tc>
        <w:tc>
          <w:tcPr>
            <w:tcW w:w="708" w:type="dxa"/>
            <w:shd w:val="solid" w:color="FFFFFF" w:fill="auto"/>
          </w:tcPr>
          <w:p w14:paraId="081FA264" w14:textId="434CE584" w:rsidR="002772D2" w:rsidRDefault="002772D2" w:rsidP="002772D2">
            <w:pPr>
              <w:pStyle w:val="TAC"/>
              <w:rPr>
                <w:sz w:val="16"/>
                <w:szCs w:val="16"/>
              </w:rPr>
            </w:pPr>
            <w:r>
              <w:rPr>
                <w:sz w:val="16"/>
                <w:szCs w:val="16"/>
              </w:rPr>
              <w:t>19.1.0</w:t>
            </w:r>
          </w:p>
        </w:tc>
      </w:tr>
    </w:tbl>
    <w:p w14:paraId="6AE5F0B0" w14:textId="77777777" w:rsidR="00080512" w:rsidRDefault="00080512" w:rsidP="00894BDA"/>
    <w:sectPr w:rsidR="00080512">
      <w:headerReference w:type="default" r:id="rId101"/>
      <w:footerReference w:type="even" r:id="rId102"/>
      <w:footerReference w:type="default" r:id="rId103"/>
      <w:footerReference w:type="firs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8C50F8" w14:textId="77777777" w:rsidR="00B5607B" w:rsidRDefault="00B5607B">
      <w:r>
        <w:separator/>
      </w:r>
    </w:p>
  </w:endnote>
  <w:endnote w:type="continuationSeparator" w:id="0">
    <w:p w14:paraId="367926FC" w14:textId="77777777" w:rsidR="00B5607B" w:rsidRDefault="00B560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DFBE6" w14:textId="5605D416" w:rsidR="007650E1" w:rsidRDefault="00C9246C">
    <w:pPr>
      <w:pStyle w:val="Footer"/>
    </w:pPr>
    <w:r>
      <w:rPr>
        <w:noProof/>
      </w:rPr>
      <mc:AlternateContent>
        <mc:Choice Requires="wps">
          <w:drawing>
            <wp:anchor distT="0" distB="0" distL="0" distR="0" simplePos="0" relativeHeight="251659264" behindDoc="0" locked="0" layoutInCell="1" allowOverlap="1" wp14:anchorId="38A642DC" wp14:editId="61C30077">
              <wp:simplePos x="635" y="635"/>
              <wp:positionH relativeFrom="page">
                <wp:align>left</wp:align>
              </wp:positionH>
              <wp:positionV relativeFrom="page">
                <wp:align>bottom</wp:align>
              </wp:positionV>
              <wp:extent cx="258445" cy="205740"/>
              <wp:effectExtent l="0" t="0" r="0" b="0"/>
              <wp:wrapNone/>
              <wp:docPr id="154748300"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8A642DC"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01F0CC" w14:textId="3F29F61B" w:rsidR="007650E1" w:rsidRDefault="00C9246C">
    <w:pPr>
      <w:pStyle w:val="Footer"/>
    </w:pPr>
    <w:r>
      <w:rPr>
        <w:noProof/>
      </w:rPr>
      <mc:AlternateContent>
        <mc:Choice Requires="wps">
          <w:drawing>
            <wp:anchor distT="0" distB="0" distL="0" distR="0" simplePos="0" relativeHeight="251660288" behindDoc="0" locked="0" layoutInCell="1" allowOverlap="1" wp14:anchorId="47D33004" wp14:editId="1EC07FB2">
              <wp:simplePos x="635" y="635"/>
              <wp:positionH relativeFrom="page">
                <wp:align>left</wp:align>
              </wp:positionH>
              <wp:positionV relativeFrom="page">
                <wp:align>bottom</wp:align>
              </wp:positionV>
              <wp:extent cx="258445" cy="205740"/>
              <wp:effectExtent l="0" t="0" r="0" b="0"/>
              <wp:wrapNone/>
              <wp:docPr id="591502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3300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29E70" w14:textId="5AD36086" w:rsidR="007650E1" w:rsidRDefault="00C9246C">
    <w:pPr>
      <w:pStyle w:val="Footer"/>
    </w:pPr>
    <w:r>
      <w:rPr>
        <w:noProof/>
      </w:rPr>
      <mc:AlternateContent>
        <mc:Choice Requires="wps">
          <w:drawing>
            <wp:anchor distT="0" distB="0" distL="0" distR="0" simplePos="0" relativeHeight="251658240" behindDoc="0" locked="0" layoutInCell="1" allowOverlap="1" wp14:anchorId="7A2AD52F" wp14:editId="383219E9">
              <wp:simplePos x="635" y="635"/>
              <wp:positionH relativeFrom="page">
                <wp:align>left</wp:align>
              </wp:positionH>
              <wp:positionV relativeFrom="page">
                <wp:align>bottom</wp:align>
              </wp:positionV>
              <wp:extent cx="258445" cy="205740"/>
              <wp:effectExtent l="0" t="0" r="0" b="0"/>
              <wp:wrapNone/>
              <wp:docPr id="1822340361"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AD52F"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448F34" w14:textId="19F598C3" w:rsidR="007650E1" w:rsidRDefault="00C9246C">
    <w:pPr>
      <w:pStyle w:val="Footer"/>
    </w:pPr>
    <w:r>
      <w:rPr>
        <w:noProof/>
      </w:rPr>
      <mc:AlternateContent>
        <mc:Choice Requires="wps">
          <w:drawing>
            <wp:anchor distT="0" distB="0" distL="0" distR="0" simplePos="0" relativeHeight="251662336" behindDoc="0" locked="0" layoutInCell="1" allowOverlap="1" wp14:anchorId="7DF23073" wp14:editId="5F24081A">
              <wp:simplePos x="635" y="635"/>
              <wp:positionH relativeFrom="page">
                <wp:align>left</wp:align>
              </wp:positionH>
              <wp:positionV relativeFrom="page">
                <wp:align>bottom</wp:align>
              </wp:positionV>
              <wp:extent cx="258445" cy="205740"/>
              <wp:effectExtent l="0" t="0" r="0" b="0"/>
              <wp:wrapNone/>
              <wp:docPr id="1906762561"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2307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35D57DDC" w:rsidR="00DB0674" w:rsidRDefault="00C9246C">
    <w:pPr>
      <w:pStyle w:val="Footer"/>
    </w:pPr>
    <w:r>
      <w:rPr>
        <w:noProof/>
      </w:rPr>
      <mc:AlternateContent>
        <mc:Choice Requires="wps">
          <w:drawing>
            <wp:anchor distT="0" distB="0" distL="0" distR="0" simplePos="0" relativeHeight="251663360" behindDoc="0" locked="0" layoutInCell="1" allowOverlap="1" wp14:anchorId="5A4A2E2C" wp14:editId="2C5CC290">
              <wp:simplePos x="718056" y="10344501"/>
              <wp:positionH relativeFrom="page">
                <wp:align>left</wp:align>
              </wp:positionH>
              <wp:positionV relativeFrom="page">
                <wp:align>bottom</wp:align>
              </wp:positionV>
              <wp:extent cx="258445" cy="205740"/>
              <wp:effectExtent l="0" t="0" r="0" b="0"/>
              <wp:wrapNone/>
              <wp:docPr id="1487099123"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A4A2E2C"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B6864" w14:textId="55196727" w:rsidR="007650E1" w:rsidRDefault="00C9246C">
    <w:pPr>
      <w:pStyle w:val="Footer"/>
    </w:pPr>
    <w:r>
      <w:rPr>
        <w:noProof/>
      </w:rPr>
      <mc:AlternateContent>
        <mc:Choice Requires="wps">
          <w:drawing>
            <wp:anchor distT="0" distB="0" distL="0" distR="0" simplePos="0" relativeHeight="251661312" behindDoc="0" locked="0" layoutInCell="1" allowOverlap="1" wp14:anchorId="4A973090" wp14:editId="286993C5">
              <wp:simplePos x="635" y="635"/>
              <wp:positionH relativeFrom="page">
                <wp:align>left</wp:align>
              </wp:positionH>
              <wp:positionV relativeFrom="page">
                <wp:align>bottom</wp:align>
              </wp:positionV>
              <wp:extent cx="258445" cy="205740"/>
              <wp:effectExtent l="0" t="0" r="0" b="0"/>
              <wp:wrapNone/>
              <wp:docPr id="1597581602"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973090"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A97CE4" w14:textId="77777777" w:rsidR="00B5607B" w:rsidRDefault="00B5607B">
      <w:r>
        <w:separator/>
      </w:r>
    </w:p>
  </w:footnote>
  <w:footnote w:type="continuationSeparator" w:id="0">
    <w:p w14:paraId="62AE78A0" w14:textId="77777777" w:rsidR="00B5607B" w:rsidRDefault="00B560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73DD25F"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7B29">
      <w:rPr>
        <w:rFonts w:ascii="Arial" w:hAnsi="Arial" w:cs="Arial"/>
        <w:b/>
        <w:noProof/>
        <w:sz w:val="18"/>
        <w:szCs w:val="18"/>
      </w:rPr>
      <w:t>3GPP TS 29.598 V19.1.0 (2025-03)</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5DE28AAC"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7B29">
      <w:rPr>
        <w:rFonts w:ascii="Arial" w:hAnsi="Arial" w:cs="Arial"/>
        <w:b/>
        <w:noProof/>
        <w:sz w:val="18"/>
        <w:szCs w:val="18"/>
      </w:rPr>
      <w:t>Release 19</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23E2C"/>
    <w:rsid w:val="0003180A"/>
    <w:rsid w:val="000331C8"/>
    <w:rsid w:val="00033397"/>
    <w:rsid w:val="00040095"/>
    <w:rsid w:val="00040AB5"/>
    <w:rsid w:val="00042547"/>
    <w:rsid w:val="00046B87"/>
    <w:rsid w:val="00047F06"/>
    <w:rsid w:val="00051834"/>
    <w:rsid w:val="00053A52"/>
    <w:rsid w:val="00054A22"/>
    <w:rsid w:val="00056F24"/>
    <w:rsid w:val="00062023"/>
    <w:rsid w:val="000655A6"/>
    <w:rsid w:val="00071391"/>
    <w:rsid w:val="00077201"/>
    <w:rsid w:val="00077860"/>
    <w:rsid w:val="000778A7"/>
    <w:rsid w:val="00080512"/>
    <w:rsid w:val="00080C9C"/>
    <w:rsid w:val="00085A1C"/>
    <w:rsid w:val="00090B9E"/>
    <w:rsid w:val="00094861"/>
    <w:rsid w:val="000A0F97"/>
    <w:rsid w:val="000A7C8C"/>
    <w:rsid w:val="000B767B"/>
    <w:rsid w:val="000C1D6A"/>
    <w:rsid w:val="000C2B34"/>
    <w:rsid w:val="000C47C3"/>
    <w:rsid w:val="000D1031"/>
    <w:rsid w:val="000D2AA8"/>
    <w:rsid w:val="000D42F0"/>
    <w:rsid w:val="000D58AB"/>
    <w:rsid w:val="000D66D6"/>
    <w:rsid w:val="000E13BC"/>
    <w:rsid w:val="000E33A5"/>
    <w:rsid w:val="000E46C7"/>
    <w:rsid w:val="000F53B7"/>
    <w:rsid w:val="000F573F"/>
    <w:rsid w:val="00100590"/>
    <w:rsid w:val="00105DD4"/>
    <w:rsid w:val="00107020"/>
    <w:rsid w:val="001111E4"/>
    <w:rsid w:val="001227DE"/>
    <w:rsid w:val="00126A4E"/>
    <w:rsid w:val="00133525"/>
    <w:rsid w:val="00133BE2"/>
    <w:rsid w:val="0014030A"/>
    <w:rsid w:val="00140F65"/>
    <w:rsid w:val="0014400B"/>
    <w:rsid w:val="00147167"/>
    <w:rsid w:val="00153228"/>
    <w:rsid w:val="001605F4"/>
    <w:rsid w:val="001613B5"/>
    <w:rsid w:val="00162BDE"/>
    <w:rsid w:val="00176810"/>
    <w:rsid w:val="001A4C42"/>
    <w:rsid w:val="001A7420"/>
    <w:rsid w:val="001B6637"/>
    <w:rsid w:val="001C0E60"/>
    <w:rsid w:val="001C21C3"/>
    <w:rsid w:val="001C4CA5"/>
    <w:rsid w:val="001D02C2"/>
    <w:rsid w:val="001D1095"/>
    <w:rsid w:val="001E2237"/>
    <w:rsid w:val="001E5635"/>
    <w:rsid w:val="001E7434"/>
    <w:rsid w:val="001F0C1D"/>
    <w:rsid w:val="001F1132"/>
    <w:rsid w:val="001F168B"/>
    <w:rsid w:val="001F1822"/>
    <w:rsid w:val="001F2351"/>
    <w:rsid w:val="001F35CA"/>
    <w:rsid w:val="001F44B3"/>
    <w:rsid w:val="00205F73"/>
    <w:rsid w:val="002123CB"/>
    <w:rsid w:val="002129CD"/>
    <w:rsid w:val="00212EFC"/>
    <w:rsid w:val="00216CBE"/>
    <w:rsid w:val="00224BA9"/>
    <w:rsid w:val="002276D2"/>
    <w:rsid w:val="002347A2"/>
    <w:rsid w:val="0023528D"/>
    <w:rsid w:val="00237A96"/>
    <w:rsid w:val="002461AC"/>
    <w:rsid w:val="00256379"/>
    <w:rsid w:val="002627E5"/>
    <w:rsid w:val="002652F7"/>
    <w:rsid w:val="002675F0"/>
    <w:rsid w:val="00273BFC"/>
    <w:rsid w:val="00275733"/>
    <w:rsid w:val="002760EE"/>
    <w:rsid w:val="00276B8E"/>
    <w:rsid w:val="002772D2"/>
    <w:rsid w:val="0029216D"/>
    <w:rsid w:val="00292958"/>
    <w:rsid w:val="00293878"/>
    <w:rsid w:val="002B6339"/>
    <w:rsid w:val="002C2B94"/>
    <w:rsid w:val="002C48F4"/>
    <w:rsid w:val="002D2CF0"/>
    <w:rsid w:val="002D44A5"/>
    <w:rsid w:val="002D53F6"/>
    <w:rsid w:val="002D7A05"/>
    <w:rsid w:val="002E00EE"/>
    <w:rsid w:val="002E1B21"/>
    <w:rsid w:val="002E415A"/>
    <w:rsid w:val="00306205"/>
    <w:rsid w:val="003172DC"/>
    <w:rsid w:val="003221A2"/>
    <w:rsid w:val="00322373"/>
    <w:rsid w:val="00327F55"/>
    <w:rsid w:val="00332099"/>
    <w:rsid w:val="003429DD"/>
    <w:rsid w:val="00344A3B"/>
    <w:rsid w:val="0035462D"/>
    <w:rsid w:val="00356555"/>
    <w:rsid w:val="00363EFC"/>
    <w:rsid w:val="00366FAF"/>
    <w:rsid w:val="00375305"/>
    <w:rsid w:val="003765B8"/>
    <w:rsid w:val="00382A4D"/>
    <w:rsid w:val="00391D31"/>
    <w:rsid w:val="00392E0B"/>
    <w:rsid w:val="003940D0"/>
    <w:rsid w:val="003A2484"/>
    <w:rsid w:val="003A40A9"/>
    <w:rsid w:val="003B004C"/>
    <w:rsid w:val="003C14AE"/>
    <w:rsid w:val="003C3022"/>
    <w:rsid w:val="003C3971"/>
    <w:rsid w:val="003D5232"/>
    <w:rsid w:val="003D7B17"/>
    <w:rsid w:val="003F174E"/>
    <w:rsid w:val="00404D8F"/>
    <w:rsid w:val="00415CCF"/>
    <w:rsid w:val="0041607F"/>
    <w:rsid w:val="00423334"/>
    <w:rsid w:val="004345EC"/>
    <w:rsid w:val="00443421"/>
    <w:rsid w:val="004464E3"/>
    <w:rsid w:val="00453174"/>
    <w:rsid w:val="004544ED"/>
    <w:rsid w:val="00455AD1"/>
    <w:rsid w:val="00457FF8"/>
    <w:rsid w:val="00465515"/>
    <w:rsid w:val="00467F22"/>
    <w:rsid w:val="00473E88"/>
    <w:rsid w:val="004821DC"/>
    <w:rsid w:val="00483ECE"/>
    <w:rsid w:val="0049751D"/>
    <w:rsid w:val="004A3B79"/>
    <w:rsid w:val="004A5B0C"/>
    <w:rsid w:val="004C30AC"/>
    <w:rsid w:val="004D0422"/>
    <w:rsid w:val="004D28C7"/>
    <w:rsid w:val="004D3578"/>
    <w:rsid w:val="004D7B1B"/>
    <w:rsid w:val="004E190A"/>
    <w:rsid w:val="004E213A"/>
    <w:rsid w:val="004F0988"/>
    <w:rsid w:val="004F3340"/>
    <w:rsid w:val="00504F4D"/>
    <w:rsid w:val="00511242"/>
    <w:rsid w:val="00515722"/>
    <w:rsid w:val="00515752"/>
    <w:rsid w:val="0053388B"/>
    <w:rsid w:val="00535773"/>
    <w:rsid w:val="005405A6"/>
    <w:rsid w:val="00543E6C"/>
    <w:rsid w:val="00545880"/>
    <w:rsid w:val="00554EA4"/>
    <w:rsid w:val="0055671E"/>
    <w:rsid w:val="00557505"/>
    <w:rsid w:val="00565087"/>
    <w:rsid w:val="00565E6E"/>
    <w:rsid w:val="00566B99"/>
    <w:rsid w:val="005844C1"/>
    <w:rsid w:val="005900EE"/>
    <w:rsid w:val="00590B4C"/>
    <w:rsid w:val="00592550"/>
    <w:rsid w:val="005938A1"/>
    <w:rsid w:val="00593A47"/>
    <w:rsid w:val="005944B4"/>
    <w:rsid w:val="00597B11"/>
    <w:rsid w:val="005A3BF9"/>
    <w:rsid w:val="005B6338"/>
    <w:rsid w:val="005B6685"/>
    <w:rsid w:val="005B6C0B"/>
    <w:rsid w:val="005C0BC9"/>
    <w:rsid w:val="005D1638"/>
    <w:rsid w:val="005D1959"/>
    <w:rsid w:val="005D2E01"/>
    <w:rsid w:val="005D73AD"/>
    <w:rsid w:val="005D7526"/>
    <w:rsid w:val="005E3B43"/>
    <w:rsid w:val="005E4BB2"/>
    <w:rsid w:val="005F428D"/>
    <w:rsid w:val="005F788A"/>
    <w:rsid w:val="00602AEA"/>
    <w:rsid w:val="0060340B"/>
    <w:rsid w:val="00610C20"/>
    <w:rsid w:val="00614FDF"/>
    <w:rsid w:val="0062089F"/>
    <w:rsid w:val="00622861"/>
    <w:rsid w:val="00622BFD"/>
    <w:rsid w:val="00625D61"/>
    <w:rsid w:val="00630D6B"/>
    <w:rsid w:val="0063543D"/>
    <w:rsid w:val="00637778"/>
    <w:rsid w:val="00637C6F"/>
    <w:rsid w:val="006440E2"/>
    <w:rsid w:val="00647114"/>
    <w:rsid w:val="0065103E"/>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587B"/>
    <w:rsid w:val="006E5C86"/>
    <w:rsid w:val="006F7DFE"/>
    <w:rsid w:val="00701116"/>
    <w:rsid w:val="0071174C"/>
    <w:rsid w:val="00711940"/>
    <w:rsid w:val="00713C44"/>
    <w:rsid w:val="00722296"/>
    <w:rsid w:val="0073032F"/>
    <w:rsid w:val="007338F3"/>
    <w:rsid w:val="00734A5B"/>
    <w:rsid w:val="00736EE9"/>
    <w:rsid w:val="0074026F"/>
    <w:rsid w:val="007429F6"/>
    <w:rsid w:val="00744E76"/>
    <w:rsid w:val="0074513A"/>
    <w:rsid w:val="007456D1"/>
    <w:rsid w:val="007475F5"/>
    <w:rsid w:val="00762757"/>
    <w:rsid w:val="007650E1"/>
    <w:rsid w:val="00765EA3"/>
    <w:rsid w:val="00765FA5"/>
    <w:rsid w:val="007675A9"/>
    <w:rsid w:val="00770612"/>
    <w:rsid w:val="007723E7"/>
    <w:rsid w:val="00774DA4"/>
    <w:rsid w:val="00780A04"/>
    <w:rsid w:val="00781F0F"/>
    <w:rsid w:val="0078313B"/>
    <w:rsid w:val="007A617A"/>
    <w:rsid w:val="007A73F7"/>
    <w:rsid w:val="007A7D3A"/>
    <w:rsid w:val="007B600E"/>
    <w:rsid w:val="007B7B15"/>
    <w:rsid w:val="007D6108"/>
    <w:rsid w:val="007D75B5"/>
    <w:rsid w:val="007E155E"/>
    <w:rsid w:val="007F0F4A"/>
    <w:rsid w:val="007F7565"/>
    <w:rsid w:val="0080212B"/>
    <w:rsid w:val="008028A4"/>
    <w:rsid w:val="008061E4"/>
    <w:rsid w:val="00811C50"/>
    <w:rsid w:val="00812854"/>
    <w:rsid w:val="0081771A"/>
    <w:rsid w:val="008237CF"/>
    <w:rsid w:val="00823F9E"/>
    <w:rsid w:val="00830747"/>
    <w:rsid w:val="00831D38"/>
    <w:rsid w:val="0083388A"/>
    <w:rsid w:val="008350CB"/>
    <w:rsid w:val="00857B29"/>
    <w:rsid w:val="00860424"/>
    <w:rsid w:val="00862656"/>
    <w:rsid w:val="008633B0"/>
    <w:rsid w:val="0086454A"/>
    <w:rsid w:val="0086628F"/>
    <w:rsid w:val="00873EB2"/>
    <w:rsid w:val="008768CA"/>
    <w:rsid w:val="00890B0F"/>
    <w:rsid w:val="00894BDA"/>
    <w:rsid w:val="0089514C"/>
    <w:rsid w:val="008A0548"/>
    <w:rsid w:val="008B7A7E"/>
    <w:rsid w:val="008C08DD"/>
    <w:rsid w:val="008C35D7"/>
    <w:rsid w:val="008C384C"/>
    <w:rsid w:val="008C7478"/>
    <w:rsid w:val="008D1843"/>
    <w:rsid w:val="008D5597"/>
    <w:rsid w:val="008D5F0F"/>
    <w:rsid w:val="008E16EE"/>
    <w:rsid w:val="008E2D68"/>
    <w:rsid w:val="008E2DAB"/>
    <w:rsid w:val="008E3B63"/>
    <w:rsid w:val="008E4495"/>
    <w:rsid w:val="008E6756"/>
    <w:rsid w:val="008E72F3"/>
    <w:rsid w:val="008F164B"/>
    <w:rsid w:val="0090060F"/>
    <w:rsid w:val="0090271F"/>
    <w:rsid w:val="00902E23"/>
    <w:rsid w:val="009114D7"/>
    <w:rsid w:val="0091348E"/>
    <w:rsid w:val="00917CCB"/>
    <w:rsid w:val="00933FB0"/>
    <w:rsid w:val="00934DC3"/>
    <w:rsid w:val="0094154C"/>
    <w:rsid w:val="0094289A"/>
    <w:rsid w:val="00942EC2"/>
    <w:rsid w:val="0094433B"/>
    <w:rsid w:val="00947A57"/>
    <w:rsid w:val="009538E2"/>
    <w:rsid w:val="009573F3"/>
    <w:rsid w:val="00961651"/>
    <w:rsid w:val="00961C82"/>
    <w:rsid w:val="00966712"/>
    <w:rsid w:val="00974FBA"/>
    <w:rsid w:val="00980472"/>
    <w:rsid w:val="009805A7"/>
    <w:rsid w:val="00982296"/>
    <w:rsid w:val="0099158B"/>
    <w:rsid w:val="00996378"/>
    <w:rsid w:val="009A2531"/>
    <w:rsid w:val="009B7AF7"/>
    <w:rsid w:val="009C137F"/>
    <w:rsid w:val="009C1614"/>
    <w:rsid w:val="009C5B2C"/>
    <w:rsid w:val="009C70DD"/>
    <w:rsid w:val="009D3827"/>
    <w:rsid w:val="009F37B7"/>
    <w:rsid w:val="009F60E5"/>
    <w:rsid w:val="00A005AB"/>
    <w:rsid w:val="00A10F02"/>
    <w:rsid w:val="00A15D38"/>
    <w:rsid w:val="00A164B4"/>
    <w:rsid w:val="00A26956"/>
    <w:rsid w:val="00A27486"/>
    <w:rsid w:val="00A456BE"/>
    <w:rsid w:val="00A526F9"/>
    <w:rsid w:val="00A53724"/>
    <w:rsid w:val="00A56066"/>
    <w:rsid w:val="00A613B7"/>
    <w:rsid w:val="00A668F1"/>
    <w:rsid w:val="00A73129"/>
    <w:rsid w:val="00A736B6"/>
    <w:rsid w:val="00A73B9F"/>
    <w:rsid w:val="00A82346"/>
    <w:rsid w:val="00A8742A"/>
    <w:rsid w:val="00A87859"/>
    <w:rsid w:val="00A92BA1"/>
    <w:rsid w:val="00A93C55"/>
    <w:rsid w:val="00A93E76"/>
    <w:rsid w:val="00A94E26"/>
    <w:rsid w:val="00A95A32"/>
    <w:rsid w:val="00A96CD4"/>
    <w:rsid w:val="00A977B1"/>
    <w:rsid w:val="00AA1BFE"/>
    <w:rsid w:val="00AA491E"/>
    <w:rsid w:val="00AB1C91"/>
    <w:rsid w:val="00AB2B4C"/>
    <w:rsid w:val="00AB4134"/>
    <w:rsid w:val="00AB4A5D"/>
    <w:rsid w:val="00AB7ED9"/>
    <w:rsid w:val="00AC2AA2"/>
    <w:rsid w:val="00AC6BC6"/>
    <w:rsid w:val="00AC78E7"/>
    <w:rsid w:val="00AD4625"/>
    <w:rsid w:val="00AE5441"/>
    <w:rsid w:val="00AE65E2"/>
    <w:rsid w:val="00AE795C"/>
    <w:rsid w:val="00AF134D"/>
    <w:rsid w:val="00AF1460"/>
    <w:rsid w:val="00AF49A1"/>
    <w:rsid w:val="00B004E7"/>
    <w:rsid w:val="00B043D8"/>
    <w:rsid w:val="00B10197"/>
    <w:rsid w:val="00B10638"/>
    <w:rsid w:val="00B14F6D"/>
    <w:rsid w:val="00B15449"/>
    <w:rsid w:val="00B176FC"/>
    <w:rsid w:val="00B509B1"/>
    <w:rsid w:val="00B5607B"/>
    <w:rsid w:val="00B56EC5"/>
    <w:rsid w:val="00B6767E"/>
    <w:rsid w:val="00B72485"/>
    <w:rsid w:val="00B75D13"/>
    <w:rsid w:val="00B8096B"/>
    <w:rsid w:val="00B8163E"/>
    <w:rsid w:val="00B81964"/>
    <w:rsid w:val="00B8344C"/>
    <w:rsid w:val="00B843B8"/>
    <w:rsid w:val="00B926E4"/>
    <w:rsid w:val="00B93086"/>
    <w:rsid w:val="00B96793"/>
    <w:rsid w:val="00B97DA3"/>
    <w:rsid w:val="00BA19ED"/>
    <w:rsid w:val="00BA2E76"/>
    <w:rsid w:val="00BA4B8D"/>
    <w:rsid w:val="00BA6C9B"/>
    <w:rsid w:val="00BC0F7D"/>
    <w:rsid w:val="00BC5C86"/>
    <w:rsid w:val="00BD186B"/>
    <w:rsid w:val="00BD7D31"/>
    <w:rsid w:val="00BE2C37"/>
    <w:rsid w:val="00BE3255"/>
    <w:rsid w:val="00BE5815"/>
    <w:rsid w:val="00BE73AF"/>
    <w:rsid w:val="00BF128E"/>
    <w:rsid w:val="00BF7907"/>
    <w:rsid w:val="00C01DBC"/>
    <w:rsid w:val="00C050C8"/>
    <w:rsid w:val="00C063B4"/>
    <w:rsid w:val="00C074DD"/>
    <w:rsid w:val="00C1234D"/>
    <w:rsid w:val="00C1496A"/>
    <w:rsid w:val="00C33079"/>
    <w:rsid w:val="00C3496A"/>
    <w:rsid w:val="00C45231"/>
    <w:rsid w:val="00C50B71"/>
    <w:rsid w:val="00C51BF2"/>
    <w:rsid w:val="00C551FF"/>
    <w:rsid w:val="00C6023B"/>
    <w:rsid w:val="00C60AC5"/>
    <w:rsid w:val="00C72833"/>
    <w:rsid w:val="00C80E80"/>
    <w:rsid w:val="00C80F1D"/>
    <w:rsid w:val="00C8548C"/>
    <w:rsid w:val="00C85529"/>
    <w:rsid w:val="00C917E9"/>
    <w:rsid w:val="00C91962"/>
    <w:rsid w:val="00C9246C"/>
    <w:rsid w:val="00C93F40"/>
    <w:rsid w:val="00CA17F9"/>
    <w:rsid w:val="00CA19BF"/>
    <w:rsid w:val="00CA3D0C"/>
    <w:rsid w:val="00CB722E"/>
    <w:rsid w:val="00CC3E40"/>
    <w:rsid w:val="00CC3EB5"/>
    <w:rsid w:val="00CE1753"/>
    <w:rsid w:val="00CF35C1"/>
    <w:rsid w:val="00CF570A"/>
    <w:rsid w:val="00D0042E"/>
    <w:rsid w:val="00D010A8"/>
    <w:rsid w:val="00D013B2"/>
    <w:rsid w:val="00D0353E"/>
    <w:rsid w:val="00D044A5"/>
    <w:rsid w:val="00D15C96"/>
    <w:rsid w:val="00D20E60"/>
    <w:rsid w:val="00D25922"/>
    <w:rsid w:val="00D25AF0"/>
    <w:rsid w:val="00D26445"/>
    <w:rsid w:val="00D4353C"/>
    <w:rsid w:val="00D43F7F"/>
    <w:rsid w:val="00D5258E"/>
    <w:rsid w:val="00D566CF"/>
    <w:rsid w:val="00D57972"/>
    <w:rsid w:val="00D675A9"/>
    <w:rsid w:val="00D67832"/>
    <w:rsid w:val="00D738D6"/>
    <w:rsid w:val="00D755EB"/>
    <w:rsid w:val="00D75642"/>
    <w:rsid w:val="00D76048"/>
    <w:rsid w:val="00D82E6F"/>
    <w:rsid w:val="00D83F52"/>
    <w:rsid w:val="00D848D9"/>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74A5"/>
    <w:rsid w:val="00DF2B1F"/>
    <w:rsid w:val="00DF62CD"/>
    <w:rsid w:val="00DF7DB0"/>
    <w:rsid w:val="00E025B5"/>
    <w:rsid w:val="00E126A4"/>
    <w:rsid w:val="00E134FC"/>
    <w:rsid w:val="00E14850"/>
    <w:rsid w:val="00E14A6C"/>
    <w:rsid w:val="00E14C59"/>
    <w:rsid w:val="00E16509"/>
    <w:rsid w:val="00E3270B"/>
    <w:rsid w:val="00E327C8"/>
    <w:rsid w:val="00E40009"/>
    <w:rsid w:val="00E409AD"/>
    <w:rsid w:val="00E44582"/>
    <w:rsid w:val="00E46A6A"/>
    <w:rsid w:val="00E471B8"/>
    <w:rsid w:val="00E55420"/>
    <w:rsid w:val="00E66078"/>
    <w:rsid w:val="00E67298"/>
    <w:rsid w:val="00E77645"/>
    <w:rsid w:val="00E92629"/>
    <w:rsid w:val="00E962CA"/>
    <w:rsid w:val="00EA15B0"/>
    <w:rsid w:val="00EA5EA7"/>
    <w:rsid w:val="00EB6760"/>
    <w:rsid w:val="00EC014D"/>
    <w:rsid w:val="00EC08D6"/>
    <w:rsid w:val="00EC3E21"/>
    <w:rsid w:val="00EC4498"/>
    <w:rsid w:val="00EC4A25"/>
    <w:rsid w:val="00ED5798"/>
    <w:rsid w:val="00ED6197"/>
    <w:rsid w:val="00EF608C"/>
    <w:rsid w:val="00F025A2"/>
    <w:rsid w:val="00F02F06"/>
    <w:rsid w:val="00F038E9"/>
    <w:rsid w:val="00F04712"/>
    <w:rsid w:val="00F04DFE"/>
    <w:rsid w:val="00F13360"/>
    <w:rsid w:val="00F22EC7"/>
    <w:rsid w:val="00F325C8"/>
    <w:rsid w:val="00F411E7"/>
    <w:rsid w:val="00F51254"/>
    <w:rsid w:val="00F57A70"/>
    <w:rsid w:val="00F63D43"/>
    <w:rsid w:val="00F653B8"/>
    <w:rsid w:val="00F726FA"/>
    <w:rsid w:val="00F76338"/>
    <w:rsid w:val="00F76D75"/>
    <w:rsid w:val="00F77725"/>
    <w:rsid w:val="00F81D92"/>
    <w:rsid w:val="00F82CBA"/>
    <w:rsid w:val="00F85FFA"/>
    <w:rsid w:val="00F87B86"/>
    <w:rsid w:val="00F9008D"/>
    <w:rsid w:val="00F96169"/>
    <w:rsid w:val="00F964E0"/>
    <w:rsid w:val="00FA1266"/>
    <w:rsid w:val="00FA4F28"/>
    <w:rsid w:val="00FA6DA6"/>
    <w:rsid w:val="00FC1192"/>
    <w:rsid w:val="00FC2FD3"/>
    <w:rsid w:val="00FC6EE1"/>
    <w:rsid w:val="00FC7BD3"/>
    <w:rsid w:val="00FD4AFF"/>
    <w:rsid w:val="00FE0256"/>
    <w:rsid w:val="00FE144E"/>
    <w:rsid w:val="00FE347A"/>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23.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2.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10.vsd"/><Relationship Id="rId40" Type="http://schemas.openxmlformats.org/officeDocument/2006/relationships/image" Target="media/image15.emf"/><Relationship Id="rId45" Type="http://schemas.openxmlformats.org/officeDocument/2006/relationships/oleObject" Target="embeddings/Microsoft_Visio_2003-2010_Drawing14.vsd"/><Relationship Id="rId53" Type="http://schemas.openxmlformats.org/officeDocument/2006/relationships/oleObject" Target="embeddings/Microsoft_Visio_2003-2010_Drawing18.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8.vsd"/><Relationship Id="rId87" Type="http://schemas.openxmlformats.org/officeDocument/2006/relationships/package" Target="embeddings/Microsoft_Visio_Drawing3.vsdx"/><Relationship Id="rId102"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oleObject" Target="embeddings/Microsoft_Visio_2003-2010_Drawing22.vsd"/><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package" Target="embeddings/Microsoft_Word_Document4.docx"/><Relationship Id="rId19" Type="http://schemas.openxmlformats.org/officeDocument/2006/relationships/oleObject" Target="embeddings/Microsoft_Visio_2003-2010_Drawing1.vsd"/><Relationship Id="rId14" Type="http://schemas.openxmlformats.org/officeDocument/2006/relationships/footer" Target="footer3.xm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2.vsdx"/><Relationship Id="rId77" Type="http://schemas.openxmlformats.org/officeDocument/2006/relationships/oleObject" Target="embeddings/Microsoft_Visio_2003-2010_Drawing27.vsd"/><Relationship Id="rId100" Type="http://schemas.openxmlformats.org/officeDocument/2006/relationships/package" Target="embeddings/Microsoft_Word_Document6.doc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31.vsd"/><Relationship Id="rId93" Type="http://schemas.openxmlformats.org/officeDocument/2006/relationships/package" Target="embeddings/Microsoft_Word_Document.docx"/><Relationship Id="rId98" Type="http://schemas.openxmlformats.org/officeDocument/2006/relationships/hyperlink" Target="https://bottlecaps.de/rr/ui" TargetMode="Externa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21.vsd"/><Relationship Id="rId67" Type="http://schemas.openxmlformats.org/officeDocument/2006/relationships/package" Target="embeddings/Microsoft_Visio_Drawing1.vsdx"/><Relationship Id="rId103" Type="http://schemas.openxmlformats.org/officeDocument/2006/relationships/footer" Target="footer5.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oleObject" Target="embeddings/Microsoft_Visio_2003-2010_Drawing33.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29.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5.docx"/><Relationship Id="rId104" Type="http://schemas.openxmlformats.org/officeDocument/2006/relationships/footer" Target="foot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202</TotalTime>
  <Pages>1</Pages>
  <Words>47041</Words>
  <Characters>268138</Characters>
  <Application>Microsoft Office Word</Application>
  <DocSecurity>0</DocSecurity>
  <Lines>2234</Lines>
  <Paragraphs>629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314550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Lena_Qualcomm</cp:lastModifiedBy>
  <cp:revision>373</cp:revision>
  <cp:lastPrinted>2019-02-25T14:05:00Z</cp:lastPrinted>
  <dcterms:created xsi:type="dcterms:W3CDTF">2022-03-18T13:52:00Z</dcterms:created>
  <dcterms:modified xsi:type="dcterms:W3CDTF">2025-03-14T08:32:00Z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6c9eb509,939458c,23419ba6,5f392922,71a6e341,58a354f3</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2025-02-24T23:17:56Z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6b669e8a-e4e9-435e-a8a7-b29b1ec05811</vt:lpwstr>
  </property>
  <property fmtid="{D5CDD505-2E9C-101B-9397-08002B2CF9AE}" pid="12" name="MSIP_Label_a189e4fd-a2fa-47bf-9b21-17f706ee2968_ContentBits">
    <vt:lpwstr>2</vt:lpwstr>
  </property>
</Properties>
</file>