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1041237D"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DE48C2" w:rsidRPr="008210FA">
              <w:t>V</w:t>
            </w:r>
            <w:r w:rsidR="00DE48C2">
              <w:t>18</w:t>
            </w:r>
            <w:r w:rsidRPr="008210FA">
              <w:t>.</w:t>
            </w:r>
            <w:r w:rsidR="0043745A">
              <w:t>9</w:t>
            </w:r>
            <w:r w:rsidRPr="008210FA">
              <w:t>.</w:t>
            </w:r>
            <w:bookmarkEnd w:id="3"/>
            <w:r w:rsidR="00243F62">
              <w:t>0</w:t>
            </w:r>
            <w:r w:rsidR="00243F62" w:rsidRPr="008210FA">
              <w:t xml:space="preserve"> </w:t>
            </w:r>
            <w:r w:rsidRPr="008210FA">
              <w:rPr>
                <w:sz w:val="32"/>
              </w:rPr>
              <w:t>(</w:t>
            </w:r>
            <w:bookmarkStart w:id="4" w:name="issueDate"/>
            <w:r w:rsidR="0043745A" w:rsidRPr="008210FA">
              <w:rPr>
                <w:sz w:val="32"/>
              </w:rPr>
              <w:t>202</w:t>
            </w:r>
            <w:r w:rsidR="0043745A">
              <w:rPr>
                <w:sz w:val="32"/>
              </w:rPr>
              <w:t>5</w:t>
            </w:r>
            <w:r w:rsidRPr="008210FA">
              <w:rPr>
                <w:sz w:val="32"/>
              </w:rPr>
              <w:t>-</w:t>
            </w:r>
            <w:bookmarkEnd w:id="4"/>
            <w:r w:rsidR="0043745A">
              <w:rPr>
                <w:sz w:val="32"/>
              </w:rPr>
              <w:t>03</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16F2D5B1"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DE48C2" w:rsidRPr="008210FA">
              <w:rPr>
                <w:rStyle w:val="ZGSM"/>
              </w:rPr>
              <w:t>1</w:t>
            </w:r>
            <w:r w:rsidR="00DE48C2">
              <w:rPr>
                <w:rStyle w:val="ZGSM"/>
              </w:rPr>
              <w:t>8</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4pt" o:ole="">
                  <v:imagedata r:id="rId9" o:title=""/>
                </v:shape>
                <o:OLEObject Type="Embed" ProgID="Word.Picture.8" ShapeID="_x0000_i1025" DrawAspect="Content" ObjectID="_1804704061"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7C2625DA" w:rsidR="00E16509" w:rsidRPr="00133525" w:rsidRDefault="00E16509" w:rsidP="00133525">
            <w:pPr>
              <w:pStyle w:val="FP"/>
              <w:jc w:val="center"/>
              <w:rPr>
                <w:noProof/>
                <w:sz w:val="18"/>
              </w:rPr>
            </w:pPr>
            <w:r w:rsidRPr="008210FA">
              <w:rPr>
                <w:noProof/>
                <w:sz w:val="18"/>
              </w:rPr>
              <w:t xml:space="preserve">© </w:t>
            </w:r>
            <w:r w:rsidR="0043745A" w:rsidRPr="008210FA">
              <w:rPr>
                <w:noProof/>
                <w:sz w:val="18"/>
              </w:rPr>
              <w:t>202</w:t>
            </w:r>
            <w:r w:rsidR="0043745A">
              <w:rPr>
                <w:noProof/>
                <w:sz w:val="18"/>
              </w:rPr>
              <w:t>5</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lastRenderedPageBreak/>
        <w:t>Contents</w:t>
      </w:r>
    </w:p>
    <w:p w14:paraId="07B41FF3" w14:textId="4489B8B0"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_Toc193201322 \h </w:instrText>
      </w:r>
      <w:r>
        <w:fldChar w:fldCharType="separate"/>
      </w:r>
      <w:r>
        <w:t>14</w:t>
      </w:r>
      <w:r>
        <w:fldChar w:fldCharType="end"/>
      </w:r>
    </w:p>
    <w:p w14:paraId="243A66F9" w14:textId="2A1A6897"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1</w:t>
      </w:r>
      <w:r>
        <w:rPr>
          <w:rFonts w:asciiTheme="minorHAnsi" w:eastAsiaTheme="minorEastAsia" w:hAnsiTheme="minorHAnsi" w:cstheme="minorBidi"/>
          <w:kern w:val="2"/>
          <w:sz w:val="24"/>
          <w:szCs w:val="24"/>
          <w:lang w:val="en-GB" w:eastAsia="en-GB"/>
          <w14:ligatures w14:val="standardContextual"/>
        </w:rPr>
        <w:tab/>
      </w:r>
      <w:r>
        <w:t>Scope</w:t>
      </w:r>
      <w:r>
        <w:tab/>
      </w:r>
      <w:r>
        <w:fldChar w:fldCharType="begin"/>
      </w:r>
      <w:r>
        <w:instrText xml:space="preserve"> PAGEREF _Toc193201323 \h </w:instrText>
      </w:r>
      <w:r>
        <w:fldChar w:fldCharType="separate"/>
      </w:r>
      <w:r>
        <w:t>16</w:t>
      </w:r>
      <w:r>
        <w:fldChar w:fldCharType="end"/>
      </w:r>
    </w:p>
    <w:p w14:paraId="6F8D330C" w14:textId="1F3E7FCA"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2</w:t>
      </w:r>
      <w:r>
        <w:rPr>
          <w:rFonts w:asciiTheme="minorHAnsi" w:eastAsiaTheme="minorEastAsia" w:hAnsiTheme="minorHAnsi" w:cstheme="minorBidi"/>
          <w:kern w:val="2"/>
          <w:sz w:val="24"/>
          <w:szCs w:val="24"/>
          <w:lang w:val="en-GB" w:eastAsia="en-GB"/>
          <w14:ligatures w14:val="standardContextual"/>
        </w:rPr>
        <w:tab/>
      </w:r>
      <w:r>
        <w:t>References</w:t>
      </w:r>
      <w:r>
        <w:tab/>
      </w:r>
      <w:r>
        <w:fldChar w:fldCharType="begin"/>
      </w:r>
      <w:r>
        <w:instrText xml:space="preserve"> PAGEREF _Toc193201324 \h </w:instrText>
      </w:r>
      <w:r>
        <w:fldChar w:fldCharType="separate"/>
      </w:r>
      <w:r>
        <w:t>16</w:t>
      </w:r>
      <w:r>
        <w:fldChar w:fldCharType="end"/>
      </w:r>
    </w:p>
    <w:p w14:paraId="16EC5656" w14:textId="6E657B6E"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3</w:t>
      </w:r>
      <w:r>
        <w:rPr>
          <w:rFonts w:asciiTheme="minorHAnsi" w:eastAsiaTheme="minorEastAsia" w:hAnsiTheme="minorHAnsi" w:cstheme="minorBidi"/>
          <w:kern w:val="2"/>
          <w:sz w:val="24"/>
          <w:szCs w:val="24"/>
          <w:lang w:val="en-GB" w:eastAsia="en-GB"/>
          <w14:ligatures w14:val="standardContextual"/>
        </w:rPr>
        <w:tab/>
      </w:r>
      <w:r>
        <w:t>Definitions of terms, symbols and abbreviations</w:t>
      </w:r>
      <w:r>
        <w:tab/>
      </w:r>
      <w:r>
        <w:fldChar w:fldCharType="begin"/>
      </w:r>
      <w:r>
        <w:instrText xml:space="preserve"> PAGEREF _Toc193201325 \h </w:instrText>
      </w:r>
      <w:r>
        <w:fldChar w:fldCharType="separate"/>
      </w:r>
      <w:r>
        <w:t>17</w:t>
      </w:r>
      <w:r>
        <w:fldChar w:fldCharType="end"/>
      </w:r>
    </w:p>
    <w:p w14:paraId="03B8E834" w14:textId="0B892BDF"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3.1</w:t>
      </w:r>
      <w:r>
        <w:rPr>
          <w:rFonts w:asciiTheme="minorHAnsi" w:eastAsiaTheme="minorEastAsia" w:hAnsiTheme="minorHAnsi" w:cstheme="minorBidi"/>
          <w:kern w:val="2"/>
          <w:sz w:val="24"/>
          <w:szCs w:val="24"/>
          <w:lang w:val="en-GB" w:eastAsia="en-GB"/>
          <w14:ligatures w14:val="standardContextual"/>
        </w:rPr>
        <w:tab/>
      </w:r>
      <w:r>
        <w:t>Terms</w:t>
      </w:r>
      <w:r>
        <w:tab/>
      </w:r>
      <w:r>
        <w:fldChar w:fldCharType="begin"/>
      </w:r>
      <w:r>
        <w:instrText xml:space="preserve"> PAGEREF _Toc193201326 \h </w:instrText>
      </w:r>
      <w:r>
        <w:fldChar w:fldCharType="separate"/>
      </w:r>
      <w:r>
        <w:t>17</w:t>
      </w:r>
      <w:r>
        <w:fldChar w:fldCharType="end"/>
      </w:r>
    </w:p>
    <w:p w14:paraId="67B0C6E4" w14:textId="5BD41D0B"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3.2</w:t>
      </w:r>
      <w:r>
        <w:rPr>
          <w:rFonts w:asciiTheme="minorHAnsi" w:eastAsiaTheme="minorEastAsia" w:hAnsiTheme="minorHAnsi" w:cstheme="minorBidi"/>
          <w:kern w:val="2"/>
          <w:sz w:val="24"/>
          <w:szCs w:val="24"/>
          <w:lang w:val="en-GB" w:eastAsia="en-GB"/>
          <w14:ligatures w14:val="standardContextual"/>
        </w:rPr>
        <w:tab/>
      </w:r>
      <w:r>
        <w:t>Symbols</w:t>
      </w:r>
      <w:r>
        <w:tab/>
      </w:r>
      <w:r>
        <w:fldChar w:fldCharType="begin"/>
      </w:r>
      <w:r>
        <w:instrText xml:space="preserve"> PAGEREF _Toc193201327 \h </w:instrText>
      </w:r>
      <w:r>
        <w:fldChar w:fldCharType="separate"/>
      </w:r>
      <w:r>
        <w:t>18</w:t>
      </w:r>
      <w:r>
        <w:fldChar w:fldCharType="end"/>
      </w:r>
    </w:p>
    <w:p w14:paraId="03CAF4EB" w14:textId="29CC6E18"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3.3</w:t>
      </w:r>
      <w:r>
        <w:rPr>
          <w:rFonts w:asciiTheme="minorHAnsi" w:eastAsiaTheme="minorEastAsia" w:hAnsiTheme="minorHAnsi" w:cstheme="minorBidi"/>
          <w:kern w:val="2"/>
          <w:sz w:val="24"/>
          <w:szCs w:val="24"/>
          <w:lang w:val="en-GB" w:eastAsia="en-GB"/>
          <w14:ligatures w14:val="standardContextual"/>
        </w:rPr>
        <w:tab/>
      </w:r>
      <w:r>
        <w:t>Abbreviations</w:t>
      </w:r>
      <w:r>
        <w:tab/>
      </w:r>
      <w:r>
        <w:fldChar w:fldCharType="begin"/>
      </w:r>
      <w:r>
        <w:instrText xml:space="preserve"> PAGEREF _Toc193201328 \h </w:instrText>
      </w:r>
      <w:r>
        <w:fldChar w:fldCharType="separate"/>
      </w:r>
      <w:r>
        <w:t>19</w:t>
      </w:r>
      <w:r>
        <w:fldChar w:fldCharType="end"/>
      </w:r>
    </w:p>
    <w:p w14:paraId="1C2297EA" w14:textId="5264645E"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4</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_Toc193201329 \h </w:instrText>
      </w:r>
      <w:r>
        <w:fldChar w:fldCharType="separate"/>
      </w:r>
      <w:r>
        <w:t>20</w:t>
      </w:r>
      <w:r>
        <w:fldChar w:fldCharType="end"/>
      </w:r>
    </w:p>
    <w:p w14:paraId="762ABCDA" w14:textId="6F733FA7"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4.1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_Toc193201330 \h </w:instrText>
      </w:r>
      <w:r>
        <w:fldChar w:fldCharType="separate"/>
      </w:r>
      <w:r>
        <w:t>20</w:t>
      </w:r>
      <w:r>
        <w:fldChar w:fldCharType="end"/>
      </w:r>
    </w:p>
    <w:p w14:paraId="609BF705" w14:textId="4F76B2F7"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4.2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_Toc193201331 \h </w:instrText>
      </w:r>
      <w:r>
        <w:fldChar w:fldCharType="separate"/>
      </w:r>
      <w:r>
        <w:t>20</w:t>
      </w:r>
      <w:r>
        <w:fldChar w:fldCharType="end"/>
      </w:r>
    </w:p>
    <w:p w14:paraId="5A607686" w14:textId="69D33A89"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4.3</w:t>
      </w:r>
      <w:r>
        <w:rPr>
          <w:rFonts w:asciiTheme="minorHAnsi" w:eastAsiaTheme="minorEastAsia" w:hAnsiTheme="minorHAnsi" w:cstheme="minorBidi"/>
          <w:kern w:val="2"/>
          <w:sz w:val="24"/>
          <w:szCs w:val="24"/>
          <w:lang w:val="en-GB" w:eastAsia="en-GB"/>
          <w14:ligatures w14:val="standardContextual"/>
        </w:rPr>
        <w:tab/>
      </w:r>
      <w:r>
        <w:t>Specification suffix information</w:t>
      </w:r>
      <w:r>
        <w:tab/>
      </w:r>
      <w:r>
        <w:fldChar w:fldCharType="begin"/>
      </w:r>
      <w:r>
        <w:instrText xml:space="preserve"> PAGEREF _Toc193201332 \h </w:instrText>
      </w:r>
      <w:r>
        <w:fldChar w:fldCharType="separate"/>
      </w:r>
      <w:r>
        <w:t>21</w:t>
      </w:r>
      <w:r>
        <w:fldChar w:fldCharType="end"/>
      </w:r>
    </w:p>
    <w:p w14:paraId="41AFC83F" w14:textId="18E1637D"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4.4</w:t>
      </w:r>
      <w:r>
        <w:rPr>
          <w:rFonts w:asciiTheme="minorHAnsi" w:eastAsiaTheme="minorEastAsia" w:hAnsiTheme="minorHAnsi" w:cstheme="minorBidi"/>
          <w:kern w:val="2"/>
          <w:sz w:val="24"/>
          <w:szCs w:val="24"/>
          <w:lang w:val="en-GB" w:eastAsia="en-GB"/>
          <w14:ligatures w14:val="standardContextual"/>
        </w:rPr>
        <w:tab/>
      </w:r>
      <w:r>
        <w:t>Relationship with other core specifications</w:t>
      </w:r>
      <w:r>
        <w:tab/>
      </w:r>
      <w:r>
        <w:fldChar w:fldCharType="begin"/>
      </w:r>
      <w:r>
        <w:instrText xml:space="preserve"> PAGEREF _Toc193201333 \h </w:instrText>
      </w:r>
      <w:r>
        <w:fldChar w:fldCharType="separate"/>
      </w:r>
      <w:r>
        <w:t>21</w:t>
      </w:r>
      <w:r>
        <w:fldChar w:fldCharType="end"/>
      </w:r>
    </w:p>
    <w:p w14:paraId="0FA2035D" w14:textId="74495F9A"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5</w:t>
      </w:r>
      <w:r>
        <w:rPr>
          <w:rFonts w:asciiTheme="minorHAnsi" w:eastAsiaTheme="minorEastAsia" w:hAnsiTheme="minorHAnsi" w:cstheme="minorBidi"/>
          <w:kern w:val="2"/>
          <w:sz w:val="24"/>
          <w:szCs w:val="24"/>
          <w:lang w:val="en-GB" w:eastAsia="en-GB"/>
          <w14:ligatures w14:val="standardContextual"/>
        </w:rPr>
        <w:tab/>
      </w:r>
      <w:r>
        <w:t>Operating bands and channel arrangement</w:t>
      </w:r>
      <w:r>
        <w:tab/>
      </w:r>
      <w:r>
        <w:fldChar w:fldCharType="begin"/>
      </w:r>
      <w:r>
        <w:instrText xml:space="preserve"> PAGEREF _Toc193201334 \h </w:instrText>
      </w:r>
      <w:r>
        <w:fldChar w:fldCharType="separate"/>
      </w:r>
      <w:r>
        <w:t>21</w:t>
      </w:r>
      <w:r>
        <w:fldChar w:fldCharType="end"/>
      </w:r>
    </w:p>
    <w:p w14:paraId="5567BE88" w14:textId="08B2A2EE"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5.1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_Toc193201335 \h </w:instrText>
      </w:r>
      <w:r>
        <w:fldChar w:fldCharType="separate"/>
      </w:r>
      <w:r>
        <w:t>21</w:t>
      </w:r>
      <w:r>
        <w:fldChar w:fldCharType="end"/>
      </w:r>
    </w:p>
    <w:p w14:paraId="080546A5" w14:textId="60C333FE"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5.2</w:t>
      </w:r>
      <w:r>
        <w:rPr>
          <w:rFonts w:asciiTheme="minorHAnsi" w:eastAsiaTheme="minorEastAsia" w:hAnsiTheme="minorHAnsi" w:cstheme="minorBidi"/>
          <w:kern w:val="2"/>
          <w:sz w:val="24"/>
          <w:szCs w:val="24"/>
          <w:lang w:val="en-GB" w:eastAsia="en-GB"/>
          <w14:ligatures w14:val="standardContextual"/>
        </w:rPr>
        <w:tab/>
      </w:r>
      <w:r>
        <w:t>Operating bands</w:t>
      </w:r>
      <w:r>
        <w:tab/>
      </w:r>
      <w:r>
        <w:fldChar w:fldCharType="begin"/>
      </w:r>
      <w:r>
        <w:instrText xml:space="preserve"> PAGEREF _Toc193201336 \h </w:instrText>
      </w:r>
      <w:r>
        <w:fldChar w:fldCharType="separate"/>
      </w:r>
      <w:r>
        <w:t>21</w:t>
      </w:r>
      <w:r>
        <w:fldChar w:fldCharType="end"/>
      </w:r>
    </w:p>
    <w:p w14:paraId="4D73D63F" w14:textId="1669F309"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_Toc193201337 \h </w:instrText>
      </w:r>
      <w:r>
        <w:fldChar w:fldCharType="separate"/>
      </w:r>
      <w:r>
        <w:t>21</w:t>
      </w:r>
      <w:r>
        <w:fldChar w:fldCharType="end"/>
      </w:r>
    </w:p>
    <w:p w14:paraId="6FEF1277" w14:textId="333FDEC1"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5.2.2</w:t>
      </w:r>
      <w:r>
        <w:rPr>
          <w:rFonts w:asciiTheme="minorHAnsi" w:eastAsiaTheme="minorEastAsia" w:hAnsiTheme="minorHAnsi" w:cstheme="minorBidi"/>
          <w:kern w:val="2"/>
          <w:sz w:val="24"/>
          <w:szCs w:val="24"/>
          <w:lang w:val="en-GB" w:eastAsia="en-GB"/>
          <w14:ligatures w14:val="standardContextual"/>
        </w:rPr>
        <w:tab/>
      </w:r>
      <w:r>
        <w:t>Operating bands with conducted requirements</w:t>
      </w:r>
      <w:r>
        <w:tab/>
      </w:r>
      <w:r>
        <w:fldChar w:fldCharType="begin"/>
      </w:r>
      <w:r>
        <w:instrText xml:space="preserve"> PAGEREF _Toc193201338 \h </w:instrText>
      </w:r>
      <w:r>
        <w:fldChar w:fldCharType="separate"/>
      </w:r>
      <w:r>
        <w:t>21</w:t>
      </w:r>
      <w:r>
        <w:fldChar w:fldCharType="end"/>
      </w:r>
    </w:p>
    <w:p w14:paraId="41A4486E" w14:textId="09058BEF"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5.2.3</w:t>
      </w:r>
      <w:r>
        <w:rPr>
          <w:rFonts w:asciiTheme="minorHAnsi" w:eastAsiaTheme="minorEastAsia" w:hAnsiTheme="minorHAnsi" w:cstheme="minorBidi"/>
          <w:kern w:val="2"/>
          <w:sz w:val="24"/>
          <w:szCs w:val="24"/>
          <w:lang w:val="en-GB" w:eastAsia="en-GB"/>
          <w14:ligatures w14:val="standardContextual"/>
        </w:rPr>
        <w:tab/>
      </w:r>
      <w:r>
        <w:t>Operating bands with radiated requirements</w:t>
      </w:r>
      <w:r>
        <w:tab/>
      </w:r>
      <w:r>
        <w:fldChar w:fldCharType="begin"/>
      </w:r>
      <w:r>
        <w:instrText xml:space="preserve"> PAGEREF _Toc193201339 \h </w:instrText>
      </w:r>
      <w:r>
        <w:fldChar w:fldCharType="separate"/>
      </w:r>
      <w:r>
        <w:t>22</w:t>
      </w:r>
      <w:r>
        <w:fldChar w:fldCharType="end"/>
      </w:r>
    </w:p>
    <w:p w14:paraId="567B7EB3" w14:textId="2059EAB6"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5.3</w:t>
      </w:r>
      <w:r>
        <w:rPr>
          <w:rFonts w:asciiTheme="minorHAnsi" w:eastAsiaTheme="minorEastAsia" w:hAnsiTheme="minorHAnsi" w:cstheme="minorBidi"/>
          <w:kern w:val="2"/>
          <w:sz w:val="24"/>
          <w:szCs w:val="24"/>
          <w:lang w:val="en-GB" w:eastAsia="en-GB"/>
          <w14:ligatures w14:val="standardContextual"/>
        </w:rPr>
        <w:tab/>
      </w:r>
      <w:r>
        <w:t>UE channel bandwidth</w:t>
      </w:r>
      <w:r>
        <w:tab/>
      </w:r>
      <w:r>
        <w:fldChar w:fldCharType="begin"/>
      </w:r>
      <w:r>
        <w:instrText xml:space="preserve"> PAGEREF _Toc193201340 \h </w:instrText>
      </w:r>
      <w:r>
        <w:fldChar w:fldCharType="separate"/>
      </w:r>
      <w:r>
        <w:t>22</w:t>
      </w:r>
      <w:r>
        <w:fldChar w:fldCharType="end"/>
      </w:r>
    </w:p>
    <w:p w14:paraId="5AB87197" w14:textId="06D5D50C"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Pr>
          <w:lang w:eastAsia="en-US"/>
        </w:rPr>
        <w:t>5.3.1</w:t>
      </w:r>
      <w:r>
        <w:rPr>
          <w:rFonts w:asciiTheme="minorHAnsi" w:eastAsiaTheme="minorEastAsia" w:hAnsiTheme="minorHAnsi" w:cstheme="minorBidi"/>
          <w:kern w:val="2"/>
          <w:sz w:val="24"/>
          <w:szCs w:val="24"/>
          <w:lang w:val="en-GB" w:eastAsia="en-GB"/>
          <w14:ligatures w14:val="standardContextual"/>
        </w:rPr>
        <w:tab/>
      </w:r>
      <w:r>
        <w:rPr>
          <w:lang w:eastAsia="en-US"/>
        </w:rPr>
        <w:t>General</w:t>
      </w:r>
      <w:r>
        <w:tab/>
      </w:r>
      <w:r>
        <w:fldChar w:fldCharType="begin"/>
      </w:r>
      <w:r>
        <w:instrText xml:space="preserve"> PAGEREF _Toc193201341 \h </w:instrText>
      </w:r>
      <w:r>
        <w:fldChar w:fldCharType="separate"/>
      </w:r>
      <w:r>
        <w:t>22</w:t>
      </w:r>
      <w:r>
        <w:fldChar w:fldCharType="end"/>
      </w:r>
    </w:p>
    <w:p w14:paraId="70EAA284" w14:textId="7CE65AFF"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Pr>
          <w:lang w:eastAsia="en-US"/>
        </w:rPr>
        <w:t>5.3.2</w:t>
      </w:r>
      <w:r>
        <w:rPr>
          <w:rFonts w:asciiTheme="minorHAnsi" w:eastAsiaTheme="minorEastAsia" w:hAnsiTheme="minorHAnsi" w:cstheme="minorBidi"/>
          <w:kern w:val="2"/>
          <w:sz w:val="24"/>
          <w:szCs w:val="24"/>
          <w:lang w:val="en-GB" w:eastAsia="en-GB"/>
          <w14:ligatures w14:val="standardContextual"/>
        </w:rPr>
        <w:tab/>
      </w:r>
      <w:r>
        <w:rPr>
          <w:lang w:eastAsia="en-US"/>
        </w:rPr>
        <w:t>Maximum transmission bandwidth configuration</w:t>
      </w:r>
      <w:r>
        <w:tab/>
      </w:r>
      <w:r>
        <w:fldChar w:fldCharType="begin"/>
      </w:r>
      <w:r>
        <w:instrText xml:space="preserve"> PAGEREF _Toc193201342 \h </w:instrText>
      </w:r>
      <w:r>
        <w:fldChar w:fldCharType="separate"/>
      </w:r>
      <w:r>
        <w:t>23</w:t>
      </w:r>
      <w:r>
        <w:fldChar w:fldCharType="end"/>
      </w:r>
    </w:p>
    <w:p w14:paraId="74699B09" w14:textId="52C893D6"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Pr>
          <w:lang w:eastAsia="en-US"/>
        </w:rPr>
        <w:t>5.3.3</w:t>
      </w:r>
      <w:r>
        <w:rPr>
          <w:rFonts w:asciiTheme="minorHAnsi" w:eastAsiaTheme="minorEastAsia" w:hAnsiTheme="minorHAnsi" w:cstheme="minorBidi"/>
          <w:kern w:val="2"/>
          <w:sz w:val="24"/>
          <w:szCs w:val="24"/>
          <w:lang w:val="en-GB" w:eastAsia="en-GB"/>
          <w14:ligatures w14:val="standardContextual"/>
        </w:rPr>
        <w:tab/>
      </w:r>
      <w:r>
        <w:rPr>
          <w:lang w:eastAsia="en-US"/>
        </w:rPr>
        <w:t>Minimum guardband and transmission bandwidth configuration</w:t>
      </w:r>
      <w:r>
        <w:tab/>
      </w:r>
      <w:r>
        <w:fldChar w:fldCharType="begin"/>
      </w:r>
      <w:r>
        <w:instrText xml:space="preserve"> PAGEREF _Toc193201343 \h </w:instrText>
      </w:r>
      <w:r>
        <w:fldChar w:fldCharType="separate"/>
      </w:r>
      <w:r>
        <w:t>23</w:t>
      </w:r>
      <w:r>
        <w:fldChar w:fldCharType="end"/>
      </w:r>
    </w:p>
    <w:p w14:paraId="126D967E" w14:textId="1C99C8F5"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Pr>
          <w:lang w:eastAsia="en-US"/>
        </w:rPr>
        <w:t>5.3.4</w:t>
      </w:r>
      <w:r>
        <w:rPr>
          <w:rFonts w:asciiTheme="minorHAnsi" w:eastAsiaTheme="minorEastAsia" w:hAnsiTheme="minorHAnsi" w:cstheme="minorBidi"/>
          <w:kern w:val="2"/>
          <w:sz w:val="24"/>
          <w:szCs w:val="24"/>
          <w:lang w:val="en-GB" w:eastAsia="en-GB"/>
          <w14:ligatures w14:val="standardContextual"/>
        </w:rPr>
        <w:tab/>
      </w:r>
      <w:r>
        <w:rPr>
          <w:lang w:eastAsia="en-US"/>
        </w:rPr>
        <w:t>RB alignment</w:t>
      </w:r>
      <w:r>
        <w:tab/>
      </w:r>
      <w:r>
        <w:fldChar w:fldCharType="begin"/>
      </w:r>
      <w:r>
        <w:instrText xml:space="preserve"> PAGEREF _Toc193201344 \h </w:instrText>
      </w:r>
      <w:r>
        <w:fldChar w:fldCharType="separate"/>
      </w:r>
      <w:r>
        <w:t>24</w:t>
      </w:r>
      <w:r>
        <w:fldChar w:fldCharType="end"/>
      </w:r>
    </w:p>
    <w:p w14:paraId="11331ABF" w14:textId="75B07DDE"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Pr>
          <w:lang w:eastAsia="en-US"/>
        </w:rPr>
        <w:t>5.3.5</w:t>
      </w:r>
      <w:r>
        <w:rPr>
          <w:rFonts w:asciiTheme="minorHAnsi" w:eastAsiaTheme="minorEastAsia" w:hAnsiTheme="minorHAnsi" w:cstheme="minorBidi"/>
          <w:kern w:val="2"/>
          <w:sz w:val="24"/>
          <w:szCs w:val="24"/>
          <w:lang w:val="en-GB" w:eastAsia="en-GB"/>
          <w14:ligatures w14:val="standardContextual"/>
        </w:rPr>
        <w:tab/>
      </w:r>
      <w:r>
        <w:rPr>
          <w:lang w:eastAsia="en-US"/>
        </w:rPr>
        <w:t>UE channel bandwidth per operating band</w:t>
      </w:r>
      <w:r>
        <w:tab/>
      </w:r>
      <w:r>
        <w:fldChar w:fldCharType="begin"/>
      </w:r>
      <w:r>
        <w:instrText xml:space="preserve"> PAGEREF _Toc193201345 \h </w:instrText>
      </w:r>
      <w:r>
        <w:fldChar w:fldCharType="separate"/>
      </w:r>
      <w:r>
        <w:t>24</w:t>
      </w:r>
      <w:r>
        <w:fldChar w:fldCharType="end"/>
      </w:r>
    </w:p>
    <w:p w14:paraId="7095C2FD" w14:textId="673DDEF6"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5.3.6</w:t>
      </w:r>
      <w:r>
        <w:rPr>
          <w:rFonts w:asciiTheme="minorHAnsi" w:eastAsiaTheme="minorEastAsia" w:hAnsiTheme="minorHAnsi" w:cstheme="minorBidi"/>
          <w:kern w:val="2"/>
          <w:sz w:val="24"/>
          <w:szCs w:val="24"/>
          <w:lang w:val="en-GB" w:eastAsia="en-GB"/>
          <w14:ligatures w14:val="standardContextual"/>
        </w:rPr>
        <w:tab/>
      </w:r>
      <w:r>
        <w:t>Asymmetric channel bandwidths</w:t>
      </w:r>
      <w:r>
        <w:tab/>
      </w:r>
      <w:r>
        <w:fldChar w:fldCharType="begin"/>
      </w:r>
      <w:r>
        <w:instrText xml:space="preserve"> PAGEREF _Toc193201346 \h </w:instrText>
      </w:r>
      <w:r>
        <w:fldChar w:fldCharType="separate"/>
      </w:r>
      <w:r>
        <w:t>25</w:t>
      </w:r>
      <w:r>
        <w:fldChar w:fldCharType="end"/>
      </w:r>
    </w:p>
    <w:p w14:paraId="3C664731" w14:textId="4B7957C7"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5.4</w:t>
      </w:r>
      <w:r>
        <w:rPr>
          <w:rFonts w:asciiTheme="minorHAnsi" w:eastAsiaTheme="minorEastAsia" w:hAnsiTheme="minorHAnsi" w:cstheme="minorBidi"/>
          <w:kern w:val="2"/>
          <w:sz w:val="24"/>
          <w:szCs w:val="24"/>
          <w:lang w:val="en-GB" w:eastAsia="en-GB"/>
          <w14:ligatures w14:val="standardContextual"/>
        </w:rPr>
        <w:tab/>
      </w:r>
      <w:r>
        <w:t>Channel arrangement</w:t>
      </w:r>
      <w:r>
        <w:tab/>
      </w:r>
      <w:r>
        <w:fldChar w:fldCharType="begin"/>
      </w:r>
      <w:r>
        <w:instrText xml:space="preserve"> PAGEREF _Toc193201347 \h </w:instrText>
      </w:r>
      <w:r>
        <w:fldChar w:fldCharType="separate"/>
      </w:r>
      <w:r>
        <w:t>26</w:t>
      </w:r>
      <w:r>
        <w:fldChar w:fldCharType="end"/>
      </w:r>
    </w:p>
    <w:p w14:paraId="3AC5F034" w14:textId="21A53BEE"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Pr>
          <w:lang w:eastAsia="en-US"/>
        </w:rPr>
        <w:t>5.4.1</w:t>
      </w:r>
      <w:r>
        <w:rPr>
          <w:rFonts w:asciiTheme="minorHAnsi" w:eastAsiaTheme="minorEastAsia" w:hAnsiTheme="minorHAnsi" w:cstheme="minorBidi"/>
          <w:kern w:val="2"/>
          <w:sz w:val="24"/>
          <w:szCs w:val="24"/>
          <w:lang w:val="en-GB" w:eastAsia="en-GB"/>
          <w14:ligatures w14:val="standardContextual"/>
        </w:rPr>
        <w:tab/>
      </w:r>
      <w:r>
        <w:rPr>
          <w:lang w:eastAsia="en-US"/>
        </w:rPr>
        <w:t>Channel spacing</w:t>
      </w:r>
      <w:r>
        <w:tab/>
      </w:r>
      <w:r>
        <w:fldChar w:fldCharType="begin"/>
      </w:r>
      <w:r>
        <w:instrText xml:space="preserve"> PAGEREF _Toc193201348 \h </w:instrText>
      </w:r>
      <w:r>
        <w:fldChar w:fldCharType="separate"/>
      </w:r>
      <w:r>
        <w:t>26</w:t>
      </w:r>
      <w:r>
        <w:fldChar w:fldCharType="end"/>
      </w:r>
    </w:p>
    <w:p w14:paraId="569CC6B8" w14:textId="4858F911"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Pr>
          <w:lang w:eastAsia="en-US"/>
        </w:rPr>
        <w:t>5.4.1.1</w:t>
      </w:r>
      <w:r>
        <w:rPr>
          <w:rFonts w:asciiTheme="minorHAnsi" w:eastAsiaTheme="minorEastAsia" w:hAnsiTheme="minorHAnsi" w:cstheme="minorBidi"/>
          <w:kern w:val="2"/>
          <w:sz w:val="24"/>
          <w:szCs w:val="24"/>
          <w:lang w:val="en-GB" w:eastAsia="en-GB"/>
          <w14:ligatures w14:val="standardContextual"/>
        </w:rPr>
        <w:tab/>
      </w:r>
      <w:r>
        <w:rPr>
          <w:lang w:eastAsia="en-US"/>
        </w:rPr>
        <w:t>Channel spacing for adjacent NTN satellite carriers</w:t>
      </w:r>
      <w:r>
        <w:tab/>
      </w:r>
      <w:r>
        <w:fldChar w:fldCharType="begin"/>
      </w:r>
      <w:r>
        <w:instrText xml:space="preserve"> PAGEREF _Toc193201349 \h </w:instrText>
      </w:r>
      <w:r>
        <w:fldChar w:fldCharType="separate"/>
      </w:r>
      <w:r>
        <w:t>26</w:t>
      </w:r>
      <w:r>
        <w:fldChar w:fldCharType="end"/>
      </w:r>
    </w:p>
    <w:p w14:paraId="578053CA" w14:textId="340F34B7"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Pr>
          <w:lang w:eastAsia="en-US"/>
        </w:rPr>
        <w:t>5.4.2</w:t>
      </w:r>
      <w:r>
        <w:rPr>
          <w:rFonts w:asciiTheme="minorHAnsi" w:eastAsiaTheme="minorEastAsia" w:hAnsiTheme="minorHAnsi" w:cstheme="minorBidi"/>
          <w:kern w:val="2"/>
          <w:sz w:val="24"/>
          <w:szCs w:val="24"/>
          <w:lang w:val="en-GB" w:eastAsia="en-GB"/>
          <w14:ligatures w14:val="standardContextual"/>
        </w:rPr>
        <w:tab/>
      </w:r>
      <w:r>
        <w:rPr>
          <w:lang w:eastAsia="en-US"/>
        </w:rPr>
        <w:t>Channel raster</w:t>
      </w:r>
      <w:r>
        <w:tab/>
      </w:r>
      <w:r>
        <w:fldChar w:fldCharType="begin"/>
      </w:r>
      <w:r>
        <w:instrText xml:space="preserve"> PAGEREF _Toc193201350 \h </w:instrText>
      </w:r>
      <w:r>
        <w:fldChar w:fldCharType="separate"/>
      </w:r>
      <w:r>
        <w:t>26</w:t>
      </w:r>
      <w:r>
        <w:fldChar w:fldCharType="end"/>
      </w:r>
    </w:p>
    <w:p w14:paraId="711B4924" w14:textId="660F847F"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5.4.2.1</w:t>
      </w:r>
      <w:r>
        <w:rPr>
          <w:rFonts w:asciiTheme="minorHAnsi" w:eastAsiaTheme="minorEastAsia" w:hAnsiTheme="minorHAnsi" w:cstheme="minorBidi"/>
          <w:kern w:val="2"/>
          <w:sz w:val="24"/>
          <w:szCs w:val="24"/>
          <w:lang w:val="en-GB" w:eastAsia="en-GB"/>
          <w14:ligatures w14:val="standardContextual"/>
        </w:rPr>
        <w:tab/>
      </w:r>
      <w:r>
        <w:t>NR-ARFCN and channel raster</w:t>
      </w:r>
      <w:r>
        <w:tab/>
      </w:r>
      <w:r>
        <w:fldChar w:fldCharType="begin"/>
      </w:r>
      <w:r>
        <w:instrText xml:space="preserve"> PAGEREF _Toc193201351 \h </w:instrText>
      </w:r>
      <w:r>
        <w:fldChar w:fldCharType="separate"/>
      </w:r>
      <w:r>
        <w:t>26</w:t>
      </w:r>
      <w:r>
        <w:fldChar w:fldCharType="end"/>
      </w:r>
    </w:p>
    <w:p w14:paraId="3ED1E556" w14:textId="60735B75"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Pr>
          <w:lang w:eastAsia="en-US"/>
        </w:rPr>
        <w:t>5.4.2.2</w:t>
      </w:r>
      <w:r>
        <w:rPr>
          <w:rFonts w:asciiTheme="minorHAnsi" w:eastAsiaTheme="minorEastAsia" w:hAnsiTheme="minorHAnsi" w:cstheme="minorBidi"/>
          <w:kern w:val="2"/>
          <w:sz w:val="24"/>
          <w:szCs w:val="24"/>
          <w:lang w:val="en-GB" w:eastAsia="en-GB"/>
          <w14:ligatures w14:val="standardContextual"/>
        </w:rPr>
        <w:tab/>
      </w:r>
      <w:r>
        <w:rPr>
          <w:lang w:eastAsia="en-US"/>
        </w:rPr>
        <w:t>Channel raster to resource element mapping</w:t>
      </w:r>
      <w:r>
        <w:tab/>
      </w:r>
      <w:r>
        <w:fldChar w:fldCharType="begin"/>
      </w:r>
      <w:r>
        <w:instrText xml:space="preserve"> PAGEREF _Toc193201352 \h </w:instrText>
      </w:r>
      <w:r>
        <w:fldChar w:fldCharType="separate"/>
      </w:r>
      <w:r>
        <w:t>26</w:t>
      </w:r>
      <w:r>
        <w:fldChar w:fldCharType="end"/>
      </w:r>
    </w:p>
    <w:p w14:paraId="1557E671" w14:textId="4FF0E5C7"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5.4.2.3</w:t>
      </w:r>
      <w:r>
        <w:rPr>
          <w:rFonts w:asciiTheme="minorHAnsi" w:eastAsiaTheme="minorEastAsia" w:hAnsiTheme="minorHAnsi" w:cstheme="minorBidi"/>
          <w:kern w:val="2"/>
          <w:sz w:val="24"/>
          <w:szCs w:val="24"/>
          <w:lang w:val="en-GB" w:eastAsia="en-GB"/>
          <w14:ligatures w14:val="standardContextual"/>
        </w:rPr>
        <w:tab/>
      </w:r>
      <w:r>
        <w:t>Channel raster entries for each operating band</w:t>
      </w:r>
      <w:r>
        <w:tab/>
      </w:r>
      <w:r>
        <w:fldChar w:fldCharType="begin"/>
      </w:r>
      <w:r>
        <w:instrText xml:space="preserve"> PAGEREF _Toc193201353 \h </w:instrText>
      </w:r>
      <w:r>
        <w:fldChar w:fldCharType="separate"/>
      </w:r>
      <w:r>
        <w:t>27</w:t>
      </w:r>
      <w:r>
        <w:fldChar w:fldCharType="end"/>
      </w:r>
    </w:p>
    <w:p w14:paraId="68303A7D" w14:textId="1A82BF85"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Pr>
          <w:lang w:eastAsia="en-US"/>
        </w:rPr>
        <w:t>5.4.3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w:t>
      </w:r>
      <w:r>
        <w:tab/>
      </w:r>
      <w:r>
        <w:fldChar w:fldCharType="begin"/>
      </w:r>
      <w:r>
        <w:instrText xml:space="preserve"> PAGEREF _Toc193201354 \h </w:instrText>
      </w:r>
      <w:r>
        <w:fldChar w:fldCharType="separate"/>
      </w:r>
      <w:r>
        <w:t>28</w:t>
      </w:r>
      <w:r>
        <w:fldChar w:fldCharType="end"/>
      </w:r>
    </w:p>
    <w:p w14:paraId="1D40CB84" w14:textId="4E6ADEE9"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Pr>
          <w:lang w:eastAsia="en-US"/>
        </w:rPr>
        <w:t>5.4.3.1</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and numbering</w:t>
      </w:r>
      <w:r>
        <w:tab/>
      </w:r>
      <w:r>
        <w:fldChar w:fldCharType="begin"/>
      </w:r>
      <w:r>
        <w:instrText xml:space="preserve"> PAGEREF _Toc193201355 \h </w:instrText>
      </w:r>
      <w:r>
        <w:fldChar w:fldCharType="separate"/>
      </w:r>
      <w:r>
        <w:t>28</w:t>
      </w:r>
      <w:r>
        <w:fldChar w:fldCharType="end"/>
      </w:r>
    </w:p>
    <w:p w14:paraId="59CC5554" w14:textId="29967564"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Pr>
          <w:lang w:eastAsia="en-US"/>
        </w:rPr>
        <w:t>5.4.3.2</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to synchronization block resource element mapping</w:t>
      </w:r>
      <w:r>
        <w:tab/>
      </w:r>
      <w:r>
        <w:fldChar w:fldCharType="begin"/>
      </w:r>
      <w:r>
        <w:instrText xml:space="preserve"> PAGEREF _Toc193201356 \h </w:instrText>
      </w:r>
      <w:r>
        <w:fldChar w:fldCharType="separate"/>
      </w:r>
      <w:r>
        <w:t>28</w:t>
      </w:r>
      <w:r>
        <w:fldChar w:fldCharType="end"/>
      </w:r>
    </w:p>
    <w:p w14:paraId="0EF25135" w14:textId="525A655E"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Pr>
          <w:lang w:eastAsia="en-US"/>
        </w:rPr>
        <w:t>5.4.3.3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entries for each operating band</w:t>
      </w:r>
      <w:r>
        <w:tab/>
      </w:r>
      <w:r>
        <w:fldChar w:fldCharType="begin"/>
      </w:r>
      <w:r>
        <w:instrText xml:space="preserve"> PAGEREF _Toc193201357 \h </w:instrText>
      </w:r>
      <w:r>
        <w:fldChar w:fldCharType="separate"/>
      </w:r>
      <w:r>
        <w:t>28</w:t>
      </w:r>
      <w:r>
        <w:fldChar w:fldCharType="end"/>
      </w:r>
    </w:p>
    <w:p w14:paraId="012221FE" w14:textId="6967B34D"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5.4.4</w:t>
      </w:r>
      <w:r>
        <w:rPr>
          <w:rFonts w:asciiTheme="minorHAnsi" w:eastAsiaTheme="minorEastAsia" w:hAnsiTheme="minorHAnsi" w:cstheme="minorBidi"/>
          <w:kern w:val="2"/>
          <w:sz w:val="24"/>
          <w:szCs w:val="24"/>
          <w:lang w:val="en-GB" w:eastAsia="en-GB"/>
          <w14:ligatures w14:val="standardContextual"/>
        </w:rPr>
        <w:tab/>
      </w:r>
      <w:r>
        <w:t>TX–RX frequency separation</w:t>
      </w:r>
      <w:r>
        <w:tab/>
      </w:r>
      <w:r>
        <w:fldChar w:fldCharType="begin"/>
      </w:r>
      <w:r>
        <w:instrText xml:space="preserve"> PAGEREF _Toc193201358 \h </w:instrText>
      </w:r>
      <w:r>
        <w:fldChar w:fldCharType="separate"/>
      </w:r>
      <w:r>
        <w:t>29</w:t>
      </w:r>
      <w:r>
        <w:fldChar w:fldCharType="end"/>
      </w:r>
    </w:p>
    <w:p w14:paraId="157EC88B" w14:textId="31A90DEE"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6</w:t>
      </w:r>
      <w:r>
        <w:rPr>
          <w:rFonts w:asciiTheme="minorHAnsi" w:eastAsiaTheme="minorEastAsia" w:hAnsiTheme="minorHAnsi" w:cstheme="minorBidi"/>
          <w:kern w:val="2"/>
          <w:sz w:val="24"/>
          <w:szCs w:val="24"/>
          <w:lang w:val="en-GB" w:eastAsia="en-GB"/>
          <w14:ligatures w14:val="standardContextual"/>
        </w:rPr>
        <w:tab/>
      </w:r>
      <w:r>
        <w:t>Conducted transmitter characteristics</w:t>
      </w:r>
      <w:r>
        <w:tab/>
      </w:r>
      <w:r>
        <w:fldChar w:fldCharType="begin"/>
      </w:r>
      <w:r>
        <w:instrText xml:space="preserve"> PAGEREF _Toc193201359 \h </w:instrText>
      </w:r>
      <w:r>
        <w:fldChar w:fldCharType="separate"/>
      </w:r>
      <w:r>
        <w:t>29</w:t>
      </w:r>
      <w:r>
        <w:fldChar w:fldCharType="end"/>
      </w:r>
    </w:p>
    <w:p w14:paraId="3BE049F9" w14:textId="49E33CF1"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_Toc193201360 \h </w:instrText>
      </w:r>
      <w:r>
        <w:fldChar w:fldCharType="separate"/>
      </w:r>
      <w:r>
        <w:t>29</w:t>
      </w:r>
      <w:r>
        <w:fldChar w:fldCharType="end"/>
      </w:r>
    </w:p>
    <w:p w14:paraId="2682B3C2" w14:textId="4F6D5979"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6.2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_Toc193201361 \h </w:instrText>
      </w:r>
      <w:r>
        <w:fldChar w:fldCharType="separate"/>
      </w:r>
      <w:r>
        <w:t>29</w:t>
      </w:r>
      <w:r>
        <w:fldChar w:fldCharType="end"/>
      </w:r>
    </w:p>
    <w:p w14:paraId="7F36D09F" w14:textId="7A627F65"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6.2.1</w:t>
      </w:r>
      <w:r>
        <w:rPr>
          <w:rFonts w:asciiTheme="minorHAnsi" w:eastAsiaTheme="minorEastAsia" w:hAnsiTheme="minorHAnsi" w:cstheme="minorBidi"/>
          <w:kern w:val="2"/>
          <w:sz w:val="24"/>
          <w:szCs w:val="24"/>
          <w:lang w:val="en-GB" w:eastAsia="en-GB"/>
          <w14:ligatures w14:val="standardContextual"/>
        </w:rPr>
        <w:tab/>
      </w:r>
      <w:r>
        <w:t>UE maximum output power</w:t>
      </w:r>
      <w:r>
        <w:tab/>
      </w:r>
      <w:r>
        <w:fldChar w:fldCharType="begin"/>
      </w:r>
      <w:r>
        <w:instrText xml:space="preserve"> PAGEREF _Toc193201362 \h </w:instrText>
      </w:r>
      <w:r>
        <w:fldChar w:fldCharType="separate"/>
      </w:r>
      <w:r>
        <w:t>29</w:t>
      </w:r>
      <w:r>
        <w:fldChar w:fldCharType="end"/>
      </w:r>
    </w:p>
    <w:p w14:paraId="74EE57F9" w14:textId="00B81116"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6.2.2</w:t>
      </w:r>
      <w:r>
        <w:rPr>
          <w:rFonts w:asciiTheme="minorHAnsi" w:eastAsiaTheme="minorEastAsia" w:hAnsiTheme="minorHAnsi" w:cstheme="minorBidi"/>
          <w:kern w:val="2"/>
          <w:sz w:val="24"/>
          <w:szCs w:val="24"/>
          <w:lang w:val="en-GB" w:eastAsia="en-GB"/>
          <w14:ligatures w14:val="standardContextual"/>
        </w:rPr>
        <w:tab/>
      </w:r>
      <w:r>
        <w:t>UE maximum output power reduction</w:t>
      </w:r>
      <w:r>
        <w:tab/>
      </w:r>
      <w:r>
        <w:fldChar w:fldCharType="begin"/>
      </w:r>
      <w:r>
        <w:instrText xml:space="preserve"> PAGEREF _Toc193201363 \h </w:instrText>
      </w:r>
      <w:r>
        <w:fldChar w:fldCharType="separate"/>
      </w:r>
      <w:r>
        <w:t>30</w:t>
      </w:r>
      <w:r>
        <w:fldChar w:fldCharType="end"/>
      </w:r>
    </w:p>
    <w:p w14:paraId="76B1E12B" w14:textId="0C3F2AEF"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6.2.3</w:t>
      </w:r>
      <w:r>
        <w:rPr>
          <w:rFonts w:asciiTheme="minorHAnsi" w:eastAsiaTheme="minorEastAsia" w:hAnsiTheme="minorHAnsi" w:cstheme="minorBidi"/>
          <w:kern w:val="2"/>
          <w:sz w:val="24"/>
          <w:szCs w:val="24"/>
          <w:lang w:val="en-GB" w:eastAsia="en-GB"/>
          <w14:ligatures w14:val="standardContextual"/>
        </w:rPr>
        <w:tab/>
      </w:r>
      <w:r>
        <w:t>UE additional maximum output power reduction</w:t>
      </w:r>
      <w:r>
        <w:tab/>
      </w:r>
      <w:r>
        <w:fldChar w:fldCharType="begin"/>
      </w:r>
      <w:r>
        <w:instrText xml:space="preserve"> PAGEREF _Toc193201364 \h </w:instrText>
      </w:r>
      <w:r>
        <w:fldChar w:fldCharType="separate"/>
      </w:r>
      <w:r>
        <w:t>30</w:t>
      </w:r>
      <w:r>
        <w:fldChar w:fldCharType="end"/>
      </w:r>
    </w:p>
    <w:p w14:paraId="21181640" w14:textId="0080599D"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6.2.3.1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_Toc193201365 \h </w:instrText>
      </w:r>
      <w:r>
        <w:fldChar w:fldCharType="separate"/>
      </w:r>
      <w:r>
        <w:t>30</w:t>
      </w:r>
      <w:r>
        <w:fldChar w:fldCharType="end"/>
      </w:r>
    </w:p>
    <w:p w14:paraId="341A50D2" w14:textId="76FC4D6F"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6.2.3.2</w:t>
      </w:r>
      <w:r>
        <w:rPr>
          <w:rFonts w:asciiTheme="minorHAnsi" w:eastAsiaTheme="minorEastAsia" w:hAnsiTheme="minorHAnsi" w:cstheme="minorBidi"/>
          <w:kern w:val="2"/>
          <w:sz w:val="24"/>
          <w:szCs w:val="24"/>
          <w:lang w:val="en-GB" w:eastAsia="en-GB"/>
          <w14:ligatures w14:val="standardContextual"/>
        </w:rPr>
        <w:tab/>
      </w:r>
      <w:r w:rsidRPr="00176D71">
        <w:t>A-MPR for NS_03N</w:t>
      </w:r>
      <w:r>
        <w:tab/>
      </w:r>
      <w:r>
        <w:fldChar w:fldCharType="begin"/>
      </w:r>
      <w:r>
        <w:instrText xml:space="preserve"> PAGEREF _Toc193201366 \h </w:instrText>
      </w:r>
      <w:r>
        <w:fldChar w:fldCharType="separate"/>
      </w:r>
      <w:r>
        <w:t>31</w:t>
      </w:r>
      <w:r>
        <w:fldChar w:fldCharType="end"/>
      </w:r>
    </w:p>
    <w:p w14:paraId="709B4B46" w14:textId="72DAF6AF"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6.2.3.3</w:t>
      </w:r>
      <w:r>
        <w:rPr>
          <w:rFonts w:asciiTheme="minorHAnsi" w:eastAsiaTheme="minorEastAsia" w:hAnsiTheme="minorHAnsi" w:cstheme="minorBidi"/>
          <w:kern w:val="2"/>
          <w:sz w:val="24"/>
          <w:szCs w:val="24"/>
          <w:lang w:val="en-GB" w:eastAsia="en-GB"/>
          <w14:ligatures w14:val="standardContextual"/>
        </w:rPr>
        <w:tab/>
      </w:r>
      <w:r w:rsidRPr="00176D71">
        <w:t>A-MPR for NS_04N</w:t>
      </w:r>
      <w:r>
        <w:tab/>
      </w:r>
      <w:r>
        <w:fldChar w:fldCharType="begin"/>
      </w:r>
      <w:r>
        <w:instrText xml:space="preserve"> PAGEREF _Toc193201367 \h </w:instrText>
      </w:r>
      <w:r>
        <w:fldChar w:fldCharType="separate"/>
      </w:r>
      <w:r>
        <w:t>32</w:t>
      </w:r>
      <w:r>
        <w:fldChar w:fldCharType="end"/>
      </w:r>
    </w:p>
    <w:p w14:paraId="10A3A51C" w14:textId="286DBADD"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6.2.3.4</w:t>
      </w:r>
      <w:r>
        <w:rPr>
          <w:rFonts w:asciiTheme="minorHAnsi" w:eastAsiaTheme="minorEastAsia" w:hAnsiTheme="minorHAnsi" w:cstheme="minorBidi"/>
          <w:kern w:val="2"/>
          <w:sz w:val="24"/>
          <w:szCs w:val="24"/>
          <w:lang w:val="en-GB" w:eastAsia="en-GB"/>
          <w14:ligatures w14:val="standardContextual"/>
        </w:rPr>
        <w:tab/>
      </w:r>
      <w:r w:rsidRPr="00176D71">
        <w:t>A-MPR for NS_05N</w:t>
      </w:r>
      <w:r>
        <w:tab/>
      </w:r>
      <w:r>
        <w:fldChar w:fldCharType="begin"/>
      </w:r>
      <w:r>
        <w:instrText xml:space="preserve"> PAGEREF _Toc193201368 \h </w:instrText>
      </w:r>
      <w:r>
        <w:fldChar w:fldCharType="separate"/>
      </w:r>
      <w:r>
        <w:t>32</w:t>
      </w:r>
      <w:r>
        <w:fldChar w:fldCharType="end"/>
      </w:r>
    </w:p>
    <w:p w14:paraId="7101CD34" w14:textId="327CA257"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6.2.4</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_Toc193201369 \h </w:instrText>
      </w:r>
      <w:r>
        <w:fldChar w:fldCharType="separate"/>
      </w:r>
      <w:r>
        <w:t>33</w:t>
      </w:r>
      <w:r>
        <w:fldChar w:fldCharType="end"/>
      </w:r>
    </w:p>
    <w:p w14:paraId="6D2A4045" w14:textId="638E2C21"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6.3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_Toc193201370 \h </w:instrText>
      </w:r>
      <w:r>
        <w:fldChar w:fldCharType="separate"/>
      </w:r>
      <w:r>
        <w:t>33</w:t>
      </w:r>
      <w:r>
        <w:fldChar w:fldCharType="end"/>
      </w:r>
    </w:p>
    <w:p w14:paraId="08F084FD" w14:textId="52B2E27A"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_Toc193201371 \h </w:instrText>
      </w:r>
      <w:r>
        <w:fldChar w:fldCharType="separate"/>
      </w:r>
      <w:r>
        <w:t>33</w:t>
      </w:r>
      <w:r>
        <w:fldChar w:fldCharType="end"/>
      </w:r>
    </w:p>
    <w:p w14:paraId="0E2AA35F" w14:textId="2A4CFDBB"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_Toc193201372 \h </w:instrText>
      </w:r>
      <w:r>
        <w:fldChar w:fldCharType="separate"/>
      </w:r>
      <w:r>
        <w:t>33</w:t>
      </w:r>
      <w:r>
        <w:fldChar w:fldCharType="end"/>
      </w:r>
    </w:p>
    <w:p w14:paraId="14CA359A" w14:textId="66875F8F"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_Toc193201373 \h </w:instrText>
      </w:r>
      <w:r>
        <w:fldChar w:fldCharType="separate"/>
      </w:r>
      <w:r>
        <w:t>34</w:t>
      </w:r>
      <w:r>
        <w:fldChar w:fldCharType="end"/>
      </w:r>
    </w:p>
    <w:p w14:paraId="2C77105D" w14:textId="19BA28C2"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_Toc193201374 \h </w:instrText>
      </w:r>
      <w:r>
        <w:fldChar w:fldCharType="separate"/>
      </w:r>
      <w:r>
        <w:t>34</w:t>
      </w:r>
      <w:r>
        <w:fldChar w:fldCharType="end"/>
      </w:r>
    </w:p>
    <w:p w14:paraId="6EBB9B32" w14:textId="167135B2"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6.4</w:t>
      </w:r>
      <w:r>
        <w:rPr>
          <w:rFonts w:asciiTheme="minorHAnsi" w:eastAsiaTheme="minorEastAsia" w:hAnsiTheme="minorHAnsi" w:cstheme="minorBidi"/>
          <w:kern w:val="2"/>
          <w:sz w:val="24"/>
          <w:szCs w:val="24"/>
          <w:lang w:val="en-GB" w:eastAsia="en-GB"/>
          <w14:ligatures w14:val="standardContextual"/>
        </w:rPr>
        <w:tab/>
      </w:r>
      <w:r>
        <w:t>Transmit signal quality</w:t>
      </w:r>
      <w:r>
        <w:tab/>
      </w:r>
      <w:r>
        <w:fldChar w:fldCharType="begin"/>
      </w:r>
      <w:r>
        <w:instrText xml:space="preserve"> PAGEREF _Toc193201375 \h </w:instrText>
      </w:r>
      <w:r>
        <w:fldChar w:fldCharType="separate"/>
      </w:r>
      <w:r>
        <w:t>34</w:t>
      </w:r>
      <w:r>
        <w:fldChar w:fldCharType="end"/>
      </w:r>
    </w:p>
    <w:p w14:paraId="2E3DBE15" w14:textId="036B5248"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lastRenderedPageBreak/>
        <w:t>6.4.1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_Toc193201376 \h </w:instrText>
      </w:r>
      <w:r>
        <w:fldChar w:fldCharType="separate"/>
      </w:r>
      <w:r>
        <w:t>34</w:t>
      </w:r>
      <w:r>
        <w:fldChar w:fldCharType="end"/>
      </w:r>
    </w:p>
    <w:p w14:paraId="11B1FB48" w14:textId="60064CA5"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_Toc193201377 \h </w:instrText>
      </w:r>
      <w:r>
        <w:fldChar w:fldCharType="separate"/>
      </w:r>
      <w:r>
        <w:t>34</w:t>
      </w:r>
      <w:r>
        <w:fldChar w:fldCharType="end"/>
      </w:r>
    </w:p>
    <w:p w14:paraId="7401AFDA" w14:textId="6E35E9C0"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6.4.2.1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_Toc193201378 \h </w:instrText>
      </w:r>
      <w:r>
        <w:fldChar w:fldCharType="separate"/>
      </w:r>
      <w:r>
        <w:t>34</w:t>
      </w:r>
      <w:r>
        <w:fldChar w:fldCharType="end"/>
      </w:r>
    </w:p>
    <w:p w14:paraId="7FC42EF5" w14:textId="24BE795C"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6.4.2.2</w:t>
      </w:r>
      <w:r>
        <w:rPr>
          <w:rFonts w:asciiTheme="minorHAnsi" w:eastAsiaTheme="minorEastAsia" w:hAnsiTheme="minorHAnsi" w:cstheme="minorBidi"/>
          <w:kern w:val="2"/>
          <w:sz w:val="24"/>
          <w:szCs w:val="24"/>
          <w:lang w:val="en-GB" w:eastAsia="en-GB"/>
          <w14:ligatures w14:val="standardContextual"/>
        </w:rPr>
        <w:tab/>
      </w:r>
      <w:r>
        <w:t>Phase continuity requirements for DMRS bundling</w:t>
      </w:r>
      <w:r>
        <w:tab/>
      </w:r>
      <w:r>
        <w:fldChar w:fldCharType="begin"/>
      </w:r>
      <w:r>
        <w:instrText xml:space="preserve"> PAGEREF _Toc193201379 \h </w:instrText>
      </w:r>
      <w:r>
        <w:fldChar w:fldCharType="separate"/>
      </w:r>
      <w:r>
        <w:t>34</w:t>
      </w:r>
      <w:r>
        <w:fldChar w:fldCharType="end"/>
      </w:r>
    </w:p>
    <w:p w14:paraId="244A7B72" w14:textId="745DCF52"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6.5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_Toc193201380 \h </w:instrText>
      </w:r>
      <w:r>
        <w:fldChar w:fldCharType="separate"/>
      </w:r>
      <w:r>
        <w:t>35</w:t>
      </w:r>
      <w:r>
        <w:fldChar w:fldCharType="end"/>
      </w:r>
    </w:p>
    <w:p w14:paraId="586E836D" w14:textId="5B011334"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_Toc193201381 \h </w:instrText>
      </w:r>
      <w:r>
        <w:fldChar w:fldCharType="separate"/>
      </w:r>
      <w:r>
        <w:t>35</w:t>
      </w:r>
      <w:r>
        <w:fldChar w:fldCharType="end"/>
      </w:r>
    </w:p>
    <w:p w14:paraId="22B4E396" w14:textId="6282668E"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6.5.2</w:t>
      </w:r>
      <w:r>
        <w:rPr>
          <w:rFonts w:asciiTheme="minorHAnsi" w:eastAsiaTheme="minorEastAsia" w:hAnsiTheme="minorHAnsi" w:cstheme="minorBidi"/>
          <w:kern w:val="2"/>
          <w:sz w:val="24"/>
          <w:szCs w:val="24"/>
          <w:lang w:val="en-GB" w:eastAsia="en-GB"/>
          <w14:ligatures w14:val="standardContextual"/>
        </w:rPr>
        <w:tab/>
      </w:r>
      <w:r>
        <w:t>Out of band emission</w:t>
      </w:r>
      <w:r>
        <w:tab/>
      </w:r>
      <w:r>
        <w:fldChar w:fldCharType="begin"/>
      </w:r>
      <w:r>
        <w:instrText xml:space="preserve"> PAGEREF _Toc193201382 \h </w:instrText>
      </w:r>
      <w:r>
        <w:fldChar w:fldCharType="separate"/>
      </w:r>
      <w:r>
        <w:t>35</w:t>
      </w:r>
      <w:r>
        <w:fldChar w:fldCharType="end"/>
      </w:r>
    </w:p>
    <w:p w14:paraId="108BB60E" w14:textId="595E9F85"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6.5.2.1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_Toc193201383 \h </w:instrText>
      </w:r>
      <w:r>
        <w:fldChar w:fldCharType="separate"/>
      </w:r>
      <w:r>
        <w:t>35</w:t>
      </w:r>
      <w:r>
        <w:fldChar w:fldCharType="end"/>
      </w:r>
    </w:p>
    <w:p w14:paraId="5AD3F247" w14:textId="49250B8F"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6.5.2.2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_Toc193201384 \h </w:instrText>
      </w:r>
      <w:r>
        <w:fldChar w:fldCharType="separate"/>
      </w:r>
      <w:r>
        <w:t>35</w:t>
      </w:r>
      <w:r>
        <w:fldChar w:fldCharType="end"/>
      </w:r>
    </w:p>
    <w:p w14:paraId="10027AAB" w14:textId="65AD278A"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6.5.2.3</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_Toc193201385 \h </w:instrText>
      </w:r>
      <w:r>
        <w:fldChar w:fldCharType="separate"/>
      </w:r>
      <w:r>
        <w:t>36</w:t>
      </w:r>
      <w:r>
        <w:fldChar w:fldCharType="end"/>
      </w:r>
    </w:p>
    <w:p w14:paraId="4A28A2AD" w14:textId="610C3EA5"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rPr>
          <w:snapToGrid w:val="0"/>
        </w:rPr>
        <w:t>6.5.2.3.1</w:t>
      </w:r>
      <w:r>
        <w:rPr>
          <w:rFonts w:asciiTheme="minorHAnsi" w:eastAsiaTheme="minorEastAsia" w:hAnsiTheme="minorHAnsi" w:cstheme="minorBidi"/>
          <w:kern w:val="2"/>
          <w:sz w:val="24"/>
          <w:szCs w:val="24"/>
          <w:lang w:val="en-GB" w:eastAsia="en-GB"/>
          <w14:ligatures w14:val="standardContextual"/>
        </w:rPr>
        <w:tab/>
      </w:r>
      <w:r w:rsidRPr="00176D71">
        <w:rPr>
          <w:snapToGrid w:val="0"/>
        </w:rPr>
        <w:t>Requirements for network signalling value "NS_04N"</w:t>
      </w:r>
      <w:r>
        <w:tab/>
      </w:r>
      <w:r>
        <w:fldChar w:fldCharType="begin"/>
      </w:r>
      <w:r>
        <w:instrText xml:space="preserve"> PAGEREF _Toc193201386 \h </w:instrText>
      </w:r>
      <w:r>
        <w:fldChar w:fldCharType="separate"/>
      </w:r>
      <w:r>
        <w:t>36</w:t>
      </w:r>
      <w:r>
        <w:fldChar w:fldCharType="end"/>
      </w:r>
    </w:p>
    <w:p w14:paraId="13F5954D" w14:textId="32150A30"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rPr>
          <w:snapToGrid w:val="0"/>
        </w:rPr>
        <w:t>6.5.2.3.2</w:t>
      </w:r>
      <w:r>
        <w:rPr>
          <w:rFonts w:asciiTheme="minorHAnsi" w:eastAsiaTheme="minorEastAsia" w:hAnsiTheme="minorHAnsi" w:cstheme="minorBidi"/>
          <w:kern w:val="2"/>
          <w:sz w:val="24"/>
          <w:szCs w:val="24"/>
          <w:lang w:val="en-GB" w:eastAsia="en-GB"/>
          <w14:ligatures w14:val="standardContextual"/>
        </w:rPr>
        <w:tab/>
      </w:r>
      <w:r w:rsidRPr="00176D71">
        <w:rPr>
          <w:snapToGrid w:val="0"/>
        </w:rPr>
        <w:t>Requirements for network signalling value “NS_05N"</w:t>
      </w:r>
      <w:r>
        <w:tab/>
      </w:r>
      <w:r>
        <w:fldChar w:fldCharType="begin"/>
      </w:r>
      <w:r>
        <w:instrText xml:space="preserve"> PAGEREF _Toc193201387 \h </w:instrText>
      </w:r>
      <w:r>
        <w:fldChar w:fldCharType="separate"/>
      </w:r>
      <w:r>
        <w:t>36</w:t>
      </w:r>
      <w:r>
        <w:fldChar w:fldCharType="end"/>
      </w:r>
    </w:p>
    <w:p w14:paraId="4F6D6544" w14:textId="7832DC0A"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6.5.2.4</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_Toc193201388 \h </w:instrText>
      </w:r>
      <w:r>
        <w:fldChar w:fldCharType="separate"/>
      </w:r>
      <w:r>
        <w:t>36</w:t>
      </w:r>
      <w:r>
        <w:fldChar w:fldCharType="end"/>
      </w:r>
    </w:p>
    <w:p w14:paraId="32D2C7AF" w14:textId="48191D79"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rPr>
          <w:snapToGrid w:val="0"/>
        </w:rPr>
        <w:t>6.5.2.4.1</w:t>
      </w:r>
      <w:r>
        <w:rPr>
          <w:rFonts w:asciiTheme="minorHAnsi" w:eastAsiaTheme="minorEastAsia" w:hAnsiTheme="minorHAnsi" w:cstheme="minorBidi"/>
          <w:kern w:val="2"/>
          <w:sz w:val="24"/>
          <w:szCs w:val="24"/>
          <w:lang w:val="en-GB" w:eastAsia="en-GB"/>
          <w14:ligatures w14:val="standardContextual"/>
        </w:rPr>
        <w:tab/>
      </w:r>
      <w:r w:rsidRPr="00176D71">
        <w:rPr>
          <w:snapToGrid w:val="0"/>
        </w:rPr>
        <w:t>NR ACLR</w:t>
      </w:r>
      <w:r>
        <w:tab/>
      </w:r>
      <w:r>
        <w:fldChar w:fldCharType="begin"/>
      </w:r>
      <w:r>
        <w:instrText xml:space="preserve"> PAGEREF _Toc193201389 \h </w:instrText>
      </w:r>
      <w:r>
        <w:fldChar w:fldCharType="separate"/>
      </w:r>
      <w:r>
        <w:t>36</w:t>
      </w:r>
      <w:r>
        <w:fldChar w:fldCharType="end"/>
      </w:r>
    </w:p>
    <w:p w14:paraId="5B434037" w14:textId="38759DE5"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rPr>
          <w:snapToGrid w:val="0"/>
        </w:rPr>
        <w:t>6.5.2.4.2</w:t>
      </w:r>
      <w:r>
        <w:rPr>
          <w:rFonts w:asciiTheme="minorHAnsi" w:eastAsiaTheme="minorEastAsia" w:hAnsiTheme="minorHAnsi" w:cstheme="minorBidi"/>
          <w:kern w:val="2"/>
          <w:sz w:val="24"/>
          <w:szCs w:val="24"/>
          <w:lang w:val="en-GB" w:eastAsia="en-GB"/>
          <w14:ligatures w14:val="standardContextual"/>
        </w:rPr>
        <w:tab/>
      </w:r>
      <w:r w:rsidRPr="00176D71">
        <w:rPr>
          <w:snapToGrid w:val="0"/>
        </w:rPr>
        <w:t>UTRA ACLR</w:t>
      </w:r>
      <w:r>
        <w:tab/>
      </w:r>
      <w:r>
        <w:fldChar w:fldCharType="begin"/>
      </w:r>
      <w:r>
        <w:instrText xml:space="preserve"> PAGEREF _Toc193201390 \h </w:instrText>
      </w:r>
      <w:r>
        <w:fldChar w:fldCharType="separate"/>
      </w:r>
      <w:r>
        <w:t>37</w:t>
      </w:r>
      <w:r>
        <w:fldChar w:fldCharType="end"/>
      </w:r>
    </w:p>
    <w:p w14:paraId="3E036E4C" w14:textId="065F5E53"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6.5.3</w:t>
      </w:r>
      <w:r>
        <w:rPr>
          <w:rFonts w:asciiTheme="minorHAnsi" w:eastAsiaTheme="minorEastAsia" w:hAnsiTheme="minorHAnsi" w:cstheme="minorBidi"/>
          <w:kern w:val="2"/>
          <w:sz w:val="24"/>
          <w:szCs w:val="24"/>
          <w:lang w:val="en-GB" w:eastAsia="en-GB"/>
          <w14:ligatures w14:val="standardContextual"/>
        </w:rPr>
        <w:tab/>
      </w:r>
      <w:r>
        <w:t>Spurious emission</w:t>
      </w:r>
      <w:r>
        <w:tab/>
      </w:r>
      <w:r>
        <w:fldChar w:fldCharType="begin"/>
      </w:r>
      <w:r>
        <w:instrText xml:space="preserve"> PAGEREF _Toc193201391 \h </w:instrText>
      </w:r>
      <w:r>
        <w:fldChar w:fldCharType="separate"/>
      </w:r>
      <w:r>
        <w:t>37</w:t>
      </w:r>
      <w:r>
        <w:fldChar w:fldCharType="end"/>
      </w:r>
    </w:p>
    <w:p w14:paraId="24AB3E2A" w14:textId="3065F81A"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6.5.3.1</w:t>
      </w:r>
      <w:r>
        <w:rPr>
          <w:rFonts w:asciiTheme="minorHAnsi" w:eastAsiaTheme="minorEastAsia" w:hAnsiTheme="minorHAnsi" w:cstheme="minorBidi"/>
          <w:kern w:val="2"/>
          <w:sz w:val="24"/>
          <w:szCs w:val="24"/>
          <w:lang w:val="en-GB" w:eastAsia="en-GB"/>
          <w14:ligatures w14:val="standardContextual"/>
        </w:rPr>
        <w:tab/>
      </w:r>
      <w:r>
        <w:t>General spurious emissions</w:t>
      </w:r>
      <w:r>
        <w:tab/>
      </w:r>
      <w:r>
        <w:fldChar w:fldCharType="begin"/>
      </w:r>
      <w:r>
        <w:instrText xml:space="preserve"> PAGEREF _Toc193201392 \h </w:instrText>
      </w:r>
      <w:r>
        <w:fldChar w:fldCharType="separate"/>
      </w:r>
      <w:r>
        <w:t>37</w:t>
      </w:r>
      <w:r>
        <w:fldChar w:fldCharType="end"/>
      </w:r>
    </w:p>
    <w:p w14:paraId="587CA1F4" w14:textId="35784F33"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6.5.3.2</w:t>
      </w:r>
      <w:r>
        <w:rPr>
          <w:rFonts w:asciiTheme="minorHAnsi" w:eastAsiaTheme="minorEastAsia" w:hAnsiTheme="minorHAnsi" w:cstheme="minorBidi"/>
          <w:kern w:val="2"/>
          <w:sz w:val="24"/>
          <w:szCs w:val="24"/>
          <w:lang w:val="en-GB" w:eastAsia="en-GB"/>
          <w14:ligatures w14:val="standardContextual"/>
        </w:rPr>
        <w:tab/>
      </w:r>
      <w:r>
        <w:t>Spurious emissions for UE co-existence</w:t>
      </w:r>
      <w:r>
        <w:tab/>
      </w:r>
      <w:r>
        <w:fldChar w:fldCharType="begin"/>
      </w:r>
      <w:r>
        <w:instrText xml:space="preserve"> PAGEREF _Toc193201393 \h </w:instrText>
      </w:r>
      <w:r>
        <w:fldChar w:fldCharType="separate"/>
      </w:r>
      <w:r>
        <w:t>38</w:t>
      </w:r>
      <w:r>
        <w:fldChar w:fldCharType="end"/>
      </w:r>
    </w:p>
    <w:p w14:paraId="405DFF88" w14:textId="55BF51B2"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6.5.3.3</w:t>
      </w:r>
      <w:r>
        <w:rPr>
          <w:rFonts w:asciiTheme="minorHAnsi" w:eastAsiaTheme="minorEastAsia" w:hAnsiTheme="minorHAnsi" w:cstheme="minorBidi"/>
          <w:kern w:val="2"/>
          <w:sz w:val="24"/>
          <w:szCs w:val="24"/>
          <w:lang w:val="en-GB" w:eastAsia="en-GB"/>
          <w14:ligatures w14:val="standardContextual"/>
        </w:rPr>
        <w:tab/>
      </w:r>
      <w:r>
        <w:t>Additional spurious emissions</w:t>
      </w:r>
      <w:r>
        <w:tab/>
      </w:r>
      <w:r>
        <w:fldChar w:fldCharType="begin"/>
      </w:r>
      <w:r>
        <w:instrText xml:space="preserve"> PAGEREF _Toc193201394 \h </w:instrText>
      </w:r>
      <w:r>
        <w:fldChar w:fldCharType="separate"/>
      </w:r>
      <w:r>
        <w:t>39</w:t>
      </w:r>
      <w:r>
        <w:fldChar w:fldCharType="end"/>
      </w:r>
    </w:p>
    <w:p w14:paraId="7120E1D7" w14:textId="3FC20945"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6.5.3.3.1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_Toc193201395 \h </w:instrText>
      </w:r>
      <w:r>
        <w:fldChar w:fldCharType="separate"/>
      </w:r>
      <w:r>
        <w:t>39</w:t>
      </w:r>
      <w:r>
        <w:fldChar w:fldCharType="end"/>
      </w:r>
    </w:p>
    <w:p w14:paraId="1584E25B" w14:textId="6C119689"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6.5.3.3.2</w:t>
      </w:r>
      <w:r>
        <w:rPr>
          <w:rFonts w:asciiTheme="minorHAnsi" w:eastAsiaTheme="minorEastAsia" w:hAnsiTheme="minorHAnsi" w:cstheme="minorBidi"/>
          <w:kern w:val="2"/>
          <w:sz w:val="24"/>
          <w:szCs w:val="24"/>
          <w:lang w:val="en-GB" w:eastAsia="en-GB"/>
          <w14:ligatures w14:val="standardContextual"/>
        </w:rPr>
        <w:tab/>
      </w:r>
      <w:r>
        <w:t>Requirement for network signalling value "NS_02N"</w:t>
      </w:r>
      <w:r>
        <w:tab/>
      </w:r>
      <w:r>
        <w:fldChar w:fldCharType="begin"/>
      </w:r>
      <w:r>
        <w:instrText xml:space="preserve"> PAGEREF _Toc193201396 \h </w:instrText>
      </w:r>
      <w:r>
        <w:fldChar w:fldCharType="separate"/>
      </w:r>
      <w:r>
        <w:t>39</w:t>
      </w:r>
      <w:r>
        <w:fldChar w:fldCharType="end"/>
      </w:r>
    </w:p>
    <w:p w14:paraId="25EC6A3E" w14:textId="5BE497A7"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6.5.3.3.3</w:t>
      </w:r>
      <w:r>
        <w:rPr>
          <w:rFonts w:asciiTheme="minorHAnsi" w:eastAsiaTheme="minorEastAsia" w:hAnsiTheme="minorHAnsi" w:cstheme="minorBidi"/>
          <w:kern w:val="2"/>
          <w:sz w:val="24"/>
          <w:szCs w:val="24"/>
          <w:lang w:val="en-GB" w:eastAsia="en-GB"/>
          <w14:ligatures w14:val="standardContextual"/>
        </w:rPr>
        <w:tab/>
      </w:r>
      <w:r>
        <w:t>Requirement for network signalling value "NS_03N"</w:t>
      </w:r>
      <w:r>
        <w:tab/>
      </w:r>
      <w:r>
        <w:fldChar w:fldCharType="begin"/>
      </w:r>
      <w:r>
        <w:instrText xml:space="preserve"> PAGEREF _Toc193201397 \h </w:instrText>
      </w:r>
      <w:r>
        <w:fldChar w:fldCharType="separate"/>
      </w:r>
      <w:r>
        <w:t>39</w:t>
      </w:r>
      <w:r>
        <w:fldChar w:fldCharType="end"/>
      </w:r>
    </w:p>
    <w:p w14:paraId="79B4944D" w14:textId="2805B58A"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6.5.3.3.4</w:t>
      </w:r>
      <w:r>
        <w:rPr>
          <w:rFonts w:asciiTheme="minorHAnsi" w:eastAsiaTheme="minorEastAsia" w:hAnsiTheme="minorHAnsi" w:cstheme="minorBidi"/>
          <w:kern w:val="2"/>
          <w:sz w:val="24"/>
          <w:szCs w:val="24"/>
          <w:lang w:val="en-GB" w:eastAsia="en-GB"/>
          <w14:ligatures w14:val="standardContextual"/>
        </w:rPr>
        <w:tab/>
      </w:r>
      <w:r>
        <w:t>Requirement for network signalling value "NS_04N" and "NS_05N"</w:t>
      </w:r>
      <w:r>
        <w:tab/>
      </w:r>
      <w:r>
        <w:fldChar w:fldCharType="begin"/>
      </w:r>
      <w:r>
        <w:instrText xml:space="preserve"> PAGEREF _Toc193201398 \h </w:instrText>
      </w:r>
      <w:r>
        <w:fldChar w:fldCharType="separate"/>
      </w:r>
      <w:r>
        <w:t>40</w:t>
      </w:r>
      <w:r>
        <w:fldChar w:fldCharType="end"/>
      </w:r>
    </w:p>
    <w:p w14:paraId="1FAA4EA0" w14:textId="2D580BCD"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6.5.4</w:t>
      </w:r>
      <w:r>
        <w:rPr>
          <w:rFonts w:asciiTheme="minorHAnsi" w:eastAsiaTheme="minorEastAsia" w:hAnsiTheme="minorHAnsi" w:cstheme="minorBidi"/>
          <w:kern w:val="2"/>
          <w:sz w:val="24"/>
          <w:szCs w:val="24"/>
          <w:lang w:val="en-GB" w:eastAsia="en-GB"/>
          <w14:ligatures w14:val="standardContextual"/>
        </w:rPr>
        <w:tab/>
      </w:r>
      <w:r>
        <w:t>Transmit intermodulation</w:t>
      </w:r>
      <w:r>
        <w:tab/>
      </w:r>
      <w:r>
        <w:fldChar w:fldCharType="begin"/>
      </w:r>
      <w:r>
        <w:instrText xml:space="preserve"> PAGEREF _Toc193201399 \h </w:instrText>
      </w:r>
      <w:r>
        <w:fldChar w:fldCharType="separate"/>
      </w:r>
      <w:r>
        <w:t>40</w:t>
      </w:r>
      <w:r>
        <w:fldChar w:fldCharType="end"/>
      </w:r>
    </w:p>
    <w:p w14:paraId="63972551" w14:textId="7C043F3F"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7</w:t>
      </w:r>
      <w:r>
        <w:rPr>
          <w:rFonts w:asciiTheme="minorHAnsi" w:eastAsiaTheme="minorEastAsia" w:hAnsiTheme="minorHAnsi" w:cstheme="minorBidi"/>
          <w:kern w:val="2"/>
          <w:sz w:val="24"/>
          <w:szCs w:val="24"/>
          <w:lang w:val="en-GB" w:eastAsia="en-GB"/>
          <w14:ligatures w14:val="standardContextual"/>
        </w:rPr>
        <w:tab/>
      </w:r>
      <w:r>
        <w:t>Conducted receiver characteristics</w:t>
      </w:r>
      <w:r>
        <w:tab/>
      </w:r>
      <w:r>
        <w:fldChar w:fldCharType="begin"/>
      </w:r>
      <w:r>
        <w:instrText xml:space="preserve"> PAGEREF _Toc193201400 \h </w:instrText>
      </w:r>
      <w:r>
        <w:fldChar w:fldCharType="separate"/>
      </w:r>
      <w:r>
        <w:t>41</w:t>
      </w:r>
      <w:r>
        <w:fldChar w:fldCharType="end"/>
      </w:r>
    </w:p>
    <w:p w14:paraId="387F826C" w14:textId="07DE25A7"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7.1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_Toc193201401 \h </w:instrText>
      </w:r>
      <w:r>
        <w:fldChar w:fldCharType="separate"/>
      </w:r>
      <w:r>
        <w:t>41</w:t>
      </w:r>
      <w:r>
        <w:fldChar w:fldCharType="end"/>
      </w:r>
    </w:p>
    <w:p w14:paraId="0EBB3597" w14:textId="313A7843"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7.2</w:t>
      </w:r>
      <w:r>
        <w:rPr>
          <w:rFonts w:asciiTheme="minorHAnsi" w:eastAsiaTheme="minorEastAsia" w:hAnsiTheme="minorHAnsi" w:cstheme="minorBidi"/>
          <w:kern w:val="2"/>
          <w:sz w:val="24"/>
          <w:szCs w:val="24"/>
          <w:lang w:val="en-GB" w:eastAsia="en-GB"/>
          <w14:ligatures w14:val="standardContextual"/>
        </w:rPr>
        <w:tab/>
      </w:r>
      <w:r>
        <w:t>Diversity characteristics</w:t>
      </w:r>
      <w:r>
        <w:tab/>
      </w:r>
      <w:r>
        <w:fldChar w:fldCharType="begin"/>
      </w:r>
      <w:r>
        <w:instrText xml:space="preserve"> PAGEREF _Toc193201402 \h </w:instrText>
      </w:r>
      <w:r>
        <w:fldChar w:fldCharType="separate"/>
      </w:r>
      <w:r>
        <w:t>41</w:t>
      </w:r>
      <w:r>
        <w:fldChar w:fldCharType="end"/>
      </w:r>
    </w:p>
    <w:p w14:paraId="3F0398DA" w14:textId="787F7888"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7.3</w:t>
      </w:r>
      <w:r>
        <w:rPr>
          <w:rFonts w:asciiTheme="minorHAnsi" w:eastAsiaTheme="minorEastAsia" w:hAnsiTheme="minorHAnsi" w:cstheme="minorBidi"/>
          <w:kern w:val="2"/>
          <w:sz w:val="24"/>
          <w:szCs w:val="24"/>
          <w:lang w:val="en-GB" w:eastAsia="en-GB"/>
          <w14:ligatures w14:val="standardContextual"/>
        </w:rPr>
        <w:tab/>
      </w:r>
      <w:r>
        <w:t>Reference sensitivity</w:t>
      </w:r>
      <w:r>
        <w:tab/>
      </w:r>
      <w:r>
        <w:fldChar w:fldCharType="begin"/>
      </w:r>
      <w:r>
        <w:instrText xml:space="preserve"> PAGEREF _Toc193201403 \h </w:instrText>
      </w:r>
      <w:r>
        <w:fldChar w:fldCharType="separate"/>
      </w:r>
      <w:r>
        <w:t>41</w:t>
      </w:r>
      <w:r>
        <w:fldChar w:fldCharType="end"/>
      </w:r>
    </w:p>
    <w:p w14:paraId="080BC97A" w14:textId="2B0B8AEB"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7.3.1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_Toc193201404 \h </w:instrText>
      </w:r>
      <w:r>
        <w:fldChar w:fldCharType="separate"/>
      </w:r>
      <w:r>
        <w:t>41</w:t>
      </w:r>
      <w:r>
        <w:fldChar w:fldCharType="end"/>
      </w:r>
    </w:p>
    <w:p w14:paraId="473CFE79" w14:textId="0C5894AD"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7.3.2</w:t>
      </w:r>
      <w:r>
        <w:rPr>
          <w:rFonts w:asciiTheme="minorHAnsi" w:eastAsiaTheme="minorEastAsia" w:hAnsiTheme="minorHAnsi" w:cstheme="minorBidi"/>
          <w:kern w:val="2"/>
          <w:sz w:val="24"/>
          <w:szCs w:val="24"/>
          <w:lang w:val="en-GB" w:eastAsia="en-GB"/>
          <w14:ligatures w14:val="standardContextual"/>
        </w:rPr>
        <w:tab/>
      </w:r>
      <w:r>
        <w:t>Reference sensitivity power level</w:t>
      </w:r>
      <w:r>
        <w:tab/>
      </w:r>
      <w:r>
        <w:fldChar w:fldCharType="begin"/>
      </w:r>
      <w:r>
        <w:instrText xml:space="preserve"> PAGEREF _Toc193201405 \h </w:instrText>
      </w:r>
      <w:r>
        <w:fldChar w:fldCharType="separate"/>
      </w:r>
      <w:r>
        <w:t>42</w:t>
      </w:r>
      <w:r>
        <w:fldChar w:fldCharType="end"/>
      </w:r>
    </w:p>
    <w:p w14:paraId="09FB47CB" w14:textId="1888D209"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7.4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_Toc193201406 \h </w:instrText>
      </w:r>
      <w:r>
        <w:fldChar w:fldCharType="separate"/>
      </w:r>
      <w:r>
        <w:t>43</w:t>
      </w:r>
      <w:r>
        <w:fldChar w:fldCharType="end"/>
      </w:r>
    </w:p>
    <w:p w14:paraId="07FDF670" w14:textId="21B4E3B7"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7.5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_Toc193201407 \h </w:instrText>
      </w:r>
      <w:r>
        <w:fldChar w:fldCharType="separate"/>
      </w:r>
      <w:r>
        <w:t>43</w:t>
      </w:r>
      <w:r>
        <w:fldChar w:fldCharType="end"/>
      </w:r>
    </w:p>
    <w:p w14:paraId="34E3E94D" w14:textId="1F0C2075"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7.6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_Toc193201408 \h </w:instrText>
      </w:r>
      <w:r>
        <w:fldChar w:fldCharType="separate"/>
      </w:r>
      <w:r>
        <w:t>44</w:t>
      </w:r>
      <w:r>
        <w:fldChar w:fldCharType="end"/>
      </w:r>
    </w:p>
    <w:p w14:paraId="2679F4CF" w14:textId="07CD1C03"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7.6.1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_Toc193201409 \h </w:instrText>
      </w:r>
      <w:r>
        <w:fldChar w:fldCharType="separate"/>
      </w:r>
      <w:r>
        <w:t>44</w:t>
      </w:r>
      <w:r>
        <w:fldChar w:fldCharType="end"/>
      </w:r>
    </w:p>
    <w:p w14:paraId="2FB167C4" w14:textId="50CBA0E9"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7.6.2</w:t>
      </w:r>
      <w:r>
        <w:rPr>
          <w:rFonts w:asciiTheme="minorHAnsi" w:eastAsiaTheme="minorEastAsia" w:hAnsiTheme="minorHAnsi" w:cstheme="minorBidi"/>
          <w:kern w:val="2"/>
          <w:sz w:val="24"/>
          <w:szCs w:val="24"/>
          <w:lang w:val="en-GB" w:eastAsia="en-GB"/>
          <w14:ligatures w14:val="standardContextual"/>
        </w:rPr>
        <w:tab/>
      </w:r>
      <w:r>
        <w:t>In-band blocking</w:t>
      </w:r>
      <w:r>
        <w:tab/>
      </w:r>
      <w:r>
        <w:fldChar w:fldCharType="begin"/>
      </w:r>
      <w:r>
        <w:instrText xml:space="preserve"> PAGEREF _Toc193201410 \h </w:instrText>
      </w:r>
      <w:r>
        <w:fldChar w:fldCharType="separate"/>
      </w:r>
      <w:r>
        <w:t>44</w:t>
      </w:r>
      <w:r>
        <w:fldChar w:fldCharType="end"/>
      </w:r>
    </w:p>
    <w:p w14:paraId="43E69761" w14:textId="7FC4611F"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7.6.3</w:t>
      </w:r>
      <w:r>
        <w:rPr>
          <w:rFonts w:asciiTheme="minorHAnsi" w:eastAsiaTheme="minorEastAsia" w:hAnsiTheme="minorHAnsi" w:cstheme="minorBidi"/>
          <w:kern w:val="2"/>
          <w:sz w:val="24"/>
          <w:szCs w:val="24"/>
          <w:lang w:val="en-GB" w:eastAsia="en-GB"/>
          <w14:ligatures w14:val="standardContextual"/>
        </w:rPr>
        <w:tab/>
      </w:r>
      <w:r>
        <w:t>Out-of-band blocking</w:t>
      </w:r>
      <w:r>
        <w:tab/>
      </w:r>
      <w:r>
        <w:fldChar w:fldCharType="begin"/>
      </w:r>
      <w:r>
        <w:instrText xml:space="preserve"> PAGEREF _Toc193201411 \h </w:instrText>
      </w:r>
      <w:r>
        <w:fldChar w:fldCharType="separate"/>
      </w:r>
      <w:r>
        <w:t>45</w:t>
      </w:r>
      <w:r>
        <w:fldChar w:fldCharType="end"/>
      </w:r>
    </w:p>
    <w:p w14:paraId="004A4187" w14:textId="7D046896"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7.6.4</w:t>
      </w:r>
      <w:r>
        <w:rPr>
          <w:rFonts w:asciiTheme="minorHAnsi" w:eastAsiaTheme="minorEastAsia" w:hAnsiTheme="minorHAnsi" w:cstheme="minorBidi"/>
          <w:kern w:val="2"/>
          <w:sz w:val="24"/>
          <w:szCs w:val="24"/>
          <w:lang w:val="en-GB" w:eastAsia="en-GB"/>
          <w14:ligatures w14:val="standardContextual"/>
        </w:rPr>
        <w:tab/>
      </w:r>
      <w:r>
        <w:t>Narrow band blocking</w:t>
      </w:r>
      <w:r>
        <w:tab/>
      </w:r>
      <w:r>
        <w:fldChar w:fldCharType="begin"/>
      </w:r>
      <w:r>
        <w:instrText xml:space="preserve"> PAGEREF _Toc193201412 \h </w:instrText>
      </w:r>
      <w:r>
        <w:fldChar w:fldCharType="separate"/>
      </w:r>
      <w:r>
        <w:t>46</w:t>
      </w:r>
      <w:r>
        <w:fldChar w:fldCharType="end"/>
      </w:r>
    </w:p>
    <w:p w14:paraId="3BC090FD" w14:textId="18A12683"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7.7</w:t>
      </w:r>
      <w:r>
        <w:rPr>
          <w:rFonts w:asciiTheme="minorHAnsi" w:eastAsiaTheme="minorEastAsia" w:hAnsiTheme="minorHAnsi" w:cstheme="minorBidi"/>
          <w:kern w:val="2"/>
          <w:sz w:val="24"/>
          <w:szCs w:val="24"/>
          <w:lang w:val="en-GB" w:eastAsia="en-GB"/>
          <w14:ligatures w14:val="standardContextual"/>
        </w:rPr>
        <w:tab/>
      </w:r>
      <w:r>
        <w:t>Spurious response</w:t>
      </w:r>
      <w:r>
        <w:tab/>
      </w:r>
      <w:r>
        <w:fldChar w:fldCharType="begin"/>
      </w:r>
      <w:r>
        <w:instrText xml:space="preserve"> PAGEREF _Toc193201413 \h </w:instrText>
      </w:r>
      <w:r>
        <w:fldChar w:fldCharType="separate"/>
      </w:r>
      <w:r>
        <w:t>47</w:t>
      </w:r>
      <w:r>
        <w:fldChar w:fldCharType="end"/>
      </w:r>
    </w:p>
    <w:p w14:paraId="6587158C" w14:textId="2DFBB730"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7.8</w:t>
      </w:r>
      <w:r>
        <w:rPr>
          <w:rFonts w:asciiTheme="minorHAnsi" w:eastAsiaTheme="minorEastAsia" w:hAnsiTheme="minorHAnsi" w:cstheme="minorBidi"/>
          <w:kern w:val="2"/>
          <w:sz w:val="24"/>
          <w:szCs w:val="24"/>
          <w:lang w:val="en-GB" w:eastAsia="en-GB"/>
          <w14:ligatures w14:val="standardContextual"/>
        </w:rPr>
        <w:tab/>
      </w:r>
      <w:r>
        <w:t>Intermodulation characteristics</w:t>
      </w:r>
      <w:r>
        <w:tab/>
      </w:r>
      <w:r>
        <w:fldChar w:fldCharType="begin"/>
      </w:r>
      <w:r>
        <w:instrText xml:space="preserve"> PAGEREF _Toc193201414 \h </w:instrText>
      </w:r>
      <w:r>
        <w:fldChar w:fldCharType="separate"/>
      </w:r>
      <w:r>
        <w:t>47</w:t>
      </w:r>
      <w:r>
        <w:fldChar w:fldCharType="end"/>
      </w:r>
    </w:p>
    <w:p w14:paraId="0A5289B5" w14:textId="2D72E34F"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7.9</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_Toc193201415 \h </w:instrText>
      </w:r>
      <w:r>
        <w:fldChar w:fldCharType="separate"/>
      </w:r>
      <w:r>
        <w:t>48</w:t>
      </w:r>
      <w:r>
        <w:fldChar w:fldCharType="end"/>
      </w:r>
    </w:p>
    <w:p w14:paraId="1B79A32C" w14:textId="38F3D19A"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8</w:t>
      </w:r>
      <w:r>
        <w:rPr>
          <w:rFonts w:asciiTheme="minorHAnsi" w:eastAsiaTheme="minorEastAsia" w:hAnsiTheme="minorHAnsi" w:cstheme="minorBidi"/>
          <w:kern w:val="2"/>
          <w:sz w:val="24"/>
          <w:szCs w:val="24"/>
          <w:lang w:val="en-GB" w:eastAsia="en-GB"/>
          <w14:ligatures w14:val="standardContextual"/>
        </w:rPr>
        <w:tab/>
      </w:r>
      <w:r>
        <w:t>Conducted performance requirements</w:t>
      </w:r>
      <w:r>
        <w:tab/>
      </w:r>
      <w:r>
        <w:fldChar w:fldCharType="begin"/>
      </w:r>
      <w:r>
        <w:instrText xml:space="preserve"> PAGEREF _Toc193201416 \h </w:instrText>
      </w:r>
      <w:r>
        <w:fldChar w:fldCharType="separate"/>
      </w:r>
      <w:r>
        <w:t>48</w:t>
      </w:r>
      <w:r>
        <w:fldChar w:fldCharType="end"/>
      </w:r>
    </w:p>
    <w:p w14:paraId="24758E3A" w14:textId="53174585"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8.1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_Toc193201417 \h </w:instrText>
      </w:r>
      <w:r>
        <w:fldChar w:fldCharType="separate"/>
      </w:r>
      <w:r>
        <w:t>48</w:t>
      </w:r>
      <w:r>
        <w:fldChar w:fldCharType="end"/>
      </w:r>
    </w:p>
    <w:p w14:paraId="4CDE063C" w14:textId="53741C39"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8.1.1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_Toc193201418 \h </w:instrText>
      </w:r>
      <w:r>
        <w:fldChar w:fldCharType="separate"/>
      </w:r>
      <w:r>
        <w:t>48</w:t>
      </w:r>
      <w:r>
        <w:fldChar w:fldCharType="end"/>
      </w:r>
    </w:p>
    <w:p w14:paraId="7CA20A5A" w14:textId="3D892471"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8.1.2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_Toc193201419 \h </w:instrText>
      </w:r>
      <w:r>
        <w:fldChar w:fldCharType="separate"/>
      </w:r>
      <w:r>
        <w:t>48</w:t>
      </w:r>
      <w:r>
        <w:fldChar w:fldCharType="end"/>
      </w:r>
    </w:p>
    <w:p w14:paraId="6F7427BD" w14:textId="07631F0C"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8.1.3</w:t>
      </w:r>
      <w:r>
        <w:rPr>
          <w:rFonts w:asciiTheme="minorHAnsi" w:eastAsiaTheme="minorEastAsia" w:hAnsiTheme="minorHAnsi" w:cstheme="minorBidi"/>
          <w:kern w:val="2"/>
          <w:sz w:val="24"/>
          <w:szCs w:val="24"/>
          <w:lang w:val="en-GB" w:eastAsia="en-GB"/>
          <w14:ligatures w14:val="standardContextual"/>
        </w:rPr>
        <w:tab/>
      </w:r>
      <w:r>
        <w:t>Conducted requirements</w:t>
      </w:r>
      <w:r>
        <w:tab/>
      </w:r>
      <w:r>
        <w:fldChar w:fldCharType="begin"/>
      </w:r>
      <w:r>
        <w:instrText xml:space="preserve"> PAGEREF _Toc193201420 \h </w:instrText>
      </w:r>
      <w:r>
        <w:fldChar w:fldCharType="separate"/>
      </w:r>
      <w:r>
        <w:t>48</w:t>
      </w:r>
      <w:r>
        <w:fldChar w:fldCharType="end"/>
      </w:r>
    </w:p>
    <w:p w14:paraId="5625600A" w14:textId="11543BA1"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8.1.3.1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_Toc193201421 \h </w:instrText>
      </w:r>
      <w:r>
        <w:fldChar w:fldCharType="separate"/>
      </w:r>
      <w:r>
        <w:t>48</w:t>
      </w:r>
      <w:r>
        <w:fldChar w:fldCharType="end"/>
      </w:r>
    </w:p>
    <w:p w14:paraId="72E24C80" w14:textId="0015FE9F"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8.1.3.2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_Toc193201422 \h </w:instrText>
      </w:r>
      <w:r>
        <w:fldChar w:fldCharType="separate"/>
      </w:r>
      <w:r>
        <w:t>49</w:t>
      </w:r>
      <w:r>
        <w:fldChar w:fldCharType="end"/>
      </w:r>
    </w:p>
    <w:p w14:paraId="6E9DC7C7" w14:textId="2C5F899E"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rPr>
          <w:lang w:eastAsia="ko-KR"/>
        </w:rPr>
        <w:t>8.1.3.3</w:t>
      </w:r>
      <w:r>
        <w:rPr>
          <w:rFonts w:asciiTheme="minorHAnsi" w:eastAsiaTheme="minorEastAsia" w:hAnsiTheme="minorHAnsi" w:cstheme="minorBidi"/>
          <w:kern w:val="2"/>
          <w:sz w:val="24"/>
          <w:szCs w:val="24"/>
          <w:lang w:val="en-GB" w:eastAsia="en-GB"/>
          <w14:ligatures w14:val="standardContextual"/>
        </w:rPr>
        <w:tab/>
      </w:r>
      <w:r w:rsidRPr="00176D71">
        <w:rPr>
          <w:lang w:eastAsia="ko-KR"/>
        </w:rPr>
        <w:t>SNR definition</w:t>
      </w:r>
      <w:r>
        <w:tab/>
      </w:r>
      <w:r>
        <w:fldChar w:fldCharType="begin"/>
      </w:r>
      <w:r>
        <w:instrText xml:space="preserve"> PAGEREF _Toc193201423 \h </w:instrText>
      </w:r>
      <w:r>
        <w:fldChar w:fldCharType="separate"/>
      </w:r>
      <w:r>
        <w:t>49</w:t>
      </w:r>
      <w:r>
        <w:fldChar w:fldCharType="end"/>
      </w:r>
    </w:p>
    <w:p w14:paraId="3606121B" w14:textId="0B3C1389"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8.1.3.4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_Toc193201424 \h </w:instrText>
      </w:r>
      <w:r>
        <w:fldChar w:fldCharType="separate"/>
      </w:r>
      <w:r>
        <w:t>49</w:t>
      </w:r>
      <w:r>
        <w:fldChar w:fldCharType="end"/>
      </w:r>
    </w:p>
    <w:p w14:paraId="21F1768B" w14:textId="23C89AE7"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8.1.3.4.1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_Toc193201425 \h </w:instrText>
      </w:r>
      <w:r>
        <w:fldChar w:fldCharType="separate"/>
      </w:r>
      <w:r>
        <w:t>49</w:t>
      </w:r>
      <w:r>
        <w:fldChar w:fldCharType="end"/>
      </w:r>
    </w:p>
    <w:p w14:paraId="475D7914" w14:textId="0F5AF8F5"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8.1.3.4.2</w:t>
      </w:r>
      <w:r>
        <w:rPr>
          <w:rFonts w:asciiTheme="minorHAnsi" w:eastAsiaTheme="minorEastAsia" w:hAnsiTheme="minorHAnsi" w:cstheme="minorBidi"/>
          <w:kern w:val="2"/>
          <w:sz w:val="24"/>
          <w:szCs w:val="24"/>
          <w:lang w:val="en-GB" w:eastAsia="en-GB"/>
          <w14:ligatures w14:val="standardContextual"/>
        </w:rPr>
        <w:tab/>
      </w:r>
      <w:r>
        <w:t>Noc for NR operating bands in FR1</w:t>
      </w:r>
      <w:r>
        <w:tab/>
      </w:r>
      <w:r>
        <w:fldChar w:fldCharType="begin"/>
      </w:r>
      <w:r>
        <w:instrText xml:space="preserve"> PAGEREF _Toc193201426 \h </w:instrText>
      </w:r>
      <w:r>
        <w:fldChar w:fldCharType="separate"/>
      </w:r>
      <w:r>
        <w:t>49</w:t>
      </w:r>
      <w:r>
        <w:fldChar w:fldCharType="end"/>
      </w:r>
    </w:p>
    <w:p w14:paraId="67FAD226" w14:textId="5BE60D3C"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8.2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_Toc193201427 \h </w:instrText>
      </w:r>
      <w:r>
        <w:fldChar w:fldCharType="separate"/>
      </w:r>
      <w:r>
        <w:t>50</w:t>
      </w:r>
      <w:r>
        <w:fldChar w:fldCharType="end"/>
      </w:r>
    </w:p>
    <w:p w14:paraId="1C5CEC80" w14:textId="0DC8C8BB"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8.2.1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_Toc193201428 \h </w:instrText>
      </w:r>
      <w:r>
        <w:fldChar w:fldCharType="separate"/>
      </w:r>
      <w:r>
        <w:t>50</w:t>
      </w:r>
      <w:r>
        <w:fldChar w:fldCharType="end"/>
      </w:r>
    </w:p>
    <w:p w14:paraId="33E9A52B" w14:textId="44CAC0B5"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8.2.1.1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_Toc193201429 \h </w:instrText>
      </w:r>
      <w:r>
        <w:fldChar w:fldCharType="separate"/>
      </w:r>
      <w:r>
        <w:t>50</w:t>
      </w:r>
      <w:r>
        <w:fldChar w:fldCharType="end"/>
      </w:r>
    </w:p>
    <w:p w14:paraId="25724514" w14:textId="3BFCE016"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8.2.1.1.1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_Toc193201430 \h </w:instrText>
      </w:r>
      <w:r>
        <w:fldChar w:fldCharType="separate"/>
      </w:r>
      <w:r>
        <w:t>50</w:t>
      </w:r>
      <w:r>
        <w:fldChar w:fldCharType="end"/>
      </w:r>
    </w:p>
    <w:p w14:paraId="2BD0DDAB" w14:textId="4BAE2380"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8.2.1.1.2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_Toc193201431 \h </w:instrText>
      </w:r>
      <w:r>
        <w:fldChar w:fldCharType="separate"/>
      </w:r>
      <w:r>
        <w:t>50</w:t>
      </w:r>
      <w:r>
        <w:fldChar w:fldCharType="end"/>
      </w:r>
    </w:p>
    <w:p w14:paraId="06D4B4F4" w14:textId="51B8741E"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8.2.1.2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_Toc193201432 \h </w:instrText>
      </w:r>
      <w:r>
        <w:fldChar w:fldCharType="separate"/>
      </w:r>
      <w:r>
        <w:t>50</w:t>
      </w:r>
      <w:r>
        <w:fldChar w:fldCharType="end"/>
      </w:r>
    </w:p>
    <w:p w14:paraId="292EA13A" w14:textId="1FC9955B"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8.2.1.2.1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_Toc193201433 \h </w:instrText>
      </w:r>
      <w:r>
        <w:fldChar w:fldCharType="separate"/>
      </w:r>
      <w:r>
        <w:t>53</w:t>
      </w:r>
      <w:r>
        <w:fldChar w:fldCharType="end"/>
      </w:r>
    </w:p>
    <w:p w14:paraId="7CEBE477" w14:textId="016A72CC"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8.2.1.2.2</w:t>
      </w:r>
      <w:r>
        <w:rPr>
          <w:rFonts w:asciiTheme="minorHAnsi" w:eastAsiaTheme="minorEastAsia" w:hAnsiTheme="minorHAnsi" w:cstheme="minorBidi"/>
          <w:kern w:val="2"/>
          <w:sz w:val="24"/>
          <w:szCs w:val="24"/>
          <w:lang w:val="en-GB" w:eastAsia="en-GB"/>
          <w14:ligatures w14:val="standardContextual"/>
        </w:rPr>
        <w:tab/>
      </w:r>
      <w:r>
        <w:t>2RX requirements</w:t>
      </w:r>
      <w:r>
        <w:tab/>
      </w:r>
      <w:r>
        <w:fldChar w:fldCharType="begin"/>
      </w:r>
      <w:r>
        <w:instrText xml:space="preserve"> PAGEREF _Toc193201434 \h </w:instrText>
      </w:r>
      <w:r>
        <w:fldChar w:fldCharType="separate"/>
      </w:r>
      <w:r>
        <w:t>53</w:t>
      </w:r>
      <w:r>
        <w:fldChar w:fldCharType="end"/>
      </w:r>
    </w:p>
    <w:p w14:paraId="00A8A47E" w14:textId="324005ED"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8.2.1.2.2.1.1</w:t>
      </w:r>
      <w:r>
        <w:rPr>
          <w:rFonts w:asciiTheme="minorHAnsi" w:eastAsiaTheme="minorEastAsia" w:hAnsiTheme="minorHAnsi" w:cstheme="minorBidi"/>
          <w:kern w:val="2"/>
          <w:sz w:val="24"/>
          <w:szCs w:val="24"/>
          <w:lang w:val="en-GB" w:eastAsia="en-GB"/>
          <w14:ligatures w14:val="standardContextual"/>
        </w:rPr>
        <w:tab/>
      </w:r>
      <w:r>
        <w:t>Minimum requirements for PDSCH Mapping Type A</w:t>
      </w:r>
      <w:r>
        <w:tab/>
      </w:r>
      <w:r>
        <w:fldChar w:fldCharType="begin"/>
      </w:r>
      <w:r>
        <w:instrText xml:space="preserve"> PAGEREF _Toc193201435 \h </w:instrText>
      </w:r>
      <w:r>
        <w:fldChar w:fldCharType="separate"/>
      </w:r>
      <w:r>
        <w:t>53</w:t>
      </w:r>
      <w:r>
        <w:fldChar w:fldCharType="end"/>
      </w:r>
    </w:p>
    <w:p w14:paraId="60BB219B" w14:textId="1333D4FD"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lastRenderedPageBreak/>
        <w:t>8.3</w:t>
      </w:r>
      <w:r>
        <w:rPr>
          <w:rFonts w:asciiTheme="minorHAnsi" w:eastAsiaTheme="minorEastAsia" w:hAnsiTheme="minorHAnsi" w:cstheme="minorBidi"/>
          <w:kern w:val="2"/>
          <w:sz w:val="24"/>
          <w:szCs w:val="24"/>
          <w:lang w:val="en-GB" w:eastAsia="en-GB"/>
          <w14:ligatures w14:val="standardContextual"/>
        </w:rPr>
        <w:tab/>
      </w:r>
      <w:r>
        <w:t>CSI reporting requirements</w:t>
      </w:r>
      <w:r>
        <w:tab/>
      </w:r>
      <w:r>
        <w:fldChar w:fldCharType="begin"/>
      </w:r>
      <w:r>
        <w:instrText xml:space="preserve"> PAGEREF _Toc193201436 \h </w:instrText>
      </w:r>
      <w:r>
        <w:fldChar w:fldCharType="separate"/>
      </w:r>
      <w:r>
        <w:t>55</w:t>
      </w:r>
      <w:r>
        <w:fldChar w:fldCharType="end"/>
      </w:r>
    </w:p>
    <w:p w14:paraId="06051B1E" w14:textId="35C271EA"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rsidRPr="00176D71">
        <w:t>9</w:t>
      </w:r>
      <w:r>
        <w:rPr>
          <w:rFonts w:asciiTheme="minorHAnsi" w:eastAsiaTheme="minorEastAsia" w:hAnsiTheme="minorHAnsi" w:cstheme="minorBidi"/>
          <w:kern w:val="2"/>
          <w:sz w:val="24"/>
          <w:szCs w:val="24"/>
          <w:lang w:val="en-GB" w:eastAsia="en-GB"/>
          <w14:ligatures w14:val="standardContextual"/>
        </w:rPr>
        <w:tab/>
      </w:r>
      <w:r w:rsidRPr="00176D71">
        <w:t>Radiated</w:t>
      </w:r>
      <w:r>
        <w:t xml:space="preserve"> transmitter characteristics</w:t>
      </w:r>
      <w:r>
        <w:tab/>
      </w:r>
      <w:r>
        <w:fldChar w:fldCharType="begin"/>
      </w:r>
      <w:r>
        <w:instrText xml:space="preserve"> PAGEREF _Toc193201437 \h </w:instrText>
      </w:r>
      <w:r>
        <w:fldChar w:fldCharType="separate"/>
      </w:r>
      <w:r>
        <w:t>55</w:t>
      </w:r>
      <w:r>
        <w:fldChar w:fldCharType="end"/>
      </w:r>
    </w:p>
    <w:p w14:paraId="0CEE0ABE" w14:textId="5D3146F8"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9</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_Toc193201438 \h </w:instrText>
      </w:r>
      <w:r>
        <w:fldChar w:fldCharType="separate"/>
      </w:r>
      <w:r>
        <w:t>55</w:t>
      </w:r>
      <w:r>
        <w:fldChar w:fldCharType="end"/>
      </w:r>
    </w:p>
    <w:p w14:paraId="231EE162" w14:textId="5797D772"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9</w:t>
      </w:r>
      <w:r>
        <w:t>.2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_Toc193201439 \h </w:instrText>
      </w:r>
      <w:r>
        <w:fldChar w:fldCharType="separate"/>
      </w:r>
      <w:r>
        <w:t>55</w:t>
      </w:r>
      <w:r>
        <w:fldChar w:fldCharType="end"/>
      </w:r>
    </w:p>
    <w:p w14:paraId="72B93594" w14:textId="67B530A0"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9.2.1</w:t>
      </w:r>
      <w:r>
        <w:rPr>
          <w:rFonts w:asciiTheme="minorHAnsi" w:eastAsiaTheme="minorEastAsia" w:hAnsiTheme="minorHAnsi" w:cstheme="minorBidi"/>
          <w:kern w:val="2"/>
          <w:sz w:val="24"/>
          <w:szCs w:val="24"/>
          <w:lang w:val="en-GB" w:eastAsia="en-GB"/>
          <w14:ligatures w14:val="standardContextual"/>
        </w:rPr>
        <w:tab/>
      </w:r>
      <w:r>
        <w:t>NTN VSAT maximum output power</w:t>
      </w:r>
      <w:r>
        <w:tab/>
      </w:r>
      <w:r>
        <w:fldChar w:fldCharType="begin"/>
      </w:r>
      <w:r>
        <w:instrText xml:space="preserve"> PAGEREF _Toc193201440 \h </w:instrText>
      </w:r>
      <w:r>
        <w:fldChar w:fldCharType="separate"/>
      </w:r>
      <w:r>
        <w:t>55</w:t>
      </w:r>
      <w:r>
        <w:fldChar w:fldCharType="end"/>
      </w:r>
    </w:p>
    <w:p w14:paraId="46496BD2" w14:textId="0DCB4F3D"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9.2.1.0</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_Toc193201441 \h </w:instrText>
      </w:r>
      <w:r>
        <w:fldChar w:fldCharType="separate"/>
      </w:r>
      <w:r>
        <w:t>55</w:t>
      </w:r>
      <w:r>
        <w:fldChar w:fldCharType="end"/>
      </w:r>
    </w:p>
    <w:p w14:paraId="09BA3747" w14:textId="3A320CED"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9.2.1.1</w:t>
      </w:r>
      <w:r>
        <w:rPr>
          <w:rFonts w:asciiTheme="minorHAnsi" w:eastAsiaTheme="minorEastAsia" w:hAnsiTheme="minorHAnsi" w:cstheme="minorBidi"/>
          <w:kern w:val="2"/>
          <w:sz w:val="24"/>
          <w:szCs w:val="24"/>
          <w:lang w:val="en-GB" w:eastAsia="en-GB"/>
          <w14:ligatures w14:val="standardContextual"/>
        </w:rPr>
        <w:tab/>
      </w:r>
      <w:r>
        <w:t>Minimum requirements for Fixed VSAT</w:t>
      </w:r>
      <w:r>
        <w:tab/>
      </w:r>
      <w:r>
        <w:fldChar w:fldCharType="begin"/>
      </w:r>
      <w:r>
        <w:instrText xml:space="preserve"> PAGEREF _Toc193201442 \h </w:instrText>
      </w:r>
      <w:r>
        <w:fldChar w:fldCharType="separate"/>
      </w:r>
      <w:r>
        <w:t>55</w:t>
      </w:r>
      <w:r>
        <w:fldChar w:fldCharType="end"/>
      </w:r>
    </w:p>
    <w:p w14:paraId="47E7460E" w14:textId="7DD89892"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9.2.1.2</w:t>
      </w:r>
      <w:r>
        <w:rPr>
          <w:rFonts w:asciiTheme="minorHAnsi" w:eastAsiaTheme="minorEastAsia" w:hAnsiTheme="minorHAnsi" w:cstheme="minorBidi"/>
          <w:kern w:val="2"/>
          <w:sz w:val="24"/>
          <w:szCs w:val="24"/>
          <w:lang w:val="en-GB" w:eastAsia="en-GB"/>
          <w14:ligatures w14:val="standardContextual"/>
        </w:rPr>
        <w:tab/>
      </w:r>
      <w:r>
        <w:t>Minimum requirements for Mobile VSAT</w:t>
      </w:r>
      <w:r>
        <w:tab/>
      </w:r>
      <w:r>
        <w:fldChar w:fldCharType="begin"/>
      </w:r>
      <w:r>
        <w:instrText xml:space="preserve"> PAGEREF _Toc193201443 \h </w:instrText>
      </w:r>
      <w:r>
        <w:fldChar w:fldCharType="separate"/>
      </w:r>
      <w:r>
        <w:t>56</w:t>
      </w:r>
      <w:r>
        <w:fldChar w:fldCharType="end"/>
      </w:r>
    </w:p>
    <w:p w14:paraId="0E7767D2" w14:textId="645106C9"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9.2.2</w:t>
      </w:r>
      <w:r>
        <w:rPr>
          <w:rFonts w:asciiTheme="minorHAnsi" w:eastAsiaTheme="minorEastAsia" w:hAnsiTheme="minorHAnsi" w:cstheme="minorBidi"/>
          <w:kern w:val="2"/>
          <w:sz w:val="24"/>
          <w:szCs w:val="24"/>
          <w:lang w:val="en-GB" w:eastAsia="en-GB"/>
          <w14:ligatures w14:val="standardContextual"/>
        </w:rPr>
        <w:tab/>
      </w:r>
      <w:r w:rsidRPr="00176D71">
        <w:t>Off-axis EIRP emission density limit within the operating band</w:t>
      </w:r>
      <w:r>
        <w:tab/>
      </w:r>
      <w:r>
        <w:fldChar w:fldCharType="begin"/>
      </w:r>
      <w:r>
        <w:instrText xml:space="preserve"> PAGEREF _Toc193201444 \h </w:instrText>
      </w:r>
      <w:r>
        <w:fldChar w:fldCharType="separate"/>
      </w:r>
      <w:r>
        <w:t>57</w:t>
      </w:r>
      <w:r>
        <w:fldChar w:fldCharType="end"/>
      </w:r>
    </w:p>
    <w:p w14:paraId="15D6A9E0" w14:textId="087E59D2"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w:t>
      </w:r>
      <w:r w:rsidRPr="00176D71">
        <w:t>2</w:t>
      </w:r>
      <w:r>
        <w:t>.</w:t>
      </w:r>
      <w:r w:rsidRPr="00176D71">
        <w:t>2</w:t>
      </w:r>
      <w:r>
        <w:t>.1</w:t>
      </w:r>
      <w:r>
        <w:rPr>
          <w:rFonts w:asciiTheme="minorHAnsi" w:eastAsiaTheme="minorEastAsia" w:hAnsiTheme="minorHAnsi" w:cstheme="minorBidi"/>
          <w:kern w:val="2"/>
          <w:sz w:val="24"/>
          <w:szCs w:val="24"/>
          <w:lang w:val="en-GB" w:eastAsia="en-GB"/>
          <w14:ligatures w14:val="standardContextual"/>
        </w:rPr>
        <w:tab/>
      </w:r>
      <w:r w:rsidRPr="00176D71">
        <w:t>General</w:t>
      </w:r>
      <w:r>
        <w:tab/>
      </w:r>
      <w:r>
        <w:fldChar w:fldCharType="begin"/>
      </w:r>
      <w:r>
        <w:instrText xml:space="preserve"> PAGEREF _Toc193201445 \h </w:instrText>
      </w:r>
      <w:r>
        <w:fldChar w:fldCharType="separate"/>
      </w:r>
      <w:r>
        <w:t>57</w:t>
      </w:r>
      <w:r>
        <w:fldChar w:fldCharType="end"/>
      </w:r>
    </w:p>
    <w:p w14:paraId="673FADE5" w14:textId="6011A0AC"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9.2.2.2</w:t>
      </w:r>
      <w:r>
        <w:rPr>
          <w:rFonts w:asciiTheme="minorHAnsi" w:eastAsiaTheme="minorEastAsia" w:hAnsiTheme="minorHAnsi" w:cstheme="minorBidi"/>
          <w:kern w:val="2"/>
          <w:sz w:val="24"/>
          <w:szCs w:val="24"/>
          <w:lang w:val="en-GB" w:eastAsia="en-GB"/>
          <w14:ligatures w14:val="standardContextual"/>
        </w:rPr>
        <w:tab/>
      </w:r>
      <w:r w:rsidRPr="00176D71">
        <w:t>Minimum requirement for bands n510 and n511</w:t>
      </w:r>
      <w:r>
        <w:tab/>
      </w:r>
      <w:r>
        <w:fldChar w:fldCharType="begin"/>
      </w:r>
      <w:r>
        <w:instrText xml:space="preserve"> PAGEREF _Toc193201446 \h </w:instrText>
      </w:r>
      <w:r>
        <w:fldChar w:fldCharType="separate"/>
      </w:r>
      <w:r>
        <w:t>57</w:t>
      </w:r>
      <w:r>
        <w:fldChar w:fldCharType="end"/>
      </w:r>
    </w:p>
    <w:p w14:paraId="10FF1AE3" w14:textId="18BA7469"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w:t>
      </w:r>
      <w:r w:rsidRPr="00176D71">
        <w:t>2.2</w:t>
      </w:r>
      <w:r>
        <w:t>.</w:t>
      </w:r>
      <w:r w:rsidRPr="00176D71">
        <w:t>3</w:t>
      </w:r>
      <w:r>
        <w:rPr>
          <w:rFonts w:asciiTheme="minorHAnsi" w:eastAsiaTheme="minorEastAsia" w:hAnsiTheme="minorHAnsi" w:cstheme="minorBidi"/>
          <w:kern w:val="2"/>
          <w:sz w:val="24"/>
          <w:szCs w:val="24"/>
          <w:lang w:val="en-GB" w:eastAsia="en-GB"/>
          <w14:ligatures w14:val="standardContextual"/>
        </w:rPr>
        <w:tab/>
      </w:r>
      <w:r w:rsidRPr="00176D71">
        <w:t>Minimum requirement for band n512</w:t>
      </w:r>
      <w:r>
        <w:tab/>
      </w:r>
      <w:r>
        <w:fldChar w:fldCharType="begin"/>
      </w:r>
      <w:r>
        <w:instrText xml:space="preserve"> PAGEREF _Toc193201447 \h </w:instrText>
      </w:r>
      <w:r>
        <w:fldChar w:fldCharType="separate"/>
      </w:r>
      <w:r>
        <w:t>58</w:t>
      </w:r>
      <w:r>
        <w:fldChar w:fldCharType="end"/>
      </w:r>
    </w:p>
    <w:p w14:paraId="25B73123" w14:textId="47AE0F7A"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rPr>
          <w:shd w:val="clear" w:color="auto" w:fill="FFFFFF"/>
        </w:rPr>
        <w:t>9.2.2.3.1</w:t>
      </w:r>
      <w:r>
        <w:rPr>
          <w:rFonts w:asciiTheme="minorHAnsi" w:eastAsiaTheme="minorEastAsia" w:hAnsiTheme="minorHAnsi" w:cstheme="minorBidi"/>
          <w:kern w:val="2"/>
          <w:sz w:val="24"/>
          <w:szCs w:val="24"/>
          <w:lang w:val="en-GB" w:eastAsia="en-GB"/>
          <w14:ligatures w14:val="standardContextual"/>
        </w:rPr>
        <w:tab/>
      </w:r>
      <w:r w:rsidRPr="00176D71">
        <w:rPr>
          <w:shd w:val="clear" w:color="auto" w:fill="FFFFFF"/>
        </w:rPr>
        <w:t>Fixed VSAT</w:t>
      </w:r>
      <w:r>
        <w:tab/>
      </w:r>
      <w:r>
        <w:fldChar w:fldCharType="begin"/>
      </w:r>
      <w:r>
        <w:instrText xml:space="preserve"> PAGEREF _Toc193201448 \h </w:instrText>
      </w:r>
      <w:r>
        <w:fldChar w:fldCharType="separate"/>
      </w:r>
      <w:r>
        <w:t>58</w:t>
      </w:r>
      <w:r>
        <w:fldChar w:fldCharType="end"/>
      </w:r>
    </w:p>
    <w:p w14:paraId="7FE4C7CE" w14:textId="552F90D9"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rPr>
          <w:shd w:val="clear" w:color="auto" w:fill="FFFFFF"/>
        </w:rPr>
        <w:t>9.2.2.3.2</w:t>
      </w:r>
      <w:r>
        <w:rPr>
          <w:rFonts w:asciiTheme="minorHAnsi" w:eastAsiaTheme="minorEastAsia" w:hAnsiTheme="minorHAnsi" w:cstheme="minorBidi"/>
          <w:kern w:val="2"/>
          <w:sz w:val="24"/>
          <w:szCs w:val="24"/>
          <w:lang w:val="en-GB" w:eastAsia="en-GB"/>
          <w14:ligatures w14:val="standardContextual"/>
        </w:rPr>
        <w:tab/>
      </w:r>
      <w:r w:rsidRPr="00176D71">
        <w:rPr>
          <w:shd w:val="clear" w:color="auto" w:fill="FFFFFF"/>
        </w:rPr>
        <w:t>Mobile VSAT</w:t>
      </w:r>
      <w:r>
        <w:tab/>
      </w:r>
      <w:r>
        <w:fldChar w:fldCharType="begin"/>
      </w:r>
      <w:r>
        <w:instrText xml:space="preserve"> PAGEREF _Toc193201449 \h </w:instrText>
      </w:r>
      <w:r>
        <w:fldChar w:fldCharType="separate"/>
      </w:r>
      <w:r>
        <w:t>59</w:t>
      </w:r>
      <w:r>
        <w:fldChar w:fldCharType="end"/>
      </w:r>
    </w:p>
    <w:p w14:paraId="06D21D9B" w14:textId="55236939"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rPr>
          <w:shd w:val="clear" w:color="auto" w:fill="FFFFFF"/>
        </w:rPr>
        <w:t>9.2.2.3.3</w:t>
      </w:r>
      <w:r>
        <w:rPr>
          <w:rFonts w:asciiTheme="minorHAnsi" w:eastAsiaTheme="minorEastAsia" w:hAnsiTheme="minorHAnsi" w:cstheme="minorBidi"/>
          <w:kern w:val="2"/>
          <w:sz w:val="24"/>
          <w:szCs w:val="24"/>
          <w:lang w:val="en-GB" w:eastAsia="en-GB"/>
          <w14:ligatures w14:val="standardContextual"/>
        </w:rPr>
        <w:tab/>
      </w:r>
      <w:r w:rsidRPr="00176D71">
        <w:rPr>
          <w:shd w:val="clear" w:color="auto" w:fill="FFFFFF"/>
        </w:rPr>
        <w:t>Additional Off-axis EIRP density requirements for protection of fixed services</w:t>
      </w:r>
      <w:r>
        <w:tab/>
      </w:r>
      <w:r>
        <w:fldChar w:fldCharType="begin"/>
      </w:r>
      <w:r>
        <w:instrText xml:space="preserve"> PAGEREF _Toc193201450 \h </w:instrText>
      </w:r>
      <w:r>
        <w:fldChar w:fldCharType="separate"/>
      </w:r>
      <w:r>
        <w:t>60</w:t>
      </w:r>
      <w:r>
        <w:fldChar w:fldCharType="end"/>
      </w:r>
    </w:p>
    <w:p w14:paraId="45C668D9" w14:textId="7FBEAB3D"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9.2.3</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_Toc193201451 \h </w:instrText>
      </w:r>
      <w:r>
        <w:fldChar w:fldCharType="separate"/>
      </w:r>
      <w:r>
        <w:t>60</w:t>
      </w:r>
      <w:r>
        <w:fldChar w:fldCharType="end"/>
      </w:r>
    </w:p>
    <w:p w14:paraId="67B126BE" w14:textId="455087C9"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9</w:t>
      </w:r>
      <w:r>
        <w:t>.</w:t>
      </w:r>
      <w:r w:rsidRPr="00176D71">
        <w:t>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_Toc193201452 \h </w:instrText>
      </w:r>
      <w:r>
        <w:fldChar w:fldCharType="separate"/>
      </w:r>
      <w:r>
        <w:t>60</w:t>
      </w:r>
      <w:r>
        <w:fldChar w:fldCharType="end"/>
      </w:r>
    </w:p>
    <w:p w14:paraId="12284608" w14:textId="7AE341BC"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9</w:t>
      </w:r>
      <w:r>
        <w:t>.3.1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_Toc193201453 \h </w:instrText>
      </w:r>
      <w:r>
        <w:fldChar w:fldCharType="separate"/>
      </w:r>
      <w:r>
        <w:t>60</w:t>
      </w:r>
      <w:r>
        <w:fldChar w:fldCharType="end"/>
      </w:r>
    </w:p>
    <w:p w14:paraId="2E134FD0" w14:textId="4E97ECCA"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9</w:t>
      </w:r>
      <w:r>
        <w:t>.3.2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_Toc193201454 \h </w:instrText>
      </w:r>
      <w:r>
        <w:fldChar w:fldCharType="separate"/>
      </w:r>
      <w:r>
        <w:t>60</w:t>
      </w:r>
      <w:r>
        <w:fldChar w:fldCharType="end"/>
      </w:r>
    </w:p>
    <w:p w14:paraId="35E9AD2A" w14:textId="67AE50C4"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w:t>
      </w:r>
      <w:r w:rsidRPr="00176D71">
        <w:t>2</w:t>
      </w:r>
      <w:r>
        <w:t>.</w:t>
      </w:r>
      <w:r w:rsidRPr="00176D71">
        <w:t>1</w:t>
      </w:r>
      <w:r>
        <w:rPr>
          <w:rFonts w:asciiTheme="minorHAnsi" w:eastAsiaTheme="minorEastAsia" w:hAnsiTheme="minorHAnsi" w:cstheme="minorBidi"/>
          <w:kern w:val="2"/>
          <w:sz w:val="24"/>
          <w:szCs w:val="24"/>
          <w:lang w:val="en-GB" w:eastAsia="en-GB"/>
          <w14:ligatures w14:val="standardContextual"/>
        </w:rPr>
        <w:tab/>
      </w:r>
      <w:r w:rsidRPr="00176D71">
        <w:t>General</w:t>
      </w:r>
      <w:r>
        <w:tab/>
      </w:r>
      <w:r>
        <w:fldChar w:fldCharType="begin"/>
      </w:r>
      <w:r>
        <w:instrText xml:space="preserve"> PAGEREF _Toc193201455 \h </w:instrText>
      </w:r>
      <w:r>
        <w:fldChar w:fldCharType="separate"/>
      </w:r>
      <w:r>
        <w:t>60</w:t>
      </w:r>
      <w:r>
        <w:fldChar w:fldCharType="end"/>
      </w:r>
    </w:p>
    <w:p w14:paraId="60A4EC7D" w14:textId="4EC37C2C"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9</w:t>
      </w:r>
      <w:r>
        <w:t>.3.3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_Toc193201456 \h </w:instrText>
      </w:r>
      <w:r>
        <w:fldChar w:fldCharType="separate"/>
      </w:r>
      <w:r>
        <w:t>61</w:t>
      </w:r>
      <w:r>
        <w:fldChar w:fldCharType="end"/>
      </w:r>
    </w:p>
    <w:p w14:paraId="32115526" w14:textId="67928AC6"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_Toc193201457 \h </w:instrText>
      </w:r>
      <w:r>
        <w:fldChar w:fldCharType="separate"/>
      </w:r>
      <w:r>
        <w:t>61</w:t>
      </w:r>
      <w:r>
        <w:fldChar w:fldCharType="end"/>
      </w:r>
    </w:p>
    <w:p w14:paraId="5DFC4F32" w14:textId="7B274BF6"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.3.3.2</w:t>
      </w:r>
      <w:r>
        <w:rPr>
          <w:rFonts w:asciiTheme="minorHAnsi" w:eastAsiaTheme="minorEastAsia" w:hAnsiTheme="minorHAnsi" w:cstheme="minorBidi"/>
          <w:kern w:val="2"/>
          <w:sz w:val="24"/>
          <w:szCs w:val="24"/>
          <w:lang w:val="en-GB" w:eastAsia="en-GB"/>
          <w14:ligatures w14:val="standardContextual"/>
        </w:rPr>
        <w:tab/>
      </w:r>
      <w:r>
        <w:t>General ON/OFF time mask</w:t>
      </w:r>
      <w:r>
        <w:tab/>
      </w:r>
      <w:r>
        <w:fldChar w:fldCharType="begin"/>
      </w:r>
      <w:r>
        <w:instrText xml:space="preserve"> PAGEREF _Toc193201458 \h </w:instrText>
      </w:r>
      <w:r>
        <w:fldChar w:fldCharType="separate"/>
      </w:r>
      <w:r>
        <w:t>61</w:t>
      </w:r>
      <w:r>
        <w:fldChar w:fldCharType="end"/>
      </w:r>
    </w:p>
    <w:p w14:paraId="33771A70" w14:textId="64818B0C"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.3.3.3</w:t>
      </w:r>
      <w:r>
        <w:rPr>
          <w:rFonts w:asciiTheme="minorHAnsi" w:eastAsiaTheme="minorEastAsia" w:hAnsiTheme="minorHAnsi" w:cstheme="minorBidi"/>
          <w:kern w:val="2"/>
          <w:sz w:val="24"/>
          <w:szCs w:val="24"/>
          <w:lang w:val="en-GB" w:eastAsia="en-GB"/>
          <w14:ligatures w14:val="standardContextual"/>
        </w:rPr>
        <w:tab/>
      </w:r>
      <w:r>
        <w:t>Transmit power time mask for slot and short or long subslot boundaries</w:t>
      </w:r>
      <w:r>
        <w:tab/>
      </w:r>
      <w:r>
        <w:fldChar w:fldCharType="begin"/>
      </w:r>
      <w:r>
        <w:instrText xml:space="preserve"> PAGEREF _Toc193201459 \h </w:instrText>
      </w:r>
      <w:r>
        <w:fldChar w:fldCharType="separate"/>
      </w:r>
      <w:r>
        <w:t>61</w:t>
      </w:r>
      <w:r>
        <w:fldChar w:fldCharType="end"/>
      </w:r>
    </w:p>
    <w:p w14:paraId="7B3E1C64" w14:textId="0276E8E5"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.3.3.4</w:t>
      </w:r>
      <w:r>
        <w:rPr>
          <w:rFonts w:asciiTheme="minorHAnsi" w:eastAsiaTheme="minorEastAsia" w:hAnsiTheme="minorHAnsi" w:cstheme="minorBidi"/>
          <w:kern w:val="2"/>
          <w:sz w:val="24"/>
          <w:szCs w:val="24"/>
          <w:lang w:val="en-GB" w:eastAsia="en-GB"/>
          <w14:ligatures w14:val="standardContextual"/>
        </w:rPr>
        <w:tab/>
      </w:r>
      <w:r>
        <w:t>PRACH time mask</w:t>
      </w:r>
      <w:r>
        <w:tab/>
      </w:r>
      <w:r>
        <w:fldChar w:fldCharType="begin"/>
      </w:r>
      <w:r>
        <w:instrText xml:space="preserve"> PAGEREF _Toc193201460 \h </w:instrText>
      </w:r>
      <w:r>
        <w:fldChar w:fldCharType="separate"/>
      </w:r>
      <w:r>
        <w:t>62</w:t>
      </w:r>
      <w:r>
        <w:fldChar w:fldCharType="end"/>
      </w:r>
    </w:p>
    <w:p w14:paraId="18D42323" w14:textId="7A2AAFED"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.3.3.5</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_Toc193201461 \h </w:instrText>
      </w:r>
      <w:r>
        <w:fldChar w:fldCharType="separate"/>
      </w:r>
      <w:r>
        <w:t>62</w:t>
      </w:r>
      <w:r>
        <w:fldChar w:fldCharType="end"/>
      </w:r>
    </w:p>
    <w:p w14:paraId="1D54C478" w14:textId="6674DD40"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.3.3.6</w:t>
      </w:r>
      <w:r>
        <w:rPr>
          <w:rFonts w:asciiTheme="minorHAnsi" w:eastAsiaTheme="minorEastAsia" w:hAnsiTheme="minorHAnsi" w:cstheme="minorBidi"/>
          <w:kern w:val="2"/>
          <w:sz w:val="24"/>
          <w:szCs w:val="24"/>
          <w:lang w:val="en-GB" w:eastAsia="en-GB"/>
          <w14:ligatures w14:val="standardContextual"/>
        </w:rPr>
        <w:tab/>
      </w:r>
      <w:r>
        <w:t>SRS time mask</w:t>
      </w:r>
      <w:r>
        <w:tab/>
      </w:r>
      <w:r>
        <w:fldChar w:fldCharType="begin"/>
      </w:r>
      <w:r>
        <w:instrText xml:space="preserve"> PAGEREF _Toc193201462 \h </w:instrText>
      </w:r>
      <w:r>
        <w:fldChar w:fldCharType="separate"/>
      </w:r>
      <w:r>
        <w:t>62</w:t>
      </w:r>
      <w:r>
        <w:fldChar w:fldCharType="end"/>
      </w:r>
    </w:p>
    <w:p w14:paraId="5801DF66" w14:textId="517E5BC7"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.3.3.7</w:t>
      </w:r>
      <w:r>
        <w:rPr>
          <w:rFonts w:asciiTheme="minorHAnsi" w:eastAsiaTheme="minorEastAsia" w:hAnsiTheme="minorHAnsi" w:cstheme="minorBidi"/>
          <w:kern w:val="2"/>
          <w:sz w:val="24"/>
          <w:szCs w:val="24"/>
          <w:lang w:val="en-GB" w:eastAsia="en-GB"/>
          <w14:ligatures w14:val="standardContextual"/>
        </w:rPr>
        <w:tab/>
      </w:r>
      <w:r>
        <w:t>PUSCH-PUCCH and PUSCH-SRS time masks</w:t>
      </w:r>
      <w:r>
        <w:tab/>
      </w:r>
      <w:r>
        <w:fldChar w:fldCharType="begin"/>
      </w:r>
      <w:r>
        <w:instrText xml:space="preserve"> PAGEREF _Toc193201463 \h </w:instrText>
      </w:r>
      <w:r>
        <w:fldChar w:fldCharType="separate"/>
      </w:r>
      <w:r>
        <w:t>64</w:t>
      </w:r>
      <w:r>
        <w:fldChar w:fldCharType="end"/>
      </w:r>
    </w:p>
    <w:p w14:paraId="5AE4218C" w14:textId="25F90ED2"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.3.3.8</w:t>
      </w:r>
      <w:r>
        <w:rPr>
          <w:rFonts w:asciiTheme="minorHAnsi" w:eastAsiaTheme="minorEastAsia" w:hAnsiTheme="minorHAnsi" w:cstheme="minorBidi"/>
          <w:kern w:val="2"/>
          <w:sz w:val="24"/>
          <w:szCs w:val="24"/>
          <w:lang w:val="en-GB"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_Toc193201464 \h </w:instrText>
      </w:r>
      <w:r>
        <w:fldChar w:fldCharType="separate"/>
      </w:r>
      <w:r>
        <w:t>64</w:t>
      </w:r>
      <w:r>
        <w:fldChar w:fldCharType="end"/>
      </w:r>
    </w:p>
    <w:p w14:paraId="7CE7DB5C" w14:textId="39370B4D"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.3.3.9</w:t>
      </w:r>
      <w:r>
        <w:rPr>
          <w:rFonts w:asciiTheme="minorHAnsi" w:eastAsiaTheme="minorEastAsia" w:hAnsiTheme="minorHAnsi" w:cstheme="minorBidi"/>
          <w:kern w:val="2"/>
          <w:sz w:val="24"/>
          <w:szCs w:val="24"/>
          <w:lang w:val="en-GB" w:eastAsia="en-GB"/>
          <w14:ligatures w14:val="standardContextual"/>
        </w:rPr>
        <w:tab/>
      </w:r>
      <w:r>
        <w:t>Transmit power time mask for consecutive short subslot transmissions boundaries</w:t>
      </w:r>
      <w:r>
        <w:tab/>
      </w:r>
      <w:r>
        <w:fldChar w:fldCharType="begin"/>
      </w:r>
      <w:r>
        <w:instrText xml:space="preserve"> PAGEREF _Toc193201465 \h </w:instrText>
      </w:r>
      <w:r>
        <w:fldChar w:fldCharType="separate"/>
      </w:r>
      <w:r>
        <w:t>64</w:t>
      </w:r>
      <w:r>
        <w:fldChar w:fldCharType="end"/>
      </w:r>
    </w:p>
    <w:p w14:paraId="65D76104" w14:textId="0CD892CC"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9</w:t>
      </w:r>
      <w:r>
        <w:t>.3.4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_Toc193201466 \h </w:instrText>
      </w:r>
      <w:r>
        <w:fldChar w:fldCharType="separate"/>
      </w:r>
      <w:r>
        <w:t>65</w:t>
      </w:r>
      <w:r>
        <w:fldChar w:fldCharType="end"/>
      </w:r>
    </w:p>
    <w:p w14:paraId="12B1B564" w14:textId="1B2DD5CB"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_Toc193201467 \h </w:instrText>
      </w:r>
      <w:r>
        <w:fldChar w:fldCharType="separate"/>
      </w:r>
      <w:r>
        <w:t>65</w:t>
      </w:r>
      <w:r>
        <w:fldChar w:fldCharType="end"/>
      </w:r>
    </w:p>
    <w:p w14:paraId="46887620" w14:textId="12B6F742"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9</w:t>
      </w:r>
      <w:r>
        <w:t>.</w:t>
      </w:r>
      <w:r w:rsidRPr="00176D71">
        <w:t>4</w:t>
      </w:r>
      <w:r>
        <w:rPr>
          <w:rFonts w:asciiTheme="minorHAnsi" w:eastAsiaTheme="minorEastAsia" w:hAnsiTheme="minorHAnsi" w:cstheme="minorBidi"/>
          <w:kern w:val="2"/>
          <w:sz w:val="24"/>
          <w:szCs w:val="24"/>
          <w:lang w:val="en-GB" w:eastAsia="en-GB"/>
          <w14:ligatures w14:val="standardContextual"/>
        </w:rPr>
        <w:tab/>
      </w:r>
      <w:r>
        <w:t xml:space="preserve">Transmitter </w:t>
      </w:r>
      <w:r w:rsidRPr="00176D71">
        <w:t>signal quality</w:t>
      </w:r>
      <w:r>
        <w:tab/>
      </w:r>
      <w:r>
        <w:fldChar w:fldCharType="begin"/>
      </w:r>
      <w:r>
        <w:instrText xml:space="preserve"> PAGEREF _Toc193201468 \h </w:instrText>
      </w:r>
      <w:r>
        <w:fldChar w:fldCharType="separate"/>
      </w:r>
      <w:r>
        <w:t>65</w:t>
      </w:r>
      <w:r>
        <w:fldChar w:fldCharType="end"/>
      </w:r>
    </w:p>
    <w:p w14:paraId="7C287753" w14:textId="4C43FBF2"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9.4.1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_Toc193201469 \h </w:instrText>
      </w:r>
      <w:r>
        <w:fldChar w:fldCharType="separate"/>
      </w:r>
      <w:r>
        <w:t>65</w:t>
      </w:r>
      <w:r>
        <w:fldChar w:fldCharType="end"/>
      </w:r>
    </w:p>
    <w:p w14:paraId="377692DB" w14:textId="09C40660"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9.4.2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_Toc193201470 \h </w:instrText>
      </w:r>
      <w:r>
        <w:fldChar w:fldCharType="separate"/>
      </w:r>
      <w:r>
        <w:t>66</w:t>
      </w:r>
      <w:r>
        <w:fldChar w:fldCharType="end"/>
      </w:r>
    </w:p>
    <w:p w14:paraId="5AEC9E05" w14:textId="2EE99942"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9.4.2.1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_Toc193201471 \h </w:instrText>
      </w:r>
      <w:r>
        <w:fldChar w:fldCharType="separate"/>
      </w:r>
      <w:r>
        <w:t>66</w:t>
      </w:r>
      <w:r>
        <w:fldChar w:fldCharType="end"/>
      </w:r>
    </w:p>
    <w:p w14:paraId="42770414" w14:textId="1E757182"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9.4.2.2</w:t>
      </w:r>
      <w:r>
        <w:rPr>
          <w:rFonts w:asciiTheme="minorHAnsi" w:eastAsiaTheme="minorEastAsia" w:hAnsiTheme="minorHAnsi" w:cstheme="minorBidi"/>
          <w:kern w:val="2"/>
          <w:sz w:val="24"/>
          <w:szCs w:val="24"/>
          <w:lang w:val="en-GB" w:eastAsia="en-GB"/>
          <w14:ligatures w14:val="standardContextual"/>
        </w:rPr>
        <w:tab/>
      </w:r>
      <w:r>
        <w:t>Error vector magnitude</w:t>
      </w:r>
      <w:r>
        <w:tab/>
      </w:r>
      <w:r>
        <w:fldChar w:fldCharType="begin"/>
      </w:r>
      <w:r>
        <w:instrText xml:space="preserve"> PAGEREF _Toc193201472 \h </w:instrText>
      </w:r>
      <w:r>
        <w:fldChar w:fldCharType="separate"/>
      </w:r>
      <w:r>
        <w:t>66</w:t>
      </w:r>
      <w:r>
        <w:fldChar w:fldCharType="end"/>
      </w:r>
    </w:p>
    <w:p w14:paraId="6AE43A12" w14:textId="2E2A2BE7"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9</w:t>
      </w:r>
      <w:r>
        <w:t>.</w:t>
      </w:r>
      <w:r w:rsidRPr="00176D71">
        <w:t>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_Toc193201473 \h </w:instrText>
      </w:r>
      <w:r>
        <w:fldChar w:fldCharType="separate"/>
      </w:r>
      <w:r>
        <w:t>67</w:t>
      </w:r>
      <w:r>
        <w:fldChar w:fldCharType="end"/>
      </w:r>
    </w:p>
    <w:p w14:paraId="5094B754" w14:textId="74217592"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9.5.1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_Toc193201474 \h </w:instrText>
      </w:r>
      <w:r>
        <w:fldChar w:fldCharType="separate"/>
      </w:r>
      <w:r>
        <w:t>67</w:t>
      </w:r>
      <w:r>
        <w:fldChar w:fldCharType="end"/>
      </w:r>
    </w:p>
    <w:p w14:paraId="7449F5D7" w14:textId="40847619"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9.5.2</w:t>
      </w:r>
      <w:r>
        <w:rPr>
          <w:rFonts w:asciiTheme="minorHAnsi" w:eastAsiaTheme="minorEastAsia" w:hAnsiTheme="minorHAnsi" w:cstheme="minorBidi"/>
          <w:kern w:val="2"/>
          <w:sz w:val="24"/>
          <w:szCs w:val="24"/>
          <w:lang w:val="en-GB" w:eastAsia="en-GB"/>
          <w14:ligatures w14:val="standardContextual"/>
        </w:rPr>
        <w:tab/>
      </w:r>
      <w:r>
        <w:t>Out of Band Emissions</w:t>
      </w:r>
      <w:r>
        <w:tab/>
      </w:r>
      <w:r>
        <w:fldChar w:fldCharType="begin"/>
      </w:r>
      <w:r>
        <w:instrText xml:space="preserve"> PAGEREF _Toc193201475 \h </w:instrText>
      </w:r>
      <w:r>
        <w:fldChar w:fldCharType="separate"/>
      </w:r>
      <w:r>
        <w:t>67</w:t>
      </w:r>
      <w:r>
        <w:fldChar w:fldCharType="end"/>
      </w:r>
    </w:p>
    <w:p w14:paraId="546941A0" w14:textId="11900E94"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9.5.2.1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_Toc193201476 \h </w:instrText>
      </w:r>
      <w:r>
        <w:fldChar w:fldCharType="separate"/>
      </w:r>
      <w:r>
        <w:t>67</w:t>
      </w:r>
      <w:r>
        <w:fldChar w:fldCharType="end"/>
      </w:r>
    </w:p>
    <w:p w14:paraId="65076F2A" w14:textId="7A749D8B"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9.5.2.2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_Toc193201477 \h </w:instrText>
      </w:r>
      <w:r>
        <w:fldChar w:fldCharType="separate"/>
      </w:r>
      <w:r>
        <w:t>67</w:t>
      </w:r>
      <w:r>
        <w:fldChar w:fldCharType="end"/>
      </w:r>
    </w:p>
    <w:p w14:paraId="69408881" w14:textId="5352CF2A"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9.5.2.2.1</w:t>
      </w:r>
      <w:r>
        <w:rPr>
          <w:rFonts w:asciiTheme="minorHAnsi" w:eastAsiaTheme="minorEastAsia" w:hAnsiTheme="minorHAnsi" w:cstheme="minorBidi"/>
          <w:kern w:val="2"/>
          <w:sz w:val="24"/>
          <w:szCs w:val="24"/>
          <w:lang w:val="en-GB" w:eastAsia="en-GB"/>
          <w14:ligatures w14:val="standardContextual"/>
        </w:rPr>
        <w:tab/>
      </w:r>
      <w:r>
        <w:t>General NR spectrum emission mask</w:t>
      </w:r>
      <w:r>
        <w:tab/>
      </w:r>
      <w:r>
        <w:fldChar w:fldCharType="begin"/>
      </w:r>
      <w:r>
        <w:instrText xml:space="preserve"> PAGEREF _Toc193201478 \h </w:instrText>
      </w:r>
      <w:r>
        <w:fldChar w:fldCharType="separate"/>
      </w:r>
      <w:r>
        <w:t>67</w:t>
      </w:r>
      <w:r>
        <w:fldChar w:fldCharType="end"/>
      </w:r>
    </w:p>
    <w:p w14:paraId="6BC1AC6E" w14:textId="7B7E21D9"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9.5.2.2.2</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_Toc193201479 \h </w:instrText>
      </w:r>
      <w:r>
        <w:fldChar w:fldCharType="separate"/>
      </w:r>
      <w:r>
        <w:t>68</w:t>
      </w:r>
      <w:r>
        <w:fldChar w:fldCharType="end"/>
      </w:r>
    </w:p>
    <w:p w14:paraId="0000E390" w14:textId="4F93EB57"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9.5.2.3</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_Toc193201480 \h </w:instrText>
      </w:r>
      <w:r>
        <w:fldChar w:fldCharType="separate"/>
      </w:r>
      <w:r>
        <w:t>68</w:t>
      </w:r>
      <w:r>
        <w:fldChar w:fldCharType="end"/>
      </w:r>
    </w:p>
    <w:p w14:paraId="3D26B87F" w14:textId="1B9F9CAB"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9.5.3</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_Toc193201481 \h </w:instrText>
      </w:r>
      <w:r>
        <w:fldChar w:fldCharType="separate"/>
      </w:r>
      <w:r>
        <w:t>69</w:t>
      </w:r>
      <w:r>
        <w:fldChar w:fldCharType="end"/>
      </w:r>
    </w:p>
    <w:p w14:paraId="1180A7EC" w14:textId="22B6163D"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9.5.3.1</w:t>
      </w:r>
      <w:r>
        <w:rPr>
          <w:rFonts w:asciiTheme="minorHAnsi" w:eastAsiaTheme="minorEastAsia" w:hAnsiTheme="minorHAnsi" w:cstheme="minorBidi"/>
          <w:kern w:val="2"/>
          <w:sz w:val="24"/>
          <w:szCs w:val="24"/>
          <w:lang w:val="en-GB" w:eastAsia="en-GB"/>
          <w14:ligatures w14:val="standardContextual"/>
        </w:rPr>
        <w:tab/>
      </w:r>
      <w:r w:rsidRPr="00176D71">
        <w:t>General</w:t>
      </w:r>
      <w:r>
        <w:tab/>
      </w:r>
      <w:r>
        <w:fldChar w:fldCharType="begin"/>
      </w:r>
      <w:r>
        <w:instrText xml:space="preserve"> PAGEREF _Toc193201482 \h </w:instrText>
      </w:r>
      <w:r>
        <w:fldChar w:fldCharType="separate"/>
      </w:r>
      <w:r>
        <w:t>69</w:t>
      </w:r>
      <w:r>
        <w:fldChar w:fldCharType="end"/>
      </w:r>
    </w:p>
    <w:p w14:paraId="0FB6CA73" w14:textId="385BC5FF"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w:t>
      </w:r>
      <w:r w:rsidRPr="00176D71">
        <w:t>5</w:t>
      </w:r>
      <w:r>
        <w:t>.3.</w:t>
      </w:r>
      <w:r w:rsidRPr="00176D71">
        <w:t>2</w:t>
      </w:r>
      <w:r>
        <w:rPr>
          <w:rFonts w:asciiTheme="minorHAnsi" w:eastAsiaTheme="minorEastAsia" w:hAnsiTheme="minorHAnsi" w:cstheme="minorBidi"/>
          <w:kern w:val="2"/>
          <w:sz w:val="24"/>
          <w:szCs w:val="24"/>
          <w:lang w:val="en-GB" w:eastAsia="en-GB"/>
          <w14:ligatures w14:val="standardContextual"/>
        </w:rPr>
        <w:tab/>
      </w:r>
      <w:r w:rsidRPr="00176D71">
        <w:t>On-axis spurious requirement</w:t>
      </w:r>
      <w:r>
        <w:tab/>
      </w:r>
      <w:r>
        <w:fldChar w:fldCharType="begin"/>
      </w:r>
      <w:r>
        <w:instrText xml:space="preserve"> PAGEREF _Toc193201483 \h </w:instrText>
      </w:r>
      <w:r>
        <w:fldChar w:fldCharType="separate"/>
      </w:r>
      <w:r>
        <w:t>70</w:t>
      </w:r>
      <w:r>
        <w:fldChar w:fldCharType="end"/>
      </w:r>
    </w:p>
    <w:p w14:paraId="72815CB7" w14:textId="0EF8E43C"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t>9</w:t>
      </w:r>
      <w:r>
        <w:t>.</w:t>
      </w:r>
      <w:r w:rsidRPr="00176D71">
        <w:t>5</w:t>
      </w:r>
      <w:r>
        <w:t>.3.2.1</w:t>
      </w:r>
      <w:r>
        <w:rPr>
          <w:rFonts w:asciiTheme="minorHAnsi" w:eastAsiaTheme="minorEastAsia" w:hAnsiTheme="minorHAnsi" w:cstheme="minorBidi"/>
          <w:kern w:val="2"/>
          <w:sz w:val="24"/>
          <w:szCs w:val="24"/>
          <w:lang w:val="en-GB" w:eastAsia="en-GB"/>
          <w14:ligatures w14:val="standardContextual"/>
        </w:rPr>
        <w:tab/>
      </w:r>
      <w:r w:rsidRPr="00176D71">
        <w:t>Applicability</w:t>
      </w:r>
      <w:r>
        <w:tab/>
      </w:r>
      <w:r>
        <w:fldChar w:fldCharType="begin"/>
      </w:r>
      <w:r>
        <w:instrText xml:space="preserve"> PAGEREF _Toc193201484 \h </w:instrText>
      </w:r>
      <w:r>
        <w:fldChar w:fldCharType="separate"/>
      </w:r>
      <w:r>
        <w:t>70</w:t>
      </w:r>
      <w:r>
        <w:fldChar w:fldCharType="end"/>
      </w:r>
    </w:p>
    <w:p w14:paraId="67CEC87F" w14:textId="699C88AF"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t>9.5.3.2.2</w:t>
      </w:r>
      <w:r>
        <w:rPr>
          <w:rFonts w:asciiTheme="minorHAnsi" w:eastAsiaTheme="minorEastAsia" w:hAnsiTheme="minorHAnsi" w:cstheme="minorBidi"/>
          <w:kern w:val="2"/>
          <w:sz w:val="24"/>
          <w:szCs w:val="24"/>
          <w:lang w:val="en-GB" w:eastAsia="en-GB"/>
          <w14:ligatures w14:val="standardContextual"/>
        </w:rPr>
        <w:tab/>
      </w:r>
      <w:r w:rsidRPr="00176D71">
        <w:t>“Emissions disabled” and “Carrier-off” states</w:t>
      </w:r>
      <w:r>
        <w:tab/>
      </w:r>
      <w:r>
        <w:fldChar w:fldCharType="begin"/>
      </w:r>
      <w:r>
        <w:instrText xml:space="preserve"> PAGEREF _Toc193201485 \h </w:instrText>
      </w:r>
      <w:r>
        <w:fldChar w:fldCharType="separate"/>
      </w:r>
      <w:r>
        <w:t>70</w:t>
      </w:r>
      <w:r>
        <w:fldChar w:fldCharType="end"/>
      </w:r>
    </w:p>
    <w:p w14:paraId="02EE9F42" w14:textId="38122147"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t>9.5.3.2.3</w:t>
      </w:r>
      <w:r>
        <w:rPr>
          <w:rFonts w:asciiTheme="minorHAnsi" w:eastAsiaTheme="minorEastAsia" w:hAnsiTheme="minorHAnsi" w:cstheme="minorBidi"/>
          <w:kern w:val="2"/>
          <w:sz w:val="24"/>
          <w:szCs w:val="24"/>
          <w:lang w:val="en-GB" w:eastAsia="en-GB"/>
          <w14:ligatures w14:val="standardContextual"/>
        </w:rPr>
        <w:tab/>
      </w:r>
      <w:r w:rsidRPr="00176D71">
        <w:t>“Carrier-on” state</w:t>
      </w:r>
      <w:r>
        <w:tab/>
      </w:r>
      <w:r>
        <w:fldChar w:fldCharType="begin"/>
      </w:r>
      <w:r>
        <w:instrText xml:space="preserve"> PAGEREF _Toc193201486 \h </w:instrText>
      </w:r>
      <w:r>
        <w:fldChar w:fldCharType="separate"/>
      </w:r>
      <w:r>
        <w:t>70</w:t>
      </w:r>
      <w:r>
        <w:fldChar w:fldCharType="end"/>
      </w:r>
    </w:p>
    <w:p w14:paraId="176068C4" w14:textId="0EBCA7E4"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w:t>
      </w:r>
      <w:r w:rsidRPr="00176D71">
        <w:t>5.3.3</w:t>
      </w:r>
      <w:r>
        <w:rPr>
          <w:rFonts w:asciiTheme="minorHAnsi" w:eastAsiaTheme="minorEastAsia" w:hAnsiTheme="minorHAnsi" w:cstheme="minorBidi"/>
          <w:kern w:val="2"/>
          <w:sz w:val="24"/>
          <w:szCs w:val="24"/>
          <w:lang w:val="en-GB" w:eastAsia="en-GB"/>
          <w14:ligatures w14:val="standardContextual"/>
        </w:rPr>
        <w:tab/>
      </w:r>
      <w:r w:rsidRPr="00176D71">
        <w:t>Off-axis spurious requirement</w:t>
      </w:r>
      <w:r>
        <w:tab/>
      </w:r>
      <w:r>
        <w:fldChar w:fldCharType="begin"/>
      </w:r>
      <w:r>
        <w:instrText xml:space="preserve"> PAGEREF _Toc193201487 \h </w:instrText>
      </w:r>
      <w:r>
        <w:fldChar w:fldCharType="separate"/>
      </w:r>
      <w:r>
        <w:t>71</w:t>
      </w:r>
      <w:r>
        <w:fldChar w:fldCharType="end"/>
      </w:r>
    </w:p>
    <w:p w14:paraId="689FED1D" w14:textId="5B748D06"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t>9</w:t>
      </w:r>
      <w:r>
        <w:t>.</w:t>
      </w:r>
      <w:r w:rsidRPr="00176D71">
        <w:t>5</w:t>
      </w:r>
      <w:r>
        <w:t>.3.3.1</w:t>
      </w:r>
      <w:r>
        <w:rPr>
          <w:rFonts w:asciiTheme="minorHAnsi" w:eastAsiaTheme="minorEastAsia" w:hAnsiTheme="minorHAnsi" w:cstheme="minorBidi"/>
          <w:kern w:val="2"/>
          <w:sz w:val="24"/>
          <w:szCs w:val="24"/>
          <w:lang w:val="en-GB" w:eastAsia="en-GB"/>
          <w14:ligatures w14:val="standardContextual"/>
        </w:rPr>
        <w:tab/>
      </w:r>
      <w:r w:rsidRPr="00176D71">
        <w:t>Applicability</w:t>
      </w:r>
      <w:r>
        <w:tab/>
      </w:r>
      <w:r>
        <w:fldChar w:fldCharType="begin"/>
      </w:r>
      <w:r>
        <w:instrText xml:space="preserve"> PAGEREF _Toc193201488 \h </w:instrText>
      </w:r>
      <w:r>
        <w:fldChar w:fldCharType="separate"/>
      </w:r>
      <w:r>
        <w:t>71</w:t>
      </w:r>
      <w:r>
        <w:fldChar w:fldCharType="end"/>
      </w:r>
    </w:p>
    <w:p w14:paraId="5A584E12" w14:textId="42B0B14B"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t>9.5.3.3.2</w:t>
      </w:r>
      <w:r>
        <w:rPr>
          <w:rFonts w:asciiTheme="minorHAnsi" w:eastAsiaTheme="minorEastAsia" w:hAnsiTheme="minorHAnsi" w:cstheme="minorBidi"/>
          <w:kern w:val="2"/>
          <w:sz w:val="24"/>
          <w:szCs w:val="24"/>
          <w:lang w:val="en-GB" w:eastAsia="en-GB"/>
          <w14:ligatures w14:val="standardContextual"/>
        </w:rPr>
        <w:tab/>
      </w:r>
      <w:r w:rsidRPr="00176D71">
        <w:t>General</w:t>
      </w:r>
      <w:r>
        <w:tab/>
      </w:r>
      <w:r>
        <w:fldChar w:fldCharType="begin"/>
      </w:r>
      <w:r>
        <w:instrText xml:space="preserve"> PAGEREF _Toc193201489 \h </w:instrText>
      </w:r>
      <w:r>
        <w:fldChar w:fldCharType="separate"/>
      </w:r>
      <w:r>
        <w:t>71</w:t>
      </w:r>
      <w:r>
        <w:fldChar w:fldCharType="end"/>
      </w:r>
    </w:p>
    <w:p w14:paraId="08B7EEE5" w14:textId="7A545B84"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t>9.5.3.3.3</w:t>
      </w:r>
      <w:r>
        <w:rPr>
          <w:rFonts w:asciiTheme="minorHAnsi" w:eastAsiaTheme="minorEastAsia" w:hAnsiTheme="minorHAnsi" w:cstheme="minorBidi"/>
          <w:kern w:val="2"/>
          <w:sz w:val="24"/>
          <w:szCs w:val="24"/>
          <w:lang w:val="en-GB" w:eastAsia="en-GB"/>
          <w14:ligatures w14:val="standardContextual"/>
        </w:rPr>
        <w:tab/>
      </w:r>
      <w:r w:rsidRPr="00176D71">
        <w:t>“Emissions disabled” state</w:t>
      </w:r>
      <w:r>
        <w:tab/>
      </w:r>
      <w:r>
        <w:fldChar w:fldCharType="begin"/>
      </w:r>
      <w:r>
        <w:instrText xml:space="preserve"> PAGEREF _Toc193201490 \h </w:instrText>
      </w:r>
      <w:r>
        <w:fldChar w:fldCharType="separate"/>
      </w:r>
      <w:r>
        <w:t>71</w:t>
      </w:r>
      <w:r>
        <w:fldChar w:fldCharType="end"/>
      </w:r>
    </w:p>
    <w:p w14:paraId="13547F51" w14:textId="0917971B"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t>9.5.3.3.4</w:t>
      </w:r>
      <w:r>
        <w:rPr>
          <w:rFonts w:asciiTheme="minorHAnsi" w:eastAsiaTheme="minorEastAsia" w:hAnsiTheme="minorHAnsi" w:cstheme="minorBidi"/>
          <w:kern w:val="2"/>
          <w:sz w:val="24"/>
          <w:szCs w:val="24"/>
          <w:lang w:val="en-GB" w:eastAsia="en-GB"/>
          <w14:ligatures w14:val="standardContextual"/>
        </w:rPr>
        <w:tab/>
      </w:r>
      <w:r w:rsidRPr="00176D71">
        <w:t>“Carrier-on” and “Carrier-off” states</w:t>
      </w:r>
      <w:r>
        <w:tab/>
      </w:r>
      <w:r>
        <w:fldChar w:fldCharType="begin"/>
      </w:r>
      <w:r>
        <w:instrText xml:space="preserve"> PAGEREF _Toc193201491 \h </w:instrText>
      </w:r>
      <w:r>
        <w:fldChar w:fldCharType="separate"/>
      </w:r>
      <w:r>
        <w:t>71</w:t>
      </w:r>
      <w:r>
        <w:fldChar w:fldCharType="end"/>
      </w:r>
    </w:p>
    <w:p w14:paraId="2BA4FBC7" w14:textId="6AF2EB49"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9</w:t>
      </w:r>
      <w:r>
        <w:t>.</w:t>
      </w:r>
      <w:r w:rsidRPr="00176D71">
        <w:t>6</w:t>
      </w:r>
      <w:r>
        <w:rPr>
          <w:rFonts w:asciiTheme="minorHAnsi" w:eastAsiaTheme="minorEastAsia" w:hAnsiTheme="minorHAnsi" w:cstheme="minorBidi"/>
          <w:kern w:val="2"/>
          <w:sz w:val="24"/>
          <w:szCs w:val="24"/>
          <w:lang w:val="en-GB" w:eastAsia="en-GB"/>
          <w14:ligatures w14:val="standardContextual"/>
        </w:rPr>
        <w:tab/>
      </w:r>
      <w:r w:rsidRPr="00176D71">
        <w:t>Antenna pointing accuracy and performance</w:t>
      </w:r>
      <w:r>
        <w:tab/>
      </w:r>
      <w:r>
        <w:fldChar w:fldCharType="begin"/>
      </w:r>
      <w:r>
        <w:instrText xml:space="preserve"> PAGEREF _Toc193201492 \h </w:instrText>
      </w:r>
      <w:r>
        <w:fldChar w:fldCharType="separate"/>
      </w:r>
      <w:r>
        <w:t>72</w:t>
      </w:r>
      <w:r>
        <w:fldChar w:fldCharType="end"/>
      </w:r>
    </w:p>
    <w:p w14:paraId="735BC15B" w14:textId="0B8A4348"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9</w:t>
      </w:r>
      <w:r>
        <w:t>.</w:t>
      </w:r>
      <w:r w:rsidRPr="00176D71">
        <w:t>6</w:t>
      </w:r>
      <w:r>
        <w:t>.1</w:t>
      </w:r>
      <w:r>
        <w:rPr>
          <w:rFonts w:asciiTheme="minorHAnsi" w:eastAsiaTheme="minorEastAsia" w:hAnsiTheme="minorHAnsi" w:cstheme="minorBidi"/>
          <w:kern w:val="2"/>
          <w:sz w:val="24"/>
          <w:szCs w:val="24"/>
          <w:lang w:val="en-GB" w:eastAsia="en-GB"/>
          <w14:ligatures w14:val="standardContextual"/>
        </w:rPr>
        <w:tab/>
      </w:r>
      <w:r w:rsidRPr="00176D71">
        <w:t>Antenna pointing accuracy</w:t>
      </w:r>
      <w:r>
        <w:tab/>
      </w:r>
      <w:r>
        <w:fldChar w:fldCharType="begin"/>
      </w:r>
      <w:r>
        <w:instrText xml:space="preserve"> PAGEREF _Toc193201493 \h </w:instrText>
      </w:r>
      <w:r>
        <w:fldChar w:fldCharType="separate"/>
      </w:r>
      <w:r>
        <w:t>72</w:t>
      </w:r>
      <w:r>
        <w:fldChar w:fldCharType="end"/>
      </w:r>
    </w:p>
    <w:p w14:paraId="2215A583" w14:textId="4C608C28"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9.6.1.1</w:t>
      </w:r>
      <w:r>
        <w:rPr>
          <w:rFonts w:asciiTheme="minorHAnsi" w:eastAsiaTheme="minorEastAsia" w:hAnsiTheme="minorHAnsi" w:cstheme="minorBidi"/>
          <w:kern w:val="2"/>
          <w:sz w:val="24"/>
          <w:szCs w:val="24"/>
          <w:lang w:val="en-GB" w:eastAsia="en-GB"/>
          <w14:ligatures w14:val="standardContextual"/>
        </w:rPr>
        <w:tab/>
      </w:r>
      <w:r w:rsidRPr="00176D71">
        <w:t>Minimum requirements for NTN VSAT</w:t>
      </w:r>
      <w:r>
        <w:tab/>
      </w:r>
      <w:r>
        <w:fldChar w:fldCharType="begin"/>
      </w:r>
      <w:r>
        <w:instrText xml:space="preserve"> PAGEREF _Toc193201494 \h </w:instrText>
      </w:r>
      <w:r>
        <w:fldChar w:fldCharType="separate"/>
      </w:r>
      <w:r>
        <w:t>72</w:t>
      </w:r>
      <w:r>
        <w:fldChar w:fldCharType="end"/>
      </w:r>
    </w:p>
    <w:p w14:paraId="337B6A55" w14:textId="5DB9FBE1"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t>9.6.1.1.1</w:t>
      </w:r>
      <w:r>
        <w:rPr>
          <w:rFonts w:asciiTheme="minorHAnsi" w:eastAsiaTheme="minorEastAsia" w:hAnsiTheme="minorHAnsi" w:cstheme="minorBidi"/>
          <w:kern w:val="2"/>
          <w:sz w:val="24"/>
          <w:szCs w:val="24"/>
          <w:lang w:val="en-GB" w:eastAsia="en-GB"/>
          <w14:ligatures w14:val="standardContextual"/>
        </w:rPr>
        <w:tab/>
      </w:r>
      <w:r w:rsidRPr="00176D71">
        <w:t>Applicability</w:t>
      </w:r>
      <w:r>
        <w:tab/>
      </w:r>
      <w:r>
        <w:fldChar w:fldCharType="begin"/>
      </w:r>
      <w:r>
        <w:instrText xml:space="preserve"> PAGEREF _Toc193201495 \h </w:instrText>
      </w:r>
      <w:r>
        <w:fldChar w:fldCharType="separate"/>
      </w:r>
      <w:r>
        <w:t>72</w:t>
      </w:r>
      <w:r>
        <w:fldChar w:fldCharType="end"/>
      </w:r>
    </w:p>
    <w:p w14:paraId="20AB0D42" w14:textId="3720DB26"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lastRenderedPageBreak/>
        <w:t>9.6.1.1.2</w:t>
      </w:r>
      <w:r>
        <w:rPr>
          <w:rFonts w:asciiTheme="minorHAnsi" w:eastAsiaTheme="minorEastAsia" w:hAnsiTheme="minorHAnsi" w:cstheme="minorBidi"/>
          <w:kern w:val="2"/>
          <w:sz w:val="24"/>
          <w:szCs w:val="24"/>
          <w:lang w:val="en-GB" w:eastAsia="en-GB"/>
          <w14:ligatures w14:val="standardContextual"/>
        </w:rPr>
        <w:tab/>
      </w:r>
      <w:r w:rsidRPr="00176D71">
        <w:t>Pointing Accuracy</w:t>
      </w:r>
      <w:r>
        <w:tab/>
      </w:r>
      <w:r>
        <w:fldChar w:fldCharType="begin"/>
      </w:r>
      <w:r>
        <w:instrText xml:space="preserve"> PAGEREF _Toc193201496 \h </w:instrText>
      </w:r>
      <w:r>
        <w:fldChar w:fldCharType="separate"/>
      </w:r>
      <w:r>
        <w:t>72</w:t>
      </w:r>
      <w:r>
        <w:fldChar w:fldCharType="end"/>
      </w:r>
    </w:p>
    <w:p w14:paraId="5D28504D" w14:textId="4C95CAAE"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t>9.6.1.1.3</w:t>
      </w:r>
      <w:r>
        <w:rPr>
          <w:rFonts w:asciiTheme="minorHAnsi" w:eastAsiaTheme="minorEastAsia" w:hAnsiTheme="minorHAnsi" w:cstheme="minorBidi"/>
          <w:kern w:val="2"/>
          <w:sz w:val="24"/>
          <w:szCs w:val="24"/>
          <w:lang w:val="en-GB" w:eastAsia="en-GB"/>
          <w14:ligatures w14:val="standardContextual"/>
        </w:rPr>
        <w:tab/>
      </w:r>
      <w:r w:rsidRPr="00176D71">
        <w:t>On-axis cross polarization isolation</w:t>
      </w:r>
      <w:r>
        <w:tab/>
      </w:r>
      <w:r>
        <w:fldChar w:fldCharType="begin"/>
      </w:r>
      <w:r>
        <w:instrText xml:space="preserve"> PAGEREF _Toc193201497 \h </w:instrText>
      </w:r>
      <w:r>
        <w:fldChar w:fldCharType="separate"/>
      </w:r>
      <w:r>
        <w:t>72</w:t>
      </w:r>
      <w:r>
        <w:fldChar w:fldCharType="end"/>
      </w:r>
    </w:p>
    <w:p w14:paraId="6E9D8412" w14:textId="6D68F4C7"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w:t>
      </w:r>
      <w:r w:rsidRPr="00176D71">
        <w:t>6</w:t>
      </w:r>
      <w:r>
        <w:t>.1.</w:t>
      </w:r>
      <w:r w:rsidRPr="00176D71">
        <w:t>2</w:t>
      </w:r>
      <w:r>
        <w:rPr>
          <w:rFonts w:asciiTheme="minorHAnsi" w:eastAsiaTheme="minorEastAsia" w:hAnsiTheme="minorHAnsi" w:cstheme="minorBidi"/>
          <w:kern w:val="2"/>
          <w:sz w:val="24"/>
          <w:szCs w:val="24"/>
          <w:lang w:val="en-GB" w:eastAsia="en-GB"/>
          <w14:ligatures w14:val="standardContextual"/>
        </w:rPr>
        <w:tab/>
      </w:r>
      <w:r w:rsidRPr="00176D71">
        <w:t>Minimum requirement for Fixed VSAT types 1 or 2</w:t>
      </w:r>
      <w:r>
        <w:tab/>
      </w:r>
      <w:r>
        <w:fldChar w:fldCharType="begin"/>
      </w:r>
      <w:r>
        <w:instrText xml:space="preserve"> PAGEREF _Toc193201498 \h </w:instrText>
      </w:r>
      <w:r>
        <w:fldChar w:fldCharType="separate"/>
      </w:r>
      <w:r>
        <w:t>72</w:t>
      </w:r>
      <w:r>
        <w:fldChar w:fldCharType="end"/>
      </w:r>
    </w:p>
    <w:p w14:paraId="2BE0882C" w14:textId="605698FF"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t>9.6.1.2.1</w:t>
      </w:r>
      <w:r>
        <w:rPr>
          <w:rFonts w:asciiTheme="minorHAnsi" w:eastAsiaTheme="minorEastAsia" w:hAnsiTheme="minorHAnsi" w:cstheme="minorBidi"/>
          <w:kern w:val="2"/>
          <w:sz w:val="24"/>
          <w:szCs w:val="24"/>
          <w:lang w:val="en-GB" w:eastAsia="en-GB"/>
          <w14:ligatures w14:val="standardContextual"/>
        </w:rPr>
        <w:tab/>
      </w:r>
      <w:r w:rsidRPr="00176D71">
        <w:t>Applicability</w:t>
      </w:r>
      <w:r>
        <w:tab/>
      </w:r>
      <w:r>
        <w:fldChar w:fldCharType="begin"/>
      </w:r>
      <w:r>
        <w:instrText xml:space="preserve"> PAGEREF _Toc193201499 \h </w:instrText>
      </w:r>
      <w:r>
        <w:fldChar w:fldCharType="separate"/>
      </w:r>
      <w:r>
        <w:t>72</w:t>
      </w:r>
      <w:r>
        <w:fldChar w:fldCharType="end"/>
      </w:r>
    </w:p>
    <w:p w14:paraId="5FD4CD89" w14:textId="343A8EE1"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9.6.1.2.2</w:t>
      </w:r>
      <w:r>
        <w:rPr>
          <w:rFonts w:asciiTheme="minorHAnsi" w:eastAsiaTheme="minorEastAsia" w:hAnsiTheme="minorHAnsi" w:cstheme="minorBidi"/>
          <w:kern w:val="2"/>
          <w:sz w:val="24"/>
          <w:szCs w:val="24"/>
          <w:lang w:val="en-GB" w:eastAsia="en-GB"/>
          <w14:ligatures w14:val="standardContextual"/>
        </w:rPr>
        <w:tab/>
      </w:r>
      <w:r>
        <w:t>Pointing Stability</w:t>
      </w:r>
      <w:r>
        <w:tab/>
      </w:r>
      <w:r>
        <w:fldChar w:fldCharType="begin"/>
      </w:r>
      <w:r>
        <w:instrText xml:space="preserve"> PAGEREF _Toc193201500 \h </w:instrText>
      </w:r>
      <w:r>
        <w:fldChar w:fldCharType="separate"/>
      </w:r>
      <w:r>
        <w:t>72</w:t>
      </w:r>
      <w:r>
        <w:fldChar w:fldCharType="end"/>
      </w:r>
    </w:p>
    <w:p w14:paraId="01DDDA8A" w14:textId="46B36790"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9.6.1.2.3</w:t>
      </w:r>
      <w:r>
        <w:rPr>
          <w:rFonts w:asciiTheme="minorHAnsi" w:eastAsiaTheme="minorEastAsia" w:hAnsiTheme="minorHAnsi" w:cstheme="minorBidi"/>
          <w:kern w:val="2"/>
          <w:sz w:val="24"/>
          <w:szCs w:val="24"/>
          <w:lang w:val="en-GB" w:eastAsia="en-GB"/>
          <w14:ligatures w14:val="standardContextual"/>
        </w:rPr>
        <w:tab/>
      </w:r>
      <w:r>
        <w:t>Pointing Accuracy</w:t>
      </w:r>
      <w:r>
        <w:tab/>
      </w:r>
      <w:r>
        <w:fldChar w:fldCharType="begin"/>
      </w:r>
      <w:r>
        <w:instrText xml:space="preserve"> PAGEREF _Toc193201501 \h </w:instrText>
      </w:r>
      <w:r>
        <w:fldChar w:fldCharType="separate"/>
      </w:r>
      <w:r>
        <w:t>73</w:t>
      </w:r>
      <w:r>
        <w:fldChar w:fldCharType="end"/>
      </w:r>
    </w:p>
    <w:p w14:paraId="37158479" w14:textId="35414C05"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9.6.1.2.4</w:t>
      </w:r>
      <w:r>
        <w:rPr>
          <w:rFonts w:asciiTheme="minorHAnsi" w:eastAsiaTheme="minorEastAsia" w:hAnsiTheme="minorHAnsi" w:cstheme="minorBidi"/>
          <w:kern w:val="2"/>
          <w:sz w:val="24"/>
          <w:szCs w:val="24"/>
          <w:lang w:val="en-GB" w:eastAsia="en-GB"/>
          <w14:ligatures w14:val="standardContextual"/>
        </w:rPr>
        <w:tab/>
      </w:r>
      <w:r w:rsidRPr="00176D71">
        <w:t>Polarization angle alignment capability for linear polarization</w:t>
      </w:r>
      <w:r>
        <w:tab/>
      </w:r>
      <w:r>
        <w:fldChar w:fldCharType="begin"/>
      </w:r>
      <w:r>
        <w:instrText xml:space="preserve"> PAGEREF _Toc193201502 \h </w:instrText>
      </w:r>
      <w:r>
        <w:fldChar w:fldCharType="separate"/>
      </w:r>
      <w:r>
        <w:t>73</w:t>
      </w:r>
      <w:r>
        <w:fldChar w:fldCharType="end"/>
      </w:r>
    </w:p>
    <w:p w14:paraId="4F87F378" w14:textId="6F75CE41"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9.6.2</w:t>
      </w:r>
      <w:r>
        <w:rPr>
          <w:rFonts w:asciiTheme="minorHAnsi" w:eastAsiaTheme="minorEastAsia" w:hAnsiTheme="minorHAnsi" w:cstheme="minorBidi"/>
          <w:kern w:val="2"/>
          <w:sz w:val="24"/>
          <w:szCs w:val="24"/>
          <w:lang w:val="en-GB" w:eastAsia="en-GB"/>
          <w14:ligatures w14:val="standardContextual"/>
        </w:rPr>
        <w:tab/>
      </w:r>
      <w:r>
        <w:t>Antenna performance</w:t>
      </w:r>
      <w:r>
        <w:tab/>
      </w:r>
      <w:r>
        <w:fldChar w:fldCharType="begin"/>
      </w:r>
      <w:r>
        <w:instrText xml:space="preserve"> PAGEREF _Toc193201503 \h </w:instrText>
      </w:r>
      <w:r>
        <w:fldChar w:fldCharType="separate"/>
      </w:r>
      <w:r>
        <w:t>73</w:t>
      </w:r>
      <w:r>
        <w:fldChar w:fldCharType="end"/>
      </w:r>
    </w:p>
    <w:p w14:paraId="2D942773" w14:textId="6F9BB637"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9</w:t>
      </w:r>
      <w:r>
        <w:t>.</w:t>
      </w:r>
      <w:r w:rsidRPr="00176D71">
        <w:t>7</w:t>
      </w:r>
      <w:r>
        <w:rPr>
          <w:rFonts w:asciiTheme="minorHAnsi" w:eastAsiaTheme="minorEastAsia" w:hAnsiTheme="minorHAnsi" w:cstheme="minorBidi"/>
          <w:kern w:val="2"/>
          <w:sz w:val="24"/>
          <w:szCs w:val="24"/>
          <w:lang w:val="en-GB" w:eastAsia="en-GB"/>
          <w14:ligatures w14:val="standardContextual"/>
        </w:rPr>
        <w:tab/>
      </w:r>
      <w:r w:rsidRPr="00176D71">
        <w:t>Additional regional requirements indicated by NS</w:t>
      </w:r>
      <w:r>
        <w:tab/>
      </w:r>
      <w:r>
        <w:fldChar w:fldCharType="begin"/>
      </w:r>
      <w:r>
        <w:instrText xml:space="preserve"> PAGEREF _Toc193201504 \h </w:instrText>
      </w:r>
      <w:r>
        <w:fldChar w:fldCharType="separate"/>
      </w:r>
      <w:r>
        <w:t>74</w:t>
      </w:r>
      <w:r>
        <w:fldChar w:fldCharType="end"/>
      </w:r>
    </w:p>
    <w:p w14:paraId="27BA2CFD" w14:textId="2BB2F293"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9</w:t>
      </w:r>
      <w:r>
        <w:t>.</w:t>
      </w:r>
      <w:r w:rsidRPr="00176D71">
        <w:t>7</w:t>
      </w:r>
      <w:r>
        <w:t>.1</w:t>
      </w:r>
      <w:r>
        <w:rPr>
          <w:rFonts w:asciiTheme="minorHAnsi" w:eastAsiaTheme="minorEastAsia" w:hAnsiTheme="minorHAnsi" w:cstheme="minorBidi"/>
          <w:kern w:val="2"/>
          <w:sz w:val="24"/>
          <w:szCs w:val="24"/>
          <w:lang w:val="en-GB" w:eastAsia="en-GB"/>
          <w14:ligatures w14:val="standardContextual"/>
        </w:rPr>
        <w:tab/>
      </w:r>
      <w:r w:rsidRPr="00176D71">
        <w:t>General</w:t>
      </w:r>
      <w:r>
        <w:tab/>
      </w:r>
      <w:r>
        <w:fldChar w:fldCharType="begin"/>
      </w:r>
      <w:r>
        <w:instrText xml:space="preserve"> PAGEREF _Toc193201505 \h </w:instrText>
      </w:r>
      <w:r>
        <w:fldChar w:fldCharType="separate"/>
      </w:r>
      <w:r>
        <w:t>74</w:t>
      </w:r>
      <w:r>
        <w:fldChar w:fldCharType="end"/>
      </w:r>
    </w:p>
    <w:p w14:paraId="2C5CA0F5" w14:textId="20B384EA"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rsidRPr="00176D71">
        <w:t>10</w:t>
      </w:r>
      <w:r>
        <w:rPr>
          <w:rFonts w:asciiTheme="minorHAnsi" w:eastAsiaTheme="minorEastAsia" w:hAnsiTheme="minorHAnsi" w:cstheme="minorBidi"/>
          <w:kern w:val="2"/>
          <w:sz w:val="24"/>
          <w:szCs w:val="24"/>
          <w:lang w:val="en-GB" w:eastAsia="en-GB"/>
          <w14:ligatures w14:val="standardContextual"/>
        </w:rPr>
        <w:tab/>
      </w:r>
      <w:r w:rsidRPr="00176D71">
        <w:t>Radiated</w:t>
      </w:r>
      <w:r>
        <w:t xml:space="preserve"> </w:t>
      </w:r>
      <w:r w:rsidRPr="00176D71">
        <w:t>receiver</w:t>
      </w:r>
      <w:r>
        <w:t xml:space="preserve"> characteristics</w:t>
      </w:r>
      <w:r>
        <w:tab/>
      </w:r>
      <w:r>
        <w:fldChar w:fldCharType="begin"/>
      </w:r>
      <w:r>
        <w:instrText xml:space="preserve"> PAGEREF _Toc193201506 \h </w:instrText>
      </w:r>
      <w:r>
        <w:fldChar w:fldCharType="separate"/>
      </w:r>
      <w:r>
        <w:t>75</w:t>
      </w:r>
      <w:r>
        <w:fldChar w:fldCharType="end"/>
      </w:r>
    </w:p>
    <w:p w14:paraId="78978F92" w14:textId="69EED512"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10</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_Toc193201507 \h </w:instrText>
      </w:r>
      <w:r>
        <w:fldChar w:fldCharType="separate"/>
      </w:r>
      <w:r>
        <w:t>75</w:t>
      </w:r>
      <w:r>
        <w:fldChar w:fldCharType="end"/>
      </w:r>
    </w:p>
    <w:p w14:paraId="696BD98F" w14:textId="5FC84C23"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10</w:t>
      </w:r>
      <w:r>
        <w:t>.2</w:t>
      </w:r>
      <w:r>
        <w:rPr>
          <w:rFonts w:asciiTheme="minorHAnsi" w:eastAsiaTheme="minorEastAsia" w:hAnsiTheme="minorHAnsi" w:cstheme="minorBidi"/>
          <w:kern w:val="2"/>
          <w:sz w:val="24"/>
          <w:szCs w:val="24"/>
          <w:lang w:val="en-GB" w:eastAsia="en-GB"/>
          <w14:ligatures w14:val="standardContextual"/>
        </w:rPr>
        <w:tab/>
      </w:r>
      <w:r>
        <w:t>Polarization characteristics</w:t>
      </w:r>
      <w:r>
        <w:tab/>
      </w:r>
      <w:r>
        <w:fldChar w:fldCharType="begin"/>
      </w:r>
      <w:r>
        <w:instrText xml:space="preserve"> PAGEREF _Toc193201508 \h </w:instrText>
      </w:r>
      <w:r>
        <w:fldChar w:fldCharType="separate"/>
      </w:r>
      <w:r>
        <w:t>75</w:t>
      </w:r>
      <w:r>
        <w:fldChar w:fldCharType="end"/>
      </w:r>
    </w:p>
    <w:p w14:paraId="69863729" w14:textId="016D3ECB"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10</w:t>
      </w:r>
      <w:r>
        <w:t>.3</w:t>
      </w:r>
      <w:r>
        <w:rPr>
          <w:rFonts w:asciiTheme="minorHAnsi" w:eastAsiaTheme="minorEastAsia" w:hAnsiTheme="minorHAnsi" w:cstheme="minorBidi"/>
          <w:kern w:val="2"/>
          <w:sz w:val="24"/>
          <w:szCs w:val="24"/>
          <w:lang w:val="en-GB" w:eastAsia="en-GB"/>
          <w14:ligatures w14:val="standardContextual"/>
        </w:rPr>
        <w:tab/>
      </w:r>
      <w:r>
        <w:t>OTA reference sensitivity level</w:t>
      </w:r>
      <w:r>
        <w:tab/>
      </w:r>
      <w:r>
        <w:fldChar w:fldCharType="begin"/>
      </w:r>
      <w:r>
        <w:instrText xml:space="preserve"> PAGEREF _Toc193201509 \h </w:instrText>
      </w:r>
      <w:r>
        <w:fldChar w:fldCharType="separate"/>
      </w:r>
      <w:r>
        <w:t>75</w:t>
      </w:r>
      <w:r>
        <w:fldChar w:fldCharType="end"/>
      </w:r>
    </w:p>
    <w:p w14:paraId="5CFF1588" w14:textId="7657C428"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10</w:t>
      </w:r>
      <w:r>
        <w:t>.3.1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_Toc193201510 \h </w:instrText>
      </w:r>
      <w:r>
        <w:fldChar w:fldCharType="separate"/>
      </w:r>
      <w:r>
        <w:t>75</w:t>
      </w:r>
      <w:r>
        <w:fldChar w:fldCharType="end"/>
      </w:r>
    </w:p>
    <w:p w14:paraId="40E9E2FD" w14:textId="3D8FB850"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10</w:t>
      </w:r>
      <w:r>
        <w:t>.3.2</w:t>
      </w:r>
      <w:r>
        <w:rPr>
          <w:rFonts w:asciiTheme="minorHAnsi" w:eastAsiaTheme="minorEastAsia" w:hAnsiTheme="minorHAnsi" w:cstheme="minorBidi"/>
          <w:kern w:val="2"/>
          <w:sz w:val="24"/>
          <w:szCs w:val="24"/>
          <w:lang w:val="en-GB" w:eastAsia="en-GB"/>
          <w14:ligatures w14:val="standardContextual"/>
        </w:rPr>
        <w:tab/>
      </w:r>
      <w:r>
        <w:t>Minimum requirement</w:t>
      </w:r>
      <w:r>
        <w:tab/>
      </w:r>
      <w:r>
        <w:fldChar w:fldCharType="begin"/>
      </w:r>
      <w:r>
        <w:instrText xml:space="preserve"> PAGEREF _Toc193201511 \h </w:instrText>
      </w:r>
      <w:r>
        <w:fldChar w:fldCharType="separate"/>
      </w:r>
      <w:r>
        <w:t>75</w:t>
      </w:r>
      <w:r>
        <w:fldChar w:fldCharType="end"/>
      </w:r>
    </w:p>
    <w:p w14:paraId="67B5E2EB" w14:textId="7BCB380D"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10</w:t>
      </w:r>
      <w:r>
        <w:t>.4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_Toc193201512 \h </w:instrText>
      </w:r>
      <w:r>
        <w:fldChar w:fldCharType="separate"/>
      </w:r>
      <w:r>
        <w:t>76</w:t>
      </w:r>
      <w:r>
        <w:fldChar w:fldCharType="end"/>
      </w:r>
    </w:p>
    <w:p w14:paraId="47CF3780" w14:textId="582404FA"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10</w:t>
      </w:r>
      <w:r>
        <w:t>.</w:t>
      </w:r>
      <w:r w:rsidRPr="00176D71">
        <w:t>4</w:t>
      </w:r>
      <w:r>
        <w:t>.</w:t>
      </w:r>
      <w:r w:rsidRPr="00176D71">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_Toc193201513 \h </w:instrText>
      </w:r>
      <w:r>
        <w:fldChar w:fldCharType="separate"/>
      </w:r>
      <w:r>
        <w:t>76</w:t>
      </w:r>
      <w:r>
        <w:fldChar w:fldCharType="end"/>
      </w:r>
    </w:p>
    <w:p w14:paraId="7390F314" w14:textId="39C12C99"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10</w:t>
      </w:r>
      <w:r>
        <w:t>.</w:t>
      </w:r>
      <w:r w:rsidRPr="00176D71">
        <w:t>4</w:t>
      </w:r>
      <w:r>
        <w:t>.</w:t>
      </w:r>
      <w:r w:rsidRPr="00176D71">
        <w:t>2</w:t>
      </w:r>
      <w:r>
        <w:rPr>
          <w:rFonts w:asciiTheme="minorHAnsi" w:eastAsiaTheme="minorEastAsia" w:hAnsiTheme="minorHAnsi" w:cstheme="minorBidi"/>
          <w:kern w:val="2"/>
          <w:sz w:val="24"/>
          <w:szCs w:val="24"/>
          <w:lang w:val="en-GB" w:eastAsia="en-GB"/>
          <w14:ligatures w14:val="standardContextual"/>
        </w:rPr>
        <w:tab/>
      </w:r>
      <w:r w:rsidRPr="00176D71">
        <w:t>Minimum requirement</w:t>
      </w:r>
      <w:r>
        <w:t xml:space="preserve"> for </w:t>
      </w:r>
      <w:r w:rsidRPr="00176D71">
        <w:t>Mobile VSAT</w:t>
      </w:r>
      <w:r>
        <w:tab/>
      </w:r>
      <w:r>
        <w:fldChar w:fldCharType="begin"/>
      </w:r>
      <w:r>
        <w:instrText xml:space="preserve"> PAGEREF _Toc193201514 \h </w:instrText>
      </w:r>
      <w:r>
        <w:fldChar w:fldCharType="separate"/>
      </w:r>
      <w:r>
        <w:t>76</w:t>
      </w:r>
      <w:r>
        <w:fldChar w:fldCharType="end"/>
      </w:r>
    </w:p>
    <w:p w14:paraId="1ACA2E58" w14:textId="43FFD5C7"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10.4.3</w:t>
      </w:r>
      <w:r>
        <w:rPr>
          <w:rFonts w:asciiTheme="minorHAnsi" w:eastAsiaTheme="minorEastAsia" w:hAnsiTheme="minorHAnsi" w:cstheme="minorBidi"/>
          <w:kern w:val="2"/>
          <w:sz w:val="24"/>
          <w:szCs w:val="24"/>
          <w:lang w:val="en-GB" w:eastAsia="en-GB"/>
          <w14:ligatures w14:val="standardContextual"/>
        </w:rPr>
        <w:tab/>
      </w:r>
      <w:r w:rsidRPr="00176D71">
        <w:t>Minimum requirement</w:t>
      </w:r>
      <w:r>
        <w:t xml:space="preserve"> for </w:t>
      </w:r>
      <w:r w:rsidRPr="00176D71">
        <w:t>Fixed VSAT</w:t>
      </w:r>
      <w:r>
        <w:tab/>
      </w:r>
      <w:r>
        <w:fldChar w:fldCharType="begin"/>
      </w:r>
      <w:r>
        <w:instrText xml:space="preserve"> PAGEREF _Toc193201515 \h </w:instrText>
      </w:r>
      <w:r>
        <w:fldChar w:fldCharType="separate"/>
      </w:r>
      <w:r>
        <w:t>76</w:t>
      </w:r>
      <w:r>
        <w:fldChar w:fldCharType="end"/>
      </w:r>
    </w:p>
    <w:p w14:paraId="5960A4FB" w14:textId="4CFD3312"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10</w:t>
      </w:r>
      <w:r>
        <w:t>.5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_Toc193201516 \h </w:instrText>
      </w:r>
      <w:r>
        <w:fldChar w:fldCharType="separate"/>
      </w:r>
      <w:r>
        <w:t>77</w:t>
      </w:r>
      <w:r>
        <w:fldChar w:fldCharType="end"/>
      </w:r>
    </w:p>
    <w:p w14:paraId="6BA6282B" w14:textId="207CDC61"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10</w:t>
      </w:r>
      <w:r>
        <w:t>.</w:t>
      </w:r>
      <w:r w:rsidRPr="00176D71">
        <w:t>5</w:t>
      </w:r>
      <w:r>
        <w:t>.</w:t>
      </w:r>
      <w:r w:rsidRPr="00176D71">
        <w:t>1</w:t>
      </w:r>
      <w:r>
        <w:rPr>
          <w:rFonts w:asciiTheme="minorHAnsi" w:eastAsiaTheme="minorEastAsia" w:hAnsiTheme="minorHAnsi" w:cstheme="minorBidi"/>
          <w:kern w:val="2"/>
          <w:sz w:val="24"/>
          <w:szCs w:val="24"/>
          <w:lang w:val="en-GB" w:eastAsia="en-GB"/>
          <w14:ligatures w14:val="standardContextual"/>
        </w:rPr>
        <w:tab/>
      </w:r>
      <w:r w:rsidRPr="00176D71">
        <w:t>Minimum requirement</w:t>
      </w:r>
      <w:r>
        <w:t xml:space="preserve"> for </w:t>
      </w:r>
      <w:r w:rsidRPr="00176D71">
        <w:t>Mobile VSAT</w:t>
      </w:r>
      <w:r>
        <w:tab/>
      </w:r>
      <w:r>
        <w:fldChar w:fldCharType="begin"/>
      </w:r>
      <w:r>
        <w:instrText xml:space="preserve"> PAGEREF _Toc193201517 \h </w:instrText>
      </w:r>
      <w:r>
        <w:fldChar w:fldCharType="separate"/>
      </w:r>
      <w:r>
        <w:t>77</w:t>
      </w:r>
      <w:r>
        <w:fldChar w:fldCharType="end"/>
      </w:r>
    </w:p>
    <w:p w14:paraId="605FE48B" w14:textId="5055B351"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10</w:t>
      </w:r>
      <w:r>
        <w:t>.</w:t>
      </w:r>
      <w:r w:rsidRPr="00176D71">
        <w:t>5</w:t>
      </w:r>
      <w:r>
        <w:t>.</w:t>
      </w:r>
      <w:r w:rsidRPr="00176D71">
        <w:t>2</w:t>
      </w:r>
      <w:r>
        <w:rPr>
          <w:rFonts w:asciiTheme="minorHAnsi" w:eastAsiaTheme="minorEastAsia" w:hAnsiTheme="minorHAnsi" w:cstheme="minorBidi"/>
          <w:kern w:val="2"/>
          <w:sz w:val="24"/>
          <w:szCs w:val="24"/>
          <w:lang w:val="en-GB" w:eastAsia="en-GB"/>
          <w14:ligatures w14:val="standardContextual"/>
        </w:rPr>
        <w:tab/>
      </w:r>
      <w:r w:rsidRPr="00176D71">
        <w:t>Minimum requirement</w:t>
      </w:r>
      <w:r>
        <w:t xml:space="preserve"> for </w:t>
      </w:r>
      <w:r w:rsidRPr="00176D71">
        <w:t>Fixed VSAT</w:t>
      </w:r>
      <w:r>
        <w:tab/>
      </w:r>
      <w:r>
        <w:fldChar w:fldCharType="begin"/>
      </w:r>
      <w:r>
        <w:instrText xml:space="preserve"> PAGEREF _Toc193201518 \h </w:instrText>
      </w:r>
      <w:r>
        <w:fldChar w:fldCharType="separate"/>
      </w:r>
      <w:r>
        <w:t>78</w:t>
      </w:r>
      <w:r>
        <w:fldChar w:fldCharType="end"/>
      </w:r>
    </w:p>
    <w:p w14:paraId="59CF8A20" w14:textId="12607F6C"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10</w:t>
      </w:r>
      <w:r>
        <w:t>.6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_Toc193201519 \h </w:instrText>
      </w:r>
      <w:r>
        <w:fldChar w:fldCharType="separate"/>
      </w:r>
      <w:r>
        <w:t>79</w:t>
      </w:r>
      <w:r>
        <w:fldChar w:fldCharType="end"/>
      </w:r>
    </w:p>
    <w:p w14:paraId="09F2E178" w14:textId="3B91E7DD"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10</w:t>
      </w:r>
      <w:r>
        <w:t>.</w:t>
      </w:r>
      <w:r w:rsidRPr="00176D71">
        <w:t>6</w:t>
      </w:r>
      <w:r>
        <w:t>.</w:t>
      </w:r>
      <w:r w:rsidRPr="00176D71">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_Toc193201520 \h </w:instrText>
      </w:r>
      <w:r>
        <w:fldChar w:fldCharType="separate"/>
      </w:r>
      <w:r>
        <w:t>79</w:t>
      </w:r>
      <w:r>
        <w:fldChar w:fldCharType="end"/>
      </w:r>
    </w:p>
    <w:p w14:paraId="45C06507" w14:textId="49249156"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10</w:t>
      </w:r>
      <w:r>
        <w:t>.</w:t>
      </w:r>
      <w:r w:rsidRPr="00176D71">
        <w:t>6</w:t>
      </w:r>
      <w:r>
        <w:t>.</w:t>
      </w:r>
      <w:r w:rsidRPr="00176D71">
        <w:t>2</w:t>
      </w:r>
      <w:r>
        <w:rPr>
          <w:rFonts w:asciiTheme="minorHAnsi" w:eastAsiaTheme="minorEastAsia" w:hAnsiTheme="minorHAnsi" w:cstheme="minorBidi"/>
          <w:kern w:val="2"/>
          <w:sz w:val="24"/>
          <w:szCs w:val="24"/>
          <w:lang w:val="en-GB" w:eastAsia="en-GB"/>
          <w14:ligatures w14:val="standardContextual"/>
        </w:rPr>
        <w:tab/>
      </w:r>
      <w:r w:rsidRPr="00176D71">
        <w:t>Minimum requirement</w:t>
      </w:r>
      <w:r>
        <w:t xml:space="preserve"> for </w:t>
      </w:r>
      <w:r w:rsidRPr="00176D71">
        <w:t>Mobile VSAT</w:t>
      </w:r>
      <w:r>
        <w:tab/>
      </w:r>
      <w:r>
        <w:fldChar w:fldCharType="begin"/>
      </w:r>
      <w:r>
        <w:instrText xml:space="preserve"> PAGEREF _Toc193201521 \h </w:instrText>
      </w:r>
      <w:r>
        <w:fldChar w:fldCharType="separate"/>
      </w:r>
      <w:r>
        <w:t>79</w:t>
      </w:r>
      <w:r>
        <w:fldChar w:fldCharType="end"/>
      </w:r>
    </w:p>
    <w:p w14:paraId="00F08C5F" w14:textId="54851D08"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10.6.3</w:t>
      </w:r>
      <w:r>
        <w:rPr>
          <w:rFonts w:asciiTheme="minorHAnsi" w:eastAsiaTheme="minorEastAsia" w:hAnsiTheme="minorHAnsi" w:cstheme="minorBidi"/>
          <w:kern w:val="2"/>
          <w:sz w:val="24"/>
          <w:szCs w:val="24"/>
          <w:lang w:val="en-GB" w:eastAsia="en-GB"/>
          <w14:ligatures w14:val="standardContextual"/>
        </w:rPr>
        <w:tab/>
      </w:r>
      <w:r w:rsidRPr="00176D71">
        <w:t>Minimum requirement</w:t>
      </w:r>
      <w:r>
        <w:t xml:space="preserve"> for </w:t>
      </w:r>
      <w:r w:rsidRPr="00176D71">
        <w:t>Fixed VSAT</w:t>
      </w:r>
      <w:r>
        <w:tab/>
      </w:r>
      <w:r>
        <w:fldChar w:fldCharType="begin"/>
      </w:r>
      <w:r>
        <w:instrText xml:space="preserve"> PAGEREF _Toc193201522 \h </w:instrText>
      </w:r>
      <w:r>
        <w:fldChar w:fldCharType="separate"/>
      </w:r>
      <w:r>
        <w:t>80</w:t>
      </w:r>
      <w:r>
        <w:fldChar w:fldCharType="end"/>
      </w:r>
    </w:p>
    <w:p w14:paraId="2745CF49" w14:textId="2355A528"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10</w:t>
      </w:r>
      <w:r>
        <w:t>.</w:t>
      </w:r>
      <w:r w:rsidRPr="00176D71">
        <w:t>7</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_Toc193201523 \h </w:instrText>
      </w:r>
      <w:r>
        <w:fldChar w:fldCharType="separate"/>
      </w:r>
      <w:r>
        <w:t>81</w:t>
      </w:r>
      <w:r>
        <w:fldChar w:fldCharType="end"/>
      </w:r>
    </w:p>
    <w:p w14:paraId="3C2DF4E5" w14:textId="11E171F8"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10</w:t>
      </w:r>
      <w:r>
        <w:t>.8</w:t>
      </w:r>
      <w:r>
        <w:rPr>
          <w:rFonts w:asciiTheme="minorHAnsi" w:eastAsiaTheme="minorEastAsia" w:hAnsiTheme="minorHAnsi" w:cstheme="minorBidi"/>
          <w:kern w:val="2"/>
          <w:sz w:val="24"/>
          <w:szCs w:val="24"/>
          <w:lang w:val="en-GB" w:eastAsia="en-GB"/>
          <w14:ligatures w14:val="standardContextual"/>
        </w:rPr>
        <w:tab/>
      </w:r>
      <w:r>
        <w:t>Receiver antenna off-axis performance</w:t>
      </w:r>
      <w:r>
        <w:tab/>
      </w:r>
      <w:r>
        <w:fldChar w:fldCharType="begin"/>
      </w:r>
      <w:r>
        <w:instrText xml:space="preserve"> PAGEREF _Toc193201524 \h </w:instrText>
      </w:r>
      <w:r>
        <w:fldChar w:fldCharType="separate"/>
      </w:r>
      <w:r>
        <w:t>81</w:t>
      </w:r>
      <w:r>
        <w:fldChar w:fldCharType="end"/>
      </w:r>
    </w:p>
    <w:p w14:paraId="4A18BE35" w14:textId="1C1EC709"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rsidRPr="00176D71">
        <w:t>11</w:t>
      </w:r>
      <w:r>
        <w:rPr>
          <w:rFonts w:asciiTheme="minorHAnsi" w:eastAsiaTheme="minorEastAsia" w:hAnsiTheme="minorHAnsi" w:cstheme="minorBidi"/>
          <w:kern w:val="2"/>
          <w:sz w:val="24"/>
          <w:szCs w:val="24"/>
          <w:lang w:val="en-GB" w:eastAsia="en-GB"/>
          <w14:ligatures w14:val="standardContextual"/>
        </w:rPr>
        <w:tab/>
      </w:r>
      <w:r>
        <w:t>Demodulation performance requirements (Radiated requirements)</w:t>
      </w:r>
      <w:r>
        <w:tab/>
      </w:r>
      <w:r>
        <w:fldChar w:fldCharType="begin"/>
      </w:r>
      <w:r>
        <w:instrText xml:space="preserve"> PAGEREF _Toc193201525 \h </w:instrText>
      </w:r>
      <w:r>
        <w:fldChar w:fldCharType="separate"/>
      </w:r>
      <w:r>
        <w:t>82</w:t>
      </w:r>
      <w:r>
        <w:fldChar w:fldCharType="end"/>
      </w:r>
    </w:p>
    <w:p w14:paraId="3245E4A6" w14:textId="4B943974"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_Toc193201526 \h </w:instrText>
      </w:r>
      <w:r>
        <w:fldChar w:fldCharType="separate"/>
      </w:r>
      <w:r>
        <w:t>82</w:t>
      </w:r>
      <w:r>
        <w:fldChar w:fldCharType="end"/>
      </w:r>
    </w:p>
    <w:p w14:paraId="3E6195A3" w14:textId="7EC102F3"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11.1.2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_Toc193201527 \h </w:instrText>
      </w:r>
      <w:r>
        <w:fldChar w:fldCharType="separate"/>
      </w:r>
      <w:r>
        <w:t>82</w:t>
      </w:r>
      <w:r>
        <w:fldChar w:fldCharType="end"/>
      </w:r>
    </w:p>
    <w:p w14:paraId="40B6662E" w14:textId="4BEAD566"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11.1.3</w:t>
      </w:r>
      <w:r>
        <w:rPr>
          <w:rFonts w:asciiTheme="minorHAnsi" w:eastAsiaTheme="minorEastAsia" w:hAnsiTheme="minorHAnsi" w:cstheme="minorBidi"/>
          <w:kern w:val="2"/>
          <w:sz w:val="24"/>
          <w:szCs w:val="24"/>
          <w:lang w:val="en-GB" w:eastAsia="en-GB"/>
          <w14:ligatures w14:val="standardContextual"/>
        </w:rPr>
        <w:tab/>
      </w:r>
      <w:r>
        <w:t>Radiated requirements</w:t>
      </w:r>
      <w:r>
        <w:tab/>
      </w:r>
      <w:r>
        <w:fldChar w:fldCharType="begin"/>
      </w:r>
      <w:r>
        <w:instrText xml:space="preserve"> PAGEREF _Toc193201528 \h </w:instrText>
      </w:r>
      <w:r>
        <w:fldChar w:fldCharType="separate"/>
      </w:r>
      <w:r>
        <w:t>82</w:t>
      </w:r>
      <w:r>
        <w:fldChar w:fldCharType="end"/>
      </w:r>
    </w:p>
    <w:p w14:paraId="307AD5FE" w14:textId="08980068"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11.1.3.1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_Toc193201529 \h </w:instrText>
      </w:r>
      <w:r>
        <w:fldChar w:fldCharType="separate"/>
      </w:r>
      <w:r>
        <w:t>82</w:t>
      </w:r>
      <w:r>
        <w:fldChar w:fldCharType="end"/>
      </w:r>
    </w:p>
    <w:p w14:paraId="73703E99" w14:textId="255B413E"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11.1.3.2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_Toc193201530 \h </w:instrText>
      </w:r>
      <w:r>
        <w:fldChar w:fldCharType="separate"/>
      </w:r>
      <w:r>
        <w:t>82</w:t>
      </w:r>
      <w:r>
        <w:fldChar w:fldCharType="end"/>
      </w:r>
    </w:p>
    <w:p w14:paraId="341E5ECE" w14:textId="1C7C3690"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rPr>
          <w:lang w:eastAsia="ko-KR"/>
        </w:rPr>
        <w:t>11.1.3.3</w:t>
      </w:r>
      <w:r>
        <w:rPr>
          <w:rFonts w:asciiTheme="minorHAnsi" w:eastAsiaTheme="minorEastAsia" w:hAnsiTheme="minorHAnsi" w:cstheme="minorBidi"/>
          <w:kern w:val="2"/>
          <w:sz w:val="24"/>
          <w:szCs w:val="24"/>
          <w:lang w:val="en-GB" w:eastAsia="en-GB"/>
          <w14:ligatures w14:val="standardContextual"/>
        </w:rPr>
        <w:tab/>
      </w:r>
      <w:r w:rsidRPr="00176D71">
        <w:rPr>
          <w:lang w:eastAsia="ko-KR"/>
        </w:rPr>
        <w:t>SNR definition</w:t>
      </w:r>
      <w:r>
        <w:tab/>
      </w:r>
      <w:r>
        <w:fldChar w:fldCharType="begin"/>
      </w:r>
      <w:r>
        <w:instrText xml:space="preserve"> PAGEREF _Toc193201531 \h </w:instrText>
      </w:r>
      <w:r>
        <w:fldChar w:fldCharType="separate"/>
      </w:r>
      <w:r>
        <w:t>82</w:t>
      </w:r>
      <w:r>
        <w:fldChar w:fldCharType="end"/>
      </w:r>
    </w:p>
    <w:p w14:paraId="0C27DBFB" w14:textId="2FC496E2"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11.1.3.4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_Toc193201532 \h </w:instrText>
      </w:r>
      <w:r>
        <w:fldChar w:fldCharType="separate"/>
      </w:r>
      <w:r>
        <w:t>83</w:t>
      </w:r>
      <w:r>
        <w:fldChar w:fldCharType="end"/>
      </w:r>
    </w:p>
    <w:p w14:paraId="702EE92C" w14:textId="4B3DD8C7"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11.1.3.4.1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_Toc193201533 \h </w:instrText>
      </w:r>
      <w:r>
        <w:fldChar w:fldCharType="separate"/>
      </w:r>
      <w:r>
        <w:t>83</w:t>
      </w:r>
      <w:r>
        <w:fldChar w:fldCharType="end"/>
      </w:r>
    </w:p>
    <w:p w14:paraId="52B437A4" w14:textId="7F81F9DC"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11.1.3.4.2</w:t>
      </w:r>
      <w:r>
        <w:rPr>
          <w:rFonts w:asciiTheme="minorHAnsi" w:eastAsiaTheme="minorEastAsia" w:hAnsiTheme="minorHAnsi" w:cstheme="minorBidi"/>
          <w:kern w:val="2"/>
          <w:sz w:val="24"/>
          <w:szCs w:val="24"/>
          <w:lang w:val="en-GB" w:eastAsia="en-GB"/>
          <w14:ligatures w14:val="standardContextual"/>
        </w:rPr>
        <w:tab/>
      </w:r>
      <w:r>
        <w:t>Noc for operating bands in FR2-NTN</w:t>
      </w:r>
      <w:r>
        <w:tab/>
      </w:r>
      <w:r>
        <w:fldChar w:fldCharType="begin"/>
      </w:r>
      <w:r>
        <w:instrText xml:space="preserve"> PAGEREF _Toc193201534 \h </w:instrText>
      </w:r>
      <w:r>
        <w:fldChar w:fldCharType="separate"/>
      </w:r>
      <w:r>
        <w:t>83</w:t>
      </w:r>
      <w:r>
        <w:fldChar w:fldCharType="end"/>
      </w:r>
    </w:p>
    <w:p w14:paraId="66C775C1" w14:textId="4FC9EB17"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11.2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_Toc193201535 \h </w:instrText>
      </w:r>
      <w:r>
        <w:fldChar w:fldCharType="separate"/>
      </w:r>
      <w:r>
        <w:t>83</w:t>
      </w:r>
      <w:r>
        <w:fldChar w:fldCharType="end"/>
      </w:r>
    </w:p>
    <w:p w14:paraId="0CFD4B87" w14:textId="5EE02DEA"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11.2.1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_Toc193201536 \h </w:instrText>
      </w:r>
      <w:r>
        <w:fldChar w:fldCharType="separate"/>
      </w:r>
      <w:r>
        <w:t>83</w:t>
      </w:r>
      <w:r>
        <w:fldChar w:fldCharType="end"/>
      </w:r>
    </w:p>
    <w:p w14:paraId="6C47286C" w14:textId="7A686A1E"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11.2.1.1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_Toc193201537 \h </w:instrText>
      </w:r>
      <w:r>
        <w:fldChar w:fldCharType="separate"/>
      </w:r>
      <w:r>
        <w:t>83</w:t>
      </w:r>
      <w:r>
        <w:fldChar w:fldCharType="end"/>
      </w:r>
    </w:p>
    <w:p w14:paraId="00E6A1C9" w14:textId="390CBD66"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11.2.1.1.1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_Toc193201538 \h </w:instrText>
      </w:r>
      <w:r>
        <w:fldChar w:fldCharType="separate"/>
      </w:r>
      <w:r>
        <w:t>83</w:t>
      </w:r>
      <w:r>
        <w:fldChar w:fldCharType="end"/>
      </w:r>
    </w:p>
    <w:p w14:paraId="2AD95AE3" w14:textId="2D1575E3"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11.2.1.1.2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_Toc193201539 \h </w:instrText>
      </w:r>
      <w:r>
        <w:fldChar w:fldCharType="separate"/>
      </w:r>
      <w:r>
        <w:t>83</w:t>
      </w:r>
      <w:r>
        <w:fldChar w:fldCharType="end"/>
      </w:r>
    </w:p>
    <w:p w14:paraId="6F807926" w14:textId="3BFE3029"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11.2.2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_Toc193201540 \h </w:instrText>
      </w:r>
      <w:r>
        <w:fldChar w:fldCharType="separate"/>
      </w:r>
      <w:r>
        <w:t>84</w:t>
      </w:r>
      <w:r>
        <w:fldChar w:fldCharType="end"/>
      </w:r>
    </w:p>
    <w:p w14:paraId="2EB4A579" w14:textId="68D512AA"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11.2.2.1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_Toc193201541 \h </w:instrText>
      </w:r>
      <w:r>
        <w:fldChar w:fldCharType="separate"/>
      </w:r>
      <w:r>
        <w:t>87</w:t>
      </w:r>
      <w:r>
        <w:fldChar w:fldCharType="end"/>
      </w:r>
    </w:p>
    <w:p w14:paraId="633CDC29" w14:textId="387FDAE6"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11.2.2.1.1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_Toc193201542 \h </w:instrText>
      </w:r>
      <w:r>
        <w:fldChar w:fldCharType="separate"/>
      </w:r>
      <w:r>
        <w:t>87</w:t>
      </w:r>
      <w:r>
        <w:fldChar w:fldCharType="end"/>
      </w:r>
    </w:p>
    <w:p w14:paraId="30D6FC7E" w14:textId="01302E96"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11.2.3</w:t>
      </w:r>
      <w:r>
        <w:rPr>
          <w:rFonts w:asciiTheme="minorHAnsi" w:eastAsiaTheme="minorEastAsia" w:hAnsiTheme="minorHAnsi" w:cstheme="minorBidi"/>
          <w:kern w:val="2"/>
          <w:sz w:val="24"/>
          <w:szCs w:val="24"/>
          <w:lang w:val="en-GB" w:eastAsia="en-GB"/>
          <w14:ligatures w14:val="standardContextual"/>
        </w:rPr>
        <w:tab/>
      </w:r>
      <w:r>
        <w:t>PDCCH demodulation requirements</w:t>
      </w:r>
      <w:r>
        <w:tab/>
      </w:r>
      <w:r>
        <w:fldChar w:fldCharType="begin"/>
      </w:r>
      <w:r>
        <w:instrText xml:space="preserve"> PAGEREF _Toc193201543 \h </w:instrText>
      </w:r>
      <w:r>
        <w:fldChar w:fldCharType="separate"/>
      </w:r>
      <w:r>
        <w:t>89</w:t>
      </w:r>
      <w:r>
        <w:fldChar w:fldCharType="end"/>
      </w:r>
    </w:p>
    <w:p w14:paraId="42A14152" w14:textId="2E691112"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11.2.3.1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_Toc193201544 \h </w:instrText>
      </w:r>
      <w:r>
        <w:fldChar w:fldCharType="separate"/>
      </w:r>
      <w:r>
        <w:t>92</w:t>
      </w:r>
      <w:r>
        <w:fldChar w:fldCharType="end"/>
      </w:r>
    </w:p>
    <w:p w14:paraId="3F53AE92" w14:textId="31DE2B76"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11.2.3.1.1</w:t>
      </w:r>
      <w:r>
        <w:rPr>
          <w:rFonts w:asciiTheme="minorHAnsi" w:eastAsiaTheme="minorEastAsia" w:hAnsiTheme="minorHAnsi" w:cstheme="minorBidi"/>
          <w:kern w:val="2"/>
          <w:sz w:val="24"/>
          <w:szCs w:val="24"/>
          <w:lang w:val="en-GB" w:eastAsia="en-GB"/>
          <w14:ligatures w14:val="standardContextual"/>
        </w:rPr>
        <w:tab/>
      </w:r>
      <w:r>
        <w:t>Minimum requirements with 1Tx Antenna</w:t>
      </w:r>
      <w:r>
        <w:tab/>
      </w:r>
      <w:r>
        <w:fldChar w:fldCharType="begin"/>
      </w:r>
      <w:r>
        <w:instrText xml:space="preserve"> PAGEREF _Toc193201545 \h </w:instrText>
      </w:r>
      <w:r>
        <w:fldChar w:fldCharType="separate"/>
      </w:r>
      <w:r>
        <w:t>92</w:t>
      </w:r>
      <w:r>
        <w:fldChar w:fldCharType="end"/>
      </w:r>
    </w:p>
    <w:p w14:paraId="085CF155" w14:textId="02434607" w:rsidR="002C5B2F" w:rsidRDefault="002C5B2F">
      <w:pPr>
        <w:pStyle w:val="TOC8"/>
        <w:rPr>
          <w:rFonts w:asciiTheme="minorHAnsi" w:eastAsiaTheme="minorEastAsia" w:hAnsiTheme="minorHAnsi" w:cstheme="minorBidi"/>
          <w:b w:val="0"/>
          <w:kern w:val="2"/>
          <w:sz w:val="24"/>
          <w:szCs w:val="24"/>
          <w:lang w:val="en-GB" w:eastAsia="en-GB"/>
          <w14:ligatures w14:val="standardContextual"/>
        </w:rPr>
      </w:pPr>
      <w:r w:rsidRPr="00176D71">
        <w:t xml:space="preserve">Annex A (normative): </w:t>
      </w:r>
      <w:r>
        <w:t>Measurement channels</w:t>
      </w:r>
      <w:r>
        <w:tab/>
      </w:r>
      <w:r>
        <w:fldChar w:fldCharType="begin"/>
      </w:r>
      <w:r>
        <w:instrText xml:space="preserve"> PAGEREF _Toc193201546 \h </w:instrText>
      </w:r>
      <w:r>
        <w:fldChar w:fldCharType="separate"/>
      </w:r>
      <w:r>
        <w:t>94</w:t>
      </w:r>
      <w:r>
        <w:fldChar w:fldCharType="end"/>
      </w:r>
    </w:p>
    <w:p w14:paraId="70A2F8A2" w14:textId="2E6F28E7"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A.1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_Toc193201547 \h </w:instrText>
      </w:r>
      <w:r>
        <w:fldChar w:fldCharType="separate"/>
      </w:r>
      <w:r>
        <w:t>94</w:t>
      </w:r>
      <w:r>
        <w:fldChar w:fldCharType="end"/>
      </w:r>
    </w:p>
    <w:p w14:paraId="372945E1" w14:textId="4FCD3F00"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rPr>
          <w:snapToGrid w:val="0"/>
        </w:rPr>
        <w:t>A.1.1</w:t>
      </w:r>
      <w:r>
        <w:rPr>
          <w:rFonts w:asciiTheme="minorHAnsi" w:eastAsiaTheme="minorEastAsia" w:hAnsiTheme="minorHAnsi" w:cstheme="minorBidi"/>
          <w:kern w:val="2"/>
          <w:sz w:val="24"/>
          <w:szCs w:val="24"/>
          <w:lang w:val="en-GB" w:eastAsia="en-GB"/>
          <w14:ligatures w14:val="standardContextual"/>
        </w:rPr>
        <w:tab/>
      </w:r>
      <w:r w:rsidRPr="00176D71">
        <w:rPr>
          <w:snapToGrid w:val="0"/>
        </w:rPr>
        <w:t>Throughput definition</w:t>
      </w:r>
      <w:r>
        <w:tab/>
      </w:r>
      <w:r>
        <w:fldChar w:fldCharType="begin"/>
      </w:r>
      <w:r>
        <w:instrText xml:space="preserve"> PAGEREF _Toc193201548 \h </w:instrText>
      </w:r>
      <w:r>
        <w:fldChar w:fldCharType="separate"/>
      </w:r>
      <w:r>
        <w:t>94</w:t>
      </w:r>
      <w:r>
        <w:fldChar w:fldCharType="end"/>
      </w:r>
    </w:p>
    <w:p w14:paraId="456A9949" w14:textId="1EC6FB26"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A.2</w:t>
      </w:r>
      <w:r>
        <w:rPr>
          <w:rFonts w:asciiTheme="minorHAnsi" w:eastAsiaTheme="minorEastAsia" w:hAnsiTheme="minorHAnsi" w:cstheme="minorBidi"/>
          <w:kern w:val="2"/>
          <w:sz w:val="24"/>
          <w:szCs w:val="24"/>
          <w:lang w:val="en-GB" w:eastAsia="en-GB"/>
          <w14:ligatures w14:val="standardContextual"/>
        </w:rPr>
        <w:tab/>
      </w:r>
      <w:r>
        <w:t>UL reference measurement channels</w:t>
      </w:r>
      <w:r>
        <w:tab/>
      </w:r>
      <w:r>
        <w:fldChar w:fldCharType="begin"/>
      </w:r>
      <w:r>
        <w:instrText xml:space="preserve"> PAGEREF _Toc193201549 \h </w:instrText>
      </w:r>
      <w:r>
        <w:fldChar w:fldCharType="separate"/>
      </w:r>
      <w:r>
        <w:t>94</w:t>
      </w:r>
      <w:r>
        <w:fldChar w:fldCharType="end"/>
      </w:r>
    </w:p>
    <w:p w14:paraId="2587697A" w14:textId="326B9CA4"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_Toc193201550 \h </w:instrText>
      </w:r>
      <w:r>
        <w:fldChar w:fldCharType="separate"/>
      </w:r>
      <w:r>
        <w:t>94</w:t>
      </w:r>
      <w:r>
        <w:fldChar w:fldCharType="end"/>
      </w:r>
    </w:p>
    <w:p w14:paraId="56E62CA2" w14:textId="453BABEF"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A.2.2</w:t>
      </w:r>
      <w:r>
        <w:rPr>
          <w:rFonts w:asciiTheme="minorHAnsi" w:eastAsiaTheme="minorEastAsia" w:hAnsiTheme="minorHAnsi" w:cstheme="minorBidi"/>
          <w:kern w:val="2"/>
          <w:sz w:val="24"/>
          <w:szCs w:val="24"/>
          <w:lang w:val="en-GB" w:eastAsia="en-GB"/>
          <w14:ligatures w14:val="standardContextual"/>
        </w:rPr>
        <w:tab/>
      </w:r>
      <w:r>
        <w:t>Reference measurement channels for FR1-NTN FDD</w:t>
      </w:r>
      <w:r>
        <w:tab/>
      </w:r>
      <w:r>
        <w:fldChar w:fldCharType="begin"/>
      </w:r>
      <w:r>
        <w:instrText xml:space="preserve"> PAGEREF _Toc193201551 \h </w:instrText>
      </w:r>
      <w:r>
        <w:fldChar w:fldCharType="separate"/>
      </w:r>
      <w:r>
        <w:t>95</w:t>
      </w:r>
      <w:r>
        <w:fldChar w:fldCharType="end"/>
      </w:r>
    </w:p>
    <w:p w14:paraId="574B2F59" w14:textId="0F221F8A"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A.2.2.1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_Toc193201552 \h </w:instrText>
      </w:r>
      <w:r>
        <w:fldChar w:fldCharType="separate"/>
      </w:r>
      <w:r>
        <w:t>95</w:t>
      </w:r>
      <w:r>
        <w:fldChar w:fldCharType="end"/>
      </w:r>
    </w:p>
    <w:p w14:paraId="7A6443C4" w14:textId="5D114542"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A.2.2.2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_Toc193201553 \h </w:instrText>
      </w:r>
      <w:r>
        <w:fldChar w:fldCharType="separate"/>
      </w:r>
      <w:r>
        <w:t>96</w:t>
      </w:r>
      <w:r>
        <w:fldChar w:fldCharType="end"/>
      </w:r>
    </w:p>
    <w:p w14:paraId="7388BF9E" w14:textId="70281461"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lastRenderedPageBreak/>
        <w:t>A.2.2.3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_Toc193201554 \h </w:instrText>
      </w:r>
      <w:r>
        <w:fldChar w:fldCharType="separate"/>
      </w:r>
      <w:r>
        <w:t>97</w:t>
      </w:r>
      <w:r>
        <w:fldChar w:fldCharType="end"/>
      </w:r>
    </w:p>
    <w:p w14:paraId="602C15B2" w14:textId="2BFA5C52"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A.2.2.4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_Toc193201555 \h </w:instrText>
      </w:r>
      <w:r>
        <w:fldChar w:fldCharType="separate"/>
      </w:r>
      <w:r>
        <w:t>98</w:t>
      </w:r>
      <w:r>
        <w:fldChar w:fldCharType="end"/>
      </w:r>
    </w:p>
    <w:p w14:paraId="16492CE7" w14:textId="0149032D"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A.2.2.5</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_Toc193201556 \h </w:instrText>
      </w:r>
      <w:r>
        <w:fldChar w:fldCharType="separate"/>
      </w:r>
      <w:r>
        <w:t>99</w:t>
      </w:r>
      <w:r>
        <w:fldChar w:fldCharType="end"/>
      </w:r>
    </w:p>
    <w:p w14:paraId="104C483A" w14:textId="2576BB80"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A.2.2.6</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_Toc193201557 \h </w:instrText>
      </w:r>
      <w:r>
        <w:fldChar w:fldCharType="separate"/>
      </w:r>
      <w:r>
        <w:t>100</w:t>
      </w:r>
      <w:r>
        <w:fldChar w:fldCharType="end"/>
      </w:r>
    </w:p>
    <w:p w14:paraId="597B9649" w14:textId="5CB31E24"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A.2.2.7</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_Toc193201558 \h </w:instrText>
      </w:r>
      <w:r>
        <w:fldChar w:fldCharType="separate"/>
      </w:r>
      <w:r>
        <w:t>101</w:t>
      </w:r>
      <w:r>
        <w:fldChar w:fldCharType="end"/>
      </w:r>
    </w:p>
    <w:p w14:paraId="754157B7" w14:textId="25EAF232"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A.2.2.8</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_Toc193201559 \h </w:instrText>
      </w:r>
      <w:r>
        <w:fldChar w:fldCharType="separate"/>
      </w:r>
      <w:r>
        <w:t>102</w:t>
      </w:r>
      <w:r>
        <w:fldChar w:fldCharType="end"/>
      </w:r>
    </w:p>
    <w:p w14:paraId="66CF0894" w14:textId="0A453899"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A.2.2.9</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_Toc193201560 \h </w:instrText>
      </w:r>
      <w:r>
        <w:fldChar w:fldCharType="separate"/>
      </w:r>
      <w:r>
        <w:t>103</w:t>
      </w:r>
      <w:r>
        <w:fldChar w:fldCharType="end"/>
      </w:r>
    </w:p>
    <w:p w14:paraId="2F8914C5" w14:textId="15B0634D"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A.2.3</w:t>
      </w:r>
      <w:r>
        <w:rPr>
          <w:rFonts w:asciiTheme="minorHAnsi" w:eastAsiaTheme="minorEastAsia" w:hAnsiTheme="minorHAnsi" w:cstheme="minorBidi"/>
          <w:kern w:val="2"/>
          <w:sz w:val="24"/>
          <w:szCs w:val="24"/>
          <w:lang w:val="en-GB" w:eastAsia="en-GB"/>
          <w14:ligatures w14:val="standardContextual"/>
        </w:rPr>
        <w:tab/>
      </w:r>
      <w:r>
        <w:t>Reference measurement channels for FR2-NTN FDD</w:t>
      </w:r>
      <w:r>
        <w:tab/>
      </w:r>
      <w:r>
        <w:fldChar w:fldCharType="begin"/>
      </w:r>
      <w:r>
        <w:instrText xml:space="preserve"> PAGEREF _Toc193201561 \h </w:instrText>
      </w:r>
      <w:r>
        <w:fldChar w:fldCharType="separate"/>
      </w:r>
      <w:r>
        <w:t>103</w:t>
      </w:r>
      <w:r>
        <w:fldChar w:fldCharType="end"/>
      </w:r>
    </w:p>
    <w:p w14:paraId="38EE9ED6" w14:textId="53C7CE55"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A.2.3.1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_Toc193201562 \h </w:instrText>
      </w:r>
      <w:r>
        <w:fldChar w:fldCharType="separate"/>
      </w:r>
      <w:r>
        <w:t>103</w:t>
      </w:r>
      <w:r>
        <w:fldChar w:fldCharType="end"/>
      </w:r>
    </w:p>
    <w:p w14:paraId="35504658" w14:textId="3BD5F113"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A.2.3.2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_Toc193201563 \h </w:instrText>
      </w:r>
      <w:r>
        <w:fldChar w:fldCharType="separate"/>
      </w:r>
      <w:r>
        <w:t>104</w:t>
      </w:r>
      <w:r>
        <w:fldChar w:fldCharType="end"/>
      </w:r>
    </w:p>
    <w:p w14:paraId="63A76633" w14:textId="482178AD"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A.2.3.3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_Toc193201564 \h </w:instrText>
      </w:r>
      <w:r>
        <w:fldChar w:fldCharType="separate"/>
      </w:r>
      <w:r>
        <w:t>104</w:t>
      </w:r>
      <w:r>
        <w:fldChar w:fldCharType="end"/>
      </w:r>
    </w:p>
    <w:p w14:paraId="28089044" w14:textId="2D01674F"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A.2.3.4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_Toc193201565 \h </w:instrText>
      </w:r>
      <w:r>
        <w:fldChar w:fldCharType="separate"/>
      </w:r>
      <w:r>
        <w:t>105</w:t>
      </w:r>
      <w:r>
        <w:fldChar w:fldCharType="end"/>
      </w:r>
    </w:p>
    <w:p w14:paraId="6B933D18" w14:textId="4A09B38E"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A.2.3.5</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_Toc193201566 \h </w:instrText>
      </w:r>
      <w:r>
        <w:fldChar w:fldCharType="separate"/>
      </w:r>
      <w:r>
        <w:t>105</w:t>
      </w:r>
      <w:r>
        <w:fldChar w:fldCharType="end"/>
      </w:r>
    </w:p>
    <w:p w14:paraId="0A9BAAFF" w14:textId="417D0134"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A.2.3.6</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_Toc193201567 \h </w:instrText>
      </w:r>
      <w:r>
        <w:fldChar w:fldCharType="separate"/>
      </w:r>
      <w:r>
        <w:t>106</w:t>
      </w:r>
      <w:r>
        <w:fldChar w:fldCharType="end"/>
      </w:r>
    </w:p>
    <w:p w14:paraId="10FBB40F" w14:textId="697886E9"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A.2.3.7</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_Toc193201568 \h </w:instrText>
      </w:r>
      <w:r>
        <w:fldChar w:fldCharType="separate"/>
      </w:r>
      <w:r>
        <w:t>106</w:t>
      </w:r>
      <w:r>
        <w:fldChar w:fldCharType="end"/>
      </w:r>
    </w:p>
    <w:p w14:paraId="23375880" w14:textId="2C5D549E"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A.3</w:t>
      </w:r>
      <w:r>
        <w:rPr>
          <w:rFonts w:asciiTheme="minorHAnsi" w:eastAsiaTheme="minorEastAsia" w:hAnsiTheme="minorHAnsi" w:cstheme="minorBidi"/>
          <w:kern w:val="2"/>
          <w:sz w:val="24"/>
          <w:szCs w:val="24"/>
          <w:lang w:val="en-GB" w:eastAsia="en-GB"/>
          <w14:ligatures w14:val="standardContextual"/>
        </w:rPr>
        <w:tab/>
      </w:r>
      <w:r>
        <w:t>DL reference measurement channels</w:t>
      </w:r>
      <w:r>
        <w:tab/>
      </w:r>
      <w:r>
        <w:fldChar w:fldCharType="begin"/>
      </w:r>
      <w:r>
        <w:instrText xml:space="preserve"> PAGEREF _Toc193201569 \h </w:instrText>
      </w:r>
      <w:r>
        <w:fldChar w:fldCharType="separate"/>
      </w:r>
      <w:r>
        <w:t>107</w:t>
      </w:r>
      <w:r>
        <w:fldChar w:fldCharType="end"/>
      </w:r>
    </w:p>
    <w:p w14:paraId="1D4AF10E" w14:textId="13157599"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_Toc193201570 \h </w:instrText>
      </w:r>
      <w:r>
        <w:fldChar w:fldCharType="separate"/>
      </w:r>
      <w:r>
        <w:t>107</w:t>
      </w:r>
      <w:r>
        <w:fldChar w:fldCharType="end"/>
      </w:r>
    </w:p>
    <w:p w14:paraId="5F0E75A9" w14:textId="07C548BE"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A.3.2</w:t>
      </w:r>
      <w:r>
        <w:rPr>
          <w:rFonts w:asciiTheme="minorHAnsi" w:eastAsiaTheme="minorEastAsia" w:hAnsiTheme="minorHAnsi" w:cstheme="minorBidi"/>
          <w:kern w:val="2"/>
          <w:sz w:val="24"/>
          <w:szCs w:val="24"/>
          <w:lang w:val="en-GB" w:eastAsia="en-GB"/>
          <w14:ligatures w14:val="standardContextual"/>
        </w:rPr>
        <w:tab/>
      </w:r>
      <w:r>
        <w:t>Reference measurement channels for PDSCH performance requirements</w:t>
      </w:r>
      <w:r>
        <w:tab/>
      </w:r>
      <w:r>
        <w:fldChar w:fldCharType="begin"/>
      </w:r>
      <w:r>
        <w:instrText xml:space="preserve"> PAGEREF _Toc193201571 \h </w:instrText>
      </w:r>
      <w:r>
        <w:fldChar w:fldCharType="separate"/>
      </w:r>
      <w:r>
        <w:t>107</w:t>
      </w:r>
      <w:r>
        <w:fldChar w:fldCharType="end"/>
      </w:r>
    </w:p>
    <w:p w14:paraId="48C4AA7D" w14:textId="7CD96FCD"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A.3.2.1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_Toc193201572 \h </w:instrText>
      </w:r>
      <w:r>
        <w:fldChar w:fldCharType="separate"/>
      </w:r>
      <w:r>
        <w:t>108</w:t>
      </w:r>
      <w:r>
        <w:fldChar w:fldCharType="end"/>
      </w:r>
    </w:p>
    <w:p w14:paraId="3BCD4BF0" w14:textId="126FD7A2"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A.3.2.1.1</w:t>
      </w:r>
      <w:r>
        <w:rPr>
          <w:rFonts w:asciiTheme="minorHAnsi" w:eastAsiaTheme="minorEastAsia" w:hAnsiTheme="minorHAnsi" w:cstheme="minorBidi"/>
          <w:kern w:val="2"/>
          <w:sz w:val="24"/>
          <w:szCs w:val="24"/>
          <w:lang w:val="en-GB" w:eastAsia="en-GB"/>
          <w14:ligatures w14:val="standardContextual"/>
        </w:rPr>
        <w:tab/>
      </w:r>
      <w:r>
        <w:t>Reference measurement channels for SCS 15 kHz FR1</w:t>
      </w:r>
      <w:r>
        <w:tab/>
      </w:r>
      <w:r>
        <w:fldChar w:fldCharType="begin"/>
      </w:r>
      <w:r>
        <w:instrText xml:space="preserve"> PAGEREF _Toc193201573 \h </w:instrText>
      </w:r>
      <w:r>
        <w:fldChar w:fldCharType="separate"/>
      </w:r>
      <w:r>
        <w:t>108</w:t>
      </w:r>
      <w:r>
        <w:fldChar w:fldCharType="end"/>
      </w:r>
    </w:p>
    <w:p w14:paraId="4DE6F773" w14:textId="4EA56E1B"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A.3.2.1.</w:t>
      </w:r>
      <w:r w:rsidRPr="00176D71">
        <w:t>2</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176D71">
        <w:t>60</w:t>
      </w:r>
      <w:r>
        <w:t xml:space="preserve"> kHz FR</w:t>
      </w:r>
      <w:r w:rsidRPr="00176D71">
        <w:t>2-NTN</w:t>
      </w:r>
      <w:r>
        <w:tab/>
      </w:r>
      <w:r>
        <w:fldChar w:fldCharType="begin"/>
      </w:r>
      <w:r>
        <w:instrText xml:space="preserve"> PAGEREF _Toc193201574 \h </w:instrText>
      </w:r>
      <w:r>
        <w:fldChar w:fldCharType="separate"/>
      </w:r>
      <w:r>
        <w:t>110</w:t>
      </w:r>
      <w:r>
        <w:fldChar w:fldCharType="end"/>
      </w:r>
    </w:p>
    <w:p w14:paraId="30AFD8A3" w14:textId="6894D290"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A.3.2.1.</w:t>
      </w:r>
      <w:r w:rsidRPr="00176D71">
        <w:t>3</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176D71">
        <w:t>120</w:t>
      </w:r>
      <w:r>
        <w:t xml:space="preserve"> kHz FR</w:t>
      </w:r>
      <w:r w:rsidRPr="00176D71">
        <w:t>2-NTN</w:t>
      </w:r>
      <w:r>
        <w:tab/>
      </w:r>
      <w:r>
        <w:fldChar w:fldCharType="begin"/>
      </w:r>
      <w:r>
        <w:instrText xml:space="preserve"> PAGEREF _Toc193201575 \h </w:instrText>
      </w:r>
      <w:r>
        <w:fldChar w:fldCharType="separate"/>
      </w:r>
      <w:r>
        <w:t>112</w:t>
      </w:r>
      <w:r>
        <w:fldChar w:fldCharType="end"/>
      </w:r>
    </w:p>
    <w:p w14:paraId="6516A13B" w14:textId="59DEAD41"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A.3.3</w:t>
      </w:r>
      <w:r>
        <w:rPr>
          <w:rFonts w:asciiTheme="minorHAnsi" w:eastAsiaTheme="minorEastAsia" w:hAnsiTheme="minorHAnsi" w:cstheme="minorBidi"/>
          <w:kern w:val="2"/>
          <w:sz w:val="24"/>
          <w:szCs w:val="24"/>
          <w:lang w:val="en-GB" w:eastAsia="en-GB"/>
          <w14:ligatures w14:val="standardContextual"/>
        </w:rPr>
        <w:tab/>
      </w:r>
      <w:r>
        <w:t>Reference measurement channels for PDCCH performance requirements</w:t>
      </w:r>
      <w:r>
        <w:tab/>
      </w:r>
      <w:r>
        <w:fldChar w:fldCharType="begin"/>
      </w:r>
      <w:r>
        <w:instrText xml:space="preserve"> PAGEREF _Toc193201576 \h </w:instrText>
      </w:r>
      <w:r>
        <w:fldChar w:fldCharType="separate"/>
      </w:r>
      <w:r>
        <w:t>118</w:t>
      </w:r>
      <w:r>
        <w:fldChar w:fldCharType="end"/>
      </w:r>
    </w:p>
    <w:p w14:paraId="3034413B" w14:textId="3F3A88AB"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A.3.3.1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_Toc193201577 \h </w:instrText>
      </w:r>
      <w:r>
        <w:fldChar w:fldCharType="separate"/>
      </w:r>
      <w:r>
        <w:t>118</w:t>
      </w:r>
      <w:r>
        <w:fldChar w:fldCharType="end"/>
      </w:r>
    </w:p>
    <w:p w14:paraId="5FB74461" w14:textId="71DD5F7D"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A.3.</w:t>
      </w:r>
      <w:r w:rsidRPr="00176D71">
        <w:t>3</w:t>
      </w:r>
      <w:r>
        <w:t>.1.1</w:t>
      </w:r>
      <w:r>
        <w:rPr>
          <w:rFonts w:asciiTheme="minorHAnsi" w:eastAsiaTheme="minorEastAsia" w:hAnsiTheme="minorHAnsi" w:cstheme="minorBidi"/>
          <w:kern w:val="2"/>
          <w:sz w:val="24"/>
          <w:szCs w:val="24"/>
          <w:lang w:val="en-GB" w:eastAsia="en-GB"/>
          <w14:ligatures w14:val="standardContextual"/>
        </w:rPr>
        <w:tab/>
      </w:r>
      <w:r>
        <w:t>Reference measurement channels for SCS 120 kHz FR2-NTN</w:t>
      </w:r>
      <w:r>
        <w:tab/>
      </w:r>
      <w:r>
        <w:fldChar w:fldCharType="begin"/>
      </w:r>
      <w:r>
        <w:instrText xml:space="preserve"> PAGEREF _Toc193201578 \h </w:instrText>
      </w:r>
      <w:r>
        <w:fldChar w:fldCharType="separate"/>
      </w:r>
      <w:r>
        <w:t>118</w:t>
      </w:r>
      <w:r>
        <w:fldChar w:fldCharType="end"/>
      </w:r>
    </w:p>
    <w:p w14:paraId="14C7362D" w14:textId="77492285"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A.4</w:t>
      </w:r>
      <w:r>
        <w:rPr>
          <w:rFonts w:asciiTheme="minorHAnsi" w:eastAsiaTheme="minorEastAsia" w:hAnsiTheme="minorHAnsi" w:cstheme="minorBidi"/>
          <w:kern w:val="2"/>
          <w:sz w:val="24"/>
          <w:szCs w:val="24"/>
          <w:lang w:val="en-GB" w:eastAsia="en-GB"/>
          <w14:ligatures w14:val="standardContextual"/>
        </w:rPr>
        <w:tab/>
      </w:r>
      <w:r>
        <w:t>Testing related to Satellite Access</w:t>
      </w:r>
      <w:r>
        <w:tab/>
      </w:r>
      <w:r>
        <w:fldChar w:fldCharType="begin"/>
      </w:r>
      <w:r>
        <w:instrText xml:space="preserve"> PAGEREF _Toc193201579 \h </w:instrText>
      </w:r>
      <w:r>
        <w:fldChar w:fldCharType="separate"/>
      </w:r>
      <w:r>
        <w:t>118</w:t>
      </w:r>
      <w:r>
        <w:fldChar w:fldCharType="end"/>
      </w:r>
    </w:p>
    <w:p w14:paraId="39761645" w14:textId="72D87000"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_Toc193201580 \h </w:instrText>
      </w:r>
      <w:r>
        <w:fldChar w:fldCharType="separate"/>
      </w:r>
      <w:r>
        <w:t>118</w:t>
      </w:r>
      <w:r>
        <w:fldChar w:fldCharType="end"/>
      </w:r>
    </w:p>
    <w:p w14:paraId="02411835" w14:textId="759A0DD1"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A.4.2</w:t>
      </w:r>
      <w:r>
        <w:rPr>
          <w:rFonts w:asciiTheme="minorHAnsi" w:eastAsiaTheme="minorEastAsia" w:hAnsiTheme="minorHAnsi" w:cstheme="minorBidi"/>
          <w:kern w:val="2"/>
          <w:sz w:val="24"/>
          <w:szCs w:val="24"/>
          <w:lang w:val="en-GB" w:eastAsia="en-GB"/>
          <w14:ligatures w14:val="standardContextual"/>
        </w:rPr>
        <w:tab/>
      </w:r>
      <w:r>
        <w:t>Test condition for transmitter characteristics</w:t>
      </w:r>
      <w:r>
        <w:tab/>
      </w:r>
      <w:r>
        <w:fldChar w:fldCharType="begin"/>
      </w:r>
      <w:r>
        <w:instrText xml:space="preserve"> PAGEREF _Toc193201581 \h </w:instrText>
      </w:r>
      <w:r>
        <w:fldChar w:fldCharType="separate"/>
      </w:r>
      <w:r>
        <w:t>118</w:t>
      </w:r>
      <w:r>
        <w:fldChar w:fldCharType="end"/>
      </w:r>
    </w:p>
    <w:p w14:paraId="164A5324" w14:textId="56979641"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A.4.3</w:t>
      </w:r>
      <w:r>
        <w:rPr>
          <w:rFonts w:asciiTheme="minorHAnsi" w:eastAsiaTheme="minorEastAsia" w:hAnsiTheme="minorHAnsi" w:cstheme="minorBidi"/>
          <w:kern w:val="2"/>
          <w:sz w:val="24"/>
          <w:szCs w:val="24"/>
          <w:lang w:val="en-GB" w:eastAsia="en-GB"/>
          <w14:ligatures w14:val="standardContextual"/>
        </w:rPr>
        <w:tab/>
      </w:r>
      <w:r>
        <w:t>Test condition for receiver characteristics</w:t>
      </w:r>
      <w:r>
        <w:tab/>
      </w:r>
      <w:r>
        <w:fldChar w:fldCharType="begin"/>
      </w:r>
      <w:r>
        <w:instrText xml:space="preserve"> PAGEREF _Toc193201582 \h </w:instrText>
      </w:r>
      <w:r>
        <w:fldChar w:fldCharType="separate"/>
      </w:r>
      <w:r>
        <w:t>119</w:t>
      </w:r>
      <w:r>
        <w:fldChar w:fldCharType="end"/>
      </w:r>
    </w:p>
    <w:p w14:paraId="3C645429" w14:textId="0E71EAA0"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A.4.4</w:t>
      </w:r>
      <w:r>
        <w:rPr>
          <w:rFonts w:asciiTheme="minorHAnsi" w:eastAsiaTheme="minorEastAsia" w:hAnsiTheme="minorHAnsi" w:cstheme="minorBidi"/>
          <w:kern w:val="2"/>
          <w:sz w:val="24"/>
          <w:szCs w:val="24"/>
          <w:lang w:val="en-GB" w:eastAsia="en-GB"/>
          <w14:ligatures w14:val="standardContextual"/>
        </w:rPr>
        <w:tab/>
      </w:r>
      <w:r>
        <w:t>Test condition for performance requirements</w:t>
      </w:r>
      <w:r>
        <w:tab/>
      </w:r>
      <w:r>
        <w:fldChar w:fldCharType="begin"/>
      </w:r>
      <w:r>
        <w:instrText xml:space="preserve"> PAGEREF _Toc193201583 \h </w:instrText>
      </w:r>
      <w:r>
        <w:fldChar w:fldCharType="separate"/>
      </w:r>
      <w:r>
        <w:t>119</w:t>
      </w:r>
      <w:r>
        <w:fldChar w:fldCharType="end"/>
      </w:r>
    </w:p>
    <w:p w14:paraId="6FFD8FB2" w14:textId="47731204"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rsidRPr="00176D71">
        <w:rPr>
          <w:lang w:val="it-IT"/>
        </w:rPr>
        <w:t>A.5</w:t>
      </w:r>
      <w:r>
        <w:rPr>
          <w:rFonts w:asciiTheme="minorHAnsi" w:eastAsiaTheme="minorEastAsia" w:hAnsiTheme="minorHAnsi" w:cstheme="minorBidi"/>
          <w:kern w:val="2"/>
          <w:sz w:val="24"/>
          <w:szCs w:val="24"/>
          <w:lang w:val="en-GB" w:eastAsia="en-GB"/>
          <w14:ligatures w14:val="standardContextual"/>
        </w:rPr>
        <w:tab/>
      </w:r>
      <w:r w:rsidRPr="00176D71">
        <w:rPr>
          <w:lang w:val="it-IT"/>
        </w:rPr>
        <w:t>OFDMA Channel Noise Generator (OCNG)</w:t>
      </w:r>
      <w:r>
        <w:tab/>
      </w:r>
      <w:r>
        <w:fldChar w:fldCharType="begin"/>
      </w:r>
      <w:r>
        <w:instrText xml:space="preserve"> PAGEREF _Toc193201584 \h </w:instrText>
      </w:r>
      <w:r>
        <w:fldChar w:fldCharType="separate"/>
      </w:r>
      <w:r>
        <w:t>119</w:t>
      </w:r>
      <w:r>
        <w:fldChar w:fldCharType="end"/>
      </w:r>
    </w:p>
    <w:p w14:paraId="6D7E8198" w14:textId="5763FEE5"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A.5.1</w:t>
      </w:r>
      <w:r>
        <w:rPr>
          <w:rFonts w:asciiTheme="minorHAnsi" w:eastAsiaTheme="minorEastAsia" w:hAnsiTheme="minorHAnsi" w:cstheme="minorBidi"/>
          <w:kern w:val="2"/>
          <w:sz w:val="24"/>
          <w:szCs w:val="24"/>
          <w:lang w:val="en-GB" w:eastAsia="en-GB"/>
          <w14:ligatures w14:val="standardContextual"/>
        </w:rPr>
        <w:tab/>
      </w:r>
      <w:r>
        <w:t>OCNG Patterns for FDD</w:t>
      </w:r>
      <w:r>
        <w:tab/>
      </w:r>
      <w:r>
        <w:fldChar w:fldCharType="begin"/>
      </w:r>
      <w:r>
        <w:instrText xml:space="preserve"> PAGEREF _Toc193201585 \h </w:instrText>
      </w:r>
      <w:r>
        <w:fldChar w:fldCharType="separate"/>
      </w:r>
      <w:r>
        <w:t>119</w:t>
      </w:r>
      <w:r>
        <w:fldChar w:fldCharType="end"/>
      </w:r>
    </w:p>
    <w:p w14:paraId="293E8DA5" w14:textId="1C0CF0A2"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rPr>
          <w:snapToGrid w:val="0"/>
        </w:rPr>
        <w:t>A.5.1.1</w:t>
      </w:r>
      <w:r>
        <w:rPr>
          <w:rFonts w:asciiTheme="minorHAnsi" w:eastAsiaTheme="minorEastAsia" w:hAnsiTheme="minorHAnsi" w:cstheme="minorBidi"/>
          <w:kern w:val="2"/>
          <w:sz w:val="24"/>
          <w:szCs w:val="24"/>
          <w:lang w:val="en-GB" w:eastAsia="en-GB"/>
          <w14:ligatures w14:val="standardContextual"/>
        </w:rPr>
        <w:tab/>
      </w:r>
      <w:r w:rsidRPr="00176D71">
        <w:rPr>
          <w:snapToGrid w:val="0"/>
        </w:rPr>
        <w:t>OCNG FDD pattern 1: Generic OCNG FDD Pattern for all unused REs</w:t>
      </w:r>
      <w:r>
        <w:tab/>
      </w:r>
      <w:r>
        <w:fldChar w:fldCharType="begin"/>
      </w:r>
      <w:r>
        <w:instrText xml:space="preserve"> PAGEREF _Toc193201586 \h </w:instrText>
      </w:r>
      <w:r>
        <w:fldChar w:fldCharType="separate"/>
      </w:r>
      <w:r>
        <w:t>119</w:t>
      </w:r>
      <w:r>
        <w:fldChar w:fldCharType="end"/>
      </w:r>
    </w:p>
    <w:p w14:paraId="5FCCBC4B" w14:textId="47340004" w:rsidR="002C5B2F" w:rsidRDefault="002C5B2F">
      <w:pPr>
        <w:pStyle w:val="TOC8"/>
        <w:rPr>
          <w:rFonts w:asciiTheme="minorHAnsi" w:eastAsiaTheme="minorEastAsia" w:hAnsiTheme="minorHAnsi" w:cstheme="minorBidi"/>
          <w:b w:val="0"/>
          <w:kern w:val="2"/>
          <w:sz w:val="24"/>
          <w:szCs w:val="24"/>
          <w:lang w:val="en-GB" w:eastAsia="en-GB"/>
          <w14:ligatures w14:val="standardContextual"/>
        </w:rPr>
      </w:pPr>
      <w:r w:rsidRPr="00176D71">
        <w:rPr>
          <w:lang w:val="fr-FR"/>
        </w:rPr>
        <w:t>Annex B (normative): Propagation conditions</w:t>
      </w:r>
      <w:r>
        <w:tab/>
      </w:r>
      <w:r>
        <w:fldChar w:fldCharType="begin"/>
      </w:r>
      <w:r>
        <w:instrText xml:space="preserve"> PAGEREF _Toc193201587 \h </w:instrText>
      </w:r>
      <w:r>
        <w:fldChar w:fldCharType="separate"/>
      </w:r>
      <w:r>
        <w:t>120</w:t>
      </w:r>
      <w:r>
        <w:fldChar w:fldCharType="end"/>
      </w:r>
    </w:p>
    <w:p w14:paraId="4C6082C8" w14:textId="015C54A8"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rsidRPr="00176D71">
        <w:rPr>
          <w:lang w:val="fr-FR"/>
        </w:rPr>
        <w:t>B.1</w:t>
      </w:r>
      <w:r>
        <w:rPr>
          <w:rFonts w:asciiTheme="minorHAnsi" w:eastAsiaTheme="minorEastAsia" w:hAnsiTheme="minorHAnsi" w:cstheme="minorBidi"/>
          <w:kern w:val="2"/>
          <w:sz w:val="24"/>
          <w:szCs w:val="24"/>
          <w:lang w:val="en-GB" w:eastAsia="en-GB"/>
          <w14:ligatures w14:val="standardContextual"/>
        </w:rPr>
        <w:tab/>
      </w:r>
      <w:r w:rsidRPr="00176D71">
        <w:rPr>
          <w:lang w:val="fr-FR"/>
        </w:rPr>
        <w:t>Static propagation condition</w:t>
      </w:r>
      <w:r>
        <w:tab/>
      </w:r>
      <w:r>
        <w:fldChar w:fldCharType="begin"/>
      </w:r>
      <w:r>
        <w:instrText xml:space="preserve"> PAGEREF _Toc193201588 \h </w:instrText>
      </w:r>
      <w:r>
        <w:fldChar w:fldCharType="separate"/>
      </w:r>
      <w:r>
        <w:t>120</w:t>
      </w:r>
      <w:r>
        <w:fldChar w:fldCharType="end"/>
      </w:r>
    </w:p>
    <w:p w14:paraId="2D85FDF6" w14:textId="477FCDD2"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rPr>
          <w:snapToGrid w:val="0"/>
        </w:rPr>
        <w:t>B.1.1</w:t>
      </w:r>
      <w:r>
        <w:rPr>
          <w:rFonts w:asciiTheme="minorHAnsi" w:eastAsiaTheme="minorEastAsia" w:hAnsiTheme="minorHAnsi" w:cstheme="minorBidi"/>
          <w:kern w:val="2"/>
          <w:sz w:val="24"/>
          <w:szCs w:val="24"/>
          <w:lang w:val="en-GB" w:eastAsia="en-GB"/>
          <w14:ligatures w14:val="standardContextual"/>
        </w:rPr>
        <w:tab/>
      </w:r>
      <w:r w:rsidRPr="00176D71">
        <w:rPr>
          <w:snapToGrid w:val="0"/>
        </w:rPr>
        <w:t>UE Receiver with 1Rx</w:t>
      </w:r>
      <w:r>
        <w:tab/>
      </w:r>
      <w:r>
        <w:fldChar w:fldCharType="begin"/>
      </w:r>
      <w:r>
        <w:instrText xml:space="preserve"> PAGEREF _Toc193201589 \h </w:instrText>
      </w:r>
      <w:r>
        <w:fldChar w:fldCharType="separate"/>
      </w:r>
      <w:r>
        <w:t>120</w:t>
      </w:r>
      <w:r>
        <w:fldChar w:fldCharType="end"/>
      </w:r>
    </w:p>
    <w:p w14:paraId="086C8EE7" w14:textId="4328A2B0"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rPr>
          <w:snapToGrid w:val="0"/>
        </w:rPr>
        <w:t>B.1.2</w:t>
      </w:r>
      <w:r>
        <w:rPr>
          <w:rFonts w:asciiTheme="minorHAnsi" w:eastAsiaTheme="minorEastAsia" w:hAnsiTheme="minorHAnsi" w:cstheme="minorBidi"/>
          <w:kern w:val="2"/>
          <w:sz w:val="24"/>
          <w:szCs w:val="24"/>
          <w:lang w:val="en-GB" w:eastAsia="en-GB"/>
          <w14:ligatures w14:val="standardContextual"/>
        </w:rPr>
        <w:tab/>
      </w:r>
      <w:r w:rsidRPr="00176D71">
        <w:rPr>
          <w:snapToGrid w:val="0"/>
        </w:rPr>
        <w:t>UE Receiver with 2Rx</w:t>
      </w:r>
      <w:r>
        <w:tab/>
      </w:r>
      <w:r>
        <w:fldChar w:fldCharType="begin"/>
      </w:r>
      <w:r>
        <w:instrText xml:space="preserve"> PAGEREF _Toc193201590 \h </w:instrText>
      </w:r>
      <w:r>
        <w:fldChar w:fldCharType="separate"/>
      </w:r>
      <w:r>
        <w:t>120</w:t>
      </w:r>
      <w:r>
        <w:fldChar w:fldCharType="end"/>
      </w:r>
    </w:p>
    <w:p w14:paraId="47B2E0CD" w14:textId="6936A6AE"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B.2.1</w:t>
      </w:r>
      <w:r>
        <w:rPr>
          <w:rFonts w:asciiTheme="minorHAnsi" w:eastAsiaTheme="minorEastAsia" w:hAnsiTheme="minorHAnsi" w:cstheme="minorBidi"/>
          <w:kern w:val="2"/>
          <w:sz w:val="24"/>
          <w:szCs w:val="24"/>
          <w:lang w:val="en-GB" w:eastAsia="en-GB"/>
          <w14:ligatures w14:val="standardContextual"/>
        </w:rPr>
        <w:tab/>
      </w:r>
      <w:r w:rsidRPr="00176D71">
        <w:t>Delay profiles</w:t>
      </w:r>
      <w:r>
        <w:tab/>
      </w:r>
      <w:r>
        <w:fldChar w:fldCharType="begin"/>
      </w:r>
      <w:r>
        <w:instrText xml:space="preserve"> PAGEREF _Toc193201591 \h </w:instrText>
      </w:r>
      <w:r>
        <w:fldChar w:fldCharType="separate"/>
      </w:r>
      <w:r>
        <w:t>120</w:t>
      </w:r>
      <w:r>
        <w:fldChar w:fldCharType="end"/>
      </w:r>
    </w:p>
    <w:p w14:paraId="3466EABF" w14:textId="798D73EF"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B.2.2</w:t>
      </w:r>
      <w:r>
        <w:rPr>
          <w:rFonts w:asciiTheme="minorHAnsi" w:eastAsiaTheme="minorEastAsia" w:hAnsiTheme="minorHAnsi" w:cstheme="minorBidi"/>
          <w:kern w:val="2"/>
          <w:sz w:val="24"/>
          <w:szCs w:val="24"/>
          <w:lang w:val="en-GB" w:eastAsia="en-GB"/>
          <w14:ligatures w14:val="standardContextual"/>
        </w:rPr>
        <w:tab/>
      </w:r>
      <w:r w:rsidRPr="00176D71">
        <w:t>Combinations of channel model parameters</w:t>
      </w:r>
      <w:r>
        <w:tab/>
      </w:r>
      <w:r>
        <w:fldChar w:fldCharType="begin"/>
      </w:r>
      <w:r>
        <w:instrText xml:space="preserve"> PAGEREF _Toc193201592 \h </w:instrText>
      </w:r>
      <w:r>
        <w:fldChar w:fldCharType="separate"/>
      </w:r>
      <w:r>
        <w:t>121</w:t>
      </w:r>
      <w:r>
        <w:fldChar w:fldCharType="end"/>
      </w:r>
    </w:p>
    <w:p w14:paraId="6B4865CB" w14:textId="0F71C3B7"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rPr>
          <w:snapToGrid w:val="0"/>
        </w:rPr>
        <w:t>B.2.3</w:t>
      </w:r>
      <w:r>
        <w:rPr>
          <w:rFonts w:asciiTheme="minorHAnsi" w:eastAsiaTheme="minorEastAsia" w:hAnsiTheme="minorHAnsi" w:cstheme="minorBidi"/>
          <w:kern w:val="2"/>
          <w:sz w:val="24"/>
          <w:szCs w:val="24"/>
          <w:lang w:val="en-GB" w:eastAsia="en-GB"/>
          <w14:ligatures w14:val="standardContextual"/>
        </w:rPr>
        <w:tab/>
      </w:r>
      <w:r w:rsidRPr="00176D71">
        <w:rPr>
          <w:snapToGrid w:val="0"/>
        </w:rPr>
        <w:t>MIMO Channel Correlation Matrices</w:t>
      </w:r>
      <w:r>
        <w:tab/>
      </w:r>
      <w:r>
        <w:fldChar w:fldCharType="begin"/>
      </w:r>
      <w:r>
        <w:instrText xml:space="preserve"> PAGEREF _Toc193201593 \h </w:instrText>
      </w:r>
      <w:r>
        <w:fldChar w:fldCharType="separate"/>
      </w:r>
      <w:r>
        <w:t>121</w:t>
      </w:r>
      <w:r>
        <w:fldChar w:fldCharType="end"/>
      </w:r>
    </w:p>
    <w:p w14:paraId="537616BA" w14:textId="3371B846"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B.2.3.1</w:t>
      </w:r>
      <w:r>
        <w:rPr>
          <w:rFonts w:asciiTheme="minorHAnsi" w:eastAsiaTheme="minorEastAsia" w:hAnsiTheme="minorHAnsi" w:cstheme="minorBidi"/>
          <w:kern w:val="2"/>
          <w:sz w:val="24"/>
          <w:szCs w:val="24"/>
          <w:lang w:val="en-GB" w:eastAsia="en-GB"/>
          <w14:ligatures w14:val="standardContextual"/>
        </w:rPr>
        <w:tab/>
      </w:r>
      <w:r>
        <w:t>MIMO Correlation Matrices using Uniform Linear Array (ULA)</w:t>
      </w:r>
      <w:r>
        <w:tab/>
      </w:r>
      <w:r>
        <w:fldChar w:fldCharType="begin"/>
      </w:r>
      <w:r>
        <w:instrText xml:space="preserve"> PAGEREF _Toc193201594 \h </w:instrText>
      </w:r>
      <w:r>
        <w:fldChar w:fldCharType="separate"/>
      </w:r>
      <w:r>
        <w:t>121</w:t>
      </w:r>
      <w:r>
        <w:fldChar w:fldCharType="end"/>
      </w:r>
    </w:p>
    <w:p w14:paraId="7452D2AE" w14:textId="705DAA29"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B.2.3.1.1</w:t>
      </w:r>
      <w:r>
        <w:rPr>
          <w:rFonts w:asciiTheme="minorHAnsi" w:eastAsiaTheme="minorEastAsia" w:hAnsiTheme="minorHAnsi" w:cstheme="minorBidi"/>
          <w:kern w:val="2"/>
          <w:sz w:val="24"/>
          <w:szCs w:val="24"/>
          <w:lang w:val="en-GB" w:eastAsia="en-GB"/>
          <w14:ligatures w14:val="standardContextual"/>
        </w:rPr>
        <w:tab/>
      </w:r>
      <w:r>
        <w:t>Definition of MIMO Correlation Matrices</w:t>
      </w:r>
      <w:r>
        <w:tab/>
      </w:r>
      <w:r>
        <w:fldChar w:fldCharType="begin"/>
      </w:r>
      <w:r>
        <w:instrText xml:space="preserve"> PAGEREF _Toc193201595 \h </w:instrText>
      </w:r>
      <w:r>
        <w:fldChar w:fldCharType="separate"/>
      </w:r>
      <w:r>
        <w:t>121</w:t>
      </w:r>
      <w:r>
        <w:fldChar w:fldCharType="end"/>
      </w:r>
    </w:p>
    <w:p w14:paraId="286959BE" w14:textId="40BCBADC"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B.2.3.1.2</w:t>
      </w:r>
      <w:r>
        <w:rPr>
          <w:rFonts w:asciiTheme="minorHAnsi" w:eastAsiaTheme="minorEastAsia" w:hAnsiTheme="minorHAnsi" w:cstheme="minorBidi"/>
          <w:kern w:val="2"/>
          <w:sz w:val="24"/>
          <w:szCs w:val="24"/>
          <w:lang w:val="en-GB" w:eastAsia="en-GB"/>
          <w14:ligatures w14:val="standardContextual"/>
        </w:rPr>
        <w:tab/>
      </w:r>
      <w:r>
        <w:t>MIMO Correlation Matrices at High, Medium and Low Level</w:t>
      </w:r>
      <w:r>
        <w:tab/>
      </w:r>
      <w:r>
        <w:fldChar w:fldCharType="begin"/>
      </w:r>
      <w:r>
        <w:instrText xml:space="preserve"> PAGEREF _Toc193201596 \h </w:instrText>
      </w:r>
      <w:r>
        <w:fldChar w:fldCharType="separate"/>
      </w:r>
      <w:r>
        <w:t>122</w:t>
      </w:r>
      <w:r>
        <w:fldChar w:fldCharType="end"/>
      </w:r>
    </w:p>
    <w:p w14:paraId="6CA4A3AA" w14:textId="4928EF3B" w:rsidR="002C5B2F" w:rsidRDefault="002C5B2F">
      <w:pPr>
        <w:pStyle w:val="TOC8"/>
        <w:rPr>
          <w:rFonts w:asciiTheme="minorHAnsi" w:eastAsiaTheme="minorEastAsia" w:hAnsiTheme="minorHAnsi" w:cstheme="minorBidi"/>
          <w:b w:val="0"/>
          <w:kern w:val="2"/>
          <w:sz w:val="24"/>
          <w:szCs w:val="24"/>
          <w:lang w:val="en-GB" w:eastAsia="en-GB"/>
          <w14:ligatures w14:val="standardContextual"/>
        </w:rPr>
      </w:pPr>
      <w:r>
        <w:t>Annex C (normative): Downlink physical channels</w:t>
      </w:r>
      <w:r>
        <w:tab/>
      </w:r>
      <w:r>
        <w:fldChar w:fldCharType="begin"/>
      </w:r>
      <w:r>
        <w:instrText xml:space="preserve"> PAGEREF _Toc193201597 \h </w:instrText>
      </w:r>
      <w:r>
        <w:fldChar w:fldCharType="separate"/>
      </w:r>
      <w:r>
        <w:t>123</w:t>
      </w:r>
      <w:r>
        <w:fldChar w:fldCharType="end"/>
      </w:r>
    </w:p>
    <w:p w14:paraId="0327A234" w14:textId="2DDF6D0C"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C.1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_Toc193201598 \h </w:instrText>
      </w:r>
      <w:r>
        <w:fldChar w:fldCharType="separate"/>
      </w:r>
      <w:r>
        <w:t>123</w:t>
      </w:r>
      <w:r>
        <w:fldChar w:fldCharType="end"/>
      </w:r>
    </w:p>
    <w:p w14:paraId="228658AB" w14:textId="7E41D9E2"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rsidRPr="00176D71">
        <w:rPr>
          <w:rFonts w:eastAsia="Yu Mincho"/>
        </w:rPr>
        <w:t>C.2</w:t>
      </w:r>
      <w:r>
        <w:rPr>
          <w:rFonts w:asciiTheme="minorHAnsi" w:eastAsiaTheme="minorEastAsia" w:hAnsiTheme="minorHAnsi" w:cstheme="minorBidi"/>
          <w:kern w:val="2"/>
          <w:sz w:val="24"/>
          <w:szCs w:val="24"/>
          <w:lang w:val="en-GB" w:eastAsia="en-GB"/>
          <w14:ligatures w14:val="standardContextual"/>
        </w:rPr>
        <w:tab/>
      </w:r>
      <w:r w:rsidRPr="00176D71">
        <w:rPr>
          <w:rFonts w:eastAsia="Yu Mincho"/>
        </w:rPr>
        <w:t>Setup</w:t>
      </w:r>
      <w:r>
        <w:t xml:space="preserve"> (Conducted)</w:t>
      </w:r>
      <w:r>
        <w:tab/>
      </w:r>
      <w:r>
        <w:fldChar w:fldCharType="begin"/>
      </w:r>
      <w:r>
        <w:instrText xml:space="preserve"> PAGEREF _Toc193201599 \h </w:instrText>
      </w:r>
      <w:r>
        <w:fldChar w:fldCharType="separate"/>
      </w:r>
      <w:r>
        <w:t>123</w:t>
      </w:r>
      <w:r>
        <w:fldChar w:fldCharType="end"/>
      </w:r>
    </w:p>
    <w:p w14:paraId="17045F4F" w14:textId="3C6AB0A8"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C.3</w:t>
      </w:r>
      <w:r>
        <w:rPr>
          <w:rFonts w:asciiTheme="minorHAnsi" w:eastAsiaTheme="minorEastAsia" w:hAnsiTheme="minorHAnsi" w:cstheme="minorBidi"/>
          <w:kern w:val="2"/>
          <w:sz w:val="24"/>
          <w:szCs w:val="24"/>
          <w:lang w:val="en-GB" w:eastAsia="en-GB"/>
          <w14:ligatures w14:val="standardContextual"/>
        </w:rPr>
        <w:tab/>
      </w:r>
      <w:r>
        <w:t>Connection (Conducted)</w:t>
      </w:r>
      <w:r>
        <w:tab/>
      </w:r>
      <w:r>
        <w:fldChar w:fldCharType="begin"/>
      </w:r>
      <w:r>
        <w:instrText xml:space="preserve"> PAGEREF _Toc193201600 \h </w:instrText>
      </w:r>
      <w:r>
        <w:fldChar w:fldCharType="separate"/>
      </w:r>
      <w:r>
        <w:t>123</w:t>
      </w:r>
      <w:r>
        <w:fldChar w:fldCharType="end"/>
      </w:r>
    </w:p>
    <w:p w14:paraId="1DC9133F" w14:textId="2EFA84F0"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C.3.1</w:t>
      </w:r>
      <w:r>
        <w:rPr>
          <w:rFonts w:asciiTheme="minorHAnsi" w:eastAsiaTheme="minorEastAsia" w:hAnsiTheme="minorHAnsi" w:cstheme="minorBidi"/>
          <w:kern w:val="2"/>
          <w:sz w:val="24"/>
          <w:szCs w:val="24"/>
          <w:lang w:val="en-GB" w:eastAsia="en-GB"/>
          <w14:ligatures w14:val="standardContextual"/>
        </w:rPr>
        <w:tab/>
      </w:r>
      <w:r>
        <w:t>Measurement of Performance requirements</w:t>
      </w:r>
      <w:r>
        <w:tab/>
      </w:r>
      <w:r>
        <w:fldChar w:fldCharType="begin"/>
      </w:r>
      <w:r>
        <w:instrText xml:space="preserve"> PAGEREF _Toc193201601 \h </w:instrText>
      </w:r>
      <w:r>
        <w:fldChar w:fldCharType="separate"/>
      </w:r>
      <w:r>
        <w:t>123</w:t>
      </w:r>
      <w:r>
        <w:fldChar w:fldCharType="end"/>
      </w:r>
    </w:p>
    <w:p w14:paraId="45F41E8B" w14:textId="588A0529"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C.4</w:t>
      </w:r>
      <w:r>
        <w:rPr>
          <w:rFonts w:asciiTheme="minorHAnsi" w:eastAsiaTheme="minorEastAsia" w:hAnsiTheme="minorHAnsi" w:cstheme="minorBidi"/>
          <w:kern w:val="2"/>
          <w:sz w:val="24"/>
          <w:szCs w:val="24"/>
          <w:lang w:val="en-GB" w:eastAsia="en-GB"/>
          <w14:ligatures w14:val="standardContextual"/>
        </w:rPr>
        <w:tab/>
      </w:r>
      <w:r>
        <w:t>Setup (Radiated)</w:t>
      </w:r>
      <w:r>
        <w:tab/>
      </w:r>
      <w:r>
        <w:fldChar w:fldCharType="begin"/>
      </w:r>
      <w:r>
        <w:instrText xml:space="preserve"> PAGEREF _Toc193201602 \h </w:instrText>
      </w:r>
      <w:r>
        <w:fldChar w:fldCharType="separate"/>
      </w:r>
      <w:r>
        <w:t>124</w:t>
      </w:r>
      <w:r>
        <w:fldChar w:fldCharType="end"/>
      </w:r>
    </w:p>
    <w:p w14:paraId="41449F5A" w14:textId="5BCAEC6E"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C.5</w:t>
      </w:r>
      <w:r>
        <w:rPr>
          <w:rFonts w:asciiTheme="minorHAnsi" w:eastAsiaTheme="minorEastAsia" w:hAnsiTheme="minorHAnsi" w:cstheme="minorBidi"/>
          <w:kern w:val="2"/>
          <w:sz w:val="24"/>
          <w:szCs w:val="24"/>
          <w:lang w:val="en-GB" w:eastAsia="en-GB"/>
          <w14:ligatures w14:val="standardContextual"/>
        </w:rPr>
        <w:tab/>
      </w:r>
      <w:r>
        <w:t>Connection (Radiated)</w:t>
      </w:r>
      <w:r>
        <w:tab/>
      </w:r>
      <w:r>
        <w:fldChar w:fldCharType="begin"/>
      </w:r>
      <w:r>
        <w:instrText xml:space="preserve"> PAGEREF _Toc193201603 \h </w:instrText>
      </w:r>
      <w:r>
        <w:fldChar w:fldCharType="separate"/>
      </w:r>
      <w:r>
        <w:t>124</w:t>
      </w:r>
      <w:r>
        <w:fldChar w:fldCharType="end"/>
      </w:r>
    </w:p>
    <w:p w14:paraId="00A205E8" w14:textId="630EF95F"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C.5.1</w:t>
      </w:r>
      <w:r>
        <w:rPr>
          <w:rFonts w:asciiTheme="minorHAnsi" w:eastAsiaTheme="minorEastAsia" w:hAnsiTheme="minorHAnsi" w:cstheme="minorBidi"/>
          <w:kern w:val="2"/>
          <w:sz w:val="24"/>
          <w:szCs w:val="24"/>
          <w:lang w:val="en-GB" w:eastAsia="en-GB"/>
          <w14:ligatures w14:val="standardContextual"/>
        </w:rPr>
        <w:tab/>
      </w:r>
      <w:r>
        <w:t>Measurement of Receiver Characteristics</w:t>
      </w:r>
      <w:r>
        <w:tab/>
      </w:r>
      <w:r>
        <w:fldChar w:fldCharType="begin"/>
      </w:r>
      <w:r>
        <w:instrText xml:space="preserve"> PAGEREF _Toc193201604 \h </w:instrText>
      </w:r>
      <w:r>
        <w:fldChar w:fldCharType="separate"/>
      </w:r>
      <w:r>
        <w:t>124</w:t>
      </w:r>
      <w:r>
        <w:fldChar w:fldCharType="end"/>
      </w:r>
    </w:p>
    <w:p w14:paraId="62C95053" w14:textId="44193B26" w:rsidR="002C5B2F" w:rsidRDefault="002C5B2F">
      <w:pPr>
        <w:pStyle w:val="TOC8"/>
        <w:rPr>
          <w:rFonts w:asciiTheme="minorHAnsi" w:eastAsiaTheme="minorEastAsia" w:hAnsiTheme="minorHAnsi" w:cstheme="minorBidi"/>
          <w:b w:val="0"/>
          <w:kern w:val="2"/>
          <w:sz w:val="24"/>
          <w:szCs w:val="24"/>
          <w:lang w:val="en-GB" w:eastAsia="en-GB"/>
          <w14:ligatures w14:val="standardContextual"/>
        </w:rPr>
      </w:pPr>
      <w:r w:rsidRPr="00176D71">
        <w:rPr>
          <w:lang w:val="fr-FR"/>
        </w:rPr>
        <w:lastRenderedPageBreak/>
        <w:t>Annex D (informative): Void</w:t>
      </w:r>
      <w:r>
        <w:tab/>
      </w:r>
      <w:r>
        <w:fldChar w:fldCharType="begin"/>
      </w:r>
      <w:r>
        <w:instrText xml:space="preserve"> PAGEREF _Toc193201605 \h </w:instrText>
      </w:r>
      <w:r>
        <w:fldChar w:fldCharType="separate"/>
      </w:r>
      <w:r>
        <w:t>125</w:t>
      </w:r>
      <w:r>
        <w:fldChar w:fldCharType="end"/>
      </w:r>
    </w:p>
    <w:p w14:paraId="601B5F16" w14:textId="5D2E296C" w:rsidR="002C5B2F" w:rsidRDefault="002C5B2F">
      <w:pPr>
        <w:pStyle w:val="TOC8"/>
        <w:rPr>
          <w:rFonts w:asciiTheme="minorHAnsi" w:eastAsiaTheme="minorEastAsia" w:hAnsiTheme="minorHAnsi" w:cstheme="minorBidi"/>
          <w:b w:val="0"/>
          <w:kern w:val="2"/>
          <w:sz w:val="24"/>
          <w:szCs w:val="24"/>
          <w:lang w:val="en-GB" w:eastAsia="en-GB"/>
          <w14:ligatures w14:val="standardContextual"/>
        </w:rPr>
      </w:pPr>
      <w:r w:rsidRPr="00176D71">
        <w:rPr>
          <w:lang w:val="fr-FR"/>
        </w:rPr>
        <w:t>Annex E (normative): Environmental conditions</w:t>
      </w:r>
      <w:r>
        <w:tab/>
      </w:r>
      <w:r>
        <w:fldChar w:fldCharType="begin"/>
      </w:r>
      <w:r>
        <w:instrText xml:space="preserve"> PAGEREF _Toc193201606 \h </w:instrText>
      </w:r>
      <w:r>
        <w:fldChar w:fldCharType="separate"/>
      </w:r>
      <w:r>
        <w:t>125</w:t>
      </w:r>
      <w:r>
        <w:fldChar w:fldCharType="end"/>
      </w:r>
    </w:p>
    <w:p w14:paraId="151BB99E" w14:textId="28A12BC3"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E.1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_Toc193201607 \h </w:instrText>
      </w:r>
      <w:r>
        <w:fldChar w:fldCharType="separate"/>
      </w:r>
      <w:r>
        <w:t>125</w:t>
      </w:r>
      <w:r>
        <w:fldChar w:fldCharType="end"/>
      </w:r>
    </w:p>
    <w:p w14:paraId="63ACA814" w14:textId="263E9E32"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E.2</w:t>
      </w:r>
      <w:r>
        <w:rPr>
          <w:rFonts w:asciiTheme="minorHAnsi" w:eastAsiaTheme="minorEastAsia" w:hAnsiTheme="minorHAnsi" w:cstheme="minorBidi"/>
          <w:kern w:val="2"/>
          <w:sz w:val="24"/>
          <w:szCs w:val="24"/>
          <w:lang w:val="en-GB" w:eastAsia="en-GB"/>
          <w14:ligatures w14:val="standardContextual"/>
        </w:rPr>
        <w:tab/>
      </w:r>
      <w:r>
        <w:t>Environmental (Conducted)</w:t>
      </w:r>
      <w:r>
        <w:tab/>
      </w:r>
      <w:r>
        <w:fldChar w:fldCharType="begin"/>
      </w:r>
      <w:r>
        <w:instrText xml:space="preserve"> PAGEREF _Toc193201608 \h </w:instrText>
      </w:r>
      <w:r>
        <w:fldChar w:fldCharType="separate"/>
      </w:r>
      <w:r>
        <w:t>125</w:t>
      </w:r>
      <w:r>
        <w:fldChar w:fldCharType="end"/>
      </w:r>
    </w:p>
    <w:p w14:paraId="71B9049E" w14:textId="53FEFC33"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E.2.1</w:t>
      </w:r>
      <w:r>
        <w:rPr>
          <w:rFonts w:asciiTheme="minorHAnsi" w:eastAsiaTheme="minorEastAsia" w:hAnsiTheme="minorHAnsi" w:cstheme="minorBidi"/>
          <w:kern w:val="2"/>
          <w:sz w:val="24"/>
          <w:szCs w:val="24"/>
          <w:lang w:val="en-GB" w:eastAsia="en-GB"/>
          <w14:ligatures w14:val="standardContextual"/>
        </w:rPr>
        <w:tab/>
      </w:r>
      <w:r>
        <w:t>Temperature</w:t>
      </w:r>
      <w:r>
        <w:tab/>
      </w:r>
      <w:r>
        <w:fldChar w:fldCharType="begin"/>
      </w:r>
      <w:r>
        <w:instrText xml:space="preserve"> PAGEREF _Toc193201609 \h </w:instrText>
      </w:r>
      <w:r>
        <w:fldChar w:fldCharType="separate"/>
      </w:r>
      <w:r>
        <w:t>125</w:t>
      </w:r>
      <w:r>
        <w:fldChar w:fldCharType="end"/>
      </w:r>
    </w:p>
    <w:p w14:paraId="61F31D2E" w14:textId="6D4C1B82"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E.2.2</w:t>
      </w:r>
      <w:r>
        <w:rPr>
          <w:rFonts w:asciiTheme="minorHAnsi" w:eastAsiaTheme="minorEastAsia" w:hAnsiTheme="minorHAnsi" w:cstheme="minorBidi"/>
          <w:kern w:val="2"/>
          <w:sz w:val="24"/>
          <w:szCs w:val="24"/>
          <w:lang w:val="en-GB" w:eastAsia="en-GB"/>
          <w14:ligatures w14:val="standardContextual"/>
        </w:rPr>
        <w:tab/>
      </w:r>
      <w:r>
        <w:t>Voltage</w:t>
      </w:r>
      <w:r>
        <w:tab/>
      </w:r>
      <w:r>
        <w:fldChar w:fldCharType="begin"/>
      </w:r>
      <w:r>
        <w:instrText xml:space="preserve"> PAGEREF _Toc193201610 \h </w:instrText>
      </w:r>
      <w:r>
        <w:fldChar w:fldCharType="separate"/>
      </w:r>
      <w:r>
        <w:t>126</w:t>
      </w:r>
      <w:r>
        <w:fldChar w:fldCharType="end"/>
      </w:r>
    </w:p>
    <w:p w14:paraId="46B34A3F" w14:textId="42F4A507"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E.2.3</w:t>
      </w:r>
      <w:r>
        <w:rPr>
          <w:rFonts w:asciiTheme="minorHAnsi" w:eastAsiaTheme="minorEastAsia" w:hAnsiTheme="minorHAnsi" w:cstheme="minorBidi"/>
          <w:kern w:val="2"/>
          <w:sz w:val="24"/>
          <w:szCs w:val="24"/>
          <w:lang w:val="en-GB" w:eastAsia="en-GB"/>
          <w14:ligatures w14:val="standardContextual"/>
        </w:rPr>
        <w:tab/>
      </w:r>
      <w:r>
        <w:t>Vibration</w:t>
      </w:r>
      <w:r>
        <w:tab/>
      </w:r>
      <w:r>
        <w:fldChar w:fldCharType="begin"/>
      </w:r>
      <w:r>
        <w:instrText xml:space="preserve"> PAGEREF _Toc193201611 \h </w:instrText>
      </w:r>
      <w:r>
        <w:fldChar w:fldCharType="separate"/>
      </w:r>
      <w:r>
        <w:t>126</w:t>
      </w:r>
      <w:r>
        <w:fldChar w:fldCharType="end"/>
      </w:r>
    </w:p>
    <w:p w14:paraId="6734393D" w14:textId="243C7BD3" w:rsidR="002C5B2F" w:rsidRDefault="002C5B2F">
      <w:pPr>
        <w:pStyle w:val="TOC8"/>
        <w:rPr>
          <w:rFonts w:asciiTheme="minorHAnsi" w:eastAsiaTheme="minorEastAsia" w:hAnsiTheme="minorHAnsi" w:cstheme="minorBidi"/>
          <w:b w:val="0"/>
          <w:kern w:val="2"/>
          <w:sz w:val="24"/>
          <w:szCs w:val="24"/>
          <w:lang w:val="en-GB" w:eastAsia="en-GB"/>
          <w14:ligatures w14:val="standardContextual"/>
        </w:rPr>
      </w:pPr>
      <w:r w:rsidRPr="00176D71">
        <w:t>Annex</w:t>
      </w:r>
      <w:r>
        <w:t xml:space="preserve"> </w:t>
      </w:r>
      <w:r w:rsidRPr="00176D71">
        <w:t xml:space="preserve">F </w:t>
      </w:r>
      <w:r w:rsidRPr="00176D71">
        <w:rPr>
          <w:lang w:val="fr-FR"/>
        </w:rPr>
        <w:t>(informative)</w:t>
      </w:r>
      <w:r w:rsidRPr="00176D71">
        <w:t>:</w:t>
      </w:r>
      <w:r w:rsidRPr="00176D71">
        <w:rPr>
          <w:lang w:val="fr-FR"/>
        </w:rPr>
        <w:t xml:space="preserve">  </w:t>
      </w:r>
      <w:r w:rsidRPr="00176D71">
        <w:t>Antenna modelling for NTN VSAT</w:t>
      </w:r>
      <w:r>
        <w:tab/>
      </w:r>
      <w:r>
        <w:fldChar w:fldCharType="begin"/>
      </w:r>
      <w:r>
        <w:instrText xml:space="preserve"> PAGEREF _Toc193201612 \h </w:instrText>
      </w:r>
      <w:r>
        <w:fldChar w:fldCharType="separate"/>
      </w:r>
      <w:r>
        <w:t>127</w:t>
      </w:r>
      <w:r>
        <w:fldChar w:fldCharType="end"/>
      </w:r>
    </w:p>
    <w:p w14:paraId="5984B7A5" w14:textId="398B0CBE" w:rsidR="002C5B2F" w:rsidRDefault="002C5B2F">
      <w:pPr>
        <w:pStyle w:val="TOC8"/>
        <w:rPr>
          <w:rFonts w:asciiTheme="minorHAnsi" w:eastAsiaTheme="minorEastAsia" w:hAnsiTheme="minorHAnsi" w:cstheme="minorBidi"/>
          <w:b w:val="0"/>
          <w:kern w:val="2"/>
          <w:sz w:val="24"/>
          <w:szCs w:val="24"/>
          <w:lang w:val="en-GB" w:eastAsia="en-GB"/>
          <w14:ligatures w14:val="standardContextual"/>
        </w:rPr>
      </w:pPr>
      <w:r>
        <w:t>Annex G (informative): Change history</w:t>
      </w:r>
      <w:r>
        <w:tab/>
      </w:r>
      <w:r>
        <w:fldChar w:fldCharType="begin"/>
      </w:r>
      <w:r>
        <w:instrText xml:space="preserve"> PAGEREF _Toc193201613 \h </w:instrText>
      </w:r>
      <w:r>
        <w:fldChar w:fldCharType="separate"/>
      </w:r>
      <w:r>
        <w:t>128</w:t>
      </w:r>
      <w:r>
        <w:fldChar w:fldCharType="end"/>
      </w:r>
    </w:p>
    <w:p w14:paraId="38332B2E" w14:textId="26039AB7" w:rsidR="00080512" w:rsidRPr="004D3578" w:rsidRDefault="002C5B2F">
      <w: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bookmarkStart w:id="35" w:name="_Toc187243773"/>
      <w:bookmarkStart w:id="36" w:name="_Toc193201322"/>
      <w:r>
        <w:rPr>
          <w:rFonts w:hint="eastAsia"/>
        </w:rPr>
        <w:lastRenderedPageBreak/>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490EC30D" w14:textId="77777777" w:rsidR="00080512" w:rsidRPr="004D3578" w:rsidRDefault="00080512">
      <w:r w:rsidRPr="008210FA">
        <w:t xml:space="preserve">This Technical </w:t>
      </w:r>
      <w:bookmarkStart w:id="37" w:name="spectype3"/>
      <w:r w:rsidRPr="008210FA">
        <w:t>Specification</w:t>
      </w:r>
      <w:bookmarkEnd w:id="37"/>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38" w:name="introduction"/>
      <w:bookmarkEnd w:id="38"/>
      <w:r w:rsidRPr="004D3578">
        <w:br w:type="page"/>
      </w:r>
      <w:bookmarkStart w:id="39" w:name="scope"/>
      <w:bookmarkEnd w:id="39"/>
    </w:p>
    <w:p w14:paraId="1E7FD244" w14:textId="4B18E25A" w:rsidR="003B6F3D" w:rsidRPr="004D3578" w:rsidRDefault="003B6F3D" w:rsidP="003B6F3D">
      <w:pPr>
        <w:pStyle w:val="Heading1"/>
      </w:pPr>
      <w:bookmarkStart w:id="40" w:name="_Toc97562254"/>
      <w:bookmarkStart w:id="41" w:name="_Toc104122481"/>
      <w:bookmarkStart w:id="42" w:name="_Toc104205432"/>
      <w:bookmarkStart w:id="43" w:name="_Toc104206639"/>
      <w:bookmarkStart w:id="44" w:name="_Toc104503599"/>
      <w:bookmarkStart w:id="45" w:name="_Toc106127521"/>
      <w:bookmarkStart w:id="46" w:name="_Toc123057886"/>
      <w:bookmarkStart w:id="47" w:name="_Toc124256579"/>
      <w:bookmarkStart w:id="48" w:name="_Toc131734892"/>
      <w:bookmarkStart w:id="49" w:name="_Toc137372669"/>
      <w:bookmarkStart w:id="50" w:name="_Toc138885055"/>
      <w:bookmarkStart w:id="51" w:name="_Toc145690558"/>
      <w:bookmarkStart w:id="52" w:name="_Toc155382105"/>
      <w:bookmarkStart w:id="53" w:name="_Toc161753812"/>
      <w:bookmarkStart w:id="54" w:name="_Toc161754433"/>
      <w:bookmarkStart w:id="55" w:name="_Toc163202006"/>
      <w:bookmarkStart w:id="56" w:name="_Toc169888268"/>
      <w:bookmarkStart w:id="57" w:name="_Toc171551457"/>
      <w:bookmarkStart w:id="58" w:name="_Toc176775179"/>
      <w:bookmarkStart w:id="59" w:name="_Toc187243774"/>
      <w:bookmarkStart w:id="60" w:name="_Toc193201323"/>
      <w:r>
        <w:rPr>
          <w:rFonts w:hint="eastAsia"/>
        </w:rPr>
        <w:lastRenderedPageBreak/>
        <w:t>1</w:t>
      </w:r>
      <w:r>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61" w:name="references"/>
      <w:bookmarkStart w:id="62" w:name="_Toc97562255"/>
      <w:bookmarkStart w:id="63" w:name="_Toc104122482"/>
      <w:bookmarkStart w:id="64" w:name="_Toc104205433"/>
      <w:bookmarkStart w:id="65" w:name="_Toc104206640"/>
      <w:bookmarkStart w:id="66" w:name="_Toc104503600"/>
      <w:bookmarkStart w:id="67" w:name="_Toc106127522"/>
      <w:bookmarkStart w:id="68" w:name="_Toc123057887"/>
      <w:bookmarkStart w:id="69" w:name="_Toc124256580"/>
      <w:bookmarkStart w:id="70" w:name="_Toc131734893"/>
      <w:bookmarkStart w:id="71" w:name="_Toc137372670"/>
      <w:bookmarkStart w:id="72" w:name="_Toc138885056"/>
      <w:bookmarkStart w:id="73" w:name="_Toc145690559"/>
      <w:bookmarkStart w:id="74" w:name="_Toc155382106"/>
      <w:bookmarkStart w:id="75" w:name="_Toc161753813"/>
      <w:bookmarkStart w:id="76" w:name="_Toc161754434"/>
      <w:bookmarkStart w:id="77" w:name="_Toc163202007"/>
      <w:bookmarkStart w:id="78" w:name="_Toc169888269"/>
      <w:bookmarkStart w:id="79" w:name="_Toc171551458"/>
      <w:bookmarkStart w:id="80" w:name="_Toc176775180"/>
      <w:bookmarkStart w:id="81" w:name="_Toc187243775"/>
      <w:bookmarkStart w:id="82" w:name="_Toc193201324"/>
      <w:bookmarkEnd w:id="61"/>
      <w:r w:rsidRPr="004D3578">
        <w:t>2</w:t>
      </w:r>
      <w:r w:rsidRPr="004D3578">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83" w:name="_Hlk97557962"/>
      <w:r w:rsidRPr="004D3578">
        <w:t>[1]</w:t>
      </w:r>
      <w:r w:rsidRPr="004D3578">
        <w:tab/>
        <w:t>3GPP TR 21.905: "Vocabulary for 3GPP Specifications".</w:t>
      </w:r>
      <w:bookmarkEnd w:id="83"/>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E594BF0"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lastRenderedPageBreak/>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77777777" w:rsidR="00AE423A" w:rsidRDefault="00AE423A" w:rsidP="00AE423A">
      <w:pPr>
        <w:pStyle w:val="EX"/>
        <w:rPr>
          <w:rFonts w:eastAsia="DengXian"/>
        </w:rPr>
      </w:pPr>
    </w:p>
    <w:p w14:paraId="3FABF3E7" w14:textId="2B62F8D9" w:rsidR="006348F2" w:rsidRPr="004D3578" w:rsidRDefault="006348F2" w:rsidP="006348F2">
      <w:pPr>
        <w:pStyle w:val="Heading1"/>
      </w:pPr>
      <w:bookmarkStart w:id="84" w:name="_Toc97562256"/>
      <w:bookmarkStart w:id="85" w:name="_Toc104122483"/>
      <w:bookmarkStart w:id="86" w:name="_Toc104205434"/>
      <w:bookmarkStart w:id="87" w:name="_Toc104206641"/>
      <w:bookmarkStart w:id="88" w:name="_Toc104503601"/>
      <w:bookmarkStart w:id="89" w:name="_Toc106127523"/>
      <w:bookmarkStart w:id="90" w:name="_Toc123057888"/>
      <w:bookmarkStart w:id="91" w:name="_Toc124256581"/>
      <w:bookmarkStart w:id="92" w:name="_Toc131734894"/>
      <w:bookmarkStart w:id="93" w:name="_Toc137372671"/>
      <w:bookmarkStart w:id="94" w:name="_Toc138885057"/>
      <w:bookmarkStart w:id="95" w:name="_Toc145690560"/>
      <w:bookmarkStart w:id="96" w:name="_Toc155382107"/>
      <w:bookmarkStart w:id="97" w:name="_Toc161753814"/>
      <w:bookmarkStart w:id="98" w:name="_Toc161754435"/>
      <w:bookmarkStart w:id="99" w:name="_Toc163202008"/>
      <w:bookmarkStart w:id="100" w:name="_Toc169888270"/>
      <w:bookmarkStart w:id="101" w:name="_Toc171551459"/>
      <w:bookmarkStart w:id="102" w:name="_Toc176775181"/>
      <w:bookmarkStart w:id="103" w:name="_Toc187243776"/>
      <w:bookmarkStart w:id="104" w:name="_Toc193201325"/>
      <w:r>
        <w:rPr>
          <w:rFonts w:hint="eastAsia"/>
        </w:rPr>
        <w:t>3</w:t>
      </w:r>
      <w:r>
        <w:tab/>
      </w:r>
      <w:r w:rsidRPr="004D3578">
        <w:t>Definitions</w:t>
      </w:r>
      <w:r>
        <w:t xml:space="preserve"> of terms, symbols and abbreviations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07D7E834" w14:textId="60F6CB87" w:rsidR="00080512" w:rsidRPr="006348F2" w:rsidRDefault="006348F2" w:rsidP="006348F2">
      <w:pPr>
        <w:pStyle w:val="Heading2"/>
      </w:pPr>
      <w:bookmarkStart w:id="105" w:name="definitions"/>
      <w:bookmarkStart w:id="106" w:name="_Toc97562257"/>
      <w:bookmarkStart w:id="107" w:name="_Toc104122484"/>
      <w:bookmarkStart w:id="108" w:name="_Toc104205435"/>
      <w:bookmarkStart w:id="109" w:name="_Toc104206642"/>
      <w:bookmarkStart w:id="110" w:name="_Toc104503602"/>
      <w:bookmarkStart w:id="111" w:name="_Toc106127524"/>
      <w:bookmarkStart w:id="112" w:name="_Toc123057889"/>
      <w:bookmarkStart w:id="113" w:name="_Toc124256582"/>
      <w:bookmarkStart w:id="114" w:name="_Toc131734895"/>
      <w:bookmarkStart w:id="115" w:name="_Toc137372672"/>
      <w:bookmarkStart w:id="116" w:name="_Toc138885058"/>
      <w:bookmarkStart w:id="117" w:name="_Toc145690561"/>
      <w:bookmarkStart w:id="118" w:name="_Toc155382108"/>
      <w:bookmarkStart w:id="119" w:name="_Toc161753815"/>
      <w:bookmarkStart w:id="120" w:name="_Toc161754436"/>
      <w:bookmarkStart w:id="121" w:name="_Toc163202009"/>
      <w:bookmarkStart w:id="122" w:name="_Toc169888271"/>
      <w:bookmarkStart w:id="123" w:name="_Toc171551460"/>
      <w:bookmarkStart w:id="124" w:name="_Toc176775182"/>
      <w:bookmarkStart w:id="125" w:name="_Toc187243777"/>
      <w:bookmarkStart w:id="126" w:name="_Toc193201326"/>
      <w:bookmarkEnd w:id="105"/>
      <w:r>
        <w:rPr>
          <w:rFonts w:hint="eastAsia"/>
        </w:rPr>
        <w:t>3</w:t>
      </w:r>
      <w:r>
        <w:t>.1</w:t>
      </w:r>
      <w:r>
        <w:tab/>
        <w:t>Terms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27"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5A220EBE" w14:textId="17F02433" w:rsidR="00481C3F" w:rsidRDefault="006A312F" w:rsidP="00481C3F">
      <w:pPr>
        <w:rPr>
          <w:b/>
          <w:bCs/>
        </w:rPr>
      </w:pPr>
      <w:r w:rsidRPr="0062320C">
        <w:rPr>
          <w:b/>
          <w:bCs/>
        </w:rPr>
        <w:t>C</w:t>
      </w:r>
      <w:r>
        <w:rPr>
          <w:b/>
          <w:bCs/>
        </w:rPr>
        <w:t>ross</w:t>
      </w:r>
      <w:r w:rsidRPr="0062320C">
        <w:rPr>
          <w:b/>
          <w:bCs/>
        </w:rPr>
        <w:t>-polarized transmission</w:t>
      </w:r>
      <w:r>
        <w:rPr>
          <w:b/>
          <w:bCs/>
        </w:rPr>
        <w:t xml:space="preserve">: </w:t>
      </w:r>
      <w:r w:rsidRPr="00F14914">
        <w:t xml:space="preserve">when the DUT transmission antenna polarization is </w:t>
      </w:r>
      <w:r w:rsidRPr="008D6D60">
        <w:t>such with respect to the test antenna polarization that an incident wave from the DUT transmission antenna results in lowest available power at the test antenna</w:t>
      </w:r>
      <w:r w:rsidRPr="00F14914">
        <w:t>.</w:t>
      </w:r>
    </w:p>
    <w:p w14:paraId="23BEEDDB" w14:textId="33E33EBF" w:rsidR="00481C3F" w:rsidRDefault="00A7686D" w:rsidP="00A7686D">
      <w:pPr>
        <w:rPr>
          <w:b/>
          <w:bCs/>
        </w:rPr>
      </w:pPr>
      <w:r>
        <w:rPr>
          <w:b/>
        </w:rPr>
        <w:t>"</w:t>
      </w:r>
      <w:r>
        <w:rPr>
          <w:b/>
          <w:bCs/>
        </w:rPr>
        <w:t>Emissions disabled</w:t>
      </w:r>
      <w:r>
        <w:rPr>
          <w:b/>
        </w:rPr>
        <w:t>"</w:t>
      </w:r>
      <w:r>
        <w:rPr>
          <w:b/>
          <w:bCs/>
        </w:rPr>
        <w:t xml:space="preserve"> state: </w:t>
      </w:r>
      <w:r>
        <w:rPr>
          <w:lang w:val="en-US" w:eastAsia="fr-FR"/>
        </w:rPr>
        <w:t>R</w:t>
      </w:r>
      <w:r>
        <w:rPr>
          <w:lang w:eastAsia="fr-FR"/>
        </w:rPr>
        <w:t>adio state in which the Mobile VSAT is not emitting</w:t>
      </w:r>
      <w:r>
        <w:rPr>
          <w:lang w:val="en-US" w:eastAsia="fr-FR"/>
        </w:rPr>
        <w:t xml:space="preserve"> (e.g. </w:t>
      </w:r>
      <w:r>
        <w:rPr>
          <w:lang w:eastAsia="fr-FR"/>
        </w:rPr>
        <w:t>before system monitoring pass, before the</w:t>
      </w:r>
      <w:r>
        <w:rPr>
          <w:lang w:val="en-US" w:eastAsia="fr-FR"/>
        </w:rPr>
        <w:t xml:space="preserve"> </w:t>
      </w:r>
      <w:r>
        <w:rPr>
          <w:lang w:eastAsia="fr-FR"/>
        </w:rPr>
        <w:t xml:space="preserve">control channel is received, when a failure is detected, when a </w:t>
      </w:r>
      <w:r>
        <w:rPr>
          <w:rFonts w:hint="eastAsia"/>
        </w:rPr>
        <w:t>Mobile</w:t>
      </w:r>
      <w:r>
        <w:rPr>
          <w:lang w:eastAsia="fr-FR"/>
        </w:rPr>
        <w:t xml:space="preserve"> VSAT is commanded to disable, and when the Mobile VSAT is in a location requiring cessation of emissions</w:t>
      </w:r>
      <w:r>
        <w:rPr>
          <w:lang w:val="en-US" w:eastAsia="fr-FR"/>
        </w:rPr>
        <w:t>).</w:t>
      </w:r>
    </w:p>
    <w:p w14:paraId="5781B139" w14:textId="026625A5" w:rsidR="005F1A5A" w:rsidRDefault="005F1A5A" w:rsidP="000E270C">
      <w:r w:rsidRPr="008A2406">
        <w:rPr>
          <w:b/>
          <w:bCs/>
        </w:rPr>
        <w:t>Enhanced channel raster</w:t>
      </w:r>
      <w:r w:rsidRPr="008A2406">
        <w:t>: channel raster with a 10 kHz granularity in bands with a 100 kHz channel raster</w:t>
      </w:r>
      <w:r>
        <w:t>.</w:t>
      </w:r>
    </w:p>
    <w:p w14:paraId="4EC355F6" w14:textId="77777777" w:rsidR="00941D44" w:rsidRDefault="00941D44" w:rsidP="00941D44">
      <w:r w:rsidRPr="00EF7146">
        <w:rPr>
          <w:b/>
          <w:bCs/>
        </w:rPr>
        <w:t>Feeder link</w:t>
      </w:r>
      <w:r>
        <w:t xml:space="preserve">: </w:t>
      </w:r>
      <w:r w:rsidRPr="00CF4D34">
        <w:rPr>
          <w:lang w:val="en-US"/>
        </w:rPr>
        <w:t>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lastRenderedPageBreak/>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355535CB" w14:textId="77777777" w:rsidR="008B6911" w:rsidRPr="005C406C" w:rsidRDefault="008B6911" w:rsidP="008B6911">
      <w:r>
        <w:rPr>
          <w:b/>
        </w:rPr>
        <w:t>G</w:t>
      </w:r>
      <w:r w:rsidRPr="002F6147">
        <w:rPr>
          <w:b/>
        </w:rPr>
        <w:t>eosynchronous satellite</w:t>
      </w:r>
      <w:r w:rsidRPr="008E0192">
        <w:rPr>
          <w:b/>
        </w:rPr>
        <w:t>:</w:t>
      </w:r>
      <w:r w:rsidRPr="008E0192">
        <w:t xml:space="preserve"> </w:t>
      </w:r>
      <w:r w:rsidRPr="002F6147">
        <w:t>An earth satellite whose period of revolution is equal to the period of rotation of the Earth about its axis.</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2FEB0320"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rsidRPr="003B24B7">
        <w:t xml:space="preserve">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79852445" w14:textId="77777777" w:rsidR="002A723F" w:rsidRPr="00A34512" w:rsidRDefault="002A723F" w:rsidP="00941D44">
      <w:r w:rsidRPr="009A4A9A">
        <w:rPr>
          <w:b/>
          <w:bCs/>
        </w:rPr>
        <w:t>Plane tangent to the GSO arc:</w:t>
      </w:r>
      <w:r w:rsidRPr="009A4A9A">
        <w:t> The plane defined by the location of an </w:t>
      </w:r>
      <w:hyperlink r:id="rId14" w:history="1">
        <w:r w:rsidRPr="009A4A9A">
          <w:t>earth station</w:t>
        </w:r>
      </w:hyperlink>
      <w:r w:rsidRPr="009A4A9A">
        <w:t>'s transmitting antenna and a line in the equatorial plane that is tangent to the GSO arc at the location of the GSO </w:t>
      </w:r>
      <w:hyperlink r:id="rId15" w:history="1">
        <w:r w:rsidRPr="009A4A9A">
          <w:t>space station</w:t>
        </w:r>
      </w:hyperlink>
      <w:r w:rsidRPr="009A4A9A">
        <w:t> that the </w:t>
      </w:r>
      <w:hyperlink r:id="rId16" w:history="1">
        <w:r w:rsidRPr="009A4A9A">
          <w:t>earth station</w:t>
        </w:r>
      </w:hyperlink>
      <w:r w:rsidRPr="009A4A9A">
        <w:t> is communicating with</w:t>
      </w:r>
      <w:r>
        <w:t xml:space="preserve"> (FCC 47 CFR 25.103)</w:t>
      </w:r>
      <w:r w:rsidRPr="009A4A9A">
        <w:t>.</w:t>
      </w:r>
    </w:p>
    <w:p w14:paraId="7843B0F0" w14:textId="65E39F04" w:rsidR="000E270C" w:rsidRDefault="002A4736" w:rsidP="000E270C">
      <w:r w:rsidRPr="0028410A">
        <w:rPr>
          <w:b/>
        </w:rPr>
        <w:t xml:space="preserve">Satellite: </w:t>
      </w:r>
      <w:r>
        <w:t>A</w:t>
      </w:r>
      <w:r w:rsidRPr="0028410A">
        <w:t xml:space="preserve"> space-borne vehicle embarking a </w:t>
      </w:r>
      <w:r>
        <w:t xml:space="preserve">transparent </w:t>
      </w:r>
      <w:r w:rsidRPr="0028410A">
        <w:t>payload</w:t>
      </w:r>
      <w:r>
        <w:t>,</w:t>
      </w:r>
      <w:r w:rsidRPr="0028410A">
        <w:t xml:space="preserve"> or a regenerative payload telecommunication transmitter, placed into Low-Earth Orbit (LEO), Medium-Earth Orbit (MEO), or Geostationary Earth Orbit (GEO).</w:t>
      </w:r>
    </w:p>
    <w:p w14:paraId="7825E7BE" w14:textId="18CAC23D" w:rsidR="000E270C" w:rsidRPr="0028410A" w:rsidRDefault="002A4736" w:rsidP="002A4736">
      <w:pPr>
        <w:tabs>
          <w:tab w:val="left" w:pos="2448"/>
          <w:tab w:val="left" w:pos="9468"/>
        </w:tabs>
        <w:rPr>
          <w:b/>
        </w:rPr>
      </w:pPr>
      <w:r w:rsidRPr="00DE4FFD">
        <w:rPr>
          <w:b/>
        </w:rPr>
        <w:t>Satellite Access Node:</w:t>
      </w:r>
      <w:r>
        <w:rPr>
          <w:b/>
        </w:rPr>
        <w:t xml:space="preserve"> </w:t>
      </w:r>
      <w:r>
        <w:t xml:space="preserve">node providing NR user plane and control plane protocol terminations towards NTN satellite capable UE, and connected via the NG interface to the 5GC. It encompasses a transparent payload on board a NTN platform, with </w:t>
      </w:r>
      <w:r w:rsidRPr="001A7B35">
        <w:t>satellite-</w:t>
      </w:r>
      <w:r>
        <w:t>gateway and gNB functions.</w:t>
      </w:r>
    </w:p>
    <w:p w14:paraId="6C1936E1" w14:textId="770E1A42" w:rsidR="000E270C" w:rsidRPr="00CE5E85" w:rsidRDefault="000E270C">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bookmarkEnd w:id="127"/>
    </w:p>
    <w:p w14:paraId="0CFABD45" w14:textId="77777777" w:rsidR="00080512" w:rsidRPr="004D3578" w:rsidRDefault="00080512">
      <w:pPr>
        <w:pStyle w:val="Heading2"/>
      </w:pPr>
      <w:bookmarkStart w:id="128" w:name="_Toc97562258"/>
      <w:bookmarkStart w:id="129" w:name="_Toc104122485"/>
      <w:bookmarkStart w:id="130" w:name="_Toc104205436"/>
      <w:bookmarkStart w:id="131" w:name="_Toc104206643"/>
      <w:bookmarkStart w:id="132" w:name="_Toc104503603"/>
      <w:bookmarkStart w:id="133" w:name="_Toc106127525"/>
      <w:bookmarkStart w:id="134" w:name="_Toc123057890"/>
      <w:bookmarkStart w:id="135" w:name="_Toc124256583"/>
      <w:bookmarkStart w:id="136" w:name="_Toc131734896"/>
      <w:bookmarkStart w:id="137" w:name="_Toc137372673"/>
      <w:bookmarkStart w:id="138" w:name="_Toc138885059"/>
      <w:bookmarkStart w:id="139" w:name="_Toc145690562"/>
      <w:bookmarkStart w:id="140" w:name="_Toc155382109"/>
      <w:bookmarkStart w:id="141" w:name="_Toc161753816"/>
      <w:bookmarkStart w:id="142" w:name="_Toc161754437"/>
      <w:bookmarkStart w:id="143" w:name="_Toc163202010"/>
      <w:bookmarkStart w:id="144" w:name="_Toc169888272"/>
      <w:bookmarkStart w:id="145" w:name="_Toc171551461"/>
      <w:bookmarkStart w:id="146" w:name="_Toc176775183"/>
      <w:bookmarkStart w:id="147" w:name="_Toc187243778"/>
      <w:bookmarkStart w:id="148" w:name="_Toc193201327"/>
      <w:bookmarkStart w:id="149" w:name="_Hlk97562028"/>
      <w:r w:rsidRPr="004D3578">
        <w:t>3.2</w:t>
      </w:r>
      <w:r w:rsidRPr="004D3578">
        <w:tab/>
        <w:t>Symbols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bookmarkEnd w:id="149"/>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Pr="00B80B67" w:rsidRDefault="00B80B67" w:rsidP="00B80B67">
      <w:pPr>
        <w:pStyle w:val="EW"/>
        <w:rPr>
          <w:rFonts w:eastAsiaTheme="minorEastAsia"/>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62A436F8" w14:textId="2C8C9C97" w:rsidR="00167A28" w:rsidRDefault="00167A28">
      <w:pPr>
        <w:pStyle w:val="EW"/>
      </w:pPr>
      <w:r w:rsidRPr="00A1115A">
        <w:t>BW</w:t>
      </w:r>
      <w:r w:rsidRPr="00A1115A">
        <w:rPr>
          <w:vertAlign w:val="subscript"/>
        </w:rPr>
        <w:t>interferer</w:t>
      </w:r>
      <w:r w:rsidRPr="00A1115A">
        <w:tab/>
        <w:t>Bandwidth of the interferer</w:t>
      </w:r>
    </w:p>
    <w:p w14:paraId="25879C1F" w14:textId="77777777" w:rsidR="00114884" w:rsidRPr="00A1115A" w:rsidRDefault="00114884" w:rsidP="0011488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lastRenderedPageBreak/>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77777777"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 (i.e.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7"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50" w:name="_Toc97562259"/>
      <w:bookmarkStart w:id="151" w:name="_Toc104122486"/>
      <w:bookmarkStart w:id="152" w:name="_Toc104205437"/>
      <w:bookmarkStart w:id="153" w:name="_Toc104206644"/>
      <w:bookmarkStart w:id="154" w:name="_Toc104503604"/>
      <w:bookmarkStart w:id="155" w:name="_Toc106127526"/>
      <w:bookmarkStart w:id="156" w:name="_Toc123057891"/>
      <w:bookmarkStart w:id="157" w:name="_Toc124256584"/>
      <w:bookmarkStart w:id="158" w:name="_Toc131734897"/>
      <w:bookmarkStart w:id="159" w:name="_Toc137372674"/>
      <w:bookmarkStart w:id="160" w:name="_Toc138885060"/>
      <w:bookmarkStart w:id="161" w:name="_Toc145690563"/>
      <w:bookmarkStart w:id="162" w:name="_Toc155382110"/>
      <w:bookmarkStart w:id="163" w:name="_Toc161753817"/>
      <w:bookmarkStart w:id="164" w:name="_Toc161754438"/>
      <w:bookmarkStart w:id="165" w:name="_Toc163202011"/>
      <w:bookmarkStart w:id="166" w:name="_Toc169888273"/>
      <w:bookmarkStart w:id="167" w:name="_Toc171551462"/>
      <w:bookmarkStart w:id="168" w:name="_Toc176775184"/>
      <w:bookmarkStart w:id="169" w:name="_Toc187243779"/>
      <w:bookmarkStart w:id="170" w:name="_Toc193201328"/>
      <w:r w:rsidRPr="004D3578">
        <w:t>3.3</w:t>
      </w:r>
      <w:r w:rsidRPr="004D3578">
        <w:tab/>
        <w:t>Abbreviations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42B502B7" w14:textId="77777777" w:rsidR="000E270C" w:rsidRPr="00A1115A" w:rsidRDefault="000E270C" w:rsidP="000E270C">
      <w:pPr>
        <w:pStyle w:val="EW"/>
        <w:rPr>
          <w:rFonts w:cs="v4.2.0"/>
        </w:rPr>
      </w:pPr>
      <w:r w:rsidRPr="00A1115A">
        <w:rPr>
          <w:rFonts w:cs="v4.2.0"/>
        </w:rPr>
        <w:t>EIRP</w:t>
      </w:r>
      <w:r w:rsidRPr="00A1115A">
        <w:rPr>
          <w:rFonts w:cs="v4.2.0"/>
        </w:rPr>
        <w:tab/>
        <w:t>Equivalent Isotropically Radiated Power</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171" w:name="_Hlk149762437"/>
      <w:r>
        <w:t>G</w:t>
      </w:r>
      <w:r w:rsidRPr="00B227C9">
        <w:t>eostationary-</w:t>
      </w:r>
      <w:r>
        <w:t>S</w:t>
      </w:r>
      <w:r w:rsidRPr="00B227C9">
        <w:t xml:space="preserve">atellite </w:t>
      </w:r>
      <w:r>
        <w:t>O</w:t>
      </w:r>
      <w:r w:rsidRPr="00B227C9">
        <w:t>rbit</w:t>
      </w:r>
      <w:bookmarkEnd w:id="171"/>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Pr="00A1115A" w:rsidRDefault="000E270C" w:rsidP="000E270C">
      <w:pPr>
        <w:pStyle w:val="EW"/>
      </w:pPr>
      <w:r w:rsidRPr="00A1115A">
        <w:t>OOB</w:t>
      </w:r>
      <w:r w:rsidRPr="00A1115A">
        <w:tab/>
        <w:t>Out-of-band</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Pr="00A1115A" w:rsidRDefault="000E270C" w:rsidP="000E270C">
      <w:pPr>
        <w:pStyle w:val="EW"/>
      </w:pPr>
      <w:r w:rsidRPr="00A1115A">
        <w:t>RE</w:t>
      </w:r>
      <w:r w:rsidRPr="00A1115A">
        <w:tab/>
        <w:t>Resource Element</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lastRenderedPageBreak/>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6726F60E" w14:textId="289F1594" w:rsidR="000E270C" w:rsidRDefault="00B80B67" w:rsidP="000E270C">
      <w:pPr>
        <w:pStyle w:val="EW"/>
      </w:pPr>
      <w:r w:rsidRPr="001C0CC4">
        <w:t>T</w:t>
      </w:r>
      <w:r>
        <w:t>X</w:t>
      </w:r>
      <w:r w:rsidR="000E270C"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172" w:name="clause4"/>
      <w:bookmarkEnd w:id="172"/>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173" w:name="_Toc97562260"/>
      <w:bookmarkStart w:id="174" w:name="_Toc104122487"/>
      <w:bookmarkStart w:id="175" w:name="_Toc104205438"/>
      <w:bookmarkStart w:id="176" w:name="_Toc104206645"/>
      <w:bookmarkStart w:id="177" w:name="_Toc104503605"/>
      <w:bookmarkStart w:id="178" w:name="_Toc106127527"/>
      <w:bookmarkStart w:id="179" w:name="_Toc123057892"/>
      <w:bookmarkStart w:id="180" w:name="_Toc124256585"/>
      <w:bookmarkStart w:id="181" w:name="_Toc131734898"/>
      <w:bookmarkStart w:id="182" w:name="_Toc137372675"/>
      <w:bookmarkStart w:id="183" w:name="_Toc138885061"/>
      <w:bookmarkStart w:id="184" w:name="_Toc145690564"/>
      <w:bookmarkStart w:id="185" w:name="_Toc155382111"/>
      <w:bookmarkStart w:id="186" w:name="_Toc161753818"/>
      <w:bookmarkStart w:id="187" w:name="_Toc161754439"/>
      <w:bookmarkStart w:id="188" w:name="_Toc163202012"/>
      <w:bookmarkStart w:id="189" w:name="_Toc169888274"/>
      <w:bookmarkStart w:id="190" w:name="_Toc171551463"/>
      <w:bookmarkStart w:id="191" w:name="_Toc176775185"/>
      <w:bookmarkStart w:id="192" w:name="_Toc187243780"/>
      <w:bookmarkStart w:id="193" w:name="_Toc193201329"/>
      <w:bookmarkStart w:id="194" w:name="OLE_LINK1"/>
      <w:r>
        <w:rPr>
          <w:rFonts w:hint="eastAsia"/>
        </w:rPr>
        <w:t>4</w:t>
      </w:r>
      <w:r>
        <w:tab/>
        <w:t>General</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02519012" w14:textId="3DECFEDF" w:rsidR="001F6D06" w:rsidRDefault="00080512" w:rsidP="0047389E">
      <w:pPr>
        <w:pStyle w:val="Heading2"/>
      </w:pPr>
      <w:bookmarkStart w:id="195" w:name="_Toc97562261"/>
      <w:bookmarkStart w:id="196" w:name="_Toc104122488"/>
      <w:bookmarkStart w:id="197" w:name="_Toc104205439"/>
      <w:bookmarkStart w:id="198" w:name="_Toc104206646"/>
      <w:bookmarkStart w:id="199" w:name="_Toc104503606"/>
      <w:bookmarkStart w:id="200" w:name="_Toc106127528"/>
      <w:bookmarkStart w:id="201" w:name="_Toc123057893"/>
      <w:bookmarkStart w:id="202" w:name="_Toc124256586"/>
      <w:bookmarkStart w:id="203" w:name="_Toc131734899"/>
      <w:bookmarkStart w:id="204" w:name="_Toc137372676"/>
      <w:bookmarkStart w:id="205" w:name="_Toc138885062"/>
      <w:bookmarkStart w:id="206" w:name="_Toc145690565"/>
      <w:bookmarkStart w:id="207" w:name="_Toc155382112"/>
      <w:bookmarkStart w:id="208" w:name="_Toc161753819"/>
      <w:bookmarkStart w:id="209" w:name="_Toc161754440"/>
      <w:bookmarkStart w:id="210" w:name="_Toc163202013"/>
      <w:bookmarkStart w:id="211" w:name="_Toc169888275"/>
      <w:bookmarkStart w:id="212" w:name="_Toc171551464"/>
      <w:bookmarkStart w:id="213" w:name="_Toc176775186"/>
      <w:bookmarkStart w:id="214" w:name="_Toc187243781"/>
      <w:bookmarkStart w:id="215" w:name="_Toc193201330"/>
      <w:r w:rsidRPr="004D3578">
        <w:t>4.1</w:t>
      </w:r>
      <w:r w:rsidRPr="004D3578">
        <w:tab/>
      </w:r>
      <w:r w:rsidR="0047389E" w:rsidRPr="0047389E">
        <w:t>Relationship between minimum requirements and test requirements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16" w:name="_Toc97562262"/>
      <w:bookmarkStart w:id="217" w:name="_Toc104122489"/>
      <w:bookmarkStart w:id="218" w:name="_Toc104205440"/>
      <w:bookmarkStart w:id="219" w:name="_Toc104206647"/>
      <w:bookmarkStart w:id="220" w:name="_Toc104503607"/>
      <w:bookmarkStart w:id="221" w:name="_Toc106127529"/>
      <w:bookmarkStart w:id="222" w:name="_Toc123057894"/>
      <w:bookmarkStart w:id="223" w:name="_Toc124256587"/>
      <w:bookmarkStart w:id="224" w:name="_Toc131734900"/>
      <w:bookmarkStart w:id="225" w:name="_Toc137372677"/>
      <w:bookmarkStart w:id="226" w:name="_Toc138885063"/>
      <w:bookmarkStart w:id="227" w:name="_Toc145690566"/>
      <w:bookmarkStart w:id="228" w:name="_Toc155382113"/>
      <w:bookmarkStart w:id="229" w:name="_Toc161753820"/>
      <w:bookmarkStart w:id="230" w:name="_Toc161754441"/>
      <w:bookmarkStart w:id="231" w:name="_Toc163202014"/>
      <w:bookmarkStart w:id="232" w:name="_Toc169888276"/>
      <w:bookmarkStart w:id="233" w:name="_Toc171551465"/>
      <w:bookmarkStart w:id="234" w:name="_Toc176775187"/>
      <w:bookmarkStart w:id="235" w:name="_Toc187243782"/>
      <w:bookmarkStart w:id="236" w:name="_Toc193201331"/>
      <w:r w:rsidRPr="004D3578">
        <w:t>4.2</w:t>
      </w:r>
      <w:r w:rsidRPr="004D3578">
        <w:tab/>
      </w:r>
      <w:r w:rsidR="0047389E">
        <w:t>Applicability of minimum requirements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705"/>
        <w:gridCol w:w="1980"/>
      </w:tblGrid>
      <w:tr w:rsidR="00C57926" w:rsidRPr="00392345" w14:paraId="62D589F3" w14:textId="77777777" w:rsidTr="007A029B">
        <w:trPr>
          <w:cantSplit/>
          <w:jc w:val="center"/>
        </w:trPr>
        <w:tc>
          <w:tcPr>
            <w:tcW w:w="3681" w:type="dxa"/>
            <w:tcBorders>
              <w:top w:val="single" w:sz="4" w:space="0" w:color="auto"/>
              <w:bottom w:val="nil"/>
            </w:tcBorders>
          </w:tcPr>
          <w:p w14:paraId="5506E5D7" w14:textId="77777777" w:rsidR="00C57926" w:rsidRPr="00392345" w:rsidRDefault="00C57926" w:rsidP="007A029B">
            <w:pPr>
              <w:pStyle w:val="TAH"/>
            </w:pPr>
            <w:r w:rsidRPr="00F95B02">
              <w:rPr>
                <w:lang w:eastAsia="ja-JP"/>
              </w:rPr>
              <w:t>Requirement</w:t>
            </w:r>
          </w:p>
        </w:tc>
        <w:tc>
          <w:tcPr>
            <w:tcW w:w="3685" w:type="dxa"/>
            <w:gridSpan w:val="2"/>
          </w:tcPr>
          <w:p w14:paraId="04AC58C1" w14:textId="77777777" w:rsidR="00C57926" w:rsidRPr="00F95B02" w:rsidRDefault="00C57926" w:rsidP="007A029B">
            <w:pPr>
              <w:pStyle w:val="TAH"/>
              <w:rPr>
                <w:i/>
                <w:lang w:eastAsia="ja-JP"/>
              </w:rPr>
            </w:pPr>
            <w:r w:rsidRPr="009266FA">
              <w:rPr>
                <w:i/>
                <w:lang w:eastAsia="ja-JP"/>
              </w:rPr>
              <w:t>Requirement set</w:t>
            </w:r>
          </w:p>
        </w:tc>
      </w:tr>
      <w:tr w:rsidR="00C57926" w:rsidRPr="00392345" w14:paraId="70B9B4D1" w14:textId="77777777" w:rsidTr="007A029B">
        <w:trPr>
          <w:cantSplit/>
          <w:jc w:val="center"/>
        </w:trPr>
        <w:tc>
          <w:tcPr>
            <w:tcW w:w="3681" w:type="dxa"/>
            <w:tcBorders>
              <w:top w:val="nil"/>
            </w:tcBorders>
          </w:tcPr>
          <w:p w14:paraId="351A2511" w14:textId="77777777" w:rsidR="00C57926" w:rsidRPr="00392345" w:rsidRDefault="00C57926" w:rsidP="007A029B">
            <w:pPr>
              <w:pStyle w:val="TAH"/>
            </w:pPr>
          </w:p>
        </w:tc>
        <w:tc>
          <w:tcPr>
            <w:tcW w:w="1705" w:type="dxa"/>
          </w:tcPr>
          <w:p w14:paraId="470CC555" w14:textId="77777777" w:rsidR="00C57926" w:rsidRPr="00681923" w:rsidRDefault="00C57926" w:rsidP="007A029B">
            <w:pPr>
              <w:pStyle w:val="TAH"/>
            </w:pPr>
            <w:r>
              <w:rPr>
                <w:rFonts w:hint="eastAsia"/>
              </w:rPr>
              <w:t>F</w:t>
            </w:r>
            <w:r>
              <w:t>R1-NTN bands</w:t>
            </w:r>
          </w:p>
        </w:tc>
        <w:tc>
          <w:tcPr>
            <w:tcW w:w="1980" w:type="dxa"/>
          </w:tcPr>
          <w:p w14:paraId="4FFB24A5" w14:textId="77777777" w:rsidR="00C57926" w:rsidRPr="00392345" w:rsidRDefault="00C57926" w:rsidP="007A029B">
            <w:pPr>
              <w:pStyle w:val="TAH"/>
            </w:pPr>
            <w:r>
              <w:rPr>
                <w:rFonts w:hint="eastAsia"/>
              </w:rPr>
              <w:t>F</w:t>
            </w:r>
            <w:r>
              <w:t>R2-NTN bands</w:t>
            </w:r>
          </w:p>
        </w:tc>
      </w:tr>
      <w:tr w:rsidR="00C57926" w:rsidRPr="00392345" w14:paraId="78BA2355" w14:textId="77777777" w:rsidTr="007A029B">
        <w:trPr>
          <w:cantSplit/>
          <w:jc w:val="center"/>
        </w:trPr>
        <w:tc>
          <w:tcPr>
            <w:tcW w:w="3681" w:type="dxa"/>
          </w:tcPr>
          <w:p w14:paraId="1F5A9ED4" w14:textId="77777777" w:rsidR="00C57926" w:rsidRPr="00392345" w:rsidRDefault="00C57926" w:rsidP="007A029B">
            <w:pPr>
              <w:pStyle w:val="TAC"/>
            </w:pPr>
            <w:r w:rsidRPr="009266FA">
              <w:rPr>
                <w:lang w:eastAsia="ja-JP"/>
              </w:rPr>
              <w:t>Conducted transmitter characteristics</w:t>
            </w:r>
          </w:p>
        </w:tc>
        <w:tc>
          <w:tcPr>
            <w:tcW w:w="1705" w:type="dxa"/>
          </w:tcPr>
          <w:p w14:paraId="728BE9E1" w14:textId="77777777" w:rsidR="00C57926" w:rsidRPr="00392345" w:rsidRDefault="00C57926" w:rsidP="007A029B">
            <w:pPr>
              <w:pStyle w:val="TAC"/>
            </w:pPr>
            <w:r>
              <w:rPr>
                <w:lang w:eastAsia="ja-JP"/>
              </w:rPr>
              <w:t xml:space="preserve">Clause </w:t>
            </w:r>
            <w:r w:rsidRPr="00F95B02">
              <w:rPr>
                <w:lang w:eastAsia="ja-JP"/>
              </w:rPr>
              <w:t>6</w:t>
            </w:r>
          </w:p>
        </w:tc>
        <w:tc>
          <w:tcPr>
            <w:tcW w:w="1980" w:type="dxa"/>
          </w:tcPr>
          <w:p w14:paraId="7C9845C9" w14:textId="77777777" w:rsidR="00C57926" w:rsidRPr="00392345" w:rsidRDefault="00C57926" w:rsidP="007A029B">
            <w:pPr>
              <w:pStyle w:val="TAC"/>
            </w:pPr>
            <w:r>
              <w:rPr>
                <w:rFonts w:hint="eastAsia"/>
              </w:rPr>
              <w:t>N</w:t>
            </w:r>
            <w:r>
              <w:t>A</w:t>
            </w:r>
          </w:p>
        </w:tc>
      </w:tr>
      <w:tr w:rsidR="00C57926" w:rsidRPr="00392345" w14:paraId="12DEA2DD" w14:textId="77777777" w:rsidTr="007A029B">
        <w:trPr>
          <w:cantSplit/>
          <w:jc w:val="center"/>
        </w:trPr>
        <w:tc>
          <w:tcPr>
            <w:tcW w:w="3681" w:type="dxa"/>
          </w:tcPr>
          <w:p w14:paraId="17EA62B3" w14:textId="77777777" w:rsidR="00C57926" w:rsidRPr="00392345" w:rsidRDefault="00C57926" w:rsidP="007A029B">
            <w:pPr>
              <w:pStyle w:val="TAC"/>
            </w:pPr>
            <w:r w:rsidRPr="009266FA">
              <w:rPr>
                <w:lang w:eastAsia="ja-JP"/>
              </w:rPr>
              <w:t>Conducted receiver characteristics</w:t>
            </w:r>
          </w:p>
        </w:tc>
        <w:tc>
          <w:tcPr>
            <w:tcW w:w="1705" w:type="dxa"/>
          </w:tcPr>
          <w:p w14:paraId="15D93962" w14:textId="77777777" w:rsidR="00C57926" w:rsidRPr="00392345" w:rsidRDefault="00C57926" w:rsidP="007A029B">
            <w:pPr>
              <w:pStyle w:val="TAC"/>
            </w:pPr>
            <w:r>
              <w:rPr>
                <w:lang w:eastAsia="ja-JP"/>
              </w:rPr>
              <w:t>Clause 7</w:t>
            </w:r>
          </w:p>
        </w:tc>
        <w:tc>
          <w:tcPr>
            <w:tcW w:w="1980" w:type="dxa"/>
          </w:tcPr>
          <w:p w14:paraId="497B1B99" w14:textId="77777777" w:rsidR="00C57926" w:rsidRPr="00392345" w:rsidRDefault="00C57926" w:rsidP="007A029B">
            <w:pPr>
              <w:pStyle w:val="TAC"/>
            </w:pPr>
            <w:r>
              <w:rPr>
                <w:rFonts w:hint="eastAsia"/>
              </w:rPr>
              <w:t>N</w:t>
            </w:r>
            <w:r>
              <w:t>A</w:t>
            </w:r>
          </w:p>
        </w:tc>
      </w:tr>
      <w:tr w:rsidR="00C57926" w:rsidRPr="00392345" w14:paraId="065E4F21" w14:textId="77777777" w:rsidTr="007A029B">
        <w:trPr>
          <w:cantSplit/>
          <w:jc w:val="center"/>
        </w:trPr>
        <w:tc>
          <w:tcPr>
            <w:tcW w:w="3681" w:type="dxa"/>
          </w:tcPr>
          <w:p w14:paraId="021AA971" w14:textId="77777777" w:rsidR="00C57926" w:rsidRPr="00392345" w:rsidRDefault="00C57926" w:rsidP="007A029B">
            <w:pPr>
              <w:pStyle w:val="TAC"/>
            </w:pPr>
            <w:r w:rsidRPr="009266FA">
              <w:rPr>
                <w:lang w:eastAsia="ja-JP"/>
              </w:rPr>
              <w:t>Conducted performance requirements</w:t>
            </w:r>
          </w:p>
        </w:tc>
        <w:tc>
          <w:tcPr>
            <w:tcW w:w="1705" w:type="dxa"/>
          </w:tcPr>
          <w:p w14:paraId="53E30D85" w14:textId="77777777" w:rsidR="00C57926" w:rsidRPr="00392345" w:rsidRDefault="00C57926" w:rsidP="007A029B">
            <w:pPr>
              <w:pStyle w:val="TAC"/>
            </w:pPr>
            <w:r>
              <w:rPr>
                <w:lang w:eastAsia="ja-JP"/>
              </w:rPr>
              <w:t>Clause 8</w:t>
            </w:r>
          </w:p>
        </w:tc>
        <w:tc>
          <w:tcPr>
            <w:tcW w:w="1980" w:type="dxa"/>
          </w:tcPr>
          <w:p w14:paraId="488A8D5F" w14:textId="77777777" w:rsidR="00C57926" w:rsidRPr="00392345" w:rsidRDefault="00C57926" w:rsidP="007A029B">
            <w:pPr>
              <w:pStyle w:val="TAC"/>
            </w:pPr>
            <w:r>
              <w:rPr>
                <w:rFonts w:hint="eastAsia"/>
              </w:rPr>
              <w:t>N</w:t>
            </w:r>
            <w:r>
              <w:t>A</w:t>
            </w:r>
          </w:p>
        </w:tc>
      </w:tr>
      <w:tr w:rsidR="00C57926" w:rsidRPr="00392345" w14:paraId="39A386CF" w14:textId="77777777" w:rsidTr="007A029B">
        <w:trPr>
          <w:cantSplit/>
          <w:jc w:val="center"/>
        </w:trPr>
        <w:tc>
          <w:tcPr>
            <w:tcW w:w="3681" w:type="dxa"/>
          </w:tcPr>
          <w:p w14:paraId="6B0E61C1" w14:textId="77777777" w:rsidR="00C57926" w:rsidRPr="00392345" w:rsidRDefault="00C57926" w:rsidP="007A029B">
            <w:pPr>
              <w:pStyle w:val="TAC"/>
            </w:pPr>
            <w:r w:rsidRPr="00247BAE">
              <w:t>Radiated transmitter characteristics</w:t>
            </w:r>
          </w:p>
        </w:tc>
        <w:tc>
          <w:tcPr>
            <w:tcW w:w="1705" w:type="dxa"/>
          </w:tcPr>
          <w:p w14:paraId="21C90EDE" w14:textId="77777777" w:rsidR="00C57926" w:rsidRPr="00247BAE" w:rsidRDefault="00C57926" w:rsidP="007A029B">
            <w:pPr>
              <w:pStyle w:val="TAC"/>
            </w:pPr>
            <w:r>
              <w:rPr>
                <w:rFonts w:hint="eastAsia"/>
              </w:rPr>
              <w:t>N</w:t>
            </w:r>
            <w:r>
              <w:t>A</w:t>
            </w:r>
          </w:p>
        </w:tc>
        <w:tc>
          <w:tcPr>
            <w:tcW w:w="1980" w:type="dxa"/>
          </w:tcPr>
          <w:p w14:paraId="394C27E6" w14:textId="77777777" w:rsidR="00C57926" w:rsidRPr="00247BAE" w:rsidRDefault="00C57926" w:rsidP="007A029B">
            <w:pPr>
              <w:pStyle w:val="TAC"/>
            </w:pPr>
            <w:r>
              <w:rPr>
                <w:lang w:eastAsia="ja-JP"/>
              </w:rPr>
              <w:t xml:space="preserve">Clause </w:t>
            </w:r>
            <w:r>
              <w:rPr>
                <w:rFonts w:hint="eastAsia"/>
              </w:rPr>
              <w:t>9</w:t>
            </w:r>
          </w:p>
        </w:tc>
      </w:tr>
      <w:tr w:rsidR="00C57926" w:rsidRPr="00392345" w14:paraId="464E7085" w14:textId="77777777" w:rsidTr="007A029B">
        <w:trPr>
          <w:cantSplit/>
          <w:jc w:val="center"/>
        </w:trPr>
        <w:tc>
          <w:tcPr>
            <w:tcW w:w="3681" w:type="dxa"/>
          </w:tcPr>
          <w:p w14:paraId="51778E63" w14:textId="77777777" w:rsidR="00C57926" w:rsidRPr="00392345" w:rsidRDefault="00C57926" w:rsidP="007A029B">
            <w:pPr>
              <w:pStyle w:val="TAC"/>
            </w:pPr>
            <w:r w:rsidRPr="00247BAE">
              <w:t>Radiated receiver characteristics</w:t>
            </w:r>
          </w:p>
        </w:tc>
        <w:tc>
          <w:tcPr>
            <w:tcW w:w="1705" w:type="dxa"/>
          </w:tcPr>
          <w:p w14:paraId="729E47F9" w14:textId="77777777" w:rsidR="00C57926" w:rsidRPr="00247BAE" w:rsidRDefault="00C57926" w:rsidP="007A029B">
            <w:pPr>
              <w:pStyle w:val="TAC"/>
            </w:pPr>
            <w:r>
              <w:rPr>
                <w:rFonts w:hint="eastAsia"/>
              </w:rPr>
              <w:t>N</w:t>
            </w:r>
            <w:r>
              <w:t>A</w:t>
            </w:r>
          </w:p>
        </w:tc>
        <w:tc>
          <w:tcPr>
            <w:tcW w:w="1980" w:type="dxa"/>
          </w:tcPr>
          <w:p w14:paraId="3D3C1DC2" w14:textId="77777777" w:rsidR="00C57926" w:rsidRPr="00247BAE" w:rsidRDefault="00C57926" w:rsidP="007A029B">
            <w:pPr>
              <w:pStyle w:val="TAC"/>
            </w:pPr>
            <w:r>
              <w:rPr>
                <w:lang w:eastAsia="ja-JP"/>
              </w:rPr>
              <w:t xml:space="preserve">Clause </w:t>
            </w:r>
            <w:r>
              <w:rPr>
                <w:rFonts w:hint="eastAsia"/>
              </w:rPr>
              <w:t>1</w:t>
            </w:r>
            <w:r>
              <w:t>0</w:t>
            </w:r>
          </w:p>
        </w:tc>
      </w:tr>
      <w:tr w:rsidR="00C57926" w:rsidRPr="00392345" w14:paraId="59FFD536" w14:textId="77777777" w:rsidTr="007A029B">
        <w:trPr>
          <w:cantSplit/>
          <w:jc w:val="center"/>
        </w:trPr>
        <w:tc>
          <w:tcPr>
            <w:tcW w:w="3681" w:type="dxa"/>
          </w:tcPr>
          <w:p w14:paraId="4A3F7E60" w14:textId="77777777" w:rsidR="00C57926" w:rsidRPr="00392345" w:rsidRDefault="00C57926" w:rsidP="007A029B">
            <w:pPr>
              <w:pStyle w:val="TAC"/>
            </w:pPr>
            <w:r w:rsidRPr="00247BAE">
              <w:t>Demodulation performance requirements (Radiated requirements)</w:t>
            </w:r>
          </w:p>
        </w:tc>
        <w:tc>
          <w:tcPr>
            <w:tcW w:w="1705" w:type="dxa"/>
          </w:tcPr>
          <w:p w14:paraId="00DFFD79" w14:textId="77777777" w:rsidR="00C57926" w:rsidRPr="00247BAE" w:rsidRDefault="00C57926" w:rsidP="007A029B">
            <w:pPr>
              <w:pStyle w:val="TAC"/>
            </w:pPr>
            <w:r>
              <w:rPr>
                <w:rFonts w:hint="eastAsia"/>
              </w:rPr>
              <w:t>N</w:t>
            </w:r>
            <w:r>
              <w:t>A</w:t>
            </w:r>
          </w:p>
        </w:tc>
        <w:tc>
          <w:tcPr>
            <w:tcW w:w="1980" w:type="dxa"/>
          </w:tcPr>
          <w:p w14:paraId="2C0BC135" w14:textId="77777777" w:rsidR="00C57926" w:rsidRPr="00247BAE" w:rsidRDefault="00C57926" w:rsidP="007A029B">
            <w:pPr>
              <w:pStyle w:val="TAC"/>
            </w:pPr>
            <w:r>
              <w:rPr>
                <w:lang w:eastAsia="ja-JP"/>
              </w:rPr>
              <w:t xml:space="preserve">Clause </w:t>
            </w:r>
            <w:r>
              <w:rPr>
                <w:rFonts w:hint="eastAsia"/>
              </w:rPr>
              <w:t>1</w:t>
            </w:r>
            <w:r>
              <w:t>1</w:t>
            </w:r>
          </w:p>
        </w:tc>
      </w:tr>
    </w:tbl>
    <w:p w14:paraId="46A35E7B" w14:textId="77777777" w:rsidR="00C57926" w:rsidRPr="009C242A" w:rsidRDefault="00C57926" w:rsidP="00C57926"/>
    <w:p w14:paraId="11A60021" w14:textId="21CA010E" w:rsidR="00ED1D71" w:rsidRDefault="00ED1D71" w:rsidP="00ED1D71">
      <w:pPr>
        <w:pStyle w:val="Heading2"/>
      </w:pPr>
      <w:bookmarkStart w:id="237" w:name="_Toc97562263"/>
      <w:bookmarkStart w:id="238" w:name="_Toc104122490"/>
      <w:bookmarkStart w:id="239" w:name="_Toc104205441"/>
      <w:bookmarkStart w:id="240" w:name="_Toc104206648"/>
      <w:bookmarkStart w:id="241" w:name="_Toc104503608"/>
      <w:bookmarkStart w:id="242" w:name="_Toc106127530"/>
      <w:bookmarkStart w:id="243" w:name="_Toc123057895"/>
      <w:bookmarkStart w:id="244" w:name="_Toc124256588"/>
      <w:bookmarkStart w:id="245" w:name="_Toc131734901"/>
      <w:bookmarkStart w:id="246" w:name="_Toc137372678"/>
      <w:bookmarkStart w:id="247" w:name="_Toc138885064"/>
      <w:bookmarkStart w:id="248" w:name="_Toc145690567"/>
      <w:bookmarkStart w:id="249" w:name="_Toc155382114"/>
      <w:bookmarkStart w:id="250" w:name="_Toc161753821"/>
      <w:bookmarkStart w:id="251" w:name="_Toc161754442"/>
      <w:bookmarkStart w:id="252" w:name="_Toc163202015"/>
      <w:bookmarkStart w:id="253" w:name="_Toc169888277"/>
      <w:bookmarkStart w:id="254" w:name="_Toc171551466"/>
      <w:bookmarkStart w:id="255" w:name="_Toc176775188"/>
      <w:bookmarkStart w:id="256" w:name="_Toc187243783"/>
      <w:bookmarkStart w:id="257" w:name="_Toc193201332"/>
      <w:r>
        <w:lastRenderedPageBreak/>
        <w:t>4.3</w:t>
      </w:r>
      <w:r>
        <w:tab/>
      </w:r>
      <w:r w:rsidR="00DC7EFF">
        <w:t>S</w:t>
      </w:r>
      <w:r w:rsidR="00CE4C56">
        <w:t>pecifi</w:t>
      </w:r>
      <w:r w:rsidR="00DC7EFF">
        <w:t>cation suffix information</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561AB235" w14:textId="609F1E29" w:rsidR="00972AA9" w:rsidRPr="00CE5E85" w:rsidRDefault="002A4736" w:rsidP="002D14C4">
      <w:r>
        <w:t>Specification suffix information is not defined for the time being in this release of specification.</w:t>
      </w:r>
    </w:p>
    <w:p w14:paraId="5BE88361" w14:textId="08CAE4FA" w:rsidR="0047389E" w:rsidRDefault="001F6D06" w:rsidP="007D11CB">
      <w:pPr>
        <w:pStyle w:val="Heading2"/>
      </w:pPr>
      <w:bookmarkStart w:id="258" w:name="_Toc97562264"/>
      <w:bookmarkStart w:id="259" w:name="_Toc104122491"/>
      <w:bookmarkStart w:id="260" w:name="_Toc104205442"/>
      <w:bookmarkStart w:id="261" w:name="_Toc104206649"/>
      <w:bookmarkStart w:id="262" w:name="_Toc104503609"/>
      <w:bookmarkStart w:id="263" w:name="_Toc106127531"/>
      <w:bookmarkStart w:id="264" w:name="_Toc123057896"/>
      <w:bookmarkStart w:id="265" w:name="_Toc124256589"/>
      <w:bookmarkStart w:id="266" w:name="_Toc131734902"/>
      <w:bookmarkStart w:id="267" w:name="_Toc137372679"/>
      <w:bookmarkStart w:id="268" w:name="_Toc138885065"/>
      <w:bookmarkStart w:id="269" w:name="_Toc145690568"/>
      <w:bookmarkStart w:id="270" w:name="_Toc155382115"/>
      <w:bookmarkStart w:id="271" w:name="_Toc161753822"/>
      <w:bookmarkStart w:id="272" w:name="_Toc161754443"/>
      <w:bookmarkStart w:id="273" w:name="_Toc163202016"/>
      <w:bookmarkStart w:id="274" w:name="_Toc169888278"/>
      <w:bookmarkStart w:id="275" w:name="_Toc171551467"/>
      <w:bookmarkStart w:id="276" w:name="_Toc176775189"/>
      <w:bookmarkStart w:id="277" w:name="_Toc187243784"/>
      <w:bookmarkStart w:id="278" w:name="_Toc193201333"/>
      <w:r>
        <w:t>4.</w:t>
      </w:r>
      <w:r w:rsidR="00ED1D71">
        <w:t>4</w:t>
      </w:r>
      <w:r>
        <w:tab/>
      </w:r>
      <w:r w:rsidR="00ED1D71">
        <w:rPr>
          <w:rFonts w:hint="eastAsia"/>
        </w:rPr>
        <w:t>Relationship</w:t>
      </w:r>
      <w:r w:rsidR="00ED1D71">
        <w:t xml:space="preserve"> with other core specifications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bookmarkEnd w:id="194"/>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279" w:name="_Toc97562265"/>
      <w:bookmarkStart w:id="280" w:name="_Toc104122492"/>
      <w:bookmarkStart w:id="281" w:name="_Toc104205443"/>
      <w:bookmarkStart w:id="282" w:name="_Toc104206650"/>
      <w:bookmarkStart w:id="283" w:name="_Toc104503610"/>
      <w:bookmarkStart w:id="284" w:name="_Toc106127532"/>
      <w:bookmarkStart w:id="285" w:name="_Toc123057897"/>
      <w:bookmarkStart w:id="286" w:name="_Toc124256590"/>
      <w:bookmarkStart w:id="287" w:name="_Toc131734903"/>
      <w:bookmarkStart w:id="288" w:name="_Toc137372680"/>
      <w:bookmarkStart w:id="289" w:name="_Toc138885066"/>
      <w:bookmarkStart w:id="290" w:name="_Toc145690569"/>
      <w:bookmarkStart w:id="291" w:name="_Toc155382116"/>
      <w:bookmarkStart w:id="292" w:name="_Toc161753823"/>
      <w:bookmarkStart w:id="293" w:name="_Toc161754444"/>
      <w:bookmarkStart w:id="294" w:name="_Toc163202017"/>
      <w:bookmarkStart w:id="295" w:name="_Toc169888279"/>
      <w:bookmarkStart w:id="296" w:name="_Toc171551468"/>
      <w:bookmarkStart w:id="297" w:name="_Toc176775190"/>
      <w:bookmarkStart w:id="298" w:name="_Toc187243785"/>
      <w:bookmarkStart w:id="299" w:name="_Toc193201334"/>
      <w:r>
        <w:rPr>
          <w:rFonts w:hint="eastAsia"/>
        </w:rPr>
        <w:t>5</w:t>
      </w:r>
      <w:r>
        <w:tab/>
        <w:t xml:space="preserve">Operating bands and channel </w:t>
      </w:r>
      <w:r w:rsidR="00CE4C56">
        <w:t>arrangement</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09CE2DA2" w14:textId="7894A79E" w:rsidR="001F6D06" w:rsidRDefault="001F6D06" w:rsidP="001F6D06">
      <w:pPr>
        <w:pStyle w:val="Heading2"/>
      </w:pPr>
      <w:bookmarkStart w:id="300" w:name="_Toc97562266"/>
      <w:bookmarkStart w:id="301" w:name="_Toc104122493"/>
      <w:bookmarkStart w:id="302" w:name="_Toc104205444"/>
      <w:bookmarkStart w:id="303" w:name="_Toc104206651"/>
      <w:bookmarkStart w:id="304" w:name="_Toc104503611"/>
      <w:bookmarkStart w:id="305" w:name="_Toc106127533"/>
      <w:bookmarkStart w:id="306" w:name="_Toc123057898"/>
      <w:bookmarkStart w:id="307" w:name="_Toc124256591"/>
      <w:bookmarkStart w:id="308" w:name="_Toc131734904"/>
      <w:bookmarkStart w:id="309" w:name="_Toc137372681"/>
      <w:bookmarkStart w:id="310" w:name="_Toc138885067"/>
      <w:bookmarkStart w:id="311" w:name="_Toc145690570"/>
      <w:bookmarkStart w:id="312" w:name="_Toc155382117"/>
      <w:bookmarkStart w:id="313" w:name="_Toc161753824"/>
      <w:bookmarkStart w:id="314" w:name="_Toc161754445"/>
      <w:bookmarkStart w:id="315" w:name="_Toc163202018"/>
      <w:bookmarkStart w:id="316" w:name="_Toc169888280"/>
      <w:bookmarkStart w:id="317" w:name="_Toc171551469"/>
      <w:bookmarkStart w:id="318" w:name="_Toc176775191"/>
      <w:bookmarkStart w:id="319" w:name="_Toc187243786"/>
      <w:bookmarkStart w:id="320" w:name="_Toc193201335"/>
      <w:r>
        <w:t>5.1</w:t>
      </w:r>
      <w:r>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6A2E21" w14:paraId="3939D080" w14:textId="77777777" w:rsidTr="007159D8">
        <w:trPr>
          <w:cantSplit/>
          <w:jc w:val="center"/>
        </w:trPr>
        <w:tc>
          <w:tcPr>
            <w:tcW w:w="0" w:type="auto"/>
            <w:shd w:val="clear" w:color="auto" w:fill="auto"/>
          </w:tcPr>
          <w:p w14:paraId="06AD9273" w14:textId="77777777" w:rsidR="006A2E21" w:rsidRDefault="006A2E21" w:rsidP="007159D8">
            <w:pPr>
              <w:pStyle w:val="TAH"/>
            </w:pPr>
            <w:r>
              <w:t>Frequency range designation</w:t>
            </w:r>
          </w:p>
        </w:tc>
        <w:tc>
          <w:tcPr>
            <w:tcW w:w="4884" w:type="dxa"/>
            <w:shd w:val="clear" w:color="auto" w:fill="auto"/>
          </w:tcPr>
          <w:p w14:paraId="4BD804B7" w14:textId="77777777" w:rsidR="006A2E21" w:rsidRDefault="006A2E21" w:rsidP="007159D8">
            <w:pPr>
              <w:pStyle w:val="TAH"/>
            </w:pPr>
            <w:r>
              <w:t xml:space="preserve">Corresponding frequency range </w:t>
            </w:r>
          </w:p>
        </w:tc>
      </w:tr>
      <w:tr w:rsidR="00EE3749" w14:paraId="47B0AB4C" w14:textId="77777777" w:rsidTr="007159D8">
        <w:trPr>
          <w:cantSplit/>
          <w:jc w:val="center"/>
        </w:trPr>
        <w:tc>
          <w:tcPr>
            <w:tcW w:w="0" w:type="auto"/>
            <w:shd w:val="clear" w:color="auto" w:fill="auto"/>
          </w:tcPr>
          <w:p w14:paraId="7A00872D" w14:textId="32DED4E5" w:rsidR="00EE3749" w:rsidRDefault="00EE3749" w:rsidP="00EE3749">
            <w:pPr>
              <w:pStyle w:val="TAC"/>
            </w:pPr>
            <w:r>
              <w:t>FR1-NTN</w:t>
            </w:r>
            <w:r>
              <w:rPr>
                <w:vertAlign w:val="superscript"/>
              </w:rPr>
              <w:t xml:space="preserve"> </w:t>
            </w:r>
            <w:r w:rsidRPr="00626493">
              <w:t>(Note 1)</w:t>
            </w:r>
          </w:p>
        </w:tc>
        <w:tc>
          <w:tcPr>
            <w:tcW w:w="4884" w:type="dxa"/>
            <w:shd w:val="clear" w:color="auto" w:fill="auto"/>
          </w:tcPr>
          <w:p w14:paraId="014ED0E6" w14:textId="77777777" w:rsidR="00EE3749" w:rsidRDefault="00EE3749" w:rsidP="00EE3749">
            <w:pPr>
              <w:pStyle w:val="TAC"/>
            </w:pPr>
            <w:r>
              <w:t>410 MHz – 7125 MHz</w:t>
            </w:r>
          </w:p>
        </w:tc>
      </w:tr>
      <w:tr w:rsidR="00EE3749" w14:paraId="23752464" w14:textId="77777777" w:rsidTr="007159D8">
        <w:trPr>
          <w:cantSplit/>
          <w:jc w:val="center"/>
        </w:trPr>
        <w:tc>
          <w:tcPr>
            <w:tcW w:w="0" w:type="auto"/>
            <w:shd w:val="clear" w:color="auto" w:fill="auto"/>
          </w:tcPr>
          <w:p w14:paraId="5FA84EBC" w14:textId="61B4CD9A" w:rsidR="00EE3749" w:rsidRDefault="00EE3749" w:rsidP="00EE3749">
            <w:pPr>
              <w:pStyle w:val="TAC"/>
            </w:pPr>
            <w:r w:rsidRPr="00174061">
              <w:t>FR2-NTN</w:t>
            </w:r>
            <w:r>
              <w:rPr>
                <w:vertAlign w:val="superscript"/>
              </w:rPr>
              <w:t xml:space="preserve"> </w:t>
            </w:r>
            <w:r w:rsidRPr="00626493">
              <w:t xml:space="preserve">(Note </w:t>
            </w:r>
            <w:r>
              <w:t>2</w:t>
            </w:r>
            <w:r w:rsidRPr="00626493">
              <w:t>)</w:t>
            </w:r>
          </w:p>
        </w:tc>
        <w:tc>
          <w:tcPr>
            <w:tcW w:w="4884" w:type="dxa"/>
            <w:shd w:val="clear" w:color="auto" w:fill="auto"/>
          </w:tcPr>
          <w:p w14:paraId="56E17C94" w14:textId="77777777" w:rsidR="00EE3749" w:rsidRDefault="00EE3749" w:rsidP="00EE3749">
            <w:pPr>
              <w:pStyle w:val="TAC"/>
            </w:pPr>
            <w:r w:rsidRPr="00174061">
              <w:t>17300 MHz – 30000 MHz</w:t>
            </w:r>
          </w:p>
        </w:tc>
      </w:tr>
      <w:tr w:rsidR="006A2E21" w14:paraId="4E4EE30C" w14:textId="77777777" w:rsidTr="007159D8">
        <w:trPr>
          <w:cantSplit/>
          <w:jc w:val="center"/>
        </w:trPr>
        <w:tc>
          <w:tcPr>
            <w:tcW w:w="7611" w:type="dxa"/>
            <w:gridSpan w:val="2"/>
            <w:shd w:val="clear" w:color="auto" w:fill="auto"/>
          </w:tcPr>
          <w:p w14:paraId="3FE49A23" w14:textId="206EF756" w:rsidR="00EE3749" w:rsidRPr="00174061" w:rsidRDefault="00EE3749" w:rsidP="00EE3749">
            <w:pPr>
              <w:pStyle w:val="TAN"/>
              <w:rPr>
                <w:lang w:val="en-US"/>
              </w:rPr>
            </w:pPr>
            <w:r w:rsidRPr="00174061">
              <w:rPr>
                <w:lang w:val="en-US"/>
              </w:rPr>
              <w:t>NOTE 1:</w:t>
            </w:r>
            <w:r>
              <w:tab/>
            </w:r>
            <w:r w:rsidRPr="00174061">
              <w:rPr>
                <w:lang w:val="en-US"/>
              </w:rPr>
              <w:t>NTN bands within this frequency range are regarded as a FR1 band when references from other specifications.</w:t>
            </w:r>
          </w:p>
          <w:p w14:paraId="417C0815" w14:textId="645EB47F" w:rsidR="006A2E21" w:rsidRPr="00174061" w:rsidRDefault="005C01EE" w:rsidP="00EE3749">
            <w:pPr>
              <w:pStyle w:val="TAN"/>
            </w:pPr>
            <w:r w:rsidRPr="00174061">
              <w:rPr>
                <w:lang w:val="en-US"/>
              </w:rPr>
              <w:t>NOTE 2:</w:t>
            </w:r>
            <w:r>
              <w:tab/>
            </w:r>
            <w:r w:rsidRPr="00174061">
              <w:rPr>
                <w:lang w:val="en-US"/>
              </w:rPr>
              <w:t>NTN bands within this frequency range 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43691FE5" w14:textId="77777777" w:rsidR="006A2E21" w:rsidRPr="0090590E" w:rsidRDefault="006A2E21" w:rsidP="006A2E21">
      <w:pPr>
        <w:rPr>
          <w:noProof/>
        </w:rPr>
      </w:pPr>
    </w:p>
    <w:p w14:paraId="70D5B9A9" w14:textId="77777777" w:rsidR="001F6D06" w:rsidRDefault="001F6D06" w:rsidP="001F6D06">
      <w:pPr>
        <w:pStyle w:val="Heading2"/>
      </w:pPr>
      <w:bookmarkStart w:id="321" w:name="_Toc97562267"/>
      <w:bookmarkStart w:id="322" w:name="_Toc104122494"/>
      <w:bookmarkStart w:id="323" w:name="_Toc104205445"/>
      <w:bookmarkStart w:id="324" w:name="_Toc104206652"/>
      <w:bookmarkStart w:id="325" w:name="_Toc104503612"/>
      <w:bookmarkStart w:id="326" w:name="_Toc106127534"/>
      <w:bookmarkStart w:id="327" w:name="_Toc123057899"/>
      <w:bookmarkStart w:id="328" w:name="_Toc124256592"/>
      <w:bookmarkStart w:id="329" w:name="_Toc131734905"/>
      <w:bookmarkStart w:id="330" w:name="_Toc137372682"/>
      <w:bookmarkStart w:id="331" w:name="_Toc138885068"/>
      <w:bookmarkStart w:id="332" w:name="_Toc145690571"/>
      <w:bookmarkStart w:id="333" w:name="_Toc155382118"/>
      <w:bookmarkStart w:id="334" w:name="_Toc161753825"/>
      <w:bookmarkStart w:id="335" w:name="_Toc161754446"/>
      <w:bookmarkStart w:id="336" w:name="_Toc163202019"/>
      <w:bookmarkStart w:id="337" w:name="_Toc169888281"/>
      <w:bookmarkStart w:id="338" w:name="_Toc171551470"/>
      <w:bookmarkStart w:id="339" w:name="_Toc176775192"/>
      <w:bookmarkStart w:id="340" w:name="_Toc187243787"/>
      <w:bookmarkStart w:id="341" w:name="_Toc193201336"/>
      <w:r>
        <w:t>5.2</w:t>
      </w:r>
      <w:r>
        <w:tab/>
        <w:t>Operating bands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03CAA71F" w14:textId="0D7D534F" w:rsidR="0065514C" w:rsidRDefault="00ED6D49" w:rsidP="00ED6D49">
      <w:pPr>
        <w:pStyle w:val="Heading3"/>
      </w:pPr>
      <w:bookmarkStart w:id="342" w:name="_Toc97562268"/>
      <w:bookmarkStart w:id="343" w:name="_Toc104122495"/>
      <w:bookmarkStart w:id="344" w:name="_Toc104205446"/>
      <w:bookmarkStart w:id="345" w:name="_Toc104206653"/>
      <w:bookmarkStart w:id="346" w:name="_Toc104503613"/>
      <w:bookmarkStart w:id="347" w:name="_Toc106127535"/>
      <w:bookmarkStart w:id="348" w:name="_Toc123057900"/>
      <w:bookmarkStart w:id="349" w:name="_Toc124256593"/>
      <w:bookmarkStart w:id="350" w:name="_Toc131734906"/>
      <w:bookmarkStart w:id="351" w:name="_Toc137372683"/>
      <w:bookmarkStart w:id="352" w:name="_Toc138885069"/>
      <w:bookmarkStart w:id="353" w:name="_Toc145690572"/>
      <w:bookmarkStart w:id="354" w:name="_Toc155382119"/>
      <w:bookmarkStart w:id="355" w:name="_Toc161753826"/>
      <w:bookmarkStart w:id="356" w:name="_Toc161754447"/>
      <w:bookmarkStart w:id="357" w:name="_Toc163202020"/>
      <w:bookmarkStart w:id="358" w:name="_Toc169888282"/>
      <w:bookmarkStart w:id="359" w:name="_Toc171551471"/>
      <w:bookmarkStart w:id="360" w:name="_Toc176775193"/>
      <w:bookmarkStart w:id="361" w:name="_Toc187243788"/>
      <w:bookmarkStart w:id="362" w:name="_Toc193201337"/>
      <w:r w:rsidRPr="00ED6D49">
        <w:t>5.2.1</w:t>
      </w:r>
      <w:r>
        <w:tab/>
      </w:r>
      <w:r w:rsidRPr="00ED6D49">
        <w:t>General</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2B06DCE5" w:rsidR="00ED6D49" w:rsidRDefault="00ED6D49" w:rsidP="00ED6D49">
      <w:pPr>
        <w:pStyle w:val="Heading3"/>
      </w:pPr>
      <w:bookmarkStart w:id="363" w:name="_Toc97562269"/>
      <w:bookmarkStart w:id="364" w:name="_Toc104122496"/>
      <w:bookmarkStart w:id="365" w:name="_Toc104205447"/>
      <w:bookmarkStart w:id="366" w:name="_Toc104206654"/>
      <w:bookmarkStart w:id="367" w:name="_Toc104503614"/>
      <w:bookmarkStart w:id="368" w:name="_Toc106127536"/>
      <w:bookmarkStart w:id="369" w:name="_Toc123057901"/>
      <w:bookmarkStart w:id="370" w:name="_Toc124256594"/>
      <w:bookmarkStart w:id="371" w:name="_Toc131734907"/>
      <w:bookmarkStart w:id="372" w:name="_Toc137372684"/>
      <w:bookmarkStart w:id="373" w:name="_Toc138885070"/>
      <w:bookmarkStart w:id="374" w:name="_Toc145690573"/>
      <w:bookmarkStart w:id="375" w:name="_Toc155382120"/>
      <w:bookmarkStart w:id="376" w:name="_Toc161753827"/>
      <w:bookmarkStart w:id="377" w:name="_Toc161754448"/>
      <w:bookmarkStart w:id="378" w:name="_Toc163202021"/>
      <w:bookmarkStart w:id="379" w:name="_Toc169888283"/>
      <w:bookmarkStart w:id="380" w:name="_Toc171551472"/>
      <w:bookmarkStart w:id="381" w:name="_Toc176775194"/>
      <w:bookmarkStart w:id="382" w:name="_Toc187243789"/>
      <w:bookmarkStart w:id="383" w:name="_Toc193201338"/>
      <w:r>
        <w:t>5.2.2</w:t>
      </w:r>
      <w:r>
        <w:tab/>
      </w:r>
      <w:r w:rsidRPr="00ED6D49">
        <w:t>Operating bands with conducted requirements</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972AA9" w14:paraId="34D636C9" w14:textId="77777777" w:rsidTr="00EE3E67">
        <w:trPr>
          <w:jc w:val="center"/>
        </w:trPr>
        <w:tc>
          <w:tcPr>
            <w:tcW w:w="1192" w:type="dxa"/>
            <w:shd w:val="clear" w:color="auto" w:fill="auto"/>
          </w:tcPr>
          <w:p w14:paraId="3A0F147C" w14:textId="1F9A1DF5" w:rsidR="00972AA9" w:rsidRDefault="00972AA9" w:rsidP="007D11CB">
            <w:pPr>
              <w:pStyle w:val="TAH"/>
            </w:pPr>
            <w:r>
              <w:t>NTN satellite</w:t>
            </w:r>
            <w:r>
              <w:rPr>
                <w:lang w:val="en-US"/>
              </w:rPr>
              <w:t xml:space="preserve"> </w:t>
            </w:r>
            <w:r w:rsidR="00FC0B97">
              <w:rPr>
                <w:lang w:val="en-US"/>
              </w:rPr>
              <w:t>o</w:t>
            </w:r>
            <w:r>
              <w:rPr>
                <w:lang w:val="en-US"/>
              </w:rPr>
              <w:t xml:space="preserve">perating </w:t>
            </w:r>
            <w:r>
              <w:t>band</w:t>
            </w:r>
          </w:p>
        </w:tc>
        <w:tc>
          <w:tcPr>
            <w:tcW w:w="3818" w:type="dxa"/>
            <w:shd w:val="clear" w:color="auto" w:fill="auto"/>
          </w:tcPr>
          <w:p w14:paraId="6F91BB93" w14:textId="77777777" w:rsidR="00972AA9" w:rsidRDefault="00972AA9" w:rsidP="007D11CB">
            <w:pPr>
              <w:pStyle w:val="TAH"/>
              <w:rPr>
                <w:lang w:val="en-US"/>
              </w:rPr>
            </w:pPr>
            <w:r>
              <w:rPr>
                <w:lang w:val="en-US"/>
              </w:rPr>
              <w:t>Uplink (UL) operating band</w:t>
            </w:r>
            <w:r>
              <w:rPr>
                <w:lang w:val="en-US"/>
              </w:rPr>
              <w:br/>
              <w:t>Satellite Access Node receive / UE transmit</w:t>
            </w:r>
          </w:p>
          <w:p w14:paraId="44D5F123" w14:textId="77777777" w:rsidR="00972AA9" w:rsidRDefault="00972AA9" w:rsidP="007D11CB">
            <w:pPr>
              <w:pStyle w:val="TAH"/>
            </w:pPr>
            <w:r>
              <w:t>F</w:t>
            </w:r>
            <w:r>
              <w:rPr>
                <w:vertAlign w:val="subscript"/>
              </w:rPr>
              <w:t>UL,low</w:t>
            </w:r>
            <w:r>
              <w:t xml:space="preserve">   –  F</w:t>
            </w:r>
            <w:r>
              <w:rPr>
                <w:vertAlign w:val="subscript"/>
              </w:rPr>
              <w:t>UL,high</w:t>
            </w:r>
          </w:p>
        </w:tc>
        <w:tc>
          <w:tcPr>
            <w:tcW w:w="3840" w:type="dxa"/>
          </w:tcPr>
          <w:p w14:paraId="5E909392" w14:textId="77777777" w:rsidR="00972AA9" w:rsidRDefault="00972AA9" w:rsidP="007D11CB">
            <w:pPr>
              <w:pStyle w:val="TAH"/>
              <w:rPr>
                <w:lang w:val="en-US"/>
              </w:rPr>
            </w:pPr>
            <w:r>
              <w:rPr>
                <w:lang w:val="en-US"/>
              </w:rPr>
              <w:t>Downlink (DL) operating band</w:t>
            </w:r>
            <w:r>
              <w:rPr>
                <w:lang w:val="en-US"/>
              </w:rPr>
              <w:br/>
              <w:t>Satellite Access Node transmit / UE receive</w:t>
            </w:r>
          </w:p>
          <w:p w14:paraId="6B7A294B" w14:textId="77777777" w:rsidR="00972AA9" w:rsidRDefault="00972AA9" w:rsidP="007D11CB">
            <w:pPr>
              <w:pStyle w:val="TAH"/>
            </w:pPr>
            <w:r>
              <w:t>F</w:t>
            </w:r>
            <w:r>
              <w:rPr>
                <w:vertAlign w:val="subscript"/>
              </w:rPr>
              <w:t>DL,low</w:t>
            </w:r>
            <w:r>
              <w:t xml:space="preserve">   –  F</w:t>
            </w:r>
            <w:r>
              <w:rPr>
                <w:vertAlign w:val="subscript"/>
              </w:rPr>
              <w:t>DL,high</w:t>
            </w:r>
            <w:r>
              <w:rPr>
                <w:bCs/>
              </w:rPr>
              <w:t xml:space="preserve"> </w:t>
            </w:r>
          </w:p>
        </w:tc>
        <w:tc>
          <w:tcPr>
            <w:tcW w:w="886" w:type="dxa"/>
          </w:tcPr>
          <w:p w14:paraId="488F199B" w14:textId="77777777" w:rsidR="00972AA9" w:rsidRDefault="00972AA9" w:rsidP="007D11CB">
            <w:pPr>
              <w:pStyle w:val="TAH"/>
            </w:pPr>
            <w:r>
              <w:t>Duplex mode</w:t>
            </w:r>
          </w:p>
        </w:tc>
      </w:tr>
      <w:tr w:rsidR="00972AA9" w14:paraId="245F8629" w14:textId="77777777" w:rsidTr="00EE3E67">
        <w:trPr>
          <w:jc w:val="center"/>
        </w:trPr>
        <w:tc>
          <w:tcPr>
            <w:tcW w:w="1192" w:type="dxa"/>
            <w:shd w:val="clear" w:color="auto" w:fill="auto"/>
          </w:tcPr>
          <w:p w14:paraId="190090F1" w14:textId="77777777" w:rsidR="00972AA9" w:rsidRDefault="00972AA9" w:rsidP="007D11CB">
            <w:pPr>
              <w:pStyle w:val="TAC"/>
            </w:pPr>
            <w:r>
              <w:rPr>
                <w:rFonts w:hint="eastAsia"/>
              </w:rPr>
              <w:t>n256</w:t>
            </w:r>
          </w:p>
        </w:tc>
        <w:tc>
          <w:tcPr>
            <w:tcW w:w="3818" w:type="dxa"/>
            <w:shd w:val="clear" w:color="auto" w:fill="auto"/>
          </w:tcPr>
          <w:p w14:paraId="45C531CF" w14:textId="2BD51243" w:rsidR="00972AA9" w:rsidRDefault="00C16B9A" w:rsidP="007D11CB">
            <w:pPr>
              <w:pStyle w:val="TAC"/>
            </w:pPr>
            <w:r w:rsidRPr="007744F3">
              <w:t>1980</w:t>
            </w:r>
            <w:r>
              <w:t xml:space="preserve"> </w:t>
            </w:r>
            <w:r w:rsidRPr="007744F3">
              <w:rPr>
                <w:rFonts w:hint="eastAsia"/>
                <w:lang w:val="en-US"/>
              </w:rPr>
              <w:t>MHz</w:t>
            </w:r>
            <w:r w:rsidRPr="007744F3">
              <w:t xml:space="preserve"> – 2010 MHz</w:t>
            </w:r>
          </w:p>
        </w:tc>
        <w:tc>
          <w:tcPr>
            <w:tcW w:w="3840" w:type="dxa"/>
          </w:tcPr>
          <w:p w14:paraId="3914BE3F" w14:textId="77777777" w:rsidR="00972AA9" w:rsidRDefault="00972AA9" w:rsidP="007D11CB">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6BD34DE0" w14:textId="77777777" w:rsidR="00972AA9" w:rsidRDefault="00972AA9" w:rsidP="007D11CB">
            <w:pPr>
              <w:pStyle w:val="TAC"/>
            </w:pPr>
            <w:r>
              <w:t>FDD</w:t>
            </w:r>
          </w:p>
        </w:tc>
      </w:tr>
      <w:tr w:rsidR="00972AA9" w14:paraId="25275853" w14:textId="77777777" w:rsidTr="00EE3E67">
        <w:trPr>
          <w:jc w:val="center"/>
        </w:trPr>
        <w:tc>
          <w:tcPr>
            <w:tcW w:w="1192" w:type="dxa"/>
            <w:shd w:val="clear" w:color="auto" w:fill="auto"/>
          </w:tcPr>
          <w:p w14:paraId="7FAA8910" w14:textId="77777777" w:rsidR="00972AA9" w:rsidRDefault="00972AA9" w:rsidP="007D11CB">
            <w:pPr>
              <w:pStyle w:val="TAC"/>
            </w:pPr>
            <w:r>
              <w:rPr>
                <w:rFonts w:hint="eastAsia"/>
              </w:rPr>
              <w:t>n255</w:t>
            </w:r>
          </w:p>
        </w:tc>
        <w:tc>
          <w:tcPr>
            <w:tcW w:w="3818" w:type="dxa"/>
            <w:shd w:val="clear" w:color="auto" w:fill="auto"/>
          </w:tcPr>
          <w:p w14:paraId="4C593787" w14:textId="77777777" w:rsidR="00972AA9" w:rsidRDefault="00972AA9" w:rsidP="007D11CB">
            <w:pPr>
              <w:pStyle w:val="TAC"/>
            </w:pPr>
            <w:r>
              <w:t>1626.5 MHz – 1660.5 MHz</w:t>
            </w:r>
          </w:p>
        </w:tc>
        <w:tc>
          <w:tcPr>
            <w:tcW w:w="3840" w:type="dxa"/>
          </w:tcPr>
          <w:p w14:paraId="15B414AE" w14:textId="77777777" w:rsidR="00972AA9" w:rsidRDefault="00972AA9" w:rsidP="007D11CB">
            <w:pPr>
              <w:pStyle w:val="TAC"/>
            </w:pPr>
            <w:r>
              <w:t>1525 MHz – 1559</w:t>
            </w:r>
            <w:r>
              <w:rPr>
                <w:rFonts w:hint="eastAsia"/>
              </w:rPr>
              <w:t xml:space="preserve"> </w:t>
            </w:r>
            <w:r>
              <w:t>MHz</w:t>
            </w:r>
          </w:p>
        </w:tc>
        <w:tc>
          <w:tcPr>
            <w:tcW w:w="886" w:type="dxa"/>
          </w:tcPr>
          <w:p w14:paraId="388A1A7F" w14:textId="77777777" w:rsidR="00972AA9" w:rsidRDefault="00972AA9" w:rsidP="007D11CB">
            <w:pPr>
              <w:pStyle w:val="TAC"/>
            </w:pPr>
            <w:r>
              <w:t>FDD</w:t>
            </w:r>
          </w:p>
        </w:tc>
      </w:tr>
      <w:tr w:rsidR="00EE3E67" w14:paraId="4A4F7375" w14:textId="77777777" w:rsidTr="00EE3E67">
        <w:trPr>
          <w:jc w:val="center"/>
        </w:trPr>
        <w:tc>
          <w:tcPr>
            <w:tcW w:w="1192" w:type="dxa"/>
            <w:shd w:val="clear" w:color="auto" w:fill="auto"/>
          </w:tcPr>
          <w:p w14:paraId="5FEC1B3F" w14:textId="381F7BB8" w:rsidR="00EE3E67" w:rsidRDefault="00EE3E67" w:rsidP="00EE3E67">
            <w:pPr>
              <w:pStyle w:val="TAC"/>
            </w:pPr>
            <w:r w:rsidRPr="00715883">
              <w:t>n254</w:t>
            </w:r>
          </w:p>
        </w:tc>
        <w:tc>
          <w:tcPr>
            <w:tcW w:w="3818" w:type="dxa"/>
            <w:shd w:val="clear" w:color="auto" w:fill="auto"/>
          </w:tcPr>
          <w:p w14:paraId="7FDE2E2D" w14:textId="2ADA176A" w:rsidR="00EE3E67" w:rsidRDefault="00EE3E67" w:rsidP="00EE3E67">
            <w:pPr>
              <w:pStyle w:val="TAC"/>
            </w:pPr>
            <w:r w:rsidRPr="00715883">
              <w:t>1610 – 1626.5 MHz</w:t>
            </w:r>
          </w:p>
        </w:tc>
        <w:tc>
          <w:tcPr>
            <w:tcW w:w="3840" w:type="dxa"/>
          </w:tcPr>
          <w:p w14:paraId="099E82F1" w14:textId="0BC1019F" w:rsidR="00EE3E67" w:rsidRDefault="00EE3E67" w:rsidP="00EE3E67">
            <w:pPr>
              <w:pStyle w:val="TAC"/>
            </w:pPr>
            <w:r w:rsidRPr="00715883">
              <w:t>2483.5 – 2500 MHz</w:t>
            </w:r>
          </w:p>
        </w:tc>
        <w:tc>
          <w:tcPr>
            <w:tcW w:w="886" w:type="dxa"/>
          </w:tcPr>
          <w:p w14:paraId="2111FE24" w14:textId="0667E883" w:rsidR="00EE3E67" w:rsidRDefault="00EE3E67" w:rsidP="00EE3E67">
            <w:pPr>
              <w:pStyle w:val="TAC"/>
            </w:pPr>
            <w:r w:rsidRPr="00715883">
              <w:t>FDD</w:t>
            </w:r>
          </w:p>
        </w:tc>
      </w:tr>
      <w:tr w:rsidR="00972AA9" w14:paraId="102F0BD3" w14:textId="77777777" w:rsidTr="00EE3E67">
        <w:trPr>
          <w:jc w:val="center"/>
        </w:trPr>
        <w:tc>
          <w:tcPr>
            <w:tcW w:w="9736" w:type="dxa"/>
            <w:gridSpan w:val="4"/>
            <w:shd w:val="clear" w:color="auto" w:fill="auto"/>
          </w:tcPr>
          <w:p w14:paraId="717427FD" w14:textId="22D38CF2" w:rsidR="00972AA9" w:rsidRDefault="00972AA9" w:rsidP="007D11CB">
            <w:pPr>
              <w:pStyle w:val="TAN"/>
              <w:rPr>
                <w:b/>
                <w:lang w:eastAsia="ja-JP"/>
              </w:rPr>
            </w:pPr>
            <w:r>
              <w:rPr>
                <w:rFonts w:hint="eastAsia"/>
              </w:rPr>
              <w:t>NOTE:</w:t>
            </w:r>
            <w:r w:rsidR="0004603E">
              <w:t xml:space="preserve"> </w:t>
            </w:r>
            <w:r w:rsidR="0004603E">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5A33F07A" w14:textId="77777777" w:rsidR="00DA1344" w:rsidRPr="00CE5E85" w:rsidRDefault="00DA1344" w:rsidP="00DA1344"/>
    <w:p w14:paraId="4154F949" w14:textId="59AEDCC9" w:rsidR="00ED6D49" w:rsidRDefault="00221CE4" w:rsidP="00ED6D49">
      <w:pPr>
        <w:pStyle w:val="Heading3"/>
      </w:pPr>
      <w:bookmarkStart w:id="384" w:name="_Toc97562270"/>
      <w:bookmarkStart w:id="385" w:name="_Toc104122497"/>
      <w:bookmarkStart w:id="386" w:name="_Toc104205448"/>
      <w:bookmarkStart w:id="387" w:name="_Toc104206655"/>
      <w:bookmarkStart w:id="388" w:name="_Toc104503615"/>
      <w:bookmarkStart w:id="389" w:name="_Toc106127537"/>
      <w:bookmarkStart w:id="390" w:name="_Toc123057902"/>
      <w:bookmarkStart w:id="391" w:name="_Toc124256595"/>
      <w:bookmarkStart w:id="392" w:name="_Toc131734908"/>
      <w:bookmarkStart w:id="393" w:name="_Toc137372685"/>
      <w:bookmarkStart w:id="394" w:name="_Toc138885071"/>
      <w:bookmarkStart w:id="395" w:name="_Toc145690574"/>
      <w:bookmarkStart w:id="396" w:name="_Toc161753828"/>
      <w:bookmarkStart w:id="397" w:name="_Toc161754449"/>
      <w:bookmarkStart w:id="398" w:name="_Toc163202022"/>
      <w:bookmarkStart w:id="399" w:name="_Toc169888284"/>
      <w:bookmarkStart w:id="400" w:name="_Toc171551473"/>
      <w:bookmarkStart w:id="401" w:name="_Toc176775195"/>
      <w:bookmarkStart w:id="402" w:name="_Toc187243790"/>
      <w:bookmarkStart w:id="403" w:name="_Toc193201339"/>
      <w:r w:rsidRPr="00ED6D49">
        <w:lastRenderedPageBreak/>
        <w:t>5.2.3</w:t>
      </w:r>
      <w:r>
        <w:tab/>
      </w:r>
      <w:r w:rsidRPr="00ED6D49">
        <w:t xml:space="preserve">Operating bands with </w:t>
      </w:r>
      <w:r>
        <w:t>radiated</w:t>
      </w:r>
      <w:r w:rsidRPr="00ED6D49">
        <w:t xml:space="preserve"> requirements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7E36F256" w14:textId="6C53F138" w:rsidR="00221CE4" w:rsidRDefault="00221CE4" w:rsidP="00221CE4">
      <w:bookmarkStart w:id="404" w:name="_Toc97562271"/>
      <w:bookmarkStart w:id="405" w:name="_Toc104122498"/>
      <w:bookmarkStart w:id="406" w:name="_Toc104205449"/>
      <w:bookmarkStart w:id="407" w:name="_Toc104206656"/>
      <w:bookmarkStart w:id="408" w:name="_Toc104503616"/>
      <w:bookmarkStart w:id="409" w:name="_Toc106127538"/>
      <w:bookmarkStart w:id="410" w:name="_Toc123057903"/>
      <w:bookmarkStart w:id="411" w:name="_Toc124256596"/>
      <w:bookmarkStart w:id="412" w:name="_Toc131734909"/>
      <w:bookmarkStart w:id="413" w:name="_Toc137372686"/>
      <w:bookmarkStart w:id="414" w:name="_Toc138885072"/>
      <w:bookmarkStart w:id="415" w:name="_Toc145690575"/>
      <w:bookmarkStart w:id="416"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EE3749" w14:paraId="61E82077" w14:textId="77777777" w:rsidTr="00EE3749">
        <w:tc>
          <w:tcPr>
            <w:tcW w:w="893" w:type="pct"/>
            <w:tcBorders>
              <w:top w:val="single" w:sz="4" w:space="0" w:color="auto"/>
              <w:left w:val="single" w:sz="4" w:space="0" w:color="auto"/>
              <w:bottom w:val="single" w:sz="4" w:space="0" w:color="auto"/>
              <w:right w:val="single" w:sz="4" w:space="0" w:color="auto"/>
            </w:tcBorders>
          </w:tcPr>
          <w:p w14:paraId="00E058CB" w14:textId="77777777" w:rsidR="00221CE4" w:rsidRPr="008D1263" w:rsidRDefault="00221CE4" w:rsidP="000438E0">
            <w:pPr>
              <w:pStyle w:val="TAH"/>
              <w:rPr>
                <w:bCs/>
                <w:lang w:val="sv-SE"/>
              </w:rPr>
            </w:pPr>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39BB0444" w14:textId="77777777" w:rsidR="00221CE4" w:rsidRPr="00CF3C07" w:rsidRDefault="00221CE4" w:rsidP="000438E0">
            <w:pPr>
              <w:pStyle w:val="TAH"/>
            </w:pPr>
            <w:r w:rsidRPr="00CF3C07">
              <w:t>Uplink (UL) operating band</w:t>
            </w:r>
            <w:r w:rsidRPr="00CF3C07">
              <w:br/>
            </w:r>
            <w:r w:rsidRPr="002301BF">
              <w:rPr>
                <w:lang w:val="en-US"/>
              </w:rPr>
              <w:t>SAN</w:t>
            </w:r>
            <w:r w:rsidRPr="00CF3C07">
              <w:t xml:space="preserve"> receive / UE transmit</w:t>
            </w:r>
          </w:p>
          <w:p w14:paraId="569F7819" w14:textId="77777777" w:rsidR="00221CE4" w:rsidRPr="008D1263" w:rsidRDefault="00221CE4" w:rsidP="000438E0">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3ECF42C1" w14:textId="77777777" w:rsidR="00221CE4" w:rsidRPr="00CF3C07" w:rsidRDefault="00221CE4" w:rsidP="000438E0">
            <w:pPr>
              <w:pStyle w:val="TAH"/>
            </w:pPr>
            <w:r w:rsidRPr="00CF3C07">
              <w:t>Downlink (DL) operating band</w:t>
            </w:r>
            <w:r w:rsidRPr="00CF3C07">
              <w:br/>
            </w:r>
            <w:r w:rsidRPr="002301BF">
              <w:rPr>
                <w:lang w:val="en-US"/>
              </w:rPr>
              <w:t>SAN</w:t>
            </w:r>
            <w:r w:rsidRPr="00CF3C07">
              <w:t xml:space="preserve"> transmit / UE receive</w:t>
            </w:r>
          </w:p>
          <w:p w14:paraId="3040C0A1" w14:textId="77777777" w:rsidR="00221CE4" w:rsidRPr="008D1263" w:rsidRDefault="00221CE4" w:rsidP="000438E0">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3F2AA426" w14:textId="77777777" w:rsidR="00221CE4" w:rsidRPr="008D1263" w:rsidRDefault="00221CE4" w:rsidP="000438E0">
            <w:pPr>
              <w:pStyle w:val="TAH"/>
              <w:rPr>
                <w:bCs/>
                <w:lang w:val="sv-SE"/>
              </w:rPr>
            </w:pPr>
            <w:r w:rsidRPr="008D1263">
              <w:t>Duplex mode</w:t>
            </w:r>
          </w:p>
        </w:tc>
      </w:tr>
      <w:tr w:rsidR="00EE3749" w14:paraId="7C094CBA"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21326D31" w14:textId="7FE2C959" w:rsidR="00EE3749" w:rsidRPr="008D1263" w:rsidRDefault="00EE3749" w:rsidP="00EE3749">
            <w:pPr>
              <w:pStyle w:val="TAC"/>
              <w:rPr>
                <w:lang w:val="sv-SE"/>
              </w:rPr>
            </w:pPr>
            <w:r w:rsidRPr="008D1263">
              <w:rPr>
                <w:lang w:val="sv-SE"/>
              </w:rPr>
              <w:t>n512</w:t>
            </w:r>
            <w:r w:rsidRPr="00626493">
              <w:t>(Note 1)</w:t>
            </w:r>
          </w:p>
        </w:tc>
        <w:tc>
          <w:tcPr>
            <w:tcW w:w="1607" w:type="pct"/>
            <w:tcBorders>
              <w:top w:val="single" w:sz="4" w:space="0" w:color="auto"/>
              <w:left w:val="single" w:sz="4" w:space="0" w:color="auto"/>
              <w:bottom w:val="single" w:sz="4" w:space="0" w:color="auto"/>
              <w:right w:val="single" w:sz="4" w:space="0" w:color="auto"/>
            </w:tcBorders>
            <w:vAlign w:val="center"/>
          </w:tcPr>
          <w:p w14:paraId="2693C339"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0DB5340E"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7B9AC876" w14:textId="77777777" w:rsidR="00EE3749" w:rsidRPr="008D1263" w:rsidRDefault="00EE3749" w:rsidP="00EE3749">
            <w:pPr>
              <w:pStyle w:val="TAC"/>
              <w:rPr>
                <w:lang w:val="sv-SE"/>
              </w:rPr>
            </w:pPr>
            <w:r w:rsidRPr="008D1263">
              <w:rPr>
                <w:lang w:val="sv-SE"/>
              </w:rPr>
              <w:t>FDD</w:t>
            </w:r>
          </w:p>
        </w:tc>
      </w:tr>
      <w:tr w:rsidR="00EE3749" w14:paraId="50FBDF27"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0BD17123" w14:textId="3A53601B" w:rsidR="00EE3749" w:rsidRPr="008D1263" w:rsidRDefault="00EE3749" w:rsidP="00EE3749">
            <w:pPr>
              <w:pStyle w:val="TAC"/>
              <w:rPr>
                <w:lang w:val="sv-SE"/>
              </w:rPr>
            </w:pPr>
            <w:r w:rsidRPr="008D1263">
              <w:rPr>
                <w:lang w:val="sv-SE"/>
              </w:rPr>
              <w:t>n511</w:t>
            </w:r>
            <w:r w:rsidRPr="00626493">
              <w:t xml:space="preserve">(Note </w:t>
            </w:r>
            <w:r>
              <w:t>2</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7CEDFF0A" w14:textId="77777777" w:rsidR="00EE3749" w:rsidRPr="008D1263" w:rsidRDefault="00EE3749" w:rsidP="00EE3749">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515E0CBB"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201B4391" w14:textId="77777777" w:rsidR="00EE3749" w:rsidRPr="008D1263" w:rsidRDefault="00EE3749" w:rsidP="00EE3749">
            <w:pPr>
              <w:pStyle w:val="TAC"/>
              <w:rPr>
                <w:lang w:val="sv-SE"/>
              </w:rPr>
            </w:pPr>
            <w:r w:rsidRPr="008D1263">
              <w:rPr>
                <w:lang w:val="sv-SE"/>
              </w:rPr>
              <w:t>FDD</w:t>
            </w:r>
          </w:p>
        </w:tc>
      </w:tr>
      <w:tr w:rsidR="00EE3749" w14:paraId="4558CEA5"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69ACADF6" w14:textId="2B9AC08E" w:rsidR="00EE3749" w:rsidRPr="008D1263" w:rsidRDefault="00EE3749" w:rsidP="00EE3749">
            <w:pPr>
              <w:pStyle w:val="TAC"/>
              <w:rPr>
                <w:lang w:val="sv-SE"/>
              </w:rPr>
            </w:pPr>
            <w:r w:rsidRPr="008D1263">
              <w:rPr>
                <w:lang w:val="sv-SE"/>
              </w:rPr>
              <w:t>n510</w:t>
            </w:r>
            <w:r w:rsidRPr="00626493">
              <w:t xml:space="preserve">(Note </w:t>
            </w:r>
            <w:r>
              <w:t>3</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209AAB8F"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68B443B8"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6696E194" w14:textId="77777777" w:rsidR="00EE3749" w:rsidRPr="008D1263" w:rsidRDefault="00EE3749" w:rsidP="00EE3749">
            <w:pPr>
              <w:pStyle w:val="TAC"/>
              <w:rPr>
                <w:lang w:val="sv-SE"/>
              </w:rPr>
            </w:pPr>
            <w:r w:rsidRPr="008D1263">
              <w:rPr>
                <w:lang w:val="sv-SE"/>
              </w:rPr>
              <w:t>FDD</w:t>
            </w:r>
          </w:p>
        </w:tc>
      </w:tr>
      <w:tr w:rsidR="00221CE4" w14:paraId="55FAC98E" w14:textId="77777777" w:rsidTr="00EE3749">
        <w:tc>
          <w:tcPr>
            <w:tcW w:w="5000" w:type="pct"/>
            <w:gridSpan w:val="4"/>
            <w:tcBorders>
              <w:top w:val="single" w:sz="4" w:space="0" w:color="auto"/>
              <w:left w:val="single" w:sz="4" w:space="0" w:color="auto"/>
              <w:bottom w:val="single" w:sz="4" w:space="0" w:color="auto"/>
              <w:right w:val="single" w:sz="4" w:space="0" w:color="auto"/>
            </w:tcBorders>
            <w:vAlign w:val="center"/>
          </w:tcPr>
          <w:p w14:paraId="0B5D074B" w14:textId="6C2FDD28" w:rsidR="0088627A" w:rsidRPr="0088627A" w:rsidRDefault="0088627A" w:rsidP="0088627A">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0AED7129" w14:textId="03444723" w:rsidR="0088627A" w:rsidRPr="0088627A" w:rsidRDefault="0088627A" w:rsidP="0088627A">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143525E0" w14:textId="521AEC1D" w:rsidR="00221CE4" w:rsidRPr="008D1263" w:rsidRDefault="0088627A" w:rsidP="0088627A">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tc>
      </w:tr>
    </w:tbl>
    <w:p w14:paraId="0EFC1BD2" w14:textId="77777777" w:rsidR="001F6D06" w:rsidRDefault="001F6D06" w:rsidP="001F6D06">
      <w:pPr>
        <w:pStyle w:val="Heading2"/>
      </w:pPr>
      <w:bookmarkStart w:id="417" w:name="_Toc161753829"/>
      <w:bookmarkStart w:id="418" w:name="_Toc161754450"/>
      <w:bookmarkStart w:id="419" w:name="_Toc163202023"/>
      <w:bookmarkStart w:id="420" w:name="_Toc169888285"/>
      <w:bookmarkStart w:id="421" w:name="_Toc171551474"/>
      <w:bookmarkStart w:id="422" w:name="_Toc176775196"/>
      <w:bookmarkStart w:id="423" w:name="_Toc187243791"/>
      <w:bookmarkStart w:id="424" w:name="_Toc193201340"/>
      <w:r>
        <w:t>5.3</w:t>
      </w:r>
      <w:r>
        <w:tab/>
        <w:t>UE channel bandwidth</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7EDD0A68" w14:textId="77777777" w:rsidR="009254AE" w:rsidRPr="004156FE" w:rsidRDefault="009254AE" w:rsidP="007D11CB">
      <w:pPr>
        <w:pStyle w:val="Heading3"/>
        <w:rPr>
          <w:lang w:eastAsia="en-US"/>
        </w:rPr>
      </w:pPr>
      <w:bookmarkStart w:id="425" w:name="_Toc21344194"/>
      <w:bookmarkStart w:id="426" w:name="_Toc29801678"/>
      <w:bookmarkStart w:id="427" w:name="_Toc29802102"/>
      <w:bookmarkStart w:id="428" w:name="_Toc29802727"/>
      <w:bookmarkStart w:id="429" w:name="_Toc36107469"/>
      <w:bookmarkStart w:id="430" w:name="_Toc37251228"/>
      <w:bookmarkStart w:id="431" w:name="_Toc45888014"/>
      <w:bookmarkStart w:id="432" w:name="_Toc45888613"/>
      <w:bookmarkStart w:id="433" w:name="_Toc61367253"/>
      <w:bookmarkStart w:id="434" w:name="_Toc61372636"/>
      <w:bookmarkStart w:id="435" w:name="_Toc68230576"/>
      <w:bookmarkStart w:id="436" w:name="_Toc69083989"/>
      <w:bookmarkStart w:id="437" w:name="_Toc75466996"/>
      <w:bookmarkStart w:id="438" w:name="_Toc76509018"/>
      <w:bookmarkStart w:id="439" w:name="_Toc76718008"/>
      <w:bookmarkStart w:id="440" w:name="_Toc83580318"/>
      <w:bookmarkStart w:id="441" w:name="_Toc84404827"/>
      <w:bookmarkStart w:id="442" w:name="_Toc84413436"/>
      <w:bookmarkStart w:id="443" w:name="_Toc106127539"/>
      <w:bookmarkStart w:id="444" w:name="_Toc123057904"/>
      <w:bookmarkStart w:id="445" w:name="_Toc124256597"/>
      <w:bookmarkStart w:id="446" w:name="_Toc131734910"/>
      <w:bookmarkStart w:id="447" w:name="_Toc137372687"/>
      <w:bookmarkStart w:id="448" w:name="_Toc138885073"/>
      <w:bookmarkStart w:id="449" w:name="_Toc145690576"/>
      <w:bookmarkStart w:id="450" w:name="_Toc155382123"/>
      <w:bookmarkStart w:id="451" w:name="_Toc161753830"/>
      <w:bookmarkStart w:id="452" w:name="_Toc161754451"/>
      <w:bookmarkStart w:id="453" w:name="_Toc163202024"/>
      <w:bookmarkStart w:id="454" w:name="_Toc169888286"/>
      <w:bookmarkStart w:id="455" w:name="_Toc171551475"/>
      <w:bookmarkStart w:id="456" w:name="_Toc176775197"/>
      <w:bookmarkStart w:id="457" w:name="_Toc187243792"/>
      <w:bookmarkStart w:id="458" w:name="_Toc193201341"/>
      <w:r w:rsidRPr="004156FE">
        <w:rPr>
          <w:lang w:eastAsia="en-US"/>
        </w:rPr>
        <w:t>5.3.1</w:t>
      </w:r>
      <w:r w:rsidRPr="004156FE">
        <w:rPr>
          <w:lang w:eastAsia="en-US"/>
        </w:rPr>
        <w:tab/>
        <w:t>General</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00E53E48"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The UE channel bandwidth supports a single RF carrier in the uplink or downlink at the UE. From a </w:t>
      </w:r>
      <w:r w:rsidRPr="002D6841">
        <w:rPr>
          <w:rFonts w:eastAsia="Yu Mincho"/>
          <w:lang w:eastAsia="en-US"/>
        </w:rPr>
        <w:t>SAN</w:t>
      </w:r>
      <w:r w:rsidRPr="004156FE">
        <w:rPr>
          <w:rFonts w:eastAsia="Yu Mincho"/>
          <w:lang w:eastAsia="en-US"/>
        </w:rPr>
        <w:t xml:space="preserve"> perspective, different UE channel bandwidths may be supported within the same spectrum for transmitting to and receiving from UEs connected to the </w:t>
      </w:r>
      <w:r w:rsidRPr="002D6841">
        <w:rPr>
          <w:rFonts w:eastAsia="Yu Mincho"/>
          <w:lang w:eastAsia="en-US"/>
        </w:rPr>
        <w:t>SAN.</w:t>
      </w:r>
    </w:p>
    <w:p w14:paraId="7593056D"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From a UE perspective, the UE is configured with one or more BWP / carriers, each with its own UE channel bandwidth. The UE does not need to be aware of the </w:t>
      </w:r>
      <w:r w:rsidRPr="002D6841">
        <w:rPr>
          <w:rFonts w:eastAsia="Yu Mincho"/>
          <w:lang w:eastAsia="en-US"/>
        </w:rPr>
        <w:t>SAN</w:t>
      </w:r>
      <w:r w:rsidRPr="004156FE">
        <w:rPr>
          <w:rFonts w:eastAsia="Yu Mincho"/>
          <w:lang w:eastAsia="en-US"/>
        </w:rPr>
        <w:t xml:space="preserve"> channel bandwidth or how the </w:t>
      </w:r>
      <w:r w:rsidRPr="002D6841">
        <w:rPr>
          <w:rFonts w:eastAsia="Yu Mincho"/>
          <w:lang w:eastAsia="en-US"/>
        </w:rPr>
        <w:t>SAN</w:t>
      </w:r>
      <w:r w:rsidRPr="004156FE">
        <w:rPr>
          <w:rFonts w:eastAsia="Yu Mincho"/>
          <w:lang w:eastAsia="en-US"/>
        </w:rPr>
        <w:t xml:space="preserve"> allocates bandwidth to different UEs.</w:t>
      </w:r>
    </w:p>
    <w:p w14:paraId="24442C6C"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The placement of the UE channel bandwidth for each UE carrier is flexible but can only be completely within the </w:t>
      </w:r>
      <w:r w:rsidRPr="002D6841">
        <w:rPr>
          <w:rFonts w:eastAsia="Yu Mincho"/>
          <w:lang w:eastAsia="en-US"/>
        </w:rPr>
        <w:t>SAN</w:t>
      </w:r>
      <w:r w:rsidRPr="004156FE">
        <w:rPr>
          <w:rFonts w:eastAsia="Yu Mincho"/>
          <w:lang w:eastAsia="en-US"/>
        </w:rPr>
        <w:t xml:space="preserve"> channel bandwidth.</w:t>
      </w:r>
    </w:p>
    <w:p w14:paraId="6668F9FB" w14:textId="77777777" w:rsidR="009254AE" w:rsidRPr="004156FE" w:rsidRDefault="009254AE" w:rsidP="009254AE">
      <w:pPr>
        <w:spacing w:line="256" w:lineRule="auto"/>
        <w:jc w:val="both"/>
        <w:rPr>
          <w:rFonts w:eastAsia="Yu Mincho"/>
          <w:lang w:eastAsia="en-US"/>
        </w:rPr>
      </w:pPr>
      <w:r w:rsidRPr="004156FE">
        <w:rPr>
          <w:rFonts w:eastAsia="Yu Mincho"/>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459" w:name="_Toc21344195"/>
      <w:bookmarkStart w:id="460" w:name="_Toc29801679"/>
      <w:bookmarkStart w:id="461" w:name="_Toc29802103"/>
      <w:bookmarkStart w:id="462" w:name="_Toc29802728"/>
      <w:bookmarkStart w:id="463" w:name="_Toc36107470"/>
      <w:bookmarkStart w:id="464" w:name="_Toc37251229"/>
      <w:bookmarkStart w:id="465" w:name="_Toc45888015"/>
      <w:bookmarkStart w:id="466" w:name="_Toc45888614"/>
      <w:bookmarkStart w:id="467" w:name="_Toc61367254"/>
      <w:bookmarkStart w:id="468" w:name="_Toc61372637"/>
      <w:bookmarkStart w:id="469" w:name="_Toc68230577"/>
      <w:bookmarkStart w:id="470" w:name="_Toc69083990"/>
      <w:bookmarkStart w:id="471" w:name="_Toc75466997"/>
      <w:bookmarkStart w:id="472" w:name="_Toc76509019"/>
      <w:bookmarkStart w:id="473" w:name="_Toc76718009"/>
      <w:bookmarkStart w:id="474" w:name="_Toc83580319"/>
      <w:bookmarkStart w:id="475" w:name="_Toc84404828"/>
      <w:bookmarkStart w:id="476" w:name="_Toc84413437"/>
      <w:bookmarkStart w:id="477" w:name="_Toc106127540"/>
      <w:bookmarkStart w:id="478" w:name="_Toc123057905"/>
      <w:bookmarkStart w:id="479" w:name="_Toc124256598"/>
      <w:bookmarkStart w:id="480" w:name="_Toc131734911"/>
      <w:bookmarkStart w:id="481" w:name="_Toc137372688"/>
      <w:bookmarkStart w:id="482" w:name="_Toc138885074"/>
      <w:bookmarkStart w:id="483" w:name="_Toc145690577"/>
      <w:bookmarkStart w:id="484" w:name="_Toc155382124"/>
      <w:bookmarkStart w:id="485" w:name="_Toc161753831"/>
      <w:bookmarkStart w:id="486" w:name="_Toc161754452"/>
      <w:bookmarkStart w:id="487" w:name="_Toc163202025"/>
      <w:bookmarkStart w:id="488" w:name="_Toc169888287"/>
      <w:bookmarkStart w:id="489" w:name="_Toc171551476"/>
      <w:bookmarkStart w:id="490" w:name="_Toc176775198"/>
      <w:bookmarkStart w:id="491" w:name="_Toc187243793"/>
      <w:bookmarkStart w:id="492" w:name="_Toc193201342"/>
      <w:r w:rsidRPr="009B4374">
        <w:rPr>
          <w:lang w:eastAsia="en-US"/>
        </w:rPr>
        <w:lastRenderedPageBreak/>
        <w:t>5.3.2</w:t>
      </w:r>
      <w:r w:rsidRPr="009B4374">
        <w:rPr>
          <w:lang w:eastAsia="en-US"/>
        </w:rPr>
        <w:tab/>
        <w:t>Maximum transmission bandwidth configuration</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493" w:name="_Hlk497144372"/>
      <w:bookmarkStart w:id="494" w:name="_Hlk505013260"/>
      <w:r w:rsidRPr="009B4374">
        <w:rPr>
          <w:lang w:eastAsia="en-US"/>
        </w:rPr>
        <w:t xml:space="preserve">Table 5.3.2-1: </w:t>
      </w:r>
      <w:bookmarkEnd w:id="493"/>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0" w:type="auto"/>
        <w:tblInd w:w="1129" w:type="dxa"/>
        <w:tblLook w:val="04A0" w:firstRow="1" w:lastRow="0" w:firstColumn="1" w:lastColumn="0" w:noHBand="0" w:noVBand="1"/>
      </w:tblPr>
      <w:tblGrid>
        <w:gridCol w:w="1502"/>
        <w:gridCol w:w="908"/>
        <w:gridCol w:w="992"/>
        <w:gridCol w:w="709"/>
        <w:gridCol w:w="851"/>
        <w:gridCol w:w="851"/>
      </w:tblGrid>
      <w:tr w:rsidR="00C16B9A" w14:paraId="753CBE28" w14:textId="34D1D735" w:rsidTr="007159D8">
        <w:tc>
          <w:tcPr>
            <w:tcW w:w="1502" w:type="dxa"/>
            <w:vMerge w:val="restart"/>
          </w:tcPr>
          <w:p w14:paraId="70D28FDD" w14:textId="77777777" w:rsidR="00C16B9A" w:rsidRPr="00785C4B" w:rsidRDefault="00C16B9A" w:rsidP="007159D8">
            <w:pPr>
              <w:pStyle w:val="TAH"/>
            </w:pPr>
            <w:bookmarkStart w:id="495" w:name="_Toc21344196"/>
            <w:bookmarkStart w:id="496" w:name="_Toc29801680"/>
            <w:bookmarkStart w:id="497" w:name="_Toc29802104"/>
            <w:bookmarkStart w:id="498" w:name="_Toc29802729"/>
            <w:bookmarkStart w:id="499" w:name="_Toc36107471"/>
            <w:bookmarkStart w:id="500" w:name="_Toc37251230"/>
            <w:bookmarkStart w:id="501" w:name="_Toc45888016"/>
            <w:bookmarkStart w:id="502" w:name="_Toc45888615"/>
            <w:bookmarkStart w:id="503" w:name="_Toc61367255"/>
            <w:bookmarkStart w:id="504" w:name="_Toc61372638"/>
            <w:bookmarkStart w:id="505" w:name="_Toc68230578"/>
            <w:bookmarkStart w:id="506" w:name="_Toc69083991"/>
            <w:bookmarkStart w:id="507" w:name="_Toc75466998"/>
            <w:bookmarkStart w:id="508" w:name="_Toc76509020"/>
            <w:bookmarkStart w:id="509" w:name="_Toc76718010"/>
            <w:bookmarkStart w:id="510" w:name="_Toc83580320"/>
            <w:bookmarkStart w:id="511" w:name="_Toc84404829"/>
            <w:bookmarkStart w:id="512" w:name="_Toc84413438"/>
            <w:bookmarkEnd w:id="494"/>
            <w:r w:rsidRPr="00785C4B">
              <w:t>SCS (kHz)</w:t>
            </w:r>
          </w:p>
        </w:tc>
        <w:tc>
          <w:tcPr>
            <w:tcW w:w="908" w:type="dxa"/>
          </w:tcPr>
          <w:p w14:paraId="58E603B3" w14:textId="046FA843" w:rsidR="00C16B9A" w:rsidRPr="00785C4B" w:rsidRDefault="00C16B9A" w:rsidP="007159D8">
            <w:pPr>
              <w:pStyle w:val="TAH"/>
            </w:pPr>
            <w:r w:rsidRPr="00785C4B">
              <w:t>5</w:t>
            </w:r>
          </w:p>
          <w:p w14:paraId="0B28D1F5" w14:textId="77777777" w:rsidR="00C16B9A" w:rsidRPr="00785C4B" w:rsidRDefault="00C16B9A" w:rsidP="007159D8">
            <w:pPr>
              <w:pStyle w:val="TAH"/>
            </w:pPr>
            <w:r w:rsidRPr="00785C4B">
              <w:t>MHz</w:t>
            </w:r>
          </w:p>
        </w:tc>
        <w:tc>
          <w:tcPr>
            <w:tcW w:w="992" w:type="dxa"/>
          </w:tcPr>
          <w:p w14:paraId="380B5502" w14:textId="77777777" w:rsidR="00C16B9A" w:rsidRPr="00785C4B" w:rsidRDefault="00C16B9A" w:rsidP="007159D8">
            <w:pPr>
              <w:pStyle w:val="TAH"/>
            </w:pPr>
            <w:r w:rsidRPr="00785C4B">
              <w:t>10</w:t>
            </w:r>
          </w:p>
          <w:p w14:paraId="25C8FFA0" w14:textId="77777777" w:rsidR="00C16B9A" w:rsidRPr="00785C4B" w:rsidRDefault="00C16B9A" w:rsidP="007159D8">
            <w:pPr>
              <w:pStyle w:val="TAH"/>
            </w:pPr>
            <w:r w:rsidRPr="00785C4B">
              <w:t>MHz</w:t>
            </w:r>
          </w:p>
        </w:tc>
        <w:tc>
          <w:tcPr>
            <w:tcW w:w="709" w:type="dxa"/>
          </w:tcPr>
          <w:p w14:paraId="2B03650F" w14:textId="77777777" w:rsidR="00C16B9A" w:rsidRPr="00785C4B" w:rsidRDefault="00C16B9A" w:rsidP="007159D8">
            <w:pPr>
              <w:pStyle w:val="TAH"/>
            </w:pPr>
            <w:r w:rsidRPr="00785C4B">
              <w:t>15</w:t>
            </w:r>
          </w:p>
          <w:p w14:paraId="3C48B250" w14:textId="77777777" w:rsidR="00C16B9A" w:rsidRPr="00785C4B" w:rsidRDefault="00C16B9A" w:rsidP="007159D8">
            <w:pPr>
              <w:pStyle w:val="TAH"/>
            </w:pPr>
            <w:r w:rsidRPr="00785C4B">
              <w:t>MHz</w:t>
            </w:r>
          </w:p>
        </w:tc>
        <w:tc>
          <w:tcPr>
            <w:tcW w:w="851" w:type="dxa"/>
          </w:tcPr>
          <w:p w14:paraId="4BED73F0" w14:textId="77777777" w:rsidR="00C16B9A" w:rsidRPr="00785C4B" w:rsidRDefault="00C16B9A" w:rsidP="007159D8">
            <w:pPr>
              <w:pStyle w:val="TAH"/>
            </w:pPr>
            <w:r w:rsidRPr="00785C4B">
              <w:t>20</w:t>
            </w:r>
          </w:p>
          <w:p w14:paraId="6F85A5F6" w14:textId="77777777" w:rsidR="00C16B9A" w:rsidRPr="00785C4B" w:rsidRDefault="00C16B9A" w:rsidP="007159D8">
            <w:pPr>
              <w:pStyle w:val="TAH"/>
            </w:pPr>
            <w:r w:rsidRPr="00785C4B">
              <w:t>MHz</w:t>
            </w:r>
          </w:p>
        </w:tc>
        <w:tc>
          <w:tcPr>
            <w:tcW w:w="851" w:type="dxa"/>
          </w:tcPr>
          <w:p w14:paraId="1E37B54A"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7139D5FB" w14:textId="5A32AA61" w:rsidR="00C16B9A" w:rsidRPr="00785C4B" w:rsidRDefault="00C16B9A" w:rsidP="00C16B9A">
            <w:pPr>
              <w:pStyle w:val="TAH"/>
            </w:pPr>
            <w:r w:rsidRPr="00C16B9A">
              <w:t>MHz</w:t>
            </w:r>
          </w:p>
        </w:tc>
      </w:tr>
      <w:tr w:rsidR="00C16B9A" w14:paraId="6C544A0B" w14:textId="52D2F432" w:rsidTr="007159D8">
        <w:tc>
          <w:tcPr>
            <w:tcW w:w="1502" w:type="dxa"/>
            <w:vMerge/>
          </w:tcPr>
          <w:p w14:paraId="36580509" w14:textId="77777777" w:rsidR="00C16B9A" w:rsidRPr="00785C4B" w:rsidRDefault="00C16B9A" w:rsidP="00C16B9A">
            <w:pPr>
              <w:pStyle w:val="TAH"/>
            </w:pPr>
          </w:p>
        </w:tc>
        <w:tc>
          <w:tcPr>
            <w:tcW w:w="908" w:type="dxa"/>
          </w:tcPr>
          <w:p w14:paraId="69C5F186" w14:textId="77777777" w:rsidR="00C16B9A" w:rsidRPr="00785C4B" w:rsidRDefault="00C16B9A" w:rsidP="00C16B9A">
            <w:pPr>
              <w:pStyle w:val="TAH"/>
            </w:pPr>
            <w:r w:rsidRPr="00785C4B">
              <w:t>N</w:t>
            </w:r>
            <w:r w:rsidRPr="00785C4B">
              <w:rPr>
                <w:vertAlign w:val="subscript"/>
              </w:rPr>
              <w:t>RB</w:t>
            </w:r>
          </w:p>
        </w:tc>
        <w:tc>
          <w:tcPr>
            <w:tcW w:w="992" w:type="dxa"/>
          </w:tcPr>
          <w:p w14:paraId="69CF97EA" w14:textId="77777777" w:rsidR="00C16B9A" w:rsidRPr="00785C4B" w:rsidRDefault="00C16B9A" w:rsidP="00C16B9A">
            <w:pPr>
              <w:pStyle w:val="TAH"/>
            </w:pPr>
            <w:r w:rsidRPr="00785C4B">
              <w:t>N</w:t>
            </w:r>
            <w:r w:rsidRPr="00785C4B">
              <w:rPr>
                <w:vertAlign w:val="subscript"/>
              </w:rPr>
              <w:t>RB</w:t>
            </w:r>
          </w:p>
        </w:tc>
        <w:tc>
          <w:tcPr>
            <w:tcW w:w="709" w:type="dxa"/>
          </w:tcPr>
          <w:p w14:paraId="5C03DDF9" w14:textId="77777777" w:rsidR="00C16B9A" w:rsidRPr="00785C4B" w:rsidRDefault="00C16B9A" w:rsidP="00C16B9A">
            <w:pPr>
              <w:pStyle w:val="TAH"/>
            </w:pPr>
            <w:r w:rsidRPr="008B1C5C">
              <w:t>N</w:t>
            </w:r>
            <w:r w:rsidRPr="008B1C5C">
              <w:rPr>
                <w:vertAlign w:val="subscript"/>
              </w:rPr>
              <w:t>RB</w:t>
            </w:r>
          </w:p>
        </w:tc>
        <w:tc>
          <w:tcPr>
            <w:tcW w:w="851" w:type="dxa"/>
          </w:tcPr>
          <w:p w14:paraId="1B677DDD" w14:textId="77777777" w:rsidR="00C16B9A" w:rsidRPr="00785C4B" w:rsidRDefault="00C16B9A" w:rsidP="00C16B9A">
            <w:pPr>
              <w:pStyle w:val="TAH"/>
            </w:pPr>
            <w:r w:rsidRPr="008B1C5C">
              <w:t>N</w:t>
            </w:r>
            <w:r w:rsidRPr="008B1C5C">
              <w:rPr>
                <w:vertAlign w:val="subscript"/>
              </w:rPr>
              <w:t>RB</w:t>
            </w:r>
          </w:p>
        </w:tc>
        <w:tc>
          <w:tcPr>
            <w:tcW w:w="851" w:type="dxa"/>
          </w:tcPr>
          <w:p w14:paraId="01EEFF4E" w14:textId="6E80A9FB" w:rsidR="00C16B9A" w:rsidRPr="008B1C5C" w:rsidRDefault="00C16B9A" w:rsidP="00C16B9A">
            <w:pPr>
              <w:pStyle w:val="TAH"/>
            </w:pPr>
            <w:r w:rsidRPr="007744F3">
              <w:t>N</w:t>
            </w:r>
            <w:r w:rsidRPr="007744F3">
              <w:rPr>
                <w:vertAlign w:val="subscript"/>
              </w:rPr>
              <w:t>RB</w:t>
            </w:r>
          </w:p>
        </w:tc>
      </w:tr>
      <w:tr w:rsidR="00C16B9A" w14:paraId="4037137B" w14:textId="48C4FE58" w:rsidTr="007159D8">
        <w:tc>
          <w:tcPr>
            <w:tcW w:w="1502" w:type="dxa"/>
          </w:tcPr>
          <w:p w14:paraId="78A98220" w14:textId="77777777" w:rsidR="00C16B9A" w:rsidRPr="00785C4B" w:rsidRDefault="00C16B9A" w:rsidP="00C16B9A">
            <w:pPr>
              <w:pStyle w:val="TAC"/>
            </w:pPr>
            <w:r w:rsidRPr="00785C4B">
              <w:t>15</w:t>
            </w:r>
          </w:p>
        </w:tc>
        <w:tc>
          <w:tcPr>
            <w:tcW w:w="908" w:type="dxa"/>
          </w:tcPr>
          <w:p w14:paraId="19F208D4" w14:textId="77777777" w:rsidR="00C16B9A" w:rsidRPr="00785C4B" w:rsidRDefault="00C16B9A" w:rsidP="00C16B9A">
            <w:pPr>
              <w:pStyle w:val="TAC"/>
            </w:pPr>
            <w:r w:rsidRPr="00785C4B">
              <w:t>25</w:t>
            </w:r>
          </w:p>
        </w:tc>
        <w:tc>
          <w:tcPr>
            <w:tcW w:w="992" w:type="dxa"/>
          </w:tcPr>
          <w:p w14:paraId="75496296" w14:textId="77777777" w:rsidR="00C16B9A" w:rsidRPr="00785C4B" w:rsidRDefault="00C16B9A" w:rsidP="00C16B9A">
            <w:pPr>
              <w:pStyle w:val="TAC"/>
            </w:pPr>
            <w:r w:rsidRPr="00785C4B">
              <w:t>52</w:t>
            </w:r>
          </w:p>
        </w:tc>
        <w:tc>
          <w:tcPr>
            <w:tcW w:w="709" w:type="dxa"/>
          </w:tcPr>
          <w:p w14:paraId="1B580FD4" w14:textId="77777777" w:rsidR="00C16B9A" w:rsidRPr="00785C4B" w:rsidRDefault="00C16B9A" w:rsidP="00C16B9A">
            <w:pPr>
              <w:pStyle w:val="TAC"/>
            </w:pPr>
            <w:r w:rsidRPr="00785C4B">
              <w:t>79</w:t>
            </w:r>
          </w:p>
        </w:tc>
        <w:tc>
          <w:tcPr>
            <w:tcW w:w="851" w:type="dxa"/>
          </w:tcPr>
          <w:p w14:paraId="1C63EAE5" w14:textId="77777777" w:rsidR="00C16B9A" w:rsidRPr="00785C4B" w:rsidRDefault="00C16B9A" w:rsidP="00C16B9A">
            <w:pPr>
              <w:pStyle w:val="TAC"/>
            </w:pPr>
            <w:r w:rsidRPr="00785C4B">
              <w:t>106</w:t>
            </w:r>
          </w:p>
        </w:tc>
        <w:tc>
          <w:tcPr>
            <w:tcW w:w="851" w:type="dxa"/>
          </w:tcPr>
          <w:p w14:paraId="485E59DA" w14:textId="5905E22A" w:rsidR="00C16B9A" w:rsidRPr="00785C4B" w:rsidRDefault="00C16B9A" w:rsidP="00C16B9A">
            <w:pPr>
              <w:pStyle w:val="TAC"/>
            </w:pPr>
            <w:r>
              <w:t>1</w:t>
            </w:r>
            <w:r w:rsidRPr="007744F3">
              <w:t>6</w:t>
            </w:r>
            <w:r>
              <w:t>0</w:t>
            </w:r>
          </w:p>
        </w:tc>
      </w:tr>
      <w:tr w:rsidR="00C16B9A" w14:paraId="1850F95C" w14:textId="66A9CF8B" w:rsidTr="007159D8">
        <w:tc>
          <w:tcPr>
            <w:tcW w:w="1502" w:type="dxa"/>
          </w:tcPr>
          <w:p w14:paraId="1BF329AE" w14:textId="77777777" w:rsidR="00C16B9A" w:rsidRPr="00785C4B" w:rsidRDefault="00C16B9A" w:rsidP="00C16B9A">
            <w:pPr>
              <w:pStyle w:val="TAC"/>
            </w:pPr>
            <w:r w:rsidRPr="00785C4B">
              <w:t>30</w:t>
            </w:r>
          </w:p>
        </w:tc>
        <w:tc>
          <w:tcPr>
            <w:tcW w:w="908" w:type="dxa"/>
          </w:tcPr>
          <w:p w14:paraId="5A92C370" w14:textId="77777777" w:rsidR="00C16B9A" w:rsidRPr="00785C4B" w:rsidRDefault="00C16B9A" w:rsidP="00C16B9A">
            <w:pPr>
              <w:pStyle w:val="TAC"/>
            </w:pPr>
            <w:r w:rsidRPr="00785C4B">
              <w:t>11</w:t>
            </w:r>
          </w:p>
        </w:tc>
        <w:tc>
          <w:tcPr>
            <w:tcW w:w="992" w:type="dxa"/>
          </w:tcPr>
          <w:p w14:paraId="4B60879D" w14:textId="77777777" w:rsidR="00C16B9A" w:rsidRPr="00785C4B" w:rsidRDefault="00C16B9A" w:rsidP="00C16B9A">
            <w:pPr>
              <w:pStyle w:val="TAC"/>
            </w:pPr>
            <w:r w:rsidRPr="00785C4B">
              <w:t>24</w:t>
            </w:r>
          </w:p>
        </w:tc>
        <w:tc>
          <w:tcPr>
            <w:tcW w:w="709" w:type="dxa"/>
          </w:tcPr>
          <w:p w14:paraId="513F6967" w14:textId="77777777" w:rsidR="00C16B9A" w:rsidRPr="00785C4B" w:rsidRDefault="00C16B9A" w:rsidP="00C16B9A">
            <w:pPr>
              <w:pStyle w:val="TAC"/>
            </w:pPr>
            <w:r w:rsidRPr="00785C4B">
              <w:t>38</w:t>
            </w:r>
          </w:p>
        </w:tc>
        <w:tc>
          <w:tcPr>
            <w:tcW w:w="851" w:type="dxa"/>
          </w:tcPr>
          <w:p w14:paraId="08BB6651" w14:textId="77777777" w:rsidR="00C16B9A" w:rsidRPr="00785C4B" w:rsidRDefault="00C16B9A" w:rsidP="00C16B9A">
            <w:pPr>
              <w:pStyle w:val="TAC"/>
            </w:pPr>
            <w:r w:rsidRPr="00785C4B">
              <w:t>51</w:t>
            </w:r>
          </w:p>
        </w:tc>
        <w:tc>
          <w:tcPr>
            <w:tcW w:w="851" w:type="dxa"/>
          </w:tcPr>
          <w:p w14:paraId="1B8BEF0D" w14:textId="51C25952" w:rsidR="00C16B9A" w:rsidRPr="00785C4B" w:rsidRDefault="00C16B9A" w:rsidP="00C16B9A">
            <w:pPr>
              <w:pStyle w:val="TAC"/>
            </w:pPr>
            <w:r>
              <w:t>78</w:t>
            </w:r>
          </w:p>
        </w:tc>
      </w:tr>
      <w:tr w:rsidR="00C16B9A" w14:paraId="0D719D61" w14:textId="625E7A3F" w:rsidTr="007159D8">
        <w:tc>
          <w:tcPr>
            <w:tcW w:w="1502" w:type="dxa"/>
          </w:tcPr>
          <w:p w14:paraId="757B0048" w14:textId="77777777" w:rsidR="00C16B9A" w:rsidRPr="00785C4B" w:rsidRDefault="00C16B9A" w:rsidP="00C16B9A">
            <w:pPr>
              <w:pStyle w:val="TAC"/>
            </w:pPr>
            <w:r w:rsidRPr="00785C4B">
              <w:t>60</w:t>
            </w:r>
          </w:p>
        </w:tc>
        <w:tc>
          <w:tcPr>
            <w:tcW w:w="908" w:type="dxa"/>
          </w:tcPr>
          <w:p w14:paraId="0AC6BD66" w14:textId="77777777" w:rsidR="00C16B9A" w:rsidRPr="00785C4B" w:rsidRDefault="00C16B9A" w:rsidP="00C16B9A">
            <w:pPr>
              <w:pStyle w:val="TAC"/>
            </w:pPr>
            <w:r w:rsidRPr="00785C4B">
              <w:t>N/A</w:t>
            </w:r>
          </w:p>
        </w:tc>
        <w:tc>
          <w:tcPr>
            <w:tcW w:w="992" w:type="dxa"/>
          </w:tcPr>
          <w:p w14:paraId="055CB39F" w14:textId="77777777" w:rsidR="00C16B9A" w:rsidRPr="00785C4B" w:rsidRDefault="00C16B9A" w:rsidP="00C16B9A">
            <w:pPr>
              <w:pStyle w:val="TAC"/>
            </w:pPr>
            <w:r w:rsidRPr="00785C4B">
              <w:t>11</w:t>
            </w:r>
          </w:p>
        </w:tc>
        <w:tc>
          <w:tcPr>
            <w:tcW w:w="709" w:type="dxa"/>
          </w:tcPr>
          <w:p w14:paraId="50638BC4" w14:textId="77777777" w:rsidR="00C16B9A" w:rsidRPr="00785C4B" w:rsidRDefault="00C16B9A" w:rsidP="00C16B9A">
            <w:pPr>
              <w:pStyle w:val="TAC"/>
            </w:pPr>
            <w:r w:rsidRPr="00785C4B">
              <w:t>18</w:t>
            </w:r>
          </w:p>
        </w:tc>
        <w:tc>
          <w:tcPr>
            <w:tcW w:w="851" w:type="dxa"/>
          </w:tcPr>
          <w:p w14:paraId="15F5B01A" w14:textId="77777777" w:rsidR="00C16B9A" w:rsidRPr="00785C4B" w:rsidRDefault="00C16B9A" w:rsidP="00C16B9A">
            <w:pPr>
              <w:pStyle w:val="TAC"/>
            </w:pPr>
            <w:r w:rsidRPr="00785C4B">
              <w:t>24</w:t>
            </w:r>
          </w:p>
        </w:tc>
        <w:tc>
          <w:tcPr>
            <w:tcW w:w="851" w:type="dxa"/>
          </w:tcPr>
          <w:p w14:paraId="5D84A963" w14:textId="27E9867E" w:rsidR="00C16B9A" w:rsidRPr="00785C4B" w:rsidRDefault="00C16B9A" w:rsidP="00C16B9A">
            <w:pPr>
              <w:pStyle w:val="TAC"/>
            </w:pPr>
            <w:r>
              <w:t>38</w:t>
            </w:r>
          </w:p>
        </w:tc>
      </w:tr>
    </w:tbl>
    <w:p w14:paraId="078936D5" w14:textId="77777777" w:rsidR="00090660" w:rsidRDefault="00090660" w:rsidP="005869D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513"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513"/>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514" w:name="_Toc106127541"/>
      <w:bookmarkStart w:id="515" w:name="_Toc123057906"/>
      <w:bookmarkStart w:id="516" w:name="_Toc124256599"/>
      <w:bookmarkStart w:id="517" w:name="_Toc131734912"/>
      <w:bookmarkStart w:id="518" w:name="_Toc137372689"/>
      <w:bookmarkStart w:id="519" w:name="_Toc138885075"/>
      <w:bookmarkStart w:id="520" w:name="_Toc145690578"/>
      <w:bookmarkStart w:id="521" w:name="_Toc155382125"/>
      <w:bookmarkStart w:id="522" w:name="_Toc161753832"/>
      <w:bookmarkStart w:id="523" w:name="_Toc161754453"/>
      <w:bookmarkStart w:id="524" w:name="_Toc163202026"/>
      <w:bookmarkStart w:id="525" w:name="_Toc169888288"/>
      <w:bookmarkStart w:id="526" w:name="_Toc171551477"/>
      <w:bookmarkStart w:id="527" w:name="_Toc176775199"/>
      <w:bookmarkStart w:id="528" w:name="_Toc187243794"/>
      <w:bookmarkStart w:id="529" w:name="_Toc193201343"/>
      <w:r w:rsidRPr="004C084E">
        <w:rPr>
          <w:lang w:eastAsia="en-US"/>
        </w:rPr>
        <w:t>5.3.3</w:t>
      </w:r>
      <w:r w:rsidRPr="004C084E">
        <w:rPr>
          <w:lang w:eastAsia="en-US"/>
        </w:rPr>
        <w:tab/>
        <w:t>Minimum guardband and transmission bandwidth configuration</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0" w:type="auto"/>
        <w:tblInd w:w="1129" w:type="dxa"/>
        <w:tblLook w:val="04A0" w:firstRow="1" w:lastRow="0" w:firstColumn="1" w:lastColumn="0" w:noHBand="0" w:noVBand="1"/>
      </w:tblPr>
      <w:tblGrid>
        <w:gridCol w:w="1502"/>
        <w:gridCol w:w="1050"/>
        <w:gridCol w:w="992"/>
        <w:gridCol w:w="992"/>
        <w:gridCol w:w="851"/>
        <w:gridCol w:w="851"/>
      </w:tblGrid>
      <w:tr w:rsidR="00C16B9A" w14:paraId="481D2CC4" w14:textId="7683F5CF" w:rsidTr="007159D8">
        <w:tc>
          <w:tcPr>
            <w:tcW w:w="1502" w:type="dxa"/>
          </w:tcPr>
          <w:p w14:paraId="61E8C80D" w14:textId="77777777" w:rsidR="00C16B9A" w:rsidRDefault="00C16B9A" w:rsidP="007D11CB">
            <w:pPr>
              <w:pStyle w:val="TAH"/>
              <w:rPr>
                <w:lang w:eastAsia="en-US"/>
              </w:rPr>
            </w:pPr>
            <w:r w:rsidRPr="00785C4B">
              <w:t>SCS (kHz)</w:t>
            </w:r>
          </w:p>
        </w:tc>
        <w:tc>
          <w:tcPr>
            <w:tcW w:w="1050" w:type="dxa"/>
          </w:tcPr>
          <w:p w14:paraId="3A4F814D" w14:textId="64C6D18A" w:rsidR="00C16B9A" w:rsidRDefault="00C16B9A" w:rsidP="007D11CB">
            <w:pPr>
              <w:pStyle w:val="TAH"/>
            </w:pPr>
            <w:r w:rsidRPr="00785C4B">
              <w:t>5</w:t>
            </w:r>
          </w:p>
          <w:p w14:paraId="17203400" w14:textId="77777777" w:rsidR="00C16B9A" w:rsidRDefault="00C16B9A" w:rsidP="007D11CB">
            <w:pPr>
              <w:pStyle w:val="TAH"/>
              <w:rPr>
                <w:lang w:eastAsia="en-US"/>
              </w:rPr>
            </w:pPr>
            <w:r w:rsidRPr="00785C4B">
              <w:t>MHz</w:t>
            </w:r>
          </w:p>
        </w:tc>
        <w:tc>
          <w:tcPr>
            <w:tcW w:w="992" w:type="dxa"/>
          </w:tcPr>
          <w:p w14:paraId="4977B359" w14:textId="77777777" w:rsidR="00C16B9A" w:rsidRPr="00785C4B" w:rsidRDefault="00C16B9A" w:rsidP="007D11CB">
            <w:pPr>
              <w:pStyle w:val="TAH"/>
            </w:pPr>
            <w:r w:rsidRPr="00785C4B">
              <w:t>10</w:t>
            </w:r>
          </w:p>
          <w:p w14:paraId="102844E3" w14:textId="77777777" w:rsidR="00C16B9A" w:rsidRDefault="00C16B9A" w:rsidP="007D11CB">
            <w:pPr>
              <w:pStyle w:val="TAH"/>
              <w:rPr>
                <w:lang w:eastAsia="en-US"/>
              </w:rPr>
            </w:pPr>
            <w:r w:rsidRPr="00785C4B">
              <w:t>MHz</w:t>
            </w:r>
          </w:p>
        </w:tc>
        <w:tc>
          <w:tcPr>
            <w:tcW w:w="992" w:type="dxa"/>
          </w:tcPr>
          <w:p w14:paraId="73E76CFD" w14:textId="77777777" w:rsidR="00C16B9A" w:rsidRPr="00785C4B" w:rsidRDefault="00C16B9A" w:rsidP="007D11CB">
            <w:pPr>
              <w:pStyle w:val="TAH"/>
            </w:pPr>
            <w:r w:rsidRPr="00785C4B">
              <w:t>15</w:t>
            </w:r>
          </w:p>
          <w:p w14:paraId="104D0C6A" w14:textId="77777777" w:rsidR="00C16B9A" w:rsidRDefault="00C16B9A" w:rsidP="007D11CB">
            <w:pPr>
              <w:pStyle w:val="TAH"/>
              <w:rPr>
                <w:lang w:eastAsia="en-US"/>
              </w:rPr>
            </w:pPr>
            <w:r w:rsidRPr="00785C4B">
              <w:t>MHz</w:t>
            </w:r>
          </w:p>
        </w:tc>
        <w:tc>
          <w:tcPr>
            <w:tcW w:w="851" w:type="dxa"/>
          </w:tcPr>
          <w:p w14:paraId="76E20490" w14:textId="77777777" w:rsidR="00C16B9A" w:rsidRPr="00785C4B" w:rsidRDefault="00C16B9A" w:rsidP="007D11CB">
            <w:pPr>
              <w:pStyle w:val="TAH"/>
            </w:pPr>
            <w:r w:rsidRPr="00785C4B">
              <w:t>20</w:t>
            </w:r>
          </w:p>
          <w:p w14:paraId="57D60225" w14:textId="77777777" w:rsidR="00C16B9A" w:rsidRDefault="00C16B9A" w:rsidP="007D11CB">
            <w:pPr>
              <w:pStyle w:val="TAH"/>
              <w:rPr>
                <w:lang w:eastAsia="en-US"/>
              </w:rPr>
            </w:pPr>
            <w:r w:rsidRPr="00785C4B">
              <w:t>MHz</w:t>
            </w:r>
          </w:p>
        </w:tc>
        <w:tc>
          <w:tcPr>
            <w:tcW w:w="851" w:type="dxa"/>
          </w:tcPr>
          <w:p w14:paraId="3CBAAFB3"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F79F1B9" w14:textId="60F33620" w:rsidR="00C16B9A" w:rsidRPr="00785C4B" w:rsidRDefault="00C16B9A" w:rsidP="00C16B9A">
            <w:pPr>
              <w:pStyle w:val="TAH"/>
            </w:pPr>
            <w:r w:rsidRPr="00C16B9A">
              <w:t>MHz</w:t>
            </w:r>
          </w:p>
        </w:tc>
      </w:tr>
      <w:tr w:rsidR="00C16B9A" w14:paraId="0B1791F4" w14:textId="443B12DC" w:rsidTr="007159D8">
        <w:tc>
          <w:tcPr>
            <w:tcW w:w="1502" w:type="dxa"/>
          </w:tcPr>
          <w:p w14:paraId="224B478D" w14:textId="77777777" w:rsidR="00C16B9A" w:rsidRDefault="00C16B9A" w:rsidP="00C16B9A">
            <w:pPr>
              <w:pStyle w:val="TAC"/>
              <w:rPr>
                <w:lang w:eastAsia="en-US"/>
              </w:rPr>
            </w:pPr>
            <w:r w:rsidRPr="009045E1">
              <w:t>15</w:t>
            </w:r>
          </w:p>
        </w:tc>
        <w:tc>
          <w:tcPr>
            <w:tcW w:w="1050" w:type="dxa"/>
          </w:tcPr>
          <w:p w14:paraId="3D04B8BA" w14:textId="77777777" w:rsidR="00C16B9A" w:rsidRDefault="00C16B9A" w:rsidP="00C16B9A">
            <w:pPr>
              <w:pStyle w:val="TAC"/>
              <w:rPr>
                <w:lang w:eastAsia="en-US"/>
              </w:rPr>
            </w:pPr>
            <w:r w:rsidRPr="009045E1">
              <w:t>242.5</w:t>
            </w:r>
          </w:p>
        </w:tc>
        <w:tc>
          <w:tcPr>
            <w:tcW w:w="992" w:type="dxa"/>
          </w:tcPr>
          <w:p w14:paraId="792F7C80" w14:textId="77777777" w:rsidR="00C16B9A" w:rsidRDefault="00C16B9A" w:rsidP="00C16B9A">
            <w:pPr>
              <w:pStyle w:val="TAC"/>
              <w:rPr>
                <w:lang w:eastAsia="en-US"/>
              </w:rPr>
            </w:pPr>
            <w:r w:rsidRPr="009045E1">
              <w:t>312.5</w:t>
            </w:r>
          </w:p>
        </w:tc>
        <w:tc>
          <w:tcPr>
            <w:tcW w:w="992" w:type="dxa"/>
          </w:tcPr>
          <w:p w14:paraId="2DC83EE6" w14:textId="77777777" w:rsidR="00C16B9A" w:rsidRDefault="00C16B9A" w:rsidP="00C16B9A">
            <w:pPr>
              <w:pStyle w:val="TAC"/>
              <w:rPr>
                <w:lang w:eastAsia="en-US"/>
              </w:rPr>
            </w:pPr>
            <w:r w:rsidRPr="009045E1">
              <w:t>382.5</w:t>
            </w:r>
          </w:p>
        </w:tc>
        <w:tc>
          <w:tcPr>
            <w:tcW w:w="851" w:type="dxa"/>
          </w:tcPr>
          <w:p w14:paraId="7621D5E4" w14:textId="77777777" w:rsidR="00C16B9A" w:rsidRDefault="00C16B9A" w:rsidP="00C16B9A">
            <w:pPr>
              <w:pStyle w:val="TAC"/>
              <w:rPr>
                <w:lang w:eastAsia="en-US"/>
              </w:rPr>
            </w:pPr>
            <w:r w:rsidRPr="009045E1">
              <w:t>452.5</w:t>
            </w:r>
          </w:p>
        </w:tc>
        <w:tc>
          <w:tcPr>
            <w:tcW w:w="851" w:type="dxa"/>
          </w:tcPr>
          <w:p w14:paraId="294F54CB" w14:textId="5EF06317" w:rsidR="00C16B9A" w:rsidRPr="009045E1" w:rsidRDefault="00C16B9A" w:rsidP="00C16B9A">
            <w:pPr>
              <w:pStyle w:val="TAC"/>
            </w:pPr>
            <w:r>
              <w:t>59</w:t>
            </w:r>
            <w:r w:rsidRPr="007744F3">
              <w:t>2.5</w:t>
            </w:r>
          </w:p>
        </w:tc>
      </w:tr>
      <w:tr w:rsidR="00C16B9A" w14:paraId="0F42071F" w14:textId="6374C58A" w:rsidTr="007159D8">
        <w:tc>
          <w:tcPr>
            <w:tcW w:w="1502" w:type="dxa"/>
          </w:tcPr>
          <w:p w14:paraId="2246F683" w14:textId="77777777" w:rsidR="00C16B9A" w:rsidRDefault="00C16B9A" w:rsidP="00C16B9A">
            <w:pPr>
              <w:pStyle w:val="TAC"/>
              <w:rPr>
                <w:lang w:eastAsia="en-US"/>
              </w:rPr>
            </w:pPr>
            <w:r w:rsidRPr="009045E1">
              <w:t>30</w:t>
            </w:r>
          </w:p>
        </w:tc>
        <w:tc>
          <w:tcPr>
            <w:tcW w:w="1050" w:type="dxa"/>
          </w:tcPr>
          <w:p w14:paraId="176BD443" w14:textId="77777777" w:rsidR="00C16B9A" w:rsidRDefault="00C16B9A" w:rsidP="00C16B9A">
            <w:pPr>
              <w:pStyle w:val="TAC"/>
              <w:rPr>
                <w:lang w:eastAsia="en-US"/>
              </w:rPr>
            </w:pPr>
            <w:r w:rsidRPr="009045E1">
              <w:t>505</w:t>
            </w:r>
          </w:p>
        </w:tc>
        <w:tc>
          <w:tcPr>
            <w:tcW w:w="992" w:type="dxa"/>
          </w:tcPr>
          <w:p w14:paraId="1EBACB8F" w14:textId="77777777" w:rsidR="00C16B9A" w:rsidRDefault="00C16B9A" w:rsidP="00C16B9A">
            <w:pPr>
              <w:pStyle w:val="TAC"/>
              <w:rPr>
                <w:lang w:eastAsia="en-US"/>
              </w:rPr>
            </w:pPr>
            <w:r w:rsidRPr="009045E1">
              <w:t>665</w:t>
            </w:r>
          </w:p>
        </w:tc>
        <w:tc>
          <w:tcPr>
            <w:tcW w:w="992" w:type="dxa"/>
          </w:tcPr>
          <w:p w14:paraId="7F1FEFC8" w14:textId="77777777" w:rsidR="00C16B9A" w:rsidRDefault="00C16B9A" w:rsidP="00C16B9A">
            <w:pPr>
              <w:pStyle w:val="TAC"/>
              <w:rPr>
                <w:lang w:eastAsia="en-US"/>
              </w:rPr>
            </w:pPr>
            <w:r w:rsidRPr="009045E1">
              <w:t>645</w:t>
            </w:r>
          </w:p>
        </w:tc>
        <w:tc>
          <w:tcPr>
            <w:tcW w:w="851" w:type="dxa"/>
          </w:tcPr>
          <w:p w14:paraId="073ECCC3" w14:textId="77777777" w:rsidR="00C16B9A" w:rsidRDefault="00C16B9A" w:rsidP="00C16B9A">
            <w:pPr>
              <w:pStyle w:val="TAC"/>
              <w:rPr>
                <w:lang w:eastAsia="en-US"/>
              </w:rPr>
            </w:pPr>
            <w:r w:rsidRPr="009045E1">
              <w:t>805</w:t>
            </w:r>
          </w:p>
        </w:tc>
        <w:tc>
          <w:tcPr>
            <w:tcW w:w="851" w:type="dxa"/>
          </w:tcPr>
          <w:p w14:paraId="11CB1827" w14:textId="47165879" w:rsidR="00C16B9A" w:rsidRPr="009045E1" w:rsidRDefault="00C16B9A" w:rsidP="00C16B9A">
            <w:pPr>
              <w:pStyle w:val="TAC"/>
            </w:pPr>
            <w:r>
              <w:t>94</w:t>
            </w:r>
            <w:r w:rsidRPr="007744F3">
              <w:t>5</w:t>
            </w:r>
          </w:p>
        </w:tc>
      </w:tr>
      <w:tr w:rsidR="00C16B9A" w14:paraId="6E635FC6" w14:textId="376A3B8D" w:rsidTr="007159D8">
        <w:tc>
          <w:tcPr>
            <w:tcW w:w="1502" w:type="dxa"/>
          </w:tcPr>
          <w:p w14:paraId="7317DF2A" w14:textId="77777777" w:rsidR="00C16B9A" w:rsidRDefault="00C16B9A" w:rsidP="00C16B9A">
            <w:pPr>
              <w:pStyle w:val="TAC"/>
              <w:rPr>
                <w:lang w:eastAsia="en-US"/>
              </w:rPr>
            </w:pPr>
            <w:r w:rsidRPr="009045E1">
              <w:t>60</w:t>
            </w:r>
          </w:p>
        </w:tc>
        <w:tc>
          <w:tcPr>
            <w:tcW w:w="1050" w:type="dxa"/>
          </w:tcPr>
          <w:p w14:paraId="75D94338" w14:textId="77777777" w:rsidR="00C16B9A" w:rsidRDefault="00C16B9A" w:rsidP="00C16B9A">
            <w:pPr>
              <w:pStyle w:val="TAC"/>
              <w:rPr>
                <w:lang w:eastAsia="en-US"/>
              </w:rPr>
            </w:pPr>
            <w:r w:rsidRPr="009045E1">
              <w:t>N/A</w:t>
            </w:r>
          </w:p>
        </w:tc>
        <w:tc>
          <w:tcPr>
            <w:tcW w:w="992" w:type="dxa"/>
          </w:tcPr>
          <w:p w14:paraId="2AF4AA04" w14:textId="77777777" w:rsidR="00C16B9A" w:rsidRDefault="00C16B9A" w:rsidP="00C16B9A">
            <w:pPr>
              <w:pStyle w:val="TAC"/>
              <w:rPr>
                <w:lang w:eastAsia="en-US"/>
              </w:rPr>
            </w:pPr>
            <w:r w:rsidRPr="009045E1">
              <w:t>1010</w:t>
            </w:r>
          </w:p>
        </w:tc>
        <w:tc>
          <w:tcPr>
            <w:tcW w:w="992" w:type="dxa"/>
          </w:tcPr>
          <w:p w14:paraId="072B19DF" w14:textId="77777777" w:rsidR="00C16B9A" w:rsidRDefault="00C16B9A" w:rsidP="00C16B9A">
            <w:pPr>
              <w:pStyle w:val="TAC"/>
              <w:rPr>
                <w:lang w:eastAsia="en-US"/>
              </w:rPr>
            </w:pPr>
            <w:r w:rsidRPr="009045E1">
              <w:t>990</w:t>
            </w:r>
          </w:p>
        </w:tc>
        <w:tc>
          <w:tcPr>
            <w:tcW w:w="851" w:type="dxa"/>
          </w:tcPr>
          <w:p w14:paraId="1B8C3F41" w14:textId="77777777" w:rsidR="00C16B9A" w:rsidRDefault="00C16B9A" w:rsidP="00C16B9A">
            <w:pPr>
              <w:pStyle w:val="TAC"/>
              <w:rPr>
                <w:lang w:eastAsia="en-US"/>
              </w:rPr>
            </w:pPr>
            <w:r w:rsidRPr="009045E1">
              <w:t>1330</w:t>
            </w:r>
          </w:p>
        </w:tc>
        <w:tc>
          <w:tcPr>
            <w:tcW w:w="851" w:type="dxa"/>
          </w:tcPr>
          <w:p w14:paraId="017B7096" w14:textId="3F4D021C" w:rsidR="00C16B9A" w:rsidRPr="009045E1" w:rsidRDefault="00C16B9A" w:rsidP="00C16B9A">
            <w:pPr>
              <w:pStyle w:val="TAC"/>
            </w:pPr>
            <w:r>
              <w:t>129</w:t>
            </w:r>
            <w:r w:rsidRPr="007744F3">
              <w:t>0</w:t>
            </w:r>
          </w:p>
        </w:tc>
      </w:tr>
    </w:tbl>
    <w:p w14:paraId="1FBF45D6" w14:textId="77777777" w:rsidR="00F908D1" w:rsidRDefault="00F908D1" w:rsidP="005869D6">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lastRenderedPageBreak/>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530" w:name="_Toc61367256"/>
      <w:bookmarkStart w:id="531" w:name="_Toc61372639"/>
      <w:bookmarkStart w:id="532" w:name="_Toc68230579"/>
      <w:bookmarkStart w:id="533" w:name="_Toc69083992"/>
      <w:bookmarkStart w:id="534" w:name="_Toc75466999"/>
      <w:bookmarkStart w:id="535" w:name="_Toc76509021"/>
      <w:bookmarkStart w:id="536" w:name="_Toc76718011"/>
      <w:bookmarkStart w:id="537" w:name="_Toc83580321"/>
      <w:bookmarkStart w:id="538" w:name="_Toc84404830"/>
      <w:bookmarkStart w:id="539" w:name="_Toc84413439"/>
      <w:bookmarkStart w:id="540" w:name="_Toc106127542"/>
      <w:bookmarkStart w:id="541" w:name="_Toc123057907"/>
      <w:bookmarkStart w:id="542" w:name="_Toc124256600"/>
      <w:bookmarkStart w:id="543" w:name="_Toc131734913"/>
      <w:bookmarkStart w:id="544" w:name="_Toc137372690"/>
      <w:bookmarkStart w:id="545" w:name="_Toc138885076"/>
      <w:bookmarkStart w:id="546" w:name="_Toc145690579"/>
      <w:bookmarkStart w:id="547" w:name="_Toc155382126"/>
      <w:bookmarkStart w:id="548" w:name="_Toc161753833"/>
      <w:bookmarkStart w:id="549" w:name="_Toc161754454"/>
      <w:bookmarkStart w:id="550" w:name="_Toc163202027"/>
      <w:bookmarkStart w:id="551" w:name="_Toc169888289"/>
      <w:bookmarkStart w:id="552" w:name="_Toc171551478"/>
      <w:bookmarkStart w:id="553" w:name="_Toc176775200"/>
      <w:bookmarkStart w:id="554" w:name="_Toc187243795"/>
      <w:bookmarkStart w:id="555" w:name="_Toc193201344"/>
      <w:r w:rsidRPr="00596DB2">
        <w:rPr>
          <w:lang w:eastAsia="en-US"/>
        </w:rPr>
        <w:t>5.3.4</w:t>
      </w:r>
      <w:r w:rsidRPr="00596DB2">
        <w:rPr>
          <w:lang w:eastAsia="en-US"/>
        </w:rPr>
        <w:tab/>
        <w:t>RB alignment</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556" w:name="_Toc21344198"/>
      <w:bookmarkStart w:id="557" w:name="_Toc29801682"/>
      <w:bookmarkStart w:id="558" w:name="_Toc29802106"/>
      <w:bookmarkStart w:id="559" w:name="_Toc29802731"/>
      <w:bookmarkStart w:id="560" w:name="_Toc36107473"/>
      <w:bookmarkStart w:id="561" w:name="_Toc37251232"/>
      <w:bookmarkStart w:id="562" w:name="_Toc45888018"/>
      <w:bookmarkStart w:id="563" w:name="_Toc45888617"/>
      <w:bookmarkStart w:id="564" w:name="_Toc61367257"/>
      <w:bookmarkStart w:id="565" w:name="_Toc61372640"/>
      <w:bookmarkStart w:id="566" w:name="_Toc68230580"/>
      <w:bookmarkStart w:id="567" w:name="_Toc69083993"/>
      <w:bookmarkStart w:id="568" w:name="_Toc75467000"/>
      <w:bookmarkStart w:id="569" w:name="_Toc76509022"/>
      <w:bookmarkStart w:id="570" w:name="_Toc76718012"/>
      <w:bookmarkStart w:id="571" w:name="_Toc83580322"/>
      <w:bookmarkStart w:id="572" w:name="_Toc84404831"/>
      <w:bookmarkStart w:id="573" w:name="_Toc84413440"/>
      <w:bookmarkStart w:id="574" w:name="_Toc106127543"/>
      <w:bookmarkStart w:id="575" w:name="_Toc123057908"/>
      <w:bookmarkStart w:id="576" w:name="_Toc124256601"/>
      <w:bookmarkStart w:id="577" w:name="_Toc131734914"/>
      <w:bookmarkStart w:id="578" w:name="_Toc137372691"/>
      <w:bookmarkStart w:id="579" w:name="_Toc138885077"/>
      <w:bookmarkStart w:id="580" w:name="_Toc145690580"/>
      <w:bookmarkStart w:id="581" w:name="_Toc155382127"/>
      <w:bookmarkStart w:id="582" w:name="_Toc161753834"/>
      <w:bookmarkStart w:id="583" w:name="_Toc161754455"/>
      <w:bookmarkStart w:id="584" w:name="_Toc163202028"/>
      <w:bookmarkStart w:id="585" w:name="_Toc169888290"/>
      <w:bookmarkStart w:id="586" w:name="_Toc171551479"/>
      <w:bookmarkStart w:id="587" w:name="_Toc176775201"/>
      <w:bookmarkStart w:id="588" w:name="_Toc187243796"/>
      <w:bookmarkStart w:id="589" w:name="_Toc193201345"/>
      <w:r w:rsidRPr="00BF3EBA">
        <w:rPr>
          <w:lang w:eastAsia="en-US"/>
        </w:rPr>
        <w:t>5.3.5</w:t>
      </w:r>
      <w:r w:rsidRPr="00BF3EBA">
        <w:rPr>
          <w:lang w:eastAsia="en-US"/>
        </w:rPr>
        <w:tab/>
        <w:t>UE channel bandwidth per operating band</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21BA0E5A" w14:textId="4DB0392E"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p>
    <w:p w14:paraId="79C54E56" w14:textId="00601596" w:rsidR="009254AE" w:rsidRPr="003F320C" w:rsidRDefault="00E31490" w:rsidP="003D76F8">
      <w:pPr>
        <w:pStyle w:val="TH"/>
        <w:rPr>
          <w:lang w:eastAsia="en-US"/>
        </w:rPr>
      </w:pPr>
      <w:r w:rsidRPr="003F320C">
        <w:lastRenderedPageBreak/>
        <w:t>Table 5.3.5-1</w:t>
      </w:r>
      <w:r>
        <w:t>:</w:t>
      </w:r>
      <w:r w:rsidRPr="003F320C">
        <w:t xml:space="preserve"> Channel bandwidths for each</w:t>
      </w:r>
      <w:r>
        <w:t xml:space="preserve"> NTN satellite </w:t>
      </w:r>
      <w:r w:rsidRPr="003F320C">
        <w:t>band</w:t>
      </w:r>
      <w:r>
        <w:t xml:space="preserve"> in FR1-NTN</w:t>
      </w:r>
    </w:p>
    <w:tbl>
      <w:tblPr>
        <w:tblStyle w:val="TableGrid"/>
        <w:tblW w:w="8075" w:type="dxa"/>
        <w:jc w:val="center"/>
        <w:tblLayout w:type="fixed"/>
        <w:tblLook w:val="04A0" w:firstRow="1" w:lastRow="0" w:firstColumn="1" w:lastColumn="0" w:noHBand="0" w:noVBand="1"/>
      </w:tblPr>
      <w:tblGrid>
        <w:gridCol w:w="1493"/>
        <w:gridCol w:w="1132"/>
        <w:gridCol w:w="1132"/>
        <w:gridCol w:w="1132"/>
        <w:gridCol w:w="1133"/>
        <w:gridCol w:w="1133"/>
        <w:gridCol w:w="920"/>
      </w:tblGrid>
      <w:tr w:rsidR="00C16B9A" w14:paraId="312A5973" w14:textId="50D3CDB3" w:rsidTr="00C16B9A">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300EC179" w14:textId="45686232" w:rsidR="00C16B9A" w:rsidRDefault="00C16B9A" w:rsidP="007159D8">
            <w:pPr>
              <w:pStyle w:val="TAH"/>
              <w:rPr>
                <w:rFonts w:eastAsia="Yu Mincho"/>
              </w:rPr>
            </w:pPr>
            <w:r>
              <w:t>NTN satellite band</w:t>
            </w:r>
          </w:p>
        </w:tc>
        <w:tc>
          <w:tcPr>
            <w:tcW w:w="1132" w:type="dxa"/>
            <w:vMerge w:val="restart"/>
            <w:tcBorders>
              <w:left w:val="single" w:sz="4" w:space="0" w:color="auto"/>
            </w:tcBorders>
            <w:vAlign w:val="center"/>
          </w:tcPr>
          <w:p w14:paraId="41210BD5" w14:textId="77777777" w:rsidR="00C16B9A" w:rsidRDefault="00C16B9A" w:rsidP="007159D8">
            <w:pPr>
              <w:pStyle w:val="TAH"/>
            </w:pPr>
            <w:r>
              <w:t>SCS</w:t>
            </w:r>
          </w:p>
          <w:p w14:paraId="2BCFD228" w14:textId="77777777" w:rsidR="00C16B9A" w:rsidRDefault="00C16B9A" w:rsidP="007159D8">
            <w:pPr>
              <w:pStyle w:val="TAH"/>
              <w:rPr>
                <w:rFonts w:eastAsia="Yu Mincho"/>
              </w:rPr>
            </w:pPr>
            <w:r>
              <w:t>kHz</w:t>
            </w:r>
          </w:p>
        </w:tc>
        <w:tc>
          <w:tcPr>
            <w:tcW w:w="5450" w:type="dxa"/>
            <w:gridSpan w:val="5"/>
            <w:vAlign w:val="center"/>
          </w:tcPr>
          <w:p w14:paraId="68871CB9" w14:textId="1E5770B7" w:rsidR="00C16B9A" w:rsidRDefault="00C16B9A" w:rsidP="007159D8">
            <w:pPr>
              <w:pStyle w:val="TAH"/>
              <w:rPr>
                <w:rFonts w:eastAsiaTheme="minorEastAsia"/>
              </w:rPr>
            </w:pPr>
            <w:r>
              <w:rPr>
                <w:rFonts w:eastAsiaTheme="minorEastAsia" w:hint="eastAsia"/>
              </w:rPr>
              <w:t>U</w:t>
            </w:r>
            <w:r>
              <w:rPr>
                <w:rFonts w:eastAsiaTheme="minorEastAsia"/>
              </w:rPr>
              <w:t>E Channel bandwidth (MHz)</w:t>
            </w:r>
          </w:p>
        </w:tc>
      </w:tr>
      <w:tr w:rsidR="00C16B9A" w14:paraId="39DF979A" w14:textId="2265D71A" w:rsidTr="00C16B9A">
        <w:trPr>
          <w:cantSplit/>
          <w:jc w:val="center"/>
        </w:trPr>
        <w:tc>
          <w:tcPr>
            <w:tcW w:w="1493" w:type="dxa"/>
            <w:vMerge/>
            <w:tcBorders>
              <w:left w:val="single" w:sz="4" w:space="0" w:color="auto"/>
              <w:bottom w:val="single" w:sz="4" w:space="0" w:color="auto"/>
              <w:right w:val="single" w:sz="4" w:space="0" w:color="auto"/>
            </w:tcBorders>
            <w:vAlign w:val="center"/>
          </w:tcPr>
          <w:p w14:paraId="40B64E72" w14:textId="77777777" w:rsidR="00C16B9A" w:rsidRDefault="00C16B9A" w:rsidP="00114884">
            <w:pPr>
              <w:pStyle w:val="TAC"/>
              <w:rPr>
                <w:rFonts w:eastAsia="Yu Mincho"/>
              </w:rPr>
            </w:pPr>
          </w:p>
        </w:tc>
        <w:tc>
          <w:tcPr>
            <w:tcW w:w="1132" w:type="dxa"/>
            <w:vMerge/>
            <w:tcBorders>
              <w:left w:val="single" w:sz="4" w:space="0" w:color="auto"/>
            </w:tcBorders>
            <w:vAlign w:val="center"/>
          </w:tcPr>
          <w:p w14:paraId="2CEC31B3" w14:textId="77777777" w:rsidR="00C16B9A" w:rsidRDefault="00C16B9A" w:rsidP="00114884">
            <w:pPr>
              <w:pStyle w:val="TAC"/>
              <w:rPr>
                <w:rFonts w:eastAsia="Yu Mincho"/>
              </w:rPr>
            </w:pPr>
          </w:p>
        </w:tc>
        <w:tc>
          <w:tcPr>
            <w:tcW w:w="1132" w:type="dxa"/>
          </w:tcPr>
          <w:p w14:paraId="7C3B6209" w14:textId="5254AABE" w:rsidR="00C16B9A" w:rsidRDefault="00C16B9A" w:rsidP="00114884">
            <w:pPr>
              <w:pStyle w:val="TAC"/>
              <w:rPr>
                <w:rFonts w:eastAsia="Yu Mincho"/>
              </w:rPr>
            </w:pPr>
            <w:r>
              <w:t>5</w:t>
            </w:r>
          </w:p>
        </w:tc>
        <w:tc>
          <w:tcPr>
            <w:tcW w:w="1132" w:type="dxa"/>
            <w:vAlign w:val="center"/>
          </w:tcPr>
          <w:p w14:paraId="0D2CF473" w14:textId="382F1748" w:rsidR="00C16B9A" w:rsidRDefault="00C16B9A" w:rsidP="00114884">
            <w:pPr>
              <w:pStyle w:val="TAC"/>
              <w:rPr>
                <w:rFonts w:eastAsia="Yu Mincho"/>
              </w:rPr>
            </w:pPr>
            <w:r>
              <w:t>10</w:t>
            </w:r>
          </w:p>
        </w:tc>
        <w:tc>
          <w:tcPr>
            <w:tcW w:w="1133" w:type="dxa"/>
            <w:vAlign w:val="center"/>
          </w:tcPr>
          <w:p w14:paraId="10AA98F3" w14:textId="7758DEE1" w:rsidR="00C16B9A" w:rsidRDefault="00C16B9A" w:rsidP="00114884">
            <w:pPr>
              <w:pStyle w:val="TAC"/>
              <w:rPr>
                <w:rFonts w:eastAsia="Yu Mincho"/>
              </w:rPr>
            </w:pPr>
            <w:r>
              <w:t>15</w:t>
            </w:r>
          </w:p>
        </w:tc>
        <w:tc>
          <w:tcPr>
            <w:tcW w:w="1133" w:type="dxa"/>
            <w:vAlign w:val="center"/>
          </w:tcPr>
          <w:p w14:paraId="7BBA6C74" w14:textId="7568C3CB" w:rsidR="00C16B9A" w:rsidRDefault="00C16B9A" w:rsidP="00114884">
            <w:pPr>
              <w:pStyle w:val="TAC"/>
              <w:rPr>
                <w:rFonts w:eastAsia="Yu Mincho"/>
              </w:rPr>
            </w:pPr>
            <w:r>
              <w:t>20</w:t>
            </w:r>
          </w:p>
        </w:tc>
        <w:tc>
          <w:tcPr>
            <w:tcW w:w="920" w:type="dxa"/>
          </w:tcPr>
          <w:p w14:paraId="5BF23F81" w14:textId="6321C584"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7F9B785" w14:textId="777B2D33" w:rsidR="00C16B9A" w:rsidRDefault="00C16B9A" w:rsidP="00C16B9A">
            <w:pPr>
              <w:pStyle w:val="TAC"/>
            </w:pPr>
            <w:r w:rsidRPr="00C16B9A">
              <w:rPr>
                <w:b/>
              </w:rPr>
              <w:t>(NOTE)</w:t>
            </w:r>
          </w:p>
        </w:tc>
      </w:tr>
      <w:tr w:rsidR="00C16B9A" w14:paraId="69330D2E" w14:textId="02023034" w:rsidTr="00C16B9A">
        <w:trPr>
          <w:cantSplit/>
          <w:jc w:val="center"/>
        </w:trPr>
        <w:tc>
          <w:tcPr>
            <w:tcW w:w="1493" w:type="dxa"/>
            <w:tcBorders>
              <w:top w:val="single" w:sz="4" w:space="0" w:color="auto"/>
              <w:bottom w:val="single" w:sz="4" w:space="0" w:color="FFFFFF" w:themeColor="background1"/>
            </w:tcBorders>
            <w:vAlign w:val="center"/>
          </w:tcPr>
          <w:p w14:paraId="11285AD9" w14:textId="77777777" w:rsidR="00C16B9A" w:rsidRDefault="00C16B9A" w:rsidP="00114884">
            <w:pPr>
              <w:pStyle w:val="TAC"/>
            </w:pPr>
          </w:p>
        </w:tc>
        <w:tc>
          <w:tcPr>
            <w:tcW w:w="1132" w:type="dxa"/>
            <w:vAlign w:val="center"/>
          </w:tcPr>
          <w:p w14:paraId="5431E177" w14:textId="77777777" w:rsidR="00C16B9A" w:rsidRDefault="00C16B9A" w:rsidP="00114884">
            <w:pPr>
              <w:pStyle w:val="TAC"/>
            </w:pPr>
            <w:r>
              <w:t>15</w:t>
            </w:r>
          </w:p>
        </w:tc>
        <w:tc>
          <w:tcPr>
            <w:tcW w:w="1132" w:type="dxa"/>
          </w:tcPr>
          <w:p w14:paraId="18A379A2" w14:textId="4C5D11A7" w:rsidR="00C16B9A" w:rsidRDefault="00C16B9A" w:rsidP="00114884">
            <w:pPr>
              <w:pStyle w:val="TAC"/>
              <w:rPr>
                <w:rFonts w:eastAsia="Yu Mincho"/>
              </w:rPr>
            </w:pPr>
            <w:r w:rsidRPr="00A25435">
              <w:t>5</w:t>
            </w:r>
          </w:p>
        </w:tc>
        <w:tc>
          <w:tcPr>
            <w:tcW w:w="1132" w:type="dxa"/>
          </w:tcPr>
          <w:p w14:paraId="527E08CD" w14:textId="6EA59E36" w:rsidR="00C16B9A" w:rsidRDefault="00C16B9A" w:rsidP="00114884">
            <w:pPr>
              <w:pStyle w:val="TAC"/>
            </w:pPr>
            <w:r w:rsidRPr="00A25435">
              <w:t>10</w:t>
            </w:r>
          </w:p>
        </w:tc>
        <w:tc>
          <w:tcPr>
            <w:tcW w:w="1133" w:type="dxa"/>
          </w:tcPr>
          <w:p w14:paraId="48248F37" w14:textId="163D2919" w:rsidR="00C16B9A" w:rsidRDefault="00C16B9A" w:rsidP="00114884">
            <w:pPr>
              <w:pStyle w:val="TAC"/>
            </w:pPr>
            <w:r w:rsidRPr="00A25435">
              <w:t>15</w:t>
            </w:r>
          </w:p>
        </w:tc>
        <w:tc>
          <w:tcPr>
            <w:tcW w:w="1133" w:type="dxa"/>
          </w:tcPr>
          <w:p w14:paraId="3D971CA7" w14:textId="15BC35D7" w:rsidR="00C16B9A" w:rsidRDefault="00C16B9A" w:rsidP="00114884">
            <w:pPr>
              <w:pStyle w:val="TAC"/>
            </w:pPr>
            <w:r w:rsidRPr="00A25435">
              <w:t>20</w:t>
            </w:r>
          </w:p>
        </w:tc>
        <w:tc>
          <w:tcPr>
            <w:tcW w:w="920" w:type="dxa"/>
          </w:tcPr>
          <w:p w14:paraId="28FFE7ED" w14:textId="77777777" w:rsidR="00C16B9A" w:rsidRPr="00A25435" w:rsidRDefault="00C16B9A" w:rsidP="00114884">
            <w:pPr>
              <w:pStyle w:val="TAC"/>
            </w:pPr>
          </w:p>
        </w:tc>
      </w:tr>
      <w:tr w:rsidR="00C16B9A" w14:paraId="72896660" w14:textId="7C7128F1" w:rsidTr="00C16B9A">
        <w:trPr>
          <w:cantSplit/>
          <w:jc w:val="center"/>
        </w:trPr>
        <w:tc>
          <w:tcPr>
            <w:tcW w:w="1493" w:type="dxa"/>
            <w:tcBorders>
              <w:top w:val="single" w:sz="4" w:space="0" w:color="FFFFFF" w:themeColor="background1"/>
              <w:bottom w:val="single" w:sz="4" w:space="0" w:color="FFFFFF" w:themeColor="background1"/>
            </w:tcBorders>
            <w:vAlign w:val="center"/>
          </w:tcPr>
          <w:p w14:paraId="668D87BC" w14:textId="77777777" w:rsidR="00C16B9A" w:rsidRDefault="00C16B9A" w:rsidP="00114884">
            <w:pPr>
              <w:pStyle w:val="TAC"/>
            </w:pPr>
            <w:r>
              <w:rPr>
                <w:rFonts w:hint="eastAsia"/>
                <w:lang w:val="en-US"/>
              </w:rPr>
              <w:t>n25</w:t>
            </w:r>
            <w:r>
              <w:rPr>
                <w:lang w:val="en-US"/>
              </w:rPr>
              <w:t>6</w:t>
            </w:r>
          </w:p>
        </w:tc>
        <w:tc>
          <w:tcPr>
            <w:tcW w:w="1132" w:type="dxa"/>
            <w:vAlign w:val="center"/>
          </w:tcPr>
          <w:p w14:paraId="5E9D11F5" w14:textId="77777777" w:rsidR="00C16B9A" w:rsidRDefault="00C16B9A" w:rsidP="00114884">
            <w:pPr>
              <w:pStyle w:val="TAC"/>
            </w:pPr>
            <w:r>
              <w:t>30</w:t>
            </w:r>
          </w:p>
        </w:tc>
        <w:tc>
          <w:tcPr>
            <w:tcW w:w="1132" w:type="dxa"/>
          </w:tcPr>
          <w:p w14:paraId="4AC6DBF7" w14:textId="77777777" w:rsidR="00C16B9A" w:rsidRDefault="00C16B9A" w:rsidP="00114884">
            <w:pPr>
              <w:pStyle w:val="TAC"/>
            </w:pPr>
          </w:p>
        </w:tc>
        <w:tc>
          <w:tcPr>
            <w:tcW w:w="1132" w:type="dxa"/>
          </w:tcPr>
          <w:p w14:paraId="49F16527" w14:textId="345140E6" w:rsidR="00C16B9A" w:rsidRDefault="00C16B9A" w:rsidP="00114884">
            <w:pPr>
              <w:pStyle w:val="TAC"/>
            </w:pPr>
            <w:r w:rsidRPr="00A25435">
              <w:t>10</w:t>
            </w:r>
          </w:p>
        </w:tc>
        <w:tc>
          <w:tcPr>
            <w:tcW w:w="1133" w:type="dxa"/>
          </w:tcPr>
          <w:p w14:paraId="4CC25B84" w14:textId="4CFC93CD" w:rsidR="00C16B9A" w:rsidRDefault="00C16B9A" w:rsidP="00114884">
            <w:pPr>
              <w:pStyle w:val="TAC"/>
            </w:pPr>
            <w:r w:rsidRPr="00A25435">
              <w:t>15</w:t>
            </w:r>
          </w:p>
        </w:tc>
        <w:tc>
          <w:tcPr>
            <w:tcW w:w="1133" w:type="dxa"/>
          </w:tcPr>
          <w:p w14:paraId="573DA254" w14:textId="08C2CB7F" w:rsidR="00C16B9A" w:rsidRDefault="00C16B9A" w:rsidP="00114884">
            <w:pPr>
              <w:pStyle w:val="TAC"/>
            </w:pPr>
            <w:r w:rsidRPr="00A25435">
              <w:t>20</w:t>
            </w:r>
          </w:p>
        </w:tc>
        <w:tc>
          <w:tcPr>
            <w:tcW w:w="920" w:type="dxa"/>
          </w:tcPr>
          <w:p w14:paraId="1C3C9F16" w14:textId="77777777" w:rsidR="00C16B9A" w:rsidRPr="00A25435" w:rsidRDefault="00C16B9A" w:rsidP="00114884">
            <w:pPr>
              <w:pStyle w:val="TAC"/>
            </w:pPr>
          </w:p>
        </w:tc>
      </w:tr>
      <w:tr w:rsidR="00C16B9A" w14:paraId="0D249D85" w14:textId="5CAFDA72" w:rsidTr="00C16B9A">
        <w:trPr>
          <w:cantSplit/>
          <w:jc w:val="center"/>
        </w:trPr>
        <w:tc>
          <w:tcPr>
            <w:tcW w:w="1493" w:type="dxa"/>
            <w:tcBorders>
              <w:top w:val="single" w:sz="4" w:space="0" w:color="FFFFFF" w:themeColor="background1"/>
              <w:bottom w:val="single" w:sz="4" w:space="0" w:color="auto"/>
            </w:tcBorders>
            <w:vAlign w:val="center"/>
          </w:tcPr>
          <w:p w14:paraId="1C29665D" w14:textId="77777777" w:rsidR="00C16B9A" w:rsidRDefault="00C16B9A" w:rsidP="00114884">
            <w:pPr>
              <w:pStyle w:val="TAC"/>
            </w:pPr>
          </w:p>
        </w:tc>
        <w:tc>
          <w:tcPr>
            <w:tcW w:w="1132" w:type="dxa"/>
            <w:vAlign w:val="center"/>
          </w:tcPr>
          <w:p w14:paraId="7B48D06E" w14:textId="77777777" w:rsidR="00C16B9A" w:rsidRDefault="00C16B9A" w:rsidP="00114884">
            <w:pPr>
              <w:pStyle w:val="TAC"/>
            </w:pPr>
            <w:r>
              <w:t>60</w:t>
            </w:r>
          </w:p>
        </w:tc>
        <w:tc>
          <w:tcPr>
            <w:tcW w:w="1132" w:type="dxa"/>
          </w:tcPr>
          <w:p w14:paraId="3370F337" w14:textId="77777777" w:rsidR="00C16B9A" w:rsidRDefault="00C16B9A" w:rsidP="00114884">
            <w:pPr>
              <w:pStyle w:val="TAC"/>
            </w:pPr>
          </w:p>
        </w:tc>
        <w:tc>
          <w:tcPr>
            <w:tcW w:w="1132" w:type="dxa"/>
          </w:tcPr>
          <w:p w14:paraId="0F2F4426" w14:textId="53BBCDFF" w:rsidR="00C16B9A" w:rsidRDefault="00C16B9A" w:rsidP="00114884">
            <w:pPr>
              <w:pStyle w:val="TAC"/>
            </w:pPr>
            <w:r w:rsidRPr="00A25435">
              <w:t>10</w:t>
            </w:r>
          </w:p>
        </w:tc>
        <w:tc>
          <w:tcPr>
            <w:tcW w:w="1133" w:type="dxa"/>
          </w:tcPr>
          <w:p w14:paraId="23561E01" w14:textId="69A7D5AE" w:rsidR="00C16B9A" w:rsidRDefault="00C16B9A" w:rsidP="00114884">
            <w:pPr>
              <w:pStyle w:val="TAC"/>
            </w:pPr>
            <w:r w:rsidRPr="00A25435">
              <w:t>15</w:t>
            </w:r>
          </w:p>
        </w:tc>
        <w:tc>
          <w:tcPr>
            <w:tcW w:w="1133" w:type="dxa"/>
          </w:tcPr>
          <w:p w14:paraId="39C9C8AE" w14:textId="08DDC996" w:rsidR="00C16B9A" w:rsidRDefault="00C16B9A" w:rsidP="00114884">
            <w:pPr>
              <w:pStyle w:val="TAC"/>
            </w:pPr>
            <w:r w:rsidRPr="00A25435">
              <w:t>20</w:t>
            </w:r>
          </w:p>
        </w:tc>
        <w:tc>
          <w:tcPr>
            <w:tcW w:w="920" w:type="dxa"/>
          </w:tcPr>
          <w:p w14:paraId="615C1DE1" w14:textId="77777777" w:rsidR="00C16B9A" w:rsidRPr="00A25435" w:rsidRDefault="00C16B9A" w:rsidP="00114884">
            <w:pPr>
              <w:pStyle w:val="TAC"/>
            </w:pPr>
          </w:p>
        </w:tc>
      </w:tr>
      <w:tr w:rsidR="00C16B9A" w14:paraId="755ABEEE" w14:textId="25F3321B" w:rsidTr="00C16B9A">
        <w:trPr>
          <w:cantSplit/>
          <w:jc w:val="center"/>
        </w:trPr>
        <w:tc>
          <w:tcPr>
            <w:tcW w:w="1493" w:type="dxa"/>
            <w:tcBorders>
              <w:top w:val="single" w:sz="4" w:space="0" w:color="auto"/>
              <w:bottom w:val="nil"/>
            </w:tcBorders>
            <w:vAlign w:val="center"/>
          </w:tcPr>
          <w:p w14:paraId="50BBB6C8" w14:textId="77777777" w:rsidR="00C16B9A" w:rsidRDefault="00C16B9A" w:rsidP="00114884">
            <w:pPr>
              <w:pStyle w:val="TAC"/>
            </w:pPr>
          </w:p>
        </w:tc>
        <w:tc>
          <w:tcPr>
            <w:tcW w:w="1132" w:type="dxa"/>
            <w:vAlign w:val="center"/>
          </w:tcPr>
          <w:p w14:paraId="4C5FEABA" w14:textId="77777777" w:rsidR="00C16B9A" w:rsidRDefault="00C16B9A" w:rsidP="00114884">
            <w:pPr>
              <w:pStyle w:val="TAC"/>
            </w:pPr>
            <w:r>
              <w:t>15</w:t>
            </w:r>
          </w:p>
        </w:tc>
        <w:tc>
          <w:tcPr>
            <w:tcW w:w="1132" w:type="dxa"/>
          </w:tcPr>
          <w:p w14:paraId="16BCB3C5" w14:textId="5A51A436" w:rsidR="00C16B9A" w:rsidRDefault="00C16B9A" w:rsidP="00114884">
            <w:pPr>
              <w:pStyle w:val="TAC"/>
            </w:pPr>
            <w:r w:rsidRPr="00A25435">
              <w:t>5</w:t>
            </w:r>
          </w:p>
        </w:tc>
        <w:tc>
          <w:tcPr>
            <w:tcW w:w="1132" w:type="dxa"/>
          </w:tcPr>
          <w:p w14:paraId="60494A02" w14:textId="1DB2BCE1" w:rsidR="00C16B9A" w:rsidRDefault="00C16B9A" w:rsidP="00114884">
            <w:pPr>
              <w:pStyle w:val="TAC"/>
            </w:pPr>
            <w:r w:rsidRPr="00A25435">
              <w:t>10</w:t>
            </w:r>
          </w:p>
        </w:tc>
        <w:tc>
          <w:tcPr>
            <w:tcW w:w="1133" w:type="dxa"/>
          </w:tcPr>
          <w:p w14:paraId="76A90677" w14:textId="6C036779" w:rsidR="00C16B9A" w:rsidRDefault="00C16B9A" w:rsidP="00114884">
            <w:pPr>
              <w:pStyle w:val="TAC"/>
            </w:pPr>
            <w:r w:rsidRPr="00A25435">
              <w:t>15</w:t>
            </w:r>
          </w:p>
        </w:tc>
        <w:tc>
          <w:tcPr>
            <w:tcW w:w="1133" w:type="dxa"/>
          </w:tcPr>
          <w:p w14:paraId="4D69F7F8" w14:textId="3DD7BEA5" w:rsidR="00C16B9A" w:rsidRDefault="00C16B9A" w:rsidP="00114884">
            <w:pPr>
              <w:pStyle w:val="TAC"/>
            </w:pPr>
            <w:r w:rsidRPr="00A25435">
              <w:t>20</w:t>
            </w:r>
          </w:p>
        </w:tc>
        <w:tc>
          <w:tcPr>
            <w:tcW w:w="920" w:type="dxa"/>
          </w:tcPr>
          <w:p w14:paraId="7DD608D3" w14:textId="77777777" w:rsidR="00C16B9A" w:rsidRPr="00A25435" w:rsidRDefault="00C16B9A" w:rsidP="00114884">
            <w:pPr>
              <w:pStyle w:val="TAC"/>
            </w:pPr>
          </w:p>
        </w:tc>
      </w:tr>
      <w:tr w:rsidR="00C16B9A" w14:paraId="4A9A1DD3" w14:textId="171D90BF" w:rsidTr="00C16B9A">
        <w:trPr>
          <w:cantSplit/>
          <w:jc w:val="center"/>
        </w:trPr>
        <w:tc>
          <w:tcPr>
            <w:tcW w:w="1493" w:type="dxa"/>
            <w:tcBorders>
              <w:top w:val="nil"/>
              <w:bottom w:val="nil"/>
            </w:tcBorders>
            <w:vAlign w:val="center"/>
          </w:tcPr>
          <w:p w14:paraId="355BA87F" w14:textId="77777777" w:rsidR="00C16B9A" w:rsidRDefault="00C16B9A" w:rsidP="00114884">
            <w:pPr>
              <w:pStyle w:val="TAC"/>
            </w:pPr>
            <w:r>
              <w:rPr>
                <w:rFonts w:hint="eastAsia"/>
                <w:lang w:val="en-US"/>
              </w:rPr>
              <w:t>n25</w:t>
            </w:r>
            <w:r>
              <w:rPr>
                <w:lang w:val="en-US"/>
              </w:rPr>
              <w:t>5</w:t>
            </w:r>
          </w:p>
        </w:tc>
        <w:tc>
          <w:tcPr>
            <w:tcW w:w="1132" w:type="dxa"/>
            <w:vAlign w:val="center"/>
          </w:tcPr>
          <w:p w14:paraId="185BE9AE" w14:textId="77777777" w:rsidR="00C16B9A" w:rsidRDefault="00C16B9A" w:rsidP="00114884">
            <w:pPr>
              <w:pStyle w:val="TAC"/>
            </w:pPr>
            <w:r>
              <w:t>30</w:t>
            </w:r>
          </w:p>
        </w:tc>
        <w:tc>
          <w:tcPr>
            <w:tcW w:w="1132" w:type="dxa"/>
          </w:tcPr>
          <w:p w14:paraId="19206E03" w14:textId="77777777" w:rsidR="00C16B9A" w:rsidRDefault="00C16B9A" w:rsidP="00114884">
            <w:pPr>
              <w:pStyle w:val="TAC"/>
            </w:pPr>
          </w:p>
        </w:tc>
        <w:tc>
          <w:tcPr>
            <w:tcW w:w="1132" w:type="dxa"/>
          </w:tcPr>
          <w:p w14:paraId="0C292C9B" w14:textId="212E17C6" w:rsidR="00C16B9A" w:rsidRDefault="00C16B9A" w:rsidP="00114884">
            <w:pPr>
              <w:pStyle w:val="TAC"/>
            </w:pPr>
            <w:r w:rsidRPr="00A25435">
              <w:t>10</w:t>
            </w:r>
          </w:p>
        </w:tc>
        <w:tc>
          <w:tcPr>
            <w:tcW w:w="1133" w:type="dxa"/>
          </w:tcPr>
          <w:p w14:paraId="22A0DCAD" w14:textId="02724630" w:rsidR="00C16B9A" w:rsidRDefault="00C16B9A" w:rsidP="00114884">
            <w:pPr>
              <w:pStyle w:val="TAC"/>
            </w:pPr>
            <w:r w:rsidRPr="00A25435">
              <w:t>15</w:t>
            </w:r>
          </w:p>
        </w:tc>
        <w:tc>
          <w:tcPr>
            <w:tcW w:w="1133" w:type="dxa"/>
          </w:tcPr>
          <w:p w14:paraId="103E8C54" w14:textId="688EDC37" w:rsidR="00C16B9A" w:rsidRDefault="00C16B9A" w:rsidP="00114884">
            <w:pPr>
              <w:pStyle w:val="TAC"/>
            </w:pPr>
            <w:r w:rsidRPr="00A25435">
              <w:t>20</w:t>
            </w:r>
          </w:p>
        </w:tc>
        <w:tc>
          <w:tcPr>
            <w:tcW w:w="920" w:type="dxa"/>
          </w:tcPr>
          <w:p w14:paraId="6446C03C" w14:textId="77777777" w:rsidR="00C16B9A" w:rsidRPr="00A25435" w:rsidRDefault="00C16B9A" w:rsidP="00114884">
            <w:pPr>
              <w:pStyle w:val="TAC"/>
            </w:pPr>
          </w:p>
        </w:tc>
      </w:tr>
      <w:tr w:rsidR="00C16B9A" w14:paraId="41A20CA0" w14:textId="09499744" w:rsidTr="00C16B9A">
        <w:trPr>
          <w:cantSplit/>
          <w:jc w:val="center"/>
        </w:trPr>
        <w:tc>
          <w:tcPr>
            <w:tcW w:w="1493" w:type="dxa"/>
            <w:tcBorders>
              <w:top w:val="nil"/>
              <w:bottom w:val="single" w:sz="4" w:space="0" w:color="auto"/>
            </w:tcBorders>
            <w:vAlign w:val="center"/>
          </w:tcPr>
          <w:p w14:paraId="1577010B" w14:textId="77777777" w:rsidR="00C16B9A" w:rsidRDefault="00C16B9A" w:rsidP="00114884">
            <w:pPr>
              <w:pStyle w:val="TAC"/>
              <w:rPr>
                <w:lang w:val="en-US"/>
              </w:rPr>
            </w:pPr>
          </w:p>
        </w:tc>
        <w:tc>
          <w:tcPr>
            <w:tcW w:w="1132" w:type="dxa"/>
            <w:tcBorders>
              <w:bottom w:val="single" w:sz="4" w:space="0" w:color="auto"/>
            </w:tcBorders>
            <w:vAlign w:val="center"/>
          </w:tcPr>
          <w:p w14:paraId="116FD139" w14:textId="77777777" w:rsidR="00C16B9A" w:rsidRDefault="00C16B9A" w:rsidP="00114884">
            <w:pPr>
              <w:pStyle w:val="TAC"/>
            </w:pPr>
            <w:r>
              <w:t>60</w:t>
            </w:r>
          </w:p>
        </w:tc>
        <w:tc>
          <w:tcPr>
            <w:tcW w:w="1132" w:type="dxa"/>
            <w:tcBorders>
              <w:bottom w:val="single" w:sz="4" w:space="0" w:color="auto"/>
            </w:tcBorders>
          </w:tcPr>
          <w:p w14:paraId="09BA4377" w14:textId="77777777" w:rsidR="00C16B9A" w:rsidRDefault="00C16B9A" w:rsidP="00114884">
            <w:pPr>
              <w:pStyle w:val="TAC"/>
            </w:pPr>
          </w:p>
        </w:tc>
        <w:tc>
          <w:tcPr>
            <w:tcW w:w="1132" w:type="dxa"/>
            <w:tcBorders>
              <w:bottom w:val="single" w:sz="4" w:space="0" w:color="auto"/>
            </w:tcBorders>
          </w:tcPr>
          <w:p w14:paraId="49BAD1D8" w14:textId="4CA4A99C" w:rsidR="00C16B9A" w:rsidRDefault="00C16B9A" w:rsidP="00114884">
            <w:pPr>
              <w:pStyle w:val="TAC"/>
            </w:pPr>
            <w:r w:rsidRPr="00A25435">
              <w:t>10</w:t>
            </w:r>
          </w:p>
        </w:tc>
        <w:tc>
          <w:tcPr>
            <w:tcW w:w="1133" w:type="dxa"/>
            <w:tcBorders>
              <w:bottom w:val="single" w:sz="4" w:space="0" w:color="auto"/>
            </w:tcBorders>
          </w:tcPr>
          <w:p w14:paraId="1F112C5A" w14:textId="2D04757D" w:rsidR="00C16B9A" w:rsidRDefault="00C16B9A" w:rsidP="00114884">
            <w:pPr>
              <w:pStyle w:val="TAC"/>
            </w:pPr>
            <w:r w:rsidRPr="00A25435">
              <w:t>15</w:t>
            </w:r>
          </w:p>
        </w:tc>
        <w:tc>
          <w:tcPr>
            <w:tcW w:w="1133" w:type="dxa"/>
            <w:tcBorders>
              <w:bottom w:val="single" w:sz="4" w:space="0" w:color="auto"/>
            </w:tcBorders>
          </w:tcPr>
          <w:p w14:paraId="70DF4D36" w14:textId="0FC89261" w:rsidR="00C16B9A" w:rsidRDefault="00C16B9A" w:rsidP="00114884">
            <w:pPr>
              <w:pStyle w:val="TAC"/>
            </w:pPr>
            <w:r w:rsidRPr="00A25435">
              <w:t>20</w:t>
            </w:r>
          </w:p>
        </w:tc>
        <w:tc>
          <w:tcPr>
            <w:tcW w:w="920" w:type="dxa"/>
            <w:tcBorders>
              <w:bottom w:val="single" w:sz="4" w:space="0" w:color="auto"/>
            </w:tcBorders>
          </w:tcPr>
          <w:p w14:paraId="673CBA88" w14:textId="77777777" w:rsidR="00C16B9A" w:rsidRPr="00A25435" w:rsidRDefault="00C16B9A" w:rsidP="00114884">
            <w:pPr>
              <w:pStyle w:val="TAC"/>
            </w:pPr>
          </w:p>
        </w:tc>
      </w:tr>
      <w:tr w:rsidR="00F260FB" w14:paraId="0ED69D1C" w14:textId="77777777" w:rsidTr="00F260FB">
        <w:trPr>
          <w:cantSplit/>
          <w:jc w:val="center"/>
        </w:trPr>
        <w:tc>
          <w:tcPr>
            <w:tcW w:w="1493" w:type="dxa"/>
            <w:tcBorders>
              <w:top w:val="nil"/>
              <w:bottom w:val="nil"/>
            </w:tcBorders>
            <w:vAlign w:val="center"/>
          </w:tcPr>
          <w:p w14:paraId="76C84E76" w14:textId="7E566174" w:rsidR="00F260FB" w:rsidRDefault="00F260FB" w:rsidP="00F260FB">
            <w:pPr>
              <w:pStyle w:val="TAC"/>
              <w:rPr>
                <w:lang w:val="en-US"/>
              </w:rPr>
            </w:pPr>
          </w:p>
        </w:tc>
        <w:tc>
          <w:tcPr>
            <w:tcW w:w="1132" w:type="dxa"/>
            <w:tcBorders>
              <w:bottom w:val="single" w:sz="4" w:space="0" w:color="auto"/>
            </w:tcBorders>
            <w:vAlign w:val="center"/>
          </w:tcPr>
          <w:p w14:paraId="7D76F21C" w14:textId="7959C6CA" w:rsidR="00F260FB" w:rsidRDefault="00F260FB" w:rsidP="00F260FB">
            <w:pPr>
              <w:pStyle w:val="TAC"/>
            </w:pPr>
            <w:r w:rsidRPr="008C5CED">
              <w:t>15</w:t>
            </w:r>
          </w:p>
        </w:tc>
        <w:tc>
          <w:tcPr>
            <w:tcW w:w="1132" w:type="dxa"/>
            <w:tcBorders>
              <w:bottom w:val="single" w:sz="4" w:space="0" w:color="auto"/>
            </w:tcBorders>
          </w:tcPr>
          <w:p w14:paraId="57331614" w14:textId="042C3A7C" w:rsidR="00F260FB" w:rsidRDefault="00F260FB" w:rsidP="00F260FB">
            <w:pPr>
              <w:pStyle w:val="TAC"/>
            </w:pPr>
            <w:r w:rsidRPr="008C5CED">
              <w:t>5</w:t>
            </w:r>
          </w:p>
        </w:tc>
        <w:tc>
          <w:tcPr>
            <w:tcW w:w="1132" w:type="dxa"/>
            <w:tcBorders>
              <w:bottom w:val="single" w:sz="4" w:space="0" w:color="auto"/>
            </w:tcBorders>
          </w:tcPr>
          <w:p w14:paraId="5DE2EB7C" w14:textId="2FCC4758" w:rsidR="00F260FB" w:rsidRPr="00A25435" w:rsidRDefault="00F260FB" w:rsidP="00F260FB">
            <w:pPr>
              <w:pStyle w:val="TAC"/>
            </w:pPr>
            <w:r w:rsidRPr="008C5CED">
              <w:t>10</w:t>
            </w:r>
          </w:p>
        </w:tc>
        <w:tc>
          <w:tcPr>
            <w:tcW w:w="1133" w:type="dxa"/>
            <w:tcBorders>
              <w:bottom w:val="single" w:sz="4" w:space="0" w:color="auto"/>
            </w:tcBorders>
          </w:tcPr>
          <w:p w14:paraId="6570D54D" w14:textId="4AD9B975" w:rsidR="00F260FB" w:rsidRPr="00A25435" w:rsidRDefault="00F260FB" w:rsidP="00F260FB">
            <w:pPr>
              <w:pStyle w:val="TAC"/>
            </w:pPr>
            <w:r w:rsidRPr="008C5CED">
              <w:t>15</w:t>
            </w:r>
          </w:p>
        </w:tc>
        <w:tc>
          <w:tcPr>
            <w:tcW w:w="1133" w:type="dxa"/>
            <w:tcBorders>
              <w:bottom w:val="single" w:sz="4" w:space="0" w:color="auto"/>
            </w:tcBorders>
          </w:tcPr>
          <w:p w14:paraId="34B3E256" w14:textId="77777777" w:rsidR="00F260FB" w:rsidRPr="00A25435" w:rsidRDefault="00F260FB" w:rsidP="00F260FB">
            <w:pPr>
              <w:pStyle w:val="TAC"/>
            </w:pPr>
          </w:p>
        </w:tc>
        <w:tc>
          <w:tcPr>
            <w:tcW w:w="920" w:type="dxa"/>
            <w:tcBorders>
              <w:bottom w:val="single" w:sz="4" w:space="0" w:color="auto"/>
            </w:tcBorders>
          </w:tcPr>
          <w:p w14:paraId="73FEBE47" w14:textId="77777777" w:rsidR="00F260FB" w:rsidRPr="00A25435" w:rsidRDefault="00F260FB" w:rsidP="00F260FB">
            <w:pPr>
              <w:pStyle w:val="TAC"/>
            </w:pPr>
          </w:p>
        </w:tc>
      </w:tr>
      <w:tr w:rsidR="00F260FB" w14:paraId="3A599A67" w14:textId="77777777" w:rsidTr="00F260FB">
        <w:trPr>
          <w:cantSplit/>
          <w:jc w:val="center"/>
        </w:trPr>
        <w:tc>
          <w:tcPr>
            <w:tcW w:w="1493" w:type="dxa"/>
            <w:tcBorders>
              <w:top w:val="nil"/>
              <w:bottom w:val="nil"/>
            </w:tcBorders>
            <w:vAlign w:val="center"/>
          </w:tcPr>
          <w:p w14:paraId="5955AC24" w14:textId="32EE7E42" w:rsidR="00F260FB" w:rsidRDefault="00F260FB" w:rsidP="00F260FB">
            <w:pPr>
              <w:pStyle w:val="TAC"/>
              <w:rPr>
                <w:lang w:val="en-US"/>
              </w:rPr>
            </w:pPr>
            <w:r w:rsidRPr="008C5CED">
              <w:rPr>
                <w:lang w:val="en-US"/>
              </w:rPr>
              <w:t>n254</w:t>
            </w:r>
          </w:p>
        </w:tc>
        <w:tc>
          <w:tcPr>
            <w:tcW w:w="1132" w:type="dxa"/>
            <w:tcBorders>
              <w:bottom w:val="single" w:sz="4" w:space="0" w:color="auto"/>
            </w:tcBorders>
            <w:vAlign w:val="center"/>
          </w:tcPr>
          <w:p w14:paraId="46B9CB07" w14:textId="1DACAA14" w:rsidR="00F260FB" w:rsidRDefault="00F260FB" w:rsidP="00F260FB">
            <w:pPr>
              <w:pStyle w:val="TAC"/>
            </w:pPr>
            <w:r w:rsidRPr="008C5CED">
              <w:t>30</w:t>
            </w:r>
          </w:p>
        </w:tc>
        <w:tc>
          <w:tcPr>
            <w:tcW w:w="1132" w:type="dxa"/>
            <w:tcBorders>
              <w:bottom w:val="single" w:sz="4" w:space="0" w:color="auto"/>
            </w:tcBorders>
          </w:tcPr>
          <w:p w14:paraId="60AE9F3C" w14:textId="77777777" w:rsidR="00F260FB" w:rsidRDefault="00F260FB" w:rsidP="00F260FB">
            <w:pPr>
              <w:pStyle w:val="TAC"/>
            </w:pPr>
          </w:p>
        </w:tc>
        <w:tc>
          <w:tcPr>
            <w:tcW w:w="1132" w:type="dxa"/>
            <w:tcBorders>
              <w:bottom w:val="single" w:sz="4" w:space="0" w:color="auto"/>
            </w:tcBorders>
          </w:tcPr>
          <w:p w14:paraId="261FBCE1" w14:textId="04057C50" w:rsidR="00F260FB" w:rsidRPr="00A25435" w:rsidRDefault="00F260FB" w:rsidP="00F260FB">
            <w:pPr>
              <w:pStyle w:val="TAC"/>
            </w:pPr>
            <w:r w:rsidRPr="008C5CED">
              <w:t>10</w:t>
            </w:r>
          </w:p>
        </w:tc>
        <w:tc>
          <w:tcPr>
            <w:tcW w:w="1133" w:type="dxa"/>
            <w:tcBorders>
              <w:bottom w:val="single" w:sz="4" w:space="0" w:color="auto"/>
            </w:tcBorders>
          </w:tcPr>
          <w:p w14:paraId="2A9DD5C9" w14:textId="617EC1A2" w:rsidR="00F260FB" w:rsidRPr="00A25435" w:rsidRDefault="00F260FB" w:rsidP="00F260FB">
            <w:pPr>
              <w:pStyle w:val="TAC"/>
            </w:pPr>
            <w:r w:rsidRPr="008C5CED">
              <w:t>15</w:t>
            </w:r>
          </w:p>
        </w:tc>
        <w:tc>
          <w:tcPr>
            <w:tcW w:w="1133" w:type="dxa"/>
            <w:tcBorders>
              <w:bottom w:val="single" w:sz="4" w:space="0" w:color="auto"/>
            </w:tcBorders>
          </w:tcPr>
          <w:p w14:paraId="041F55E4" w14:textId="77777777" w:rsidR="00F260FB" w:rsidRPr="00A25435" w:rsidRDefault="00F260FB" w:rsidP="00F260FB">
            <w:pPr>
              <w:pStyle w:val="TAC"/>
            </w:pPr>
          </w:p>
        </w:tc>
        <w:tc>
          <w:tcPr>
            <w:tcW w:w="920" w:type="dxa"/>
            <w:tcBorders>
              <w:bottom w:val="single" w:sz="4" w:space="0" w:color="auto"/>
            </w:tcBorders>
          </w:tcPr>
          <w:p w14:paraId="412EC573" w14:textId="77777777" w:rsidR="00F260FB" w:rsidRPr="00A25435" w:rsidRDefault="00F260FB" w:rsidP="00F260FB">
            <w:pPr>
              <w:pStyle w:val="TAC"/>
            </w:pPr>
          </w:p>
        </w:tc>
      </w:tr>
      <w:tr w:rsidR="00F260FB" w14:paraId="75A71D58" w14:textId="77777777" w:rsidTr="00C16B9A">
        <w:trPr>
          <w:cantSplit/>
          <w:jc w:val="center"/>
        </w:trPr>
        <w:tc>
          <w:tcPr>
            <w:tcW w:w="1493" w:type="dxa"/>
            <w:tcBorders>
              <w:top w:val="nil"/>
              <w:bottom w:val="single" w:sz="4" w:space="0" w:color="auto"/>
            </w:tcBorders>
            <w:vAlign w:val="center"/>
          </w:tcPr>
          <w:p w14:paraId="691BB9F8" w14:textId="77777777" w:rsidR="00F260FB" w:rsidRDefault="00F260FB" w:rsidP="00F260FB">
            <w:pPr>
              <w:pStyle w:val="TAC"/>
              <w:rPr>
                <w:lang w:val="en-US"/>
              </w:rPr>
            </w:pPr>
          </w:p>
        </w:tc>
        <w:tc>
          <w:tcPr>
            <w:tcW w:w="1132" w:type="dxa"/>
            <w:tcBorders>
              <w:bottom w:val="single" w:sz="4" w:space="0" w:color="auto"/>
            </w:tcBorders>
            <w:vAlign w:val="center"/>
          </w:tcPr>
          <w:p w14:paraId="67BA3BA1" w14:textId="56D74302" w:rsidR="00F260FB" w:rsidRDefault="00F260FB" w:rsidP="00F260FB">
            <w:pPr>
              <w:pStyle w:val="TAC"/>
            </w:pPr>
            <w:r w:rsidRPr="008C5CED">
              <w:t>60</w:t>
            </w:r>
          </w:p>
        </w:tc>
        <w:tc>
          <w:tcPr>
            <w:tcW w:w="1132" w:type="dxa"/>
            <w:tcBorders>
              <w:bottom w:val="single" w:sz="4" w:space="0" w:color="auto"/>
            </w:tcBorders>
          </w:tcPr>
          <w:p w14:paraId="6E8E75D6" w14:textId="77777777" w:rsidR="00F260FB" w:rsidRDefault="00F260FB" w:rsidP="00F260FB">
            <w:pPr>
              <w:pStyle w:val="TAC"/>
            </w:pPr>
          </w:p>
        </w:tc>
        <w:tc>
          <w:tcPr>
            <w:tcW w:w="1132" w:type="dxa"/>
            <w:tcBorders>
              <w:bottom w:val="single" w:sz="4" w:space="0" w:color="auto"/>
            </w:tcBorders>
          </w:tcPr>
          <w:p w14:paraId="6A4B9796" w14:textId="1B3297CB" w:rsidR="00F260FB" w:rsidRPr="00A25435" w:rsidRDefault="00F260FB" w:rsidP="00F260FB">
            <w:pPr>
              <w:pStyle w:val="TAC"/>
            </w:pPr>
            <w:r w:rsidRPr="008C5CED">
              <w:t>10</w:t>
            </w:r>
          </w:p>
        </w:tc>
        <w:tc>
          <w:tcPr>
            <w:tcW w:w="1133" w:type="dxa"/>
            <w:tcBorders>
              <w:bottom w:val="single" w:sz="4" w:space="0" w:color="auto"/>
            </w:tcBorders>
          </w:tcPr>
          <w:p w14:paraId="710357A4" w14:textId="7EF60814" w:rsidR="00F260FB" w:rsidRPr="00A25435" w:rsidRDefault="00F260FB" w:rsidP="00F260FB">
            <w:pPr>
              <w:pStyle w:val="TAC"/>
            </w:pPr>
            <w:r w:rsidRPr="008C5CED">
              <w:t>15</w:t>
            </w:r>
          </w:p>
        </w:tc>
        <w:tc>
          <w:tcPr>
            <w:tcW w:w="1133" w:type="dxa"/>
            <w:tcBorders>
              <w:bottom w:val="single" w:sz="4" w:space="0" w:color="auto"/>
            </w:tcBorders>
          </w:tcPr>
          <w:p w14:paraId="28461BFA" w14:textId="77777777" w:rsidR="00F260FB" w:rsidRPr="00A25435" w:rsidRDefault="00F260FB" w:rsidP="00F260FB">
            <w:pPr>
              <w:pStyle w:val="TAC"/>
            </w:pPr>
          </w:p>
        </w:tc>
        <w:tc>
          <w:tcPr>
            <w:tcW w:w="920" w:type="dxa"/>
            <w:tcBorders>
              <w:bottom w:val="single" w:sz="4" w:space="0" w:color="auto"/>
            </w:tcBorders>
          </w:tcPr>
          <w:p w14:paraId="24AC00CA" w14:textId="77777777" w:rsidR="00F260FB" w:rsidRPr="00A25435" w:rsidRDefault="00F260FB" w:rsidP="00F260FB">
            <w:pPr>
              <w:pStyle w:val="TAC"/>
            </w:pPr>
          </w:p>
        </w:tc>
      </w:tr>
      <w:tr w:rsidR="00C16B9A" w14:paraId="4945A23D" w14:textId="77777777" w:rsidTr="00C16B9A">
        <w:trPr>
          <w:cantSplit/>
          <w:jc w:val="center"/>
        </w:trPr>
        <w:tc>
          <w:tcPr>
            <w:tcW w:w="8075" w:type="dxa"/>
            <w:gridSpan w:val="7"/>
            <w:tcBorders>
              <w:top w:val="single" w:sz="4" w:space="0" w:color="auto"/>
              <w:bottom w:val="single" w:sz="4" w:space="0" w:color="auto"/>
            </w:tcBorders>
            <w:vAlign w:val="center"/>
          </w:tcPr>
          <w:p w14:paraId="5A0D3F63" w14:textId="53B3F344" w:rsidR="00C16B9A" w:rsidRPr="00A25435" w:rsidRDefault="00C16B9A" w:rsidP="00C16B9A">
            <w:pPr>
              <w:pStyle w:val="TAN"/>
            </w:pPr>
            <w:r w:rsidRPr="00F95B02">
              <w:rPr>
                <w:rFonts w:eastAsia="Yu Mincho"/>
              </w:rPr>
              <w:t>NOTE:</w:t>
            </w:r>
            <w:r w:rsidRPr="00F95B02">
              <w:rPr>
                <w:rFonts w:eastAsia="Yu Mincho"/>
              </w:rPr>
              <w:tab/>
            </w:r>
            <w:r>
              <w:t xml:space="preserve">Deployment of </w:t>
            </w:r>
            <w:r w:rsidRPr="005744BC">
              <w:t>30</w:t>
            </w:r>
            <w:r>
              <w:t xml:space="preserve"> MHz channel bandwidth for NTN SAN needs to be preceded by introduction of all applicable Tx RF, Rx RF, and demodulation requirements.</w:t>
            </w:r>
          </w:p>
        </w:tc>
      </w:tr>
    </w:tbl>
    <w:p w14:paraId="47EB8D0F" w14:textId="77777777" w:rsidR="00114884" w:rsidRDefault="00114884" w:rsidP="001F6D06"/>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E31490" w14:paraId="1B76EA50" w14:textId="77777777" w:rsidTr="007159D8">
        <w:tc>
          <w:tcPr>
            <w:tcW w:w="3114" w:type="dxa"/>
            <w:vMerge w:val="restart"/>
            <w:vAlign w:val="center"/>
          </w:tcPr>
          <w:p w14:paraId="354FB6D4" w14:textId="77777777" w:rsidR="00E31490" w:rsidRPr="00F95B02" w:rsidRDefault="00E31490" w:rsidP="007159D8">
            <w:pPr>
              <w:pStyle w:val="TAH"/>
            </w:pPr>
            <w:r>
              <w:rPr>
                <w:rFonts w:hint="eastAsia"/>
              </w:rPr>
              <w:t>SAN Operating</w:t>
            </w:r>
            <w:r w:rsidRPr="00F95B02">
              <w:t xml:space="preserve"> Band</w:t>
            </w:r>
          </w:p>
        </w:tc>
        <w:tc>
          <w:tcPr>
            <w:tcW w:w="1701" w:type="dxa"/>
            <w:vMerge w:val="restart"/>
            <w:vAlign w:val="center"/>
          </w:tcPr>
          <w:p w14:paraId="4E25A27B" w14:textId="77777777" w:rsidR="00E31490" w:rsidRPr="00F95B02" w:rsidRDefault="00E31490" w:rsidP="007159D8">
            <w:pPr>
              <w:pStyle w:val="TAH"/>
            </w:pPr>
            <w:r w:rsidRPr="00F95B02">
              <w:t>SCS</w:t>
            </w:r>
            <w:r>
              <w:t xml:space="preserve"> (</w:t>
            </w:r>
            <w:r w:rsidRPr="00F95B02">
              <w:t>kHz</w:t>
            </w:r>
            <w:r>
              <w:t>)</w:t>
            </w:r>
          </w:p>
        </w:tc>
        <w:tc>
          <w:tcPr>
            <w:tcW w:w="4814" w:type="dxa"/>
            <w:gridSpan w:val="4"/>
            <w:vAlign w:val="center"/>
          </w:tcPr>
          <w:p w14:paraId="14D71CC2" w14:textId="77777777" w:rsidR="00E31490" w:rsidRPr="003D7AB4" w:rsidRDefault="00E31490" w:rsidP="007159D8">
            <w:pPr>
              <w:pStyle w:val="TAH"/>
            </w:pPr>
            <w:r>
              <w:rPr>
                <w:i/>
              </w:rPr>
              <w:t>SAN</w:t>
            </w:r>
            <w:r w:rsidRPr="00F95B02">
              <w:rPr>
                <w:i/>
              </w:rPr>
              <w:t xml:space="preserve"> channel bandwidth</w:t>
            </w:r>
            <w:r>
              <w:t xml:space="preserve"> (MHz)</w:t>
            </w:r>
          </w:p>
        </w:tc>
      </w:tr>
      <w:tr w:rsidR="00E31490" w14:paraId="3E282B25" w14:textId="77777777" w:rsidTr="007159D8">
        <w:tc>
          <w:tcPr>
            <w:tcW w:w="3114" w:type="dxa"/>
            <w:vMerge/>
            <w:tcBorders>
              <w:bottom w:val="single" w:sz="4" w:space="0" w:color="auto"/>
            </w:tcBorders>
            <w:vAlign w:val="center"/>
          </w:tcPr>
          <w:p w14:paraId="3C07BC81" w14:textId="77777777" w:rsidR="00E31490" w:rsidRPr="00F95B02" w:rsidRDefault="00E31490" w:rsidP="007159D8">
            <w:pPr>
              <w:pStyle w:val="TAH"/>
            </w:pPr>
          </w:p>
        </w:tc>
        <w:tc>
          <w:tcPr>
            <w:tcW w:w="1701" w:type="dxa"/>
            <w:vMerge/>
            <w:vAlign w:val="center"/>
          </w:tcPr>
          <w:p w14:paraId="0FD7789C" w14:textId="77777777" w:rsidR="00E31490" w:rsidRPr="00F95B02" w:rsidRDefault="00E31490" w:rsidP="007159D8">
            <w:pPr>
              <w:pStyle w:val="TAH"/>
            </w:pPr>
          </w:p>
        </w:tc>
        <w:tc>
          <w:tcPr>
            <w:tcW w:w="1134" w:type="dxa"/>
            <w:vAlign w:val="center"/>
          </w:tcPr>
          <w:p w14:paraId="583AA0AF" w14:textId="77777777" w:rsidR="00E31490" w:rsidRDefault="00E31490" w:rsidP="007159D8">
            <w:pPr>
              <w:pStyle w:val="TAH"/>
            </w:pPr>
            <w:r>
              <w:rPr>
                <w:rFonts w:hint="eastAsia"/>
              </w:rPr>
              <w:t>5</w:t>
            </w:r>
            <w:r>
              <w:t>0</w:t>
            </w:r>
          </w:p>
          <w:p w14:paraId="5C333343" w14:textId="77777777" w:rsidR="00E31490" w:rsidRPr="00740195" w:rsidRDefault="00E31490" w:rsidP="007159D8">
            <w:pPr>
              <w:pStyle w:val="TAH"/>
            </w:pPr>
          </w:p>
        </w:tc>
        <w:tc>
          <w:tcPr>
            <w:tcW w:w="1134" w:type="dxa"/>
            <w:vAlign w:val="center"/>
          </w:tcPr>
          <w:p w14:paraId="33427B70" w14:textId="77777777" w:rsidR="00E31490" w:rsidRDefault="00E31490" w:rsidP="007159D8">
            <w:pPr>
              <w:pStyle w:val="TAH"/>
            </w:pPr>
            <w:r>
              <w:rPr>
                <w:rFonts w:hint="eastAsia"/>
              </w:rPr>
              <w:t>1</w:t>
            </w:r>
            <w:r>
              <w:t>00</w:t>
            </w:r>
          </w:p>
          <w:p w14:paraId="18865952" w14:textId="77777777" w:rsidR="00E31490" w:rsidRPr="00740195" w:rsidRDefault="00E31490" w:rsidP="007159D8">
            <w:pPr>
              <w:pStyle w:val="TAH"/>
            </w:pPr>
          </w:p>
        </w:tc>
        <w:tc>
          <w:tcPr>
            <w:tcW w:w="1276" w:type="dxa"/>
            <w:vAlign w:val="center"/>
          </w:tcPr>
          <w:p w14:paraId="751D6C43" w14:textId="77777777" w:rsidR="00E31490" w:rsidRDefault="00E31490" w:rsidP="007159D8">
            <w:pPr>
              <w:pStyle w:val="TAH"/>
            </w:pPr>
            <w:r>
              <w:rPr>
                <w:rFonts w:hint="eastAsia"/>
              </w:rPr>
              <w:t>2</w:t>
            </w:r>
            <w:r>
              <w:t>00</w:t>
            </w:r>
          </w:p>
          <w:p w14:paraId="04CF3F81" w14:textId="77777777" w:rsidR="00E31490" w:rsidRPr="00740195" w:rsidRDefault="00E31490" w:rsidP="007159D8">
            <w:pPr>
              <w:pStyle w:val="TAH"/>
            </w:pPr>
          </w:p>
        </w:tc>
        <w:tc>
          <w:tcPr>
            <w:tcW w:w="1270" w:type="dxa"/>
            <w:vAlign w:val="center"/>
          </w:tcPr>
          <w:p w14:paraId="1DC3E067" w14:textId="77777777" w:rsidR="00E31490" w:rsidRDefault="00E31490" w:rsidP="007159D8">
            <w:pPr>
              <w:pStyle w:val="TAH"/>
            </w:pPr>
            <w:r>
              <w:rPr>
                <w:rFonts w:hint="eastAsia"/>
              </w:rPr>
              <w:t>4</w:t>
            </w:r>
            <w:r>
              <w:t>00</w:t>
            </w:r>
          </w:p>
          <w:p w14:paraId="7E848D28" w14:textId="77777777" w:rsidR="00E31490" w:rsidRPr="00740195" w:rsidRDefault="00E31490" w:rsidP="007159D8">
            <w:pPr>
              <w:pStyle w:val="TAH"/>
            </w:pPr>
          </w:p>
        </w:tc>
      </w:tr>
      <w:tr w:rsidR="00E31490" w14:paraId="0F3B08E7" w14:textId="77777777" w:rsidTr="007159D8">
        <w:tc>
          <w:tcPr>
            <w:tcW w:w="3114" w:type="dxa"/>
            <w:tcBorders>
              <w:bottom w:val="nil"/>
            </w:tcBorders>
            <w:vAlign w:val="center"/>
          </w:tcPr>
          <w:p w14:paraId="260C0EC6" w14:textId="77777777" w:rsidR="00E31490" w:rsidRDefault="00E31490" w:rsidP="007159D8">
            <w:pPr>
              <w:pStyle w:val="TAC"/>
            </w:pPr>
            <w:r w:rsidRPr="00EE3E86">
              <w:rPr>
                <w:rFonts w:cs="Arial"/>
                <w:szCs w:val="18"/>
                <w:lang w:val="sv-SE"/>
              </w:rPr>
              <w:t>n512</w:t>
            </w:r>
          </w:p>
        </w:tc>
        <w:tc>
          <w:tcPr>
            <w:tcW w:w="1701" w:type="dxa"/>
            <w:vAlign w:val="center"/>
          </w:tcPr>
          <w:p w14:paraId="379F7DB9" w14:textId="77777777" w:rsidR="00E31490" w:rsidRDefault="00E31490" w:rsidP="007159D8">
            <w:pPr>
              <w:pStyle w:val="TAC"/>
            </w:pPr>
            <w:r w:rsidRPr="00F95B02">
              <w:t>60</w:t>
            </w:r>
          </w:p>
        </w:tc>
        <w:tc>
          <w:tcPr>
            <w:tcW w:w="1134" w:type="dxa"/>
          </w:tcPr>
          <w:p w14:paraId="7CA6FA18" w14:textId="77777777" w:rsidR="00E31490" w:rsidRDefault="00E31490" w:rsidP="007159D8">
            <w:pPr>
              <w:pStyle w:val="TAC"/>
            </w:pPr>
            <w:r>
              <w:t>50</w:t>
            </w:r>
          </w:p>
        </w:tc>
        <w:tc>
          <w:tcPr>
            <w:tcW w:w="1134" w:type="dxa"/>
          </w:tcPr>
          <w:p w14:paraId="2CD56D65" w14:textId="77777777" w:rsidR="00E31490" w:rsidRDefault="00E31490" w:rsidP="007159D8">
            <w:pPr>
              <w:pStyle w:val="TAC"/>
            </w:pPr>
            <w:r>
              <w:t>100</w:t>
            </w:r>
          </w:p>
        </w:tc>
        <w:tc>
          <w:tcPr>
            <w:tcW w:w="1276" w:type="dxa"/>
          </w:tcPr>
          <w:p w14:paraId="12D28D24" w14:textId="77777777" w:rsidR="00E31490" w:rsidRDefault="00E31490" w:rsidP="007159D8">
            <w:pPr>
              <w:pStyle w:val="TAC"/>
            </w:pPr>
            <w:r>
              <w:t>200</w:t>
            </w:r>
          </w:p>
        </w:tc>
        <w:tc>
          <w:tcPr>
            <w:tcW w:w="1270" w:type="dxa"/>
          </w:tcPr>
          <w:p w14:paraId="327D6290" w14:textId="77777777" w:rsidR="00E31490" w:rsidRDefault="00E31490" w:rsidP="007159D8">
            <w:pPr>
              <w:pStyle w:val="TAC"/>
            </w:pPr>
          </w:p>
        </w:tc>
      </w:tr>
      <w:tr w:rsidR="00E31490" w14:paraId="00AF0CBB" w14:textId="77777777" w:rsidTr="007159D8">
        <w:tc>
          <w:tcPr>
            <w:tcW w:w="3114" w:type="dxa"/>
            <w:tcBorders>
              <w:top w:val="nil"/>
              <w:bottom w:val="single" w:sz="4" w:space="0" w:color="auto"/>
            </w:tcBorders>
            <w:vAlign w:val="center"/>
          </w:tcPr>
          <w:p w14:paraId="66D1508B" w14:textId="77777777" w:rsidR="00E31490" w:rsidRDefault="00E31490" w:rsidP="007159D8">
            <w:pPr>
              <w:pStyle w:val="TAC"/>
            </w:pPr>
          </w:p>
        </w:tc>
        <w:tc>
          <w:tcPr>
            <w:tcW w:w="1701" w:type="dxa"/>
            <w:vAlign w:val="center"/>
          </w:tcPr>
          <w:p w14:paraId="070BE168" w14:textId="77777777" w:rsidR="00E31490" w:rsidRDefault="00E31490" w:rsidP="007159D8">
            <w:pPr>
              <w:pStyle w:val="TAC"/>
            </w:pPr>
            <w:r w:rsidRPr="00F95B02">
              <w:t>120</w:t>
            </w:r>
          </w:p>
        </w:tc>
        <w:tc>
          <w:tcPr>
            <w:tcW w:w="1134" w:type="dxa"/>
          </w:tcPr>
          <w:p w14:paraId="6DD2FE63" w14:textId="77777777" w:rsidR="00E31490" w:rsidRDefault="00E31490" w:rsidP="007159D8">
            <w:pPr>
              <w:pStyle w:val="TAC"/>
            </w:pPr>
            <w:r>
              <w:t>50</w:t>
            </w:r>
          </w:p>
        </w:tc>
        <w:tc>
          <w:tcPr>
            <w:tcW w:w="1134" w:type="dxa"/>
          </w:tcPr>
          <w:p w14:paraId="5276113A" w14:textId="77777777" w:rsidR="00E31490" w:rsidRDefault="00E31490" w:rsidP="007159D8">
            <w:pPr>
              <w:pStyle w:val="TAC"/>
            </w:pPr>
            <w:r>
              <w:t>100</w:t>
            </w:r>
          </w:p>
        </w:tc>
        <w:tc>
          <w:tcPr>
            <w:tcW w:w="1276" w:type="dxa"/>
          </w:tcPr>
          <w:p w14:paraId="167FC241" w14:textId="77777777" w:rsidR="00E31490" w:rsidRDefault="00E31490" w:rsidP="007159D8">
            <w:pPr>
              <w:pStyle w:val="TAC"/>
            </w:pPr>
            <w:r>
              <w:t>200</w:t>
            </w:r>
          </w:p>
        </w:tc>
        <w:tc>
          <w:tcPr>
            <w:tcW w:w="1270" w:type="dxa"/>
          </w:tcPr>
          <w:p w14:paraId="3E4BE578" w14:textId="77777777" w:rsidR="00E31490" w:rsidRDefault="00E31490" w:rsidP="007159D8">
            <w:pPr>
              <w:pStyle w:val="TAC"/>
            </w:pPr>
            <w:r>
              <w:t>400</w:t>
            </w:r>
          </w:p>
        </w:tc>
      </w:tr>
      <w:tr w:rsidR="00E31490" w14:paraId="010D6A83" w14:textId="77777777" w:rsidTr="007159D8">
        <w:tc>
          <w:tcPr>
            <w:tcW w:w="3114" w:type="dxa"/>
            <w:tcBorders>
              <w:bottom w:val="nil"/>
            </w:tcBorders>
            <w:vAlign w:val="center"/>
          </w:tcPr>
          <w:p w14:paraId="56881722" w14:textId="77777777" w:rsidR="00E31490" w:rsidRDefault="00E31490" w:rsidP="007159D8">
            <w:pPr>
              <w:pStyle w:val="TAC"/>
            </w:pPr>
            <w:r>
              <w:t>n511</w:t>
            </w:r>
          </w:p>
        </w:tc>
        <w:tc>
          <w:tcPr>
            <w:tcW w:w="1701" w:type="dxa"/>
            <w:vAlign w:val="center"/>
          </w:tcPr>
          <w:p w14:paraId="3DEC4BD8" w14:textId="77777777" w:rsidR="00E31490" w:rsidRPr="00F95B02" w:rsidRDefault="00E31490" w:rsidP="007159D8">
            <w:pPr>
              <w:pStyle w:val="TAC"/>
            </w:pPr>
            <w:r w:rsidRPr="00F95B02">
              <w:t>60</w:t>
            </w:r>
          </w:p>
        </w:tc>
        <w:tc>
          <w:tcPr>
            <w:tcW w:w="1134" w:type="dxa"/>
          </w:tcPr>
          <w:p w14:paraId="2D267044" w14:textId="77777777" w:rsidR="00E31490" w:rsidRPr="00F95B02" w:rsidRDefault="00E31490" w:rsidP="007159D8">
            <w:pPr>
              <w:pStyle w:val="TAC"/>
            </w:pPr>
            <w:r>
              <w:t>50</w:t>
            </w:r>
          </w:p>
        </w:tc>
        <w:tc>
          <w:tcPr>
            <w:tcW w:w="1134" w:type="dxa"/>
          </w:tcPr>
          <w:p w14:paraId="36ADAF87" w14:textId="77777777" w:rsidR="00E31490" w:rsidRPr="00F95B02" w:rsidRDefault="00E31490" w:rsidP="007159D8">
            <w:pPr>
              <w:pStyle w:val="TAC"/>
            </w:pPr>
            <w:r>
              <w:t>100</w:t>
            </w:r>
          </w:p>
        </w:tc>
        <w:tc>
          <w:tcPr>
            <w:tcW w:w="1276" w:type="dxa"/>
          </w:tcPr>
          <w:p w14:paraId="4033AB2E" w14:textId="77777777" w:rsidR="00E31490" w:rsidRPr="00F95B02" w:rsidRDefault="00E31490" w:rsidP="007159D8">
            <w:pPr>
              <w:pStyle w:val="TAC"/>
            </w:pPr>
            <w:r>
              <w:t>200</w:t>
            </w:r>
          </w:p>
        </w:tc>
        <w:tc>
          <w:tcPr>
            <w:tcW w:w="1270" w:type="dxa"/>
          </w:tcPr>
          <w:p w14:paraId="193AD516" w14:textId="77777777" w:rsidR="00E31490" w:rsidRPr="00F95B02" w:rsidRDefault="00E31490" w:rsidP="007159D8">
            <w:pPr>
              <w:pStyle w:val="TAC"/>
            </w:pPr>
          </w:p>
        </w:tc>
      </w:tr>
      <w:tr w:rsidR="00E31490" w14:paraId="52650924" w14:textId="77777777" w:rsidTr="007159D8">
        <w:tc>
          <w:tcPr>
            <w:tcW w:w="3114" w:type="dxa"/>
            <w:tcBorders>
              <w:top w:val="nil"/>
              <w:bottom w:val="single" w:sz="4" w:space="0" w:color="auto"/>
            </w:tcBorders>
            <w:vAlign w:val="center"/>
          </w:tcPr>
          <w:p w14:paraId="7ABBDBEF" w14:textId="77777777" w:rsidR="00E31490" w:rsidRPr="00F95B02" w:rsidRDefault="00E31490" w:rsidP="007159D8">
            <w:pPr>
              <w:pStyle w:val="TAC"/>
            </w:pPr>
          </w:p>
        </w:tc>
        <w:tc>
          <w:tcPr>
            <w:tcW w:w="1701" w:type="dxa"/>
            <w:vAlign w:val="center"/>
          </w:tcPr>
          <w:p w14:paraId="13F15072" w14:textId="77777777" w:rsidR="00E31490" w:rsidRPr="00F95B02" w:rsidRDefault="00E31490" w:rsidP="007159D8">
            <w:pPr>
              <w:pStyle w:val="TAC"/>
            </w:pPr>
            <w:r w:rsidRPr="00F95B02">
              <w:t>120</w:t>
            </w:r>
          </w:p>
        </w:tc>
        <w:tc>
          <w:tcPr>
            <w:tcW w:w="1134" w:type="dxa"/>
          </w:tcPr>
          <w:p w14:paraId="2BA7E4BB" w14:textId="77777777" w:rsidR="00E31490" w:rsidRPr="00F95B02" w:rsidRDefault="00E31490" w:rsidP="007159D8">
            <w:pPr>
              <w:pStyle w:val="TAC"/>
            </w:pPr>
            <w:r>
              <w:t>50</w:t>
            </w:r>
          </w:p>
        </w:tc>
        <w:tc>
          <w:tcPr>
            <w:tcW w:w="1134" w:type="dxa"/>
          </w:tcPr>
          <w:p w14:paraId="62FEA011" w14:textId="77777777" w:rsidR="00E31490" w:rsidRPr="00F95B02" w:rsidRDefault="00E31490" w:rsidP="007159D8">
            <w:pPr>
              <w:pStyle w:val="TAC"/>
            </w:pPr>
            <w:r>
              <w:t>100</w:t>
            </w:r>
          </w:p>
        </w:tc>
        <w:tc>
          <w:tcPr>
            <w:tcW w:w="1276" w:type="dxa"/>
          </w:tcPr>
          <w:p w14:paraId="5D4F869D" w14:textId="77777777" w:rsidR="00E31490" w:rsidRPr="00F95B02" w:rsidRDefault="00E31490" w:rsidP="007159D8">
            <w:pPr>
              <w:pStyle w:val="TAC"/>
            </w:pPr>
            <w:r>
              <w:t>200</w:t>
            </w:r>
          </w:p>
        </w:tc>
        <w:tc>
          <w:tcPr>
            <w:tcW w:w="1270" w:type="dxa"/>
          </w:tcPr>
          <w:p w14:paraId="4EEC1817" w14:textId="77777777" w:rsidR="00E31490" w:rsidRPr="00F95B02" w:rsidRDefault="00E31490" w:rsidP="007159D8">
            <w:pPr>
              <w:pStyle w:val="TAC"/>
            </w:pPr>
            <w:r>
              <w:t>400</w:t>
            </w:r>
          </w:p>
        </w:tc>
      </w:tr>
      <w:tr w:rsidR="00E31490" w14:paraId="3D8F886F" w14:textId="77777777" w:rsidTr="007159D8">
        <w:tc>
          <w:tcPr>
            <w:tcW w:w="3114" w:type="dxa"/>
            <w:tcBorders>
              <w:bottom w:val="nil"/>
            </w:tcBorders>
            <w:vAlign w:val="center"/>
          </w:tcPr>
          <w:p w14:paraId="091C7B4E" w14:textId="77777777" w:rsidR="00E31490" w:rsidRPr="00F95B02" w:rsidRDefault="00E31490" w:rsidP="007159D8">
            <w:pPr>
              <w:pStyle w:val="TAC"/>
            </w:pPr>
            <w:r>
              <w:t>n510</w:t>
            </w:r>
          </w:p>
        </w:tc>
        <w:tc>
          <w:tcPr>
            <w:tcW w:w="1701" w:type="dxa"/>
            <w:vAlign w:val="center"/>
          </w:tcPr>
          <w:p w14:paraId="24B30EEB" w14:textId="77777777" w:rsidR="00E31490" w:rsidRPr="00F95B02" w:rsidRDefault="00E31490" w:rsidP="007159D8">
            <w:pPr>
              <w:pStyle w:val="TAC"/>
            </w:pPr>
            <w:r w:rsidRPr="00E26D09">
              <w:t>60</w:t>
            </w:r>
          </w:p>
        </w:tc>
        <w:tc>
          <w:tcPr>
            <w:tcW w:w="1134" w:type="dxa"/>
          </w:tcPr>
          <w:p w14:paraId="04500DF7" w14:textId="77777777" w:rsidR="00E31490" w:rsidRPr="00F95B02" w:rsidRDefault="00E31490" w:rsidP="007159D8">
            <w:pPr>
              <w:pStyle w:val="TAC"/>
            </w:pPr>
            <w:r>
              <w:t>50</w:t>
            </w:r>
          </w:p>
        </w:tc>
        <w:tc>
          <w:tcPr>
            <w:tcW w:w="1134" w:type="dxa"/>
          </w:tcPr>
          <w:p w14:paraId="0E345FE0" w14:textId="77777777" w:rsidR="00E31490" w:rsidRPr="00F95B02" w:rsidRDefault="00E31490" w:rsidP="007159D8">
            <w:pPr>
              <w:pStyle w:val="TAC"/>
            </w:pPr>
            <w:r>
              <w:t>100</w:t>
            </w:r>
          </w:p>
        </w:tc>
        <w:tc>
          <w:tcPr>
            <w:tcW w:w="1276" w:type="dxa"/>
          </w:tcPr>
          <w:p w14:paraId="0A4ECF1F" w14:textId="77777777" w:rsidR="00E31490" w:rsidRPr="00F95B02" w:rsidRDefault="00E31490" w:rsidP="007159D8">
            <w:pPr>
              <w:pStyle w:val="TAC"/>
            </w:pPr>
            <w:r>
              <w:t>200</w:t>
            </w:r>
          </w:p>
        </w:tc>
        <w:tc>
          <w:tcPr>
            <w:tcW w:w="1270" w:type="dxa"/>
          </w:tcPr>
          <w:p w14:paraId="0C6C9B53" w14:textId="77777777" w:rsidR="00E31490" w:rsidRPr="00F95B02" w:rsidRDefault="00E31490" w:rsidP="007159D8">
            <w:pPr>
              <w:pStyle w:val="TAC"/>
            </w:pPr>
          </w:p>
        </w:tc>
      </w:tr>
      <w:tr w:rsidR="00E31490" w14:paraId="1765D43D" w14:textId="77777777" w:rsidTr="007159D8">
        <w:tc>
          <w:tcPr>
            <w:tcW w:w="3114" w:type="dxa"/>
            <w:tcBorders>
              <w:top w:val="nil"/>
              <w:bottom w:val="single" w:sz="4" w:space="0" w:color="auto"/>
            </w:tcBorders>
            <w:vAlign w:val="center"/>
          </w:tcPr>
          <w:p w14:paraId="4671D687" w14:textId="77777777" w:rsidR="00E31490" w:rsidRPr="00E26D09" w:rsidRDefault="00E31490" w:rsidP="007159D8">
            <w:pPr>
              <w:pStyle w:val="TAC"/>
            </w:pPr>
          </w:p>
        </w:tc>
        <w:tc>
          <w:tcPr>
            <w:tcW w:w="1701" w:type="dxa"/>
            <w:vAlign w:val="center"/>
          </w:tcPr>
          <w:p w14:paraId="183FC878" w14:textId="77777777" w:rsidR="00E31490" w:rsidRPr="00E26D09" w:rsidRDefault="00E31490" w:rsidP="007159D8">
            <w:pPr>
              <w:pStyle w:val="TAC"/>
            </w:pPr>
            <w:r w:rsidRPr="00E26D09">
              <w:t>120</w:t>
            </w:r>
          </w:p>
        </w:tc>
        <w:tc>
          <w:tcPr>
            <w:tcW w:w="1134" w:type="dxa"/>
          </w:tcPr>
          <w:p w14:paraId="61FA6BBF" w14:textId="77777777" w:rsidR="00E31490" w:rsidRPr="00E26D09" w:rsidRDefault="00E31490" w:rsidP="007159D8">
            <w:pPr>
              <w:pStyle w:val="TAC"/>
            </w:pPr>
            <w:r>
              <w:t>50</w:t>
            </w:r>
          </w:p>
        </w:tc>
        <w:tc>
          <w:tcPr>
            <w:tcW w:w="1134" w:type="dxa"/>
          </w:tcPr>
          <w:p w14:paraId="5F047B84" w14:textId="77777777" w:rsidR="00E31490" w:rsidRPr="00E26D09" w:rsidRDefault="00E31490" w:rsidP="007159D8">
            <w:pPr>
              <w:pStyle w:val="TAC"/>
            </w:pPr>
            <w:r>
              <w:t>100</w:t>
            </w:r>
          </w:p>
        </w:tc>
        <w:tc>
          <w:tcPr>
            <w:tcW w:w="1276" w:type="dxa"/>
          </w:tcPr>
          <w:p w14:paraId="4A035DD4" w14:textId="77777777" w:rsidR="00E31490" w:rsidRPr="00E26D09" w:rsidRDefault="00E31490" w:rsidP="007159D8">
            <w:pPr>
              <w:pStyle w:val="TAC"/>
            </w:pPr>
            <w:r>
              <w:t>200</w:t>
            </w:r>
          </w:p>
        </w:tc>
        <w:tc>
          <w:tcPr>
            <w:tcW w:w="1270" w:type="dxa"/>
          </w:tcPr>
          <w:p w14:paraId="7E3376E9" w14:textId="77777777" w:rsidR="00E31490" w:rsidRPr="00F95B02" w:rsidRDefault="00E31490" w:rsidP="007159D8">
            <w:pPr>
              <w:pStyle w:val="TAC"/>
            </w:pPr>
            <w:r>
              <w:t>400</w:t>
            </w:r>
          </w:p>
        </w:tc>
      </w:tr>
    </w:tbl>
    <w:p w14:paraId="3F0719A0" w14:textId="77777777" w:rsidR="00F260FB" w:rsidRPr="00715883" w:rsidRDefault="00F260FB" w:rsidP="00F260FB">
      <w:pPr>
        <w:pStyle w:val="Heading3"/>
      </w:pPr>
      <w:bookmarkStart w:id="590" w:name="_Toc21344199"/>
      <w:bookmarkStart w:id="591" w:name="_Toc29801683"/>
      <w:bookmarkStart w:id="592" w:name="_Toc29802107"/>
      <w:bookmarkStart w:id="593" w:name="_Toc29802732"/>
      <w:bookmarkStart w:id="594" w:name="_Toc36107474"/>
      <w:bookmarkStart w:id="595" w:name="_Toc37251233"/>
      <w:bookmarkStart w:id="596" w:name="_Toc45888019"/>
      <w:bookmarkStart w:id="597" w:name="_Toc45888618"/>
      <w:bookmarkStart w:id="598" w:name="_Toc61367258"/>
      <w:bookmarkStart w:id="599" w:name="_Toc61372641"/>
      <w:bookmarkStart w:id="600" w:name="_Toc68230581"/>
      <w:bookmarkStart w:id="601" w:name="_Toc69083994"/>
      <w:bookmarkStart w:id="602" w:name="_Toc75467001"/>
      <w:bookmarkStart w:id="603" w:name="_Toc76509023"/>
      <w:bookmarkStart w:id="604" w:name="_Toc76718013"/>
      <w:bookmarkStart w:id="605" w:name="_Toc83580323"/>
      <w:bookmarkStart w:id="606" w:name="_Toc84404832"/>
      <w:bookmarkStart w:id="607" w:name="_Toc84413441"/>
      <w:bookmarkStart w:id="608" w:name="_Toc155382128"/>
      <w:bookmarkStart w:id="609" w:name="_Toc161753835"/>
      <w:bookmarkStart w:id="610" w:name="_Toc161754456"/>
      <w:bookmarkStart w:id="611" w:name="_Toc163202029"/>
      <w:bookmarkStart w:id="612" w:name="_Toc169888291"/>
      <w:bookmarkStart w:id="613" w:name="_Toc171551480"/>
      <w:bookmarkStart w:id="614" w:name="_Toc176775202"/>
      <w:bookmarkStart w:id="615" w:name="_Toc187243797"/>
      <w:bookmarkStart w:id="616" w:name="_Toc193201346"/>
      <w:r w:rsidRPr="00715883">
        <w:t>5.3.6</w:t>
      </w:r>
      <w:r w:rsidRPr="00715883">
        <w:tab/>
        <w:t>Asymmetric channel bandwidths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F260FB" w:rsidRPr="00715883" w14:paraId="3CC8A40E" w14:textId="77777777" w:rsidTr="007159D8">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1C803D6C" w14:textId="77777777" w:rsidR="00F260FB" w:rsidRPr="00715883" w:rsidRDefault="00F260FB" w:rsidP="007159D8">
            <w:pPr>
              <w:pStyle w:val="TAH"/>
              <w:rPr>
                <w:lang w:val="en-US"/>
              </w:rPr>
            </w:pPr>
            <w:r w:rsidRPr="00715883">
              <w:rPr>
                <w:lang w:val="en-US"/>
              </w:rPr>
              <w:t>NR Band</w:t>
            </w:r>
          </w:p>
        </w:tc>
        <w:tc>
          <w:tcPr>
            <w:tcW w:w="1876" w:type="dxa"/>
            <w:tcBorders>
              <w:top w:val="single" w:sz="4" w:space="0" w:color="auto"/>
              <w:left w:val="single" w:sz="4" w:space="0" w:color="auto"/>
              <w:right w:val="single" w:sz="4" w:space="0" w:color="auto"/>
            </w:tcBorders>
            <w:shd w:val="clear" w:color="auto" w:fill="auto"/>
          </w:tcPr>
          <w:p w14:paraId="7EC11CB7" w14:textId="77777777" w:rsidR="00F260FB" w:rsidRPr="00715883" w:rsidRDefault="00F260FB" w:rsidP="007159D8">
            <w:pPr>
              <w:pStyle w:val="TAH"/>
              <w:rPr>
                <w:lang w:val="en-US"/>
              </w:rPr>
            </w:pPr>
            <w:r w:rsidRPr="00715883">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5177996E" w14:textId="77777777" w:rsidR="00F260FB" w:rsidRPr="00715883" w:rsidRDefault="00F260FB" w:rsidP="007159D8">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74460206" w14:textId="77777777" w:rsidR="00F260FB" w:rsidRPr="00715883" w:rsidRDefault="00F260FB" w:rsidP="007159D8">
            <w:pPr>
              <w:pStyle w:val="TAH"/>
              <w:rPr>
                <w:lang w:val="en-US"/>
              </w:rPr>
            </w:pPr>
            <w:r w:rsidRPr="00715883">
              <w:rPr>
                <w:bCs/>
                <w:lang w:val="en-US"/>
              </w:rPr>
              <w:t>Asymmetric channel bandwidth combination set</w:t>
            </w:r>
          </w:p>
        </w:tc>
      </w:tr>
      <w:tr w:rsidR="00F260FB" w:rsidRPr="00715883" w14:paraId="159C09EE" w14:textId="77777777" w:rsidTr="007159D8">
        <w:trPr>
          <w:jc w:val="center"/>
        </w:trPr>
        <w:tc>
          <w:tcPr>
            <w:tcW w:w="1278" w:type="dxa"/>
            <w:vMerge w:val="restart"/>
            <w:tcBorders>
              <w:top w:val="single" w:sz="4" w:space="0" w:color="auto"/>
              <w:left w:val="single" w:sz="4" w:space="0" w:color="auto"/>
              <w:right w:val="single" w:sz="4" w:space="0" w:color="auto"/>
            </w:tcBorders>
            <w:shd w:val="clear" w:color="auto" w:fill="auto"/>
          </w:tcPr>
          <w:p w14:paraId="784A7AEF" w14:textId="77777777" w:rsidR="00F260FB" w:rsidRPr="00715883" w:rsidRDefault="00F260FB" w:rsidP="007159D8">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shd w:val="clear" w:color="auto" w:fill="auto"/>
          </w:tcPr>
          <w:p w14:paraId="5C5B1876" w14:textId="77777777" w:rsidR="00F260FB" w:rsidRPr="00715883" w:rsidRDefault="00F260FB" w:rsidP="007159D8">
            <w:pPr>
              <w:pStyle w:val="TAC"/>
              <w:rPr>
                <w:lang w:val="en-US"/>
              </w:rPr>
            </w:pPr>
            <w:r w:rsidRPr="00715883">
              <w:rPr>
                <w:lang w:val="en-US"/>
              </w:rPr>
              <w:t>5</w:t>
            </w:r>
          </w:p>
        </w:tc>
        <w:tc>
          <w:tcPr>
            <w:tcW w:w="1890" w:type="dxa"/>
            <w:tcBorders>
              <w:top w:val="single" w:sz="4" w:space="0" w:color="auto"/>
              <w:left w:val="single" w:sz="4" w:space="0" w:color="auto"/>
              <w:right w:val="single" w:sz="4" w:space="0" w:color="auto"/>
            </w:tcBorders>
            <w:shd w:val="clear" w:color="auto" w:fill="auto"/>
          </w:tcPr>
          <w:p w14:paraId="2DC6479A" w14:textId="77777777" w:rsidR="00F260FB" w:rsidRPr="00715883" w:rsidRDefault="00F260FB" w:rsidP="007159D8">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AB5A588" w14:textId="77777777" w:rsidR="00F260FB" w:rsidRPr="00715883" w:rsidRDefault="00F260FB" w:rsidP="007159D8">
            <w:pPr>
              <w:pStyle w:val="TAC"/>
              <w:rPr>
                <w:lang w:val="en-US"/>
              </w:rPr>
            </w:pPr>
            <w:r w:rsidRPr="00715883">
              <w:rPr>
                <w:lang w:val="en-US"/>
              </w:rPr>
              <w:t>0</w:t>
            </w:r>
          </w:p>
        </w:tc>
      </w:tr>
      <w:tr w:rsidR="00F260FB" w:rsidRPr="00715883" w14:paraId="1A4D7C2E" w14:textId="77777777" w:rsidTr="007159D8">
        <w:trPr>
          <w:jc w:val="center"/>
        </w:trPr>
        <w:tc>
          <w:tcPr>
            <w:tcW w:w="1278" w:type="dxa"/>
            <w:vMerge/>
            <w:tcBorders>
              <w:left w:val="single" w:sz="4" w:space="0" w:color="auto"/>
              <w:bottom w:val="nil"/>
              <w:right w:val="single" w:sz="4" w:space="0" w:color="auto"/>
            </w:tcBorders>
            <w:shd w:val="clear" w:color="auto" w:fill="auto"/>
            <w:vAlign w:val="center"/>
          </w:tcPr>
          <w:p w14:paraId="1E35B9CB" w14:textId="77777777" w:rsidR="00F260FB" w:rsidRPr="00715883" w:rsidRDefault="00F260FB" w:rsidP="007159D8">
            <w:pPr>
              <w:pStyle w:val="TAC"/>
              <w:rPr>
                <w:lang w:val="en-US"/>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E255B6B" w14:textId="77777777" w:rsidR="00F260FB" w:rsidRPr="00715883" w:rsidRDefault="00F260FB" w:rsidP="007159D8">
            <w:pPr>
              <w:pStyle w:val="TAC"/>
              <w:rPr>
                <w:lang w:val="en-US"/>
              </w:rPr>
            </w:pPr>
            <w:r w:rsidRPr="00715883">
              <w:rPr>
                <w:lang w:val="en-US"/>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A30D3F7" w14:textId="77777777" w:rsidR="00F260FB" w:rsidRPr="00715883" w:rsidRDefault="00F260FB" w:rsidP="007159D8">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shd w:val="clear" w:color="auto" w:fill="auto"/>
          </w:tcPr>
          <w:p w14:paraId="4E407821" w14:textId="77777777" w:rsidR="00F260FB" w:rsidRPr="00715883" w:rsidRDefault="00F260FB" w:rsidP="007159D8">
            <w:pPr>
              <w:pStyle w:val="TAC"/>
              <w:rPr>
                <w:lang w:val="en-US"/>
              </w:rPr>
            </w:pPr>
            <w:r w:rsidRPr="00715883">
              <w:rPr>
                <w:lang w:val="en-US"/>
              </w:rPr>
              <w:t>0</w:t>
            </w:r>
          </w:p>
        </w:tc>
      </w:tr>
      <w:tr w:rsidR="00F260FB" w:rsidRPr="00A1115A" w14:paraId="374BA0A4" w14:textId="77777777" w:rsidTr="007159D8">
        <w:trPr>
          <w:jc w:val="center"/>
        </w:trPr>
        <w:tc>
          <w:tcPr>
            <w:tcW w:w="6934" w:type="dxa"/>
            <w:gridSpan w:val="4"/>
            <w:tcBorders>
              <w:left w:val="single" w:sz="4" w:space="0" w:color="auto"/>
              <w:bottom w:val="single" w:sz="4" w:space="0" w:color="auto"/>
              <w:right w:val="single" w:sz="4" w:space="0" w:color="auto"/>
            </w:tcBorders>
            <w:vAlign w:val="center"/>
          </w:tcPr>
          <w:p w14:paraId="29A1C3A9" w14:textId="77777777" w:rsidR="00F260FB" w:rsidRPr="00715883" w:rsidRDefault="00F260FB" w:rsidP="007159D8">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DDBE0CB" w14:textId="7C57C6AC" w:rsidR="00F260FB" w:rsidRPr="00A1115A" w:rsidRDefault="00F260FB" w:rsidP="007159D8">
            <w:pPr>
              <w:pStyle w:val="TAN"/>
            </w:pPr>
            <w:r w:rsidRPr="00715883">
              <w:t>NOTE 2:</w:t>
            </w:r>
            <w:r w:rsidRPr="00715883">
              <w:tab/>
              <w:t>As indicated in TS38.306 [</w:t>
            </w:r>
            <w:r w:rsidR="003120FE" w:rsidRPr="00715883">
              <w:t>1</w:t>
            </w:r>
            <w:r w:rsidR="003120FE">
              <w:t>1</w:t>
            </w:r>
            <w:r w:rsidRPr="00715883">
              <w:t>], it is mandatory for UEs to support asymmetric channel BCS0 if there is an asymmetric BCS0 defined for the band.</w:t>
            </w:r>
          </w:p>
        </w:tc>
      </w:tr>
    </w:tbl>
    <w:p w14:paraId="6B5E85B2" w14:textId="77777777" w:rsidR="00F260FB" w:rsidRPr="00A1115A" w:rsidRDefault="00F260FB" w:rsidP="00F260FB"/>
    <w:p w14:paraId="11DC9E5A" w14:textId="77777777" w:rsidR="001F6D06" w:rsidRDefault="001F6D06" w:rsidP="001F6D06">
      <w:pPr>
        <w:pStyle w:val="Heading2"/>
      </w:pPr>
      <w:bookmarkStart w:id="617" w:name="_Toc97562272"/>
      <w:bookmarkStart w:id="618" w:name="_Toc104122499"/>
      <w:bookmarkStart w:id="619" w:name="_Toc104205450"/>
      <w:bookmarkStart w:id="620" w:name="_Toc104206657"/>
      <w:bookmarkStart w:id="621" w:name="_Toc104503617"/>
      <w:bookmarkStart w:id="622" w:name="_Toc106127544"/>
      <w:bookmarkStart w:id="623" w:name="_Toc123057909"/>
      <w:bookmarkStart w:id="624" w:name="_Toc124256602"/>
      <w:bookmarkStart w:id="625" w:name="_Toc131734915"/>
      <w:bookmarkStart w:id="626" w:name="_Toc137372692"/>
      <w:bookmarkStart w:id="627" w:name="_Toc138885078"/>
      <w:bookmarkStart w:id="628" w:name="_Toc145690581"/>
      <w:bookmarkStart w:id="629" w:name="_Toc155382129"/>
      <w:bookmarkStart w:id="630" w:name="_Toc161753836"/>
      <w:bookmarkStart w:id="631" w:name="_Toc161754457"/>
      <w:bookmarkStart w:id="632" w:name="_Toc163202030"/>
      <w:bookmarkStart w:id="633" w:name="_Toc169888292"/>
      <w:bookmarkStart w:id="634" w:name="_Toc171551481"/>
      <w:bookmarkStart w:id="635" w:name="_Toc176775203"/>
      <w:bookmarkStart w:id="636" w:name="_Toc187243798"/>
      <w:bookmarkStart w:id="637" w:name="_Toc193201347"/>
      <w:r>
        <w:lastRenderedPageBreak/>
        <w:t>5.4</w:t>
      </w:r>
      <w:r>
        <w:tab/>
        <w:t>Channel arrangement</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7CFF2B8E" w14:textId="77777777" w:rsidR="009254AE" w:rsidRPr="001E68B3" w:rsidRDefault="009254AE" w:rsidP="007D11CB">
      <w:pPr>
        <w:pStyle w:val="Heading3"/>
        <w:rPr>
          <w:lang w:eastAsia="en-US"/>
        </w:rPr>
      </w:pPr>
      <w:bookmarkStart w:id="638" w:name="_Toc21344207"/>
      <w:bookmarkStart w:id="639" w:name="_Toc29801691"/>
      <w:bookmarkStart w:id="640" w:name="_Toc29802115"/>
      <w:bookmarkStart w:id="641" w:name="_Toc29802740"/>
      <w:bookmarkStart w:id="642" w:name="_Toc36107482"/>
      <w:bookmarkStart w:id="643" w:name="_Toc37251241"/>
      <w:bookmarkStart w:id="644" w:name="_Toc45888030"/>
      <w:bookmarkStart w:id="645" w:name="_Toc45888629"/>
      <w:bookmarkStart w:id="646" w:name="_Toc61367269"/>
      <w:bookmarkStart w:id="647" w:name="_Toc61372652"/>
      <w:bookmarkStart w:id="648" w:name="_Toc68230592"/>
      <w:bookmarkStart w:id="649" w:name="_Toc69084005"/>
      <w:bookmarkStart w:id="650" w:name="_Toc75467012"/>
      <w:bookmarkStart w:id="651" w:name="_Toc76509034"/>
      <w:bookmarkStart w:id="652" w:name="_Toc76718024"/>
      <w:bookmarkStart w:id="653" w:name="_Toc83580334"/>
      <w:bookmarkStart w:id="654" w:name="_Toc84404843"/>
      <w:bookmarkStart w:id="655" w:name="_Toc84413452"/>
      <w:bookmarkStart w:id="656" w:name="_Toc106127545"/>
      <w:bookmarkStart w:id="657" w:name="_Toc123057910"/>
      <w:bookmarkStart w:id="658" w:name="_Toc124256603"/>
      <w:bookmarkStart w:id="659" w:name="_Toc131734916"/>
      <w:bookmarkStart w:id="660" w:name="_Toc137372693"/>
      <w:bookmarkStart w:id="661" w:name="_Toc138885079"/>
      <w:bookmarkStart w:id="662" w:name="_Toc145690582"/>
      <w:bookmarkStart w:id="663" w:name="_Toc155382130"/>
      <w:bookmarkStart w:id="664" w:name="_Toc161753837"/>
      <w:bookmarkStart w:id="665" w:name="_Toc161754458"/>
      <w:bookmarkStart w:id="666" w:name="_Toc163202031"/>
      <w:bookmarkStart w:id="667" w:name="_Toc169888293"/>
      <w:bookmarkStart w:id="668" w:name="_Toc171551482"/>
      <w:bookmarkStart w:id="669" w:name="_Toc176775204"/>
      <w:bookmarkStart w:id="670" w:name="_Toc187243799"/>
      <w:bookmarkStart w:id="671" w:name="_Toc193201348"/>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6436E104" w14:textId="77777777" w:rsidR="009254AE" w:rsidRDefault="009254AE" w:rsidP="007D11CB">
      <w:pPr>
        <w:pStyle w:val="Heading4"/>
        <w:rPr>
          <w:lang w:eastAsia="en-US"/>
        </w:rPr>
      </w:pPr>
      <w:bookmarkStart w:id="672" w:name="_Toc21344208"/>
      <w:bookmarkStart w:id="673" w:name="_Toc29801692"/>
      <w:bookmarkStart w:id="674" w:name="_Toc29802116"/>
      <w:bookmarkStart w:id="675" w:name="_Toc29802741"/>
      <w:bookmarkStart w:id="676" w:name="_Toc36107483"/>
      <w:bookmarkStart w:id="677" w:name="_Toc37251242"/>
      <w:bookmarkStart w:id="678" w:name="_Toc45888031"/>
      <w:bookmarkStart w:id="679" w:name="_Toc45888630"/>
      <w:bookmarkStart w:id="680" w:name="_Toc61367270"/>
      <w:bookmarkStart w:id="681" w:name="_Toc61372653"/>
      <w:bookmarkStart w:id="682" w:name="_Toc68230593"/>
      <w:bookmarkStart w:id="683" w:name="_Toc69084006"/>
      <w:bookmarkStart w:id="684" w:name="_Toc75467013"/>
      <w:bookmarkStart w:id="685" w:name="_Toc76509035"/>
      <w:bookmarkStart w:id="686" w:name="_Toc76718025"/>
      <w:bookmarkStart w:id="687" w:name="_Toc83580335"/>
      <w:bookmarkStart w:id="688" w:name="_Toc84404844"/>
      <w:bookmarkStart w:id="689" w:name="_Toc84413453"/>
      <w:bookmarkStart w:id="690" w:name="_Toc106127546"/>
      <w:bookmarkStart w:id="691" w:name="_Toc123057911"/>
      <w:bookmarkStart w:id="692" w:name="_Toc124256604"/>
      <w:bookmarkStart w:id="693" w:name="_Toc131734917"/>
      <w:bookmarkStart w:id="694" w:name="_Toc137372694"/>
      <w:bookmarkStart w:id="695" w:name="_Toc138885080"/>
      <w:bookmarkStart w:id="696" w:name="_Toc145690583"/>
      <w:bookmarkStart w:id="697" w:name="_Toc155382131"/>
      <w:bookmarkStart w:id="698" w:name="_Toc161753838"/>
      <w:bookmarkStart w:id="699" w:name="_Toc161754459"/>
      <w:bookmarkStart w:id="700" w:name="_Toc163202032"/>
      <w:bookmarkStart w:id="701" w:name="_Toc169888294"/>
      <w:bookmarkStart w:id="702" w:name="_Toc171551483"/>
      <w:bookmarkStart w:id="703" w:name="_Toc176775205"/>
      <w:bookmarkStart w:id="704" w:name="_Toc187243800"/>
      <w:bookmarkStart w:id="705" w:name="_Toc193201349"/>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706" w:name="_Toc21344209"/>
      <w:bookmarkStart w:id="707" w:name="_Toc29801693"/>
      <w:bookmarkStart w:id="708" w:name="_Toc29802117"/>
      <w:bookmarkStart w:id="709" w:name="_Toc29802742"/>
      <w:bookmarkStart w:id="710" w:name="_Toc36107484"/>
      <w:bookmarkStart w:id="711" w:name="_Toc37251243"/>
      <w:bookmarkStart w:id="712" w:name="_Toc45888032"/>
      <w:bookmarkStart w:id="713" w:name="_Toc45888631"/>
      <w:bookmarkStart w:id="714" w:name="_Toc61367271"/>
      <w:bookmarkStart w:id="715" w:name="_Toc61372654"/>
      <w:bookmarkStart w:id="716" w:name="_Toc68230594"/>
      <w:bookmarkStart w:id="717" w:name="_Toc69084007"/>
      <w:bookmarkStart w:id="718" w:name="_Toc75467014"/>
      <w:bookmarkStart w:id="719" w:name="_Toc76509036"/>
      <w:bookmarkStart w:id="720" w:name="_Toc76718026"/>
      <w:bookmarkStart w:id="721" w:name="_Toc83580336"/>
      <w:bookmarkStart w:id="722" w:name="_Toc84404845"/>
      <w:bookmarkStart w:id="723" w:name="_Toc84413454"/>
      <w:bookmarkStart w:id="724" w:name="_Toc106127547"/>
      <w:bookmarkStart w:id="725" w:name="_Toc123057912"/>
      <w:bookmarkStart w:id="726" w:name="_Toc124256605"/>
      <w:bookmarkStart w:id="727" w:name="_Toc131734918"/>
      <w:bookmarkStart w:id="728" w:name="_Toc137372695"/>
      <w:bookmarkStart w:id="729" w:name="_Toc138885081"/>
      <w:bookmarkStart w:id="730" w:name="_Toc145690584"/>
      <w:bookmarkStart w:id="731" w:name="_Toc155382132"/>
      <w:bookmarkStart w:id="732" w:name="_Toc161753839"/>
      <w:bookmarkStart w:id="733" w:name="_Toc161754460"/>
      <w:bookmarkStart w:id="734" w:name="_Toc163202033"/>
      <w:bookmarkStart w:id="735" w:name="_Toc169888295"/>
      <w:bookmarkStart w:id="736" w:name="_Toc171551484"/>
      <w:bookmarkStart w:id="737" w:name="_Toc176775206"/>
      <w:bookmarkStart w:id="738" w:name="_Toc187243801"/>
      <w:bookmarkStart w:id="739" w:name="_Toc193201350"/>
      <w:r w:rsidRPr="00F10659">
        <w:rPr>
          <w:lang w:eastAsia="en-US"/>
        </w:rPr>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3EA441B7" w14:textId="77777777" w:rsidR="009254AE" w:rsidRPr="00D026C9" w:rsidRDefault="009254AE" w:rsidP="007D11CB">
      <w:pPr>
        <w:pStyle w:val="Heading4"/>
      </w:pPr>
      <w:bookmarkStart w:id="740" w:name="_Toc21344210"/>
      <w:bookmarkStart w:id="741" w:name="_Toc29801694"/>
      <w:bookmarkStart w:id="742" w:name="_Toc29802118"/>
      <w:bookmarkStart w:id="743" w:name="_Toc29802743"/>
      <w:bookmarkStart w:id="744" w:name="_Toc36107485"/>
      <w:bookmarkStart w:id="745" w:name="_Toc37251244"/>
      <w:bookmarkStart w:id="746" w:name="_Toc45888033"/>
      <w:bookmarkStart w:id="747" w:name="_Toc45888632"/>
      <w:bookmarkStart w:id="748" w:name="_Toc61367272"/>
      <w:bookmarkStart w:id="749" w:name="_Toc61372655"/>
      <w:bookmarkStart w:id="750" w:name="_Toc68230595"/>
      <w:bookmarkStart w:id="751" w:name="_Toc69084008"/>
      <w:bookmarkStart w:id="752" w:name="_Toc75467015"/>
      <w:bookmarkStart w:id="753" w:name="_Toc76509037"/>
      <w:bookmarkStart w:id="754" w:name="_Toc76718027"/>
      <w:bookmarkStart w:id="755" w:name="_Toc83580337"/>
      <w:bookmarkStart w:id="756" w:name="_Toc84404846"/>
      <w:bookmarkStart w:id="757" w:name="_Toc84413455"/>
      <w:bookmarkStart w:id="758" w:name="_Toc97562273"/>
      <w:bookmarkStart w:id="759" w:name="_Toc104122500"/>
      <w:bookmarkStart w:id="760" w:name="_Toc104205451"/>
      <w:bookmarkStart w:id="761" w:name="_Toc104206658"/>
      <w:bookmarkStart w:id="762" w:name="_Toc104503618"/>
      <w:bookmarkStart w:id="763" w:name="_Toc106127548"/>
      <w:bookmarkStart w:id="764" w:name="_Toc123057913"/>
      <w:bookmarkStart w:id="765" w:name="_Toc124256606"/>
      <w:bookmarkStart w:id="766" w:name="_Toc131734919"/>
      <w:bookmarkStart w:id="767" w:name="_Toc137372696"/>
      <w:bookmarkStart w:id="768" w:name="_Toc138885082"/>
      <w:bookmarkStart w:id="769" w:name="_Toc145690585"/>
      <w:bookmarkStart w:id="770" w:name="_Toc155382133"/>
      <w:bookmarkStart w:id="771" w:name="_Toc161753840"/>
      <w:bookmarkStart w:id="772" w:name="_Toc161754461"/>
      <w:bookmarkStart w:id="773" w:name="_Toc163202034"/>
      <w:bookmarkStart w:id="774" w:name="_Toc169888296"/>
      <w:bookmarkStart w:id="775" w:name="_Toc171551485"/>
      <w:bookmarkStart w:id="776" w:name="_Toc176775207"/>
      <w:bookmarkStart w:id="777" w:name="_Toc187243802"/>
      <w:bookmarkStart w:id="778" w:name="_Toc193201351"/>
      <w:r w:rsidRPr="00D026C9">
        <w:t>5.4.2.1</w:t>
      </w:r>
      <w:r w:rsidRPr="00D026C9">
        <w:tab/>
        <w:t>NR-ARFCN and channel raster</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7BCAC0CB" w:rsidR="00085B2A" w:rsidRPr="00A1115A" w:rsidRDefault="003F68A6"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779" w:name="_Toc21344211"/>
      <w:bookmarkStart w:id="780" w:name="_Toc29801695"/>
      <w:bookmarkStart w:id="781" w:name="_Toc29802119"/>
      <w:bookmarkStart w:id="782" w:name="_Toc29802744"/>
      <w:bookmarkStart w:id="783" w:name="_Toc36107486"/>
      <w:bookmarkStart w:id="784" w:name="_Toc37251245"/>
      <w:bookmarkStart w:id="785" w:name="_Toc45888034"/>
      <w:bookmarkStart w:id="786" w:name="_Toc45888633"/>
      <w:bookmarkStart w:id="787" w:name="_Toc61367273"/>
      <w:bookmarkStart w:id="788" w:name="_Toc61372656"/>
      <w:bookmarkStart w:id="789" w:name="_Toc68230596"/>
      <w:bookmarkStart w:id="790" w:name="_Toc69084009"/>
      <w:bookmarkStart w:id="791" w:name="_Toc75467016"/>
      <w:bookmarkStart w:id="792" w:name="_Toc76509038"/>
      <w:bookmarkStart w:id="793" w:name="_Toc76718028"/>
      <w:bookmarkStart w:id="794" w:name="_Toc83580338"/>
      <w:bookmarkStart w:id="795" w:name="_Toc84404847"/>
      <w:bookmarkStart w:id="796" w:name="_Toc84413456"/>
      <w:bookmarkStart w:id="797" w:name="_Toc97562274"/>
      <w:bookmarkStart w:id="798" w:name="_Toc104122501"/>
      <w:bookmarkStart w:id="799" w:name="_Toc104205452"/>
      <w:bookmarkStart w:id="800" w:name="_Toc104206659"/>
      <w:bookmarkStart w:id="801" w:name="_Toc104503619"/>
      <w:bookmarkStart w:id="802" w:name="_Toc106127549"/>
      <w:bookmarkStart w:id="803" w:name="_Toc123057914"/>
      <w:bookmarkStart w:id="804" w:name="_Toc124256607"/>
      <w:bookmarkStart w:id="805" w:name="_Toc131734920"/>
      <w:bookmarkStart w:id="806" w:name="_Toc137372697"/>
      <w:bookmarkStart w:id="807" w:name="_Toc138885083"/>
      <w:bookmarkStart w:id="808" w:name="_Toc145690586"/>
      <w:bookmarkStart w:id="809" w:name="_Toc155382134"/>
      <w:bookmarkStart w:id="810" w:name="_Toc161753841"/>
      <w:bookmarkStart w:id="811" w:name="_Toc161754462"/>
      <w:bookmarkStart w:id="812" w:name="_Toc163202035"/>
      <w:bookmarkStart w:id="813" w:name="_Toc169888297"/>
      <w:bookmarkStart w:id="814" w:name="_Toc171551486"/>
      <w:bookmarkStart w:id="815" w:name="_Toc176775208"/>
      <w:bookmarkStart w:id="816" w:name="_Toc187243803"/>
      <w:bookmarkStart w:id="817" w:name="_Toc193201352"/>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818" w:name="_Toc21344212"/>
      <w:bookmarkStart w:id="819" w:name="_Toc29801696"/>
      <w:bookmarkStart w:id="820" w:name="_Toc29802120"/>
      <w:bookmarkStart w:id="821" w:name="_Toc29802745"/>
      <w:bookmarkStart w:id="822" w:name="_Toc36107487"/>
      <w:bookmarkStart w:id="823" w:name="_Toc37251246"/>
      <w:bookmarkStart w:id="824" w:name="_Toc45888035"/>
      <w:bookmarkStart w:id="825" w:name="_Toc45888634"/>
      <w:bookmarkStart w:id="826" w:name="_Toc61367274"/>
      <w:bookmarkStart w:id="827" w:name="_Toc61372657"/>
      <w:bookmarkStart w:id="828" w:name="_Toc68230597"/>
      <w:bookmarkStart w:id="829" w:name="_Toc69084010"/>
      <w:bookmarkStart w:id="830" w:name="_Toc75467017"/>
      <w:bookmarkStart w:id="831" w:name="_Toc76509039"/>
      <w:bookmarkStart w:id="832" w:name="_Toc76718029"/>
      <w:bookmarkStart w:id="833" w:name="_Toc83580339"/>
      <w:bookmarkStart w:id="834" w:name="_Toc84404848"/>
      <w:bookmarkStart w:id="835" w:name="_Toc84413457"/>
      <w:bookmarkStart w:id="836" w:name="_Toc97562275"/>
      <w:bookmarkStart w:id="837" w:name="_Toc104122502"/>
      <w:bookmarkStart w:id="838" w:name="_Toc104205453"/>
      <w:bookmarkStart w:id="839" w:name="_Toc104206660"/>
      <w:bookmarkStart w:id="840" w:name="_Toc104503620"/>
      <w:bookmarkStart w:id="841" w:name="_Toc106127550"/>
      <w:bookmarkStart w:id="842" w:name="_Toc123057915"/>
      <w:bookmarkStart w:id="843" w:name="_Toc124256608"/>
      <w:bookmarkStart w:id="844" w:name="_Toc131734921"/>
      <w:bookmarkStart w:id="845" w:name="_Toc137372698"/>
      <w:bookmarkStart w:id="846" w:name="_Toc138885084"/>
      <w:bookmarkStart w:id="847" w:name="_Toc145690587"/>
      <w:bookmarkStart w:id="848" w:name="_Toc155382135"/>
      <w:bookmarkStart w:id="849" w:name="_Toc161753842"/>
      <w:bookmarkStart w:id="850" w:name="_Toc161754463"/>
      <w:bookmarkStart w:id="851" w:name="_Toc163202036"/>
      <w:bookmarkStart w:id="852" w:name="_Toc169888298"/>
      <w:bookmarkStart w:id="853" w:name="_Toc171551487"/>
      <w:bookmarkStart w:id="854" w:name="_Toc176775209"/>
      <w:bookmarkStart w:id="855" w:name="_Toc187243804"/>
      <w:bookmarkStart w:id="856" w:name="_Toc193201353"/>
      <w:r w:rsidRPr="00D026C9">
        <w:lastRenderedPageBreak/>
        <w:t>5.4.2.3</w:t>
      </w:r>
      <w:r w:rsidRPr="00D026C9">
        <w:tab/>
        <w:t>Channel raster entries for each operating band</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Pr="00C95B8D" w:rsidRDefault="00AB53EB" w:rsidP="00AB53EB">
      <w:pPr>
        <w:rPr>
          <w:rFonts w:eastAsia="Times New Roman"/>
          <w:lang w:eastAsia="en-US"/>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857"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857"/>
      <w:r>
        <w:rPr>
          <w:lang w:eastAsia="en-US"/>
        </w:rPr>
        <w:t xml:space="preserve"> </w:t>
      </w:r>
      <w:r w:rsidRPr="00F95B02">
        <w:rPr>
          <w:rFonts w:eastAsia="Yu Mincho"/>
        </w:rPr>
        <w:t>for FR1</w:t>
      </w:r>
      <w:r>
        <w:rPr>
          <w:rFonts w:eastAsia="Yu Mincho"/>
        </w:rPr>
        <w:t>-NTN</w:t>
      </w:r>
      <w:r w:rsidRPr="00591A86">
        <w:rPr>
          <w:rFonts w:eastAsia="Yu Mincho"/>
        </w:rPr>
        <w:t>.</w:t>
      </w:r>
    </w:p>
    <w:p w14:paraId="0ECEC34C" w14:textId="2498CD8D" w:rsidR="009254AE" w:rsidRPr="00A41360" w:rsidRDefault="008A1930" w:rsidP="007D11CB">
      <w:pPr>
        <w:pStyle w:val="TH"/>
        <w:rPr>
          <w:lang w:eastAsia="en-US"/>
        </w:rPr>
      </w:pPr>
      <w:r w:rsidRPr="00A41360">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9254AE" w:rsidRPr="00A41360" w14:paraId="7D18F49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2D26E7A5" w14:textId="284294EA" w:rsidR="009254AE" w:rsidRPr="00A41360" w:rsidRDefault="009254AE" w:rsidP="007D11CB">
            <w:pPr>
              <w:pStyle w:val="TAH"/>
              <w:rPr>
                <w:rFonts w:eastAsia="Yu Mincho"/>
                <w:lang w:eastAsia="en-US"/>
              </w:rPr>
            </w:pPr>
            <w:r>
              <w:rPr>
                <w:lang w:eastAsia="en-US"/>
              </w:rPr>
              <w:t>NTN satellite</w:t>
            </w:r>
            <w:r w:rsidR="00FC0B97">
              <w:rPr>
                <w:lang w:eastAsia="en-US"/>
              </w:rPr>
              <w:t xml:space="preserve"> operating</w:t>
            </w:r>
            <w:r>
              <w:rPr>
                <w:lang w:eastAsia="en-US"/>
              </w:rPr>
              <w:t xml:space="preserve">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8915EC9" w14:textId="77777777" w:rsidR="009254AE" w:rsidRPr="00A41360" w:rsidRDefault="009254AE" w:rsidP="007D11CB">
            <w:pPr>
              <w:pStyle w:val="TAH"/>
              <w:rPr>
                <w:lang w:eastAsia="en-US"/>
              </w:rPr>
            </w:pPr>
            <w:r w:rsidRPr="00A41360">
              <w:rPr>
                <w:lang w:eastAsia="en-US"/>
              </w:rPr>
              <w:t>ΔF</w:t>
            </w:r>
            <w:r w:rsidRPr="00A41360">
              <w:rPr>
                <w:vertAlign w:val="subscript"/>
                <w:lang w:eastAsia="en-US"/>
              </w:rPr>
              <w:t>Raster</w:t>
            </w:r>
          </w:p>
          <w:p w14:paraId="0BEE278E" w14:textId="77777777" w:rsidR="009254AE" w:rsidRPr="00A41360" w:rsidRDefault="009254AE" w:rsidP="007D11CB">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A702097" w14:textId="77777777" w:rsidR="009254AE" w:rsidRPr="00A41360" w:rsidRDefault="009254AE" w:rsidP="007D11CB">
            <w:pPr>
              <w:pStyle w:val="TAH"/>
              <w:rPr>
                <w:rFonts w:eastAsia="Yu Mincho"/>
                <w:lang w:eastAsia="en-US"/>
              </w:rPr>
            </w:pPr>
            <w:r w:rsidRPr="00A41360">
              <w:rPr>
                <w:rFonts w:eastAsia="Yu Mincho"/>
                <w:lang w:eastAsia="en-US"/>
              </w:rPr>
              <w:t>Uplink</w:t>
            </w:r>
          </w:p>
          <w:p w14:paraId="4A9F2EED"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57D80D6B"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879B1D" w14:textId="77777777" w:rsidR="009254AE" w:rsidRPr="00A41360" w:rsidRDefault="009254AE" w:rsidP="007D11CB">
            <w:pPr>
              <w:pStyle w:val="TAH"/>
              <w:rPr>
                <w:rFonts w:eastAsia="Yu Mincho"/>
                <w:lang w:eastAsia="en-US"/>
              </w:rPr>
            </w:pPr>
            <w:r w:rsidRPr="00A41360">
              <w:rPr>
                <w:rFonts w:eastAsia="Yu Mincho"/>
                <w:lang w:eastAsia="en-US"/>
              </w:rPr>
              <w:t>Downlink</w:t>
            </w:r>
          </w:p>
          <w:p w14:paraId="6B5667D2"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6CD9DDA5"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r>
      <w:tr w:rsidR="009254AE" w:rsidRPr="00A41360" w14:paraId="40677DF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416CCD47" w14:textId="77777777" w:rsidR="009254AE" w:rsidRPr="001522E4" w:rsidRDefault="009254AE" w:rsidP="007D11CB">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60BF716"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412B5C0" w14:textId="77777777" w:rsidR="009254AE" w:rsidRPr="001522E4" w:rsidRDefault="009254AE" w:rsidP="007D11CB">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2CD3476A" w14:textId="77777777" w:rsidR="009254AE" w:rsidRPr="001522E4" w:rsidRDefault="009254AE" w:rsidP="007D11CB">
            <w:pPr>
              <w:pStyle w:val="TAC"/>
              <w:rPr>
                <w:lang w:eastAsia="en-US"/>
              </w:rPr>
            </w:pPr>
            <w:r w:rsidRPr="001522E4">
              <w:rPr>
                <w:lang w:eastAsia="en-US"/>
              </w:rPr>
              <w:t>434000 – &lt;20&gt; – 440000</w:t>
            </w:r>
          </w:p>
        </w:tc>
      </w:tr>
      <w:tr w:rsidR="009254AE" w:rsidRPr="00A41360" w14:paraId="4228F318"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D58E32B" w14:textId="77777777" w:rsidR="009254AE" w:rsidRPr="001522E4" w:rsidRDefault="009254AE" w:rsidP="007D11CB">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360FD26C"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8083EFF" w14:textId="77777777" w:rsidR="009254AE" w:rsidRPr="001522E4" w:rsidRDefault="009254AE" w:rsidP="007D11CB">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0F65743D" w14:textId="77777777" w:rsidR="009254AE" w:rsidRPr="001522E4" w:rsidRDefault="009254AE" w:rsidP="007D11CB">
            <w:pPr>
              <w:pStyle w:val="TAC"/>
              <w:rPr>
                <w:lang w:eastAsia="en-US"/>
              </w:rPr>
            </w:pPr>
            <w:r w:rsidRPr="001522E4">
              <w:rPr>
                <w:lang w:eastAsia="en-US"/>
              </w:rPr>
              <w:t>305000 – &lt;20&gt; – 311800</w:t>
            </w:r>
          </w:p>
        </w:tc>
      </w:tr>
      <w:tr w:rsidR="008D365C" w:rsidRPr="00A41360" w14:paraId="36DCD033"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77BE5FD" w14:textId="67E7B010" w:rsidR="008D365C" w:rsidRPr="001522E4" w:rsidRDefault="008D365C" w:rsidP="008D365C">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0732D01D" w14:textId="3E5A3562" w:rsidR="008D365C" w:rsidRPr="001522E4" w:rsidRDefault="008D365C" w:rsidP="008D365C">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43669AAA" w14:textId="25BED169" w:rsidR="008D365C" w:rsidRPr="001522E4" w:rsidRDefault="008D365C" w:rsidP="008D365C">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52483317" w14:textId="247476B3" w:rsidR="008D365C" w:rsidRPr="001522E4" w:rsidRDefault="008D365C" w:rsidP="008D365C">
            <w:pPr>
              <w:pStyle w:val="TAC"/>
              <w:rPr>
                <w:lang w:eastAsia="en-US"/>
              </w:rPr>
            </w:pPr>
            <w:r w:rsidRPr="008C5CED">
              <w:t>496700 – &lt;20&gt; – 500000</w:t>
            </w:r>
          </w:p>
        </w:tc>
      </w:tr>
      <w:tr w:rsidR="009254AE" w:rsidRPr="00A41360" w14:paraId="38EEC6AB" w14:textId="77777777" w:rsidTr="007159D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5C0B4F51" w14:textId="6BBBAA75" w:rsidR="009254AE" w:rsidRPr="001522E4" w:rsidRDefault="009254AE" w:rsidP="007D11CB">
            <w:pPr>
              <w:pStyle w:val="TAN"/>
              <w:rPr>
                <w:lang w:eastAsia="en-US"/>
              </w:rPr>
            </w:pPr>
            <w:r w:rsidRPr="00A1115A">
              <w:t>NOTE :</w:t>
            </w:r>
            <w:r w:rsidRPr="00A1115A">
              <w:tab/>
              <w:t>The channel numbers that designate carrier frequencies so close to the operating band edges that the carrier extends beyond the operating band edge shall not be used.</w:t>
            </w:r>
          </w:p>
        </w:tc>
      </w:tr>
    </w:tbl>
    <w:p w14:paraId="3B486BB5" w14:textId="77777777" w:rsidR="009254AE" w:rsidRDefault="009254AE" w:rsidP="009254AE">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71CA1FD4" w:rsidR="005F1A5A" w:rsidRPr="00A41360" w:rsidRDefault="005F1A5A" w:rsidP="005F1A5A">
      <w:pPr>
        <w:pStyle w:val="TH"/>
      </w:pPr>
      <w:r w:rsidRPr="00A41360">
        <w:t>Table 5.4.2.3-</w:t>
      </w:r>
      <w:r>
        <w:t>2</w:t>
      </w:r>
      <w:r w:rsidRPr="00A41360">
        <w:t>: Applicable N</w:t>
      </w:r>
      <w:r>
        <w:t>R</w:t>
      </w:r>
      <w:r w:rsidRPr="00A41360">
        <w:t>-ARFCN per operating band</w:t>
      </w:r>
      <w:r w:rsidR="00256246">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858" w:name="_Toc21344213"/>
            <w:bookmarkStart w:id="859" w:name="_Toc29801697"/>
            <w:bookmarkStart w:id="860" w:name="_Toc29802121"/>
            <w:bookmarkStart w:id="861" w:name="_Toc29802746"/>
            <w:bookmarkStart w:id="862" w:name="_Toc36107488"/>
            <w:bookmarkStart w:id="863" w:name="_Toc37251247"/>
            <w:bookmarkStart w:id="864" w:name="_Toc45888036"/>
            <w:bookmarkStart w:id="865" w:name="_Toc45888635"/>
            <w:bookmarkStart w:id="866" w:name="_Toc61367275"/>
            <w:bookmarkStart w:id="867" w:name="_Toc61372658"/>
            <w:bookmarkStart w:id="868" w:name="_Toc68230598"/>
            <w:bookmarkStart w:id="869" w:name="_Toc69084011"/>
            <w:bookmarkStart w:id="870" w:name="_Toc75467018"/>
            <w:bookmarkStart w:id="871" w:name="_Toc76509040"/>
            <w:bookmarkStart w:id="872" w:name="_Toc76718030"/>
            <w:bookmarkStart w:id="873" w:name="_Toc83580340"/>
            <w:bookmarkStart w:id="874" w:name="_Toc84404849"/>
            <w:bookmarkStart w:id="875" w:name="_Toc84413458"/>
            <w:bookmarkStart w:id="876" w:name="_Toc106127551"/>
            <w:bookmarkStart w:id="877" w:name="_Toc123057916"/>
            <w:bookmarkStart w:id="878" w:name="_Toc124256609"/>
            <w:bookmarkStart w:id="879" w:name="_Toc131734922"/>
            <w:bookmarkStart w:id="880" w:name="_Toc137372699"/>
            <w:bookmarkStart w:id="881" w:name="_Toc138885085"/>
            <w:bookmarkStart w:id="882" w:name="_Toc145690588"/>
            <w:bookmarkStart w:id="883"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5551A6BF" w:rsidR="00330AAB" w:rsidRDefault="00330AAB"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 xml:space="preserve">120kHz.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256246" w:rsidRPr="00C41649" w14:paraId="0FAF95A0" w14:textId="77777777" w:rsidTr="007159D8">
        <w:trPr>
          <w:cantSplit/>
          <w:jc w:val="center"/>
        </w:trPr>
        <w:tc>
          <w:tcPr>
            <w:tcW w:w="1242" w:type="dxa"/>
            <w:tcBorders>
              <w:top w:val="single" w:sz="4" w:space="0" w:color="auto"/>
              <w:left w:val="single" w:sz="4" w:space="0" w:color="auto"/>
              <w:bottom w:val="single" w:sz="4" w:space="0" w:color="auto"/>
              <w:right w:val="single" w:sz="4" w:space="0" w:color="auto"/>
            </w:tcBorders>
          </w:tcPr>
          <w:p w14:paraId="7BB001E3" w14:textId="77777777" w:rsidR="00256246" w:rsidRPr="00C41649" w:rsidRDefault="00256246" w:rsidP="007159D8">
            <w:pPr>
              <w:pStyle w:val="TAH"/>
              <w:rPr>
                <w:rFonts w:eastAsia="Yu Mincho"/>
              </w:rPr>
            </w:pPr>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2A454C9D" w14:textId="77777777" w:rsidR="00256246" w:rsidRPr="00F95B02" w:rsidRDefault="00256246" w:rsidP="007159D8">
            <w:pPr>
              <w:pStyle w:val="TAH"/>
            </w:pPr>
            <w:r w:rsidRPr="00F95B02">
              <w:t>ΔF</w:t>
            </w:r>
            <w:r w:rsidRPr="00F95B02">
              <w:rPr>
                <w:vertAlign w:val="subscript"/>
              </w:rPr>
              <w:t>Raster</w:t>
            </w:r>
          </w:p>
          <w:p w14:paraId="3F98F349" w14:textId="77777777" w:rsidR="00256246" w:rsidRPr="00C41649" w:rsidRDefault="00256246" w:rsidP="007159D8">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69B9FF99" w14:textId="77777777" w:rsidR="00256246" w:rsidRPr="00F95B02" w:rsidRDefault="00256246" w:rsidP="007159D8">
            <w:pPr>
              <w:pStyle w:val="TAH"/>
              <w:rPr>
                <w:rFonts w:eastAsia="Yu Mincho"/>
              </w:rPr>
            </w:pPr>
            <w:r w:rsidRPr="00F95B02">
              <w:rPr>
                <w:rFonts w:eastAsia="Yu Mincho"/>
              </w:rPr>
              <w:t>Uplink</w:t>
            </w:r>
          </w:p>
          <w:p w14:paraId="1F8F86BF"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60311205" w14:textId="77777777" w:rsidR="00256246" w:rsidRPr="00C41649" w:rsidRDefault="00256246" w:rsidP="007159D8">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58D3257" w14:textId="77777777" w:rsidR="00256246" w:rsidRPr="00F95B02" w:rsidRDefault="00256246" w:rsidP="007159D8">
            <w:pPr>
              <w:pStyle w:val="TAH"/>
              <w:rPr>
                <w:rFonts w:eastAsia="Yu Mincho"/>
              </w:rPr>
            </w:pPr>
            <w:r w:rsidRPr="00F95B02">
              <w:rPr>
                <w:rFonts w:eastAsia="Yu Mincho"/>
              </w:rPr>
              <w:t>Downlink</w:t>
            </w:r>
          </w:p>
          <w:p w14:paraId="24D11C5B"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0539A65B" w14:textId="77777777" w:rsidR="00256246" w:rsidRPr="00C41649" w:rsidRDefault="00256246" w:rsidP="007159D8">
            <w:pPr>
              <w:pStyle w:val="TAH"/>
              <w:rPr>
                <w:rFonts w:eastAsia="Yu Mincho"/>
              </w:rPr>
            </w:pPr>
            <w:r w:rsidRPr="00F95B02">
              <w:rPr>
                <w:rFonts w:eastAsia="Yu Mincho"/>
              </w:rPr>
              <w:t>(First – &lt;Step size&gt; – Last)</w:t>
            </w:r>
          </w:p>
        </w:tc>
      </w:tr>
      <w:tr w:rsidR="00256246" w:rsidRPr="00C41649" w14:paraId="366BE175"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5E0BE72D" w14:textId="77777777" w:rsidR="00256246" w:rsidRPr="00C41649" w:rsidRDefault="00256246" w:rsidP="007159D8">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09B09134"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5BF21ED" w14:textId="77777777" w:rsidR="00256246" w:rsidRPr="00C41649" w:rsidRDefault="00256246" w:rsidP="007159D8">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2085571E"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2C49A1CF"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3B50AE3"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336F87F3"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8BF34D1"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A5A10F7"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1D8DD4DC"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1FD14004" w14:textId="77777777" w:rsidR="00256246" w:rsidRPr="00C41649" w:rsidRDefault="00256246" w:rsidP="007159D8">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3991ADAC"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24C07F9F" w14:textId="77777777" w:rsidR="00256246" w:rsidRPr="00C41649" w:rsidRDefault="00256246" w:rsidP="007159D8">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7ECABF7"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58CF7BC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52BC340"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AEE6B74"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079D2EFD" w14:textId="77777777" w:rsidR="00256246" w:rsidRPr="00C41649" w:rsidRDefault="00256246" w:rsidP="007159D8">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205E54"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6F003376"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2ACB80A5" w14:textId="77777777" w:rsidR="00256246" w:rsidRPr="00C41649" w:rsidRDefault="00256246" w:rsidP="007159D8">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5C12F223"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DE00B65" w14:textId="77777777" w:rsidR="00256246" w:rsidRPr="00C41649" w:rsidRDefault="00256246" w:rsidP="007159D8">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772203FF"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44877B7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75C3305F"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C23AC1D"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F8EBB43"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01B2D44F"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bl>
    <w:p w14:paraId="1C97865B" w14:textId="77777777" w:rsidR="00256246" w:rsidRDefault="00256246" w:rsidP="00256246"/>
    <w:p w14:paraId="6458D392" w14:textId="77777777" w:rsidR="009254AE" w:rsidRPr="00D212E9" w:rsidRDefault="009254AE" w:rsidP="007D11CB">
      <w:pPr>
        <w:pStyle w:val="Heading3"/>
        <w:rPr>
          <w:lang w:eastAsia="en-US"/>
        </w:rPr>
      </w:pPr>
      <w:bookmarkStart w:id="884" w:name="_Toc161753843"/>
      <w:bookmarkStart w:id="885" w:name="_Toc161754464"/>
      <w:bookmarkStart w:id="886" w:name="_Toc163202037"/>
      <w:bookmarkStart w:id="887" w:name="_Toc169888299"/>
      <w:bookmarkStart w:id="888" w:name="_Toc171551488"/>
      <w:bookmarkStart w:id="889" w:name="_Toc176775210"/>
      <w:bookmarkStart w:id="890" w:name="_Toc187243805"/>
      <w:bookmarkStart w:id="891" w:name="_Toc193201354"/>
      <w:r w:rsidRPr="00D212E9">
        <w:rPr>
          <w:lang w:eastAsia="en-US"/>
        </w:rPr>
        <w:lastRenderedPageBreak/>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3EB9798E" w14:textId="77777777" w:rsidR="009254AE" w:rsidRPr="006C09DF" w:rsidRDefault="009254AE" w:rsidP="00D026C9">
      <w:pPr>
        <w:pStyle w:val="Heading4"/>
        <w:rPr>
          <w:lang w:eastAsia="en-US"/>
        </w:rPr>
      </w:pPr>
      <w:bookmarkStart w:id="892" w:name="_Toc21344214"/>
      <w:bookmarkStart w:id="893" w:name="_Toc29801698"/>
      <w:bookmarkStart w:id="894" w:name="_Toc29802122"/>
      <w:bookmarkStart w:id="895" w:name="_Toc29802747"/>
      <w:bookmarkStart w:id="896" w:name="_Toc36107489"/>
      <w:bookmarkStart w:id="897" w:name="_Toc37251248"/>
      <w:bookmarkStart w:id="898" w:name="_Toc45888037"/>
      <w:bookmarkStart w:id="899" w:name="_Toc45888636"/>
      <w:bookmarkStart w:id="900" w:name="_Toc61367276"/>
      <w:bookmarkStart w:id="901" w:name="_Toc61372659"/>
      <w:bookmarkStart w:id="902" w:name="_Toc68230599"/>
      <w:bookmarkStart w:id="903" w:name="_Toc69084012"/>
      <w:bookmarkStart w:id="904" w:name="_Toc75467019"/>
      <w:bookmarkStart w:id="905" w:name="_Toc76509041"/>
      <w:bookmarkStart w:id="906" w:name="_Toc76718031"/>
      <w:bookmarkStart w:id="907" w:name="_Toc83580341"/>
      <w:bookmarkStart w:id="908" w:name="_Toc84404850"/>
      <w:bookmarkStart w:id="909" w:name="_Toc84413459"/>
      <w:bookmarkStart w:id="910" w:name="_Toc97562276"/>
      <w:bookmarkStart w:id="911" w:name="_Toc104122503"/>
      <w:bookmarkStart w:id="912" w:name="_Toc104205454"/>
      <w:bookmarkStart w:id="913" w:name="_Toc104206661"/>
      <w:bookmarkStart w:id="914" w:name="_Toc104503621"/>
      <w:bookmarkStart w:id="915" w:name="_Toc106127552"/>
      <w:bookmarkStart w:id="916" w:name="_Toc123057917"/>
      <w:bookmarkStart w:id="917" w:name="_Toc124256610"/>
      <w:bookmarkStart w:id="918" w:name="_Toc131734923"/>
      <w:bookmarkStart w:id="919" w:name="_Toc137372700"/>
      <w:bookmarkStart w:id="920" w:name="_Toc138885086"/>
      <w:bookmarkStart w:id="921" w:name="_Toc145690589"/>
      <w:bookmarkStart w:id="922" w:name="_Toc155382137"/>
      <w:bookmarkStart w:id="923" w:name="_Toc161753844"/>
      <w:bookmarkStart w:id="924" w:name="_Toc161754465"/>
      <w:bookmarkStart w:id="925" w:name="_Toc163202038"/>
      <w:bookmarkStart w:id="926" w:name="_Toc169888300"/>
      <w:bookmarkStart w:id="927" w:name="_Toc171551489"/>
      <w:bookmarkStart w:id="928" w:name="_Toc176775211"/>
      <w:bookmarkStart w:id="929" w:name="_Toc187243806"/>
      <w:bookmarkStart w:id="930" w:name="_Toc193201355"/>
      <w:r w:rsidRPr="006C09DF">
        <w:rPr>
          <w:lang w:eastAsia="en-US"/>
        </w:rPr>
        <w:t>5.4.3.1</w:t>
      </w:r>
      <w:r w:rsidRPr="006C09DF">
        <w:rPr>
          <w:lang w:eastAsia="en-US"/>
        </w:rPr>
        <w:tab/>
        <w:t>Synchronization raster and numbering</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77777777" w:rsidR="009254AE" w:rsidRPr="00591A86" w:rsidRDefault="009254AE" w:rsidP="009254AE">
      <w:pPr>
        <w:rPr>
          <w:rFonts w:eastAsia="Yu Mincho"/>
          <w:lang w:eastAsia="en-US"/>
        </w:rPr>
      </w:pPr>
      <w:r w:rsidRPr="00591A86">
        <w:rPr>
          <w:rFonts w:eastAsia="Yu Mincho"/>
          <w:lang w:eastAsia="en-US"/>
        </w:rPr>
        <w:t>A global synchronization raster is defined for all frequencies. The frequency position of the SS block is defined as SS</w:t>
      </w:r>
      <w:r w:rsidRPr="00591A86">
        <w:rPr>
          <w:rFonts w:eastAsia="Yu Mincho"/>
          <w:vertAlign w:val="subscript"/>
          <w:lang w:eastAsia="en-US"/>
        </w:rPr>
        <w:t>REF</w:t>
      </w:r>
      <w:r w:rsidRPr="00591A86">
        <w:rPr>
          <w:rFonts w:eastAsia="Yu Mincho"/>
          <w:lang w:eastAsia="en-US"/>
        </w:rPr>
        <w:t xml:space="preserve"> with corresponding number GSCN. The parameters defining the SS</w:t>
      </w:r>
      <w:r w:rsidRPr="00591A86">
        <w:rPr>
          <w:rFonts w:eastAsia="Yu Mincho"/>
          <w:vertAlign w:val="subscript"/>
          <w:lang w:eastAsia="en-US"/>
        </w:rPr>
        <w:t>REF</w:t>
      </w:r>
      <w:r w:rsidRPr="00591A86">
        <w:rPr>
          <w:rFonts w:eastAsia="Yu Mincho"/>
          <w:lang w:eastAsia="en-US"/>
        </w:rPr>
        <w:t xml:space="preserve"> and GSCN for all the frequency ranges are in Table 5.4.3.1-1.</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074EAE81" w14:textId="77777777" w:rsidR="009254AE" w:rsidRPr="00591A86" w:rsidRDefault="009254AE" w:rsidP="007D11CB">
      <w:pPr>
        <w:pStyle w:val="TH"/>
        <w:rPr>
          <w:rFonts w:eastAsia="Times New Roman"/>
          <w:lang w:eastAsia="en-US"/>
        </w:rPr>
      </w:pPr>
      <w:r w:rsidRPr="00591A86">
        <w:rPr>
          <w:rFonts w:eastAsia="Times New Roman"/>
          <w:lang w:eastAsia="en-US"/>
        </w:rPr>
        <w:t xml:space="preserve">Table 5.4.3.1-1: </w:t>
      </w:r>
      <w:r w:rsidRPr="00591A86">
        <w:rPr>
          <w:lang w:eastAsia="en-US"/>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1F1FF8" w:rsidRPr="00591A86" w14:paraId="369D9C7A" w14:textId="77777777" w:rsidTr="007159D8">
        <w:trPr>
          <w:jc w:val="center"/>
        </w:trPr>
        <w:tc>
          <w:tcPr>
            <w:tcW w:w="2401" w:type="dxa"/>
            <w:shd w:val="clear" w:color="auto" w:fill="auto"/>
            <w:vAlign w:val="center"/>
          </w:tcPr>
          <w:p w14:paraId="3BCB6870" w14:textId="77777777" w:rsidR="001F1FF8" w:rsidRPr="00591A86" w:rsidRDefault="001F1FF8" w:rsidP="007159D8">
            <w:pPr>
              <w:pStyle w:val="TAH"/>
            </w:pPr>
            <w:bookmarkStart w:id="931" w:name="_Toc97562277"/>
            <w:bookmarkStart w:id="932" w:name="_Toc104122504"/>
            <w:bookmarkStart w:id="933" w:name="_Toc104205455"/>
            <w:bookmarkStart w:id="934" w:name="_Toc104206662"/>
            <w:bookmarkStart w:id="935" w:name="_Toc104503622"/>
            <w:bookmarkStart w:id="936" w:name="_Toc106127553"/>
            <w:bookmarkStart w:id="937" w:name="_Toc123057918"/>
            <w:bookmarkStart w:id="938" w:name="_Toc124256611"/>
            <w:bookmarkStart w:id="939" w:name="_Toc131734924"/>
            <w:bookmarkStart w:id="940" w:name="_Toc137372701"/>
            <w:bookmarkStart w:id="941" w:name="_Toc138885087"/>
            <w:bookmarkStart w:id="942" w:name="_Toc145690590"/>
            <w:bookmarkStart w:id="943" w:name="_Toc155382138"/>
            <w:r w:rsidRPr="00591A86">
              <w:t>Frequency range</w:t>
            </w:r>
          </w:p>
        </w:tc>
        <w:tc>
          <w:tcPr>
            <w:tcW w:w="3534" w:type="dxa"/>
            <w:shd w:val="clear" w:color="auto" w:fill="auto"/>
            <w:vAlign w:val="center"/>
          </w:tcPr>
          <w:p w14:paraId="0572662F" w14:textId="77777777" w:rsidR="001F1FF8" w:rsidRPr="00591A86" w:rsidRDefault="001F1FF8" w:rsidP="007159D8">
            <w:pPr>
              <w:pStyle w:val="TAH"/>
            </w:pPr>
            <w:r w:rsidRPr="00591A86">
              <w:t>SS Block frequency position SS</w:t>
            </w:r>
            <w:r w:rsidRPr="00591A86">
              <w:rPr>
                <w:vertAlign w:val="subscript"/>
              </w:rPr>
              <w:t>REF</w:t>
            </w:r>
          </w:p>
        </w:tc>
        <w:tc>
          <w:tcPr>
            <w:tcW w:w="1927" w:type="dxa"/>
            <w:vAlign w:val="center"/>
          </w:tcPr>
          <w:p w14:paraId="10C6D638" w14:textId="77777777" w:rsidR="001F1FF8" w:rsidRPr="00591A86" w:rsidRDefault="001F1FF8" w:rsidP="007159D8">
            <w:pPr>
              <w:pStyle w:val="TAH"/>
            </w:pPr>
            <w:r w:rsidRPr="00591A86">
              <w:t>GSCN</w:t>
            </w:r>
          </w:p>
        </w:tc>
        <w:tc>
          <w:tcPr>
            <w:tcW w:w="1995" w:type="dxa"/>
            <w:shd w:val="clear" w:color="auto" w:fill="auto"/>
            <w:vAlign w:val="center"/>
          </w:tcPr>
          <w:p w14:paraId="3714DE36" w14:textId="77777777" w:rsidR="001F1FF8" w:rsidRPr="00591A86" w:rsidRDefault="001F1FF8" w:rsidP="007159D8">
            <w:pPr>
              <w:pStyle w:val="TAH"/>
            </w:pPr>
            <w:r w:rsidRPr="00591A86">
              <w:t>Range of GSCN</w:t>
            </w:r>
          </w:p>
        </w:tc>
      </w:tr>
      <w:tr w:rsidR="001F1FF8" w:rsidRPr="00591A86" w14:paraId="2E7D2D19" w14:textId="77777777" w:rsidTr="007159D8">
        <w:trPr>
          <w:jc w:val="center"/>
        </w:trPr>
        <w:tc>
          <w:tcPr>
            <w:tcW w:w="2401" w:type="dxa"/>
            <w:shd w:val="clear" w:color="auto" w:fill="auto"/>
          </w:tcPr>
          <w:p w14:paraId="5788CC83" w14:textId="77777777" w:rsidR="001F1FF8" w:rsidRPr="00591A86" w:rsidRDefault="001F1FF8" w:rsidP="007159D8">
            <w:pPr>
              <w:pStyle w:val="TAC"/>
              <w:rPr>
                <w:b/>
              </w:rPr>
            </w:pPr>
            <w:r w:rsidRPr="00591A86">
              <w:t>0 – 3000 MHz</w:t>
            </w:r>
          </w:p>
        </w:tc>
        <w:tc>
          <w:tcPr>
            <w:tcW w:w="3534" w:type="dxa"/>
            <w:shd w:val="clear" w:color="auto" w:fill="auto"/>
          </w:tcPr>
          <w:p w14:paraId="361A8F6A" w14:textId="77777777" w:rsidR="001F1FF8" w:rsidRPr="00591A86" w:rsidRDefault="001F1FF8" w:rsidP="007159D8">
            <w:pPr>
              <w:pStyle w:val="TAC"/>
            </w:pPr>
            <w:r w:rsidRPr="00591A86">
              <w:t>N * 1200kHz + M * 50 kHz,</w:t>
            </w:r>
          </w:p>
          <w:p w14:paraId="33FC9679" w14:textId="77777777" w:rsidR="001F1FF8" w:rsidRPr="00591A86" w:rsidRDefault="001F1FF8" w:rsidP="007159D8">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7C2565F0" w14:textId="77777777" w:rsidR="001F1FF8" w:rsidRPr="00591A86" w:rsidRDefault="001F1FF8" w:rsidP="007159D8">
            <w:pPr>
              <w:pStyle w:val="TAC"/>
            </w:pPr>
            <w:r w:rsidRPr="00591A86">
              <w:t>3N + (M-3)/2</w:t>
            </w:r>
          </w:p>
        </w:tc>
        <w:tc>
          <w:tcPr>
            <w:tcW w:w="1995" w:type="dxa"/>
            <w:shd w:val="clear" w:color="auto" w:fill="auto"/>
          </w:tcPr>
          <w:p w14:paraId="41C49B0E" w14:textId="77777777" w:rsidR="001F1FF8" w:rsidRPr="00591A86" w:rsidRDefault="001F1FF8" w:rsidP="007159D8">
            <w:pPr>
              <w:pStyle w:val="TAC"/>
              <w:rPr>
                <w:b/>
              </w:rPr>
            </w:pPr>
            <w:r w:rsidRPr="00591A86">
              <w:t>2 – 7498</w:t>
            </w:r>
          </w:p>
        </w:tc>
      </w:tr>
      <w:tr w:rsidR="001F1FF8" w:rsidRPr="00591A86" w14:paraId="40C56180" w14:textId="77777777" w:rsidTr="007159D8">
        <w:trPr>
          <w:jc w:val="center"/>
        </w:trPr>
        <w:tc>
          <w:tcPr>
            <w:tcW w:w="2401" w:type="dxa"/>
            <w:shd w:val="clear" w:color="auto" w:fill="auto"/>
            <w:vAlign w:val="center"/>
          </w:tcPr>
          <w:p w14:paraId="1337D6BA" w14:textId="77777777" w:rsidR="001F1FF8" w:rsidRPr="00591A86" w:rsidRDefault="001F1FF8" w:rsidP="007159D8">
            <w:pPr>
              <w:pStyle w:val="TAC"/>
            </w:pPr>
            <w:r w:rsidRPr="00F95B02">
              <w:rPr>
                <w:lang w:eastAsia="ja-JP"/>
              </w:rPr>
              <w:t>3000 – 24250</w:t>
            </w:r>
          </w:p>
        </w:tc>
        <w:tc>
          <w:tcPr>
            <w:tcW w:w="3534" w:type="dxa"/>
            <w:shd w:val="clear" w:color="auto" w:fill="auto"/>
            <w:vAlign w:val="center"/>
          </w:tcPr>
          <w:p w14:paraId="60354B5A" w14:textId="77777777" w:rsidR="001F1FF8" w:rsidRPr="00591A86" w:rsidRDefault="001F1FF8" w:rsidP="007159D8">
            <w:pPr>
              <w:pStyle w:val="TAC"/>
            </w:pPr>
            <w:r w:rsidRPr="00F95B02">
              <w:rPr>
                <w:lang w:eastAsia="ja-JP"/>
              </w:rPr>
              <w:t xml:space="preserve">3000 MHz + N * 1.44 MHz, </w:t>
            </w:r>
            <w:r w:rsidRPr="00F95B02">
              <w:rPr>
                <w:lang w:eastAsia="ja-JP"/>
              </w:rPr>
              <w:br/>
              <w:t>N = 0:14756</w:t>
            </w:r>
          </w:p>
        </w:tc>
        <w:tc>
          <w:tcPr>
            <w:tcW w:w="1927" w:type="dxa"/>
            <w:vAlign w:val="center"/>
          </w:tcPr>
          <w:p w14:paraId="779894DB" w14:textId="77777777" w:rsidR="001F1FF8" w:rsidRPr="00591A86" w:rsidRDefault="001F1FF8" w:rsidP="007159D8">
            <w:pPr>
              <w:pStyle w:val="TAC"/>
            </w:pPr>
            <w:r w:rsidRPr="00F95B02">
              <w:rPr>
                <w:lang w:eastAsia="ja-JP"/>
              </w:rPr>
              <w:t>7499 + N</w:t>
            </w:r>
          </w:p>
        </w:tc>
        <w:tc>
          <w:tcPr>
            <w:tcW w:w="1995" w:type="dxa"/>
            <w:shd w:val="clear" w:color="auto" w:fill="auto"/>
            <w:vAlign w:val="center"/>
          </w:tcPr>
          <w:p w14:paraId="33939B9B" w14:textId="77777777" w:rsidR="001F1FF8" w:rsidRPr="00591A86" w:rsidRDefault="001F1FF8" w:rsidP="007159D8">
            <w:pPr>
              <w:pStyle w:val="TAC"/>
            </w:pPr>
            <w:r w:rsidRPr="00F95B02">
              <w:rPr>
                <w:lang w:eastAsia="ja-JP"/>
              </w:rPr>
              <w:t>7499 – 22255</w:t>
            </w:r>
          </w:p>
        </w:tc>
      </w:tr>
      <w:tr w:rsidR="001F1FF8" w:rsidRPr="00591A86" w14:paraId="284F5A1E" w14:textId="77777777" w:rsidTr="007159D8">
        <w:trPr>
          <w:jc w:val="center"/>
        </w:trPr>
        <w:tc>
          <w:tcPr>
            <w:tcW w:w="9857" w:type="dxa"/>
            <w:gridSpan w:val="4"/>
            <w:shd w:val="clear" w:color="auto" w:fill="auto"/>
            <w:vAlign w:val="center"/>
          </w:tcPr>
          <w:p w14:paraId="6F3A3D52" w14:textId="77777777" w:rsidR="001F1FF8" w:rsidRPr="00591A86" w:rsidRDefault="001F1FF8" w:rsidP="007159D8">
            <w:pPr>
              <w:pStyle w:val="TAN"/>
            </w:pPr>
            <w:r w:rsidRPr="00591A86">
              <w:t>NOTE:</w:t>
            </w:r>
            <w:r w:rsidRPr="00591A86">
              <w:tab/>
              <w:t xml:space="preserve">The default value for operating bands with </w:t>
            </w:r>
            <w:r w:rsidRPr="00591A86">
              <w:rPr>
                <w:rFonts w:hint="eastAsia"/>
              </w:rPr>
              <w:t xml:space="preserve">which only support </w:t>
            </w:r>
            <w:r w:rsidRPr="00591A86">
              <w:t>SCS spaced channel raster(s) is M=3.</w:t>
            </w:r>
          </w:p>
        </w:tc>
      </w:tr>
    </w:tbl>
    <w:p w14:paraId="0740F6F6" w14:textId="77777777" w:rsidR="001F1FF8" w:rsidRDefault="001F1FF8" w:rsidP="001F1FF8"/>
    <w:p w14:paraId="52F3920A" w14:textId="2FBAFF37" w:rsidR="009254AE" w:rsidRPr="00591A86" w:rsidRDefault="009254AE" w:rsidP="00D026C9">
      <w:pPr>
        <w:pStyle w:val="Heading4"/>
        <w:rPr>
          <w:lang w:eastAsia="en-US"/>
        </w:rPr>
      </w:pPr>
      <w:bookmarkStart w:id="944" w:name="_Toc161753845"/>
      <w:bookmarkStart w:id="945" w:name="_Toc161754466"/>
      <w:bookmarkStart w:id="946" w:name="_Toc163202039"/>
      <w:bookmarkStart w:id="947" w:name="_Toc169888301"/>
      <w:bookmarkStart w:id="948" w:name="_Toc171551490"/>
      <w:bookmarkStart w:id="949" w:name="_Toc176775212"/>
      <w:bookmarkStart w:id="950" w:name="_Toc187243807"/>
      <w:bookmarkStart w:id="951" w:name="_Toc193201356"/>
      <w:r w:rsidRPr="00591A86">
        <w:rPr>
          <w:lang w:eastAsia="en-US"/>
        </w:rPr>
        <w:t>5.4.3.2</w:t>
      </w:r>
      <w:r w:rsidR="009154AB">
        <w:rPr>
          <w:lang w:eastAsia="en-US"/>
        </w:rPr>
        <w:tab/>
      </w:r>
      <w:r w:rsidRPr="00591A86">
        <w:rPr>
          <w:lang w:eastAsia="en-US"/>
        </w:rPr>
        <w:t>Synchronization raster to synchronization block resource element mapping</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6690322A" w14:textId="77777777" w:rsidR="005E3DDE" w:rsidRDefault="005E3DDE" w:rsidP="005E3DDE">
      <w:pPr>
        <w:rPr>
          <w:rFonts w:eastAsia="Yu Mincho"/>
        </w:rPr>
      </w:pPr>
      <w:bookmarkStart w:id="952"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953" w:name="_Toc29801699"/>
      <w:bookmarkStart w:id="954" w:name="_Toc29802123"/>
      <w:bookmarkStart w:id="955" w:name="_Toc29802748"/>
      <w:bookmarkStart w:id="956" w:name="_Toc36107490"/>
      <w:bookmarkStart w:id="957" w:name="_Toc37251249"/>
      <w:bookmarkStart w:id="958" w:name="_Toc45888038"/>
      <w:bookmarkStart w:id="959" w:name="_Toc45888637"/>
      <w:bookmarkStart w:id="960" w:name="_Toc61367277"/>
      <w:bookmarkStart w:id="961" w:name="_Toc61372660"/>
      <w:bookmarkStart w:id="962" w:name="_Toc68230600"/>
      <w:bookmarkStart w:id="963" w:name="_Toc69084013"/>
      <w:bookmarkStart w:id="964" w:name="_Toc75467020"/>
      <w:bookmarkStart w:id="965" w:name="_Toc76509042"/>
      <w:bookmarkStart w:id="966" w:name="_Toc76718032"/>
      <w:bookmarkStart w:id="967" w:name="_Toc83580342"/>
      <w:bookmarkStart w:id="968" w:name="_Toc84404851"/>
      <w:bookmarkStart w:id="969" w:name="_Toc84413460"/>
      <w:bookmarkStart w:id="970" w:name="_Toc97562278"/>
      <w:bookmarkStart w:id="971" w:name="_Toc104122505"/>
      <w:bookmarkStart w:id="972" w:name="_Toc104205456"/>
      <w:bookmarkStart w:id="973" w:name="_Toc104206663"/>
      <w:bookmarkStart w:id="974" w:name="_Toc104503623"/>
      <w:bookmarkStart w:id="975" w:name="_Toc106127554"/>
      <w:bookmarkStart w:id="976" w:name="_Toc123057919"/>
      <w:bookmarkStart w:id="977" w:name="_Toc124256612"/>
      <w:bookmarkStart w:id="978" w:name="_Toc131734925"/>
      <w:bookmarkStart w:id="979" w:name="_Toc137372702"/>
      <w:bookmarkStart w:id="980" w:name="_Toc138885088"/>
      <w:bookmarkStart w:id="981" w:name="_Toc145690591"/>
      <w:bookmarkStart w:id="982" w:name="_Toc155382139"/>
      <w:bookmarkStart w:id="983" w:name="_Toc161753846"/>
      <w:bookmarkStart w:id="984" w:name="_Toc161754467"/>
      <w:bookmarkStart w:id="985" w:name="_Toc163202040"/>
      <w:bookmarkStart w:id="986" w:name="_Toc169888302"/>
      <w:bookmarkStart w:id="987" w:name="_Toc171551491"/>
      <w:bookmarkStart w:id="988" w:name="_Toc176775213"/>
      <w:bookmarkStart w:id="989" w:name="_Toc187243808"/>
      <w:bookmarkStart w:id="990" w:name="_Toc193201357"/>
      <w:r w:rsidRPr="00591A86">
        <w:rPr>
          <w:lang w:eastAsia="en-US"/>
        </w:rPr>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480E4FA2" w14:textId="4B68C1EB" w:rsidR="009254AE" w:rsidRPr="00591A86" w:rsidRDefault="00E4335E" w:rsidP="009254AE">
      <w:pPr>
        <w:rPr>
          <w:rFonts w:eastAsia="Yu Mincho"/>
          <w:lang w:eastAsia="en-US"/>
        </w:rPr>
      </w:pPr>
      <w:r w:rsidRPr="00591A86">
        <w:rPr>
          <w:rFonts w:eastAsia="Yu Mincho"/>
        </w:rPr>
        <w:t>The synchronization raster for each band is give in Table 5.4.3.3-1</w:t>
      </w:r>
      <w:r>
        <w:rPr>
          <w:rFonts w:eastAsia="Yu Mincho"/>
        </w:rPr>
        <w:t xml:space="preserve"> and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sidRPr="00F95B02">
        <w:rPr>
          <w:rFonts w:eastAsia="Yu Mincho"/>
        </w:rPr>
        <w:t>for FR1</w:t>
      </w:r>
      <w:r>
        <w:rPr>
          <w:rFonts w:eastAsia="Yu Mincho"/>
        </w:rPr>
        <w:t>-NTN and Table 5.4.3.3-2 for FR2-NTN</w:t>
      </w:r>
      <w:r w:rsidRPr="00591A86">
        <w:rPr>
          <w:rFonts w:eastAsia="Yu Mincho"/>
        </w:rPr>
        <w:t>.</w:t>
      </w:r>
    </w:p>
    <w:p w14:paraId="6811CBBF" w14:textId="0E8BADF4" w:rsidR="009254AE" w:rsidRPr="00591A86" w:rsidRDefault="00E4335E" w:rsidP="00FB6D06">
      <w:pPr>
        <w:pStyle w:val="TH"/>
        <w:rPr>
          <w:lang w:eastAsia="en-US"/>
        </w:rPr>
      </w:pPr>
      <w:r w:rsidRPr="00591A86">
        <w:t>Table 5.4.3.3-1: Applicable SS raster entries per operating band</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9254AE" w:rsidRPr="00591A86" w14:paraId="3E7AC81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DC24CAF" w14:textId="77777777" w:rsidR="009254AE" w:rsidRPr="00591A86" w:rsidRDefault="009254AE" w:rsidP="00FB6D06">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204976F" w14:textId="77777777" w:rsidR="009254AE" w:rsidRPr="00591A86" w:rsidRDefault="009254AE" w:rsidP="00FB6D06">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35327091" w14:textId="77777777" w:rsidR="009254AE" w:rsidRPr="00591A86" w:rsidRDefault="009254AE" w:rsidP="00FB6D06">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6B152C3C" w14:textId="77777777" w:rsidR="009254AE" w:rsidRPr="00591A86" w:rsidRDefault="009254AE" w:rsidP="00FB6D06">
            <w:pPr>
              <w:pStyle w:val="TAH"/>
              <w:rPr>
                <w:lang w:eastAsia="en-US"/>
              </w:rPr>
            </w:pPr>
            <w:r w:rsidRPr="00591A86">
              <w:rPr>
                <w:lang w:eastAsia="en-US"/>
              </w:rPr>
              <w:t>Range of GSCN</w:t>
            </w:r>
          </w:p>
          <w:p w14:paraId="264EF787" w14:textId="77777777" w:rsidR="009254AE" w:rsidRPr="00591A86" w:rsidRDefault="009254AE" w:rsidP="00FB6D06">
            <w:pPr>
              <w:pStyle w:val="TAH"/>
              <w:rPr>
                <w:lang w:eastAsia="en-US"/>
              </w:rPr>
            </w:pPr>
            <w:r w:rsidRPr="00591A86">
              <w:rPr>
                <w:lang w:eastAsia="en-US"/>
              </w:rPr>
              <w:t>(First – &lt;Step size&gt; – Last)</w:t>
            </w:r>
          </w:p>
        </w:tc>
      </w:tr>
      <w:tr w:rsidR="009254AE" w:rsidRPr="00591A86" w14:paraId="29C932F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75AF03A" w14:textId="77777777" w:rsidR="009254AE" w:rsidRPr="00591A86" w:rsidRDefault="009254AE" w:rsidP="00FB6D06">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46BE9AB1"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194145EE"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82475D4" w14:textId="77777777" w:rsidR="009254AE" w:rsidRPr="00AB1205" w:rsidRDefault="009254AE" w:rsidP="00FB6D06">
            <w:pPr>
              <w:pStyle w:val="TAC"/>
            </w:pPr>
            <w:r w:rsidRPr="00AB1205">
              <w:t>5429 – &lt;1&gt; – 5494</w:t>
            </w:r>
          </w:p>
        </w:tc>
      </w:tr>
      <w:tr w:rsidR="009254AE" w:rsidRPr="00591A86" w14:paraId="2CEB9AA2" w14:textId="77777777" w:rsidTr="00FB6D06">
        <w:trPr>
          <w:jc w:val="center"/>
        </w:trPr>
        <w:tc>
          <w:tcPr>
            <w:tcW w:w="2347" w:type="dxa"/>
            <w:tcBorders>
              <w:top w:val="single" w:sz="4" w:space="0" w:color="auto"/>
              <w:left w:val="single" w:sz="4" w:space="0" w:color="auto"/>
              <w:bottom w:val="nil"/>
              <w:right w:val="single" w:sz="4" w:space="0" w:color="auto"/>
            </w:tcBorders>
            <w:vAlign w:val="center"/>
            <w:hideMark/>
          </w:tcPr>
          <w:p w14:paraId="26B4E567" w14:textId="77777777" w:rsidR="009254AE" w:rsidRPr="00591A86" w:rsidRDefault="009254AE" w:rsidP="00FB6D06">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04D178B0"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30FAA5D"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3B0794FE" w14:textId="77777777" w:rsidR="009254AE" w:rsidRPr="00AB1205" w:rsidRDefault="009254AE" w:rsidP="00FB6D06">
            <w:pPr>
              <w:pStyle w:val="TAC"/>
            </w:pPr>
            <w:r w:rsidRPr="00AB1205">
              <w:rPr>
                <w:rFonts w:hint="eastAsia"/>
              </w:rPr>
              <w:t>3818</w:t>
            </w:r>
            <w:r w:rsidRPr="00AB1205">
              <w:t xml:space="preserve"> – &lt;1&gt; –</w:t>
            </w:r>
            <w:r w:rsidRPr="00AB1205">
              <w:rPr>
                <w:rFonts w:hint="eastAsia"/>
              </w:rPr>
              <w:t xml:space="preserve"> 3892</w:t>
            </w:r>
          </w:p>
        </w:tc>
      </w:tr>
      <w:tr w:rsidR="009254AE" w:rsidRPr="00591A86" w14:paraId="34437E2E" w14:textId="77777777" w:rsidTr="00FB6D06">
        <w:trPr>
          <w:jc w:val="center"/>
        </w:trPr>
        <w:tc>
          <w:tcPr>
            <w:tcW w:w="2347" w:type="dxa"/>
            <w:tcBorders>
              <w:top w:val="nil"/>
              <w:left w:val="single" w:sz="4" w:space="0" w:color="auto"/>
              <w:right w:val="single" w:sz="4" w:space="0" w:color="auto"/>
            </w:tcBorders>
          </w:tcPr>
          <w:p w14:paraId="659801D4" w14:textId="77777777" w:rsidR="009254AE" w:rsidRPr="00591A86" w:rsidRDefault="009254AE" w:rsidP="00FB6D06">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138B1F13" w14:textId="77777777" w:rsidR="009254AE" w:rsidRPr="00591A86" w:rsidRDefault="009254AE" w:rsidP="00FB6D06">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5B33D572" w14:textId="77777777" w:rsidR="009254AE" w:rsidRPr="00591A86" w:rsidRDefault="009254AE" w:rsidP="00FB6D06">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6E90636F" w14:textId="77777777" w:rsidR="009254AE" w:rsidRPr="00AB1205" w:rsidRDefault="009254AE" w:rsidP="00FB6D06">
            <w:pPr>
              <w:pStyle w:val="TAC"/>
            </w:pPr>
            <w:r w:rsidRPr="00AB1205">
              <w:t>3824 – &lt;1&gt; – 3886</w:t>
            </w:r>
          </w:p>
        </w:tc>
      </w:tr>
      <w:tr w:rsidR="008D365C" w:rsidRPr="00591A86" w14:paraId="598958BE" w14:textId="77777777" w:rsidTr="007159D8">
        <w:trPr>
          <w:jc w:val="center"/>
        </w:trPr>
        <w:tc>
          <w:tcPr>
            <w:tcW w:w="2347" w:type="dxa"/>
            <w:tcBorders>
              <w:top w:val="nil"/>
              <w:left w:val="single" w:sz="4" w:space="0" w:color="auto"/>
              <w:bottom w:val="nil"/>
              <w:right w:val="single" w:sz="4" w:space="0" w:color="auto"/>
            </w:tcBorders>
          </w:tcPr>
          <w:p w14:paraId="02B9E5A6" w14:textId="2676359B" w:rsidR="008D365C" w:rsidRPr="00591A86" w:rsidRDefault="008D365C" w:rsidP="008D365C">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30ABBDBD" w14:textId="383B270F" w:rsidR="008D365C" w:rsidRDefault="008D365C" w:rsidP="008D365C">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79ACA7D" w14:textId="50563839" w:rsidR="008D365C" w:rsidRPr="00AB1205" w:rsidRDefault="008D365C" w:rsidP="008D365C">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856EB30" w14:textId="16B7D161" w:rsidR="008D365C" w:rsidRPr="00AB1205" w:rsidRDefault="008D365C" w:rsidP="008D365C">
            <w:pPr>
              <w:pStyle w:val="TAC"/>
            </w:pPr>
            <w:r w:rsidRPr="008C5CED">
              <w:t>6215 – &lt;1&gt; – 6244</w:t>
            </w:r>
          </w:p>
        </w:tc>
      </w:tr>
      <w:tr w:rsidR="005C01EE" w:rsidRPr="00591A86" w14:paraId="4C793FB9" w14:textId="77777777" w:rsidTr="007159D8">
        <w:trPr>
          <w:jc w:val="center"/>
        </w:trPr>
        <w:tc>
          <w:tcPr>
            <w:tcW w:w="2347" w:type="dxa"/>
            <w:tcBorders>
              <w:top w:val="nil"/>
              <w:left w:val="single" w:sz="4" w:space="0" w:color="auto"/>
              <w:right w:val="single" w:sz="4" w:space="0" w:color="auto"/>
            </w:tcBorders>
          </w:tcPr>
          <w:p w14:paraId="48457710" w14:textId="77777777" w:rsidR="005C01EE" w:rsidRPr="00591A86" w:rsidRDefault="005C01EE" w:rsidP="005C01EE">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2BF5715D" w14:textId="24E83495" w:rsidR="005C01EE" w:rsidRDefault="005C01EE" w:rsidP="005C01EE">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020ABA61" w14:textId="7B35F066" w:rsidR="005C01EE" w:rsidRPr="00AB1205" w:rsidRDefault="005C01EE" w:rsidP="005C01EE">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709CDA8D" w14:textId="41982AD4" w:rsidR="005C01EE" w:rsidRPr="00AB1205" w:rsidRDefault="005C01EE" w:rsidP="005C01EE">
            <w:pPr>
              <w:pStyle w:val="TAC"/>
            </w:pPr>
            <w:r>
              <w:rPr>
                <w:rFonts w:hint="eastAsia"/>
              </w:rPr>
              <w:t>6220</w:t>
            </w:r>
            <w:r w:rsidRPr="008C5CED">
              <w:t xml:space="preserve"> – &lt;1&gt; – </w:t>
            </w:r>
            <w:r>
              <w:rPr>
                <w:rFonts w:hint="eastAsia"/>
              </w:rPr>
              <w:t>6238</w:t>
            </w:r>
          </w:p>
        </w:tc>
      </w:tr>
      <w:tr w:rsidR="005C01EE" w:rsidRPr="00591A86" w14:paraId="32742D02" w14:textId="77777777" w:rsidTr="007159D8">
        <w:trPr>
          <w:jc w:val="center"/>
        </w:trPr>
        <w:tc>
          <w:tcPr>
            <w:tcW w:w="9350" w:type="dxa"/>
            <w:gridSpan w:val="4"/>
            <w:tcBorders>
              <w:left w:val="single" w:sz="4" w:space="0" w:color="auto"/>
              <w:bottom w:val="single" w:sz="4" w:space="0" w:color="auto"/>
              <w:right w:val="single" w:sz="4" w:space="0" w:color="auto"/>
            </w:tcBorders>
          </w:tcPr>
          <w:p w14:paraId="3B9A8885" w14:textId="0A1721FE" w:rsidR="005C01EE" w:rsidRPr="00D026C9" w:rsidRDefault="005C01EE" w:rsidP="005C01EE">
            <w:pPr>
              <w:pStyle w:val="TAN"/>
              <w:rPr>
                <w:lang w:eastAsia="en-US"/>
              </w:rPr>
            </w:pPr>
            <w:r w:rsidRPr="00B445B4">
              <w:rPr>
                <w:lang w:eastAsia="en-US"/>
              </w:rPr>
              <w:t>NOTE :</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tc>
      </w:tr>
    </w:tbl>
    <w:p w14:paraId="2DEF85A3" w14:textId="77777777" w:rsidR="009254AE" w:rsidRDefault="009254AE" w:rsidP="009254AE">
      <w:pPr>
        <w:rPr>
          <w:rFonts w:eastAsia="Yu Mincho"/>
          <w:lang w:eastAsia="en-US"/>
        </w:rPr>
      </w:pPr>
    </w:p>
    <w:p w14:paraId="5C28B95F" w14:textId="77777777" w:rsidR="00E4335E" w:rsidRDefault="00E4335E" w:rsidP="00E4335E">
      <w:pPr>
        <w:pStyle w:val="TH"/>
        <w:rPr>
          <w:rFonts w:eastAsia="Yu Mincho"/>
        </w:rPr>
      </w:pPr>
      <w:r>
        <w:rPr>
          <w:rFonts w:eastAsia="Yu Mincho"/>
        </w:rPr>
        <w:lastRenderedPageBreak/>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E4335E" w:rsidRPr="007B4C40" w14:paraId="5F2B639A" w14:textId="77777777" w:rsidTr="007159D8">
        <w:trPr>
          <w:cantSplit/>
          <w:jc w:val="center"/>
        </w:trPr>
        <w:tc>
          <w:tcPr>
            <w:tcW w:w="2098" w:type="dxa"/>
            <w:tcBorders>
              <w:top w:val="single" w:sz="4" w:space="0" w:color="auto"/>
              <w:left w:val="single" w:sz="4" w:space="0" w:color="auto"/>
              <w:bottom w:val="single" w:sz="4" w:space="0" w:color="auto"/>
              <w:right w:val="single" w:sz="4" w:space="0" w:color="auto"/>
            </w:tcBorders>
          </w:tcPr>
          <w:p w14:paraId="215C6AF9" w14:textId="77777777" w:rsidR="00E4335E" w:rsidRPr="00D37F57" w:rsidRDefault="00E4335E" w:rsidP="00E4335E">
            <w:pPr>
              <w:pStyle w:val="TAH"/>
              <w:rPr>
                <w:rFonts w:eastAsia="Yu Mincho"/>
                <w:lang w:eastAsia="ko-KR"/>
              </w:rPr>
            </w:pPr>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718096CA" w14:textId="77777777" w:rsidR="00E4335E" w:rsidRPr="00D37F57" w:rsidRDefault="00E4335E" w:rsidP="00E4335E">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6D25B665" w14:textId="77777777" w:rsidR="00E4335E" w:rsidRPr="00D37F57" w:rsidRDefault="00E4335E" w:rsidP="00E4335E">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5AD33A00" w14:textId="77777777" w:rsidR="00E4335E" w:rsidRPr="002301BF" w:rsidRDefault="00E4335E" w:rsidP="00E4335E">
            <w:pPr>
              <w:pStyle w:val="TAH"/>
              <w:rPr>
                <w:vertAlign w:val="subscript"/>
              </w:rPr>
            </w:pPr>
            <w:r w:rsidRPr="00D37F57">
              <w:t>Range of GSCN</w:t>
            </w:r>
          </w:p>
          <w:p w14:paraId="7464EED5" w14:textId="77777777" w:rsidR="00E4335E" w:rsidRPr="00D37F57" w:rsidRDefault="00E4335E" w:rsidP="00E4335E">
            <w:pPr>
              <w:pStyle w:val="TAH"/>
              <w:rPr>
                <w:rFonts w:eastAsia="Yu Mincho"/>
                <w:lang w:val="en-US" w:eastAsia="ko-KR"/>
              </w:rPr>
            </w:pPr>
            <w:r w:rsidRPr="00023C79">
              <w:t>(First – &lt;Step size&gt; – Last)</w:t>
            </w:r>
          </w:p>
        </w:tc>
      </w:tr>
      <w:tr w:rsidR="00E4335E" w:rsidRPr="007B4C40" w14:paraId="2C825508"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1E98FF76" w14:textId="77777777" w:rsidR="00E4335E" w:rsidRPr="00D37F57" w:rsidRDefault="00E4335E" w:rsidP="00E4335E">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6E8D16A6" w14:textId="77777777" w:rsidR="00E4335E" w:rsidRPr="002301BF" w:rsidRDefault="00E4335E" w:rsidP="00E4335E">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35AAD4C4" w14:textId="77777777" w:rsidR="00E4335E" w:rsidRPr="00CD7C44" w:rsidRDefault="00E4335E" w:rsidP="00E4335E">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B143C8"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BBD7C38"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1F04D3AC"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17393711"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90248E4"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7B311C5" w14:textId="77777777" w:rsidR="00E4335E" w:rsidRPr="00D37F57" w:rsidRDefault="00E4335E" w:rsidP="00E4335E">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15F37DE7"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5F535F63" w14:textId="77777777" w:rsidR="00E4335E" w:rsidRPr="00D37F57" w:rsidRDefault="00E4335E" w:rsidP="00E4335E">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1C7F3A4D"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7EC4D93"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1F68E3AF"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4CCF4BC3"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3931CBC7"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4663685C"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6EA76DCE" w14:textId="77777777" w:rsidR="00E4335E" w:rsidRPr="00CD7C44" w:rsidRDefault="00E4335E" w:rsidP="00E4335E">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282C769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6C5A9E49"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479A52CD" w14:textId="77777777" w:rsidR="00E4335E" w:rsidRPr="00D37F57" w:rsidRDefault="00E4335E" w:rsidP="00E4335E">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6676FF2"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93E58DA"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7E37709"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0A6EA99"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6B7746D6"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59E5645F"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50486841"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4D453F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7CE5C9D7" w14:textId="77777777" w:rsidTr="007159D8">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7E82D9AD" w14:textId="77777777" w:rsidR="00E4335E" w:rsidRPr="002301BF" w:rsidRDefault="00E4335E" w:rsidP="00E4335E">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6AECBA00" w14:textId="77777777" w:rsidR="00E4335E" w:rsidRPr="00D46A7E" w:rsidRDefault="00E4335E" w:rsidP="009254AE">
      <w:pPr>
        <w:rPr>
          <w:rFonts w:eastAsia="Yu Mincho"/>
          <w:lang w:eastAsia="en-US"/>
        </w:rPr>
      </w:pPr>
    </w:p>
    <w:p w14:paraId="58E684DF" w14:textId="77777777" w:rsidR="009254AE" w:rsidRPr="00A1115A" w:rsidRDefault="009254AE" w:rsidP="009254AE">
      <w:pPr>
        <w:pStyle w:val="Heading3"/>
      </w:pPr>
      <w:bookmarkStart w:id="991" w:name="_Toc61367278"/>
      <w:bookmarkStart w:id="992" w:name="_Toc61372661"/>
      <w:bookmarkStart w:id="993" w:name="_Toc68230601"/>
      <w:bookmarkStart w:id="994" w:name="_Toc69084014"/>
      <w:bookmarkStart w:id="995" w:name="_Toc75467021"/>
      <w:bookmarkStart w:id="996" w:name="_Toc76509043"/>
      <w:bookmarkStart w:id="997" w:name="_Toc76718033"/>
      <w:bookmarkStart w:id="998" w:name="_Toc83580343"/>
      <w:bookmarkStart w:id="999" w:name="_Toc84404852"/>
      <w:bookmarkStart w:id="1000" w:name="_Toc84413461"/>
      <w:bookmarkStart w:id="1001" w:name="_Toc97562279"/>
      <w:bookmarkStart w:id="1002" w:name="_Toc104122506"/>
      <w:bookmarkStart w:id="1003" w:name="_Toc104205457"/>
      <w:bookmarkStart w:id="1004" w:name="_Toc104206664"/>
      <w:bookmarkStart w:id="1005" w:name="_Toc104503624"/>
      <w:bookmarkStart w:id="1006" w:name="_Toc106127555"/>
      <w:bookmarkStart w:id="1007" w:name="_Toc123057920"/>
      <w:bookmarkStart w:id="1008" w:name="_Toc124256613"/>
      <w:bookmarkStart w:id="1009" w:name="_Toc131734926"/>
      <w:bookmarkStart w:id="1010" w:name="_Toc137372703"/>
      <w:bookmarkStart w:id="1011" w:name="_Toc138885089"/>
      <w:bookmarkStart w:id="1012" w:name="_Toc145690592"/>
      <w:bookmarkStart w:id="1013" w:name="_Toc155382140"/>
      <w:bookmarkStart w:id="1014" w:name="_Toc161753847"/>
      <w:bookmarkStart w:id="1015" w:name="_Toc161754468"/>
      <w:bookmarkStart w:id="1016" w:name="_Toc163202041"/>
      <w:bookmarkStart w:id="1017" w:name="_Toc169888303"/>
      <w:bookmarkStart w:id="1018" w:name="_Toc171551492"/>
      <w:bookmarkStart w:id="1019" w:name="_Toc176775214"/>
      <w:bookmarkStart w:id="1020" w:name="_Toc187243809"/>
      <w:bookmarkStart w:id="1021" w:name="_Toc193201358"/>
      <w:r w:rsidRPr="00A1115A">
        <w:t>5.4.4</w:t>
      </w:r>
      <w:r w:rsidRPr="00A1115A">
        <w:tab/>
        <w:t>TX–RX frequency separation</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A312F" w:rsidRPr="004A6FCE" w14:paraId="55EEAE83" w14:textId="77777777" w:rsidTr="007A029B">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BE95CBE" w14:textId="77777777" w:rsidR="006A312F" w:rsidRPr="004A6FCE" w:rsidRDefault="006A312F" w:rsidP="007A029B">
            <w:pPr>
              <w:keepNext/>
              <w:keepLines/>
              <w:spacing w:after="0"/>
              <w:jc w:val="center"/>
              <w:rPr>
                <w:rFonts w:ascii="Arial" w:hAnsi="Arial" w:cs="Arial"/>
                <w:b/>
                <w:sz w:val="18"/>
                <w:lang w:val="fr-FR"/>
              </w:rPr>
            </w:pPr>
            <w:bookmarkStart w:id="1022" w:name="_Toc97562280"/>
            <w:bookmarkStart w:id="1023" w:name="_Toc104122507"/>
            <w:bookmarkStart w:id="1024" w:name="_Toc104205458"/>
            <w:bookmarkStart w:id="1025" w:name="_Toc104206665"/>
            <w:bookmarkStart w:id="1026" w:name="_Toc104503625"/>
            <w:bookmarkStart w:id="1027" w:name="_Toc106127556"/>
            <w:bookmarkStart w:id="1028" w:name="_Toc123057921"/>
            <w:bookmarkStart w:id="1029" w:name="_Toc124256614"/>
            <w:bookmarkStart w:id="1030" w:name="_Toc131734927"/>
            <w:bookmarkStart w:id="1031" w:name="_Toc137372704"/>
            <w:bookmarkStart w:id="1032" w:name="_Toc138885090"/>
            <w:bookmarkStart w:id="1033" w:name="_Toc145690593"/>
            <w:bookmarkStart w:id="1034" w:name="_Toc155382141"/>
            <w:bookmarkStart w:id="1035" w:name="_Toc161753848"/>
            <w:bookmarkStart w:id="1036" w:name="_Toc161754469"/>
            <w:bookmarkStart w:id="1037" w:name="_Toc163202042"/>
            <w:bookmarkStart w:id="1038" w:name="_Toc169888304"/>
            <w:bookmarkStart w:id="1039" w:name="_Toc171551493"/>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4297D5B7" w14:textId="77777777" w:rsidR="006A312F" w:rsidRPr="004A6FCE" w:rsidRDefault="006A312F" w:rsidP="007A029B">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6A312F" w:rsidRPr="004A6FCE" w14:paraId="0D0DAA12"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A9BA0C"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4A532BC3" w14:textId="77777777" w:rsidR="006A312F" w:rsidRDefault="006A312F" w:rsidP="007A029B">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73C2A3AA"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6A312F" w:rsidRPr="004A6FCE" w14:paraId="15F3ABCB"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60422B03"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6578EDF3" w14:textId="77777777" w:rsidR="006A312F" w:rsidRDefault="006A312F" w:rsidP="007A029B">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6B4D77A3"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6A312F" w:rsidRPr="004A6FCE" w14:paraId="081E36D1"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123CB9"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16B064F8"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862 – 885 MHz</w:t>
            </w:r>
          </w:p>
        </w:tc>
      </w:tr>
      <w:tr w:rsidR="006A312F" w:rsidRPr="004A6FCE" w14:paraId="2FB231A6" w14:textId="77777777" w:rsidTr="007A029B">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A29B6A9" w14:textId="0E027944" w:rsidR="006A312F" w:rsidRDefault="006A312F" w:rsidP="007A029B">
            <w:pPr>
              <w:pStyle w:val="TAN"/>
            </w:pPr>
            <w:r>
              <w:t>NOTE 1:</w:t>
            </w:r>
            <w:r>
              <w:tab/>
              <w:t xml:space="preserve">Default Tx-Rx separation  </w:t>
            </w:r>
          </w:p>
          <w:p w14:paraId="7D5136DA" w14:textId="21671C94" w:rsidR="006A312F" w:rsidRPr="004A6FCE" w:rsidRDefault="006A312F" w:rsidP="007A029B">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622768DF" w14:textId="77777777" w:rsidR="006A312F" w:rsidRPr="008360CF" w:rsidRDefault="006A312F" w:rsidP="006A312F"/>
    <w:p w14:paraId="20E81866" w14:textId="77777777" w:rsidR="001F6D06" w:rsidRDefault="001F6D06" w:rsidP="001F6D06">
      <w:pPr>
        <w:pStyle w:val="Heading1"/>
      </w:pPr>
      <w:bookmarkStart w:id="1040" w:name="_Toc176775215"/>
      <w:bookmarkStart w:id="1041" w:name="_Toc187243810"/>
      <w:bookmarkStart w:id="1042" w:name="_Toc193201359"/>
      <w:r>
        <w:t>6</w:t>
      </w:r>
      <w:r>
        <w:tab/>
        <w:t>Conducted transmitter characteristics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2FCC086" w14:textId="7D489A00" w:rsidR="001F6D06" w:rsidRDefault="001F6D06" w:rsidP="001F6D06">
      <w:pPr>
        <w:pStyle w:val="Heading2"/>
      </w:pPr>
      <w:bookmarkStart w:id="1043" w:name="_Toc97562281"/>
      <w:bookmarkStart w:id="1044" w:name="_Toc104122508"/>
      <w:bookmarkStart w:id="1045" w:name="_Toc104205459"/>
      <w:bookmarkStart w:id="1046" w:name="_Toc104206666"/>
      <w:bookmarkStart w:id="1047" w:name="_Toc104503626"/>
      <w:bookmarkStart w:id="1048" w:name="_Toc106127557"/>
      <w:bookmarkStart w:id="1049" w:name="_Toc123057922"/>
      <w:bookmarkStart w:id="1050" w:name="_Toc124256615"/>
      <w:bookmarkStart w:id="1051" w:name="_Toc131734928"/>
      <w:bookmarkStart w:id="1052" w:name="_Toc137372705"/>
      <w:bookmarkStart w:id="1053" w:name="_Toc138885091"/>
      <w:bookmarkStart w:id="1054" w:name="_Toc145690594"/>
      <w:bookmarkStart w:id="1055" w:name="_Toc155382142"/>
      <w:bookmarkStart w:id="1056" w:name="_Toc161753849"/>
      <w:bookmarkStart w:id="1057" w:name="_Toc161754470"/>
      <w:bookmarkStart w:id="1058" w:name="_Toc163202043"/>
      <w:bookmarkStart w:id="1059" w:name="_Toc169888305"/>
      <w:bookmarkStart w:id="1060" w:name="_Toc171551494"/>
      <w:bookmarkStart w:id="1061" w:name="_Toc176775216"/>
      <w:bookmarkStart w:id="1062" w:name="_Toc187243811"/>
      <w:bookmarkStart w:id="1063" w:name="_Toc193201360"/>
      <w:r>
        <w:t>6.1</w:t>
      </w:r>
      <w:r>
        <w:tab/>
        <w:t>General</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2E40AAFD" w14:textId="77777777" w:rsidR="00BE65F2" w:rsidRDefault="00BE65F2"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 Handheld power class 3 UE is assumed in Release 17 for satellite access.</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064" w:name="_Toc97562282"/>
      <w:bookmarkStart w:id="1065" w:name="_Toc104122509"/>
      <w:bookmarkStart w:id="1066" w:name="_Toc104205460"/>
      <w:bookmarkStart w:id="1067" w:name="_Toc104206667"/>
      <w:bookmarkStart w:id="1068" w:name="_Toc104503627"/>
      <w:bookmarkStart w:id="1069" w:name="_Toc106127558"/>
      <w:bookmarkStart w:id="1070" w:name="_Toc123057923"/>
      <w:bookmarkStart w:id="1071" w:name="_Toc124256616"/>
      <w:bookmarkStart w:id="1072" w:name="_Toc131734929"/>
      <w:bookmarkStart w:id="1073" w:name="_Toc137372706"/>
      <w:bookmarkStart w:id="1074" w:name="_Toc138885092"/>
      <w:bookmarkStart w:id="1075" w:name="_Toc145690595"/>
      <w:bookmarkStart w:id="1076" w:name="_Toc155382143"/>
      <w:bookmarkStart w:id="1077" w:name="_Toc161753850"/>
      <w:bookmarkStart w:id="1078" w:name="_Toc161754471"/>
      <w:bookmarkStart w:id="1079" w:name="_Toc163202044"/>
      <w:bookmarkStart w:id="1080" w:name="_Toc169888306"/>
      <w:bookmarkStart w:id="1081" w:name="_Toc171551495"/>
      <w:bookmarkStart w:id="1082" w:name="_Toc176775217"/>
      <w:bookmarkStart w:id="1083" w:name="_Toc187243812"/>
      <w:bookmarkStart w:id="1084" w:name="_Toc193201361"/>
      <w:r>
        <w:t>6.2</w:t>
      </w:r>
      <w:r>
        <w:tab/>
        <w:t>Transmitter power</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0DF139B5" w14:textId="77777777" w:rsidR="001F6D06" w:rsidRDefault="001F6D06" w:rsidP="001F6D06">
      <w:pPr>
        <w:pStyle w:val="Heading3"/>
      </w:pPr>
      <w:bookmarkStart w:id="1085" w:name="_Toc97562283"/>
      <w:bookmarkStart w:id="1086" w:name="_Toc104122510"/>
      <w:bookmarkStart w:id="1087" w:name="_Toc104205461"/>
      <w:bookmarkStart w:id="1088" w:name="_Toc104206668"/>
      <w:bookmarkStart w:id="1089" w:name="_Toc104503628"/>
      <w:bookmarkStart w:id="1090" w:name="_Toc106127559"/>
      <w:bookmarkStart w:id="1091" w:name="_Toc123057924"/>
      <w:bookmarkStart w:id="1092" w:name="_Toc124256617"/>
      <w:bookmarkStart w:id="1093" w:name="_Toc131734930"/>
      <w:bookmarkStart w:id="1094" w:name="_Toc137372707"/>
      <w:bookmarkStart w:id="1095" w:name="_Toc138885093"/>
      <w:bookmarkStart w:id="1096" w:name="_Toc145690596"/>
      <w:bookmarkStart w:id="1097" w:name="_Toc155382144"/>
      <w:bookmarkStart w:id="1098" w:name="_Toc161753851"/>
      <w:bookmarkStart w:id="1099" w:name="_Toc161754472"/>
      <w:bookmarkStart w:id="1100" w:name="_Toc163202045"/>
      <w:bookmarkStart w:id="1101" w:name="_Toc169888307"/>
      <w:bookmarkStart w:id="1102" w:name="_Toc171551496"/>
      <w:bookmarkStart w:id="1103" w:name="_Toc176775218"/>
      <w:bookmarkStart w:id="1104" w:name="_Toc187243813"/>
      <w:bookmarkStart w:id="1105" w:name="_Toc193201362"/>
      <w:r>
        <w:t>6.2.1</w:t>
      </w:r>
      <w:r>
        <w:tab/>
        <w:t>UE maximum output power</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0BA12AEB" w14:textId="77777777" w:rsidR="00E505D9" w:rsidRPr="00A1115A" w:rsidRDefault="00E505D9" w:rsidP="00E505D9">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40F82CEC" w14:textId="77777777" w:rsidR="00E505D9" w:rsidRPr="00A1115A" w:rsidRDefault="00E505D9" w:rsidP="00E505D9">
      <w:pPr>
        <w:pStyle w:val="TH"/>
      </w:pPr>
      <w:r w:rsidRPr="00A1115A">
        <w:lastRenderedPageBreak/>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2688"/>
        <w:gridCol w:w="2408"/>
        <w:gridCol w:w="3118"/>
      </w:tblGrid>
      <w:tr w:rsidR="00090660" w14:paraId="1F383A6D" w14:textId="77777777" w:rsidTr="00D026C9">
        <w:trPr>
          <w:jc w:val="center"/>
        </w:trPr>
        <w:tc>
          <w:tcPr>
            <w:tcW w:w="2688" w:type="dxa"/>
            <w:vAlign w:val="center"/>
          </w:tcPr>
          <w:p w14:paraId="16E3C565" w14:textId="77777777" w:rsidR="00090660" w:rsidRDefault="00090660" w:rsidP="007159D8">
            <w:pPr>
              <w:pStyle w:val="TAH"/>
            </w:pPr>
            <w:r w:rsidRPr="00785C4B">
              <w:t>NR satellite band</w:t>
            </w:r>
          </w:p>
        </w:tc>
        <w:tc>
          <w:tcPr>
            <w:tcW w:w="2408" w:type="dxa"/>
          </w:tcPr>
          <w:p w14:paraId="3B18727C" w14:textId="77777777" w:rsidR="00090660" w:rsidRDefault="00090660" w:rsidP="007159D8">
            <w:pPr>
              <w:pStyle w:val="TAH"/>
            </w:pPr>
            <w:r w:rsidRPr="00785C4B">
              <w:t>Class 3 (dBm)</w:t>
            </w:r>
          </w:p>
        </w:tc>
        <w:tc>
          <w:tcPr>
            <w:tcW w:w="3118" w:type="dxa"/>
          </w:tcPr>
          <w:p w14:paraId="33ECD1C5" w14:textId="77777777" w:rsidR="00090660" w:rsidRDefault="00090660" w:rsidP="007159D8">
            <w:pPr>
              <w:pStyle w:val="TAH"/>
            </w:pPr>
            <w:r w:rsidRPr="00785C4B">
              <w:t>Tolerance (dB)</w:t>
            </w:r>
          </w:p>
        </w:tc>
      </w:tr>
      <w:tr w:rsidR="00090660" w14:paraId="0E3E9F0C" w14:textId="77777777" w:rsidTr="00D026C9">
        <w:trPr>
          <w:jc w:val="center"/>
        </w:trPr>
        <w:tc>
          <w:tcPr>
            <w:tcW w:w="2688" w:type="dxa"/>
          </w:tcPr>
          <w:p w14:paraId="4B26227E" w14:textId="77777777" w:rsidR="00090660" w:rsidRDefault="00090660" w:rsidP="007159D8">
            <w:pPr>
              <w:pStyle w:val="TAC"/>
            </w:pPr>
            <w:r w:rsidRPr="00785C4B">
              <w:t>n256</w:t>
            </w:r>
          </w:p>
        </w:tc>
        <w:tc>
          <w:tcPr>
            <w:tcW w:w="2408" w:type="dxa"/>
          </w:tcPr>
          <w:p w14:paraId="11060CC6" w14:textId="77777777" w:rsidR="00090660" w:rsidRDefault="00090660" w:rsidP="007159D8">
            <w:pPr>
              <w:pStyle w:val="TAC"/>
            </w:pPr>
            <w:r w:rsidRPr="00785C4B">
              <w:t>23</w:t>
            </w:r>
          </w:p>
        </w:tc>
        <w:tc>
          <w:tcPr>
            <w:tcW w:w="3118" w:type="dxa"/>
          </w:tcPr>
          <w:p w14:paraId="3024C8F8" w14:textId="77777777" w:rsidR="00090660" w:rsidRDefault="00090660" w:rsidP="007159D8">
            <w:pPr>
              <w:pStyle w:val="TAC"/>
            </w:pPr>
            <w:r w:rsidRPr="00785C4B">
              <w:t>±2</w:t>
            </w:r>
          </w:p>
        </w:tc>
      </w:tr>
      <w:tr w:rsidR="00090660" w14:paraId="61FB225A" w14:textId="77777777" w:rsidTr="00D026C9">
        <w:trPr>
          <w:jc w:val="center"/>
        </w:trPr>
        <w:tc>
          <w:tcPr>
            <w:tcW w:w="2688" w:type="dxa"/>
          </w:tcPr>
          <w:p w14:paraId="136857BE" w14:textId="77777777" w:rsidR="00090660" w:rsidRDefault="00090660" w:rsidP="007159D8">
            <w:pPr>
              <w:pStyle w:val="TAC"/>
            </w:pPr>
            <w:r w:rsidRPr="00785C4B">
              <w:t>n255</w:t>
            </w:r>
          </w:p>
        </w:tc>
        <w:tc>
          <w:tcPr>
            <w:tcW w:w="2408" w:type="dxa"/>
          </w:tcPr>
          <w:p w14:paraId="24FAD956" w14:textId="77777777" w:rsidR="00090660" w:rsidRDefault="00090660" w:rsidP="007159D8">
            <w:pPr>
              <w:pStyle w:val="TAC"/>
            </w:pPr>
            <w:r w:rsidRPr="00785C4B">
              <w:t>23</w:t>
            </w:r>
          </w:p>
        </w:tc>
        <w:tc>
          <w:tcPr>
            <w:tcW w:w="3118" w:type="dxa"/>
          </w:tcPr>
          <w:p w14:paraId="46706C64" w14:textId="77777777" w:rsidR="00090660" w:rsidRDefault="00090660" w:rsidP="007159D8">
            <w:pPr>
              <w:pStyle w:val="TAC"/>
            </w:pPr>
            <w:r w:rsidRPr="00785C4B">
              <w:t>±2</w:t>
            </w:r>
          </w:p>
        </w:tc>
      </w:tr>
      <w:tr w:rsidR="00405495" w14:paraId="574BB1E6" w14:textId="77777777" w:rsidTr="00D026C9">
        <w:trPr>
          <w:jc w:val="center"/>
        </w:trPr>
        <w:tc>
          <w:tcPr>
            <w:tcW w:w="2688" w:type="dxa"/>
          </w:tcPr>
          <w:p w14:paraId="0EA2A183" w14:textId="507323BC" w:rsidR="00405495" w:rsidRPr="00785C4B" w:rsidRDefault="00405495" w:rsidP="00405495">
            <w:pPr>
              <w:pStyle w:val="TAC"/>
            </w:pPr>
            <w:r w:rsidRPr="008C5CED">
              <w:t>n254</w:t>
            </w:r>
          </w:p>
        </w:tc>
        <w:tc>
          <w:tcPr>
            <w:tcW w:w="2408" w:type="dxa"/>
          </w:tcPr>
          <w:p w14:paraId="101AE0AE" w14:textId="6C2EBF4E" w:rsidR="00405495" w:rsidRPr="00785C4B" w:rsidRDefault="00405495" w:rsidP="00405495">
            <w:pPr>
              <w:pStyle w:val="TAC"/>
            </w:pPr>
            <w:r w:rsidRPr="008C5CED">
              <w:t>23</w:t>
            </w:r>
          </w:p>
        </w:tc>
        <w:tc>
          <w:tcPr>
            <w:tcW w:w="3118" w:type="dxa"/>
          </w:tcPr>
          <w:p w14:paraId="722A2EA0" w14:textId="586E15A3" w:rsidR="00405495" w:rsidRPr="00785C4B" w:rsidRDefault="00405495" w:rsidP="00405495">
            <w:pPr>
              <w:pStyle w:val="TAC"/>
            </w:pPr>
            <w:r w:rsidRPr="008C5CED">
              <w:t>±2</w:t>
            </w:r>
          </w:p>
        </w:tc>
      </w:tr>
      <w:tr w:rsidR="00090660" w14:paraId="2C1ADA50" w14:textId="77777777" w:rsidTr="00D026C9">
        <w:trPr>
          <w:jc w:val="center"/>
        </w:trPr>
        <w:tc>
          <w:tcPr>
            <w:tcW w:w="8214" w:type="dxa"/>
            <w:gridSpan w:val="3"/>
          </w:tcPr>
          <w:p w14:paraId="7A61B15B" w14:textId="77777777" w:rsidR="00090660" w:rsidRPr="00A1115A" w:rsidRDefault="00090660" w:rsidP="007159D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10DDE806" w14:textId="77777777" w:rsidR="00090660" w:rsidRDefault="00090660" w:rsidP="007159D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26575F1F" w14:textId="77777777" w:rsidR="00090660" w:rsidRDefault="00090660" w:rsidP="001F6D06"/>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4453910E" w14:textId="77777777" w:rsidR="00405495" w:rsidRPr="008C5CED" w:rsidRDefault="00405495" w:rsidP="00405495">
      <w:pPr>
        <w:pStyle w:val="TH"/>
      </w:pPr>
      <w:r w:rsidRPr="008C5CED">
        <w:t>Table 6.2.1-2: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2843"/>
        <w:gridCol w:w="2382"/>
      </w:tblGrid>
      <w:tr w:rsidR="00405495" w:rsidRPr="00715883" w14:paraId="07F771E3" w14:textId="77777777" w:rsidTr="007229B8">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4F0AC5D" w14:textId="77777777" w:rsidR="00405495" w:rsidRPr="008C5CED" w:rsidRDefault="00405495" w:rsidP="007159D8">
            <w:pPr>
              <w:pStyle w:val="TAH"/>
            </w:pPr>
            <w:r w:rsidRPr="008C5CED">
              <w:t>NR Band</w:t>
            </w:r>
          </w:p>
        </w:tc>
        <w:tc>
          <w:tcPr>
            <w:tcW w:w="1445" w:type="dxa"/>
            <w:tcBorders>
              <w:top w:val="single" w:sz="4" w:space="0" w:color="auto"/>
              <w:left w:val="single" w:sz="4" w:space="0" w:color="auto"/>
              <w:bottom w:val="single" w:sz="4" w:space="0" w:color="auto"/>
              <w:right w:val="single" w:sz="4" w:space="0" w:color="auto"/>
            </w:tcBorders>
          </w:tcPr>
          <w:p w14:paraId="3011434D" w14:textId="77777777" w:rsidR="00405495" w:rsidRPr="008C5CED" w:rsidRDefault="00405495" w:rsidP="007159D8">
            <w:pPr>
              <w:pStyle w:val="TAH"/>
            </w:pPr>
            <w:r w:rsidRPr="008C5CED">
              <w:t>NS value</w:t>
            </w:r>
          </w:p>
        </w:tc>
        <w:tc>
          <w:tcPr>
            <w:tcW w:w="1895" w:type="dxa"/>
            <w:tcBorders>
              <w:top w:val="single" w:sz="4" w:space="0" w:color="auto"/>
              <w:left w:val="single" w:sz="4" w:space="0" w:color="auto"/>
              <w:bottom w:val="single" w:sz="4" w:space="0" w:color="auto"/>
              <w:right w:val="single" w:sz="4" w:space="0" w:color="auto"/>
            </w:tcBorders>
          </w:tcPr>
          <w:p w14:paraId="214FC0CF" w14:textId="77777777" w:rsidR="00405495" w:rsidRPr="008C5CED" w:rsidRDefault="00405495" w:rsidP="007159D8">
            <w:pPr>
              <w:pStyle w:val="TAH"/>
            </w:pPr>
            <w:r w:rsidRPr="008C5CED">
              <w:t>Channel bandwidth (MHz)</w:t>
            </w:r>
          </w:p>
        </w:tc>
        <w:tc>
          <w:tcPr>
            <w:tcW w:w="2843" w:type="dxa"/>
            <w:tcBorders>
              <w:top w:val="single" w:sz="4" w:space="0" w:color="auto"/>
              <w:left w:val="single" w:sz="4" w:space="0" w:color="auto"/>
              <w:bottom w:val="single" w:sz="4" w:space="0" w:color="auto"/>
              <w:right w:val="single" w:sz="4" w:space="0" w:color="auto"/>
            </w:tcBorders>
          </w:tcPr>
          <w:p w14:paraId="0BA484E4" w14:textId="77777777" w:rsidR="00405495" w:rsidRPr="008C5CED" w:rsidRDefault="00405495" w:rsidP="007159D8">
            <w:pPr>
              <w:pStyle w:val="TAH"/>
            </w:pPr>
            <w:r w:rsidRPr="008C5CED">
              <w:t>Frequency range (MHz)</w:t>
            </w:r>
          </w:p>
        </w:tc>
        <w:tc>
          <w:tcPr>
            <w:tcW w:w="2382" w:type="dxa"/>
            <w:tcBorders>
              <w:top w:val="single" w:sz="4" w:space="0" w:color="auto"/>
              <w:left w:val="single" w:sz="4" w:space="0" w:color="auto"/>
              <w:bottom w:val="single" w:sz="4" w:space="0" w:color="auto"/>
              <w:right w:val="single" w:sz="4" w:space="0" w:color="auto"/>
            </w:tcBorders>
          </w:tcPr>
          <w:p w14:paraId="418AE171" w14:textId="77777777" w:rsidR="00405495" w:rsidRPr="008C5CED" w:rsidRDefault="00405495" w:rsidP="007159D8">
            <w:pPr>
              <w:pStyle w:val="TAH"/>
            </w:pPr>
            <w:r w:rsidRPr="008C5CED">
              <w:t>Maximum power density</w:t>
            </w:r>
          </w:p>
        </w:tc>
      </w:tr>
      <w:tr w:rsidR="00405495" w:rsidRPr="00715883" w14:paraId="10362AA5" w14:textId="77777777" w:rsidTr="007159D8">
        <w:trPr>
          <w:trHeight w:val="187"/>
          <w:jc w:val="center"/>
        </w:trPr>
        <w:tc>
          <w:tcPr>
            <w:tcW w:w="900" w:type="dxa"/>
            <w:vMerge w:val="restart"/>
            <w:tcBorders>
              <w:left w:val="single" w:sz="4" w:space="0" w:color="auto"/>
              <w:right w:val="single" w:sz="4" w:space="0" w:color="auto"/>
            </w:tcBorders>
          </w:tcPr>
          <w:p w14:paraId="3AD8D008" w14:textId="77777777" w:rsidR="00405495" w:rsidRPr="00715883" w:rsidRDefault="00405495" w:rsidP="007229B8">
            <w:pPr>
              <w:pStyle w:val="TAC"/>
            </w:pPr>
            <w:r>
              <w:t>n254</w:t>
            </w:r>
          </w:p>
        </w:tc>
        <w:tc>
          <w:tcPr>
            <w:tcW w:w="1445" w:type="dxa"/>
            <w:tcBorders>
              <w:top w:val="single" w:sz="4" w:space="0" w:color="auto"/>
              <w:left w:val="single" w:sz="4" w:space="0" w:color="auto"/>
              <w:bottom w:val="single" w:sz="4" w:space="0" w:color="auto"/>
              <w:right w:val="single" w:sz="4" w:space="0" w:color="auto"/>
            </w:tcBorders>
          </w:tcPr>
          <w:p w14:paraId="2AB19016" w14:textId="77777777" w:rsidR="00405495" w:rsidRPr="00715883" w:rsidRDefault="00405495" w:rsidP="007229B8">
            <w:pPr>
              <w:pStyle w:val="TAC"/>
            </w:pPr>
            <w:r w:rsidRPr="00715883">
              <w:t>NS_04N</w:t>
            </w:r>
          </w:p>
        </w:tc>
        <w:tc>
          <w:tcPr>
            <w:tcW w:w="1895" w:type="dxa"/>
            <w:tcBorders>
              <w:top w:val="single" w:sz="4" w:space="0" w:color="auto"/>
              <w:left w:val="single" w:sz="4" w:space="0" w:color="auto"/>
              <w:bottom w:val="single" w:sz="4" w:space="0" w:color="auto"/>
              <w:right w:val="single" w:sz="4" w:space="0" w:color="auto"/>
            </w:tcBorders>
          </w:tcPr>
          <w:p w14:paraId="78F152E9" w14:textId="77777777" w:rsidR="00405495" w:rsidRPr="00715883" w:rsidRDefault="00405495" w:rsidP="007229B8">
            <w:pPr>
              <w:pStyle w:val="TAC"/>
            </w:pPr>
            <w:r w:rsidRPr="00715883">
              <w:t>5</w:t>
            </w:r>
          </w:p>
        </w:tc>
        <w:tc>
          <w:tcPr>
            <w:tcW w:w="2843" w:type="dxa"/>
            <w:tcBorders>
              <w:top w:val="single" w:sz="4" w:space="0" w:color="auto"/>
              <w:left w:val="single" w:sz="4" w:space="0" w:color="auto"/>
              <w:bottom w:val="single" w:sz="4" w:space="0" w:color="auto"/>
              <w:right w:val="single" w:sz="4" w:space="0" w:color="auto"/>
            </w:tcBorders>
          </w:tcPr>
          <w:p w14:paraId="5D06BA51" w14:textId="77777777" w:rsidR="00405495" w:rsidRPr="00715883" w:rsidRDefault="00405495" w:rsidP="007229B8">
            <w:pPr>
              <w:pStyle w:val="TAC"/>
            </w:pPr>
            <w:r w:rsidRPr="00715883">
              <w:t>1610 - 1618.25</w:t>
            </w:r>
          </w:p>
        </w:tc>
        <w:tc>
          <w:tcPr>
            <w:tcW w:w="2382" w:type="dxa"/>
            <w:vMerge w:val="restart"/>
            <w:tcBorders>
              <w:top w:val="single" w:sz="4" w:space="0" w:color="auto"/>
              <w:left w:val="single" w:sz="4" w:space="0" w:color="auto"/>
              <w:right w:val="single" w:sz="4" w:space="0" w:color="auto"/>
            </w:tcBorders>
          </w:tcPr>
          <w:p w14:paraId="66269110" w14:textId="77777777" w:rsidR="00405495" w:rsidRPr="00715883" w:rsidRDefault="00405495" w:rsidP="007159D8">
            <w:pPr>
              <w:pStyle w:val="TAC"/>
            </w:pPr>
            <w:r w:rsidRPr="00715883">
              <w:t>27dBm/4kHz (mean)</w:t>
            </w:r>
          </w:p>
          <w:p w14:paraId="7097F245" w14:textId="77777777" w:rsidR="00405495" w:rsidRPr="00715883" w:rsidRDefault="00405495" w:rsidP="007229B8">
            <w:pPr>
              <w:pStyle w:val="TAC"/>
            </w:pPr>
            <w:r w:rsidRPr="00715883">
              <w:t>15dBm/4kHz (peak limit)</w:t>
            </w:r>
          </w:p>
        </w:tc>
      </w:tr>
      <w:tr w:rsidR="00405495" w:rsidRPr="00715883" w14:paraId="50EC0C3E" w14:textId="77777777" w:rsidTr="007159D8">
        <w:trPr>
          <w:trHeight w:val="187"/>
          <w:jc w:val="center"/>
        </w:trPr>
        <w:tc>
          <w:tcPr>
            <w:tcW w:w="900" w:type="dxa"/>
            <w:vMerge/>
            <w:tcBorders>
              <w:left w:val="single" w:sz="4" w:space="0" w:color="auto"/>
              <w:right w:val="single" w:sz="4" w:space="0" w:color="auto"/>
            </w:tcBorders>
          </w:tcPr>
          <w:p w14:paraId="090EACE0" w14:textId="77777777" w:rsidR="00405495" w:rsidRPr="00715883" w:rsidRDefault="00405495" w:rsidP="007229B8">
            <w:pPr>
              <w:pStyle w:val="TAC"/>
            </w:pPr>
          </w:p>
        </w:tc>
        <w:tc>
          <w:tcPr>
            <w:tcW w:w="1445" w:type="dxa"/>
            <w:vMerge w:val="restart"/>
            <w:tcBorders>
              <w:top w:val="single" w:sz="4" w:space="0" w:color="auto"/>
              <w:left w:val="single" w:sz="4" w:space="0" w:color="auto"/>
              <w:right w:val="single" w:sz="4" w:space="0" w:color="auto"/>
            </w:tcBorders>
          </w:tcPr>
          <w:p w14:paraId="130AB1F1" w14:textId="77777777" w:rsidR="00405495" w:rsidRPr="00715883" w:rsidRDefault="00405495" w:rsidP="007229B8">
            <w:pPr>
              <w:pStyle w:val="TAC"/>
            </w:pPr>
            <w:r w:rsidRPr="00715883">
              <w:t>NS_05N</w:t>
            </w:r>
          </w:p>
        </w:tc>
        <w:tc>
          <w:tcPr>
            <w:tcW w:w="1895" w:type="dxa"/>
            <w:tcBorders>
              <w:top w:val="single" w:sz="4" w:space="0" w:color="auto"/>
              <w:left w:val="single" w:sz="4" w:space="0" w:color="auto"/>
              <w:bottom w:val="single" w:sz="4" w:space="0" w:color="auto"/>
              <w:right w:val="single" w:sz="4" w:space="0" w:color="auto"/>
            </w:tcBorders>
          </w:tcPr>
          <w:p w14:paraId="1C59369B" w14:textId="77777777" w:rsidR="00405495" w:rsidRPr="00715883" w:rsidRDefault="00405495" w:rsidP="007229B8">
            <w:pPr>
              <w:pStyle w:val="TAC"/>
            </w:pPr>
            <w:r w:rsidRPr="00715883">
              <w:t>5</w:t>
            </w:r>
          </w:p>
        </w:tc>
        <w:tc>
          <w:tcPr>
            <w:tcW w:w="2843" w:type="dxa"/>
            <w:tcBorders>
              <w:top w:val="single" w:sz="4" w:space="0" w:color="auto"/>
              <w:left w:val="single" w:sz="4" w:space="0" w:color="auto"/>
              <w:bottom w:val="single" w:sz="4" w:space="0" w:color="auto"/>
              <w:right w:val="single" w:sz="4" w:space="0" w:color="auto"/>
            </w:tcBorders>
          </w:tcPr>
          <w:p w14:paraId="259099CC" w14:textId="77777777" w:rsidR="00405495" w:rsidRPr="00715883" w:rsidRDefault="00405495" w:rsidP="007229B8">
            <w:pPr>
              <w:pStyle w:val="TAC"/>
            </w:pPr>
            <w:r w:rsidRPr="00715883">
              <w:t>1618.25 - 1626.5</w:t>
            </w:r>
          </w:p>
        </w:tc>
        <w:tc>
          <w:tcPr>
            <w:tcW w:w="2382" w:type="dxa"/>
            <w:vMerge/>
            <w:tcBorders>
              <w:left w:val="single" w:sz="4" w:space="0" w:color="auto"/>
              <w:right w:val="single" w:sz="4" w:space="0" w:color="auto"/>
            </w:tcBorders>
          </w:tcPr>
          <w:p w14:paraId="3768F782" w14:textId="77777777" w:rsidR="00405495" w:rsidRPr="00715883" w:rsidRDefault="00405495" w:rsidP="007229B8">
            <w:pPr>
              <w:pStyle w:val="TAC"/>
            </w:pPr>
          </w:p>
        </w:tc>
      </w:tr>
      <w:tr w:rsidR="00405495" w:rsidRPr="00367122" w14:paraId="4158EE3E" w14:textId="77777777" w:rsidTr="007159D8">
        <w:trPr>
          <w:trHeight w:val="187"/>
          <w:jc w:val="center"/>
        </w:trPr>
        <w:tc>
          <w:tcPr>
            <w:tcW w:w="900" w:type="dxa"/>
            <w:vMerge/>
            <w:tcBorders>
              <w:left w:val="single" w:sz="4" w:space="0" w:color="auto"/>
              <w:right w:val="single" w:sz="4" w:space="0" w:color="auto"/>
            </w:tcBorders>
          </w:tcPr>
          <w:p w14:paraId="0A9E9472" w14:textId="77777777" w:rsidR="00405495" w:rsidRPr="00715883" w:rsidRDefault="00405495" w:rsidP="007159D8">
            <w:pPr>
              <w:pStyle w:val="TAC"/>
            </w:pPr>
          </w:p>
        </w:tc>
        <w:tc>
          <w:tcPr>
            <w:tcW w:w="1445" w:type="dxa"/>
            <w:vMerge/>
            <w:tcBorders>
              <w:left w:val="single" w:sz="4" w:space="0" w:color="auto"/>
              <w:right w:val="single" w:sz="4" w:space="0" w:color="auto"/>
            </w:tcBorders>
          </w:tcPr>
          <w:p w14:paraId="00B19ECD" w14:textId="77777777" w:rsidR="00405495" w:rsidRPr="00715883" w:rsidRDefault="00405495" w:rsidP="007159D8">
            <w:pPr>
              <w:pStyle w:val="TAC"/>
            </w:pPr>
          </w:p>
        </w:tc>
        <w:tc>
          <w:tcPr>
            <w:tcW w:w="1895" w:type="dxa"/>
            <w:tcBorders>
              <w:top w:val="single" w:sz="4" w:space="0" w:color="auto"/>
              <w:left w:val="single" w:sz="4" w:space="0" w:color="auto"/>
              <w:bottom w:val="single" w:sz="4" w:space="0" w:color="auto"/>
              <w:right w:val="single" w:sz="4" w:space="0" w:color="auto"/>
            </w:tcBorders>
          </w:tcPr>
          <w:p w14:paraId="3925D998" w14:textId="77777777" w:rsidR="00405495" w:rsidRPr="00715883" w:rsidRDefault="00405495" w:rsidP="007159D8">
            <w:pPr>
              <w:pStyle w:val="TAC"/>
            </w:pPr>
            <w:r w:rsidRPr="00715883">
              <w:t>10, 15</w:t>
            </w:r>
          </w:p>
        </w:tc>
        <w:tc>
          <w:tcPr>
            <w:tcW w:w="2843" w:type="dxa"/>
            <w:tcBorders>
              <w:top w:val="single" w:sz="4" w:space="0" w:color="auto"/>
              <w:left w:val="single" w:sz="4" w:space="0" w:color="auto"/>
              <w:bottom w:val="single" w:sz="4" w:space="0" w:color="auto"/>
              <w:right w:val="single" w:sz="4" w:space="0" w:color="auto"/>
            </w:tcBorders>
          </w:tcPr>
          <w:p w14:paraId="7C195BC1" w14:textId="77777777" w:rsidR="00405495" w:rsidRPr="00715883" w:rsidRDefault="00405495" w:rsidP="007159D8">
            <w:pPr>
              <w:pStyle w:val="TAC"/>
            </w:pPr>
            <w:r w:rsidRPr="00715883">
              <w:t>1610 – 1626.5</w:t>
            </w:r>
          </w:p>
        </w:tc>
        <w:tc>
          <w:tcPr>
            <w:tcW w:w="2382" w:type="dxa"/>
            <w:vMerge/>
            <w:tcBorders>
              <w:left w:val="single" w:sz="4" w:space="0" w:color="auto"/>
              <w:right w:val="single" w:sz="4" w:space="0" w:color="auto"/>
            </w:tcBorders>
          </w:tcPr>
          <w:p w14:paraId="73E207FA" w14:textId="77777777" w:rsidR="00405495" w:rsidRPr="002426F3" w:rsidRDefault="00405495" w:rsidP="007159D8">
            <w:pPr>
              <w:pStyle w:val="TAC"/>
            </w:pPr>
          </w:p>
        </w:tc>
      </w:tr>
    </w:tbl>
    <w:p w14:paraId="0374CDE6" w14:textId="77777777" w:rsidR="00405495" w:rsidRPr="00CE5E85" w:rsidRDefault="00405495" w:rsidP="001F6D06"/>
    <w:p w14:paraId="70ADC45F" w14:textId="77777777" w:rsidR="001F6D06" w:rsidRDefault="001F6D06" w:rsidP="001F6D06">
      <w:pPr>
        <w:pStyle w:val="Heading3"/>
      </w:pPr>
      <w:bookmarkStart w:id="1106" w:name="_Toc97562284"/>
      <w:bookmarkStart w:id="1107" w:name="_Toc104122511"/>
      <w:bookmarkStart w:id="1108" w:name="_Toc104205462"/>
      <w:bookmarkStart w:id="1109" w:name="_Toc104206669"/>
      <w:bookmarkStart w:id="1110" w:name="_Toc104503629"/>
      <w:bookmarkStart w:id="1111" w:name="_Toc106127560"/>
      <w:bookmarkStart w:id="1112" w:name="_Toc123057925"/>
      <w:bookmarkStart w:id="1113" w:name="_Toc124256618"/>
      <w:bookmarkStart w:id="1114" w:name="_Toc131734931"/>
      <w:bookmarkStart w:id="1115" w:name="_Toc137372708"/>
      <w:bookmarkStart w:id="1116" w:name="_Toc138885094"/>
      <w:bookmarkStart w:id="1117" w:name="_Toc145690597"/>
      <w:bookmarkStart w:id="1118" w:name="_Toc155382145"/>
      <w:bookmarkStart w:id="1119" w:name="_Toc161753852"/>
      <w:bookmarkStart w:id="1120" w:name="_Toc161754473"/>
      <w:bookmarkStart w:id="1121" w:name="_Toc163202046"/>
      <w:bookmarkStart w:id="1122" w:name="_Toc169888308"/>
      <w:bookmarkStart w:id="1123" w:name="_Toc171551497"/>
      <w:bookmarkStart w:id="1124" w:name="_Toc176775219"/>
      <w:bookmarkStart w:id="1125" w:name="_Toc187243814"/>
      <w:bookmarkStart w:id="1126" w:name="_Toc193201363"/>
      <w:r>
        <w:t>6.2.2</w:t>
      </w:r>
      <w:r>
        <w:tab/>
        <w:t>UE maximum output power reduction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r>
        <w:t xml:space="preserve"> </w:t>
      </w:r>
    </w:p>
    <w:p w14:paraId="55537090" w14:textId="08C5F405" w:rsidR="001F6D06" w:rsidRPr="00E505D9" w:rsidRDefault="00C74E8B" w:rsidP="001F6D06">
      <w:r>
        <w:t>UE is allowed to reduce the maximum output power due to higher order modulations and transmit bandwidth configurations. For UE power class 3, the allowed maximum power reduction (MPR) is defined as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except for 256QAM</w:t>
      </w:r>
      <w:r w:rsidRPr="00D323EC">
        <w:t>.</w:t>
      </w:r>
    </w:p>
    <w:p w14:paraId="7D122E7C" w14:textId="488873EA" w:rsidR="001F6D06" w:rsidRDefault="001F6D06" w:rsidP="001F6D06">
      <w:pPr>
        <w:pStyle w:val="Heading3"/>
      </w:pPr>
      <w:bookmarkStart w:id="1127" w:name="_Toc97562285"/>
      <w:bookmarkStart w:id="1128" w:name="_Toc104122512"/>
      <w:bookmarkStart w:id="1129" w:name="_Toc104205463"/>
      <w:bookmarkStart w:id="1130" w:name="_Toc104206670"/>
      <w:bookmarkStart w:id="1131" w:name="_Toc104503630"/>
      <w:bookmarkStart w:id="1132" w:name="_Toc106127561"/>
      <w:bookmarkStart w:id="1133" w:name="_Toc123057926"/>
      <w:bookmarkStart w:id="1134" w:name="_Toc124256619"/>
      <w:bookmarkStart w:id="1135" w:name="_Toc131734932"/>
      <w:bookmarkStart w:id="1136" w:name="_Toc137372709"/>
      <w:bookmarkStart w:id="1137" w:name="_Toc138885095"/>
      <w:bookmarkStart w:id="1138" w:name="_Toc145690598"/>
      <w:bookmarkStart w:id="1139" w:name="_Toc155382146"/>
      <w:bookmarkStart w:id="1140" w:name="_Toc161753853"/>
      <w:bookmarkStart w:id="1141" w:name="_Toc161754474"/>
      <w:bookmarkStart w:id="1142" w:name="_Toc163202047"/>
      <w:bookmarkStart w:id="1143" w:name="_Toc169888309"/>
      <w:bookmarkStart w:id="1144" w:name="_Toc171551498"/>
      <w:bookmarkStart w:id="1145" w:name="_Toc176775220"/>
      <w:bookmarkStart w:id="1146" w:name="_Toc187243815"/>
      <w:bookmarkStart w:id="1147" w:name="_Toc193201364"/>
      <w:r>
        <w:t>6.2.3</w:t>
      </w:r>
      <w:r>
        <w:tab/>
        <w:t>UE additional maximum output power reduction</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3394A5D7" w14:textId="77777777" w:rsidR="00E505D9" w:rsidRPr="009154AB" w:rsidRDefault="00E505D9">
      <w:pPr>
        <w:pStyle w:val="Heading4"/>
      </w:pPr>
      <w:bookmarkStart w:id="1148" w:name="_Toc84413584"/>
      <w:bookmarkStart w:id="1149" w:name="_Toc84404975"/>
      <w:bookmarkStart w:id="1150" w:name="_Toc83580466"/>
      <w:bookmarkStart w:id="1151" w:name="_Toc76718156"/>
      <w:bookmarkStart w:id="1152" w:name="_Toc76509166"/>
      <w:bookmarkStart w:id="1153" w:name="_Toc75467144"/>
      <w:bookmarkStart w:id="1154" w:name="_Toc69084134"/>
      <w:bookmarkStart w:id="1155" w:name="_Toc68230721"/>
      <w:bookmarkStart w:id="1156" w:name="_Toc61372780"/>
      <w:bookmarkStart w:id="1157" w:name="_Toc61367397"/>
      <w:bookmarkStart w:id="1158" w:name="_Toc45888752"/>
      <w:bookmarkStart w:id="1159" w:name="_Toc45888153"/>
      <w:bookmarkStart w:id="1160" w:name="_Toc97562286"/>
      <w:bookmarkStart w:id="1161" w:name="_Toc104122513"/>
      <w:bookmarkStart w:id="1162" w:name="_Toc104205464"/>
      <w:bookmarkStart w:id="1163" w:name="_Toc104206671"/>
      <w:bookmarkStart w:id="1164" w:name="_Toc104503631"/>
      <w:bookmarkStart w:id="1165" w:name="_Toc106127562"/>
      <w:bookmarkStart w:id="1166" w:name="_Toc123057927"/>
      <w:bookmarkStart w:id="1167" w:name="_Toc124256620"/>
      <w:bookmarkStart w:id="1168" w:name="_Toc131734933"/>
      <w:bookmarkStart w:id="1169" w:name="_Toc137372710"/>
      <w:bookmarkStart w:id="1170" w:name="_Toc138885096"/>
      <w:bookmarkStart w:id="1171" w:name="_Toc145690599"/>
      <w:bookmarkStart w:id="1172" w:name="_Toc155382147"/>
      <w:bookmarkStart w:id="1173" w:name="_Toc161753854"/>
      <w:bookmarkStart w:id="1174" w:name="_Toc161754475"/>
      <w:bookmarkStart w:id="1175" w:name="_Toc163202048"/>
      <w:bookmarkStart w:id="1176" w:name="_Toc169888310"/>
      <w:bookmarkStart w:id="1177" w:name="_Toc171551499"/>
      <w:bookmarkStart w:id="1178" w:name="_Toc176775221"/>
      <w:bookmarkStart w:id="1179" w:name="_Toc187243816"/>
      <w:bookmarkStart w:id="1180" w:name="_Toc193201365"/>
      <w:r w:rsidRPr="009154AB">
        <w:t>6.2.3.1</w:t>
      </w:r>
      <w:r w:rsidRPr="009154AB">
        <w:tab/>
        <w:t>General</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212A125B" w:rsidR="00E505D9" w:rsidRDefault="00E505D9" w:rsidP="00E505D9">
      <w:r>
        <w:t>Table 6.2.3.1-1 specifies the additional requirements with their associated network signalling values and the allowed A-MPR and applicable operating band(s) for each NS value. The mapping of NR satellite band number</w:t>
      </w:r>
      <w:r>
        <w:rPr>
          <w:lang w:val="en-US"/>
        </w:rPr>
        <w:t>s</w:t>
      </w:r>
      <w:r>
        <w:t xml:space="preserve"> and values of the </w:t>
      </w:r>
      <w:r>
        <w:rPr>
          <w:i/>
        </w:rPr>
        <w:t>additionalSpectrumEmission</w:t>
      </w:r>
      <w:r>
        <w:t xml:space="preserve"> to network signalling labels is specified in Table 6.2.3.1-1A.</w:t>
      </w:r>
    </w:p>
    <w:p w14:paraId="7EFA6F75" w14:textId="77777777" w:rsidR="00E505D9" w:rsidRDefault="00E505D9" w:rsidP="00E505D9">
      <w:pPr>
        <w:pStyle w:val="TH"/>
      </w:pPr>
      <w:bookmarkStart w:id="1181" w:name="_Hlk516051685"/>
      <w:r>
        <w:lastRenderedPageBreak/>
        <w:t>Table 6.2.3.1-1</w:t>
      </w:r>
      <w:bookmarkEnd w:id="1181"/>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E505D9" w14:paraId="393C94FD" w14:textId="77777777" w:rsidTr="007159D8">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4A13F2" w14:paraId="2CDF196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4A13F2" w:rsidRDefault="004A13F2" w:rsidP="004A13F2">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17DCEAE7" w14:textId="77777777" w:rsidR="004A13F2" w:rsidRDefault="004A13F2" w:rsidP="004A13F2">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3600A068" w14:textId="77777777" w:rsidR="004A13F2" w:rsidRDefault="004A13F2" w:rsidP="004A13F2">
            <w:pPr>
              <w:pStyle w:val="TAC"/>
            </w:pPr>
            <w:r>
              <w:t>Table 5.2.2-1</w:t>
            </w:r>
          </w:p>
          <w:p w14:paraId="112C6AD9" w14:textId="51168B59" w:rsidR="004A13F2" w:rsidRDefault="004A13F2" w:rsidP="004A13F2">
            <w:pPr>
              <w:pStyle w:val="TAC"/>
            </w:pPr>
            <w:r>
              <w:t>(NOTE 3)</w:t>
            </w:r>
          </w:p>
        </w:tc>
        <w:tc>
          <w:tcPr>
            <w:tcW w:w="1480" w:type="dxa"/>
            <w:tcBorders>
              <w:top w:val="single" w:sz="4" w:space="0" w:color="auto"/>
              <w:left w:val="single" w:sz="4" w:space="0" w:color="auto"/>
              <w:bottom w:val="single" w:sz="4" w:space="0" w:color="auto"/>
              <w:right w:val="single" w:sz="4" w:space="0" w:color="auto"/>
            </w:tcBorders>
            <w:hideMark/>
          </w:tcPr>
          <w:p w14:paraId="700BD2E2" w14:textId="5D871FF2" w:rsidR="004A13F2" w:rsidRDefault="004A13F2" w:rsidP="004A13F2">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10A60FF5" w14:textId="3DCC3BE0" w:rsidR="004A13F2" w:rsidRDefault="004A13F2" w:rsidP="004A13F2">
            <w:pPr>
              <w:pStyle w:val="TAC"/>
            </w:pPr>
            <w:r>
              <w:t>Table 5.3.2-1</w:t>
            </w:r>
          </w:p>
        </w:tc>
        <w:tc>
          <w:tcPr>
            <w:tcW w:w="1423" w:type="dxa"/>
            <w:tcBorders>
              <w:top w:val="single" w:sz="4" w:space="0" w:color="auto"/>
              <w:left w:val="single" w:sz="4" w:space="0" w:color="auto"/>
              <w:bottom w:val="single" w:sz="4" w:space="0" w:color="auto"/>
              <w:right w:val="single" w:sz="4" w:space="0" w:color="auto"/>
            </w:tcBorders>
            <w:hideMark/>
          </w:tcPr>
          <w:p w14:paraId="4DBED430" w14:textId="77777777" w:rsidR="004A13F2" w:rsidRDefault="004A13F2" w:rsidP="004A13F2">
            <w:pPr>
              <w:pStyle w:val="TAC"/>
            </w:pPr>
            <w:r>
              <w:t>N/A</w:t>
            </w:r>
          </w:p>
        </w:tc>
      </w:tr>
      <w:tr w:rsidR="00E505D9" w14:paraId="75B787D9"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77777777" w:rsidR="00E505D9" w:rsidRDefault="00E505D9" w:rsidP="007159D8">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2F59CDDC" w14:textId="138A484C" w:rsidR="00E505D9" w:rsidRDefault="00E505D9" w:rsidP="007159D8">
            <w:pPr>
              <w:pStyle w:val="TAC"/>
            </w:pPr>
            <w:r>
              <w:t xml:space="preserve">6.5.3.3.13 in </w:t>
            </w:r>
            <w:r w:rsidR="002F762C">
              <w:t xml:space="preserve">3GPP </w:t>
            </w:r>
            <w:r>
              <w:t>TS 38.101-1</w:t>
            </w:r>
            <w:r w:rsidR="00D323EC">
              <w:t xml:space="preserve"> [5]</w:t>
            </w:r>
          </w:p>
        </w:tc>
        <w:tc>
          <w:tcPr>
            <w:tcW w:w="1883" w:type="dxa"/>
            <w:tcBorders>
              <w:top w:val="single" w:sz="4" w:space="0" w:color="auto"/>
              <w:left w:val="single" w:sz="4" w:space="0" w:color="auto"/>
              <w:bottom w:val="single" w:sz="4" w:space="0" w:color="auto"/>
              <w:right w:val="single" w:sz="4" w:space="0" w:color="auto"/>
            </w:tcBorders>
            <w:hideMark/>
          </w:tcPr>
          <w:p w14:paraId="233B4B5D" w14:textId="77777777" w:rsidR="00E505D9" w:rsidRDefault="00E505D9" w:rsidP="007159D8">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34C6EB7A" w14:textId="77777777" w:rsidR="00E505D9" w:rsidRDefault="00E505D9" w:rsidP="007159D8">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E44861B" w14:textId="5E44BD55" w:rsidR="00E505D9" w:rsidRDefault="00E505D9" w:rsidP="007159D8">
            <w:pPr>
              <w:pStyle w:val="TAC"/>
            </w:pPr>
            <w:r>
              <w:t xml:space="preserve">Table 6.2.3.15-1 in </w:t>
            </w:r>
            <w:r w:rsidR="002F762C">
              <w:t xml:space="preserve">3GPP </w:t>
            </w:r>
            <w:r>
              <w:t>TS 38.101-1</w:t>
            </w:r>
            <w:r w:rsidR="00D323EC">
              <w:t xml:space="preserve"> [5]</w:t>
            </w:r>
          </w:p>
        </w:tc>
        <w:tc>
          <w:tcPr>
            <w:tcW w:w="1423" w:type="dxa"/>
            <w:tcBorders>
              <w:top w:val="single" w:sz="4" w:space="0" w:color="auto"/>
              <w:left w:val="single" w:sz="4" w:space="0" w:color="auto"/>
              <w:bottom w:val="single" w:sz="4" w:space="0" w:color="auto"/>
              <w:right w:val="single" w:sz="4" w:space="0" w:color="auto"/>
            </w:tcBorders>
            <w:hideMark/>
          </w:tcPr>
          <w:p w14:paraId="35D98B08" w14:textId="318A6296" w:rsidR="00E505D9" w:rsidRDefault="00570F27" w:rsidP="007159D8">
            <w:pPr>
              <w:pStyle w:val="TAC"/>
            </w:pPr>
            <w:r>
              <w:t>Clause 6.2.3</w:t>
            </w:r>
            <w:r w:rsidR="009B751D">
              <w:t>.</w:t>
            </w:r>
            <w:r>
              <w:t>15 in 3GPP TS 38.101-1 [5]</w:t>
            </w:r>
            <w:r w:rsidRPr="00464183">
              <w:rPr>
                <w:vertAlign w:val="superscript"/>
              </w:rPr>
              <w:t>2</w:t>
            </w:r>
          </w:p>
        </w:tc>
      </w:tr>
      <w:tr w:rsidR="00320A9D" w14:paraId="5C8264C6"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47605D6A" w:rsidR="00320A9D" w:rsidRDefault="00320A9D" w:rsidP="00320A9D">
            <w:pPr>
              <w:pStyle w:val="TAC"/>
            </w:pPr>
            <w:r>
              <w:t>NS_02N</w:t>
            </w:r>
          </w:p>
        </w:tc>
        <w:tc>
          <w:tcPr>
            <w:tcW w:w="1894" w:type="dxa"/>
            <w:tcBorders>
              <w:top w:val="single" w:sz="4" w:space="0" w:color="auto"/>
              <w:left w:val="single" w:sz="4" w:space="0" w:color="auto"/>
              <w:bottom w:val="single" w:sz="4" w:space="0" w:color="auto"/>
              <w:right w:val="single" w:sz="4" w:space="0" w:color="auto"/>
            </w:tcBorders>
          </w:tcPr>
          <w:p w14:paraId="5D50C6AC" w14:textId="07AED8A7" w:rsidR="00320A9D" w:rsidRDefault="00320A9D" w:rsidP="00320A9D">
            <w:pPr>
              <w:pStyle w:val="TAC"/>
            </w:pPr>
            <w:r w:rsidRPr="00A1115A">
              <w:t>6.5.3.3.</w:t>
            </w:r>
            <w:r>
              <w:t>2</w:t>
            </w:r>
          </w:p>
        </w:tc>
        <w:tc>
          <w:tcPr>
            <w:tcW w:w="1883" w:type="dxa"/>
            <w:tcBorders>
              <w:top w:val="single" w:sz="4" w:space="0" w:color="auto"/>
              <w:left w:val="single" w:sz="4" w:space="0" w:color="auto"/>
              <w:bottom w:val="single" w:sz="4" w:space="0" w:color="auto"/>
              <w:right w:val="single" w:sz="4" w:space="0" w:color="auto"/>
            </w:tcBorders>
          </w:tcPr>
          <w:p w14:paraId="7EE2A386" w14:textId="77777777" w:rsidR="00320A9D" w:rsidRDefault="00320A9D" w:rsidP="00320A9D">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57A85339" w14:textId="77777777" w:rsidR="00320A9D" w:rsidRDefault="00320A9D" w:rsidP="00320A9D">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6F8DA22C" w14:textId="77777777" w:rsidR="00320A9D" w:rsidRDefault="00320A9D" w:rsidP="00320A9D">
            <w:pPr>
              <w:pStyle w:val="TAC"/>
            </w:pPr>
          </w:p>
        </w:tc>
        <w:tc>
          <w:tcPr>
            <w:tcW w:w="1423" w:type="dxa"/>
            <w:tcBorders>
              <w:top w:val="single" w:sz="4" w:space="0" w:color="auto"/>
              <w:left w:val="single" w:sz="4" w:space="0" w:color="auto"/>
              <w:bottom w:val="single" w:sz="4" w:space="0" w:color="auto"/>
              <w:right w:val="single" w:sz="4" w:space="0" w:color="auto"/>
            </w:tcBorders>
          </w:tcPr>
          <w:p w14:paraId="2793647A" w14:textId="1FD1639D" w:rsidR="00320A9D" w:rsidRDefault="00320A9D" w:rsidP="00320A9D">
            <w:pPr>
              <w:pStyle w:val="TAC"/>
            </w:pPr>
            <w:r>
              <w:t>N/A</w:t>
            </w:r>
          </w:p>
        </w:tc>
      </w:tr>
      <w:tr w:rsidR="00405495" w14:paraId="7025CB44"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169A12FE" w:rsidR="00405495" w:rsidRDefault="00405495" w:rsidP="00405495">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0B615CC1" w14:textId="2FD751CC" w:rsidR="00405495" w:rsidRPr="00A1115A" w:rsidRDefault="00405495" w:rsidP="00405495">
            <w:pPr>
              <w:pStyle w:val="TAC"/>
            </w:pPr>
            <w:r>
              <w:rPr>
                <w:snapToGrid w:val="0"/>
              </w:rPr>
              <w:t xml:space="preserve">6.5.2.4.2 in </w:t>
            </w:r>
            <w:r>
              <w:t xml:space="preserve">3GPP </w:t>
            </w:r>
            <w:r>
              <w:rPr>
                <w:snapToGrid w:val="0"/>
              </w:rPr>
              <w:t xml:space="preserve">TS 38.101-1 </w:t>
            </w:r>
            <w:r>
              <w:t>[5]</w:t>
            </w:r>
          </w:p>
        </w:tc>
        <w:tc>
          <w:tcPr>
            <w:tcW w:w="1883" w:type="dxa"/>
            <w:tcBorders>
              <w:top w:val="single" w:sz="4" w:space="0" w:color="auto"/>
              <w:left w:val="single" w:sz="4" w:space="0" w:color="auto"/>
              <w:bottom w:val="single" w:sz="4" w:space="0" w:color="auto"/>
              <w:right w:val="single" w:sz="4" w:space="0" w:color="auto"/>
            </w:tcBorders>
          </w:tcPr>
          <w:p w14:paraId="31300FB6" w14:textId="7269C96F" w:rsidR="00405495" w:rsidRDefault="00405495" w:rsidP="00405495">
            <w:pPr>
              <w:pStyle w:val="TAC"/>
            </w:pPr>
            <w:r>
              <w:t>n256</w:t>
            </w:r>
            <w:r w:rsidRPr="00D026C9">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BD78A6B" w14:textId="77777777" w:rsidR="00405495" w:rsidRDefault="00405495" w:rsidP="00405495">
            <w:pPr>
              <w:pStyle w:val="TAC"/>
            </w:pPr>
          </w:p>
        </w:tc>
        <w:tc>
          <w:tcPr>
            <w:tcW w:w="1721" w:type="dxa"/>
            <w:tcBorders>
              <w:top w:val="single" w:sz="4" w:space="0" w:color="auto"/>
              <w:left w:val="single" w:sz="4" w:space="0" w:color="auto"/>
              <w:bottom w:val="single" w:sz="4" w:space="0" w:color="auto"/>
              <w:right w:val="single" w:sz="4" w:space="0" w:color="auto"/>
            </w:tcBorders>
          </w:tcPr>
          <w:p w14:paraId="36E5E16B"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5F61AEB8" w14:textId="77777777" w:rsidR="00405495" w:rsidRDefault="00405495" w:rsidP="00405495">
            <w:pPr>
              <w:pStyle w:val="TAC"/>
            </w:pPr>
            <w:r>
              <w:t>Table</w:t>
            </w:r>
          </w:p>
          <w:p w14:paraId="2C05A8B4" w14:textId="4178AB60" w:rsidR="00405495" w:rsidRDefault="00405495" w:rsidP="00405495">
            <w:pPr>
              <w:pStyle w:val="TAC"/>
            </w:pPr>
            <w:r>
              <w:t>6.2.3.</w:t>
            </w:r>
            <w:r>
              <w:rPr>
                <w:lang w:val="en-US"/>
              </w:rPr>
              <w:t>1</w:t>
            </w:r>
            <w:r>
              <w:t>-</w:t>
            </w:r>
            <w:r>
              <w:rPr>
                <w:lang w:val="en-US"/>
              </w:rPr>
              <w:t xml:space="preserve">2 </w:t>
            </w:r>
            <w:r>
              <w:t>in 3GPP TS 38.101-1 [5]</w:t>
            </w:r>
          </w:p>
        </w:tc>
      </w:tr>
      <w:tr w:rsidR="00405495" w14:paraId="7BCD0FF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55E84829" w:rsidR="00405495" w:rsidRDefault="00405495" w:rsidP="00405495">
            <w:pPr>
              <w:pStyle w:val="TAC"/>
            </w:pPr>
            <w:r w:rsidRPr="00715883">
              <w:t>NS_03N</w:t>
            </w:r>
          </w:p>
        </w:tc>
        <w:tc>
          <w:tcPr>
            <w:tcW w:w="1894" w:type="dxa"/>
            <w:tcBorders>
              <w:top w:val="single" w:sz="4" w:space="0" w:color="auto"/>
              <w:left w:val="single" w:sz="4" w:space="0" w:color="auto"/>
              <w:bottom w:val="single" w:sz="4" w:space="0" w:color="auto"/>
              <w:right w:val="single" w:sz="4" w:space="0" w:color="auto"/>
            </w:tcBorders>
          </w:tcPr>
          <w:p w14:paraId="7D92B93B" w14:textId="4B2521F0" w:rsidR="00405495" w:rsidRDefault="00405495" w:rsidP="00405495">
            <w:pPr>
              <w:pStyle w:val="TAC"/>
              <w:rPr>
                <w:snapToGrid w:val="0"/>
              </w:rPr>
            </w:pPr>
            <w:r w:rsidRPr="00715883">
              <w:t>6.5.3.3.</w:t>
            </w:r>
            <w:r>
              <w:t>3</w:t>
            </w:r>
          </w:p>
        </w:tc>
        <w:tc>
          <w:tcPr>
            <w:tcW w:w="1883" w:type="dxa"/>
            <w:tcBorders>
              <w:top w:val="single" w:sz="4" w:space="0" w:color="auto"/>
              <w:left w:val="single" w:sz="4" w:space="0" w:color="auto"/>
              <w:bottom w:val="single" w:sz="4" w:space="0" w:color="auto"/>
              <w:right w:val="single" w:sz="4" w:space="0" w:color="auto"/>
            </w:tcBorders>
          </w:tcPr>
          <w:p w14:paraId="00D91734" w14:textId="6A93D43E"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235BE8A7" w14:textId="4442497B"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17F9227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BAB0AE0" w14:textId="3E09D04C" w:rsidR="00405495" w:rsidRDefault="00405495" w:rsidP="00405495">
            <w:pPr>
              <w:pStyle w:val="TAC"/>
            </w:pPr>
            <w:r>
              <w:t>Clause 6.2.3.2</w:t>
            </w:r>
          </w:p>
        </w:tc>
      </w:tr>
      <w:tr w:rsidR="00405495" w14:paraId="0BBFEDEB"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1988BA92" w:rsidR="00405495" w:rsidRDefault="00405495" w:rsidP="00405495">
            <w:pPr>
              <w:pStyle w:val="TAC"/>
            </w:pPr>
            <w:r w:rsidRPr="00715883">
              <w:t>NS_04N</w:t>
            </w:r>
          </w:p>
        </w:tc>
        <w:tc>
          <w:tcPr>
            <w:tcW w:w="1894" w:type="dxa"/>
            <w:tcBorders>
              <w:top w:val="single" w:sz="4" w:space="0" w:color="auto"/>
              <w:left w:val="single" w:sz="4" w:space="0" w:color="auto"/>
              <w:bottom w:val="single" w:sz="4" w:space="0" w:color="auto"/>
              <w:right w:val="single" w:sz="4" w:space="0" w:color="auto"/>
            </w:tcBorders>
          </w:tcPr>
          <w:p w14:paraId="6ACF935B" w14:textId="77777777" w:rsidR="000846A5" w:rsidRDefault="000846A5" w:rsidP="000846A5">
            <w:pPr>
              <w:pStyle w:val="TAC"/>
              <w:rPr>
                <w:snapToGrid w:val="0"/>
              </w:rPr>
            </w:pPr>
            <w:r w:rsidRPr="00A1115A">
              <w:rPr>
                <w:snapToGrid w:val="0"/>
              </w:rPr>
              <w:t>6.5.2.3.1</w:t>
            </w:r>
          </w:p>
          <w:p w14:paraId="2A93C934" w14:textId="3854FD60"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029A93DB" w14:textId="5C6886B8"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F26E25D" w14:textId="310523C0" w:rsidR="00405495" w:rsidRDefault="00405495" w:rsidP="00405495">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11C717A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1DE2400D" w14:textId="2D394D99" w:rsidR="00405495" w:rsidRDefault="00405495" w:rsidP="00405495">
            <w:pPr>
              <w:pStyle w:val="TAC"/>
            </w:pPr>
            <w:r>
              <w:t>Clause 6.2.3.3</w:t>
            </w:r>
          </w:p>
        </w:tc>
      </w:tr>
      <w:tr w:rsidR="00405495" w14:paraId="7D4C778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0A62C00D" w:rsidR="00405495" w:rsidRDefault="00405495" w:rsidP="00405495">
            <w:pPr>
              <w:pStyle w:val="TAC"/>
            </w:pPr>
            <w:r w:rsidRPr="00715883">
              <w:t>NS_05N</w:t>
            </w:r>
          </w:p>
        </w:tc>
        <w:tc>
          <w:tcPr>
            <w:tcW w:w="1894" w:type="dxa"/>
            <w:tcBorders>
              <w:top w:val="single" w:sz="4" w:space="0" w:color="auto"/>
              <w:left w:val="single" w:sz="4" w:space="0" w:color="auto"/>
              <w:bottom w:val="single" w:sz="4" w:space="0" w:color="auto"/>
              <w:right w:val="single" w:sz="4" w:space="0" w:color="auto"/>
            </w:tcBorders>
          </w:tcPr>
          <w:p w14:paraId="32C693FB" w14:textId="77777777" w:rsidR="000846A5" w:rsidRDefault="000846A5" w:rsidP="000846A5">
            <w:pPr>
              <w:pStyle w:val="TAC"/>
              <w:rPr>
                <w:snapToGrid w:val="0"/>
              </w:rPr>
            </w:pPr>
            <w:r w:rsidRPr="00A1115A">
              <w:rPr>
                <w:snapToGrid w:val="0"/>
              </w:rPr>
              <w:t>6.5.2.3.</w:t>
            </w:r>
            <w:r>
              <w:rPr>
                <w:snapToGrid w:val="0"/>
              </w:rPr>
              <w:t>2</w:t>
            </w:r>
          </w:p>
          <w:p w14:paraId="79B31450" w14:textId="0727C48D"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661F337A" w14:textId="6AA14C37"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5606B73F" w14:textId="48F5CCB2"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5AB0C340"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A3F6682" w14:textId="18BAA607" w:rsidR="00405495" w:rsidRDefault="00405495" w:rsidP="00405495">
            <w:pPr>
              <w:pStyle w:val="TAC"/>
            </w:pPr>
            <w:r>
              <w:t>Clause 6.2.3.4</w:t>
            </w:r>
          </w:p>
        </w:tc>
      </w:tr>
      <w:tr w:rsidR="00E505D9"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4A13F2" w:rsidRDefault="004A13F2" w:rsidP="004A13F2">
            <w:pPr>
              <w:pStyle w:val="TAN"/>
            </w:pPr>
            <w:r>
              <w:t>NOTE 1:</w:t>
            </w:r>
            <w:r>
              <w:tab/>
              <w:t>This NS can be signalled for NR satellite bands that have UTRA services deployed.</w:t>
            </w:r>
          </w:p>
          <w:p w14:paraId="69BC3B36" w14:textId="0AB091F7" w:rsidR="004A13F2" w:rsidRDefault="004A13F2" w:rsidP="004A13F2">
            <w:pPr>
              <w:pStyle w:val="TAN"/>
            </w:pPr>
            <w:r>
              <w:rPr>
                <w:rFonts w:hint="eastAsia"/>
              </w:rPr>
              <w:t>N</w:t>
            </w:r>
            <w:r>
              <w:t>OTE 2:</w:t>
            </w:r>
            <w:r>
              <w:tab/>
              <w:t>A-MPR for the upper 5 MHz of the band is not specified, and therefore shall be used as a guard band.</w:t>
            </w:r>
          </w:p>
          <w:p w14:paraId="186A536F" w14:textId="0D6FFE8F" w:rsidR="000942F3" w:rsidRPr="002236F8" w:rsidRDefault="004A13F2" w:rsidP="004A13F2">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tc>
      </w:tr>
    </w:tbl>
    <w:p w14:paraId="68E2C2BE" w14:textId="503C6171" w:rsidR="00E505D9" w:rsidRPr="00A1115A" w:rsidRDefault="00E505D9" w:rsidP="00E505D9"/>
    <w:p w14:paraId="5E55EE6E" w14:textId="77777777" w:rsidR="00E505D9" w:rsidRPr="00147F57" w:rsidRDefault="00E505D9" w:rsidP="00E505D9"/>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E505D9"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E505D9" w:rsidRDefault="00E505D9" w:rsidP="007159D8">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E505D9" w:rsidRDefault="00E505D9" w:rsidP="007159D8">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77777777" w:rsidR="00E505D9" w:rsidRDefault="00E505D9" w:rsidP="007159D8">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77777777" w:rsidR="00E505D9" w:rsidRDefault="00E505D9" w:rsidP="007159D8">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E505D9" w:rsidRDefault="00E505D9" w:rsidP="007159D8">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4EC859A2"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405495"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405495" w:rsidRDefault="00405495" w:rsidP="00405495">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405495" w:rsidRDefault="00405495" w:rsidP="00405495">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405495" w:rsidRDefault="00405495" w:rsidP="00405495">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405495" w:rsidRDefault="00405495" w:rsidP="00405495">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405495" w:rsidRDefault="00405495" w:rsidP="00405495">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77777777" w:rsidR="00405495" w:rsidRDefault="00405495" w:rsidP="00405495">
            <w:pPr>
              <w:pStyle w:val="TAC"/>
            </w:pPr>
          </w:p>
        </w:tc>
        <w:tc>
          <w:tcPr>
            <w:tcW w:w="1146" w:type="dxa"/>
            <w:tcBorders>
              <w:top w:val="single" w:sz="4" w:space="0" w:color="auto"/>
              <w:left w:val="single" w:sz="4" w:space="0" w:color="auto"/>
              <w:bottom w:val="single" w:sz="4" w:space="0" w:color="auto"/>
              <w:right w:val="single" w:sz="4" w:space="0" w:color="auto"/>
            </w:tcBorders>
          </w:tcPr>
          <w:p w14:paraId="70AB3703" w14:textId="77777777" w:rsidR="00405495" w:rsidRDefault="00405495" w:rsidP="00405495">
            <w:pPr>
              <w:pStyle w:val="TAC"/>
            </w:pP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405495" w:rsidRDefault="00405495" w:rsidP="00405495">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405495" w:rsidRDefault="00405495" w:rsidP="00405495">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r>
              <w:rPr>
                <w:i/>
              </w:rPr>
              <w:t>additionalSpectrumEmission</w:t>
            </w:r>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2E1CB6BA" w14:textId="77777777" w:rsidR="0077716B" w:rsidRDefault="0077716B" w:rsidP="0077716B">
      <w:pPr>
        <w:pStyle w:val="Heading4"/>
        <w:rPr>
          <w:lang w:val="en-US"/>
        </w:rPr>
      </w:pPr>
      <w:bookmarkStart w:id="1182" w:name="_Toc155382148"/>
      <w:bookmarkStart w:id="1183" w:name="_Toc161753855"/>
      <w:bookmarkStart w:id="1184" w:name="_Toc161754476"/>
      <w:bookmarkStart w:id="1185" w:name="_Toc163202049"/>
      <w:bookmarkStart w:id="1186" w:name="_Toc169888311"/>
      <w:bookmarkStart w:id="1187" w:name="_Toc171551500"/>
      <w:bookmarkStart w:id="1188" w:name="_Toc176775222"/>
      <w:bookmarkStart w:id="1189" w:name="_Toc187243817"/>
      <w:bookmarkStart w:id="1190" w:name="_Toc193201366"/>
      <w:r>
        <w:rPr>
          <w:lang w:val="en-US"/>
        </w:rPr>
        <w:t>6.2.3.2</w:t>
      </w:r>
      <w:r>
        <w:rPr>
          <w:lang w:val="en-US"/>
        </w:rPr>
        <w:tab/>
        <w:t>A-MPR for NS_03N</w:t>
      </w:r>
      <w:bookmarkEnd w:id="1182"/>
      <w:bookmarkEnd w:id="1183"/>
      <w:bookmarkEnd w:id="1184"/>
      <w:bookmarkEnd w:id="1185"/>
      <w:bookmarkEnd w:id="1186"/>
      <w:bookmarkEnd w:id="1187"/>
      <w:bookmarkEnd w:id="1188"/>
      <w:bookmarkEnd w:id="1189"/>
      <w:bookmarkEnd w:id="1190"/>
    </w:p>
    <w:p w14:paraId="1E9AC342" w14:textId="77777777" w:rsidR="0077716B" w:rsidRPr="007229B8" w:rsidRDefault="0077716B" w:rsidP="0077716B">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38B67807" w14:textId="77777777" w:rsidTr="007159D8">
        <w:tc>
          <w:tcPr>
            <w:tcW w:w="1359" w:type="dxa"/>
          </w:tcPr>
          <w:p w14:paraId="32416B9B" w14:textId="77777777" w:rsidR="0077716B" w:rsidRPr="00A066B6" w:rsidRDefault="0077716B" w:rsidP="007159D8">
            <w:pPr>
              <w:pStyle w:val="TAH"/>
            </w:pPr>
            <w:r w:rsidRPr="00A066B6">
              <w:t>Channel BW</w:t>
            </w:r>
          </w:p>
        </w:tc>
        <w:tc>
          <w:tcPr>
            <w:tcW w:w="2322" w:type="dxa"/>
          </w:tcPr>
          <w:p w14:paraId="12C9EEBB" w14:textId="77777777" w:rsidR="0077716B" w:rsidRPr="00A066B6" w:rsidRDefault="0077716B" w:rsidP="007159D8">
            <w:pPr>
              <w:pStyle w:val="TAH"/>
            </w:pPr>
            <w:r w:rsidRPr="00A066B6">
              <w:t>Carrier Center Frequency</w:t>
            </w:r>
          </w:p>
        </w:tc>
        <w:tc>
          <w:tcPr>
            <w:tcW w:w="1926" w:type="dxa"/>
          </w:tcPr>
          <w:p w14:paraId="67D8321B" w14:textId="77777777" w:rsidR="0077716B" w:rsidRPr="00A066B6" w:rsidRDefault="0077716B" w:rsidP="007159D8">
            <w:pPr>
              <w:pStyle w:val="TAH"/>
            </w:pPr>
            <w:r w:rsidRPr="00A066B6">
              <w:t>RB_start*12*SCS (MHz)</w:t>
            </w:r>
          </w:p>
        </w:tc>
        <w:tc>
          <w:tcPr>
            <w:tcW w:w="1926" w:type="dxa"/>
          </w:tcPr>
          <w:p w14:paraId="6C071C29" w14:textId="77777777" w:rsidR="0077716B" w:rsidRPr="00A066B6" w:rsidRDefault="0077716B" w:rsidP="007159D8">
            <w:pPr>
              <w:pStyle w:val="TAH"/>
            </w:pPr>
            <w:r w:rsidRPr="00A066B6">
              <w:t>LCRB*12*SCS (MHz)</w:t>
            </w:r>
          </w:p>
        </w:tc>
        <w:tc>
          <w:tcPr>
            <w:tcW w:w="1927" w:type="dxa"/>
          </w:tcPr>
          <w:p w14:paraId="67D02F61" w14:textId="77777777" w:rsidR="0077716B" w:rsidRPr="00A066B6" w:rsidRDefault="0077716B" w:rsidP="007159D8">
            <w:pPr>
              <w:pStyle w:val="TAH"/>
            </w:pPr>
            <w:r w:rsidRPr="00A066B6">
              <w:t>A-MPR</w:t>
            </w:r>
          </w:p>
        </w:tc>
      </w:tr>
      <w:tr w:rsidR="0077716B" w14:paraId="3E145437" w14:textId="77777777" w:rsidTr="007159D8">
        <w:tc>
          <w:tcPr>
            <w:tcW w:w="1359" w:type="dxa"/>
            <w:vMerge w:val="restart"/>
          </w:tcPr>
          <w:p w14:paraId="4B276B93" w14:textId="77777777" w:rsidR="0077716B" w:rsidRPr="00A066B6" w:rsidRDefault="0077716B" w:rsidP="007159D8">
            <w:pPr>
              <w:pStyle w:val="TAC"/>
            </w:pPr>
            <w:r>
              <w:t>5MHz</w:t>
            </w:r>
          </w:p>
        </w:tc>
        <w:tc>
          <w:tcPr>
            <w:tcW w:w="2322" w:type="dxa"/>
            <w:vMerge w:val="restart"/>
          </w:tcPr>
          <w:p w14:paraId="4256C7BC" w14:textId="77777777" w:rsidR="0077716B" w:rsidRPr="00A066B6" w:rsidRDefault="0077716B" w:rsidP="007159D8">
            <w:pPr>
              <w:pStyle w:val="TAC"/>
            </w:pPr>
            <w:r w:rsidRPr="00A066B6">
              <w:t>1612.5 &lt;= fc &lt; 1613.9</w:t>
            </w:r>
          </w:p>
        </w:tc>
        <w:tc>
          <w:tcPr>
            <w:tcW w:w="1926" w:type="dxa"/>
          </w:tcPr>
          <w:p w14:paraId="16394F44" w14:textId="77777777" w:rsidR="0077716B" w:rsidRPr="00A066B6" w:rsidRDefault="0077716B" w:rsidP="007159D8">
            <w:pPr>
              <w:pStyle w:val="TAC"/>
            </w:pPr>
            <w:r>
              <w:t>&lt;= 0.36</w:t>
            </w:r>
          </w:p>
        </w:tc>
        <w:tc>
          <w:tcPr>
            <w:tcW w:w="1926" w:type="dxa"/>
          </w:tcPr>
          <w:p w14:paraId="2FA2A09F" w14:textId="77777777" w:rsidR="0077716B" w:rsidRPr="00A066B6" w:rsidRDefault="0077716B" w:rsidP="007159D8">
            <w:pPr>
              <w:pStyle w:val="TAC"/>
            </w:pPr>
            <w:r>
              <w:t>&lt;= 0.36</w:t>
            </w:r>
          </w:p>
        </w:tc>
        <w:tc>
          <w:tcPr>
            <w:tcW w:w="1927" w:type="dxa"/>
          </w:tcPr>
          <w:p w14:paraId="0CF8C117" w14:textId="77777777" w:rsidR="0077716B" w:rsidRPr="00A066B6" w:rsidRDefault="0077716B" w:rsidP="007159D8">
            <w:pPr>
              <w:pStyle w:val="TAC"/>
            </w:pPr>
            <w:r>
              <w:t>A1</w:t>
            </w:r>
          </w:p>
        </w:tc>
      </w:tr>
      <w:tr w:rsidR="0077716B" w14:paraId="3194A2C1" w14:textId="77777777" w:rsidTr="007159D8">
        <w:tc>
          <w:tcPr>
            <w:tcW w:w="1359" w:type="dxa"/>
            <w:vMerge/>
          </w:tcPr>
          <w:p w14:paraId="2CEF990C" w14:textId="77777777" w:rsidR="0077716B" w:rsidRPr="00A066B6" w:rsidRDefault="0077716B" w:rsidP="007159D8">
            <w:pPr>
              <w:pStyle w:val="TAC"/>
            </w:pPr>
          </w:p>
        </w:tc>
        <w:tc>
          <w:tcPr>
            <w:tcW w:w="2322" w:type="dxa"/>
            <w:vMerge/>
          </w:tcPr>
          <w:p w14:paraId="7ECF3DBE" w14:textId="77777777" w:rsidR="0077716B" w:rsidRPr="00A066B6" w:rsidRDefault="0077716B" w:rsidP="007159D8">
            <w:pPr>
              <w:pStyle w:val="TAC"/>
            </w:pPr>
          </w:p>
        </w:tc>
        <w:tc>
          <w:tcPr>
            <w:tcW w:w="1926" w:type="dxa"/>
          </w:tcPr>
          <w:p w14:paraId="6F80A0CD" w14:textId="77777777" w:rsidR="0077716B" w:rsidRPr="00A066B6" w:rsidRDefault="0077716B" w:rsidP="007159D8">
            <w:pPr>
              <w:pStyle w:val="TAC"/>
            </w:pPr>
          </w:p>
        </w:tc>
        <w:tc>
          <w:tcPr>
            <w:tcW w:w="1926" w:type="dxa"/>
          </w:tcPr>
          <w:p w14:paraId="34A5BF33" w14:textId="77777777" w:rsidR="0077716B" w:rsidRPr="00A066B6" w:rsidRDefault="0077716B" w:rsidP="007159D8">
            <w:pPr>
              <w:pStyle w:val="TAC"/>
            </w:pPr>
            <w:r>
              <w:t>&gt;= 2.88</w:t>
            </w:r>
          </w:p>
        </w:tc>
        <w:tc>
          <w:tcPr>
            <w:tcW w:w="1927" w:type="dxa"/>
          </w:tcPr>
          <w:p w14:paraId="55A4E290" w14:textId="77777777" w:rsidR="0077716B" w:rsidRPr="00A066B6" w:rsidRDefault="0077716B" w:rsidP="007159D8">
            <w:pPr>
              <w:pStyle w:val="TAC"/>
            </w:pPr>
            <w:r>
              <w:t>A2</w:t>
            </w:r>
          </w:p>
        </w:tc>
      </w:tr>
      <w:tr w:rsidR="0077716B" w14:paraId="30033AA1" w14:textId="77777777" w:rsidTr="007159D8">
        <w:tc>
          <w:tcPr>
            <w:tcW w:w="1359" w:type="dxa"/>
            <w:vMerge/>
          </w:tcPr>
          <w:p w14:paraId="2E3483EE" w14:textId="77777777" w:rsidR="0077716B" w:rsidRPr="00A066B6" w:rsidRDefault="0077716B" w:rsidP="007159D8">
            <w:pPr>
              <w:pStyle w:val="TAC"/>
            </w:pPr>
          </w:p>
        </w:tc>
        <w:tc>
          <w:tcPr>
            <w:tcW w:w="2322" w:type="dxa"/>
          </w:tcPr>
          <w:p w14:paraId="2FB615AF" w14:textId="77777777" w:rsidR="0077716B" w:rsidRPr="00A066B6" w:rsidRDefault="0077716B" w:rsidP="007159D8">
            <w:pPr>
              <w:pStyle w:val="TAC"/>
            </w:pPr>
            <w:r w:rsidRPr="00A066B6">
              <w:t>1613.9 &lt;= fc &lt; 1615.7</w:t>
            </w:r>
          </w:p>
        </w:tc>
        <w:tc>
          <w:tcPr>
            <w:tcW w:w="1926" w:type="dxa"/>
          </w:tcPr>
          <w:p w14:paraId="776A9457" w14:textId="77777777" w:rsidR="0077716B" w:rsidRPr="00A066B6" w:rsidRDefault="0077716B" w:rsidP="007159D8">
            <w:pPr>
              <w:pStyle w:val="TAC"/>
            </w:pPr>
          </w:p>
        </w:tc>
        <w:tc>
          <w:tcPr>
            <w:tcW w:w="1926" w:type="dxa"/>
          </w:tcPr>
          <w:p w14:paraId="4EC9CF88" w14:textId="77777777" w:rsidR="0077716B" w:rsidRPr="00A066B6" w:rsidRDefault="0077716B" w:rsidP="007159D8">
            <w:pPr>
              <w:pStyle w:val="TAC"/>
            </w:pPr>
            <w:r>
              <w:t>&gt;= 3.24</w:t>
            </w:r>
          </w:p>
        </w:tc>
        <w:tc>
          <w:tcPr>
            <w:tcW w:w="1927" w:type="dxa"/>
          </w:tcPr>
          <w:p w14:paraId="2F2B6D0C" w14:textId="77777777" w:rsidR="0077716B" w:rsidRPr="00A066B6" w:rsidRDefault="0077716B" w:rsidP="007159D8">
            <w:pPr>
              <w:pStyle w:val="TAC"/>
            </w:pPr>
            <w:r>
              <w:t>A3</w:t>
            </w:r>
          </w:p>
        </w:tc>
      </w:tr>
      <w:tr w:rsidR="0077716B" w14:paraId="250AE645" w14:textId="77777777" w:rsidTr="007159D8">
        <w:tc>
          <w:tcPr>
            <w:tcW w:w="1359" w:type="dxa"/>
            <w:vMerge w:val="restart"/>
          </w:tcPr>
          <w:p w14:paraId="06ED0118" w14:textId="77777777" w:rsidR="0077716B" w:rsidRPr="00A066B6" w:rsidRDefault="0077716B" w:rsidP="007159D8">
            <w:pPr>
              <w:pStyle w:val="TAC"/>
            </w:pPr>
            <w:r>
              <w:t>10MHz</w:t>
            </w:r>
          </w:p>
        </w:tc>
        <w:tc>
          <w:tcPr>
            <w:tcW w:w="2322" w:type="dxa"/>
            <w:vMerge w:val="restart"/>
          </w:tcPr>
          <w:p w14:paraId="4D4F9796" w14:textId="77777777" w:rsidR="0077716B" w:rsidRPr="00A066B6" w:rsidRDefault="0077716B" w:rsidP="007159D8">
            <w:pPr>
              <w:pStyle w:val="TAC"/>
            </w:pPr>
            <w:r w:rsidRPr="00112DEE">
              <w:t>1615 &lt;= fc &lt; 1620</w:t>
            </w:r>
            <w:r>
              <w:t>.1</w:t>
            </w:r>
          </w:p>
        </w:tc>
        <w:tc>
          <w:tcPr>
            <w:tcW w:w="1926" w:type="dxa"/>
          </w:tcPr>
          <w:p w14:paraId="0177333B" w14:textId="77777777" w:rsidR="0077716B" w:rsidRPr="00A066B6" w:rsidRDefault="0077716B" w:rsidP="007159D8">
            <w:pPr>
              <w:pStyle w:val="TAC"/>
            </w:pPr>
            <w:r>
              <w:t>&lt;= 1.8</w:t>
            </w:r>
          </w:p>
        </w:tc>
        <w:tc>
          <w:tcPr>
            <w:tcW w:w="1926" w:type="dxa"/>
          </w:tcPr>
          <w:p w14:paraId="54F51AD3" w14:textId="77777777" w:rsidR="0077716B" w:rsidRDefault="0077716B" w:rsidP="007159D8">
            <w:pPr>
              <w:pStyle w:val="TAC"/>
            </w:pPr>
            <w:r>
              <w:t>&lt;= 5.04</w:t>
            </w:r>
          </w:p>
        </w:tc>
        <w:tc>
          <w:tcPr>
            <w:tcW w:w="1927" w:type="dxa"/>
          </w:tcPr>
          <w:p w14:paraId="5A12F9ED" w14:textId="77777777" w:rsidR="0077716B" w:rsidRDefault="0077716B" w:rsidP="007159D8">
            <w:pPr>
              <w:pStyle w:val="TAC"/>
            </w:pPr>
            <w:r>
              <w:t>A4</w:t>
            </w:r>
          </w:p>
        </w:tc>
      </w:tr>
      <w:tr w:rsidR="0077716B" w14:paraId="76E12967" w14:textId="77777777" w:rsidTr="007159D8">
        <w:tc>
          <w:tcPr>
            <w:tcW w:w="1359" w:type="dxa"/>
            <w:vMerge/>
          </w:tcPr>
          <w:p w14:paraId="2E30B17F" w14:textId="77777777" w:rsidR="0077716B" w:rsidRPr="00A066B6" w:rsidRDefault="0077716B" w:rsidP="007159D8">
            <w:pPr>
              <w:pStyle w:val="TAC"/>
            </w:pPr>
          </w:p>
        </w:tc>
        <w:tc>
          <w:tcPr>
            <w:tcW w:w="2322" w:type="dxa"/>
            <w:vMerge/>
          </w:tcPr>
          <w:p w14:paraId="1D16131B" w14:textId="77777777" w:rsidR="0077716B" w:rsidRPr="00A066B6" w:rsidRDefault="0077716B" w:rsidP="007159D8">
            <w:pPr>
              <w:pStyle w:val="TAC"/>
            </w:pPr>
          </w:p>
        </w:tc>
        <w:tc>
          <w:tcPr>
            <w:tcW w:w="1926" w:type="dxa"/>
          </w:tcPr>
          <w:p w14:paraId="72E7AE99" w14:textId="77777777" w:rsidR="0077716B" w:rsidRPr="00A066B6" w:rsidRDefault="0077716B" w:rsidP="007159D8">
            <w:pPr>
              <w:pStyle w:val="TAC"/>
            </w:pPr>
            <w:r>
              <w:t>&lt;= 1.8</w:t>
            </w:r>
          </w:p>
        </w:tc>
        <w:tc>
          <w:tcPr>
            <w:tcW w:w="1926" w:type="dxa"/>
          </w:tcPr>
          <w:p w14:paraId="3D2221D6" w14:textId="77777777" w:rsidR="0077716B" w:rsidRDefault="0077716B" w:rsidP="007159D8">
            <w:pPr>
              <w:pStyle w:val="TAC"/>
            </w:pPr>
            <w:r>
              <w:t>&gt; 5.04</w:t>
            </w:r>
          </w:p>
        </w:tc>
        <w:tc>
          <w:tcPr>
            <w:tcW w:w="1927" w:type="dxa"/>
          </w:tcPr>
          <w:p w14:paraId="6178EB21" w14:textId="77777777" w:rsidR="0077716B" w:rsidRDefault="0077716B" w:rsidP="007159D8">
            <w:pPr>
              <w:pStyle w:val="TAC"/>
            </w:pPr>
            <w:r>
              <w:t>A5</w:t>
            </w:r>
          </w:p>
        </w:tc>
      </w:tr>
      <w:tr w:rsidR="0077716B" w14:paraId="4ED70B62" w14:textId="77777777" w:rsidTr="007159D8">
        <w:tc>
          <w:tcPr>
            <w:tcW w:w="1359" w:type="dxa"/>
            <w:vMerge/>
          </w:tcPr>
          <w:p w14:paraId="36FE3B25" w14:textId="77777777" w:rsidR="0077716B" w:rsidRPr="00A066B6" w:rsidRDefault="0077716B" w:rsidP="007159D8">
            <w:pPr>
              <w:pStyle w:val="TAC"/>
            </w:pPr>
          </w:p>
        </w:tc>
        <w:tc>
          <w:tcPr>
            <w:tcW w:w="2322" w:type="dxa"/>
            <w:vMerge/>
          </w:tcPr>
          <w:p w14:paraId="522FD57A" w14:textId="77777777" w:rsidR="0077716B" w:rsidRPr="00A066B6" w:rsidRDefault="0077716B" w:rsidP="007159D8">
            <w:pPr>
              <w:pStyle w:val="TAC"/>
            </w:pPr>
          </w:p>
        </w:tc>
        <w:tc>
          <w:tcPr>
            <w:tcW w:w="1926" w:type="dxa"/>
          </w:tcPr>
          <w:p w14:paraId="101D9DC3" w14:textId="77777777" w:rsidR="0077716B" w:rsidRPr="00A066B6" w:rsidRDefault="0077716B" w:rsidP="007159D8">
            <w:pPr>
              <w:pStyle w:val="TAC"/>
            </w:pPr>
            <w:r>
              <w:t xml:space="preserve">&gt; 7.2 </w:t>
            </w:r>
          </w:p>
        </w:tc>
        <w:tc>
          <w:tcPr>
            <w:tcW w:w="1926" w:type="dxa"/>
          </w:tcPr>
          <w:p w14:paraId="5B39FFA8" w14:textId="77777777" w:rsidR="0077716B" w:rsidRDefault="0077716B" w:rsidP="007159D8">
            <w:pPr>
              <w:pStyle w:val="TAC"/>
            </w:pPr>
            <w:r>
              <w:t>&gt; 0</w:t>
            </w:r>
          </w:p>
        </w:tc>
        <w:tc>
          <w:tcPr>
            <w:tcW w:w="1927" w:type="dxa"/>
          </w:tcPr>
          <w:p w14:paraId="5B11A440" w14:textId="77777777" w:rsidR="0077716B" w:rsidRDefault="0077716B" w:rsidP="007159D8">
            <w:pPr>
              <w:pStyle w:val="TAC"/>
            </w:pPr>
            <w:r>
              <w:t>A6</w:t>
            </w:r>
          </w:p>
        </w:tc>
      </w:tr>
      <w:tr w:rsidR="0077716B" w14:paraId="6EB74477" w14:textId="77777777" w:rsidTr="007159D8">
        <w:tc>
          <w:tcPr>
            <w:tcW w:w="1359" w:type="dxa"/>
            <w:vMerge/>
          </w:tcPr>
          <w:p w14:paraId="2ADC8A2A" w14:textId="77777777" w:rsidR="0077716B" w:rsidRPr="00A066B6" w:rsidRDefault="0077716B" w:rsidP="007159D8">
            <w:pPr>
              <w:pStyle w:val="TAC"/>
            </w:pPr>
          </w:p>
        </w:tc>
        <w:tc>
          <w:tcPr>
            <w:tcW w:w="2322" w:type="dxa"/>
            <w:vMerge/>
          </w:tcPr>
          <w:p w14:paraId="69AD45BF" w14:textId="77777777" w:rsidR="0077716B" w:rsidRPr="00A066B6" w:rsidRDefault="0077716B" w:rsidP="007159D8">
            <w:pPr>
              <w:pStyle w:val="TAC"/>
            </w:pPr>
          </w:p>
        </w:tc>
        <w:tc>
          <w:tcPr>
            <w:tcW w:w="1926" w:type="dxa"/>
          </w:tcPr>
          <w:p w14:paraId="37599E15" w14:textId="77777777" w:rsidR="0077716B" w:rsidRPr="00A066B6" w:rsidRDefault="0077716B" w:rsidP="007159D8">
            <w:pPr>
              <w:pStyle w:val="TAC"/>
            </w:pPr>
            <w:r>
              <w:t>&gt; 1.8</w:t>
            </w:r>
          </w:p>
        </w:tc>
        <w:tc>
          <w:tcPr>
            <w:tcW w:w="1926" w:type="dxa"/>
          </w:tcPr>
          <w:p w14:paraId="0412627A" w14:textId="77777777" w:rsidR="0077716B" w:rsidRDefault="0077716B" w:rsidP="007159D8">
            <w:pPr>
              <w:pStyle w:val="TAC"/>
            </w:pPr>
            <w:r>
              <w:t>&gt;= 2.88</w:t>
            </w:r>
          </w:p>
        </w:tc>
        <w:tc>
          <w:tcPr>
            <w:tcW w:w="1927" w:type="dxa"/>
          </w:tcPr>
          <w:p w14:paraId="50588370" w14:textId="77777777" w:rsidR="0077716B" w:rsidRDefault="0077716B" w:rsidP="007159D8">
            <w:pPr>
              <w:pStyle w:val="TAC"/>
            </w:pPr>
            <w:r>
              <w:t>A2</w:t>
            </w:r>
          </w:p>
        </w:tc>
      </w:tr>
      <w:tr w:rsidR="0077716B" w14:paraId="5FFAC0C2" w14:textId="77777777" w:rsidTr="007159D8">
        <w:tc>
          <w:tcPr>
            <w:tcW w:w="1359" w:type="dxa"/>
            <w:vMerge/>
          </w:tcPr>
          <w:p w14:paraId="07CA6ED6" w14:textId="77777777" w:rsidR="0077716B" w:rsidRPr="00A066B6" w:rsidRDefault="0077716B" w:rsidP="007159D8">
            <w:pPr>
              <w:pStyle w:val="TAC"/>
            </w:pPr>
          </w:p>
        </w:tc>
        <w:tc>
          <w:tcPr>
            <w:tcW w:w="2322" w:type="dxa"/>
            <w:vMerge w:val="restart"/>
          </w:tcPr>
          <w:p w14:paraId="7C0AC6E7" w14:textId="77777777" w:rsidR="0077716B" w:rsidRPr="00A066B6" w:rsidRDefault="0077716B" w:rsidP="007159D8">
            <w:pPr>
              <w:pStyle w:val="TAC"/>
            </w:pPr>
            <w:r w:rsidRPr="00112DEE">
              <w:t>1620</w:t>
            </w:r>
            <w:r>
              <w:t>.1</w:t>
            </w:r>
            <w:r w:rsidRPr="00112DEE">
              <w:t xml:space="preserve"> &lt;= fc &lt;</w:t>
            </w:r>
            <w:r>
              <w:t xml:space="preserve"> </w:t>
            </w:r>
            <w:r w:rsidRPr="00112DEE">
              <w:t>1621.5</w:t>
            </w:r>
          </w:p>
        </w:tc>
        <w:tc>
          <w:tcPr>
            <w:tcW w:w="1926" w:type="dxa"/>
          </w:tcPr>
          <w:p w14:paraId="447D90D7" w14:textId="77777777" w:rsidR="0077716B" w:rsidRPr="00A066B6" w:rsidRDefault="0077716B" w:rsidP="007159D8">
            <w:pPr>
              <w:pStyle w:val="TAC"/>
            </w:pPr>
          </w:p>
        </w:tc>
        <w:tc>
          <w:tcPr>
            <w:tcW w:w="1926" w:type="dxa"/>
          </w:tcPr>
          <w:p w14:paraId="202A6AF0" w14:textId="77777777" w:rsidR="0077716B" w:rsidRDefault="0077716B" w:rsidP="007159D8">
            <w:pPr>
              <w:pStyle w:val="TAC"/>
            </w:pPr>
            <w:r>
              <w:t>&lt;= 6.48</w:t>
            </w:r>
          </w:p>
        </w:tc>
        <w:tc>
          <w:tcPr>
            <w:tcW w:w="1927" w:type="dxa"/>
          </w:tcPr>
          <w:p w14:paraId="16554312" w14:textId="77777777" w:rsidR="0077716B" w:rsidRDefault="0077716B" w:rsidP="007159D8">
            <w:pPr>
              <w:pStyle w:val="TAC"/>
            </w:pPr>
            <w:r>
              <w:t>A6</w:t>
            </w:r>
          </w:p>
        </w:tc>
      </w:tr>
      <w:tr w:rsidR="0077716B" w14:paraId="0E911925" w14:textId="77777777" w:rsidTr="007159D8">
        <w:tc>
          <w:tcPr>
            <w:tcW w:w="1359" w:type="dxa"/>
            <w:vMerge/>
          </w:tcPr>
          <w:p w14:paraId="31C1CDA9" w14:textId="77777777" w:rsidR="0077716B" w:rsidRPr="00A066B6" w:rsidRDefault="0077716B" w:rsidP="007159D8">
            <w:pPr>
              <w:pStyle w:val="TAC"/>
            </w:pPr>
          </w:p>
        </w:tc>
        <w:tc>
          <w:tcPr>
            <w:tcW w:w="2322" w:type="dxa"/>
            <w:vMerge/>
          </w:tcPr>
          <w:p w14:paraId="72FB978B" w14:textId="77777777" w:rsidR="0077716B" w:rsidRPr="00A066B6" w:rsidRDefault="0077716B" w:rsidP="007159D8">
            <w:pPr>
              <w:pStyle w:val="TAC"/>
            </w:pPr>
          </w:p>
        </w:tc>
        <w:tc>
          <w:tcPr>
            <w:tcW w:w="1926" w:type="dxa"/>
          </w:tcPr>
          <w:p w14:paraId="38F1B6D1" w14:textId="77777777" w:rsidR="0077716B" w:rsidRPr="00A066B6" w:rsidRDefault="0077716B" w:rsidP="007159D8">
            <w:pPr>
              <w:pStyle w:val="TAC"/>
            </w:pPr>
            <w:r>
              <w:t>&lt;= 0.36</w:t>
            </w:r>
          </w:p>
        </w:tc>
        <w:tc>
          <w:tcPr>
            <w:tcW w:w="1926" w:type="dxa"/>
          </w:tcPr>
          <w:p w14:paraId="2BFF4B91" w14:textId="77777777" w:rsidR="0077716B" w:rsidRDefault="0077716B" w:rsidP="007159D8">
            <w:pPr>
              <w:pStyle w:val="TAC"/>
            </w:pPr>
            <w:r>
              <w:t>&lt;= 0.36</w:t>
            </w:r>
          </w:p>
        </w:tc>
        <w:tc>
          <w:tcPr>
            <w:tcW w:w="1927" w:type="dxa"/>
          </w:tcPr>
          <w:p w14:paraId="7C02B2C5" w14:textId="77777777" w:rsidR="0077716B" w:rsidRDefault="0077716B" w:rsidP="007159D8">
            <w:pPr>
              <w:pStyle w:val="TAC"/>
            </w:pPr>
            <w:r>
              <w:t>A1</w:t>
            </w:r>
          </w:p>
        </w:tc>
      </w:tr>
      <w:tr w:rsidR="0077716B" w14:paraId="721556D1" w14:textId="77777777" w:rsidTr="007159D8">
        <w:tc>
          <w:tcPr>
            <w:tcW w:w="1359" w:type="dxa"/>
          </w:tcPr>
          <w:p w14:paraId="6F7E515E" w14:textId="77777777" w:rsidR="0077716B" w:rsidRPr="00A066B6" w:rsidRDefault="0077716B" w:rsidP="007159D8">
            <w:pPr>
              <w:pStyle w:val="TAC"/>
            </w:pPr>
          </w:p>
        </w:tc>
        <w:tc>
          <w:tcPr>
            <w:tcW w:w="2322" w:type="dxa"/>
          </w:tcPr>
          <w:p w14:paraId="5C047470" w14:textId="77777777" w:rsidR="0077716B" w:rsidRPr="00A066B6" w:rsidRDefault="0077716B" w:rsidP="007159D8">
            <w:pPr>
              <w:pStyle w:val="TAC"/>
            </w:pPr>
            <w:r w:rsidRPr="00112DEE">
              <w:t>fc</w:t>
            </w:r>
            <w:r>
              <w:t xml:space="preserve"> = 1621.5</w:t>
            </w:r>
          </w:p>
        </w:tc>
        <w:tc>
          <w:tcPr>
            <w:tcW w:w="1926" w:type="dxa"/>
          </w:tcPr>
          <w:p w14:paraId="31F3DF1B" w14:textId="77777777" w:rsidR="0077716B" w:rsidRDefault="0077716B" w:rsidP="007159D8">
            <w:pPr>
              <w:pStyle w:val="TAC"/>
            </w:pPr>
          </w:p>
        </w:tc>
        <w:tc>
          <w:tcPr>
            <w:tcW w:w="1926" w:type="dxa"/>
          </w:tcPr>
          <w:p w14:paraId="73C2D04B" w14:textId="77777777" w:rsidR="0077716B" w:rsidRDefault="0077716B" w:rsidP="007159D8">
            <w:pPr>
              <w:pStyle w:val="TAC"/>
            </w:pPr>
            <w:r>
              <w:t>&gt;= 7.2</w:t>
            </w:r>
          </w:p>
        </w:tc>
        <w:tc>
          <w:tcPr>
            <w:tcW w:w="1927" w:type="dxa"/>
          </w:tcPr>
          <w:p w14:paraId="13BDC403" w14:textId="77777777" w:rsidR="0077716B" w:rsidRDefault="0077716B" w:rsidP="007159D8">
            <w:pPr>
              <w:pStyle w:val="TAC"/>
            </w:pPr>
            <w:r>
              <w:t>A1</w:t>
            </w:r>
          </w:p>
        </w:tc>
      </w:tr>
      <w:tr w:rsidR="0077716B" w14:paraId="38C628AF" w14:textId="77777777" w:rsidTr="007159D8">
        <w:tc>
          <w:tcPr>
            <w:tcW w:w="1359" w:type="dxa"/>
            <w:vMerge w:val="restart"/>
          </w:tcPr>
          <w:p w14:paraId="37B084D1" w14:textId="77777777" w:rsidR="0077716B" w:rsidRPr="00A066B6" w:rsidRDefault="0077716B" w:rsidP="007159D8">
            <w:pPr>
              <w:pStyle w:val="TAC"/>
            </w:pPr>
            <w:r>
              <w:t>15MHz</w:t>
            </w:r>
          </w:p>
        </w:tc>
        <w:tc>
          <w:tcPr>
            <w:tcW w:w="2322" w:type="dxa"/>
            <w:vMerge w:val="restart"/>
          </w:tcPr>
          <w:p w14:paraId="09E40731" w14:textId="77777777" w:rsidR="0077716B" w:rsidRPr="00A066B6" w:rsidRDefault="0077716B" w:rsidP="007159D8">
            <w:pPr>
              <w:pStyle w:val="TAC"/>
            </w:pPr>
            <w:r>
              <w:t>all</w:t>
            </w:r>
          </w:p>
        </w:tc>
        <w:tc>
          <w:tcPr>
            <w:tcW w:w="1926" w:type="dxa"/>
          </w:tcPr>
          <w:p w14:paraId="0BF49E4C" w14:textId="77777777" w:rsidR="0077716B" w:rsidRPr="00A066B6" w:rsidRDefault="0077716B" w:rsidP="007159D8">
            <w:pPr>
              <w:pStyle w:val="TAC"/>
            </w:pPr>
            <w:r>
              <w:t>&lt;= 3.6</w:t>
            </w:r>
          </w:p>
        </w:tc>
        <w:tc>
          <w:tcPr>
            <w:tcW w:w="1926" w:type="dxa"/>
          </w:tcPr>
          <w:p w14:paraId="426985A1" w14:textId="77777777" w:rsidR="0077716B" w:rsidRDefault="0077716B" w:rsidP="007159D8">
            <w:pPr>
              <w:pStyle w:val="TAC"/>
            </w:pPr>
            <w:r>
              <w:t>&lt;= 5.04</w:t>
            </w:r>
          </w:p>
        </w:tc>
        <w:tc>
          <w:tcPr>
            <w:tcW w:w="1927" w:type="dxa"/>
          </w:tcPr>
          <w:p w14:paraId="653837EB" w14:textId="77777777" w:rsidR="0077716B" w:rsidRDefault="0077716B" w:rsidP="007159D8">
            <w:pPr>
              <w:pStyle w:val="TAC"/>
            </w:pPr>
            <w:r>
              <w:t>A4</w:t>
            </w:r>
          </w:p>
        </w:tc>
      </w:tr>
      <w:tr w:rsidR="0077716B" w14:paraId="33F15437" w14:textId="77777777" w:rsidTr="007159D8">
        <w:tc>
          <w:tcPr>
            <w:tcW w:w="1359" w:type="dxa"/>
            <w:vMerge/>
          </w:tcPr>
          <w:p w14:paraId="25139426" w14:textId="77777777" w:rsidR="0077716B" w:rsidRPr="00A066B6" w:rsidRDefault="0077716B" w:rsidP="007159D8">
            <w:pPr>
              <w:pStyle w:val="TAC"/>
            </w:pPr>
          </w:p>
        </w:tc>
        <w:tc>
          <w:tcPr>
            <w:tcW w:w="2322" w:type="dxa"/>
            <w:vMerge/>
          </w:tcPr>
          <w:p w14:paraId="7B272FB9" w14:textId="77777777" w:rsidR="0077716B" w:rsidRPr="00A066B6" w:rsidRDefault="0077716B" w:rsidP="007159D8">
            <w:pPr>
              <w:pStyle w:val="TAC"/>
            </w:pPr>
          </w:p>
        </w:tc>
        <w:tc>
          <w:tcPr>
            <w:tcW w:w="1926" w:type="dxa"/>
          </w:tcPr>
          <w:p w14:paraId="295EB5B5" w14:textId="77777777" w:rsidR="0077716B" w:rsidRPr="00A066B6" w:rsidRDefault="0077716B" w:rsidP="007159D8">
            <w:pPr>
              <w:pStyle w:val="TAC"/>
            </w:pPr>
            <w:r>
              <w:t>&lt;= 3.6</w:t>
            </w:r>
          </w:p>
        </w:tc>
        <w:tc>
          <w:tcPr>
            <w:tcW w:w="1926" w:type="dxa"/>
          </w:tcPr>
          <w:p w14:paraId="316DB101" w14:textId="77777777" w:rsidR="0077716B" w:rsidRDefault="0077716B" w:rsidP="007159D8">
            <w:pPr>
              <w:pStyle w:val="TAC"/>
            </w:pPr>
            <w:r>
              <w:t>&gt; 5.04</w:t>
            </w:r>
          </w:p>
        </w:tc>
        <w:tc>
          <w:tcPr>
            <w:tcW w:w="1927" w:type="dxa"/>
          </w:tcPr>
          <w:p w14:paraId="582C3B71" w14:textId="77777777" w:rsidR="0077716B" w:rsidRDefault="0077716B" w:rsidP="007159D8">
            <w:pPr>
              <w:pStyle w:val="TAC"/>
            </w:pPr>
            <w:r>
              <w:t>A5</w:t>
            </w:r>
          </w:p>
        </w:tc>
      </w:tr>
      <w:tr w:rsidR="0077716B" w14:paraId="31E557C5" w14:textId="77777777" w:rsidTr="007159D8">
        <w:tc>
          <w:tcPr>
            <w:tcW w:w="1359" w:type="dxa"/>
            <w:vMerge/>
          </w:tcPr>
          <w:p w14:paraId="4C38869D" w14:textId="77777777" w:rsidR="0077716B" w:rsidRPr="00A066B6" w:rsidRDefault="0077716B" w:rsidP="007159D8">
            <w:pPr>
              <w:pStyle w:val="TAC"/>
            </w:pPr>
          </w:p>
        </w:tc>
        <w:tc>
          <w:tcPr>
            <w:tcW w:w="2322" w:type="dxa"/>
            <w:vMerge/>
          </w:tcPr>
          <w:p w14:paraId="2F911D90" w14:textId="77777777" w:rsidR="0077716B" w:rsidRPr="00A066B6" w:rsidRDefault="0077716B" w:rsidP="007159D8">
            <w:pPr>
              <w:pStyle w:val="TAC"/>
            </w:pPr>
          </w:p>
        </w:tc>
        <w:tc>
          <w:tcPr>
            <w:tcW w:w="1926" w:type="dxa"/>
          </w:tcPr>
          <w:p w14:paraId="6D27DFB2" w14:textId="77777777" w:rsidR="0077716B" w:rsidRPr="00A066B6" w:rsidRDefault="0077716B" w:rsidP="007159D8">
            <w:pPr>
              <w:pStyle w:val="TAC"/>
            </w:pPr>
            <w:r>
              <w:t>&gt; 10.44</w:t>
            </w:r>
          </w:p>
        </w:tc>
        <w:tc>
          <w:tcPr>
            <w:tcW w:w="1926" w:type="dxa"/>
          </w:tcPr>
          <w:p w14:paraId="2DBDAD52" w14:textId="77777777" w:rsidR="0077716B" w:rsidRDefault="0077716B" w:rsidP="007159D8">
            <w:pPr>
              <w:pStyle w:val="TAC"/>
            </w:pPr>
          </w:p>
        </w:tc>
        <w:tc>
          <w:tcPr>
            <w:tcW w:w="1927" w:type="dxa"/>
          </w:tcPr>
          <w:p w14:paraId="60AEEDCA" w14:textId="77777777" w:rsidR="0077716B" w:rsidRDefault="0077716B" w:rsidP="007159D8">
            <w:pPr>
              <w:pStyle w:val="TAC"/>
            </w:pPr>
            <w:r>
              <w:t>A6</w:t>
            </w:r>
          </w:p>
        </w:tc>
      </w:tr>
      <w:tr w:rsidR="0077716B" w14:paraId="53A0D6EA" w14:textId="77777777" w:rsidTr="007159D8">
        <w:tc>
          <w:tcPr>
            <w:tcW w:w="1359" w:type="dxa"/>
            <w:vMerge/>
          </w:tcPr>
          <w:p w14:paraId="4664DDEF" w14:textId="77777777" w:rsidR="0077716B" w:rsidRPr="00A066B6" w:rsidRDefault="0077716B" w:rsidP="007159D8">
            <w:pPr>
              <w:pStyle w:val="TAC"/>
            </w:pPr>
          </w:p>
        </w:tc>
        <w:tc>
          <w:tcPr>
            <w:tcW w:w="2322" w:type="dxa"/>
            <w:vMerge/>
          </w:tcPr>
          <w:p w14:paraId="26A2EA99" w14:textId="77777777" w:rsidR="0077716B" w:rsidRPr="00A066B6" w:rsidRDefault="0077716B" w:rsidP="007159D8">
            <w:pPr>
              <w:pStyle w:val="TAC"/>
            </w:pPr>
          </w:p>
        </w:tc>
        <w:tc>
          <w:tcPr>
            <w:tcW w:w="1926" w:type="dxa"/>
          </w:tcPr>
          <w:p w14:paraId="530EC214" w14:textId="77777777" w:rsidR="0077716B" w:rsidRPr="00A066B6" w:rsidRDefault="0077716B" w:rsidP="007159D8">
            <w:pPr>
              <w:pStyle w:val="TAC"/>
            </w:pPr>
            <w:r>
              <w:t>&gt; 3.6</w:t>
            </w:r>
          </w:p>
        </w:tc>
        <w:tc>
          <w:tcPr>
            <w:tcW w:w="1926" w:type="dxa"/>
          </w:tcPr>
          <w:p w14:paraId="78385294" w14:textId="77777777" w:rsidR="0077716B" w:rsidRDefault="0077716B" w:rsidP="007159D8">
            <w:pPr>
              <w:pStyle w:val="TAC"/>
            </w:pPr>
            <w:r>
              <w:t>&gt;= 4.32</w:t>
            </w:r>
          </w:p>
        </w:tc>
        <w:tc>
          <w:tcPr>
            <w:tcW w:w="1927" w:type="dxa"/>
          </w:tcPr>
          <w:p w14:paraId="23C4E563" w14:textId="77777777" w:rsidR="0077716B" w:rsidRDefault="0077716B" w:rsidP="007159D8">
            <w:pPr>
              <w:pStyle w:val="TAC"/>
            </w:pPr>
            <w:r>
              <w:t>A2</w:t>
            </w:r>
          </w:p>
        </w:tc>
      </w:tr>
    </w:tbl>
    <w:p w14:paraId="5C61A194" w14:textId="77777777" w:rsidR="0077716B" w:rsidRDefault="0077716B" w:rsidP="0077716B"/>
    <w:p w14:paraId="666334DB" w14:textId="77777777" w:rsidR="0077716B" w:rsidRPr="007229B8" w:rsidRDefault="0077716B" w:rsidP="007229B8">
      <w:pPr>
        <w:pStyle w:val="TH"/>
        <w:rPr>
          <w:lang w:val="en-US"/>
        </w:rPr>
      </w:pPr>
      <w:r>
        <w:rPr>
          <w:lang w:val="en-US"/>
        </w:rPr>
        <w:lastRenderedPageBreak/>
        <w:t>Table 6.2.3.2-2: A-MPR for NS_03N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016557" w14:paraId="4B43BC93" w14:textId="77777777" w:rsidTr="007159D8">
        <w:tc>
          <w:tcPr>
            <w:tcW w:w="1318" w:type="dxa"/>
          </w:tcPr>
          <w:p w14:paraId="0E37A8EF" w14:textId="77777777" w:rsidR="00016557" w:rsidRPr="00B876F7" w:rsidRDefault="00016557" w:rsidP="007159D8">
            <w:pPr>
              <w:pStyle w:val="TAH"/>
            </w:pPr>
            <w:bookmarkStart w:id="1191" w:name="_Toc155382149"/>
          </w:p>
        </w:tc>
        <w:tc>
          <w:tcPr>
            <w:tcW w:w="1540" w:type="dxa"/>
          </w:tcPr>
          <w:p w14:paraId="08589A17" w14:textId="77777777" w:rsidR="00016557" w:rsidRPr="00B876F7" w:rsidRDefault="00016557" w:rsidP="007159D8">
            <w:pPr>
              <w:pStyle w:val="TAH"/>
            </w:pPr>
            <w:r>
              <w:t>Modulation</w:t>
            </w:r>
          </w:p>
        </w:tc>
        <w:tc>
          <w:tcPr>
            <w:tcW w:w="1177" w:type="dxa"/>
          </w:tcPr>
          <w:p w14:paraId="4A1C1FD9" w14:textId="77777777" w:rsidR="00016557" w:rsidRPr="00B876F7" w:rsidRDefault="00016557" w:rsidP="007159D8">
            <w:pPr>
              <w:pStyle w:val="TAH"/>
            </w:pPr>
            <w:r>
              <w:t>A1</w:t>
            </w:r>
          </w:p>
        </w:tc>
        <w:tc>
          <w:tcPr>
            <w:tcW w:w="1177" w:type="dxa"/>
          </w:tcPr>
          <w:p w14:paraId="33FEAA37" w14:textId="77777777" w:rsidR="00016557" w:rsidRPr="00B876F7" w:rsidRDefault="00016557" w:rsidP="007159D8">
            <w:pPr>
              <w:pStyle w:val="TAH"/>
            </w:pPr>
            <w:r>
              <w:t>A2</w:t>
            </w:r>
          </w:p>
        </w:tc>
        <w:tc>
          <w:tcPr>
            <w:tcW w:w="1177" w:type="dxa"/>
          </w:tcPr>
          <w:p w14:paraId="4BD4C66A" w14:textId="77777777" w:rsidR="00016557" w:rsidRPr="00B876F7" w:rsidRDefault="00016557" w:rsidP="007159D8">
            <w:pPr>
              <w:pStyle w:val="TAH"/>
            </w:pPr>
            <w:r>
              <w:t>A3</w:t>
            </w:r>
          </w:p>
        </w:tc>
        <w:tc>
          <w:tcPr>
            <w:tcW w:w="1080" w:type="dxa"/>
          </w:tcPr>
          <w:p w14:paraId="3CCCA075" w14:textId="77777777" w:rsidR="00016557" w:rsidRDefault="00016557" w:rsidP="007159D8">
            <w:pPr>
              <w:pStyle w:val="TAH"/>
            </w:pPr>
            <w:r>
              <w:t>A4</w:t>
            </w:r>
          </w:p>
        </w:tc>
        <w:tc>
          <w:tcPr>
            <w:tcW w:w="1080" w:type="dxa"/>
          </w:tcPr>
          <w:p w14:paraId="11347B14" w14:textId="77777777" w:rsidR="00016557" w:rsidRDefault="00016557" w:rsidP="007159D8">
            <w:pPr>
              <w:pStyle w:val="TAH"/>
            </w:pPr>
            <w:r>
              <w:t>A5</w:t>
            </w:r>
          </w:p>
        </w:tc>
        <w:tc>
          <w:tcPr>
            <w:tcW w:w="1080" w:type="dxa"/>
          </w:tcPr>
          <w:p w14:paraId="25626830" w14:textId="77777777" w:rsidR="00016557" w:rsidRDefault="00016557" w:rsidP="007159D8">
            <w:pPr>
              <w:pStyle w:val="TAH"/>
            </w:pPr>
            <w:r>
              <w:t>A6</w:t>
            </w:r>
          </w:p>
        </w:tc>
      </w:tr>
      <w:tr w:rsidR="00016557" w14:paraId="1493E5D7" w14:textId="77777777" w:rsidTr="005E1A27">
        <w:tc>
          <w:tcPr>
            <w:tcW w:w="1318" w:type="dxa"/>
            <w:tcBorders>
              <w:bottom w:val="nil"/>
            </w:tcBorders>
          </w:tcPr>
          <w:p w14:paraId="00A623A8" w14:textId="77777777" w:rsidR="00016557" w:rsidRDefault="00016557" w:rsidP="007159D8">
            <w:pPr>
              <w:pStyle w:val="TAC"/>
            </w:pPr>
            <w:r>
              <w:t>DFT-s-OFDM</w:t>
            </w:r>
          </w:p>
        </w:tc>
        <w:tc>
          <w:tcPr>
            <w:tcW w:w="1540" w:type="dxa"/>
          </w:tcPr>
          <w:p w14:paraId="00B285C1" w14:textId="77777777" w:rsidR="00016557" w:rsidRDefault="00016557" w:rsidP="007159D8">
            <w:pPr>
              <w:pStyle w:val="TAC"/>
            </w:pPr>
            <w:r>
              <w:t>Pi/2 BPSK</w:t>
            </w:r>
          </w:p>
        </w:tc>
        <w:tc>
          <w:tcPr>
            <w:tcW w:w="1177" w:type="dxa"/>
          </w:tcPr>
          <w:p w14:paraId="5BC1E68C" w14:textId="37065A1F" w:rsidR="00016557" w:rsidRDefault="00016557" w:rsidP="007159D8">
            <w:pPr>
              <w:pStyle w:val="TAC"/>
            </w:pPr>
            <w:r>
              <w:t>2.5</w:t>
            </w:r>
          </w:p>
        </w:tc>
        <w:tc>
          <w:tcPr>
            <w:tcW w:w="1177" w:type="dxa"/>
          </w:tcPr>
          <w:p w14:paraId="38B67F5B" w14:textId="12391531" w:rsidR="00016557" w:rsidRDefault="00016557" w:rsidP="007159D8">
            <w:pPr>
              <w:pStyle w:val="TAC"/>
            </w:pPr>
            <w:r>
              <w:t>3.0</w:t>
            </w:r>
          </w:p>
        </w:tc>
        <w:tc>
          <w:tcPr>
            <w:tcW w:w="1177" w:type="dxa"/>
          </w:tcPr>
          <w:p w14:paraId="4C40A644" w14:textId="0A4B2659" w:rsidR="00016557" w:rsidRDefault="00016557" w:rsidP="007159D8">
            <w:pPr>
              <w:pStyle w:val="TAC"/>
            </w:pPr>
            <w:r>
              <w:t>1.0</w:t>
            </w:r>
          </w:p>
        </w:tc>
        <w:tc>
          <w:tcPr>
            <w:tcW w:w="1080" w:type="dxa"/>
          </w:tcPr>
          <w:p w14:paraId="6737613B" w14:textId="3996026D" w:rsidR="00016557" w:rsidRDefault="00016557" w:rsidP="007159D8">
            <w:pPr>
              <w:pStyle w:val="TAC"/>
            </w:pPr>
            <w:r>
              <w:t>4.0</w:t>
            </w:r>
          </w:p>
        </w:tc>
        <w:tc>
          <w:tcPr>
            <w:tcW w:w="1080" w:type="dxa"/>
          </w:tcPr>
          <w:p w14:paraId="529A0F2A" w14:textId="3C721E54" w:rsidR="00016557" w:rsidRDefault="00016557" w:rsidP="007159D8">
            <w:pPr>
              <w:pStyle w:val="TAC"/>
            </w:pPr>
            <w:r>
              <w:t>6.5</w:t>
            </w:r>
          </w:p>
        </w:tc>
        <w:tc>
          <w:tcPr>
            <w:tcW w:w="1080" w:type="dxa"/>
          </w:tcPr>
          <w:p w14:paraId="7B44AC53" w14:textId="4E8197B8" w:rsidR="00016557" w:rsidRDefault="00016557" w:rsidP="007159D8">
            <w:pPr>
              <w:pStyle w:val="TAC"/>
            </w:pPr>
            <w:r>
              <w:t>1.5</w:t>
            </w:r>
          </w:p>
        </w:tc>
      </w:tr>
      <w:tr w:rsidR="00016557" w14:paraId="11719808" w14:textId="77777777" w:rsidTr="005E1A27">
        <w:tc>
          <w:tcPr>
            <w:tcW w:w="1318" w:type="dxa"/>
            <w:tcBorders>
              <w:top w:val="nil"/>
              <w:bottom w:val="nil"/>
            </w:tcBorders>
          </w:tcPr>
          <w:p w14:paraId="08E51BFC" w14:textId="77777777" w:rsidR="00016557" w:rsidRDefault="00016557" w:rsidP="007159D8">
            <w:pPr>
              <w:pStyle w:val="TAC"/>
            </w:pPr>
          </w:p>
        </w:tc>
        <w:tc>
          <w:tcPr>
            <w:tcW w:w="1540" w:type="dxa"/>
          </w:tcPr>
          <w:p w14:paraId="586F52D6" w14:textId="77777777" w:rsidR="00016557" w:rsidRDefault="00016557" w:rsidP="007159D8">
            <w:pPr>
              <w:pStyle w:val="TAC"/>
            </w:pPr>
            <w:r>
              <w:t>QPSK</w:t>
            </w:r>
          </w:p>
        </w:tc>
        <w:tc>
          <w:tcPr>
            <w:tcW w:w="1177" w:type="dxa"/>
          </w:tcPr>
          <w:p w14:paraId="41C9AFBD" w14:textId="706F74D9" w:rsidR="00016557" w:rsidRDefault="00016557" w:rsidP="007159D8">
            <w:pPr>
              <w:pStyle w:val="TAC"/>
            </w:pPr>
            <w:r>
              <w:t>2.5</w:t>
            </w:r>
          </w:p>
        </w:tc>
        <w:tc>
          <w:tcPr>
            <w:tcW w:w="1177" w:type="dxa"/>
          </w:tcPr>
          <w:p w14:paraId="7167B0E3" w14:textId="56A1456E" w:rsidR="00016557" w:rsidRDefault="00016557" w:rsidP="007159D8">
            <w:pPr>
              <w:pStyle w:val="TAC"/>
            </w:pPr>
            <w:r>
              <w:t>4.0</w:t>
            </w:r>
          </w:p>
        </w:tc>
        <w:tc>
          <w:tcPr>
            <w:tcW w:w="1177" w:type="dxa"/>
          </w:tcPr>
          <w:p w14:paraId="31F9DC64" w14:textId="5F7492F8" w:rsidR="00016557" w:rsidRDefault="00016557" w:rsidP="007159D8">
            <w:pPr>
              <w:pStyle w:val="TAC"/>
            </w:pPr>
            <w:r>
              <w:t>2.5</w:t>
            </w:r>
          </w:p>
        </w:tc>
        <w:tc>
          <w:tcPr>
            <w:tcW w:w="1080" w:type="dxa"/>
          </w:tcPr>
          <w:p w14:paraId="5988BFC5" w14:textId="5D17EDB7" w:rsidR="00016557" w:rsidRDefault="00016557" w:rsidP="007159D8">
            <w:pPr>
              <w:pStyle w:val="TAC"/>
            </w:pPr>
            <w:r>
              <w:t>6.0</w:t>
            </w:r>
          </w:p>
        </w:tc>
        <w:tc>
          <w:tcPr>
            <w:tcW w:w="1080" w:type="dxa"/>
          </w:tcPr>
          <w:p w14:paraId="6E31C16E" w14:textId="07A7210D" w:rsidR="00016557" w:rsidRDefault="00016557" w:rsidP="007159D8">
            <w:pPr>
              <w:pStyle w:val="TAC"/>
            </w:pPr>
            <w:r>
              <w:t>7.0</w:t>
            </w:r>
          </w:p>
        </w:tc>
        <w:tc>
          <w:tcPr>
            <w:tcW w:w="1080" w:type="dxa"/>
          </w:tcPr>
          <w:p w14:paraId="05D68323" w14:textId="216FA3E4" w:rsidR="00016557" w:rsidRDefault="00016557" w:rsidP="007159D8">
            <w:pPr>
              <w:pStyle w:val="TAC"/>
            </w:pPr>
            <w:r>
              <w:t>2.0</w:t>
            </w:r>
          </w:p>
        </w:tc>
      </w:tr>
      <w:tr w:rsidR="00016557" w14:paraId="5A1C1D71" w14:textId="77777777" w:rsidTr="005E1A27">
        <w:tc>
          <w:tcPr>
            <w:tcW w:w="1318" w:type="dxa"/>
            <w:tcBorders>
              <w:top w:val="nil"/>
              <w:bottom w:val="nil"/>
            </w:tcBorders>
          </w:tcPr>
          <w:p w14:paraId="4DE214DE" w14:textId="77777777" w:rsidR="00016557" w:rsidRDefault="00016557" w:rsidP="007159D8">
            <w:pPr>
              <w:pStyle w:val="TAC"/>
            </w:pPr>
          </w:p>
        </w:tc>
        <w:tc>
          <w:tcPr>
            <w:tcW w:w="1540" w:type="dxa"/>
          </w:tcPr>
          <w:p w14:paraId="754757B2" w14:textId="77777777" w:rsidR="00016557" w:rsidRDefault="00016557" w:rsidP="007159D8">
            <w:pPr>
              <w:pStyle w:val="TAC"/>
            </w:pPr>
            <w:r>
              <w:t>16QAM</w:t>
            </w:r>
          </w:p>
        </w:tc>
        <w:tc>
          <w:tcPr>
            <w:tcW w:w="1177" w:type="dxa"/>
          </w:tcPr>
          <w:p w14:paraId="4CFC39B4" w14:textId="613AA2E7" w:rsidR="00016557" w:rsidRDefault="00016557" w:rsidP="007159D8">
            <w:pPr>
              <w:pStyle w:val="TAC"/>
            </w:pPr>
            <w:r>
              <w:t>3.0</w:t>
            </w:r>
          </w:p>
        </w:tc>
        <w:tc>
          <w:tcPr>
            <w:tcW w:w="1177" w:type="dxa"/>
          </w:tcPr>
          <w:p w14:paraId="033E99EB" w14:textId="4549F00E" w:rsidR="00016557" w:rsidRDefault="00016557" w:rsidP="007159D8">
            <w:pPr>
              <w:pStyle w:val="TAC"/>
            </w:pPr>
            <w:r>
              <w:t>4.5</w:t>
            </w:r>
          </w:p>
        </w:tc>
        <w:tc>
          <w:tcPr>
            <w:tcW w:w="1177" w:type="dxa"/>
          </w:tcPr>
          <w:p w14:paraId="13A37296" w14:textId="09ABAC33" w:rsidR="00016557" w:rsidRDefault="00016557" w:rsidP="007159D8">
            <w:pPr>
              <w:pStyle w:val="TAC"/>
            </w:pPr>
            <w:r>
              <w:t>3.0</w:t>
            </w:r>
          </w:p>
        </w:tc>
        <w:tc>
          <w:tcPr>
            <w:tcW w:w="1080" w:type="dxa"/>
          </w:tcPr>
          <w:p w14:paraId="006FB067" w14:textId="56089CDE" w:rsidR="00016557" w:rsidRDefault="00016557" w:rsidP="007159D8">
            <w:pPr>
              <w:pStyle w:val="TAC"/>
            </w:pPr>
            <w:r>
              <w:t>6.5</w:t>
            </w:r>
          </w:p>
        </w:tc>
        <w:tc>
          <w:tcPr>
            <w:tcW w:w="1080" w:type="dxa"/>
          </w:tcPr>
          <w:p w14:paraId="57CF039B" w14:textId="6B5143FE" w:rsidR="00016557" w:rsidRDefault="00016557" w:rsidP="007159D8">
            <w:pPr>
              <w:pStyle w:val="TAC"/>
            </w:pPr>
            <w:r>
              <w:t>7.5</w:t>
            </w:r>
          </w:p>
        </w:tc>
        <w:tc>
          <w:tcPr>
            <w:tcW w:w="1080" w:type="dxa"/>
          </w:tcPr>
          <w:p w14:paraId="3BCA473F" w14:textId="1C172A34" w:rsidR="00016557" w:rsidRDefault="00016557" w:rsidP="007159D8">
            <w:pPr>
              <w:pStyle w:val="TAC"/>
            </w:pPr>
            <w:r>
              <w:t>2.5</w:t>
            </w:r>
          </w:p>
        </w:tc>
      </w:tr>
      <w:tr w:rsidR="00016557" w14:paraId="79EA5433" w14:textId="77777777" w:rsidTr="005E1A27">
        <w:tc>
          <w:tcPr>
            <w:tcW w:w="1318" w:type="dxa"/>
            <w:tcBorders>
              <w:top w:val="nil"/>
            </w:tcBorders>
          </w:tcPr>
          <w:p w14:paraId="03A264ED" w14:textId="77777777" w:rsidR="00016557" w:rsidRDefault="00016557" w:rsidP="007159D8">
            <w:pPr>
              <w:pStyle w:val="TAC"/>
            </w:pPr>
          </w:p>
        </w:tc>
        <w:tc>
          <w:tcPr>
            <w:tcW w:w="1540" w:type="dxa"/>
          </w:tcPr>
          <w:p w14:paraId="080688A8" w14:textId="77777777" w:rsidR="00016557" w:rsidRDefault="00016557" w:rsidP="007159D8">
            <w:pPr>
              <w:pStyle w:val="TAC"/>
            </w:pPr>
            <w:r>
              <w:t>64QAM</w:t>
            </w:r>
          </w:p>
        </w:tc>
        <w:tc>
          <w:tcPr>
            <w:tcW w:w="1177" w:type="dxa"/>
          </w:tcPr>
          <w:p w14:paraId="7DB53D1D" w14:textId="77777777" w:rsidR="00016557" w:rsidRDefault="00016557" w:rsidP="007159D8">
            <w:pPr>
              <w:pStyle w:val="TAC"/>
            </w:pPr>
            <w:r>
              <w:t>3.5</w:t>
            </w:r>
          </w:p>
        </w:tc>
        <w:tc>
          <w:tcPr>
            <w:tcW w:w="1177" w:type="dxa"/>
          </w:tcPr>
          <w:p w14:paraId="2CF6888F" w14:textId="3FBAD6FF" w:rsidR="00016557" w:rsidRDefault="00016557" w:rsidP="007159D8">
            <w:pPr>
              <w:pStyle w:val="TAC"/>
            </w:pPr>
            <w:r>
              <w:t>5</w:t>
            </w:r>
          </w:p>
        </w:tc>
        <w:tc>
          <w:tcPr>
            <w:tcW w:w="1177" w:type="dxa"/>
          </w:tcPr>
          <w:p w14:paraId="08E195B8" w14:textId="549D0ABF" w:rsidR="00016557" w:rsidRDefault="00016557" w:rsidP="007159D8">
            <w:pPr>
              <w:pStyle w:val="TAC"/>
            </w:pPr>
            <w:r>
              <w:t>3.5</w:t>
            </w:r>
          </w:p>
        </w:tc>
        <w:tc>
          <w:tcPr>
            <w:tcW w:w="1080" w:type="dxa"/>
          </w:tcPr>
          <w:p w14:paraId="5139570F" w14:textId="27B21EC0" w:rsidR="00016557" w:rsidRDefault="00016557" w:rsidP="007159D8">
            <w:pPr>
              <w:pStyle w:val="TAC"/>
            </w:pPr>
            <w:r>
              <w:t>7</w:t>
            </w:r>
          </w:p>
        </w:tc>
        <w:tc>
          <w:tcPr>
            <w:tcW w:w="1080" w:type="dxa"/>
          </w:tcPr>
          <w:p w14:paraId="1FCDC287" w14:textId="77526BA9" w:rsidR="00016557" w:rsidRDefault="00016557" w:rsidP="007159D8">
            <w:pPr>
              <w:pStyle w:val="TAC"/>
            </w:pPr>
            <w:r>
              <w:t>8</w:t>
            </w:r>
          </w:p>
        </w:tc>
        <w:tc>
          <w:tcPr>
            <w:tcW w:w="1080" w:type="dxa"/>
          </w:tcPr>
          <w:p w14:paraId="33AC73FC" w14:textId="2FF93046" w:rsidR="00016557" w:rsidRDefault="00016557" w:rsidP="007159D8">
            <w:pPr>
              <w:pStyle w:val="TAC"/>
            </w:pPr>
            <w:r>
              <w:t>3</w:t>
            </w:r>
          </w:p>
        </w:tc>
      </w:tr>
      <w:tr w:rsidR="00016557" w14:paraId="307B79B4" w14:textId="77777777" w:rsidTr="005E1A27">
        <w:tc>
          <w:tcPr>
            <w:tcW w:w="1318" w:type="dxa"/>
            <w:tcBorders>
              <w:bottom w:val="nil"/>
            </w:tcBorders>
          </w:tcPr>
          <w:p w14:paraId="20A5659F" w14:textId="77777777" w:rsidR="00016557" w:rsidRDefault="00016557" w:rsidP="007159D8">
            <w:pPr>
              <w:pStyle w:val="TAC"/>
            </w:pPr>
            <w:r>
              <w:t>CP-OFDM</w:t>
            </w:r>
          </w:p>
        </w:tc>
        <w:tc>
          <w:tcPr>
            <w:tcW w:w="1540" w:type="dxa"/>
          </w:tcPr>
          <w:p w14:paraId="04383B3D" w14:textId="77777777" w:rsidR="00016557" w:rsidRDefault="00016557" w:rsidP="007159D8">
            <w:pPr>
              <w:pStyle w:val="TAC"/>
            </w:pPr>
            <w:r>
              <w:t>QPSK</w:t>
            </w:r>
          </w:p>
        </w:tc>
        <w:tc>
          <w:tcPr>
            <w:tcW w:w="1177" w:type="dxa"/>
          </w:tcPr>
          <w:p w14:paraId="7C4548A8" w14:textId="5D786964" w:rsidR="00016557" w:rsidRDefault="00016557" w:rsidP="007159D8">
            <w:pPr>
              <w:pStyle w:val="TAC"/>
            </w:pPr>
            <w:r>
              <w:t>3.5</w:t>
            </w:r>
          </w:p>
        </w:tc>
        <w:tc>
          <w:tcPr>
            <w:tcW w:w="1177" w:type="dxa"/>
          </w:tcPr>
          <w:p w14:paraId="09014966" w14:textId="3848182B" w:rsidR="00016557" w:rsidRDefault="00016557" w:rsidP="007159D8">
            <w:pPr>
              <w:pStyle w:val="TAC"/>
            </w:pPr>
            <w:r>
              <w:t>6.0</w:t>
            </w:r>
          </w:p>
        </w:tc>
        <w:tc>
          <w:tcPr>
            <w:tcW w:w="1177" w:type="dxa"/>
          </w:tcPr>
          <w:p w14:paraId="116984FB" w14:textId="223F0467" w:rsidR="00016557" w:rsidRDefault="00016557" w:rsidP="007159D8">
            <w:pPr>
              <w:pStyle w:val="TAC"/>
            </w:pPr>
            <w:r>
              <w:t>4.0</w:t>
            </w:r>
          </w:p>
        </w:tc>
        <w:tc>
          <w:tcPr>
            <w:tcW w:w="1080" w:type="dxa"/>
          </w:tcPr>
          <w:p w14:paraId="181F4A22" w14:textId="0765DAEB" w:rsidR="00016557" w:rsidRDefault="00016557" w:rsidP="007159D8">
            <w:pPr>
              <w:pStyle w:val="TAC"/>
            </w:pPr>
            <w:r>
              <w:t>8.0</w:t>
            </w:r>
          </w:p>
        </w:tc>
        <w:tc>
          <w:tcPr>
            <w:tcW w:w="1080" w:type="dxa"/>
          </w:tcPr>
          <w:p w14:paraId="036BAFA1" w14:textId="3F807F67" w:rsidR="00016557" w:rsidRDefault="00016557" w:rsidP="007159D8">
            <w:pPr>
              <w:pStyle w:val="TAC"/>
            </w:pPr>
            <w:r>
              <w:t>10.0</w:t>
            </w:r>
          </w:p>
        </w:tc>
        <w:tc>
          <w:tcPr>
            <w:tcW w:w="1080" w:type="dxa"/>
          </w:tcPr>
          <w:p w14:paraId="553D6C95" w14:textId="1E75D8B5" w:rsidR="00016557" w:rsidRDefault="00016557" w:rsidP="007159D8">
            <w:pPr>
              <w:pStyle w:val="TAC"/>
            </w:pPr>
            <w:r>
              <w:t>4.0</w:t>
            </w:r>
          </w:p>
        </w:tc>
      </w:tr>
      <w:tr w:rsidR="00016557" w14:paraId="4B420E9B" w14:textId="77777777" w:rsidTr="005E1A27">
        <w:tc>
          <w:tcPr>
            <w:tcW w:w="1318" w:type="dxa"/>
            <w:tcBorders>
              <w:top w:val="nil"/>
              <w:bottom w:val="nil"/>
            </w:tcBorders>
          </w:tcPr>
          <w:p w14:paraId="0BF8C59C" w14:textId="77777777" w:rsidR="00016557" w:rsidRDefault="00016557" w:rsidP="007159D8">
            <w:pPr>
              <w:pStyle w:val="TAC"/>
            </w:pPr>
          </w:p>
        </w:tc>
        <w:tc>
          <w:tcPr>
            <w:tcW w:w="1540" w:type="dxa"/>
          </w:tcPr>
          <w:p w14:paraId="61C1B5A1" w14:textId="77777777" w:rsidR="00016557" w:rsidRDefault="00016557" w:rsidP="007159D8">
            <w:pPr>
              <w:pStyle w:val="TAC"/>
            </w:pPr>
            <w:r>
              <w:t>16QAM</w:t>
            </w:r>
          </w:p>
        </w:tc>
        <w:tc>
          <w:tcPr>
            <w:tcW w:w="1177" w:type="dxa"/>
          </w:tcPr>
          <w:p w14:paraId="5F61D806" w14:textId="77564BA7" w:rsidR="00016557" w:rsidRDefault="00016557" w:rsidP="007159D8">
            <w:pPr>
              <w:pStyle w:val="TAC"/>
            </w:pPr>
            <w:r>
              <w:t>3.5</w:t>
            </w:r>
          </w:p>
        </w:tc>
        <w:tc>
          <w:tcPr>
            <w:tcW w:w="1177" w:type="dxa"/>
          </w:tcPr>
          <w:p w14:paraId="47A945A8" w14:textId="764DB86F" w:rsidR="00016557" w:rsidRDefault="00016557" w:rsidP="007159D8">
            <w:pPr>
              <w:pStyle w:val="TAC"/>
            </w:pPr>
            <w:r>
              <w:t>6.0</w:t>
            </w:r>
          </w:p>
        </w:tc>
        <w:tc>
          <w:tcPr>
            <w:tcW w:w="1177" w:type="dxa"/>
          </w:tcPr>
          <w:p w14:paraId="43E211F3" w14:textId="649DD7EE" w:rsidR="00016557" w:rsidRDefault="00016557" w:rsidP="007159D8">
            <w:pPr>
              <w:pStyle w:val="TAC"/>
            </w:pPr>
            <w:r>
              <w:t>4.0</w:t>
            </w:r>
          </w:p>
        </w:tc>
        <w:tc>
          <w:tcPr>
            <w:tcW w:w="1080" w:type="dxa"/>
          </w:tcPr>
          <w:p w14:paraId="52D781E6" w14:textId="255A00B3" w:rsidR="00016557" w:rsidRDefault="00016557" w:rsidP="007159D8">
            <w:pPr>
              <w:pStyle w:val="TAC"/>
            </w:pPr>
            <w:r>
              <w:t>8.0</w:t>
            </w:r>
          </w:p>
        </w:tc>
        <w:tc>
          <w:tcPr>
            <w:tcW w:w="1080" w:type="dxa"/>
          </w:tcPr>
          <w:p w14:paraId="309F409A" w14:textId="1F1A913B" w:rsidR="00016557" w:rsidRDefault="00016557" w:rsidP="007159D8">
            <w:pPr>
              <w:pStyle w:val="TAC"/>
            </w:pPr>
            <w:r>
              <w:t>10.0</w:t>
            </w:r>
          </w:p>
        </w:tc>
        <w:tc>
          <w:tcPr>
            <w:tcW w:w="1080" w:type="dxa"/>
          </w:tcPr>
          <w:p w14:paraId="687E2AEF" w14:textId="60362B79" w:rsidR="00016557" w:rsidRDefault="00016557" w:rsidP="007159D8">
            <w:pPr>
              <w:pStyle w:val="TAC"/>
            </w:pPr>
            <w:r>
              <w:t>4.0</w:t>
            </w:r>
          </w:p>
        </w:tc>
      </w:tr>
      <w:tr w:rsidR="00016557" w14:paraId="0A92A70C" w14:textId="77777777" w:rsidTr="005E1A27">
        <w:tc>
          <w:tcPr>
            <w:tcW w:w="1318" w:type="dxa"/>
            <w:tcBorders>
              <w:top w:val="nil"/>
            </w:tcBorders>
          </w:tcPr>
          <w:p w14:paraId="40372CD8" w14:textId="77777777" w:rsidR="00016557" w:rsidRDefault="00016557" w:rsidP="007159D8">
            <w:pPr>
              <w:pStyle w:val="TAC"/>
            </w:pPr>
          </w:p>
        </w:tc>
        <w:tc>
          <w:tcPr>
            <w:tcW w:w="1540" w:type="dxa"/>
          </w:tcPr>
          <w:p w14:paraId="1FC040D3" w14:textId="77777777" w:rsidR="00016557" w:rsidRDefault="00016557" w:rsidP="007159D8">
            <w:pPr>
              <w:pStyle w:val="TAC"/>
            </w:pPr>
            <w:r>
              <w:t>64QAM</w:t>
            </w:r>
          </w:p>
        </w:tc>
        <w:tc>
          <w:tcPr>
            <w:tcW w:w="1177" w:type="dxa"/>
          </w:tcPr>
          <w:p w14:paraId="2D8396C6" w14:textId="2F3F8FE4" w:rsidR="00016557" w:rsidRDefault="00016557" w:rsidP="007159D8">
            <w:pPr>
              <w:pStyle w:val="TAC"/>
            </w:pPr>
            <w:r>
              <w:t>3.5</w:t>
            </w:r>
          </w:p>
        </w:tc>
        <w:tc>
          <w:tcPr>
            <w:tcW w:w="1177" w:type="dxa"/>
          </w:tcPr>
          <w:p w14:paraId="2C3C05A5" w14:textId="29816CFF" w:rsidR="00016557" w:rsidRDefault="00016557" w:rsidP="007159D8">
            <w:pPr>
              <w:pStyle w:val="TAC"/>
            </w:pPr>
            <w:r>
              <w:t>6.0</w:t>
            </w:r>
          </w:p>
        </w:tc>
        <w:tc>
          <w:tcPr>
            <w:tcW w:w="1177" w:type="dxa"/>
          </w:tcPr>
          <w:p w14:paraId="15B14B02" w14:textId="46E1A773" w:rsidR="00016557" w:rsidRDefault="00016557" w:rsidP="007159D8">
            <w:pPr>
              <w:pStyle w:val="TAC"/>
            </w:pPr>
            <w:r>
              <w:t>4.0</w:t>
            </w:r>
          </w:p>
        </w:tc>
        <w:tc>
          <w:tcPr>
            <w:tcW w:w="1080" w:type="dxa"/>
          </w:tcPr>
          <w:p w14:paraId="4D974AD1" w14:textId="4778BE9C" w:rsidR="00016557" w:rsidRDefault="00016557" w:rsidP="007159D8">
            <w:pPr>
              <w:pStyle w:val="TAC"/>
            </w:pPr>
            <w:r>
              <w:t>8.0</w:t>
            </w:r>
          </w:p>
        </w:tc>
        <w:tc>
          <w:tcPr>
            <w:tcW w:w="1080" w:type="dxa"/>
          </w:tcPr>
          <w:p w14:paraId="401E0B84" w14:textId="5C1E1194" w:rsidR="00016557" w:rsidRDefault="00016557" w:rsidP="007159D8">
            <w:pPr>
              <w:pStyle w:val="TAC"/>
            </w:pPr>
            <w:r>
              <w:t>10.0</w:t>
            </w:r>
          </w:p>
        </w:tc>
        <w:tc>
          <w:tcPr>
            <w:tcW w:w="1080" w:type="dxa"/>
          </w:tcPr>
          <w:p w14:paraId="5BACADC1" w14:textId="6279C8AA" w:rsidR="00016557" w:rsidRDefault="00016557" w:rsidP="007159D8">
            <w:pPr>
              <w:pStyle w:val="TAC"/>
            </w:pPr>
            <w:r>
              <w:t>4.0</w:t>
            </w:r>
          </w:p>
        </w:tc>
      </w:tr>
    </w:tbl>
    <w:p w14:paraId="7E97E87B" w14:textId="77777777" w:rsidR="00016557" w:rsidRPr="000C3B06" w:rsidRDefault="00016557" w:rsidP="00016557">
      <w:pPr>
        <w:rPr>
          <w:lang w:val="en-US"/>
        </w:rPr>
      </w:pPr>
    </w:p>
    <w:p w14:paraId="11988182" w14:textId="77777777" w:rsidR="0077716B" w:rsidRDefault="0077716B" w:rsidP="0077716B">
      <w:pPr>
        <w:pStyle w:val="Heading4"/>
        <w:rPr>
          <w:lang w:val="en-US"/>
        </w:rPr>
      </w:pPr>
      <w:bookmarkStart w:id="1192" w:name="_Toc161753856"/>
      <w:bookmarkStart w:id="1193" w:name="_Toc161754477"/>
      <w:bookmarkStart w:id="1194" w:name="_Toc163202050"/>
      <w:bookmarkStart w:id="1195" w:name="_Toc169888312"/>
      <w:bookmarkStart w:id="1196" w:name="_Toc171551501"/>
      <w:bookmarkStart w:id="1197" w:name="_Toc176775223"/>
      <w:bookmarkStart w:id="1198" w:name="_Toc187243818"/>
      <w:bookmarkStart w:id="1199" w:name="_Toc193201367"/>
      <w:r>
        <w:rPr>
          <w:lang w:val="en-US"/>
        </w:rPr>
        <w:t>6.2.3.3</w:t>
      </w:r>
      <w:r>
        <w:rPr>
          <w:lang w:val="en-US"/>
        </w:rPr>
        <w:tab/>
        <w:t>A-MPR for NS_04N</w:t>
      </w:r>
      <w:bookmarkEnd w:id="1191"/>
      <w:bookmarkEnd w:id="1192"/>
      <w:bookmarkEnd w:id="1193"/>
      <w:bookmarkEnd w:id="1194"/>
      <w:bookmarkEnd w:id="1195"/>
      <w:bookmarkEnd w:id="1196"/>
      <w:bookmarkEnd w:id="1197"/>
      <w:bookmarkEnd w:id="1198"/>
      <w:bookmarkEnd w:id="1199"/>
    </w:p>
    <w:p w14:paraId="22AD21BC" w14:textId="77777777" w:rsidR="0077716B" w:rsidRPr="007229B8" w:rsidRDefault="0077716B" w:rsidP="0077716B">
      <w:pPr>
        <w:pStyle w:val="TH"/>
        <w:rPr>
          <w:lang w:val="en-US"/>
        </w:rPr>
      </w:pPr>
      <w:r>
        <w:rPr>
          <w:lang w:val="en-US"/>
        </w:rPr>
        <w:t>Table 6.2.3.3-1: A-MPR regions for NS_04N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06941A3D" w14:textId="77777777" w:rsidTr="007159D8">
        <w:tc>
          <w:tcPr>
            <w:tcW w:w="1359" w:type="dxa"/>
          </w:tcPr>
          <w:p w14:paraId="66F3E40A" w14:textId="77777777" w:rsidR="0077716B" w:rsidRPr="00A066B6" w:rsidRDefault="0077716B" w:rsidP="007159D8">
            <w:pPr>
              <w:pStyle w:val="TAH"/>
            </w:pPr>
            <w:r w:rsidRPr="00A066B6">
              <w:t>Channel BW</w:t>
            </w:r>
          </w:p>
        </w:tc>
        <w:tc>
          <w:tcPr>
            <w:tcW w:w="2322" w:type="dxa"/>
          </w:tcPr>
          <w:p w14:paraId="35803D0F" w14:textId="77777777" w:rsidR="0077716B" w:rsidRPr="00A066B6" w:rsidRDefault="0077716B" w:rsidP="007159D8">
            <w:pPr>
              <w:pStyle w:val="TAH"/>
            </w:pPr>
            <w:r w:rsidRPr="00A066B6">
              <w:t>Carrier Center Frequency</w:t>
            </w:r>
          </w:p>
        </w:tc>
        <w:tc>
          <w:tcPr>
            <w:tcW w:w="1926" w:type="dxa"/>
          </w:tcPr>
          <w:p w14:paraId="13B331BB" w14:textId="77777777" w:rsidR="0077716B" w:rsidRPr="00A066B6" w:rsidRDefault="0077716B" w:rsidP="007159D8">
            <w:pPr>
              <w:pStyle w:val="TAH"/>
            </w:pPr>
            <w:r w:rsidRPr="00A066B6">
              <w:t>RB_start*12*SCS (MHz)</w:t>
            </w:r>
          </w:p>
        </w:tc>
        <w:tc>
          <w:tcPr>
            <w:tcW w:w="1926" w:type="dxa"/>
          </w:tcPr>
          <w:p w14:paraId="5C879F22" w14:textId="77777777" w:rsidR="0077716B" w:rsidRPr="00A066B6" w:rsidRDefault="0077716B" w:rsidP="007159D8">
            <w:pPr>
              <w:pStyle w:val="TAH"/>
            </w:pPr>
            <w:r w:rsidRPr="00A066B6">
              <w:t>LCRB*12*SCS (MHz)</w:t>
            </w:r>
          </w:p>
        </w:tc>
        <w:tc>
          <w:tcPr>
            <w:tcW w:w="1927" w:type="dxa"/>
          </w:tcPr>
          <w:p w14:paraId="59F0D123" w14:textId="77777777" w:rsidR="0077716B" w:rsidRPr="00A066B6" w:rsidRDefault="0077716B" w:rsidP="007159D8">
            <w:pPr>
              <w:pStyle w:val="TAH"/>
            </w:pPr>
            <w:r w:rsidRPr="00A066B6">
              <w:t>A-MPR</w:t>
            </w:r>
          </w:p>
        </w:tc>
      </w:tr>
      <w:tr w:rsidR="0077716B" w14:paraId="553C6E05" w14:textId="77777777" w:rsidTr="007159D8">
        <w:tc>
          <w:tcPr>
            <w:tcW w:w="1359" w:type="dxa"/>
            <w:vMerge w:val="restart"/>
          </w:tcPr>
          <w:p w14:paraId="7ABF4690" w14:textId="77777777" w:rsidR="0077716B" w:rsidRPr="00A066B6" w:rsidRDefault="0077716B" w:rsidP="007159D8">
            <w:pPr>
              <w:pStyle w:val="TAC"/>
            </w:pPr>
            <w:r>
              <w:t>5MHz</w:t>
            </w:r>
          </w:p>
        </w:tc>
        <w:tc>
          <w:tcPr>
            <w:tcW w:w="2322" w:type="dxa"/>
            <w:vMerge w:val="restart"/>
          </w:tcPr>
          <w:p w14:paraId="1702E931" w14:textId="77777777" w:rsidR="0077716B" w:rsidRPr="00A066B6" w:rsidRDefault="0077716B" w:rsidP="007159D8">
            <w:pPr>
              <w:pStyle w:val="TAC"/>
            </w:pPr>
            <w:r w:rsidRPr="00A066B6">
              <w:t>1612.5 &lt;= fc &lt; 1613.9</w:t>
            </w:r>
          </w:p>
        </w:tc>
        <w:tc>
          <w:tcPr>
            <w:tcW w:w="1926" w:type="dxa"/>
          </w:tcPr>
          <w:p w14:paraId="65B8BF69" w14:textId="77777777" w:rsidR="0077716B" w:rsidRPr="00A066B6" w:rsidRDefault="0077716B" w:rsidP="007159D8">
            <w:pPr>
              <w:pStyle w:val="TAC"/>
            </w:pPr>
            <w:r>
              <w:t>&lt;= 0.36</w:t>
            </w:r>
          </w:p>
        </w:tc>
        <w:tc>
          <w:tcPr>
            <w:tcW w:w="1926" w:type="dxa"/>
          </w:tcPr>
          <w:p w14:paraId="7B940B56" w14:textId="77777777" w:rsidR="0077716B" w:rsidRPr="00A066B6" w:rsidRDefault="0077716B" w:rsidP="007159D8">
            <w:pPr>
              <w:pStyle w:val="TAC"/>
            </w:pPr>
            <w:r>
              <w:t>&lt;= 0.36</w:t>
            </w:r>
          </w:p>
        </w:tc>
        <w:tc>
          <w:tcPr>
            <w:tcW w:w="1927" w:type="dxa"/>
          </w:tcPr>
          <w:p w14:paraId="7983ED88" w14:textId="77777777" w:rsidR="0077716B" w:rsidRPr="00A066B6" w:rsidRDefault="0077716B" w:rsidP="007159D8">
            <w:pPr>
              <w:pStyle w:val="TAC"/>
            </w:pPr>
            <w:r>
              <w:t>A1</w:t>
            </w:r>
          </w:p>
        </w:tc>
      </w:tr>
      <w:tr w:rsidR="0077716B" w14:paraId="282DEA84" w14:textId="77777777" w:rsidTr="007159D8">
        <w:tc>
          <w:tcPr>
            <w:tcW w:w="1359" w:type="dxa"/>
            <w:vMerge/>
          </w:tcPr>
          <w:p w14:paraId="0A559A26" w14:textId="77777777" w:rsidR="0077716B" w:rsidRPr="00A066B6" w:rsidRDefault="0077716B" w:rsidP="007159D8">
            <w:pPr>
              <w:pStyle w:val="TAC"/>
            </w:pPr>
          </w:p>
        </w:tc>
        <w:tc>
          <w:tcPr>
            <w:tcW w:w="2322" w:type="dxa"/>
            <w:vMerge/>
          </w:tcPr>
          <w:p w14:paraId="11075F9A" w14:textId="77777777" w:rsidR="0077716B" w:rsidRPr="00A066B6" w:rsidRDefault="0077716B" w:rsidP="007159D8">
            <w:pPr>
              <w:pStyle w:val="TAC"/>
            </w:pPr>
          </w:p>
        </w:tc>
        <w:tc>
          <w:tcPr>
            <w:tcW w:w="1926" w:type="dxa"/>
          </w:tcPr>
          <w:p w14:paraId="62EB4879" w14:textId="77777777" w:rsidR="0077716B" w:rsidRPr="00A066B6" w:rsidRDefault="0077716B" w:rsidP="007159D8">
            <w:pPr>
              <w:pStyle w:val="TAC"/>
            </w:pPr>
          </w:p>
        </w:tc>
        <w:tc>
          <w:tcPr>
            <w:tcW w:w="1926" w:type="dxa"/>
          </w:tcPr>
          <w:p w14:paraId="77482644" w14:textId="77777777" w:rsidR="0077716B" w:rsidRPr="00A066B6" w:rsidRDefault="0077716B" w:rsidP="007159D8">
            <w:pPr>
              <w:pStyle w:val="TAC"/>
            </w:pPr>
            <w:r>
              <w:t>&gt;= 2.88</w:t>
            </w:r>
          </w:p>
        </w:tc>
        <w:tc>
          <w:tcPr>
            <w:tcW w:w="1927" w:type="dxa"/>
          </w:tcPr>
          <w:p w14:paraId="25F0F684" w14:textId="77777777" w:rsidR="0077716B" w:rsidRPr="00A066B6" w:rsidRDefault="0077716B" w:rsidP="007159D8">
            <w:pPr>
              <w:pStyle w:val="TAC"/>
            </w:pPr>
            <w:r>
              <w:t>A2</w:t>
            </w:r>
          </w:p>
        </w:tc>
      </w:tr>
      <w:tr w:rsidR="0077716B" w14:paraId="1597C75B" w14:textId="77777777" w:rsidTr="007159D8">
        <w:tc>
          <w:tcPr>
            <w:tcW w:w="1359" w:type="dxa"/>
            <w:vMerge/>
          </w:tcPr>
          <w:p w14:paraId="048A8527" w14:textId="77777777" w:rsidR="0077716B" w:rsidRPr="00A066B6" w:rsidRDefault="0077716B" w:rsidP="007159D8">
            <w:pPr>
              <w:pStyle w:val="TAC"/>
            </w:pPr>
          </w:p>
        </w:tc>
        <w:tc>
          <w:tcPr>
            <w:tcW w:w="2322" w:type="dxa"/>
          </w:tcPr>
          <w:p w14:paraId="5122C950" w14:textId="77777777" w:rsidR="0077716B" w:rsidRPr="00A066B6" w:rsidRDefault="0077716B" w:rsidP="007159D8">
            <w:pPr>
              <w:pStyle w:val="TAC"/>
            </w:pPr>
            <w:r w:rsidRPr="00A066B6">
              <w:t>1613.9 &lt;= fc &lt; 1615.7</w:t>
            </w:r>
          </w:p>
        </w:tc>
        <w:tc>
          <w:tcPr>
            <w:tcW w:w="1926" w:type="dxa"/>
          </w:tcPr>
          <w:p w14:paraId="3E91D8FB" w14:textId="77777777" w:rsidR="0077716B" w:rsidRPr="00A066B6" w:rsidRDefault="0077716B" w:rsidP="007159D8">
            <w:pPr>
              <w:pStyle w:val="TAC"/>
            </w:pPr>
          </w:p>
        </w:tc>
        <w:tc>
          <w:tcPr>
            <w:tcW w:w="1926" w:type="dxa"/>
          </w:tcPr>
          <w:p w14:paraId="7C3DE3A1" w14:textId="77777777" w:rsidR="0077716B" w:rsidRPr="00A066B6" w:rsidRDefault="0077716B" w:rsidP="007159D8">
            <w:pPr>
              <w:pStyle w:val="TAC"/>
            </w:pPr>
            <w:r>
              <w:t>&gt;= 3.24</w:t>
            </w:r>
          </w:p>
        </w:tc>
        <w:tc>
          <w:tcPr>
            <w:tcW w:w="1927" w:type="dxa"/>
          </w:tcPr>
          <w:p w14:paraId="6D529E82" w14:textId="77777777" w:rsidR="0077716B" w:rsidRPr="00A066B6" w:rsidRDefault="0077716B" w:rsidP="007159D8">
            <w:pPr>
              <w:pStyle w:val="TAC"/>
            </w:pPr>
            <w:r>
              <w:t>A3</w:t>
            </w:r>
          </w:p>
        </w:tc>
      </w:tr>
    </w:tbl>
    <w:p w14:paraId="7AC7B7B6" w14:textId="77777777" w:rsidR="0077716B" w:rsidRDefault="0077716B" w:rsidP="0077716B"/>
    <w:p w14:paraId="1273E70A" w14:textId="77777777" w:rsidR="0077716B" w:rsidRDefault="0077716B" w:rsidP="007229B8">
      <w:pPr>
        <w:pStyle w:val="TH"/>
      </w:pPr>
      <w:r>
        <w:rPr>
          <w:lang w:val="en-US"/>
        </w:rPr>
        <w:t>Table 6.2.3.3-2: A-MPR for NS_04N</w:t>
      </w:r>
    </w:p>
    <w:tbl>
      <w:tblPr>
        <w:tblStyle w:val="TableGrid"/>
        <w:tblW w:w="0" w:type="auto"/>
        <w:tblLook w:val="04A0" w:firstRow="1" w:lastRow="0" w:firstColumn="1" w:lastColumn="0" w:noHBand="0" w:noVBand="1"/>
      </w:tblPr>
      <w:tblGrid>
        <w:gridCol w:w="1925"/>
        <w:gridCol w:w="1925"/>
        <w:gridCol w:w="1926"/>
        <w:gridCol w:w="1926"/>
        <w:gridCol w:w="1927"/>
      </w:tblGrid>
      <w:tr w:rsidR="003A6053" w14:paraId="5E48308A" w14:textId="77777777" w:rsidTr="007159D8">
        <w:tc>
          <w:tcPr>
            <w:tcW w:w="1925" w:type="dxa"/>
          </w:tcPr>
          <w:p w14:paraId="23F675F3" w14:textId="77777777" w:rsidR="003A6053" w:rsidRPr="00B876F7" w:rsidRDefault="003A6053" w:rsidP="007159D8">
            <w:pPr>
              <w:pStyle w:val="TAH"/>
            </w:pPr>
            <w:bookmarkStart w:id="1200" w:name="_Toc155382150"/>
          </w:p>
        </w:tc>
        <w:tc>
          <w:tcPr>
            <w:tcW w:w="1925" w:type="dxa"/>
          </w:tcPr>
          <w:p w14:paraId="4117AE0A" w14:textId="77777777" w:rsidR="003A6053" w:rsidRPr="00B876F7" w:rsidRDefault="003A6053" w:rsidP="007159D8">
            <w:pPr>
              <w:pStyle w:val="TAH"/>
            </w:pPr>
            <w:r>
              <w:t>Modulation</w:t>
            </w:r>
          </w:p>
        </w:tc>
        <w:tc>
          <w:tcPr>
            <w:tcW w:w="1926" w:type="dxa"/>
          </w:tcPr>
          <w:p w14:paraId="447C8967" w14:textId="77777777" w:rsidR="003A6053" w:rsidRPr="00B876F7" w:rsidRDefault="003A6053" w:rsidP="007159D8">
            <w:pPr>
              <w:pStyle w:val="TAH"/>
            </w:pPr>
            <w:r>
              <w:t>A1</w:t>
            </w:r>
          </w:p>
        </w:tc>
        <w:tc>
          <w:tcPr>
            <w:tcW w:w="1926" w:type="dxa"/>
          </w:tcPr>
          <w:p w14:paraId="78B0111A" w14:textId="77777777" w:rsidR="003A6053" w:rsidRPr="00B876F7" w:rsidRDefault="003A6053" w:rsidP="007159D8">
            <w:pPr>
              <w:pStyle w:val="TAH"/>
            </w:pPr>
            <w:r>
              <w:t>A2</w:t>
            </w:r>
          </w:p>
        </w:tc>
        <w:tc>
          <w:tcPr>
            <w:tcW w:w="1927" w:type="dxa"/>
          </w:tcPr>
          <w:p w14:paraId="158D06BD" w14:textId="77777777" w:rsidR="003A6053" w:rsidRPr="00B876F7" w:rsidRDefault="003A6053" w:rsidP="007159D8">
            <w:pPr>
              <w:pStyle w:val="TAH"/>
            </w:pPr>
            <w:r>
              <w:t>A3</w:t>
            </w:r>
          </w:p>
        </w:tc>
      </w:tr>
      <w:tr w:rsidR="003A6053" w14:paraId="7187883F" w14:textId="77777777" w:rsidTr="00E57947">
        <w:tc>
          <w:tcPr>
            <w:tcW w:w="1925" w:type="dxa"/>
            <w:tcBorders>
              <w:bottom w:val="nil"/>
            </w:tcBorders>
          </w:tcPr>
          <w:p w14:paraId="127AFA99" w14:textId="77777777" w:rsidR="003A6053" w:rsidRDefault="003A6053" w:rsidP="007159D8">
            <w:pPr>
              <w:pStyle w:val="TAC"/>
            </w:pPr>
            <w:r>
              <w:t>DFT-s-OFDM</w:t>
            </w:r>
          </w:p>
        </w:tc>
        <w:tc>
          <w:tcPr>
            <w:tcW w:w="1925" w:type="dxa"/>
          </w:tcPr>
          <w:p w14:paraId="12EC789B" w14:textId="77777777" w:rsidR="003A6053" w:rsidRDefault="003A6053" w:rsidP="007159D8">
            <w:pPr>
              <w:pStyle w:val="TAC"/>
            </w:pPr>
            <w:r>
              <w:t>Pi/2 BPSK</w:t>
            </w:r>
          </w:p>
        </w:tc>
        <w:tc>
          <w:tcPr>
            <w:tcW w:w="1926" w:type="dxa"/>
          </w:tcPr>
          <w:p w14:paraId="14DB8E8E" w14:textId="4A099566" w:rsidR="003A6053" w:rsidRDefault="003A6053" w:rsidP="007159D8">
            <w:pPr>
              <w:pStyle w:val="TAC"/>
            </w:pPr>
            <w:r>
              <w:t>2.5</w:t>
            </w:r>
          </w:p>
        </w:tc>
        <w:tc>
          <w:tcPr>
            <w:tcW w:w="1926" w:type="dxa"/>
          </w:tcPr>
          <w:p w14:paraId="45F8928F" w14:textId="03A3BB38" w:rsidR="003A6053" w:rsidRDefault="003A6053" w:rsidP="007159D8">
            <w:pPr>
              <w:pStyle w:val="TAC"/>
            </w:pPr>
            <w:r>
              <w:t>3.0</w:t>
            </w:r>
          </w:p>
        </w:tc>
        <w:tc>
          <w:tcPr>
            <w:tcW w:w="1927" w:type="dxa"/>
          </w:tcPr>
          <w:p w14:paraId="6C1B61E5" w14:textId="522A9700" w:rsidR="003A6053" w:rsidRDefault="003A6053" w:rsidP="007159D8">
            <w:pPr>
              <w:pStyle w:val="TAC"/>
            </w:pPr>
            <w:r>
              <w:t>1.0</w:t>
            </w:r>
          </w:p>
        </w:tc>
      </w:tr>
      <w:tr w:rsidR="003A6053" w14:paraId="303227AF" w14:textId="77777777" w:rsidTr="00E57947">
        <w:tc>
          <w:tcPr>
            <w:tcW w:w="1925" w:type="dxa"/>
            <w:tcBorders>
              <w:top w:val="nil"/>
              <w:bottom w:val="nil"/>
            </w:tcBorders>
          </w:tcPr>
          <w:p w14:paraId="7782D50A" w14:textId="77777777" w:rsidR="003A6053" w:rsidRDefault="003A6053" w:rsidP="007159D8">
            <w:pPr>
              <w:pStyle w:val="TAC"/>
            </w:pPr>
          </w:p>
        </w:tc>
        <w:tc>
          <w:tcPr>
            <w:tcW w:w="1925" w:type="dxa"/>
          </w:tcPr>
          <w:p w14:paraId="7133E015" w14:textId="77777777" w:rsidR="003A6053" w:rsidRDefault="003A6053" w:rsidP="007159D8">
            <w:pPr>
              <w:pStyle w:val="TAC"/>
            </w:pPr>
            <w:r>
              <w:t>QPSK</w:t>
            </w:r>
          </w:p>
        </w:tc>
        <w:tc>
          <w:tcPr>
            <w:tcW w:w="1926" w:type="dxa"/>
          </w:tcPr>
          <w:p w14:paraId="6E2884C8" w14:textId="73A63D09" w:rsidR="003A6053" w:rsidRDefault="003A6053" w:rsidP="007159D8">
            <w:pPr>
              <w:pStyle w:val="TAC"/>
            </w:pPr>
            <w:r>
              <w:t>2.5</w:t>
            </w:r>
          </w:p>
        </w:tc>
        <w:tc>
          <w:tcPr>
            <w:tcW w:w="1926" w:type="dxa"/>
          </w:tcPr>
          <w:p w14:paraId="237ACFF0" w14:textId="1A2BC3F3" w:rsidR="003A6053" w:rsidRDefault="003A6053" w:rsidP="007159D8">
            <w:pPr>
              <w:pStyle w:val="TAC"/>
            </w:pPr>
            <w:r>
              <w:t>4.0</w:t>
            </w:r>
          </w:p>
        </w:tc>
        <w:tc>
          <w:tcPr>
            <w:tcW w:w="1927" w:type="dxa"/>
          </w:tcPr>
          <w:p w14:paraId="3987F797" w14:textId="2259D6FB" w:rsidR="003A6053" w:rsidRDefault="003A6053" w:rsidP="007159D8">
            <w:pPr>
              <w:pStyle w:val="TAC"/>
            </w:pPr>
            <w:r>
              <w:t>2.5</w:t>
            </w:r>
          </w:p>
        </w:tc>
      </w:tr>
      <w:tr w:rsidR="003A6053" w14:paraId="01AC89C0" w14:textId="77777777" w:rsidTr="00E57947">
        <w:tc>
          <w:tcPr>
            <w:tcW w:w="1925" w:type="dxa"/>
            <w:tcBorders>
              <w:top w:val="nil"/>
              <w:bottom w:val="nil"/>
            </w:tcBorders>
          </w:tcPr>
          <w:p w14:paraId="0F293786" w14:textId="77777777" w:rsidR="003A6053" w:rsidRDefault="003A6053" w:rsidP="007159D8">
            <w:pPr>
              <w:pStyle w:val="TAC"/>
            </w:pPr>
          </w:p>
        </w:tc>
        <w:tc>
          <w:tcPr>
            <w:tcW w:w="1925" w:type="dxa"/>
          </w:tcPr>
          <w:p w14:paraId="3B43C614" w14:textId="77777777" w:rsidR="003A6053" w:rsidRDefault="003A6053" w:rsidP="007159D8">
            <w:pPr>
              <w:pStyle w:val="TAC"/>
            </w:pPr>
            <w:r>
              <w:t>16QAM</w:t>
            </w:r>
          </w:p>
        </w:tc>
        <w:tc>
          <w:tcPr>
            <w:tcW w:w="1926" w:type="dxa"/>
          </w:tcPr>
          <w:p w14:paraId="3212C229" w14:textId="40B43E7A" w:rsidR="003A6053" w:rsidRDefault="003A6053" w:rsidP="007159D8">
            <w:pPr>
              <w:pStyle w:val="TAC"/>
            </w:pPr>
            <w:r>
              <w:t>3.0</w:t>
            </w:r>
          </w:p>
        </w:tc>
        <w:tc>
          <w:tcPr>
            <w:tcW w:w="1926" w:type="dxa"/>
          </w:tcPr>
          <w:p w14:paraId="14AF7105" w14:textId="328B1FE1" w:rsidR="003A6053" w:rsidRDefault="003A6053" w:rsidP="007159D8">
            <w:pPr>
              <w:pStyle w:val="TAC"/>
            </w:pPr>
            <w:r>
              <w:t>4.5</w:t>
            </w:r>
          </w:p>
        </w:tc>
        <w:tc>
          <w:tcPr>
            <w:tcW w:w="1927" w:type="dxa"/>
          </w:tcPr>
          <w:p w14:paraId="298F834A" w14:textId="1919F918" w:rsidR="003A6053" w:rsidRDefault="003A6053" w:rsidP="007159D8">
            <w:pPr>
              <w:pStyle w:val="TAC"/>
            </w:pPr>
            <w:r>
              <w:t>3.0</w:t>
            </w:r>
          </w:p>
        </w:tc>
      </w:tr>
      <w:tr w:rsidR="003A6053" w14:paraId="62C40BBB" w14:textId="77777777" w:rsidTr="00E57947">
        <w:tc>
          <w:tcPr>
            <w:tcW w:w="1925" w:type="dxa"/>
            <w:tcBorders>
              <w:top w:val="nil"/>
            </w:tcBorders>
          </w:tcPr>
          <w:p w14:paraId="532D3263" w14:textId="77777777" w:rsidR="003A6053" w:rsidRDefault="003A6053" w:rsidP="007159D8">
            <w:pPr>
              <w:pStyle w:val="TAC"/>
            </w:pPr>
          </w:p>
        </w:tc>
        <w:tc>
          <w:tcPr>
            <w:tcW w:w="1925" w:type="dxa"/>
          </w:tcPr>
          <w:p w14:paraId="07F2DD2F" w14:textId="77777777" w:rsidR="003A6053" w:rsidRDefault="003A6053" w:rsidP="007159D8">
            <w:pPr>
              <w:pStyle w:val="TAC"/>
            </w:pPr>
            <w:r>
              <w:t>64QAM</w:t>
            </w:r>
          </w:p>
        </w:tc>
        <w:tc>
          <w:tcPr>
            <w:tcW w:w="1926" w:type="dxa"/>
          </w:tcPr>
          <w:p w14:paraId="0B1BF6B2" w14:textId="77777777" w:rsidR="003A6053" w:rsidRDefault="003A6053" w:rsidP="007159D8">
            <w:pPr>
              <w:pStyle w:val="TAC"/>
            </w:pPr>
            <w:r>
              <w:t>3.5</w:t>
            </w:r>
          </w:p>
        </w:tc>
        <w:tc>
          <w:tcPr>
            <w:tcW w:w="1926" w:type="dxa"/>
          </w:tcPr>
          <w:p w14:paraId="4AD3BAFE" w14:textId="1475C757" w:rsidR="003A6053" w:rsidRDefault="003A6053" w:rsidP="007159D8">
            <w:pPr>
              <w:pStyle w:val="TAC"/>
            </w:pPr>
            <w:r>
              <w:t>5</w:t>
            </w:r>
          </w:p>
        </w:tc>
        <w:tc>
          <w:tcPr>
            <w:tcW w:w="1927" w:type="dxa"/>
          </w:tcPr>
          <w:p w14:paraId="37B9822F" w14:textId="056D223C" w:rsidR="003A6053" w:rsidRDefault="003A6053" w:rsidP="007159D8">
            <w:pPr>
              <w:pStyle w:val="TAC"/>
            </w:pPr>
            <w:r>
              <w:t>3.5</w:t>
            </w:r>
          </w:p>
        </w:tc>
      </w:tr>
      <w:tr w:rsidR="003A6053" w14:paraId="5367C99B" w14:textId="77777777" w:rsidTr="00E57947">
        <w:tc>
          <w:tcPr>
            <w:tcW w:w="1925" w:type="dxa"/>
            <w:tcBorders>
              <w:bottom w:val="nil"/>
            </w:tcBorders>
          </w:tcPr>
          <w:p w14:paraId="58E40049" w14:textId="77777777" w:rsidR="003A6053" w:rsidRDefault="003A6053" w:rsidP="007159D8">
            <w:pPr>
              <w:pStyle w:val="TAC"/>
            </w:pPr>
            <w:r>
              <w:t>CP-OFDM</w:t>
            </w:r>
          </w:p>
        </w:tc>
        <w:tc>
          <w:tcPr>
            <w:tcW w:w="1925" w:type="dxa"/>
          </w:tcPr>
          <w:p w14:paraId="3DEBD958" w14:textId="77777777" w:rsidR="003A6053" w:rsidRDefault="003A6053" w:rsidP="007159D8">
            <w:pPr>
              <w:pStyle w:val="TAC"/>
            </w:pPr>
            <w:r>
              <w:t>QPSK</w:t>
            </w:r>
          </w:p>
        </w:tc>
        <w:tc>
          <w:tcPr>
            <w:tcW w:w="1926" w:type="dxa"/>
          </w:tcPr>
          <w:p w14:paraId="1BFDE33B" w14:textId="5E10C234" w:rsidR="003A6053" w:rsidRDefault="003A6053" w:rsidP="007159D8">
            <w:pPr>
              <w:pStyle w:val="TAC"/>
            </w:pPr>
            <w:r>
              <w:t>3.5</w:t>
            </w:r>
          </w:p>
        </w:tc>
        <w:tc>
          <w:tcPr>
            <w:tcW w:w="1926" w:type="dxa"/>
          </w:tcPr>
          <w:p w14:paraId="7603153D" w14:textId="7AFDF69E" w:rsidR="003A6053" w:rsidRDefault="003A6053" w:rsidP="007159D8">
            <w:pPr>
              <w:pStyle w:val="TAC"/>
            </w:pPr>
            <w:r>
              <w:t>6.0</w:t>
            </w:r>
          </w:p>
        </w:tc>
        <w:tc>
          <w:tcPr>
            <w:tcW w:w="1927" w:type="dxa"/>
          </w:tcPr>
          <w:p w14:paraId="6F52B7F3" w14:textId="043CD848" w:rsidR="003A6053" w:rsidRDefault="003A6053" w:rsidP="007159D8">
            <w:pPr>
              <w:pStyle w:val="TAC"/>
            </w:pPr>
            <w:r>
              <w:t>4.0</w:t>
            </w:r>
          </w:p>
        </w:tc>
      </w:tr>
      <w:tr w:rsidR="003A6053" w14:paraId="66926AB4" w14:textId="77777777" w:rsidTr="00E57947">
        <w:tc>
          <w:tcPr>
            <w:tcW w:w="1925" w:type="dxa"/>
            <w:tcBorders>
              <w:top w:val="nil"/>
              <w:bottom w:val="nil"/>
            </w:tcBorders>
          </w:tcPr>
          <w:p w14:paraId="4FAE218A" w14:textId="77777777" w:rsidR="003A6053" w:rsidRDefault="003A6053" w:rsidP="007159D8">
            <w:pPr>
              <w:pStyle w:val="TAC"/>
            </w:pPr>
          </w:p>
        </w:tc>
        <w:tc>
          <w:tcPr>
            <w:tcW w:w="1925" w:type="dxa"/>
          </w:tcPr>
          <w:p w14:paraId="664989FD" w14:textId="77777777" w:rsidR="003A6053" w:rsidRDefault="003A6053" w:rsidP="007159D8">
            <w:pPr>
              <w:pStyle w:val="TAC"/>
            </w:pPr>
            <w:r>
              <w:t>16QAM</w:t>
            </w:r>
          </w:p>
        </w:tc>
        <w:tc>
          <w:tcPr>
            <w:tcW w:w="1926" w:type="dxa"/>
          </w:tcPr>
          <w:p w14:paraId="2E3FAD77" w14:textId="55AA22D5" w:rsidR="003A6053" w:rsidRDefault="003A6053" w:rsidP="007159D8">
            <w:pPr>
              <w:pStyle w:val="TAC"/>
            </w:pPr>
            <w:r>
              <w:t>3.5</w:t>
            </w:r>
          </w:p>
        </w:tc>
        <w:tc>
          <w:tcPr>
            <w:tcW w:w="1926" w:type="dxa"/>
          </w:tcPr>
          <w:p w14:paraId="5BEE800D" w14:textId="5F6D092A" w:rsidR="003A6053" w:rsidRDefault="003A6053" w:rsidP="007159D8">
            <w:pPr>
              <w:pStyle w:val="TAC"/>
            </w:pPr>
            <w:r>
              <w:t>6.0</w:t>
            </w:r>
          </w:p>
        </w:tc>
        <w:tc>
          <w:tcPr>
            <w:tcW w:w="1927" w:type="dxa"/>
          </w:tcPr>
          <w:p w14:paraId="67B35A0C" w14:textId="6D2882B7" w:rsidR="003A6053" w:rsidRDefault="003A6053" w:rsidP="007159D8">
            <w:pPr>
              <w:pStyle w:val="TAC"/>
            </w:pPr>
            <w:r>
              <w:t>4.0</w:t>
            </w:r>
          </w:p>
        </w:tc>
      </w:tr>
      <w:tr w:rsidR="003A6053" w14:paraId="4F513B1E" w14:textId="77777777" w:rsidTr="00E57947">
        <w:tc>
          <w:tcPr>
            <w:tcW w:w="1925" w:type="dxa"/>
            <w:tcBorders>
              <w:top w:val="nil"/>
            </w:tcBorders>
          </w:tcPr>
          <w:p w14:paraId="1A146E42" w14:textId="77777777" w:rsidR="003A6053" w:rsidRDefault="003A6053" w:rsidP="007159D8">
            <w:pPr>
              <w:pStyle w:val="TAC"/>
            </w:pPr>
          </w:p>
        </w:tc>
        <w:tc>
          <w:tcPr>
            <w:tcW w:w="1925" w:type="dxa"/>
          </w:tcPr>
          <w:p w14:paraId="1CD69EEA" w14:textId="77777777" w:rsidR="003A6053" w:rsidRDefault="003A6053" w:rsidP="007159D8">
            <w:pPr>
              <w:pStyle w:val="TAC"/>
            </w:pPr>
            <w:r>
              <w:t>64QAM</w:t>
            </w:r>
          </w:p>
        </w:tc>
        <w:tc>
          <w:tcPr>
            <w:tcW w:w="1926" w:type="dxa"/>
          </w:tcPr>
          <w:p w14:paraId="709B2EAD" w14:textId="11C36F0D" w:rsidR="003A6053" w:rsidRDefault="003A6053" w:rsidP="007159D8">
            <w:pPr>
              <w:pStyle w:val="TAC"/>
            </w:pPr>
            <w:r>
              <w:t>3.5</w:t>
            </w:r>
          </w:p>
        </w:tc>
        <w:tc>
          <w:tcPr>
            <w:tcW w:w="1926" w:type="dxa"/>
          </w:tcPr>
          <w:p w14:paraId="0C5AA17B" w14:textId="29AEFCD8" w:rsidR="003A6053" w:rsidRDefault="003A6053" w:rsidP="007159D8">
            <w:pPr>
              <w:pStyle w:val="TAC"/>
            </w:pPr>
            <w:r>
              <w:t>6.0</w:t>
            </w:r>
          </w:p>
        </w:tc>
        <w:tc>
          <w:tcPr>
            <w:tcW w:w="1927" w:type="dxa"/>
          </w:tcPr>
          <w:p w14:paraId="0BF19E44" w14:textId="1FA4B81B" w:rsidR="003A6053" w:rsidRDefault="003A6053" w:rsidP="007159D8">
            <w:pPr>
              <w:pStyle w:val="TAC"/>
            </w:pPr>
            <w:r>
              <w:t>4.0</w:t>
            </w:r>
          </w:p>
        </w:tc>
      </w:tr>
    </w:tbl>
    <w:p w14:paraId="7730AFA2" w14:textId="77777777" w:rsidR="003A6053" w:rsidRPr="000C3B06" w:rsidRDefault="003A6053" w:rsidP="003A6053">
      <w:pPr>
        <w:rPr>
          <w:lang w:val="en-US"/>
        </w:rPr>
      </w:pPr>
    </w:p>
    <w:p w14:paraId="6C76BECD" w14:textId="77777777" w:rsidR="0077716B" w:rsidRDefault="0077716B" w:rsidP="0077716B">
      <w:pPr>
        <w:pStyle w:val="Heading4"/>
        <w:rPr>
          <w:lang w:val="en-US"/>
        </w:rPr>
      </w:pPr>
      <w:bookmarkStart w:id="1201" w:name="_Toc161753857"/>
      <w:bookmarkStart w:id="1202" w:name="_Toc161754478"/>
      <w:bookmarkStart w:id="1203" w:name="_Toc163202051"/>
      <w:bookmarkStart w:id="1204" w:name="_Toc169888313"/>
      <w:bookmarkStart w:id="1205" w:name="_Toc171551502"/>
      <w:bookmarkStart w:id="1206" w:name="_Toc176775224"/>
      <w:bookmarkStart w:id="1207" w:name="_Toc187243819"/>
      <w:bookmarkStart w:id="1208" w:name="_Toc193201368"/>
      <w:r>
        <w:rPr>
          <w:lang w:val="en-US"/>
        </w:rPr>
        <w:t>6.2.3.4</w:t>
      </w:r>
      <w:r>
        <w:rPr>
          <w:lang w:val="en-US"/>
        </w:rPr>
        <w:tab/>
        <w:t>A-MPR for NS_05N</w:t>
      </w:r>
      <w:bookmarkEnd w:id="1200"/>
      <w:bookmarkEnd w:id="1201"/>
      <w:bookmarkEnd w:id="1202"/>
      <w:bookmarkEnd w:id="1203"/>
      <w:bookmarkEnd w:id="1204"/>
      <w:bookmarkEnd w:id="1205"/>
      <w:bookmarkEnd w:id="1206"/>
      <w:bookmarkEnd w:id="1207"/>
      <w:bookmarkEnd w:id="1208"/>
    </w:p>
    <w:p w14:paraId="2282AB0C" w14:textId="77777777" w:rsidR="0077716B" w:rsidRPr="007229B8" w:rsidRDefault="0077716B" w:rsidP="0077716B">
      <w:pPr>
        <w:pStyle w:val="TH"/>
        <w:rPr>
          <w:lang w:val="en-US"/>
        </w:rPr>
      </w:pPr>
      <w:r>
        <w:rPr>
          <w:lang w:val="en-US"/>
        </w:rPr>
        <w:t>Table 6.2.3.4-1: A-MPR regions for NS_05N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02949153" w14:textId="77777777" w:rsidTr="007159D8">
        <w:tc>
          <w:tcPr>
            <w:tcW w:w="1359" w:type="dxa"/>
          </w:tcPr>
          <w:p w14:paraId="09E8A67B" w14:textId="77777777" w:rsidR="0077716B" w:rsidRPr="00A066B6" w:rsidRDefault="0077716B" w:rsidP="007159D8">
            <w:pPr>
              <w:pStyle w:val="TAH"/>
            </w:pPr>
            <w:r w:rsidRPr="00A066B6">
              <w:t>Channel BW</w:t>
            </w:r>
          </w:p>
        </w:tc>
        <w:tc>
          <w:tcPr>
            <w:tcW w:w="2322" w:type="dxa"/>
          </w:tcPr>
          <w:p w14:paraId="3D477C39" w14:textId="77777777" w:rsidR="0077716B" w:rsidRPr="00A066B6" w:rsidRDefault="0077716B" w:rsidP="007159D8">
            <w:pPr>
              <w:pStyle w:val="TAH"/>
            </w:pPr>
            <w:r w:rsidRPr="00A066B6">
              <w:t>Carrier Center Frequency</w:t>
            </w:r>
          </w:p>
        </w:tc>
        <w:tc>
          <w:tcPr>
            <w:tcW w:w="1926" w:type="dxa"/>
          </w:tcPr>
          <w:p w14:paraId="7A7571BE" w14:textId="77777777" w:rsidR="0077716B" w:rsidRPr="00A066B6" w:rsidRDefault="0077716B" w:rsidP="007159D8">
            <w:pPr>
              <w:pStyle w:val="TAH"/>
            </w:pPr>
            <w:r w:rsidRPr="00A066B6">
              <w:t>RB_start*12*SCS (MHz)</w:t>
            </w:r>
          </w:p>
        </w:tc>
        <w:tc>
          <w:tcPr>
            <w:tcW w:w="1926" w:type="dxa"/>
          </w:tcPr>
          <w:p w14:paraId="06997A77" w14:textId="77777777" w:rsidR="0077716B" w:rsidRPr="00A066B6" w:rsidRDefault="0077716B" w:rsidP="007159D8">
            <w:pPr>
              <w:pStyle w:val="TAH"/>
            </w:pPr>
            <w:r w:rsidRPr="00A066B6">
              <w:t>LCRB*12*SCS (MHz)</w:t>
            </w:r>
          </w:p>
        </w:tc>
        <w:tc>
          <w:tcPr>
            <w:tcW w:w="1927" w:type="dxa"/>
          </w:tcPr>
          <w:p w14:paraId="48FBE532" w14:textId="77777777" w:rsidR="0077716B" w:rsidRPr="00A066B6" w:rsidRDefault="0077716B" w:rsidP="007159D8">
            <w:pPr>
              <w:pStyle w:val="TAH"/>
            </w:pPr>
            <w:r w:rsidRPr="00A066B6">
              <w:t>A-MPR</w:t>
            </w:r>
          </w:p>
        </w:tc>
      </w:tr>
      <w:tr w:rsidR="006B5C1F" w14:paraId="67ADB8BC" w14:textId="77777777" w:rsidTr="007159D8">
        <w:tc>
          <w:tcPr>
            <w:tcW w:w="1359" w:type="dxa"/>
            <w:vMerge w:val="restart"/>
          </w:tcPr>
          <w:p w14:paraId="1897CEAF" w14:textId="77777777" w:rsidR="006B5C1F" w:rsidRPr="00A066B6" w:rsidRDefault="006B5C1F" w:rsidP="006B5C1F">
            <w:pPr>
              <w:pStyle w:val="TAC"/>
            </w:pPr>
            <w:r>
              <w:t>5MHz</w:t>
            </w:r>
          </w:p>
        </w:tc>
        <w:tc>
          <w:tcPr>
            <w:tcW w:w="2322" w:type="dxa"/>
            <w:vMerge w:val="restart"/>
          </w:tcPr>
          <w:p w14:paraId="12E0C587" w14:textId="77777777" w:rsidR="006B5C1F" w:rsidRPr="00A066B6" w:rsidRDefault="006B5C1F" w:rsidP="006B5C1F">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54068E21" w14:textId="45CD8095" w:rsidR="006B5C1F" w:rsidRPr="00A066B6" w:rsidRDefault="006B5C1F" w:rsidP="006B5C1F">
            <w:pPr>
              <w:pStyle w:val="TAC"/>
            </w:pPr>
            <w:r>
              <w:t>&gt;= 3.6</w:t>
            </w:r>
          </w:p>
        </w:tc>
        <w:tc>
          <w:tcPr>
            <w:tcW w:w="1926" w:type="dxa"/>
          </w:tcPr>
          <w:p w14:paraId="1A8769C6" w14:textId="77CAB010" w:rsidR="006B5C1F" w:rsidRPr="00A066B6" w:rsidRDefault="006B5C1F" w:rsidP="006B5C1F">
            <w:pPr>
              <w:pStyle w:val="TAC"/>
            </w:pPr>
            <w:r>
              <w:t>&gt; 0</w:t>
            </w:r>
          </w:p>
        </w:tc>
        <w:tc>
          <w:tcPr>
            <w:tcW w:w="1927" w:type="dxa"/>
          </w:tcPr>
          <w:p w14:paraId="57F185FA" w14:textId="77777777" w:rsidR="006B5C1F" w:rsidRPr="00A066B6" w:rsidRDefault="006B5C1F" w:rsidP="006B5C1F">
            <w:pPr>
              <w:pStyle w:val="TAC"/>
            </w:pPr>
            <w:r>
              <w:t>A3</w:t>
            </w:r>
          </w:p>
        </w:tc>
      </w:tr>
      <w:tr w:rsidR="0077716B" w14:paraId="1CE55179" w14:textId="77777777" w:rsidTr="007159D8">
        <w:tc>
          <w:tcPr>
            <w:tcW w:w="1359" w:type="dxa"/>
            <w:vMerge/>
          </w:tcPr>
          <w:p w14:paraId="0E94FA3D" w14:textId="77777777" w:rsidR="0077716B" w:rsidRPr="00A066B6" w:rsidRDefault="0077716B" w:rsidP="007159D8">
            <w:pPr>
              <w:pStyle w:val="TAC"/>
            </w:pPr>
          </w:p>
        </w:tc>
        <w:tc>
          <w:tcPr>
            <w:tcW w:w="2322" w:type="dxa"/>
            <w:vMerge/>
          </w:tcPr>
          <w:p w14:paraId="0450A5E5" w14:textId="77777777" w:rsidR="0077716B" w:rsidRPr="00A066B6" w:rsidRDefault="0077716B" w:rsidP="007159D8">
            <w:pPr>
              <w:pStyle w:val="TAC"/>
            </w:pPr>
          </w:p>
        </w:tc>
        <w:tc>
          <w:tcPr>
            <w:tcW w:w="1926" w:type="dxa"/>
          </w:tcPr>
          <w:p w14:paraId="24F8EA5B" w14:textId="77777777" w:rsidR="0077716B" w:rsidRPr="00A066B6" w:rsidRDefault="0077716B" w:rsidP="007159D8">
            <w:pPr>
              <w:pStyle w:val="TAC"/>
            </w:pPr>
          </w:p>
        </w:tc>
        <w:tc>
          <w:tcPr>
            <w:tcW w:w="1926" w:type="dxa"/>
          </w:tcPr>
          <w:p w14:paraId="7C436651" w14:textId="77777777" w:rsidR="0077716B" w:rsidRPr="00A066B6" w:rsidRDefault="0077716B" w:rsidP="007159D8">
            <w:pPr>
              <w:pStyle w:val="TAC"/>
            </w:pPr>
            <w:r>
              <w:t>&gt;= 2.88</w:t>
            </w:r>
          </w:p>
        </w:tc>
        <w:tc>
          <w:tcPr>
            <w:tcW w:w="1927" w:type="dxa"/>
          </w:tcPr>
          <w:p w14:paraId="40B939A5" w14:textId="77777777" w:rsidR="0077716B" w:rsidRPr="00A066B6" w:rsidRDefault="0077716B" w:rsidP="007159D8">
            <w:pPr>
              <w:pStyle w:val="TAC"/>
            </w:pPr>
            <w:r>
              <w:t>A1</w:t>
            </w:r>
          </w:p>
        </w:tc>
      </w:tr>
      <w:tr w:rsidR="0077716B" w14:paraId="3EA8B5B2" w14:textId="77777777" w:rsidTr="007159D8">
        <w:tc>
          <w:tcPr>
            <w:tcW w:w="1359" w:type="dxa"/>
            <w:vMerge w:val="restart"/>
          </w:tcPr>
          <w:p w14:paraId="24736354" w14:textId="77777777" w:rsidR="0077716B" w:rsidRPr="00A066B6" w:rsidRDefault="0077716B" w:rsidP="007159D8">
            <w:pPr>
              <w:pStyle w:val="TAC"/>
            </w:pPr>
            <w:r>
              <w:t>10MHz</w:t>
            </w:r>
          </w:p>
        </w:tc>
        <w:tc>
          <w:tcPr>
            <w:tcW w:w="2322" w:type="dxa"/>
            <w:vMerge w:val="restart"/>
          </w:tcPr>
          <w:p w14:paraId="79B65538" w14:textId="77777777" w:rsidR="0077716B" w:rsidRPr="00A066B6" w:rsidRDefault="0077716B" w:rsidP="007159D8">
            <w:pPr>
              <w:pStyle w:val="TAC"/>
            </w:pPr>
            <w:r w:rsidRPr="00112DEE">
              <w:t>1615 &lt;= fc &lt; 1620</w:t>
            </w:r>
            <w:r>
              <w:t>.1</w:t>
            </w:r>
          </w:p>
        </w:tc>
        <w:tc>
          <w:tcPr>
            <w:tcW w:w="1926" w:type="dxa"/>
          </w:tcPr>
          <w:p w14:paraId="62F03F07" w14:textId="77777777" w:rsidR="0077716B" w:rsidRPr="00A066B6" w:rsidRDefault="0077716B" w:rsidP="007159D8">
            <w:pPr>
              <w:pStyle w:val="TAC"/>
            </w:pPr>
            <w:r>
              <w:t>&lt;= 1.8</w:t>
            </w:r>
          </w:p>
        </w:tc>
        <w:tc>
          <w:tcPr>
            <w:tcW w:w="1926" w:type="dxa"/>
          </w:tcPr>
          <w:p w14:paraId="35AEC8C9" w14:textId="77777777" w:rsidR="0077716B" w:rsidRDefault="0077716B" w:rsidP="007159D8">
            <w:pPr>
              <w:pStyle w:val="TAC"/>
            </w:pPr>
            <w:r>
              <w:t>&lt;= 5.04</w:t>
            </w:r>
          </w:p>
        </w:tc>
        <w:tc>
          <w:tcPr>
            <w:tcW w:w="1927" w:type="dxa"/>
          </w:tcPr>
          <w:p w14:paraId="0D598750" w14:textId="77777777" w:rsidR="0077716B" w:rsidRDefault="0077716B" w:rsidP="007159D8">
            <w:pPr>
              <w:pStyle w:val="TAC"/>
            </w:pPr>
            <w:r>
              <w:t>A4</w:t>
            </w:r>
          </w:p>
        </w:tc>
      </w:tr>
      <w:tr w:rsidR="0077716B" w14:paraId="490FCC8B" w14:textId="77777777" w:rsidTr="007159D8">
        <w:tc>
          <w:tcPr>
            <w:tcW w:w="1359" w:type="dxa"/>
            <w:vMerge/>
          </w:tcPr>
          <w:p w14:paraId="694F38E4" w14:textId="77777777" w:rsidR="0077716B" w:rsidRPr="00A066B6" w:rsidRDefault="0077716B" w:rsidP="007159D8">
            <w:pPr>
              <w:pStyle w:val="TAC"/>
            </w:pPr>
          </w:p>
        </w:tc>
        <w:tc>
          <w:tcPr>
            <w:tcW w:w="2322" w:type="dxa"/>
            <w:vMerge/>
          </w:tcPr>
          <w:p w14:paraId="1F466AC2" w14:textId="77777777" w:rsidR="0077716B" w:rsidRPr="00A066B6" w:rsidRDefault="0077716B" w:rsidP="007159D8">
            <w:pPr>
              <w:pStyle w:val="TAC"/>
            </w:pPr>
          </w:p>
        </w:tc>
        <w:tc>
          <w:tcPr>
            <w:tcW w:w="1926" w:type="dxa"/>
          </w:tcPr>
          <w:p w14:paraId="6B7A457A" w14:textId="77777777" w:rsidR="0077716B" w:rsidRPr="00A066B6" w:rsidRDefault="0077716B" w:rsidP="007159D8">
            <w:pPr>
              <w:pStyle w:val="TAC"/>
            </w:pPr>
            <w:r>
              <w:t>&lt;= 1.8</w:t>
            </w:r>
          </w:p>
        </w:tc>
        <w:tc>
          <w:tcPr>
            <w:tcW w:w="1926" w:type="dxa"/>
          </w:tcPr>
          <w:p w14:paraId="4CC85194" w14:textId="77777777" w:rsidR="0077716B" w:rsidRDefault="0077716B" w:rsidP="007159D8">
            <w:pPr>
              <w:pStyle w:val="TAC"/>
            </w:pPr>
            <w:r>
              <w:t>&gt; 5.04</w:t>
            </w:r>
          </w:p>
        </w:tc>
        <w:tc>
          <w:tcPr>
            <w:tcW w:w="1927" w:type="dxa"/>
          </w:tcPr>
          <w:p w14:paraId="3BEE8923" w14:textId="77777777" w:rsidR="0077716B" w:rsidRDefault="0077716B" w:rsidP="007159D8">
            <w:pPr>
              <w:pStyle w:val="TAC"/>
            </w:pPr>
            <w:r>
              <w:t>A5</w:t>
            </w:r>
          </w:p>
        </w:tc>
      </w:tr>
      <w:tr w:rsidR="0077716B" w14:paraId="58610832" w14:textId="77777777" w:rsidTr="007159D8">
        <w:tc>
          <w:tcPr>
            <w:tcW w:w="1359" w:type="dxa"/>
            <w:vMerge/>
          </w:tcPr>
          <w:p w14:paraId="7E26DF9C" w14:textId="77777777" w:rsidR="0077716B" w:rsidRPr="00A066B6" w:rsidRDefault="0077716B" w:rsidP="007159D8">
            <w:pPr>
              <w:pStyle w:val="TAC"/>
            </w:pPr>
          </w:p>
        </w:tc>
        <w:tc>
          <w:tcPr>
            <w:tcW w:w="2322" w:type="dxa"/>
            <w:vMerge/>
          </w:tcPr>
          <w:p w14:paraId="345D7230" w14:textId="77777777" w:rsidR="0077716B" w:rsidRPr="00A066B6" w:rsidRDefault="0077716B" w:rsidP="007159D8">
            <w:pPr>
              <w:pStyle w:val="TAC"/>
            </w:pPr>
          </w:p>
        </w:tc>
        <w:tc>
          <w:tcPr>
            <w:tcW w:w="1926" w:type="dxa"/>
          </w:tcPr>
          <w:p w14:paraId="7FF2617E" w14:textId="77777777" w:rsidR="0077716B" w:rsidRPr="00A066B6" w:rsidRDefault="0077716B" w:rsidP="007159D8">
            <w:pPr>
              <w:pStyle w:val="TAC"/>
            </w:pPr>
            <w:r>
              <w:t xml:space="preserve">&gt; 7.2 </w:t>
            </w:r>
          </w:p>
        </w:tc>
        <w:tc>
          <w:tcPr>
            <w:tcW w:w="1926" w:type="dxa"/>
          </w:tcPr>
          <w:p w14:paraId="1093189C" w14:textId="77777777" w:rsidR="0077716B" w:rsidRDefault="0077716B" w:rsidP="007159D8">
            <w:pPr>
              <w:pStyle w:val="TAC"/>
            </w:pPr>
            <w:r>
              <w:t>&gt; 0</w:t>
            </w:r>
          </w:p>
        </w:tc>
        <w:tc>
          <w:tcPr>
            <w:tcW w:w="1927" w:type="dxa"/>
          </w:tcPr>
          <w:p w14:paraId="7623D9A2" w14:textId="77777777" w:rsidR="0077716B" w:rsidRDefault="0077716B" w:rsidP="007159D8">
            <w:pPr>
              <w:pStyle w:val="TAC"/>
            </w:pPr>
            <w:r>
              <w:t>A6</w:t>
            </w:r>
          </w:p>
        </w:tc>
      </w:tr>
      <w:tr w:rsidR="0077716B" w14:paraId="05F82C64" w14:textId="77777777" w:rsidTr="007159D8">
        <w:tc>
          <w:tcPr>
            <w:tcW w:w="1359" w:type="dxa"/>
            <w:vMerge/>
          </w:tcPr>
          <w:p w14:paraId="1D84592E" w14:textId="77777777" w:rsidR="0077716B" w:rsidRPr="00A066B6" w:rsidRDefault="0077716B" w:rsidP="007159D8">
            <w:pPr>
              <w:pStyle w:val="TAC"/>
            </w:pPr>
          </w:p>
        </w:tc>
        <w:tc>
          <w:tcPr>
            <w:tcW w:w="2322" w:type="dxa"/>
            <w:vMerge/>
          </w:tcPr>
          <w:p w14:paraId="795E0C94" w14:textId="77777777" w:rsidR="0077716B" w:rsidRPr="00A066B6" w:rsidRDefault="0077716B" w:rsidP="007159D8">
            <w:pPr>
              <w:pStyle w:val="TAC"/>
            </w:pPr>
          </w:p>
        </w:tc>
        <w:tc>
          <w:tcPr>
            <w:tcW w:w="1926" w:type="dxa"/>
          </w:tcPr>
          <w:p w14:paraId="281585EC" w14:textId="77777777" w:rsidR="0077716B" w:rsidRPr="00A066B6" w:rsidRDefault="0077716B" w:rsidP="007159D8">
            <w:pPr>
              <w:pStyle w:val="TAC"/>
            </w:pPr>
            <w:r>
              <w:t>&gt; 1.8</w:t>
            </w:r>
          </w:p>
        </w:tc>
        <w:tc>
          <w:tcPr>
            <w:tcW w:w="1926" w:type="dxa"/>
          </w:tcPr>
          <w:p w14:paraId="5CBF87D3" w14:textId="77777777" w:rsidR="0077716B" w:rsidRDefault="0077716B" w:rsidP="007159D8">
            <w:pPr>
              <w:pStyle w:val="TAC"/>
            </w:pPr>
            <w:r>
              <w:t>&gt;= 2.88</w:t>
            </w:r>
          </w:p>
        </w:tc>
        <w:tc>
          <w:tcPr>
            <w:tcW w:w="1927" w:type="dxa"/>
          </w:tcPr>
          <w:p w14:paraId="3ACA825E" w14:textId="77777777" w:rsidR="0077716B" w:rsidRDefault="0077716B" w:rsidP="007159D8">
            <w:pPr>
              <w:pStyle w:val="TAC"/>
            </w:pPr>
            <w:r>
              <w:t>A2</w:t>
            </w:r>
          </w:p>
        </w:tc>
      </w:tr>
      <w:tr w:rsidR="0077716B" w14:paraId="3235B6E5" w14:textId="77777777" w:rsidTr="007159D8">
        <w:tc>
          <w:tcPr>
            <w:tcW w:w="1359" w:type="dxa"/>
            <w:vMerge/>
          </w:tcPr>
          <w:p w14:paraId="1CCB9C72" w14:textId="77777777" w:rsidR="0077716B" w:rsidRPr="00A066B6" w:rsidRDefault="0077716B" w:rsidP="007159D8">
            <w:pPr>
              <w:pStyle w:val="TAC"/>
            </w:pPr>
          </w:p>
        </w:tc>
        <w:tc>
          <w:tcPr>
            <w:tcW w:w="2322" w:type="dxa"/>
            <w:vMerge w:val="restart"/>
          </w:tcPr>
          <w:p w14:paraId="4A3D8A05" w14:textId="77777777" w:rsidR="0077716B" w:rsidRPr="00A066B6" w:rsidRDefault="0077716B" w:rsidP="007159D8">
            <w:pPr>
              <w:pStyle w:val="TAC"/>
            </w:pPr>
            <w:r w:rsidRPr="00112DEE">
              <w:t>1620</w:t>
            </w:r>
            <w:r>
              <w:t>.1</w:t>
            </w:r>
            <w:r w:rsidRPr="00112DEE">
              <w:t xml:space="preserve"> &lt;= fc &lt;= 1621.5</w:t>
            </w:r>
          </w:p>
        </w:tc>
        <w:tc>
          <w:tcPr>
            <w:tcW w:w="1926" w:type="dxa"/>
          </w:tcPr>
          <w:p w14:paraId="35E4BC08" w14:textId="77777777" w:rsidR="0077716B" w:rsidRPr="00A066B6" w:rsidRDefault="0077716B" w:rsidP="007159D8">
            <w:pPr>
              <w:pStyle w:val="TAC"/>
            </w:pPr>
          </w:p>
        </w:tc>
        <w:tc>
          <w:tcPr>
            <w:tcW w:w="1926" w:type="dxa"/>
          </w:tcPr>
          <w:p w14:paraId="230E4D0F" w14:textId="77777777" w:rsidR="0077716B" w:rsidRDefault="0077716B" w:rsidP="007159D8">
            <w:pPr>
              <w:pStyle w:val="TAC"/>
            </w:pPr>
            <w:r>
              <w:t>&lt;= 7.2</w:t>
            </w:r>
          </w:p>
        </w:tc>
        <w:tc>
          <w:tcPr>
            <w:tcW w:w="1927" w:type="dxa"/>
          </w:tcPr>
          <w:p w14:paraId="76AEFD3B" w14:textId="77777777" w:rsidR="0077716B" w:rsidRDefault="0077716B" w:rsidP="007159D8">
            <w:pPr>
              <w:pStyle w:val="TAC"/>
            </w:pPr>
            <w:r>
              <w:t>A6</w:t>
            </w:r>
          </w:p>
        </w:tc>
      </w:tr>
      <w:tr w:rsidR="0077716B" w14:paraId="0028B6BC" w14:textId="77777777" w:rsidTr="007159D8">
        <w:tc>
          <w:tcPr>
            <w:tcW w:w="1359" w:type="dxa"/>
            <w:vMerge/>
          </w:tcPr>
          <w:p w14:paraId="51B64FC6" w14:textId="77777777" w:rsidR="0077716B" w:rsidRPr="00A066B6" w:rsidRDefault="0077716B" w:rsidP="007159D8">
            <w:pPr>
              <w:pStyle w:val="TAC"/>
            </w:pPr>
          </w:p>
        </w:tc>
        <w:tc>
          <w:tcPr>
            <w:tcW w:w="2322" w:type="dxa"/>
            <w:vMerge/>
          </w:tcPr>
          <w:p w14:paraId="5A1F3DF0" w14:textId="77777777" w:rsidR="0077716B" w:rsidRPr="00A066B6" w:rsidRDefault="0077716B" w:rsidP="007159D8">
            <w:pPr>
              <w:pStyle w:val="TAC"/>
            </w:pPr>
          </w:p>
        </w:tc>
        <w:tc>
          <w:tcPr>
            <w:tcW w:w="1926" w:type="dxa"/>
          </w:tcPr>
          <w:p w14:paraId="7B980650" w14:textId="77777777" w:rsidR="0077716B" w:rsidRPr="00A066B6" w:rsidRDefault="0077716B" w:rsidP="007159D8">
            <w:pPr>
              <w:pStyle w:val="TAC"/>
            </w:pPr>
            <w:r>
              <w:t>&lt;= 0.36</w:t>
            </w:r>
          </w:p>
        </w:tc>
        <w:tc>
          <w:tcPr>
            <w:tcW w:w="1926" w:type="dxa"/>
          </w:tcPr>
          <w:p w14:paraId="12371B02" w14:textId="77777777" w:rsidR="0077716B" w:rsidRDefault="0077716B" w:rsidP="007159D8">
            <w:pPr>
              <w:pStyle w:val="TAC"/>
            </w:pPr>
            <w:r>
              <w:t>&lt;= 0.36</w:t>
            </w:r>
          </w:p>
        </w:tc>
        <w:tc>
          <w:tcPr>
            <w:tcW w:w="1927" w:type="dxa"/>
          </w:tcPr>
          <w:p w14:paraId="6713DD96" w14:textId="77777777" w:rsidR="0077716B" w:rsidRDefault="0077716B" w:rsidP="007159D8">
            <w:pPr>
              <w:pStyle w:val="TAC"/>
            </w:pPr>
            <w:r>
              <w:t>A1</w:t>
            </w:r>
          </w:p>
        </w:tc>
      </w:tr>
      <w:tr w:rsidR="0077716B" w14:paraId="1E7F10D7" w14:textId="77777777" w:rsidTr="007159D8">
        <w:tc>
          <w:tcPr>
            <w:tcW w:w="1359" w:type="dxa"/>
            <w:vMerge/>
          </w:tcPr>
          <w:p w14:paraId="34F70BB6" w14:textId="77777777" w:rsidR="0077716B" w:rsidRPr="00A066B6" w:rsidRDefault="0077716B" w:rsidP="007159D8">
            <w:pPr>
              <w:pStyle w:val="TAC"/>
            </w:pPr>
          </w:p>
        </w:tc>
        <w:tc>
          <w:tcPr>
            <w:tcW w:w="2322" w:type="dxa"/>
            <w:vMerge/>
          </w:tcPr>
          <w:p w14:paraId="04890E8D" w14:textId="77777777" w:rsidR="0077716B" w:rsidRPr="00A066B6" w:rsidRDefault="0077716B" w:rsidP="007159D8">
            <w:pPr>
              <w:pStyle w:val="TAC"/>
            </w:pPr>
          </w:p>
        </w:tc>
        <w:tc>
          <w:tcPr>
            <w:tcW w:w="1926" w:type="dxa"/>
          </w:tcPr>
          <w:p w14:paraId="18FFF963" w14:textId="77777777" w:rsidR="0077716B" w:rsidRPr="00A066B6" w:rsidRDefault="0077716B" w:rsidP="007159D8">
            <w:pPr>
              <w:pStyle w:val="TAC"/>
            </w:pPr>
            <w:r>
              <w:t>&gt; 7.2</w:t>
            </w:r>
          </w:p>
        </w:tc>
        <w:tc>
          <w:tcPr>
            <w:tcW w:w="1926" w:type="dxa"/>
          </w:tcPr>
          <w:p w14:paraId="2F0F0D5A" w14:textId="77777777" w:rsidR="0077716B" w:rsidRDefault="0077716B" w:rsidP="007159D8">
            <w:pPr>
              <w:pStyle w:val="TAC"/>
            </w:pPr>
            <w:r>
              <w:t>&gt; 0</w:t>
            </w:r>
          </w:p>
        </w:tc>
        <w:tc>
          <w:tcPr>
            <w:tcW w:w="1927" w:type="dxa"/>
          </w:tcPr>
          <w:p w14:paraId="6F800CFC" w14:textId="77777777" w:rsidR="0077716B" w:rsidRDefault="0077716B" w:rsidP="007159D8">
            <w:pPr>
              <w:pStyle w:val="TAC"/>
            </w:pPr>
            <w:r>
              <w:t>A6</w:t>
            </w:r>
          </w:p>
        </w:tc>
      </w:tr>
      <w:tr w:rsidR="0077716B" w14:paraId="41A7C342" w14:textId="77777777" w:rsidTr="007159D8">
        <w:tc>
          <w:tcPr>
            <w:tcW w:w="1359" w:type="dxa"/>
            <w:vMerge w:val="restart"/>
          </w:tcPr>
          <w:p w14:paraId="0BB5D429" w14:textId="77777777" w:rsidR="0077716B" w:rsidRPr="00A066B6" w:rsidRDefault="0077716B" w:rsidP="007159D8">
            <w:pPr>
              <w:pStyle w:val="TAC"/>
            </w:pPr>
            <w:r>
              <w:t>15MHz</w:t>
            </w:r>
          </w:p>
        </w:tc>
        <w:tc>
          <w:tcPr>
            <w:tcW w:w="2322" w:type="dxa"/>
            <w:vMerge w:val="restart"/>
          </w:tcPr>
          <w:p w14:paraId="5998EA61" w14:textId="77777777" w:rsidR="0077716B" w:rsidRPr="00A066B6" w:rsidRDefault="0077716B" w:rsidP="007159D8">
            <w:pPr>
              <w:pStyle w:val="TAC"/>
            </w:pPr>
            <w:r>
              <w:t>all</w:t>
            </w:r>
          </w:p>
        </w:tc>
        <w:tc>
          <w:tcPr>
            <w:tcW w:w="1926" w:type="dxa"/>
          </w:tcPr>
          <w:p w14:paraId="5A648200" w14:textId="77777777" w:rsidR="0077716B" w:rsidRPr="00A066B6" w:rsidRDefault="0077716B" w:rsidP="007159D8">
            <w:pPr>
              <w:pStyle w:val="TAC"/>
            </w:pPr>
            <w:r>
              <w:t>&lt;= 3.6</w:t>
            </w:r>
          </w:p>
        </w:tc>
        <w:tc>
          <w:tcPr>
            <w:tcW w:w="1926" w:type="dxa"/>
          </w:tcPr>
          <w:p w14:paraId="5CDC1004" w14:textId="77777777" w:rsidR="0077716B" w:rsidRDefault="0077716B" w:rsidP="007159D8">
            <w:pPr>
              <w:pStyle w:val="TAC"/>
            </w:pPr>
            <w:r>
              <w:t>&lt;= 5.04</w:t>
            </w:r>
          </w:p>
        </w:tc>
        <w:tc>
          <w:tcPr>
            <w:tcW w:w="1927" w:type="dxa"/>
          </w:tcPr>
          <w:p w14:paraId="015F5761" w14:textId="77777777" w:rsidR="0077716B" w:rsidRDefault="0077716B" w:rsidP="007159D8">
            <w:pPr>
              <w:pStyle w:val="TAC"/>
            </w:pPr>
            <w:r>
              <w:t>A4</w:t>
            </w:r>
          </w:p>
        </w:tc>
      </w:tr>
      <w:tr w:rsidR="0077716B" w14:paraId="0F8E9669" w14:textId="77777777" w:rsidTr="007159D8">
        <w:tc>
          <w:tcPr>
            <w:tcW w:w="1359" w:type="dxa"/>
            <w:vMerge/>
          </w:tcPr>
          <w:p w14:paraId="5BFA9C75" w14:textId="77777777" w:rsidR="0077716B" w:rsidRPr="00A066B6" w:rsidRDefault="0077716B" w:rsidP="007159D8">
            <w:pPr>
              <w:pStyle w:val="TAC"/>
            </w:pPr>
          </w:p>
        </w:tc>
        <w:tc>
          <w:tcPr>
            <w:tcW w:w="2322" w:type="dxa"/>
            <w:vMerge/>
          </w:tcPr>
          <w:p w14:paraId="385125DF" w14:textId="77777777" w:rsidR="0077716B" w:rsidRPr="00A066B6" w:rsidRDefault="0077716B" w:rsidP="007159D8">
            <w:pPr>
              <w:pStyle w:val="TAC"/>
            </w:pPr>
          </w:p>
        </w:tc>
        <w:tc>
          <w:tcPr>
            <w:tcW w:w="1926" w:type="dxa"/>
          </w:tcPr>
          <w:p w14:paraId="1C26AF09" w14:textId="77777777" w:rsidR="0077716B" w:rsidRPr="00A066B6" w:rsidRDefault="0077716B" w:rsidP="007159D8">
            <w:pPr>
              <w:pStyle w:val="TAC"/>
            </w:pPr>
            <w:r>
              <w:t>&lt;= 3.6</w:t>
            </w:r>
          </w:p>
        </w:tc>
        <w:tc>
          <w:tcPr>
            <w:tcW w:w="1926" w:type="dxa"/>
          </w:tcPr>
          <w:p w14:paraId="1315A9A4" w14:textId="77777777" w:rsidR="0077716B" w:rsidRDefault="0077716B" w:rsidP="007159D8">
            <w:pPr>
              <w:pStyle w:val="TAC"/>
            </w:pPr>
            <w:r>
              <w:t>&gt; 5.04</w:t>
            </w:r>
          </w:p>
        </w:tc>
        <w:tc>
          <w:tcPr>
            <w:tcW w:w="1927" w:type="dxa"/>
          </w:tcPr>
          <w:p w14:paraId="4119A2FD" w14:textId="77777777" w:rsidR="0077716B" w:rsidRDefault="0077716B" w:rsidP="007159D8">
            <w:pPr>
              <w:pStyle w:val="TAC"/>
            </w:pPr>
            <w:r>
              <w:t>A5</w:t>
            </w:r>
          </w:p>
        </w:tc>
      </w:tr>
      <w:tr w:rsidR="0077716B" w14:paraId="6B07310F" w14:textId="77777777" w:rsidTr="007159D8">
        <w:tc>
          <w:tcPr>
            <w:tcW w:w="1359" w:type="dxa"/>
            <w:vMerge/>
          </w:tcPr>
          <w:p w14:paraId="6C2CED18" w14:textId="77777777" w:rsidR="0077716B" w:rsidRPr="00A066B6" w:rsidRDefault="0077716B" w:rsidP="007159D8">
            <w:pPr>
              <w:pStyle w:val="TAC"/>
            </w:pPr>
          </w:p>
        </w:tc>
        <w:tc>
          <w:tcPr>
            <w:tcW w:w="2322" w:type="dxa"/>
            <w:vMerge/>
          </w:tcPr>
          <w:p w14:paraId="12909F58" w14:textId="77777777" w:rsidR="0077716B" w:rsidRPr="00A066B6" w:rsidRDefault="0077716B" w:rsidP="007159D8">
            <w:pPr>
              <w:pStyle w:val="TAC"/>
            </w:pPr>
          </w:p>
        </w:tc>
        <w:tc>
          <w:tcPr>
            <w:tcW w:w="1926" w:type="dxa"/>
          </w:tcPr>
          <w:p w14:paraId="513D9C8E" w14:textId="77777777" w:rsidR="0077716B" w:rsidRPr="00A066B6" w:rsidRDefault="0077716B" w:rsidP="007159D8">
            <w:pPr>
              <w:pStyle w:val="TAC"/>
            </w:pPr>
            <w:r>
              <w:t>&gt; 10.44</w:t>
            </w:r>
          </w:p>
        </w:tc>
        <w:tc>
          <w:tcPr>
            <w:tcW w:w="1926" w:type="dxa"/>
          </w:tcPr>
          <w:p w14:paraId="43ABC628" w14:textId="77777777" w:rsidR="0077716B" w:rsidRDefault="0077716B" w:rsidP="007159D8">
            <w:pPr>
              <w:pStyle w:val="TAC"/>
            </w:pPr>
          </w:p>
        </w:tc>
        <w:tc>
          <w:tcPr>
            <w:tcW w:w="1927" w:type="dxa"/>
          </w:tcPr>
          <w:p w14:paraId="2FDDCCD1" w14:textId="77777777" w:rsidR="0077716B" w:rsidRDefault="0077716B" w:rsidP="007159D8">
            <w:pPr>
              <w:pStyle w:val="TAC"/>
            </w:pPr>
            <w:r>
              <w:t>A6</w:t>
            </w:r>
          </w:p>
        </w:tc>
      </w:tr>
      <w:tr w:rsidR="0077716B" w14:paraId="5BBDB2F4" w14:textId="77777777" w:rsidTr="007159D8">
        <w:tc>
          <w:tcPr>
            <w:tcW w:w="1359" w:type="dxa"/>
            <w:vMerge/>
          </w:tcPr>
          <w:p w14:paraId="0DF20310" w14:textId="77777777" w:rsidR="0077716B" w:rsidRPr="00A066B6" w:rsidRDefault="0077716B" w:rsidP="007159D8">
            <w:pPr>
              <w:pStyle w:val="TAC"/>
            </w:pPr>
          </w:p>
        </w:tc>
        <w:tc>
          <w:tcPr>
            <w:tcW w:w="2322" w:type="dxa"/>
            <w:vMerge/>
          </w:tcPr>
          <w:p w14:paraId="186C44F9" w14:textId="77777777" w:rsidR="0077716B" w:rsidRPr="00A066B6" w:rsidRDefault="0077716B" w:rsidP="007159D8">
            <w:pPr>
              <w:pStyle w:val="TAC"/>
            </w:pPr>
          </w:p>
        </w:tc>
        <w:tc>
          <w:tcPr>
            <w:tcW w:w="1926" w:type="dxa"/>
          </w:tcPr>
          <w:p w14:paraId="0C9EB4DD" w14:textId="77777777" w:rsidR="0077716B" w:rsidRPr="00A066B6" w:rsidRDefault="0077716B" w:rsidP="007159D8">
            <w:pPr>
              <w:pStyle w:val="TAC"/>
            </w:pPr>
            <w:r>
              <w:t>&gt; 3.6</w:t>
            </w:r>
          </w:p>
        </w:tc>
        <w:tc>
          <w:tcPr>
            <w:tcW w:w="1926" w:type="dxa"/>
          </w:tcPr>
          <w:p w14:paraId="3F8D42CC" w14:textId="77777777" w:rsidR="0077716B" w:rsidRDefault="0077716B" w:rsidP="007159D8">
            <w:pPr>
              <w:pStyle w:val="TAC"/>
            </w:pPr>
            <w:r>
              <w:t>&gt;= 4.32</w:t>
            </w:r>
          </w:p>
        </w:tc>
        <w:tc>
          <w:tcPr>
            <w:tcW w:w="1927" w:type="dxa"/>
          </w:tcPr>
          <w:p w14:paraId="29487503" w14:textId="77777777" w:rsidR="0077716B" w:rsidRDefault="0077716B" w:rsidP="007159D8">
            <w:pPr>
              <w:pStyle w:val="TAC"/>
            </w:pPr>
            <w:r>
              <w:t>A2</w:t>
            </w:r>
          </w:p>
        </w:tc>
      </w:tr>
    </w:tbl>
    <w:p w14:paraId="178723B1" w14:textId="77777777" w:rsidR="0077716B" w:rsidRDefault="0077716B" w:rsidP="0077716B"/>
    <w:p w14:paraId="299D6841" w14:textId="77777777" w:rsidR="0077716B" w:rsidRPr="007229B8" w:rsidRDefault="0077716B" w:rsidP="007229B8">
      <w:pPr>
        <w:pStyle w:val="TH"/>
        <w:rPr>
          <w:lang w:val="en-US"/>
        </w:rPr>
      </w:pPr>
      <w:r>
        <w:rPr>
          <w:lang w:val="en-US"/>
        </w:rPr>
        <w:lastRenderedPageBreak/>
        <w:t>Table 6.2.3.4-2: A-MPR for NS_05N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3A6053" w14:paraId="0C2542E9" w14:textId="77777777" w:rsidTr="007159D8">
        <w:tc>
          <w:tcPr>
            <w:tcW w:w="1318" w:type="dxa"/>
          </w:tcPr>
          <w:p w14:paraId="5584F59B" w14:textId="77777777" w:rsidR="003A6053" w:rsidRPr="00B876F7" w:rsidRDefault="003A6053" w:rsidP="007159D8">
            <w:pPr>
              <w:pStyle w:val="TAH"/>
            </w:pPr>
            <w:bookmarkStart w:id="1209" w:name="_Toc97562287"/>
            <w:bookmarkStart w:id="1210" w:name="_Toc104122514"/>
            <w:bookmarkStart w:id="1211" w:name="_Toc104205465"/>
            <w:bookmarkStart w:id="1212" w:name="_Toc104206672"/>
            <w:bookmarkStart w:id="1213" w:name="_Toc104503632"/>
            <w:bookmarkStart w:id="1214" w:name="_Toc106127563"/>
            <w:bookmarkStart w:id="1215" w:name="_Toc123057928"/>
            <w:bookmarkStart w:id="1216" w:name="_Toc124256621"/>
            <w:bookmarkStart w:id="1217" w:name="_Toc131734934"/>
            <w:bookmarkStart w:id="1218" w:name="_Toc137372711"/>
            <w:bookmarkStart w:id="1219" w:name="_Toc138885097"/>
            <w:bookmarkStart w:id="1220" w:name="_Toc145690600"/>
            <w:bookmarkStart w:id="1221" w:name="_Toc155382151"/>
          </w:p>
        </w:tc>
        <w:tc>
          <w:tcPr>
            <w:tcW w:w="1540" w:type="dxa"/>
          </w:tcPr>
          <w:p w14:paraId="68CF14C5" w14:textId="77777777" w:rsidR="003A6053" w:rsidRPr="00B876F7" w:rsidRDefault="003A6053" w:rsidP="007159D8">
            <w:pPr>
              <w:pStyle w:val="TAH"/>
            </w:pPr>
            <w:r>
              <w:t>Modulation</w:t>
            </w:r>
          </w:p>
        </w:tc>
        <w:tc>
          <w:tcPr>
            <w:tcW w:w="1177" w:type="dxa"/>
          </w:tcPr>
          <w:p w14:paraId="6B5CC51F" w14:textId="77777777" w:rsidR="003A6053" w:rsidRPr="00B876F7" w:rsidRDefault="003A6053" w:rsidP="007159D8">
            <w:pPr>
              <w:pStyle w:val="TAH"/>
            </w:pPr>
            <w:r>
              <w:t>A1</w:t>
            </w:r>
          </w:p>
        </w:tc>
        <w:tc>
          <w:tcPr>
            <w:tcW w:w="1177" w:type="dxa"/>
          </w:tcPr>
          <w:p w14:paraId="61032441" w14:textId="77777777" w:rsidR="003A6053" w:rsidRPr="00B876F7" w:rsidRDefault="003A6053" w:rsidP="007159D8">
            <w:pPr>
              <w:pStyle w:val="TAH"/>
            </w:pPr>
            <w:r>
              <w:t>A2</w:t>
            </w:r>
          </w:p>
        </w:tc>
        <w:tc>
          <w:tcPr>
            <w:tcW w:w="1177" w:type="dxa"/>
          </w:tcPr>
          <w:p w14:paraId="5092C454" w14:textId="77777777" w:rsidR="003A6053" w:rsidRPr="00B876F7" w:rsidRDefault="003A6053" w:rsidP="007159D8">
            <w:pPr>
              <w:pStyle w:val="TAH"/>
            </w:pPr>
            <w:r>
              <w:t>A3</w:t>
            </w:r>
          </w:p>
        </w:tc>
        <w:tc>
          <w:tcPr>
            <w:tcW w:w="1080" w:type="dxa"/>
          </w:tcPr>
          <w:p w14:paraId="2982A7E1" w14:textId="77777777" w:rsidR="003A6053" w:rsidRDefault="003A6053" w:rsidP="007159D8">
            <w:pPr>
              <w:pStyle w:val="TAH"/>
            </w:pPr>
            <w:r>
              <w:t>A4</w:t>
            </w:r>
          </w:p>
        </w:tc>
        <w:tc>
          <w:tcPr>
            <w:tcW w:w="1080" w:type="dxa"/>
          </w:tcPr>
          <w:p w14:paraId="146F22A8" w14:textId="77777777" w:rsidR="003A6053" w:rsidRDefault="003A6053" w:rsidP="007159D8">
            <w:pPr>
              <w:pStyle w:val="TAH"/>
            </w:pPr>
            <w:r>
              <w:t>A5</w:t>
            </w:r>
          </w:p>
        </w:tc>
        <w:tc>
          <w:tcPr>
            <w:tcW w:w="1080" w:type="dxa"/>
          </w:tcPr>
          <w:p w14:paraId="06913830" w14:textId="77777777" w:rsidR="003A6053" w:rsidRDefault="003A6053" w:rsidP="007159D8">
            <w:pPr>
              <w:pStyle w:val="TAH"/>
            </w:pPr>
            <w:r>
              <w:t>A6</w:t>
            </w:r>
          </w:p>
        </w:tc>
      </w:tr>
      <w:tr w:rsidR="003A6053" w14:paraId="54B5E8F7" w14:textId="77777777" w:rsidTr="007159D8">
        <w:tc>
          <w:tcPr>
            <w:tcW w:w="1318" w:type="dxa"/>
          </w:tcPr>
          <w:p w14:paraId="0C84A456" w14:textId="77777777" w:rsidR="003A6053" w:rsidRDefault="003A6053" w:rsidP="007159D8">
            <w:pPr>
              <w:pStyle w:val="TAC"/>
            </w:pPr>
            <w:r>
              <w:t>DFT-s-OFDM</w:t>
            </w:r>
          </w:p>
        </w:tc>
        <w:tc>
          <w:tcPr>
            <w:tcW w:w="1540" w:type="dxa"/>
          </w:tcPr>
          <w:p w14:paraId="57A139DA" w14:textId="77777777" w:rsidR="003A6053" w:rsidRDefault="003A6053" w:rsidP="007159D8">
            <w:pPr>
              <w:pStyle w:val="TAC"/>
            </w:pPr>
            <w:r>
              <w:t>Pi/2 BPSK</w:t>
            </w:r>
          </w:p>
        </w:tc>
        <w:tc>
          <w:tcPr>
            <w:tcW w:w="1177" w:type="dxa"/>
          </w:tcPr>
          <w:p w14:paraId="5F354C64" w14:textId="7B9572EF" w:rsidR="003A6053" w:rsidRDefault="003A6053" w:rsidP="007159D8">
            <w:pPr>
              <w:pStyle w:val="TAC"/>
            </w:pPr>
            <w:r>
              <w:t>1.5</w:t>
            </w:r>
          </w:p>
        </w:tc>
        <w:tc>
          <w:tcPr>
            <w:tcW w:w="1177" w:type="dxa"/>
          </w:tcPr>
          <w:p w14:paraId="1AC07D42" w14:textId="27DFDB64" w:rsidR="003A6053" w:rsidRDefault="003A6053" w:rsidP="007159D8">
            <w:pPr>
              <w:pStyle w:val="TAC"/>
            </w:pPr>
            <w:r>
              <w:t>5.0</w:t>
            </w:r>
          </w:p>
        </w:tc>
        <w:tc>
          <w:tcPr>
            <w:tcW w:w="1177" w:type="dxa"/>
          </w:tcPr>
          <w:p w14:paraId="65921A27" w14:textId="0B103AB5" w:rsidR="003A6053" w:rsidRDefault="003A6053" w:rsidP="007159D8">
            <w:pPr>
              <w:pStyle w:val="TAC"/>
            </w:pPr>
            <w:r>
              <w:t>1.5</w:t>
            </w:r>
          </w:p>
        </w:tc>
        <w:tc>
          <w:tcPr>
            <w:tcW w:w="1080" w:type="dxa"/>
          </w:tcPr>
          <w:p w14:paraId="31022774" w14:textId="51D0C138" w:rsidR="003A6053" w:rsidRDefault="003A6053" w:rsidP="007159D8">
            <w:pPr>
              <w:pStyle w:val="TAC"/>
            </w:pPr>
            <w:r>
              <w:t>6.5</w:t>
            </w:r>
          </w:p>
        </w:tc>
        <w:tc>
          <w:tcPr>
            <w:tcW w:w="1080" w:type="dxa"/>
          </w:tcPr>
          <w:p w14:paraId="3AB06C73" w14:textId="72CB9299" w:rsidR="003A6053" w:rsidRDefault="003A6053" w:rsidP="007159D8">
            <w:pPr>
              <w:pStyle w:val="TAC"/>
            </w:pPr>
            <w:r>
              <w:t>6.5</w:t>
            </w:r>
          </w:p>
        </w:tc>
        <w:tc>
          <w:tcPr>
            <w:tcW w:w="1080" w:type="dxa"/>
          </w:tcPr>
          <w:p w14:paraId="1D3D536B" w14:textId="253120C6" w:rsidR="003A6053" w:rsidRDefault="003A6053" w:rsidP="007159D8">
            <w:pPr>
              <w:pStyle w:val="TAC"/>
            </w:pPr>
            <w:r>
              <w:t>2.0</w:t>
            </w:r>
          </w:p>
        </w:tc>
      </w:tr>
      <w:tr w:rsidR="003A6053" w14:paraId="23E316CA" w14:textId="77777777" w:rsidTr="00896B3A">
        <w:tc>
          <w:tcPr>
            <w:tcW w:w="1318" w:type="dxa"/>
            <w:tcBorders>
              <w:bottom w:val="nil"/>
            </w:tcBorders>
          </w:tcPr>
          <w:p w14:paraId="61B7354D" w14:textId="77777777" w:rsidR="003A6053" w:rsidRDefault="003A6053" w:rsidP="007159D8">
            <w:pPr>
              <w:pStyle w:val="TAC"/>
            </w:pPr>
          </w:p>
        </w:tc>
        <w:tc>
          <w:tcPr>
            <w:tcW w:w="1540" w:type="dxa"/>
          </w:tcPr>
          <w:p w14:paraId="4C84C88D" w14:textId="77777777" w:rsidR="003A6053" w:rsidRDefault="003A6053" w:rsidP="007159D8">
            <w:pPr>
              <w:pStyle w:val="TAC"/>
            </w:pPr>
            <w:r>
              <w:t>QPSK</w:t>
            </w:r>
          </w:p>
        </w:tc>
        <w:tc>
          <w:tcPr>
            <w:tcW w:w="1177" w:type="dxa"/>
          </w:tcPr>
          <w:p w14:paraId="1D0EB38C" w14:textId="1EAA097A" w:rsidR="003A6053" w:rsidRDefault="003A6053" w:rsidP="007159D8">
            <w:pPr>
              <w:pStyle w:val="TAC"/>
            </w:pPr>
            <w:r>
              <w:t>1.5</w:t>
            </w:r>
          </w:p>
        </w:tc>
        <w:tc>
          <w:tcPr>
            <w:tcW w:w="1177" w:type="dxa"/>
          </w:tcPr>
          <w:p w14:paraId="580AD208" w14:textId="65415C56" w:rsidR="003A6053" w:rsidRDefault="003A6053" w:rsidP="007159D8">
            <w:pPr>
              <w:pStyle w:val="TAC"/>
            </w:pPr>
            <w:r>
              <w:t>5.0</w:t>
            </w:r>
          </w:p>
        </w:tc>
        <w:tc>
          <w:tcPr>
            <w:tcW w:w="1177" w:type="dxa"/>
          </w:tcPr>
          <w:p w14:paraId="32286462" w14:textId="2C024D4D" w:rsidR="003A6053" w:rsidRDefault="003A6053" w:rsidP="007159D8">
            <w:pPr>
              <w:pStyle w:val="TAC"/>
            </w:pPr>
            <w:r>
              <w:t>1.5</w:t>
            </w:r>
          </w:p>
        </w:tc>
        <w:tc>
          <w:tcPr>
            <w:tcW w:w="1080" w:type="dxa"/>
          </w:tcPr>
          <w:p w14:paraId="529FD785" w14:textId="42A9C888" w:rsidR="003A6053" w:rsidRDefault="003A6053" w:rsidP="007159D8">
            <w:pPr>
              <w:pStyle w:val="TAC"/>
            </w:pPr>
            <w:r>
              <w:t>6.5</w:t>
            </w:r>
          </w:p>
        </w:tc>
        <w:tc>
          <w:tcPr>
            <w:tcW w:w="1080" w:type="dxa"/>
          </w:tcPr>
          <w:p w14:paraId="591BF3F0" w14:textId="4CC9BA98" w:rsidR="003A6053" w:rsidRDefault="003A6053" w:rsidP="007159D8">
            <w:pPr>
              <w:pStyle w:val="TAC"/>
            </w:pPr>
            <w:r>
              <w:t>7.0</w:t>
            </w:r>
          </w:p>
        </w:tc>
        <w:tc>
          <w:tcPr>
            <w:tcW w:w="1080" w:type="dxa"/>
          </w:tcPr>
          <w:p w14:paraId="206A2A3D" w14:textId="3EBB6235" w:rsidR="003A6053" w:rsidRDefault="003A6053" w:rsidP="007159D8">
            <w:pPr>
              <w:pStyle w:val="TAC"/>
            </w:pPr>
            <w:r>
              <w:t>2.5</w:t>
            </w:r>
          </w:p>
        </w:tc>
      </w:tr>
      <w:tr w:rsidR="003A6053" w14:paraId="4621B117" w14:textId="77777777" w:rsidTr="00896B3A">
        <w:tc>
          <w:tcPr>
            <w:tcW w:w="1318" w:type="dxa"/>
            <w:tcBorders>
              <w:top w:val="nil"/>
              <w:bottom w:val="nil"/>
            </w:tcBorders>
          </w:tcPr>
          <w:p w14:paraId="59EE18CD" w14:textId="77777777" w:rsidR="003A6053" w:rsidRDefault="003A6053" w:rsidP="007159D8">
            <w:pPr>
              <w:pStyle w:val="TAC"/>
            </w:pPr>
          </w:p>
        </w:tc>
        <w:tc>
          <w:tcPr>
            <w:tcW w:w="1540" w:type="dxa"/>
          </w:tcPr>
          <w:p w14:paraId="1E3A4D03" w14:textId="77777777" w:rsidR="003A6053" w:rsidRDefault="003A6053" w:rsidP="007159D8">
            <w:pPr>
              <w:pStyle w:val="TAC"/>
            </w:pPr>
            <w:r>
              <w:t>16QAM</w:t>
            </w:r>
          </w:p>
        </w:tc>
        <w:tc>
          <w:tcPr>
            <w:tcW w:w="1177" w:type="dxa"/>
          </w:tcPr>
          <w:p w14:paraId="3DA92C14" w14:textId="51EF6829" w:rsidR="003A6053" w:rsidRDefault="003A6053" w:rsidP="007159D8">
            <w:pPr>
              <w:pStyle w:val="TAC"/>
            </w:pPr>
            <w:r>
              <w:t>2.0</w:t>
            </w:r>
          </w:p>
        </w:tc>
        <w:tc>
          <w:tcPr>
            <w:tcW w:w="1177" w:type="dxa"/>
          </w:tcPr>
          <w:p w14:paraId="1E0CD9C1" w14:textId="4C174EA2" w:rsidR="003A6053" w:rsidRDefault="003A6053" w:rsidP="007159D8">
            <w:pPr>
              <w:pStyle w:val="TAC"/>
            </w:pPr>
            <w:r>
              <w:t>5.5</w:t>
            </w:r>
          </w:p>
        </w:tc>
        <w:tc>
          <w:tcPr>
            <w:tcW w:w="1177" w:type="dxa"/>
          </w:tcPr>
          <w:p w14:paraId="6E0A7676" w14:textId="5F472E4A" w:rsidR="003A6053" w:rsidRDefault="003A6053" w:rsidP="007159D8">
            <w:pPr>
              <w:pStyle w:val="TAC"/>
            </w:pPr>
            <w:r>
              <w:t>2.0</w:t>
            </w:r>
          </w:p>
        </w:tc>
        <w:tc>
          <w:tcPr>
            <w:tcW w:w="1080" w:type="dxa"/>
          </w:tcPr>
          <w:p w14:paraId="226F734C" w14:textId="7ACAF547" w:rsidR="003A6053" w:rsidRDefault="003A6053" w:rsidP="007159D8">
            <w:pPr>
              <w:pStyle w:val="TAC"/>
            </w:pPr>
            <w:r>
              <w:t>7.0</w:t>
            </w:r>
          </w:p>
        </w:tc>
        <w:tc>
          <w:tcPr>
            <w:tcW w:w="1080" w:type="dxa"/>
          </w:tcPr>
          <w:p w14:paraId="28A6E9C7" w14:textId="5C6F639A" w:rsidR="003A6053" w:rsidRDefault="003A6053" w:rsidP="007159D8">
            <w:pPr>
              <w:pStyle w:val="TAC"/>
            </w:pPr>
            <w:r>
              <w:t>7.5</w:t>
            </w:r>
          </w:p>
        </w:tc>
        <w:tc>
          <w:tcPr>
            <w:tcW w:w="1080" w:type="dxa"/>
          </w:tcPr>
          <w:p w14:paraId="26632F7E" w14:textId="07499CF4" w:rsidR="003A6053" w:rsidRDefault="003A6053" w:rsidP="007159D8">
            <w:pPr>
              <w:pStyle w:val="TAC"/>
            </w:pPr>
            <w:r>
              <w:t>3.0</w:t>
            </w:r>
          </w:p>
        </w:tc>
      </w:tr>
      <w:tr w:rsidR="003A6053" w14:paraId="08CA3CFF" w14:textId="77777777" w:rsidTr="00896B3A">
        <w:tc>
          <w:tcPr>
            <w:tcW w:w="1318" w:type="dxa"/>
            <w:tcBorders>
              <w:top w:val="nil"/>
            </w:tcBorders>
          </w:tcPr>
          <w:p w14:paraId="1593A1AA" w14:textId="77777777" w:rsidR="003A6053" w:rsidRDefault="003A6053" w:rsidP="007159D8">
            <w:pPr>
              <w:pStyle w:val="TAC"/>
            </w:pPr>
          </w:p>
        </w:tc>
        <w:tc>
          <w:tcPr>
            <w:tcW w:w="1540" w:type="dxa"/>
          </w:tcPr>
          <w:p w14:paraId="5BADB639" w14:textId="77777777" w:rsidR="003A6053" w:rsidRDefault="003A6053" w:rsidP="007159D8">
            <w:pPr>
              <w:pStyle w:val="TAC"/>
            </w:pPr>
            <w:r>
              <w:t>64QAM</w:t>
            </w:r>
          </w:p>
        </w:tc>
        <w:tc>
          <w:tcPr>
            <w:tcW w:w="1177" w:type="dxa"/>
          </w:tcPr>
          <w:p w14:paraId="32347CC7" w14:textId="77777777" w:rsidR="003A6053" w:rsidRDefault="003A6053" w:rsidP="007159D8">
            <w:pPr>
              <w:pStyle w:val="TAC"/>
            </w:pPr>
            <w:r>
              <w:t>2.5</w:t>
            </w:r>
          </w:p>
        </w:tc>
        <w:tc>
          <w:tcPr>
            <w:tcW w:w="1177" w:type="dxa"/>
          </w:tcPr>
          <w:p w14:paraId="22A3B07E" w14:textId="2E16E5C7" w:rsidR="003A6053" w:rsidRDefault="003A6053" w:rsidP="007159D8">
            <w:pPr>
              <w:pStyle w:val="TAC"/>
            </w:pPr>
            <w:r>
              <w:t>6</w:t>
            </w:r>
          </w:p>
        </w:tc>
        <w:tc>
          <w:tcPr>
            <w:tcW w:w="1177" w:type="dxa"/>
          </w:tcPr>
          <w:p w14:paraId="7CB68F36" w14:textId="77777777" w:rsidR="003A6053" w:rsidRDefault="003A6053" w:rsidP="007159D8">
            <w:pPr>
              <w:pStyle w:val="TAC"/>
            </w:pPr>
            <w:r>
              <w:t>2.5</w:t>
            </w:r>
          </w:p>
        </w:tc>
        <w:tc>
          <w:tcPr>
            <w:tcW w:w="1080" w:type="dxa"/>
          </w:tcPr>
          <w:p w14:paraId="02A108BA" w14:textId="3F79D26B" w:rsidR="003A6053" w:rsidRDefault="003A6053" w:rsidP="007159D8">
            <w:pPr>
              <w:pStyle w:val="TAC"/>
            </w:pPr>
            <w:r>
              <w:t>7.5</w:t>
            </w:r>
          </w:p>
        </w:tc>
        <w:tc>
          <w:tcPr>
            <w:tcW w:w="1080" w:type="dxa"/>
          </w:tcPr>
          <w:p w14:paraId="76D86FA7" w14:textId="3F8A2584" w:rsidR="003A6053" w:rsidRDefault="003A6053" w:rsidP="007159D8">
            <w:pPr>
              <w:pStyle w:val="TAC"/>
            </w:pPr>
            <w:r>
              <w:t>8</w:t>
            </w:r>
          </w:p>
        </w:tc>
        <w:tc>
          <w:tcPr>
            <w:tcW w:w="1080" w:type="dxa"/>
          </w:tcPr>
          <w:p w14:paraId="684060B0" w14:textId="31CE2035" w:rsidR="003A6053" w:rsidRDefault="003A6053" w:rsidP="007159D8">
            <w:pPr>
              <w:pStyle w:val="TAC"/>
            </w:pPr>
            <w:r>
              <w:t>3.5</w:t>
            </w:r>
          </w:p>
        </w:tc>
      </w:tr>
      <w:tr w:rsidR="003A6053" w14:paraId="7E26F643" w14:textId="77777777" w:rsidTr="00896B3A">
        <w:tc>
          <w:tcPr>
            <w:tcW w:w="1318" w:type="dxa"/>
            <w:tcBorders>
              <w:bottom w:val="nil"/>
            </w:tcBorders>
          </w:tcPr>
          <w:p w14:paraId="556D4259" w14:textId="77777777" w:rsidR="003A6053" w:rsidRDefault="003A6053" w:rsidP="007159D8">
            <w:pPr>
              <w:pStyle w:val="TAC"/>
            </w:pPr>
            <w:r>
              <w:t>CP-OFDM</w:t>
            </w:r>
          </w:p>
        </w:tc>
        <w:tc>
          <w:tcPr>
            <w:tcW w:w="1540" w:type="dxa"/>
          </w:tcPr>
          <w:p w14:paraId="5B972586" w14:textId="77777777" w:rsidR="003A6053" w:rsidRDefault="003A6053" w:rsidP="007159D8">
            <w:pPr>
              <w:pStyle w:val="TAC"/>
            </w:pPr>
            <w:r>
              <w:t>QPSK</w:t>
            </w:r>
          </w:p>
        </w:tc>
        <w:tc>
          <w:tcPr>
            <w:tcW w:w="1177" w:type="dxa"/>
          </w:tcPr>
          <w:p w14:paraId="508773AC" w14:textId="2C3237B1" w:rsidR="003A6053" w:rsidRDefault="003A6053" w:rsidP="007159D8">
            <w:pPr>
              <w:pStyle w:val="TAC"/>
            </w:pPr>
            <w:r>
              <w:t>3.0</w:t>
            </w:r>
          </w:p>
        </w:tc>
        <w:tc>
          <w:tcPr>
            <w:tcW w:w="1177" w:type="dxa"/>
          </w:tcPr>
          <w:p w14:paraId="776D8032" w14:textId="1C77EA7B" w:rsidR="003A6053" w:rsidRDefault="003A6053" w:rsidP="007159D8">
            <w:pPr>
              <w:pStyle w:val="TAC"/>
            </w:pPr>
            <w:r>
              <w:t>6.5</w:t>
            </w:r>
          </w:p>
        </w:tc>
        <w:tc>
          <w:tcPr>
            <w:tcW w:w="1177" w:type="dxa"/>
          </w:tcPr>
          <w:p w14:paraId="3EDC01E3" w14:textId="77777777" w:rsidR="003A6053" w:rsidRDefault="003A6053" w:rsidP="007159D8">
            <w:pPr>
              <w:pStyle w:val="TAC"/>
            </w:pPr>
          </w:p>
        </w:tc>
        <w:tc>
          <w:tcPr>
            <w:tcW w:w="1080" w:type="dxa"/>
          </w:tcPr>
          <w:p w14:paraId="194147E5" w14:textId="0F3129B9" w:rsidR="003A6053" w:rsidRDefault="003A6053" w:rsidP="007159D8">
            <w:pPr>
              <w:pStyle w:val="TAC"/>
            </w:pPr>
            <w:r>
              <w:t>8.0</w:t>
            </w:r>
          </w:p>
        </w:tc>
        <w:tc>
          <w:tcPr>
            <w:tcW w:w="1080" w:type="dxa"/>
          </w:tcPr>
          <w:p w14:paraId="786FDB47" w14:textId="47078BE7" w:rsidR="003A6053" w:rsidRDefault="003A6053" w:rsidP="007159D8">
            <w:pPr>
              <w:pStyle w:val="TAC"/>
            </w:pPr>
            <w:r>
              <w:t>10.0</w:t>
            </w:r>
          </w:p>
        </w:tc>
        <w:tc>
          <w:tcPr>
            <w:tcW w:w="1080" w:type="dxa"/>
          </w:tcPr>
          <w:p w14:paraId="763C30BF" w14:textId="1474ACF1" w:rsidR="003A6053" w:rsidRDefault="003A6053" w:rsidP="007159D8">
            <w:pPr>
              <w:pStyle w:val="TAC"/>
            </w:pPr>
            <w:r>
              <w:t>4.5</w:t>
            </w:r>
          </w:p>
        </w:tc>
      </w:tr>
      <w:tr w:rsidR="003A6053" w14:paraId="06069397" w14:textId="77777777" w:rsidTr="00896B3A">
        <w:tc>
          <w:tcPr>
            <w:tcW w:w="1318" w:type="dxa"/>
            <w:tcBorders>
              <w:top w:val="nil"/>
              <w:bottom w:val="nil"/>
            </w:tcBorders>
          </w:tcPr>
          <w:p w14:paraId="37C25151" w14:textId="77777777" w:rsidR="003A6053" w:rsidRDefault="003A6053" w:rsidP="007159D8">
            <w:pPr>
              <w:pStyle w:val="TAC"/>
            </w:pPr>
          </w:p>
        </w:tc>
        <w:tc>
          <w:tcPr>
            <w:tcW w:w="1540" w:type="dxa"/>
          </w:tcPr>
          <w:p w14:paraId="34B65656" w14:textId="77777777" w:rsidR="003A6053" w:rsidRDefault="003A6053" w:rsidP="007159D8">
            <w:pPr>
              <w:pStyle w:val="TAC"/>
            </w:pPr>
            <w:r>
              <w:t>16QAM</w:t>
            </w:r>
          </w:p>
        </w:tc>
        <w:tc>
          <w:tcPr>
            <w:tcW w:w="1177" w:type="dxa"/>
          </w:tcPr>
          <w:p w14:paraId="521AE6C6" w14:textId="4388FEA5" w:rsidR="003A6053" w:rsidRDefault="003A6053" w:rsidP="007159D8">
            <w:pPr>
              <w:pStyle w:val="TAC"/>
            </w:pPr>
            <w:r>
              <w:t>3.0</w:t>
            </w:r>
          </w:p>
        </w:tc>
        <w:tc>
          <w:tcPr>
            <w:tcW w:w="1177" w:type="dxa"/>
          </w:tcPr>
          <w:p w14:paraId="6D142958" w14:textId="354BBB43" w:rsidR="003A6053" w:rsidRDefault="003A6053" w:rsidP="007159D8">
            <w:pPr>
              <w:pStyle w:val="TAC"/>
            </w:pPr>
            <w:r>
              <w:t>6.5</w:t>
            </w:r>
          </w:p>
        </w:tc>
        <w:tc>
          <w:tcPr>
            <w:tcW w:w="1177" w:type="dxa"/>
          </w:tcPr>
          <w:p w14:paraId="398318FE" w14:textId="77777777" w:rsidR="003A6053" w:rsidRDefault="003A6053" w:rsidP="007159D8">
            <w:pPr>
              <w:pStyle w:val="TAC"/>
            </w:pPr>
          </w:p>
        </w:tc>
        <w:tc>
          <w:tcPr>
            <w:tcW w:w="1080" w:type="dxa"/>
          </w:tcPr>
          <w:p w14:paraId="7562A435" w14:textId="1FE0D074" w:rsidR="003A6053" w:rsidRDefault="003A6053" w:rsidP="007159D8">
            <w:pPr>
              <w:pStyle w:val="TAC"/>
            </w:pPr>
            <w:r>
              <w:t>8.0</w:t>
            </w:r>
          </w:p>
        </w:tc>
        <w:tc>
          <w:tcPr>
            <w:tcW w:w="1080" w:type="dxa"/>
          </w:tcPr>
          <w:p w14:paraId="64428096" w14:textId="1EAD9FC7" w:rsidR="003A6053" w:rsidRDefault="003A6053" w:rsidP="007159D8">
            <w:pPr>
              <w:pStyle w:val="TAC"/>
            </w:pPr>
            <w:r>
              <w:t>10.0</w:t>
            </w:r>
          </w:p>
        </w:tc>
        <w:tc>
          <w:tcPr>
            <w:tcW w:w="1080" w:type="dxa"/>
          </w:tcPr>
          <w:p w14:paraId="664BD3BB" w14:textId="31AA613C" w:rsidR="003A6053" w:rsidRDefault="003A6053" w:rsidP="007159D8">
            <w:pPr>
              <w:pStyle w:val="TAC"/>
            </w:pPr>
            <w:r>
              <w:t>4.5</w:t>
            </w:r>
          </w:p>
        </w:tc>
      </w:tr>
      <w:tr w:rsidR="003A6053" w14:paraId="1ED40C74" w14:textId="77777777" w:rsidTr="00896B3A">
        <w:tc>
          <w:tcPr>
            <w:tcW w:w="1318" w:type="dxa"/>
            <w:tcBorders>
              <w:top w:val="nil"/>
            </w:tcBorders>
          </w:tcPr>
          <w:p w14:paraId="4558B57D" w14:textId="77777777" w:rsidR="003A6053" w:rsidRDefault="003A6053" w:rsidP="007159D8">
            <w:pPr>
              <w:pStyle w:val="TAC"/>
            </w:pPr>
          </w:p>
        </w:tc>
        <w:tc>
          <w:tcPr>
            <w:tcW w:w="1540" w:type="dxa"/>
          </w:tcPr>
          <w:p w14:paraId="773747A3" w14:textId="77777777" w:rsidR="003A6053" w:rsidRDefault="003A6053" w:rsidP="007159D8">
            <w:pPr>
              <w:pStyle w:val="TAC"/>
            </w:pPr>
            <w:r>
              <w:t>64QAM</w:t>
            </w:r>
          </w:p>
        </w:tc>
        <w:tc>
          <w:tcPr>
            <w:tcW w:w="1177" w:type="dxa"/>
          </w:tcPr>
          <w:p w14:paraId="1EC42025" w14:textId="57C33E7D" w:rsidR="003A6053" w:rsidRDefault="003A6053" w:rsidP="007159D8">
            <w:pPr>
              <w:pStyle w:val="TAC"/>
            </w:pPr>
            <w:r>
              <w:t>3.0</w:t>
            </w:r>
          </w:p>
        </w:tc>
        <w:tc>
          <w:tcPr>
            <w:tcW w:w="1177" w:type="dxa"/>
          </w:tcPr>
          <w:p w14:paraId="6511DC84" w14:textId="76ADA1AD" w:rsidR="003A6053" w:rsidRDefault="003A6053" w:rsidP="007159D8">
            <w:pPr>
              <w:pStyle w:val="TAC"/>
            </w:pPr>
            <w:r>
              <w:t>6.5</w:t>
            </w:r>
          </w:p>
        </w:tc>
        <w:tc>
          <w:tcPr>
            <w:tcW w:w="1177" w:type="dxa"/>
          </w:tcPr>
          <w:p w14:paraId="7945B32E" w14:textId="77777777" w:rsidR="003A6053" w:rsidRDefault="003A6053" w:rsidP="007159D8">
            <w:pPr>
              <w:pStyle w:val="TAC"/>
            </w:pPr>
          </w:p>
        </w:tc>
        <w:tc>
          <w:tcPr>
            <w:tcW w:w="1080" w:type="dxa"/>
          </w:tcPr>
          <w:p w14:paraId="01F7D5E3" w14:textId="39C8668B" w:rsidR="003A6053" w:rsidRDefault="003A6053" w:rsidP="007159D8">
            <w:pPr>
              <w:pStyle w:val="TAC"/>
            </w:pPr>
            <w:r>
              <w:t>8.0</w:t>
            </w:r>
          </w:p>
        </w:tc>
        <w:tc>
          <w:tcPr>
            <w:tcW w:w="1080" w:type="dxa"/>
          </w:tcPr>
          <w:p w14:paraId="1BD527C7" w14:textId="60BC0D54" w:rsidR="003A6053" w:rsidRDefault="003A6053" w:rsidP="007159D8">
            <w:pPr>
              <w:pStyle w:val="TAC"/>
            </w:pPr>
            <w:r>
              <w:t>10.0</w:t>
            </w:r>
          </w:p>
        </w:tc>
        <w:tc>
          <w:tcPr>
            <w:tcW w:w="1080" w:type="dxa"/>
          </w:tcPr>
          <w:p w14:paraId="5B63CD9E" w14:textId="37F205D1" w:rsidR="003A6053" w:rsidRDefault="003A6053" w:rsidP="007159D8">
            <w:pPr>
              <w:pStyle w:val="TAC"/>
            </w:pPr>
            <w:r>
              <w:t>4.5</w:t>
            </w:r>
          </w:p>
        </w:tc>
      </w:tr>
    </w:tbl>
    <w:p w14:paraId="72C0B699" w14:textId="77777777" w:rsidR="003A6053" w:rsidRDefault="003A6053" w:rsidP="003A6053"/>
    <w:p w14:paraId="136030AA" w14:textId="0CED7BC3" w:rsidR="001F6D06" w:rsidRDefault="001F6D06" w:rsidP="001F6D06">
      <w:pPr>
        <w:pStyle w:val="Heading3"/>
      </w:pPr>
      <w:bookmarkStart w:id="1222" w:name="_Toc161753858"/>
      <w:bookmarkStart w:id="1223" w:name="_Toc161754479"/>
      <w:bookmarkStart w:id="1224" w:name="_Toc163202052"/>
      <w:bookmarkStart w:id="1225" w:name="_Toc169888314"/>
      <w:bookmarkStart w:id="1226" w:name="_Toc171551503"/>
      <w:bookmarkStart w:id="1227" w:name="_Toc176775225"/>
      <w:bookmarkStart w:id="1228" w:name="_Toc187243820"/>
      <w:bookmarkStart w:id="1229" w:name="_Toc193201369"/>
      <w:r>
        <w:t>6.2.4</w:t>
      </w:r>
      <w:r>
        <w:tab/>
        <w:t>Configured transmitted power</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1BDDC66E" w14:textId="5FF75F0D" w:rsidR="00984859" w:rsidRPr="00E505D9" w:rsidRDefault="00984859" w:rsidP="00984859">
      <w:bookmarkStart w:id="1230" w:name="_Toc97562288"/>
      <w:bookmarkStart w:id="1231" w:name="_Toc104122515"/>
      <w:bookmarkStart w:id="1232" w:name="_Toc104205466"/>
      <w:bookmarkStart w:id="1233" w:name="_Toc104206673"/>
      <w:bookmarkStart w:id="1234" w:name="_Toc104503633"/>
      <w:bookmarkStart w:id="1235" w:name="_Toc106127564"/>
      <w:r>
        <w:t xml:space="preserve">The requirements for configured transmitted power defined in </w:t>
      </w:r>
      <w:r w:rsidRPr="00183047">
        <w:t>subclause 6.</w:t>
      </w:r>
      <w:r>
        <w:t>2</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w:t>
      </w:r>
    </w:p>
    <w:p w14:paraId="2B9803FB" w14:textId="77777777" w:rsidR="001F6D06" w:rsidRDefault="001F6D06" w:rsidP="001F6D06">
      <w:pPr>
        <w:pStyle w:val="Heading2"/>
      </w:pPr>
      <w:bookmarkStart w:id="1236" w:name="_Toc123057929"/>
      <w:bookmarkStart w:id="1237" w:name="_Toc124256622"/>
      <w:bookmarkStart w:id="1238" w:name="_Toc131734935"/>
      <w:bookmarkStart w:id="1239" w:name="_Toc137372712"/>
      <w:bookmarkStart w:id="1240" w:name="_Toc138885098"/>
      <w:bookmarkStart w:id="1241" w:name="_Toc145690601"/>
      <w:bookmarkStart w:id="1242" w:name="_Toc155382152"/>
      <w:bookmarkStart w:id="1243" w:name="_Toc161753859"/>
      <w:bookmarkStart w:id="1244" w:name="_Toc161754480"/>
      <w:bookmarkStart w:id="1245" w:name="_Toc163202053"/>
      <w:bookmarkStart w:id="1246" w:name="_Toc169888315"/>
      <w:bookmarkStart w:id="1247" w:name="_Toc171551504"/>
      <w:bookmarkStart w:id="1248" w:name="_Toc176775226"/>
      <w:bookmarkStart w:id="1249" w:name="_Toc187243821"/>
      <w:bookmarkStart w:id="1250" w:name="_Toc193201370"/>
      <w:r>
        <w:t>6.3</w:t>
      </w:r>
      <w:r>
        <w:tab/>
        <w:t>Output power dynamics.</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01DD7CCB" w14:textId="4ED68AD1" w:rsidR="001F6D06" w:rsidRDefault="0047389E" w:rsidP="0047389E">
      <w:pPr>
        <w:pStyle w:val="Heading3"/>
      </w:pPr>
      <w:bookmarkStart w:id="1251" w:name="_Toc97562289"/>
      <w:bookmarkStart w:id="1252" w:name="_Toc104122516"/>
      <w:bookmarkStart w:id="1253" w:name="_Toc104205467"/>
      <w:bookmarkStart w:id="1254" w:name="_Toc104206674"/>
      <w:bookmarkStart w:id="1255" w:name="_Toc104503634"/>
      <w:bookmarkStart w:id="1256" w:name="_Toc106127565"/>
      <w:bookmarkStart w:id="1257" w:name="_Toc123057930"/>
      <w:bookmarkStart w:id="1258" w:name="_Toc124256623"/>
      <w:bookmarkStart w:id="1259" w:name="_Toc131734936"/>
      <w:bookmarkStart w:id="1260" w:name="_Toc137372713"/>
      <w:bookmarkStart w:id="1261" w:name="_Toc138885099"/>
      <w:bookmarkStart w:id="1262" w:name="_Toc145690602"/>
      <w:bookmarkStart w:id="1263" w:name="_Toc155382153"/>
      <w:bookmarkStart w:id="1264" w:name="_Toc161753860"/>
      <w:bookmarkStart w:id="1265" w:name="_Toc161754481"/>
      <w:bookmarkStart w:id="1266" w:name="_Toc163202054"/>
      <w:bookmarkStart w:id="1267" w:name="_Toc169888316"/>
      <w:bookmarkStart w:id="1268" w:name="_Toc171551505"/>
      <w:bookmarkStart w:id="1269" w:name="_Toc176775227"/>
      <w:bookmarkStart w:id="1270" w:name="_Toc187243822"/>
      <w:bookmarkStart w:id="1271" w:name="_Toc193201371"/>
      <w:r>
        <w:rPr>
          <w:rFonts w:hint="eastAsia"/>
        </w:rPr>
        <w:t>6</w:t>
      </w:r>
      <w:r>
        <w:t>.3.1</w:t>
      </w:r>
      <w:r>
        <w:tab/>
        <w:t>Minimum output power</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5CF2986B" w14:textId="61AEF1A6" w:rsidR="00E505D9" w:rsidRPr="00A1115A" w:rsidRDefault="00E505D9" w:rsidP="00E505D9">
      <w:pPr>
        <w:rPr>
          <w:rFonts w:cs="v5.0.0"/>
        </w:rPr>
      </w:pPr>
      <w:r w:rsidRPr="00A1115A">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1272" w:name="_Toc97562290"/>
      <w:bookmarkStart w:id="1273" w:name="_Toc104122517"/>
      <w:bookmarkStart w:id="1274" w:name="_Toc104205468"/>
      <w:bookmarkStart w:id="1275" w:name="_Toc104206675"/>
      <w:bookmarkStart w:id="1276" w:name="_Toc104503635"/>
      <w:bookmarkStart w:id="1277" w:name="_Toc106127566"/>
      <w:bookmarkStart w:id="1278" w:name="_Toc123057931"/>
      <w:bookmarkStart w:id="1279" w:name="_Toc124256624"/>
      <w:bookmarkStart w:id="1280" w:name="_Toc131734937"/>
      <w:bookmarkStart w:id="1281" w:name="_Toc137372714"/>
      <w:bookmarkStart w:id="1282" w:name="_Toc138885100"/>
      <w:bookmarkStart w:id="1283" w:name="_Toc145690603"/>
      <w:bookmarkStart w:id="1284" w:name="_Toc155382154"/>
      <w:bookmarkStart w:id="1285" w:name="_Toc161753861"/>
      <w:bookmarkStart w:id="1286" w:name="_Toc161754482"/>
      <w:bookmarkStart w:id="1287" w:name="_Toc163202055"/>
      <w:bookmarkStart w:id="1288" w:name="_Toc169888317"/>
      <w:bookmarkStart w:id="1289" w:name="_Toc171551506"/>
      <w:bookmarkStart w:id="1290" w:name="_Toc176775228"/>
      <w:bookmarkStart w:id="1291" w:name="_Toc187243823"/>
      <w:bookmarkStart w:id="1292" w:name="_Toc193201372"/>
      <w:r>
        <w:t>6.3.2</w:t>
      </w:r>
      <w:r>
        <w:tab/>
        <w:t>Transmit OFF power</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76B1F1BD" w14:textId="77777777" w:rsidR="00E505D9" w:rsidRPr="00A1115A" w:rsidRDefault="00E505D9" w:rsidP="00E505D9">
      <w:r w:rsidRPr="00A1115A">
        <w:t>The transmit OFF power is defined as the mean power in a duration of at least one sub-frame (1 ms) excluding any transient periods. The transmit OFF power shall not exceed the values specified in Table 6.3.2-1.</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77777777" w:rsidR="00E505D9" w:rsidRPr="00CD0E42" w:rsidRDefault="00E505D9" w:rsidP="00D026C9">
            <w:pPr>
              <w:pStyle w:val="TAC"/>
            </w:pP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1293" w:name="_Toc97562291"/>
      <w:bookmarkStart w:id="1294" w:name="_Toc104122518"/>
      <w:bookmarkStart w:id="1295" w:name="_Toc104205469"/>
      <w:bookmarkStart w:id="1296" w:name="_Toc104206676"/>
      <w:bookmarkStart w:id="1297" w:name="_Toc104503636"/>
      <w:bookmarkStart w:id="1298" w:name="_Toc106127567"/>
      <w:bookmarkStart w:id="1299" w:name="_Toc123057932"/>
      <w:bookmarkStart w:id="1300" w:name="_Toc124256625"/>
      <w:bookmarkStart w:id="1301" w:name="_Toc131734938"/>
      <w:bookmarkStart w:id="1302" w:name="_Toc137372715"/>
      <w:bookmarkStart w:id="1303" w:name="_Toc138885101"/>
      <w:bookmarkStart w:id="1304" w:name="_Toc145690604"/>
      <w:bookmarkStart w:id="1305" w:name="_Toc155382155"/>
      <w:bookmarkStart w:id="1306" w:name="_Toc161753862"/>
      <w:bookmarkStart w:id="1307" w:name="_Toc161754483"/>
      <w:bookmarkStart w:id="1308" w:name="_Toc163202056"/>
      <w:bookmarkStart w:id="1309" w:name="_Toc169888318"/>
      <w:bookmarkStart w:id="1310" w:name="_Toc171551507"/>
      <w:bookmarkStart w:id="1311" w:name="_Toc176775229"/>
      <w:bookmarkStart w:id="1312" w:name="_Toc187243824"/>
      <w:bookmarkStart w:id="1313" w:name="_Toc193201373"/>
      <w:r>
        <w:t>6.3.3</w:t>
      </w:r>
      <w:r>
        <w:tab/>
        <w:t>Transmit ON/OFF time mask</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399C41CB" w14:textId="5E695C85" w:rsidR="00984859" w:rsidRPr="00E505D9" w:rsidRDefault="00984859" w:rsidP="00984859">
      <w:bookmarkStart w:id="1314" w:name="_Toc97562292"/>
      <w:bookmarkStart w:id="1315" w:name="_Toc104122519"/>
      <w:bookmarkStart w:id="1316" w:name="_Toc104205470"/>
      <w:bookmarkStart w:id="1317" w:name="_Toc104206677"/>
      <w:bookmarkStart w:id="1318" w:name="_Toc104503637"/>
      <w:bookmarkStart w:id="1319" w:name="_Toc106127568"/>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475457" w14:textId="33CC9CC0" w:rsidR="0047389E" w:rsidRDefault="0047389E" w:rsidP="0047389E">
      <w:pPr>
        <w:pStyle w:val="Heading3"/>
      </w:pPr>
      <w:bookmarkStart w:id="1320" w:name="_Toc123057933"/>
      <w:bookmarkStart w:id="1321" w:name="_Toc124256626"/>
      <w:bookmarkStart w:id="1322" w:name="_Toc131734939"/>
      <w:bookmarkStart w:id="1323" w:name="_Toc137372716"/>
      <w:bookmarkStart w:id="1324" w:name="_Toc138885102"/>
      <w:bookmarkStart w:id="1325" w:name="_Toc145690605"/>
      <w:bookmarkStart w:id="1326" w:name="_Toc155382156"/>
      <w:bookmarkStart w:id="1327" w:name="_Toc161753863"/>
      <w:bookmarkStart w:id="1328" w:name="_Toc161754484"/>
      <w:bookmarkStart w:id="1329" w:name="_Toc163202057"/>
      <w:bookmarkStart w:id="1330" w:name="_Toc169888319"/>
      <w:bookmarkStart w:id="1331" w:name="_Toc171551508"/>
      <w:bookmarkStart w:id="1332" w:name="_Toc176775230"/>
      <w:bookmarkStart w:id="1333" w:name="_Toc187243825"/>
      <w:bookmarkStart w:id="1334" w:name="_Toc193201374"/>
      <w:r>
        <w:lastRenderedPageBreak/>
        <w:t>6.3.4</w:t>
      </w:r>
      <w:r>
        <w:tab/>
        <w:t>Power control</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CC9056D" w14:textId="4847C975" w:rsidR="00984859" w:rsidRPr="007255AE" w:rsidRDefault="00984859" w:rsidP="00984859">
      <w:bookmarkStart w:id="1335" w:name="_Toc97562293"/>
      <w:bookmarkStart w:id="1336" w:name="_Toc104122520"/>
      <w:bookmarkStart w:id="1337" w:name="_Toc104205471"/>
      <w:bookmarkStart w:id="1338" w:name="_Toc104206678"/>
      <w:bookmarkStart w:id="1339" w:name="_Toc104503638"/>
      <w:bookmarkStart w:id="1340" w:name="_Toc106127569"/>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5FDA5ABC" w14:textId="77777777" w:rsidR="001F6D06" w:rsidRDefault="001F6D06" w:rsidP="001F6D06">
      <w:pPr>
        <w:pStyle w:val="Heading2"/>
      </w:pPr>
      <w:bookmarkStart w:id="1341" w:name="_Toc123057934"/>
      <w:bookmarkStart w:id="1342" w:name="_Toc124256627"/>
      <w:bookmarkStart w:id="1343" w:name="_Toc131734940"/>
      <w:bookmarkStart w:id="1344" w:name="_Toc137372717"/>
      <w:bookmarkStart w:id="1345" w:name="_Toc138885103"/>
      <w:bookmarkStart w:id="1346" w:name="_Toc145690606"/>
      <w:bookmarkStart w:id="1347" w:name="_Toc155382157"/>
      <w:bookmarkStart w:id="1348" w:name="_Toc161753864"/>
      <w:bookmarkStart w:id="1349" w:name="_Toc161754485"/>
      <w:bookmarkStart w:id="1350" w:name="_Toc163202058"/>
      <w:bookmarkStart w:id="1351" w:name="_Toc169888320"/>
      <w:bookmarkStart w:id="1352" w:name="_Toc171551509"/>
      <w:bookmarkStart w:id="1353" w:name="_Toc176775231"/>
      <w:bookmarkStart w:id="1354" w:name="_Toc187243826"/>
      <w:bookmarkStart w:id="1355" w:name="_Toc193201375"/>
      <w:r>
        <w:t>6.4</w:t>
      </w:r>
      <w:r>
        <w:tab/>
        <w:t>Transmit signal quality</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56D7BA15" w14:textId="77777777" w:rsidR="001F6D06" w:rsidRDefault="001F6D06" w:rsidP="001F6D06">
      <w:pPr>
        <w:pStyle w:val="Heading3"/>
      </w:pPr>
      <w:bookmarkStart w:id="1356" w:name="_Toc97562294"/>
      <w:bookmarkStart w:id="1357" w:name="_Toc104122521"/>
      <w:bookmarkStart w:id="1358" w:name="_Toc104205472"/>
      <w:bookmarkStart w:id="1359" w:name="_Toc104206679"/>
      <w:bookmarkStart w:id="1360" w:name="_Toc104503639"/>
      <w:bookmarkStart w:id="1361" w:name="_Toc106127570"/>
      <w:bookmarkStart w:id="1362" w:name="_Toc123057935"/>
      <w:bookmarkStart w:id="1363" w:name="_Toc124256628"/>
      <w:bookmarkStart w:id="1364" w:name="_Toc131734941"/>
      <w:bookmarkStart w:id="1365" w:name="_Toc137372718"/>
      <w:bookmarkStart w:id="1366" w:name="_Toc138885104"/>
      <w:bookmarkStart w:id="1367" w:name="_Toc145690607"/>
      <w:bookmarkStart w:id="1368" w:name="_Toc155382158"/>
      <w:bookmarkStart w:id="1369" w:name="_Toc161753865"/>
      <w:bookmarkStart w:id="1370" w:name="_Toc161754486"/>
      <w:bookmarkStart w:id="1371" w:name="_Toc163202059"/>
      <w:bookmarkStart w:id="1372" w:name="_Toc169888321"/>
      <w:bookmarkStart w:id="1373" w:name="_Toc171551510"/>
      <w:bookmarkStart w:id="1374" w:name="_Toc176775232"/>
      <w:bookmarkStart w:id="1375" w:name="_Toc187243827"/>
      <w:bookmarkStart w:id="1376" w:name="_Toc193201376"/>
      <w:r>
        <w:t>6.4.1</w:t>
      </w:r>
      <w:r>
        <w:tab/>
        <w:t>Frequency error</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07BE34CD" w14:textId="084FAB4F" w:rsidR="00A67115" w:rsidRPr="00464183" w:rsidRDefault="00A67115" w:rsidP="00A67115">
      <w:pPr>
        <w:rPr>
          <w:sz w:val="21"/>
          <w:szCs w:val="21"/>
        </w:rPr>
      </w:pPr>
      <w:r w:rsidRPr="00464183">
        <w:rPr>
          <w:sz w:val="21"/>
          <w:szCs w:val="21"/>
        </w:rPr>
        <w:t xml:space="preserve">The NTN satellite UE basic measurement interval of modulated carrier frequency is 1 UL slot. The NTN satellite UE pre-compensates the uplink modulated carrier frequency by the estimated </w:t>
      </w:r>
      <w:r>
        <w:rPr>
          <w:sz w:val="21"/>
          <w:szCs w:val="21"/>
        </w:rPr>
        <w:t>D</w:t>
      </w:r>
      <w:r w:rsidRPr="00464183">
        <w:rPr>
          <w:sz w:val="21"/>
          <w:szCs w:val="21"/>
        </w:rPr>
        <w:t xml:space="preserve">oppler shift according to </w:t>
      </w:r>
      <w:r w:rsidR="002F762C">
        <w:t xml:space="preserve">3GPP </w:t>
      </w:r>
      <w:r w:rsidRPr="00464183">
        <w:rPr>
          <w:sz w:val="21"/>
          <w:szCs w:val="21"/>
        </w:rPr>
        <w:t>TS</w:t>
      </w:r>
      <w:r>
        <w:rPr>
          <w:sz w:val="21"/>
          <w:szCs w:val="21"/>
        </w:rPr>
        <w:t xml:space="preserve"> </w:t>
      </w:r>
      <w:r w:rsidRPr="00464183">
        <w:rPr>
          <w:sz w:val="21"/>
          <w:szCs w:val="21"/>
        </w:rPr>
        <w:t xml:space="preserve">38.300 </w:t>
      </w:r>
      <w:r>
        <w:rPr>
          <w:sz w:val="21"/>
          <w:szCs w:val="21"/>
        </w:rPr>
        <w:t xml:space="preserve">[9] </w:t>
      </w:r>
      <w:r w:rsidRPr="00464183">
        <w:rPr>
          <w:sz w:val="21"/>
          <w:szCs w:val="21"/>
        </w:rPr>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1377" w:name="_Toc97562295"/>
      <w:bookmarkStart w:id="1378" w:name="_Toc104122522"/>
      <w:bookmarkStart w:id="1379" w:name="_Toc104205473"/>
      <w:bookmarkStart w:id="1380" w:name="_Toc104206680"/>
      <w:bookmarkStart w:id="1381" w:name="_Toc104503640"/>
      <w:bookmarkStart w:id="1382" w:name="_Toc106127571"/>
      <w:bookmarkStart w:id="1383" w:name="_Toc123057936"/>
      <w:bookmarkStart w:id="1384" w:name="_Toc124256629"/>
      <w:bookmarkStart w:id="1385" w:name="_Toc131734942"/>
      <w:bookmarkStart w:id="1386" w:name="_Toc137372719"/>
      <w:bookmarkStart w:id="1387" w:name="_Toc138885105"/>
      <w:bookmarkStart w:id="1388" w:name="_Toc145690608"/>
      <w:bookmarkStart w:id="1389" w:name="_Toc155382159"/>
      <w:bookmarkStart w:id="1390" w:name="_Toc161753866"/>
      <w:bookmarkStart w:id="1391" w:name="_Toc161754487"/>
      <w:bookmarkStart w:id="1392" w:name="_Toc163202060"/>
      <w:bookmarkStart w:id="1393" w:name="_Toc169888322"/>
      <w:bookmarkStart w:id="1394" w:name="_Toc171551511"/>
      <w:bookmarkStart w:id="1395" w:name="_Toc176775233"/>
      <w:bookmarkStart w:id="1396" w:name="_Toc187243828"/>
      <w:bookmarkStart w:id="1397" w:name="_Toc193201377"/>
      <w:r>
        <w:t>6.4.2</w:t>
      </w:r>
      <w:r>
        <w:tab/>
        <w:t>Transmit modulation quality</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1D28E658" w14:textId="7565D3B4" w:rsidR="001A5C2F" w:rsidRDefault="001A5C2F" w:rsidP="001A5C2F">
      <w:pPr>
        <w:pStyle w:val="Heading4"/>
      </w:pPr>
      <w:bookmarkStart w:id="1398" w:name="_Toc161753867"/>
      <w:bookmarkStart w:id="1399" w:name="_Toc161754488"/>
      <w:bookmarkStart w:id="1400" w:name="_Toc163202061"/>
      <w:bookmarkStart w:id="1401" w:name="_Toc169888323"/>
      <w:bookmarkStart w:id="1402" w:name="_Toc171551512"/>
      <w:bookmarkStart w:id="1403" w:name="_Toc176775234"/>
      <w:bookmarkStart w:id="1404" w:name="_Toc187243829"/>
      <w:bookmarkStart w:id="1405" w:name="_Toc193201378"/>
      <w:bookmarkStart w:id="1406" w:name="_Toc97562296"/>
      <w:bookmarkStart w:id="1407" w:name="_Toc104122523"/>
      <w:bookmarkStart w:id="1408" w:name="_Toc104205474"/>
      <w:bookmarkStart w:id="1409" w:name="_Toc104206681"/>
      <w:bookmarkStart w:id="1410" w:name="_Toc104503641"/>
      <w:bookmarkStart w:id="1411" w:name="_Toc106127572"/>
      <w:r w:rsidRPr="00A1115A">
        <w:t>6.4.2.</w:t>
      </w:r>
      <w:r>
        <w:t>1</w:t>
      </w:r>
      <w:r w:rsidRPr="00A1115A">
        <w:tab/>
      </w:r>
      <w:r>
        <w:t>General</w:t>
      </w:r>
      <w:bookmarkEnd w:id="1398"/>
      <w:bookmarkEnd w:id="1399"/>
      <w:bookmarkEnd w:id="1400"/>
      <w:bookmarkEnd w:id="1401"/>
      <w:bookmarkEnd w:id="1402"/>
      <w:bookmarkEnd w:id="1403"/>
      <w:bookmarkEnd w:id="1404"/>
      <w:bookmarkEnd w:id="1405"/>
    </w:p>
    <w:p w14:paraId="0767CE1F" w14:textId="7DC8AA09" w:rsidR="00984859" w:rsidRDefault="00C74E8B" w:rsidP="00984859">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p>
    <w:p w14:paraId="02FB2F19" w14:textId="77777777" w:rsidR="001A5C2F" w:rsidRPr="00A1115A" w:rsidRDefault="001A5C2F" w:rsidP="001A5C2F">
      <w:pPr>
        <w:pStyle w:val="Heading4"/>
      </w:pPr>
      <w:bookmarkStart w:id="1412" w:name="_Toc161753868"/>
      <w:bookmarkStart w:id="1413" w:name="_Toc161754489"/>
      <w:bookmarkStart w:id="1414" w:name="_Toc163202062"/>
      <w:bookmarkStart w:id="1415" w:name="_Toc169888324"/>
      <w:bookmarkStart w:id="1416" w:name="_Toc171551513"/>
      <w:bookmarkStart w:id="1417" w:name="_Toc176775235"/>
      <w:bookmarkStart w:id="1418" w:name="_Toc187243830"/>
      <w:bookmarkStart w:id="1419" w:name="_Toc193201379"/>
      <w:r w:rsidRPr="00A1115A">
        <w:t>6.4.2.</w:t>
      </w:r>
      <w:r>
        <w:t>2</w:t>
      </w:r>
      <w:r w:rsidRPr="00A1115A">
        <w:tab/>
      </w:r>
      <w:r>
        <w:t>Phase continuity requirements for DMRS bundling</w:t>
      </w:r>
      <w:bookmarkEnd w:id="1412"/>
      <w:bookmarkEnd w:id="1413"/>
      <w:bookmarkEnd w:id="1414"/>
      <w:bookmarkEnd w:id="1415"/>
      <w:bookmarkEnd w:id="1416"/>
      <w:bookmarkEnd w:id="1417"/>
      <w:bookmarkEnd w:id="1418"/>
      <w:bookmarkEnd w:id="1419"/>
    </w:p>
    <w:p w14:paraId="794A8C4C" w14:textId="77777777"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within a measurement time window limited by the UE capability of maximum duration for DMRS bundling [</w:t>
      </w:r>
      <w:r w:rsidRPr="00B07D60">
        <w:rPr>
          <w:i/>
        </w:rPr>
        <w:t>maxDurationDMRS-Bundling-r17</w:t>
      </w:r>
      <w:r w:rsidRPr="00FA2990">
        <w:t>] for GSO scenario and [</w:t>
      </w:r>
      <w:r w:rsidRPr="00B07D60">
        <w:rPr>
          <w:i/>
        </w:rPr>
        <w:t>maxDurationDMRS-Bundling-NTN-NGSO-r18</w:t>
      </w:r>
      <w:r w:rsidRPr="00FA2990">
        <w:t>]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0A7FF0A8" w14:textId="77777777" w:rsidR="001A5C2F" w:rsidRPr="00AC4579" w:rsidRDefault="001A5C2F" w:rsidP="00984859"/>
    <w:p w14:paraId="611AD211" w14:textId="46F2907D" w:rsidR="006348F2" w:rsidRPr="006348F2" w:rsidRDefault="006348F2" w:rsidP="006348F2">
      <w:pPr>
        <w:pStyle w:val="Heading2"/>
      </w:pPr>
      <w:bookmarkStart w:id="1420" w:name="_Toc123057937"/>
      <w:bookmarkStart w:id="1421" w:name="_Toc124256630"/>
      <w:bookmarkStart w:id="1422" w:name="_Toc131734943"/>
      <w:bookmarkStart w:id="1423" w:name="_Toc137372720"/>
      <w:bookmarkStart w:id="1424" w:name="_Toc138885106"/>
      <w:bookmarkStart w:id="1425" w:name="_Toc145690609"/>
      <w:bookmarkStart w:id="1426" w:name="_Toc155382160"/>
      <w:bookmarkStart w:id="1427" w:name="_Toc161753869"/>
      <w:bookmarkStart w:id="1428" w:name="_Toc161754490"/>
      <w:bookmarkStart w:id="1429" w:name="_Toc163202063"/>
      <w:bookmarkStart w:id="1430" w:name="_Toc169888325"/>
      <w:bookmarkStart w:id="1431" w:name="_Toc171551514"/>
      <w:bookmarkStart w:id="1432" w:name="_Toc176775236"/>
      <w:bookmarkStart w:id="1433" w:name="_Toc187243831"/>
      <w:bookmarkStart w:id="1434" w:name="_Toc193201380"/>
      <w:r>
        <w:rPr>
          <w:rFonts w:hint="eastAsia"/>
        </w:rPr>
        <w:lastRenderedPageBreak/>
        <w:t>6</w:t>
      </w:r>
      <w:r>
        <w:t>.</w:t>
      </w:r>
      <w:r>
        <w:rPr>
          <w:rFonts w:hint="eastAsia"/>
        </w:rPr>
        <w:t>5</w:t>
      </w:r>
      <w:r>
        <w:tab/>
      </w:r>
      <w:r>
        <w:rPr>
          <w:rFonts w:hint="eastAsia"/>
        </w:rPr>
        <w:t>Output</w:t>
      </w:r>
      <w:r>
        <w:t xml:space="preserve"> RF spectrum emissions</w:t>
      </w:r>
      <w:bookmarkEnd w:id="1406"/>
      <w:bookmarkEnd w:id="1407"/>
      <w:bookmarkEnd w:id="1408"/>
      <w:bookmarkEnd w:id="1409"/>
      <w:bookmarkEnd w:id="1410"/>
      <w:bookmarkEnd w:id="1411"/>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5BBD97DD" w14:textId="136C0EE7" w:rsidR="001F6D06" w:rsidRPr="009154AB" w:rsidRDefault="006348F2">
      <w:pPr>
        <w:pStyle w:val="Heading3"/>
      </w:pPr>
      <w:bookmarkStart w:id="1435" w:name="_Toc104122524"/>
      <w:bookmarkStart w:id="1436" w:name="_Toc104205475"/>
      <w:bookmarkStart w:id="1437" w:name="_Toc104206682"/>
      <w:bookmarkStart w:id="1438" w:name="_Toc104503642"/>
      <w:bookmarkStart w:id="1439" w:name="_Toc106127573"/>
      <w:bookmarkStart w:id="1440" w:name="_Toc123057938"/>
      <w:bookmarkStart w:id="1441" w:name="_Toc124256631"/>
      <w:bookmarkStart w:id="1442" w:name="_Toc131734944"/>
      <w:bookmarkStart w:id="1443" w:name="_Toc137372721"/>
      <w:bookmarkStart w:id="1444" w:name="_Toc138885107"/>
      <w:bookmarkStart w:id="1445" w:name="_Toc145690610"/>
      <w:bookmarkStart w:id="1446" w:name="_Toc155382161"/>
      <w:bookmarkStart w:id="1447" w:name="_Toc161753870"/>
      <w:bookmarkStart w:id="1448" w:name="_Toc161754491"/>
      <w:bookmarkStart w:id="1449" w:name="_Toc163202064"/>
      <w:bookmarkStart w:id="1450" w:name="_Toc169888326"/>
      <w:bookmarkStart w:id="1451" w:name="_Toc171551515"/>
      <w:bookmarkStart w:id="1452" w:name="_Toc176775237"/>
      <w:bookmarkStart w:id="1453" w:name="_Toc187243832"/>
      <w:bookmarkStart w:id="1454" w:name="_Toc193201381"/>
      <w:r>
        <w:t>6.5.1</w:t>
      </w:r>
      <w:r w:rsidR="001C6F09">
        <w:tab/>
      </w:r>
      <w:bookmarkStart w:id="1455" w:name="_Toc97562297"/>
      <w:r w:rsidR="0047389E" w:rsidRPr="009154AB">
        <w:t>Occupied bandwidth</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1B8DB8AF" w14:textId="32770097" w:rsidR="0047389E" w:rsidRDefault="005C142A" w:rsidP="0047389E">
      <w:pPr>
        <w:rPr>
          <w:rFonts w:cs="v5.0.0"/>
        </w:rPr>
      </w:pPr>
      <w:r w:rsidRPr="005C142A">
        <w:rPr>
          <w:rFonts w:cs="v5.0.0"/>
        </w:rPr>
        <w:t xml:space="preserve"> </w:t>
      </w: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77777777" w:rsidR="005C142A" w:rsidRPr="00A1115A" w:rsidRDefault="005C142A" w:rsidP="007159D8">
            <w:pPr>
              <w:pStyle w:val="TAH"/>
            </w:pP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1456" w:name="_Toc97562298"/>
      <w:bookmarkStart w:id="1457" w:name="_Toc104122525"/>
      <w:bookmarkStart w:id="1458" w:name="_Toc104205476"/>
      <w:bookmarkStart w:id="1459" w:name="_Toc104206683"/>
      <w:bookmarkStart w:id="1460" w:name="_Toc104503643"/>
      <w:bookmarkStart w:id="1461" w:name="_Toc106127574"/>
      <w:bookmarkStart w:id="1462" w:name="_Toc123057939"/>
      <w:bookmarkStart w:id="1463" w:name="_Toc124256632"/>
      <w:bookmarkStart w:id="1464" w:name="_Toc131734945"/>
      <w:bookmarkStart w:id="1465" w:name="_Toc137372722"/>
      <w:bookmarkStart w:id="1466" w:name="_Toc138885108"/>
      <w:bookmarkStart w:id="1467" w:name="_Toc145690611"/>
      <w:bookmarkStart w:id="1468" w:name="_Toc155382162"/>
      <w:bookmarkStart w:id="1469" w:name="_Toc161753871"/>
      <w:bookmarkStart w:id="1470" w:name="_Toc161754492"/>
      <w:bookmarkStart w:id="1471" w:name="_Toc163202065"/>
      <w:bookmarkStart w:id="1472" w:name="_Toc169888327"/>
      <w:bookmarkStart w:id="1473" w:name="_Toc171551516"/>
      <w:bookmarkStart w:id="1474" w:name="_Toc176775238"/>
      <w:bookmarkStart w:id="1475" w:name="_Toc187243833"/>
      <w:bookmarkStart w:id="1476" w:name="_Toc193201382"/>
      <w:r>
        <w:t>6.5.2</w:t>
      </w:r>
      <w:r w:rsidR="001C6F09">
        <w:tab/>
      </w:r>
      <w:r>
        <w:t>Out of band emission</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26F2C14E" w14:textId="34C3F9C7" w:rsidR="0047389E" w:rsidRDefault="001C314E" w:rsidP="001C314E">
      <w:pPr>
        <w:pStyle w:val="Heading4"/>
      </w:pPr>
      <w:bookmarkStart w:id="1477" w:name="_Toc104122526"/>
      <w:bookmarkStart w:id="1478" w:name="_Toc104205477"/>
      <w:bookmarkStart w:id="1479" w:name="_Toc104206684"/>
      <w:bookmarkStart w:id="1480" w:name="_Toc104503644"/>
      <w:bookmarkStart w:id="1481" w:name="_Toc106127575"/>
      <w:bookmarkStart w:id="1482" w:name="_Toc123057940"/>
      <w:bookmarkStart w:id="1483" w:name="_Toc124256633"/>
      <w:bookmarkStart w:id="1484" w:name="_Toc131734946"/>
      <w:bookmarkStart w:id="1485" w:name="_Toc137372723"/>
      <w:bookmarkStart w:id="1486" w:name="_Toc138885109"/>
      <w:bookmarkStart w:id="1487" w:name="_Toc145690612"/>
      <w:bookmarkStart w:id="1488" w:name="_Toc155382163"/>
      <w:bookmarkStart w:id="1489" w:name="_Toc161753872"/>
      <w:bookmarkStart w:id="1490" w:name="_Toc161754493"/>
      <w:bookmarkStart w:id="1491" w:name="_Toc163202066"/>
      <w:bookmarkStart w:id="1492" w:name="_Toc169888328"/>
      <w:bookmarkStart w:id="1493" w:name="_Toc171551517"/>
      <w:bookmarkStart w:id="1494" w:name="_Toc176775239"/>
      <w:bookmarkStart w:id="1495" w:name="_Toc187243834"/>
      <w:bookmarkStart w:id="1496" w:name="_Toc193201383"/>
      <w:r w:rsidRPr="001C314E">
        <w:t>6.</w:t>
      </w:r>
      <w:r w:rsidRPr="00457B90">
        <w:t>5.2.1</w:t>
      </w:r>
      <w:r>
        <w:tab/>
      </w:r>
      <w:r w:rsidRPr="001C314E">
        <w:t>Ge</w:t>
      </w:r>
      <w:r w:rsidRPr="00457B90">
        <w:t>neral</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AA70E0" w14:textId="77777777" w:rsidR="001C314E" w:rsidRDefault="001C314E">
      <w:pPr>
        <w:rPr>
          <w:rFonts w:eastAsia="DengXia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EEC5A" w14:textId="5EBCA313" w:rsidR="001C314E" w:rsidRDefault="001C314E" w:rsidP="001C314E">
      <w:pPr>
        <w:pStyle w:val="Heading4"/>
      </w:pPr>
      <w:bookmarkStart w:id="1497" w:name="_Toc104122527"/>
      <w:bookmarkStart w:id="1498" w:name="_Toc104205478"/>
      <w:bookmarkStart w:id="1499" w:name="_Toc104206685"/>
      <w:bookmarkStart w:id="1500" w:name="_Toc104503645"/>
      <w:bookmarkStart w:id="1501" w:name="_Toc106127576"/>
      <w:bookmarkStart w:id="1502" w:name="_Toc123057941"/>
      <w:bookmarkStart w:id="1503" w:name="_Toc124256634"/>
      <w:bookmarkStart w:id="1504" w:name="_Toc131734947"/>
      <w:bookmarkStart w:id="1505" w:name="_Toc137372724"/>
      <w:bookmarkStart w:id="1506" w:name="_Toc138885110"/>
      <w:bookmarkStart w:id="1507" w:name="_Toc145690613"/>
      <w:bookmarkStart w:id="1508" w:name="_Toc155382164"/>
      <w:bookmarkStart w:id="1509" w:name="_Toc161753873"/>
      <w:bookmarkStart w:id="1510" w:name="_Toc161754494"/>
      <w:bookmarkStart w:id="1511" w:name="_Toc163202067"/>
      <w:bookmarkStart w:id="1512" w:name="_Toc169888329"/>
      <w:bookmarkStart w:id="1513" w:name="_Toc171551518"/>
      <w:bookmarkStart w:id="1514" w:name="_Toc176775240"/>
      <w:bookmarkStart w:id="1515" w:name="_Toc187243835"/>
      <w:bookmarkStart w:id="1516" w:name="_Toc193201384"/>
      <w:r w:rsidRPr="001C314E">
        <w:t>6.</w:t>
      </w:r>
      <w:r w:rsidRPr="002C1072">
        <w:t>5.2.</w:t>
      </w:r>
      <w:r>
        <w:t>2</w:t>
      </w:r>
      <w:r>
        <w:tab/>
      </w:r>
      <w:r w:rsidRPr="001C314E">
        <w:t>Spectrum emission mask</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t>Table 6.5.2.2-1: General NR spectrum emission mask</w:t>
      </w:r>
    </w:p>
    <w:tbl>
      <w:tblPr>
        <w:tblStyle w:val="TableGrid"/>
        <w:tblW w:w="0" w:type="auto"/>
        <w:tblLook w:val="04A0" w:firstRow="1" w:lastRow="0" w:firstColumn="1" w:lastColumn="0" w:noHBand="0" w:noVBand="1"/>
      </w:tblPr>
      <w:tblGrid>
        <w:gridCol w:w="2407"/>
        <w:gridCol w:w="2408"/>
        <w:gridCol w:w="2408"/>
        <w:gridCol w:w="2408"/>
      </w:tblGrid>
      <w:tr w:rsidR="00AB5B67" w14:paraId="18F4B881" w14:textId="77777777" w:rsidTr="00464183">
        <w:tc>
          <w:tcPr>
            <w:tcW w:w="2407" w:type="dxa"/>
            <w:vMerge w:val="restart"/>
            <w:vAlign w:val="center"/>
          </w:tcPr>
          <w:p w14:paraId="3C3DE86F" w14:textId="52C3FB5F" w:rsidR="00AB5B67" w:rsidRDefault="00AB5B67" w:rsidP="00464183">
            <w:pPr>
              <w:pStyle w:val="TAH"/>
            </w:pPr>
            <w:r>
              <w:rPr>
                <w:rFonts w:hint="eastAsia"/>
              </w:rPr>
              <w:t>Δ</w:t>
            </w:r>
            <w:r>
              <w:t>f</w:t>
            </w:r>
            <w:r w:rsidRPr="00464183">
              <w:rPr>
                <w:vertAlign w:val="subscript"/>
              </w:rPr>
              <w:t>OOB</w:t>
            </w:r>
          </w:p>
          <w:p w14:paraId="38A87FE2" w14:textId="2E0AB64E" w:rsidR="00AB5B67" w:rsidRDefault="00AB5B67" w:rsidP="00464183">
            <w:pPr>
              <w:pStyle w:val="TAH"/>
            </w:pPr>
            <w:r>
              <w:t>(MHz)</w:t>
            </w:r>
          </w:p>
        </w:tc>
        <w:tc>
          <w:tcPr>
            <w:tcW w:w="4816" w:type="dxa"/>
            <w:gridSpan w:val="2"/>
            <w:vAlign w:val="center"/>
          </w:tcPr>
          <w:p w14:paraId="0E2B582C" w14:textId="19BAAFE2" w:rsidR="00AB5B67" w:rsidRDefault="00AB5B67" w:rsidP="00464183">
            <w:pPr>
              <w:pStyle w:val="TAH"/>
            </w:pPr>
            <w:r w:rsidRPr="00E40870">
              <w:t>Channel bandwidth (MHz) / Spectrum emission limit (dBm)</w:t>
            </w:r>
          </w:p>
        </w:tc>
        <w:tc>
          <w:tcPr>
            <w:tcW w:w="2408" w:type="dxa"/>
            <w:vMerge w:val="restart"/>
            <w:vAlign w:val="center"/>
          </w:tcPr>
          <w:p w14:paraId="2FE25572" w14:textId="78F85C37" w:rsidR="00AB5B67" w:rsidRDefault="00AB5B67" w:rsidP="00464183">
            <w:pPr>
              <w:pStyle w:val="TAH"/>
            </w:pPr>
            <w:r w:rsidRPr="00E40870">
              <w:t>Measurement bandwidth</w:t>
            </w:r>
          </w:p>
        </w:tc>
      </w:tr>
      <w:tr w:rsidR="00AB5B67" w14:paraId="277DA3D7" w14:textId="77777777" w:rsidTr="00464183">
        <w:tc>
          <w:tcPr>
            <w:tcW w:w="2407" w:type="dxa"/>
            <w:vMerge/>
            <w:vAlign w:val="center"/>
          </w:tcPr>
          <w:p w14:paraId="7F56E847" w14:textId="77777777" w:rsidR="00AB5B67" w:rsidRDefault="00AB5B67" w:rsidP="00464183">
            <w:pPr>
              <w:pStyle w:val="TAH"/>
            </w:pPr>
          </w:p>
        </w:tc>
        <w:tc>
          <w:tcPr>
            <w:tcW w:w="2408" w:type="dxa"/>
            <w:vAlign w:val="center"/>
          </w:tcPr>
          <w:p w14:paraId="4419ED92" w14:textId="6DAA86EF" w:rsidR="00AB5B67" w:rsidRDefault="00AB5B67" w:rsidP="00464183">
            <w:pPr>
              <w:pStyle w:val="TAH"/>
            </w:pPr>
            <w:r>
              <w:rPr>
                <w:rFonts w:hint="eastAsia"/>
              </w:rPr>
              <w:t>5</w:t>
            </w:r>
          </w:p>
        </w:tc>
        <w:tc>
          <w:tcPr>
            <w:tcW w:w="2408" w:type="dxa"/>
            <w:vAlign w:val="center"/>
          </w:tcPr>
          <w:p w14:paraId="31BBC498" w14:textId="6177B866" w:rsidR="00AB5B67" w:rsidRDefault="00AB5B67" w:rsidP="00464183">
            <w:pPr>
              <w:pStyle w:val="TAH"/>
            </w:pPr>
            <w:r>
              <w:rPr>
                <w:rFonts w:hint="eastAsia"/>
              </w:rPr>
              <w:t>1</w:t>
            </w:r>
            <w:r>
              <w:t>0, 15, 20</w:t>
            </w:r>
          </w:p>
        </w:tc>
        <w:tc>
          <w:tcPr>
            <w:tcW w:w="2408" w:type="dxa"/>
            <w:vMerge/>
            <w:vAlign w:val="center"/>
          </w:tcPr>
          <w:p w14:paraId="0B71CACC" w14:textId="77777777" w:rsidR="00AB5B67" w:rsidRDefault="00AB5B67" w:rsidP="00464183">
            <w:pPr>
              <w:pStyle w:val="TAH"/>
            </w:pPr>
          </w:p>
        </w:tc>
      </w:tr>
      <w:tr w:rsidR="00AB5B67" w14:paraId="0DBD318E" w14:textId="77777777" w:rsidTr="00464183">
        <w:tc>
          <w:tcPr>
            <w:tcW w:w="2407" w:type="dxa"/>
            <w:vAlign w:val="center"/>
          </w:tcPr>
          <w:p w14:paraId="1A033DA2" w14:textId="3BC23FE9" w:rsidR="00AB5B67" w:rsidRDefault="00AB5B67" w:rsidP="00464183">
            <w:pPr>
              <w:pStyle w:val="TAC"/>
            </w:pPr>
            <w:r w:rsidRPr="00C562F3">
              <w:rPr>
                <w:rFonts w:hint="eastAsia"/>
              </w:rPr>
              <w:t>±</w:t>
            </w:r>
            <w:r w:rsidRPr="00C562F3">
              <w:t xml:space="preserve"> 0-1</w:t>
            </w:r>
          </w:p>
        </w:tc>
        <w:tc>
          <w:tcPr>
            <w:tcW w:w="2408" w:type="dxa"/>
            <w:vAlign w:val="center"/>
          </w:tcPr>
          <w:p w14:paraId="0960311E" w14:textId="20AB232E" w:rsidR="00AB5B67" w:rsidRDefault="00AB5B67" w:rsidP="00464183">
            <w:pPr>
              <w:pStyle w:val="TAC"/>
            </w:pPr>
            <w:r w:rsidRPr="004F460F">
              <w:t>-13</w:t>
            </w:r>
          </w:p>
        </w:tc>
        <w:tc>
          <w:tcPr>
            <w:tcW w:w="2408" w:type="dxa"/>
            <w:vAlign w:val="center"/>
          </w:tcPr>
          <w:p w14:paraId="4A490764" w14:textId="4FCFB0DF" w:rsidR="00AB5B67" w:rsidRDefault="00AB5B67" w:rsidP="00464183">
            <w:pPr>
              <w:pStyle w:val="TAC"/>
            </w:pPr>
            <w:r w:rsidRPr="00D30863">
              <w:t>-13</w:t>
            </w:r>
          </w:p>
        </w:tc>
        <w:tc>
          <w:tcPr>
            <w:tcW w:w="2408" w:type="dxa"/>
            <w:vAlign w:val="center"/>
          </w:tcPr>
          <w:p w14:paraId="6EAD69B5" w14:textId="7BF891CF" w:rsidR="00AB5B67" w:rsidRDefault="00AB5B67" w:rsidP="00464183">
            <w:pPr>
              <w:pStyle w:val="TAC"/>
            </w:pPr>
            <w:r>
              <w:t>1 % of channel BW</w:t>
            </w:r>
          </w:p>
        </w:tc>
      </w:tr>
      <w:tr w:rsidR="00AB5B67" w14:paraId="6849070D" w14:textId="77777777" w:rsidTr="00464183">
        <w:tc>
          <w:tcPr>
            <w:tcW w:w="2407" w:type="dxa"/>
            <w:vAlign w:val="center"/>
          </w:tcPr>
          <w:p w14:paraId="2E22BE2C" w14:textId="261A9E7E" w:rsidR="00AB5B67" w:rsidRDefault="00AB5B67" w:rsidP="00464183">
            <w:pPr>
              <w:pStyle w:val="TAC"/>
            </w:pPr>
            <w:r w:rsidRPr="00C562F3">
              <w:rPr>
                <w:rFonts w:hint="eastAsia"/>
              </w:rPr>
              <w:t>±</w:t>
            </w:r>
            <w:r w:rsidRPr="00C562F3">
              <w:t xml:space="preserve"> 1-5</w:t>
            </w:r>
          </w:p>
        </w:tc>
        <w:tc>
          <w:tcPr>
            <w:tcW w:w="2408" w:type="dxa"/>
            <w:vAlign w:val="center"/>
          </w:tcPr>
          <w:p w14:paraId="05E6708F" w14:textId="60716032" w:rsidR="00AB5B67" w:rsidRDefault="00AB5B67" w:rsidP="00464183">
            <w:pPr>
              <w:pStyle w:val="TAC"/>
            </w:pPr>
            <w:r w:rsidRPr="004F460F">
              <w:t>-10</w:t>
            </w:r>
          </w:p>
        </w:tc>
        <w:tc>
          <w:tcPr>
            <w:tcW w:w="2408" w:type="dxa"/>
            <w:vAlign w:val="center"/>
          </w:tcPr>
          <w:p w14:paraId="7478D7DE" w14:textId="6DC1425F" w:rsidR="00AB5B67" w:rsidRDefault="00AB5B67" w:rsidP="00464183">
            <w:pPr>
              <w:pStyle w:val="TAC"/>
            </w:pPr>
            <w:r w:rsidRPr="00D30863">
              <w:t>-10</w:t>
            </w:r>
          </w:p>
        </w:tc>
        <w:tc>
          <w:tcPr>
            <w:tcW w:w="2408" w:type="dxa"/>
            <w:vMerge w:val="restart"/>
            <w:vAlign w:val="center"/>
          </w:tcPr>
          <w:p w14:paraId="5AFE4925" w14:textId="27E5F298" w:rsidR="00AB5B67" w:rsidRDefault="00AB5B67" w:rsidP="00464183">
            <w:pPr>
              <w:pStyle w:val="TAC"/>
            </w:pPr>
            <w:r w:rsidRPr="00AB5B67">
              <w:t>1 MHz</w:t>
            </w:r>
          </w:p>
        </w:tc>
      </w:tr>
      <w:tr w:rsidR="00AB5B67" w14:paraId="133E15BD" w14:textId="77777777" w:rsidTr="00464183">
        <w:tc>
          <w:tcPr>
            <w:tcW w:w="2407" w:type="dxa"/>
            <w:vAlign w:val="center"/>
          </w:tcPr>
          <w:p w14:paraId="54A06C2B" w14:textId="663F213C" w:rsidR="00AB5B67" w:rsidRDefault="00AB5B67" w:rsidP="00464183">
            <w:pPr>
              <w:pStyle w:val="TAC"/>
            </w:pPr>
            <w:r w:rsidRPr="00C562F3">
              <w:rPr>
                <w:rFonts w:hint="eastAsia"/>
              </w:rPr>
              <w:t>±</w:t>
            </w:r>
            <w:r w:rsidRPr="00C562F3">
              <w:t xml:space="preserve"> 5-6</w:t>
            </w:r>
          </w:p>
        </w:tc>
        <w:tc>
          <w:tcPr>
            <w:tcW w:w="2408" w:type="dxa"/>
            <w:vAlign w:val="center"/>
          </w:tcPr>
          <w:p w14:paraId="29627D6C" w14:textId="788438C0" w:rsidR="00AB5B67" w:rsidRDefault="00AB5B67" w:rsidP="00464183">
            <w:pPr>
              <w:pStyle w:val="TAC"/>
            </w:pPr>
            <w:r w:rsidRPr="004F460F">
              <w:t>-13</w:t>
            </w:r>
          </w:p>
        </w:tc>
        <w:tc>
          <w:tcPr>
            <w:tcW w:w="2408" w:type="dxa"/>
            <w:vAlign w:val="center"/>
          </w:tcPr>
          <w:p w14:paraId="42725CDE" w14:textId="77777777" w:rsidR="00AB5B67" w:rsidRDefault="00AB5B67" w:rsidP="00464183">
            <w:pPr>
              <w:pStyle w:val="TAC"/>
            </w:pPr>
          </w:p>
        </w:tc>
        <w:tc>
          <w:tcPr>
            <w:tcW w:w="2408" w:type="dxa"/>
            <w:vMerge/>
            <w:vAlign w:val="center"/>
          </w:tcPr>
          <w:p w14:paraId="3861992D" w14:textId="77777777" w:rsidR="00AB5B67" w:rsidRDefault="00AB5B67" w:rsidP="00464183">
            <w:pPr>
              <w:pStyle w:val="TAC"/>
            </w:pPr>
          </w:p>
        </w:tc>
      </w:tr>
      <w:tr w:rsidR="00AB5B67" w14:paraId="38B33CBA" w14:textId="77777777" w:rsidTr="00464183">
        <w:tc>
          <w:tcPr>
            <w:tcW w:w="2407" w:type="dxa"/>
            <w:vAlign w:val="center"/>
          </w:tcPr>
          <w:p w14:paraId="4FD4A496" w14:textId="1EEAF65B" w:rsidR="00AB5B67" w:rsidRDefault="00AB5B67" w:rsidP="00464183">
            <w:pPr>
              <w:pStyle w:val="TAC"/>
            </w:pPr>
            <w:r w:rsidRPr="00C562F3">
              <w:rPr>
                <w:rFonts w:hint="eastAsia"/>
              </w:rPr>
              <w:t>±</w:t>
            </w:r>
            <w:r w:rsidRPr="00C562F3">
              <w:t xml:space="preserve"> 6-10</w:t>
            </w:r>
          </w:p>
        </w:tc>
        <w:tc>
          <w:tcPr>
            <w:tcW w:w="2408" w:type="dxa"/>
            <w:vAlign w:val="center"/>
          </w:tcPr>
          <w:p w14:paraId="2BBAFFC9" w14:textId="03820EBF" w:rsidR="00AB5B67" w:rsidRDefault="00AB5B67" w:rsidP="00464183">
            <w:pPr>
              <w:pStyle w:val="TAC"/>
            </w:pPr>
            <w:r w:rsidRPr="004F460F">
              <w:t>-25</w:t>
            </w:r>
          </w:p>
        </w:tc>
        <w:tc>
          <w:tcPr>
            <w:tcW w:w="2408" w:type="dxa"/>
            <w:vAlign w:val="center"/>
          </w:tcPr>
          <w:p w14:paraId="3FF38E12" w14:textId="77777777" w:rsidR="00AB5B67" w:rsidRDefault="00AB5B67" w:rsidP="00464183">
            <w:pPr>
              <w:pStyle w:val="TAC"/>
            </w:pPr>
          </w:p>
        </w:tc>
        <w:tc>
          <w:tcPr>
            <w:tcW w:w="2408" w:type="dxa"/>
            <w:vMerge/>
            <w:vAlign w:val="center"/>
          </w:tcPr>
          <w:p w14:paraId="7D9E3063" w14:textId="77777777" w:rsidR="00AB5B67" w:rsidRDefault="00AB5B67" w:rsidP="00464183">
            <w:pPr>
              <w:pStyle w:val="TAC"/>
            </w:pPr>
          </w:p>
        </w:tc>
      </w:tr>
      <w:tr w:rsidR="00AB5B67" w14:paraId="036167FA" w14:textId="77777777" w:rsidTr="00464183">
        <w:tc>
          <w:tcPr>
            <w:tcW w:w="2407" w:type="dxa"/>
            <w:vAlign w:val="center"/>
          </w:tcPr>
          <w:p w14:paraId="4F2D81AA" w14:textId="36F9C8B1" w:rsidR="00AB5B67" w:rsidRDefault="00AB5B67" w:rsidP="00464183">
            <w:pPr>
              <w:pStyle w:val="TAC"/>
            </w:pPr>
            <w:r w:rsidRPr="00C562F3">
              <w:rPr>
                <w:rFonts w:hint="eastAsia"/>
              </w:rPr>
              <w:t>±</w:t>
            </w:r>
            <w:r w:rsidRPr="00C562F3">
              <w:t xml:space="preserve"> 5-BW</w:t>
            </w:r>
            <w:r w:rsidRPr="00464183">
              <w:rPr>
                <w:vertAlign w:val="subscript"/>
              </w:rPr>
              <w:t>Channel</w:t>
            </w:r>
          </w:p>
        </w:tc>
        <w:tc>
          <w:tcPr>
            <w:tcW w:w="2408" w:type="dxa"/>
            <w:vAlign w:val="center"/>
          </w:tcPr>
          <w:p w14:paraId="1FD42549" w14:textId="77777777" w:rsidR="00AB5B67" w:rsidRDefault="00AB5B67" w:rsidP="00464183">
            <w:pPr>
              <w:pStyle w:val="TAC"/>
            </w:pPr>
          </w:p>
        </w:tc>
        <w:tc>
          <w:tcPr>
            <w:tcW w:w="2408" w:type="dxa"/>
            <w:vAlign w:val="center"/>
          </w:tcPr>
          <w:p w14:paraId="28A722C9" w14:textId="2A1C397D" w:rsidR="00AB5B67" w:rsidRDefault="00AB5B67" w:rsidP="00464183">
            <w:pPr>
              <w:pStyle w:val="TAC"/>
            </w:pPr>
            <w:r w:rsidRPr="00D30863">
              <w:t>-13</w:t>
            </w:r>
          </w:p>
        </w:tc>
        <w:tc>
          <w:tcPr>
            <w:tcW w:w="2408" w:type="dxa"/>
            <w:vMerge/>
            <w:vAlign w:val="center"/>
          </w:tcPr>
          <w:p w14:paraId="2EEE3484" w14:textId="77777777" w:rsidR="00AB5B67" w:rsidRDefault="00AB5B67" w:rsidP="00464183">
            <w:pPr>
              <w:pStyle w:val="TAC"/>
            </w:pPr>
          </w:p>
        </w:tc>
      </w:tr>
      <w:tr w:rsidR="00AB5B67" w14:paraId="08E3E12E" w14:textId="77777777" w:rsidTr="00464183">
        <w:tc>
          <w:tcPr>
            <w:tcW w:w="2407" w:type="dxa"/>
            <w:vAlign w:val="center"/>
          </w:tcPr>
          <w:p w14:paraId="4ADE81E4" w14:textId="2794FAA8" w:rsidR="00AB5B67" w:rsidRDefault="00AB5B67" w:rsidP="00464183">
            <w:pPr>
              <w:pStyle w:val="TAC"/>
            </w:pPr>
            <w:r w:rsidRPr="00C562F3">
              <w:rPr>
                <w:rFonts w:hint="eastAsia"/>
              </w:rPr>
              <w:t>±</w:t>
            </w:r>
            <w:r w:rsidRPr="00C562F3">
              <w:t xml:space="preserve"> BW</w:t>
            </w:r>
            <w:r w:rsidRPr="00464183">
              <w:rPr>
                <w:vertAlign w:val="subscript"/>
              </w:rPr>
              <w:t>Channel</w:t>
            </w:r>
            <w:r w:rsidRPr="00C562F3">
              <w:t>-(BW</w:t>
            </w:r>
            <w:r w:rsidRPr="00464183">
              <w:rPr>
                <w:vertAlign w:val="subscript"/>
              </w:rPr>
              <w:t>Channe</w:t>
            </w:r>
            <w:r w:rsidRPr="00C562F3">
              <w:t>l+5)</w:t>
            </w:r>
          </w:p>
        </w:tc>
        <w:tc>
          <w:tcPr>
            <w:tcW w:w="2408" w:type="dxa"/>
            <w:vAlign w:val="center"/>
          </w:tcPr>
          <w:p w14:paraId="5529D7C7" w14:textId="77777777" w:rsidR="00AB5B67" w:rsidRDefault="00AB5B67" w:rsidP="00464183">
            <w:pPr>
              <w:pStyle w:val="TAC"/>
            </w:pPr>
          </w:p>
        </w:tc>
        <w:tc>
          <w:tcPr>
            <w:tcW w:w="2408" w:type="dxa"/>
            <w:vAlign w:val="center"/>
          </w:tcPr>
          <w:p w14:paraId="4147BFDD" w14:textId="17D6375F" w:rsidR="00AB5B67" w:rsidRDefault="00AB5B67" w:rsidP="00464183">
            <w:pPr>
              <w:pStyle w:val="TAC"/>
            </w:pPr>
            <w:r w:rsidRPr="00D30863">
              <w:t>-25</w:t>
            </w:r>
          </w:p>
        </w:tc>
        <w:tc>
          <w:tcPr>
            <w:tcW w:w="2408" w:type="dxa"/>
            <w:vMerge/>
            <w:vAlign w:val="center"/>
          </w:tcPr>
          <w:p w14:paraId="78986191" w14:textId="77777777" w:rsidR="00AB5B67" w:rsidRDefault="00AB5B67" w:rsidP="00464183">
            <w:pPr>
              <w:pStyle w:val="TAC"/>
            </w:pPr>
          </w:p>
        </w:tc>
      </w:tr>
    </w:tbl>
    <w:p w14:paraId="1AAE96E9" w14:textId="77777777" w:rsidR="00AB5B67" w:rsidRDefault="00AB5B67" w:rsidP="001C314E"/>
    <w:p w14:paraId="7FCAD7A2" w14:textId="7F6744C7" w:rsidR="001C314E" w:rsidRPr="00484003" w:rsidRDefault="009430A1" w:rsidP="00464183">
      <w:pPr>
        <w:pStyle w:val="Heading4"/>
      </w:pPr>
      <w:bookmarkStart w:id="1517" w:name="_Toc104122528"/>
      <w:bookmarkStart w:id="1518" w:name="_Toc104205479"/>
      <w:bookmarkStart w:id="1519" w:name="_Toc104206686"/>
      <w:bookmarkStart w:id="1520" w:name="_Toc104503646"/>
      <w:bookmarkStart w:id="1521" w:name="_Toc106127577"/>
      <w:bookmarkStart w:id="1522" w:name="_Toc123057942"/>
      <w:bookmarkStart w:id="1523" w:name="_Toc124256635"/>
      <w:bookmarkStart w:id="1524" w:name="_Toc131734948"/>
      <w:bookmarkStart w:id="1525" w:name="_Toc137372725"/>
      <w:bookmarkStart w:id="1526" w:name="_Toc138885111"/>
      <w:bookmarkStart w:id="1527" w:name="_Toc145690614"/>
      <w:bookmarkStart w:id="1528" w:name="_Toc155382165"/>
      <w:bookmarkStart w:id="1529" w:name="_Toc161753874"/>
      <w:bookmarkStart w:id="1530" w:name="_Toc161754495"/>
      <w:bookmarkStart w:id="1531" w:name="_Toc163202068"/>
      <w:bookmarkStart w:id="1532" w:name="_Toc169888330"/>
      <w:bookmarkStart w:id="1533" w:name="_Toc171551519"/>
      <w:bookmarkStart w:id="1534" w:name="_Toc176775241"/>
      <w:bookmarkStart w:id="1535" w:name="_Toc187243836"/>
      <w:bookmarkStart w:id="1536" w:name="_Toc193201385"/>
      <w:r w:rsidRPr="00484003">
        <w:lastRenderedPageBreak/>
        <w:t>6.5.2.</w:t>
      </w:r>
      <w:r>
        <w:t>3</w:t>
      </w:r>
      <w:r w:rsidRPr="00484003">
        <w:tab/>
      </w:r>
      <w:r w:rsidRPr="00A1115A">
        <w:t>Additional spectrum emission mask</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5B6AB564" w14:textId="77777777" w:rsidR="009430A1" w:rsidRDefault="009430A1" w:rsidP="009430A1">
      <w:pPr>
        <w:pStyle w:val="Heading5"/>
        <w:rPr>
          <w:snapToGrid w:val="0"/>
        </w:rPr>
      </w:pPr>
      <w:bookmarkStart w:id="1537" w:name="_Toc21344354"/>
      <w:bookmarkStart w:id="1538" w:name="_Toc29801840"/>
      <w:bookmarkStart w:id="1539" w:name="_Toc29802264"/>
      <w:bookmarkStart w:id="1540" w:name="_Toc29802889"/>
      <w:bookmarkStart w:id="1541" w:name="_Toc37251397"/>
      <w:bookmarkStart w:id="1542" w:name="_Toc45888277"/>
      <w:bookmarkStart w:id="1543" w:name="_Toc45888876"/>
      <w:bookmarkStart w:id="1544" w:name="_Toc61367570"/>
      <w:bookmarkStart w:id="1545" w:name="_Toc61372953"/>
      <w:bookmarkStart w:id="1546" w:name="_Toc68230901"/>
      <w:bookmarkStart w:id="1547" w:name="_Toc69084314"/>
      <w:bookmarkStart w:id="1548" w:name="_Toc75467324"/>
      <w:bookmarkStart w:id="1549" w:name="_Toc76509346"/>
      <w:bookmarkStart w:id="1550" w:name="_Toc76718336"/>
      <w:bookmarkStart w:id="1551" w:name="_Toc83580675"/>
      <w:bookmarkStart w:id="1552" w:name="_Toc84405184"/>
      <w:bookmarkStart w:id="1553" w:name="_Toc84413793"/>
      <w:bookmarkStart w:id="1554" w:name="_Toc155382166"/>
      <w:bookmarkStart w:id="1555" w:name="_Toc161753875"/>
      <w:bookmarkStart w:id="1556" w:name="_Toc161754496"/>
      <w:bookmarkStart w:id="1557" w:name="_Toc163202069"/>
      <w:bookmarkStart w:id="1558" w:name="_Toc169888331"/>
      <w:bookmarkStart w:id="1559" w:name="_Toc171551520"/>
      <w:bookmarkStart w:id="1560" w:name="_Toc176775242"/>
      <w:bookmarkStart w:id="1561" w:name="_Toc187243837"/>
      <w:bookmarkStart w:id="1562" w:name="_Toc193201386"/>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27BDB4B1" w14:textId="77777777" w:rsidR="009430A1" w:rsidRPr="00715883" w:rsidRDefault="009430A1" w:rsidP="009430A1">
      <w:r w:rsidRPr="00715883">
        <w:t>When "NS_04N" 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33C9AB57" w14:textId="77777777" w:rsidR="009430A1" w:rsidRPr="00715883" w:rsidRDefault="009430A1" w:rsidP="009430A1">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9430A1" w:rsidRPr="00715883" w14:paraId="7A817506" w14:textId="77777777" w:rsidTr="007159D8">
        <w:trPr>
          <w:trHeight w:val="518"/>
        </w:trPr>
        <w:tc>
          <w:tcPr>
            <w:tcW w:w="2407" w:type="dxa"/>
            <w:vAlign w:val="center"/>
          </w:tcPr>
          <w:p w14:paraId="5ABEF58E" w14:textId="77777777" w:rsidR="009430A1" w:rsidRPr="00715883" w:rsidRDefault="009430A1" w:rsidP="007159D8">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6ADF3754" w14:textId="77777777" w:rsidR="009430A1" w:rsidRPr="00715883" w:rsidRDefault="009430A1" w:rsidP="007159D8">
            <w:pPr>
              <w:pStyle w:val="TAH"/>
            </w:pPr>
            <w:r w:rsidRPr="00715883">
              <w:t>Spectrum emission limit (dBm)</w:t>
            </w:r>
          </w:p>
        </w:tc>
        <w:tc>
          <w:tcPr>
            <w:tcW w:w="2408" w:type="dxa"/>
            <w:vAlign w:val="center"/>
          </w:tcPr>
          <w:p w14:paraId="105A7D31" w14:textId="77777777" w:rsidR="009430A1" w:rsidRPr="00715883" w:rsidRDefault="009430A1" w:rsidP="007159D8">
            <w:pPr>
              <w:pStyle w:val="TAH"/>
            </w:pPr>
            <w:r w:rsidRPr="00715883">
              <w:t>Measurement bandwidth</w:t>
            </w:r>
          </w:p>
        </w:tc>
      </w:tr>
      <w:tr w:rsidR="009430A1" w:rsidRPr="00715883" w14:paraId="5075375A" w14:textId="77777777" w:rsidTr="007159D8">
        <w:tc>
          <w:tcPr>
            <w:tcW w:w="2407" w:type="dxa"/>
            <w:vAlign w:val="center"/>
          </w:tcPr>
          <w:p w14:paraId="5373582C" w14:textId="77777777" w:rsidR="009430A1" w:rsidRPr="00715883" w:rsidRDefault="009430A1" w:rsidP="007159D8">
            <w:pPr>
              <w:pStyle w:val="TAC"/>
            </w:pPr>
            <w:r w:rsidRPr="00715883">
              <w:rPr>
                <w:rFonts w:hint="eastAsia"/>
              </w:rPr>
              <w:t>±</w:t>
            </w:r>
            <w:r w:rsidRPr="00715883">
              <w:t xml:space="preserve"> 0-160</w:t>
            </w:r>
          </w:p>
        </w:tc>
        <w:tc>
          <w:tcPr>
            <w:tcW w:w="4814" w:type="dxa"/>
            <w:vAlign w:val="center"/>
          </w:tcPr>
          <w:p w14:paraId="0B0A6688" w14:textId="77777777" w:rsidR="009430A1" w:rsidRPr="00715883" w:rsidRDefault="009430A1" w:rsidP="007159D8">
            <w:pPr>
              <w:pStyle w:val="TAC"/>
            </w:pPr>
            <w:r w:rsidRPr="00715883">
              <w:t>-2</w:t>
            </w:r>
          </w:p>
        </w:tc>
        <w:tc>
          <w:tcPr>
            <w:tcW w:w="2408" w:type="dxa"/>
            <w:vMerge w:val="restart"/>
            <w:vAlign w:val="center"/>
          </w:tcPr>
          <w:p w14:paraId="290C1B04" w14:textId="77777777" w:rsidR="009430A1" w:rsidRPr="00715883" w:rsidRDefault="009430A1" w:rsidP="007159D8">
            <w:pPr>
              <w:pStyle w:val="TAC"/>
            </w:pPr>
            <w:r w:rsidRPr="00715883">
              <w:t>30kHz</w:t>
            </w:r>
          </w:p>
        </w:tc>
      </w:tr>
      <w:tr w:rsidR="009430A1" w:rsidRPr="00715883" w14:paraId="2CE0C70E" w14:textId="77777777" w:rsidTr="007159D8">
        <w:tc>
          <w:tcPr>
            <w:tcW w:w="2407" w:type="dxa"/>
            <w:vAlign w:val="center"/>
          </w:tcPr>
          <w:p w14:paraId="3BD95BCD" w14:textId="77777777" w:rsidR="009430A1" w:rsidRPr="00715883" w:rsidRDefault="009430A1" w:rsidP="007159D8">
            <w:pPr>
              <w:pStyle w:val="TAC"/>
            </w:pPr>
            <w:r w:rsidRPr="00715883">
              <w:rPr>
                <w:rFonts w:hint="eastAsia"/>
              </w:rPr>
              <w:t>±</w:t>
            </w:r>
            <w:r w:rsidRPr="00715883">
              <w:t xml:space="preserve"> 160-2300</w:t>
            </w:r>
          </w:p>
        </w:tc>
        <w:tc>
          <w:tcPr>
            <w:tcW w:w="4814" w:type="dxa"/>
            <w:vAlign w:val="center"/>
          </w:tcPr>
          <w:p w14:paraId="1CA394BA" w14:textId="77777777" w:rsidR="009430A1" w:rsidRPr="00715883" w:rsidRDefault="009430A1" w:rsidP="007159D8">
            <w:pPr>
              <w:pStyle w:val="TAC"/>
            </w:pPr>
            <w:r w:rsidRPr="00715883">
              <w:t>-2 to -26</w:t>
            </w:r>
          </w:p>
        </w:tc>
        <w:tc>
          <w:tcPr>
            <w:tcW w:w="2408" w:type="dxa"/>
            <w:vMerge/>
            <w:vAlign w:val="center"/>
          </w:tcPr>
          <w:p w14:paraId="4A8D6176" w14:textId="77777777" w:rsidR="009430A1" w:rsidRPr="00715883" w:rsidRDefault="009430A1" w:rsidP="007159D8">
            <w:pPr>
              <w:pStyle w:val="TAC"/>
            </w:pPr>
          </w:p>
        </w:tc>
      </w:tr>
      <w:tr w:rsidR="009430A1" w:rsidRPr="00715883" w14:paraId="33D0AF1C" w14:textId="77777777" w:rsidTr="007159D8">
        <w:tc>
          <w:tcPr>
            <w:tcW w:w="2407" w:type="dxa"/>
            <w:vAlign w:val="center"/>
          </w:tcPr>
          <w:p w14:paraId="46414019" w14:textId="77777777" w:rsidR="009430A1" w:rsidRPr="00715883" w:rsidRDefault="009430A1" w:rsidP="007159D8">
            <w:pPr>
              <w:pStyle w:val="TAC"/>
            </w:pPr>
            <w:r w:rsidRPr="00715883">
              <w:rPr>
                <w:rFonts w:hint="eastAsia"/>
              </w:rPr>
              <w:t>±</w:t>
            </w:r>
            <w:r w:rsidRPr="00715883">
              <w:t xml:space="preserve"> 2300-18500</w:t>
            </w:r>
          </w:p>
        </w:tc>
        <w:tc>
          <w:tcPr>
            <w:tcW w:w="4814" w:type="dxa"/>
            <w:vAlign w:val="center"/>
          </w:tcPr>
          <w:p w14:paraId="5044DB05" w14:textId="77777777" w:rsidR="009430A1" w:rsidRPr="00715883" w:rsidRDefault="009430A1" w:rsidP="007159D8">
            <w:pPr>
              <w:pStyle w:val="TAC"/>
            </w:pPr>
            <w:r w:rsidRPr="00715883">
              <w:t>-26</w:t>
            </w:r>
          </w:p>
        </w:tc>
        <w:tc>
          <w:tcPr>
            <w:tcW w:w="2408" w:type="dxa"/>
            <w:vMerge/>
            <w:vAlign w:val="center"/>
          </w:tcPr>
          <w:p w14:paraId="7C9323C8" w14:textId="77777777" w:rsidR="009430A1" w:rsidRPr="00715883" w:rsidRDefault="009430A1" w:rsidP="007159D8">
            <w:pPr>
              <w:pStyle w:val="TAC"/>
            </w:pPr>
          </w:p>
        </w:tc>
      </w:tr>
      <w:tr w:rsidR="009430A1" w:rsidRPr="00715883" w14:paraId="7243D2C2" w14:textId="77777777" w:rsidTr="007159D8">
        <w:tc>
          <w:tcPr>
            <w:tcW w:w="9629" w:type="dxa"/>
            <w:gridSpan w:val="3"/>
            <w:vAlign w:val="center"/>
          </w:tcPr>
          <w:p w14:paraId="67DA9DF6" w14:textId="77777777" w:rsidR="009430A1" w:rsidRDefault="009430A1" w:rsidP="009430A1">
            <w:pPr>
              <w:pStyle w:val="TAN"/>
            </w:pPr>
            <w:r w:rsidRPr="00715883">
              <w:t>NOTE</w:t>
            </w:r>
            <w:r>
              <w:t xml:space="preserve"> 1</w:t>
            </w:r>
            <w:r w:rsidRPr="00715883">
              <w:t>:</w:t>
            </w:r>
            <w:r w:rsidRPr="00715883">
              <w:tab/>
              <w:t>Spectrum emissions are linearly interpolated in dBm versus frequency offset.</w:t>
            </w:r>
          </w:p>
          <w:p w14:paraId="48EAC992" w14:textId="77777777" w:rsidR="009430A1" w:rsidRPr="00715883" w:rsidRDefault="009430A1" w:rsidP="009430A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EF94BD2" w14:textId="77777777" w:rsidR="009430A1" w:rsidRPr="00715883" w:rsidRDefault="009430A1" w:rsidP="009430A1"/>
    <w:p w14:paraId="70FF75D5" w14:textId="77777777" w:rsidR="009430A1" w:rsidRDefault="009430A1" w:rsidP="009430A1">
      <w:pPr>
        <w:pStyle w:val="Heading5"/>
        <w:rPr>
          <w:snapToGrid w:val="0"/>
        </w:rPr>
      </w:pPr>
      <w:bookmarkStart w:id="1563" w:name="_Toc155382167"/>
      <w:bookmarkStart w:id="1564" w:name="_Toc161753876"/>
      <w:bookmarkStart w:id="1565" w:name="_Toc161754497"/>
      <w:bookmarkStart w:id="1566" w:name="_Toc163202070"/>
      <w:bookmarkStart w:id="1567" w:name="_Toc169888332"/>
      <w:bookmarkStart w:id="1568" w:name="_Toc171551521"/>
      <w:bookmarkStart w:id="1569" w:name="_Toc176775243"/>
      <w:bookmarkStart w:id="1570" w:name="_Toc187243838"/>
      <w:bookmarkStart w:id="1571" w:name="_Toc193201387"/>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1563"/>
      <w:bookmarkEnd w:id="1564"/>
      <w:bookmarkEnd w:id="1565"/>
      <w:bookmarkEnd w:id="1566"/>
      <w:bookmarkEnd w:id="1567"/>
      <w:bookmarkEnd w:id="1568"/>
      <w:bookmarkEnd w:id="1569"/>
      <w:bookmarkEnd w:id="1570"/>
      <w:bookmarkEnd w:id="1571"/>
    </w:p>
    <w:p w14:paraId="13585129" w14:textId="77777777" w:rsidR="009430A1" w:rsidRPr="00715883" w:rsidRDefault="009430A1" w:rsidP="009430A1">
      <w:r w:rsidRPr="00715883">
        <w:t>When "NS_05N" 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3E2E5136" w14:textId="77777777" w:rsidR="009430A1" w:rsidRPr="00715883" w:rsidRDefault="009430A1" w:rsidP="009430A1">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9430A1" w:rsidRPr="00715883" w14:paraId="5CA916B5" w14:textId="77777777" w:rsidTr="007159D8">
        <w:trPr>
          <w:trHeight w:val="518"/>
        </w:trPr>
        <w:tc>
          <w:tcPr>
            <w:tcW w:w="2407" w:type="dxa"/>
            <w:vAlign w:val="center"/>
          </w:tcPr>
          <w:p w14:paraId="11EE4AC1" w14:textId="77777777" w:rsidR="009430A1" w:rsidRPr="00715883" w:rsidRDefault="009430A1" w:rsidP="007159D8">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7DB6822F" w14:textId="77777777" w:rsidR="009430A1" w:rsidRPr="00715883" w:rsidRDefault="009430A1" w:rsidP="007159D8">
            <w:pPr>
              <w:pStyle w:val="TAH"/>
            </w:pPr>
            <w:r w:rsidRPr="00715883">
              <w:t>Spectrum emission limit (dBm)</w:t>
            </w:r>
          </w:p>
        </w:tc>
        <w:tc>
          <w:tcPr>
            <w:tcW w:w="2408" w:type="dxa"/>
            <w:vAlign w:val="center"/>
          </w:tcPr>
          <w:p w14:paraId="5DAD4E7E" w14:textId="77777777" w:rsidR="009430A1" w:rsidRPr="00715883" w:rsidRDefault="009430A1" w:rsidP="007159D8">
            <w:pPr>
              <w:pStyle w:val="TAH"/>
            </w:pPr>
            <w:r w:rsidRPr="00715883">
              <w:t>Measurement bandwidth</w:t>
            </w:r>
          </w:p>
        </w:tc>
      </w:tr>
      <w:tr w:rsidR="009430A1" w:rsidRPr="00715883" w14:paraId="494B0FF7" w14:textId="77777777" w:rsidTr="007159D8">
        <w:tc>
          <w:tcPr>
            <w:tcW w:w="2407" w:type="dxa"/>
            <w:vAlign w:val="center"/>
          </w:tcPr>
          <w:p w14:paraId="5DD8FCE9" w14:textId="77777777" w:rsidR="009430A1" w:rsidRPr="00715883" w:rsidRDefault="009430A1" w:rsidP="007159D8">
            <w:pPr>
              <w:pStyle w:val="TAC"/>
            </w:pPr>
            <w:r w:rsidRPr="00715883">
              <w:rPr>
                <w:rFonts w:hint="eastAsia"/>
              </w:rPr>
              <w:t>±</w:t>
            </w:r>
            <w:r w:rsidRPr="00715883">
              <w:t xml:space="preserve"> 0-160</w:t>
            </w:r>
          </w:p>
        </w:tc>
        <w:tc>
          <w:tcPr>
            <w:tcW w:w="4814" w:type="dxa"/>
            <w:vAlign w:val="center"/>
          </w:tcPr>
          <w:p w14:paraId="686B6AB5" w14:textId="77777777" w:rsidR="009430A1" w:rsidRPr="00715883" w:rsidRDefault="009430A1" w:rsidP="007159D8">
            <w:pPr>
              <w:pStyle w:val="TAC"/>
            </w:pPr>
            <w:r w:rsidRPr="00715883">
              <w:t>-5</w:t>
            </w:r>
          </w:p>
        </w:tc>
        <w:tc>
          <w:tcPr>
            <w:tcW w:w="2408" w:type="dxa"/>
            <w:vMerge w:val="restart"/>
            <w:vAlign w:val="center"/>
          </w:tcPr>
          <w:p w14:paraId="7BE98974" w14:textId="77777777" w:rsidR="009430A1" w:rsidRPr="00715883" w:rsidRDefault="009430A1" w:rsidP="007159D8">
            <w:pPr>
              <w:pStyle w:val="TAC"/>
            </w:pPr>
            <w:r w:rsidRPr="00715883">
              <w:t>30kHz</w:t>
            </w:r>
          </w:p>
        </w:tc>
      </w:tr>
      <w:tr w:rsidR="009430A1" w:rsidRPr="00715883" w14:paraId="79C9AA9D" w14:textId="77777777" w:rsidTr="007159D8">
        <w:tc>
          <w:tcPr>
            <w:tcW w:w="2407" w:type="dxa"/>
            <w:vAlign w:val="center"/>
          </w:tcPr>
          <w:p w14:paraId="5FB05510" w14:textId="77777777" w:rsidR="009430A1" w:rsidRPr="00715883" w:rsidRDefault="009430A1" w:rsidP="007159D8">
            <w:pPr>
              <w:pStyle w:val="TAC"/>
            </w:pPr>
            <w:r w:rsidRPr="00715883">
              <w:rPr>
                <w:rFonts w:hint="eastAsia"/>
              </w:rPr>
              <w:t>±</w:t>
            </w:r>
            <w:r w:rsidRPr="00715883">
              <w:t xml:space="preserve"> 160-225</w:t>
            </w:r>
          </w:p>
        </w:tc>
        <w:tc>
          <w:tcPr>
            <w:tcW w:w="4814" w:type="dxa"/>
            <w:vAlign w:val="center"/>
          </w:tcPr>
          <w:p w14:paraId="0ABC3AF4" w14:textId="77777777" w:rsidR="009430A1" w:rsidRPr="00715883" w:rsidRDefault="009430A1" w:rsidP="007159D8">
            <w:pPr>
              <w:pStyle w:val="TAC"/>
            </w:pPr>
            <w:r w:rsidRPr="00715883">
              <w:t>-5 to -8.5</w:t>
            </w:r>
          </w:p>
        </w:tc>
        <w:tc>
          <w:tcPr>
            <w:tcW w:w="2408" w:type="dxa"/>
            <w:vMerge/>
            <w:vAlign w:val="center"/>
          </w:tcPr>
          <w:p w14:paraId="722E6AF2" w14:textId="77777777" w:rsidR="009430A1" w:rsidRPr="00715883" w:rsidRDefault="009430A1" w:rsidP="007159D8">
            <w:pPr>
              <w:pStyle w:val="TAC"/>
            </w:pPr>
          </w:p>
        </w:tc>
      </w:tr>
      <w:tr w:rsidR="009430A1" w:rsidRPr="00715883" w14:paraId="4D36C8A9" w14:textId="77777777" w:rsidTr="007159D8">
        <w:tc>
          <w:tcPr>
            <w:tcW w:w="2407" w:type="dxa"/>
            <w:vAlign w:val="center"/>
          </w:tcPr>
          <w:p w14:paraId="48A34E08" w14:textId="77777777" w:rsidR="009430A1" w:rsidRPr="00715883" w:rsidRDefault="009430A1" w:rsidP="007159D8">
            <w:pPr>
              <w:pStyle w:val="TAC"/>
            </w:pPr>
            <w:r w:rsidRPr="00715883">
              <w:rPr>
                <w:rFonts w:hint="eastAsia"/>
              </w:rPr>
              <w:t>±</w:t>
            </w:r>
            <w:r w:rsidRPr="00715883">
              <w:t xml:space="preserve"> 225-650</w:t>
            </w:r>
          </w:p>
        </w:tc>
        <w:tc>
          <w:tcPr>
            <w:tcW w:w="4814" w:type="dxa"/>
            <w:vAlign w:val="center"/>
          </w:tcPr>
          <w:p w14:paraId="3BF572A1" w14:textId="77777777" w:rsidR="009430A1" w:rsidRPr="00715883" w:rsidRDefault="009430A1" w:rsidP="007159D8">
            <w:pPr>
              <w:pStyle w:val="TAC"/>
            </w:pPr>
            <w:r w:rsidRPr="00715883">
              <w:t>-8.5 to -15</w:t>
            </w:r>
          </w:p>
        </w:tc>
        <w:tc>
          <w:tcPr>
            <w:tcW w:w="2408" w:type="dxa"/>
            <w:vMerge/>
            <w:vAlign w:val="center"/>
          </w:tcPr>
          <w:p w14:paraId="523B6FA4" w14:textId="77777777" w:rsidR="009430A1" w:rsidRPr="00715883" w:rsidRDefault="009430A1" w:rsidP="007159D8">
            <w:pPr>
              <w:pStyle w:val="TAC"/>
            </w:pPr>
          </w:p>
        </w:tc>
      </w:tr>
      <w:tr w:rsidR="009430A1" w:rsidRPr="00715883" w14:paraId="556EFDCB" w14:textId="77777777" w:rsidTr="007159D8">
        <w:tc>
          <w:tcPr>
            <w:tcW w:w="2407" w:type="dxa"/>
            <w:vAlign w:val="center"/>
          </w:tcPr>
          <w:p w14:paraId="49BCCC51" w14:textId="77777777" w:rsidR="009430A1" w:rsidRPr="00715883" w:rsidRDefault="009430A1" w:rsidP="007159D8">
            <w:pPr>
              <w:pStyle w:val="TAC"/>
            </w:pPr>
            <w:r w:rsidRPr="00715883">
              <w:rPr>
                <w:rFonts w:hint="eastAsia"/>
              </w:rPr>
              <w:t>±</w:t>
            </w:r>
            <w:r w:rsidRPr="00715883">
              <w:t xml:space="preserve"> 650-1365</w:t>
            </w:r>
          </w:p>
        </w:tc>
        <w:tc>
          <w:tcPr>
            <w:tcW w:w="4814" w:type="dxa"/>
            <w:vAlign w:val="center"/>
          </w:tcPr>
          <w:p w14:paraId="6AF71FDB" w14:textId="77777777" w:rsidR="009430A1" w:rsidRPr="00715883" w:rsidRDefault="009430A1" w:rsidP="007159D8">
            <w:pPr>
              <w:pStyle w:val="TAC"/>
            </w:pPr>
            <w:r w:rsidRPr="00715883">
              <w:t>-15</w:t>
            </w:r>
          </w:p>
        </w:tc>
        <w:tc>
          <w:tcPr>
            <w:tcW w:w="2408" w:type="dxa"/>
            <w:vMerge/>
            <w:vAlign w:val="center"/>
          </w:tcPr>
          <w:p w14:paraId="258E0BFF" w14:textId="77777777" w:rsidR="009430A1" w:rsidRPr="00715883" w:rsidRDefault="009430A1" w:rsidP="007159D8">
            <w:pPr>
              <w:pStyle w:val="TAC"/>
            </w:pPr>
          </w:p>
        </w:tc>
      </w:tr>
      <w:tr w:rsidR="009430A1" w:rsidRPr="00715883" w14:paraId="0F337C38" w14:textId="77777777" w:rsidTr="007159D8">
        <w:tc>
          <w:tcPr>
            <w:tcW w:w="2407" w:type="dxa"/>
            <w:vAlign w:val="center"/>
          </w:tcPr>
          <w:p w14:paraId="1E0B2B84" w14:textId="77777777" w:rsidR="009430A1" w:rsidRPr="00715883" w:rsidRDefault="009430A1" w:rsidP="007159D8">
            <w:pPr>
              <w:pStyle w:val="TAC"/>
            </w:pPr>
            <w:r w:rsidRPr="00715883">
              <w:rPr>
                <w:rFonts w:hint="eastAsia"/>
              </w:rPr>
              <w:t>±</w:t>
            </w:r>
            <w:r w:rsidRPr="00715883">
              <w:t xml:space="preserve"> 1365-1800</w:t>
            </w:r>
          </w:p>
        </w:tc>
        <w:tc>
          <w:tcPr>
            <w:tcW w:w="4814" w:type="dxa"/>
            <w:vAlign w:val="center"/>
          </w:tcPr>
          <w:p w14:paraId="2D912778" w14:textId="77777777" w:rsidR="009430A1" w:rsidRPr="00715883" w:rsidRDefault="009430A1" w:rsidP="007159D8">
            <w:pPr>
              <w:pStyle w:val="TAC"/>
            </w:pPr>
            <w:r w:rsidRPr="00715883">
              <w:t>-23 to -26</w:t>
            </w:r>
          </w:p>
        </w:tc>
        <w:tc>
          <w:tcPr>
            <w:tcW w:w="2408" w:type="dxa"/>
            <w:vMerge/>
            <w:vAlign w:val="center"/>
          </w:tcPr>
          <w:p w14:paraId="34A3E922" w14:textId="77777777" w:rsidR="009430A1" w:rsidRPr="00715883" w:rsidRDefault="009430A1" w:rsidP="007159D8">
            <w:pPr>
              <w:pStyle w:val="TAC"/>
            </w:pPr>
          </w:p>
        </w:tc>
      </w:tr>
      <w:tr w:rsidR="009430A1" w:rsidRPr="00715883" w14:paraId="0FB897DE" w14:textId="77777777" w:rsidTr="007159D8">
        <w:tc>
          <w:tcPr>
            <w:tcW w:w="2407" w:type="dxa"/>
            <w:vAlign w:val="center"/>
          </w:tcPr>
          <w:p w14:paraId="45313308" w14:textId="77777777" w:rsidR="009430A1" w:rsidRPr="00715883" w:rsidRDefault="009430A1" w:rsidP="007159D8">
            <w:pPr>
              <w:pStyle w:val="TAC"/>
            </w:pPr>
            <w:r w:rsidRPr="00715883">
              <w:rPr>
                <w:rFonts w:hint="eastAsia"/>
              </w:rPr>
              <w:t>±</w:t>
            </w:r>
            <w:r w:rsidRPr="00715883">
              <w:t xml:space="preserve"> 1800-16500</w:t>
            </w:r>
          </w:p>
        </w:tc>
        <w:tc>
          <w:tcPr>
            <w:tcW w:w="4814" w:type="dxa"/>
            <w:vAlign w:val="center"/>
          </w:tcPr>
          <w:p w14:paraId="0B7F86B6" w14:textId="77777777" w:rsidR="009430A1" w:rsidRPr="00715883" w:rsidRDefault="009430A1" w:rsidP="007159D8">
            <w:pPr>
              <w:pStyle w:val="TAC"/>
            </w:pPr>
            <w:r w:rsidRPr="00715883">
              <w:t>-26</w:t>
            </w:r>
          </w:p>
        </w:tc>
        <w:tc>
          <w:tcPr>
            <w:tcW w:w="2408" w:type="dxa"/>
            <w:vMerge/>
            <w:vAlign w:val="center"/>
          </w:tcPr>
          <w:p w14:paraId="365FAE90" w14:textId="77777777" w:rsidR="009430A1" w:rsidRPr="00715883" w:rsidRDefault="009430A1" w:rsidP="007159D8">
            <w:pPr>
              <w:pStyle w:val="TAC"/>
            </w:pPr>
          </w:p>
        </w:tc>
      </w:tr>
      <w:tr w:rsidR="009430A1" w14:paraId="6848871B" w14:textId="77777777" w:rsidTr="007159D8">
        <w:tc>
          <w:tcPr>
            <w:tcW w:w="9629" w:type="dxa"/>
            <w:gridSpan w:val="3"/>
            <w:vAlign w:val="center"/>
          </w:tcPr>
          <w:p w14:paraId="37A6D30D" w14:textId="77777777" w:rsidR="009430A1" w:rsidRDefault="009430A1" w:rsidP="009430A1">
            <w:pPr>
              <w:pStyle w:val="TAN"/>
            </w:pPr>
            <w:r w:rsidRPr="00715883">
              <w:t>NOTE</w:t>
            </w:r>
            <w:r>
              <w:t xml:space="preserve"> 1</w:t>
            </w:r>
            <w:r w:rsidRPr="00715883">
              <w:t>:</w:t>
            </w:r>
            <w:r w:rsidRPr="00715883">
              <w:tab/>
              <w:t>Spectrum emissions are linearly interpolated in dBm versus frequency offset.</w:t>
            </w:r>
          </w:p>
          <w:p w14:paraId="15FB646E" w14:textId="77777777" w:rsidR="009430A1" w:rsidRPr="0029455C" w:rsidRDefault="009430A1" w:rsidP="009430A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1740B06" w14:textId="77777777" w:rsidR="009430A1" w:rsidRDefault="009430A1" w:rsidP="009430A1"/>
    <w:p w14:paraId="01D0B170" w14:textId="77777777" w:rsidR="001C314E" w:rsidRPr="00484003" w:rsidRDefault="001C314E" w:rsidP="00464183">
      <w:pPr>
        <w:pStyle w:val="Heading4"/>
      </w:pPr>
      <w:bookmarkStart w:id="1572" w:name="_Toc104122529"/>
      <w:bookmarkStart w:id="1573" w:name="_Toc104205480"/>
      <w:bookmarkStart w:id="1574" w:name="_Toc104206687"/>
      <w:bookmarkStart w:id="1575" w:name="_Toc104503647"/>
      <w:bookmarkStart w:id="1576" w:name="_Toc106127578"/>
      <w:bookmarkStart w:id="1577" w:name="_Toc123057943"/>
      <w:bookmarkStart w:id="1578" w:name="_Toc124256636"/>
      <w:bookmarkStart w:id="1579" w:name="_Toc131734949"/>
      <w:bookmarkStart w:id="1580" w:name="_Toc137372726"/>
      <w:bookmarkStart w:id="1581" w:name="_Toc138885112"/>
      <w:bookmarkStart w:id="1582" w:name="_Toc145690615"/>
      <w:bookmarkStart w:id="1583" w:name="_Toc155382168"/>
      <w:bookmarkStart w:id="1584" w:name="_Toc161753877"/>
      <w:bookmarkStart w:id="1585" w:name="_Toc161754498"/>
      <w:bookmarkStart w:id="1586" w:name="_Toc163202071"/>
      <w:bookmarkStart w:id="1587" w:name="_Toc169888333"/>
      <w:bookmarkStart w:id="1588" w:name="_Toc171551522"/>
      <w:bookmarkStart w:id="1589" w:name="_Toc176775244"/>
      <w:bookmarkStart w:id="1590" w:name="_Toc187243839"/>
      <w:bookmarkStart w:id="1591" w:name="_Toc193201388"/>
      <w:r w:rsidRPr="00484003">
        <w:t>6.5.2.</w:t>
      </w:r>
      <w:r>
        <w:t>4</w:t>
      </w:r>
      <w:r w:rsidRPr="00484003">
        <w:tab/>
      </w:r>
      <w:r w:rsidRPr="003D573C">
        <w:t>Adjacent channel leakage ratio</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1592" w:name="_Toc21344363"/>
      <w:bookmarkStart w:id="1593" w:name="_Toc29801849"/>
      <w:bookmarkStart w:id="1594" w:name="_Toc29802273"/>
      <w:bookmarkStart w:id="1595" w:name="_Toc29802898"/>
      <w:bookmarkStart w:id="1596" w:name="_Toc36107640"/>
      <w:bookmarkStart w:id="1597" w:name="_Toc37251406"/>
      <w:bookmarkStart w:id="1598" w:name="_Toc45888286"/>
      <w:bookmarkStart w:id="1599" w:name="_Toc45888885"/>
      <w:bookmarkStart w:id="1600" w:name="_Toc61367579"/>
      <w:bookmarkStart w:id="1601" w:name="_Toc61372962"/>
      <w:bookmarkStart w:id="1602" w:name="_Toc68230910"/>
      <w:bookmarkStart w:id="1603" w:name="_Toc69084323"/>
      <w:bookmarkStart w:id="1604" w:name="_Toc75467333"/>
      <w:bookmarkStart w:id="1605" w:name="_Toc76509355"/>
      <w:bookmarkStart w:id="1606" w:name="_Toc76718345"/>
      <w:bookmarkStart w:id="1607" w:name="_Toc83580684"/>
      <w:bookmarkStart w:id="1608" w:name="_Toc84405193"/>
      <w:bookmarkStart w:id="1609" w:name="_Toc84413802"/>
      <w:bookmarkStart w:id="1610" w:name="_Toc104122530"/>
      <w:bookmarkStart w:id="1611" w:name="_Toc104205481"/>
      <w:bookmarkStart w:id="1612" w:name="_Toc104206688"/>
      <w:bookmarkStart w:id="1613" w:name="_Toc104503648"/>
      <w:bookmarkStart w:id="1614" w:name="_Toc106127579"/>
      <w:bookmarkStart w:id="1615" w:name="_Toc123057944"/>
      <w:bookmarkStart w:id="1616" w:name="_Toc124256637"/>
      <w:bookmarkStart w:id="1617" w:name="_Toc131734950"/>
      <w:bookmarkStart w:id="1618" w:name="_Toc137372727"/>
      <w:bookmarkStart w:id="1619" w:name="_Toc138885113"/>
      <w:bookmarkStart w:id="1620" w:name="_Toc145690616"/>
      <w:bookmarkStart w:id="1621" w:name="_Toc155382169"/>
      <w:bookmarkStart w:id="1622" w:name="_Toc161753878"/>
      <w:bookmarkStart w:id="1623" w:name="_Toc161754499"/>
      <w:bookmarkStart w:id="1624" w:name="_Toc163202072"/>
      <w:bookmarkStart w:id="1625" w:name="_Toc169888334"/>
      <w:bookmarkStart w:id="1626" w:name="_Toc171551523"/>
      <w:bookmarkStart w:id="1627" w:name="_Toc176775245"/>
      <w:bookmarkStart w:id="1628" w:name="_Toc187243840"/>
      <w:bookmarkStart w:id="1629" w:name="_Toc193201389"/>
      <w:r w:rsidRPr="00A1115A">
        <w:rPr>
          <w:snapToGrid w:val="0"/>
        </w:rPr>
        <w:t>6.5.2.4.1</w:t>
      </w:r>
      <w:r w:rsidRPr="00A1115A">
        <w:rPr>
          <w:snapToGrid w:val="0"/>
        </w:rPr>
        <w:tab/>
        <w:t>NR ACLR</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lastRenderedPageBreak/>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1630"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77777777" w:rsidR="001C314E" w:rsidRPr="0023144D" w:rsidRDefault="001C314E" w:rsidP="007159D8">
            <w:pPr>
              <w:pStyle w:val="TAC"/>
            </w:pP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1630"/>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tblGrid>
      <w:tr w:rsidR="00AB5B67" w:rsidRPr="00A1115A" w14:paraId="34B9CCF0" w14:textId="77777777" w:rsidTr="007159D8">
        <w:trPr>
          <w:jc w:val="center"/>
        </w:trPr>
        <w:tc>
          <w:tcPr>
            <w:tcW w:w="0" w:type="auto"/>
            <w:shd w:val="clear" w:color="auto" w:fill="auto"/>
          </w:tcPr>
          <w:p w14:paraId="6E8A660D" w14:textId="77777777" w:rsidR="00AB5B67" w:rsidRPr="00A1115A" w:rsidRDefault="00AB5B67" w:rsidP="007159D8">
            <w:pPr>
              <w:pStyle w:val="TAH"/>
            </w:pPr>
          </w:p>
        </w:tc>
        <w:tc>
          <w:tcPr>
            <w:tcW w:w="0" w:type="auto"/>
            <w:shd w:val="clear" w:color="auto" w:fill="auto"/>
          </w:tcPr>
          <w:p w14:paraId="4E79E101" w14:textId="77777777" w:rsidR="00AB5B67" w:rsidRPr="00A1115A" w:rsidRDefault="00AB5B67" w:rsidP="007159D8">
            <w:pPr>
              <w:pStyle w:val="TAH"/>
            </w:pPr>
            <w:r w:rsidRPr="00A1115A">
              <w:t>Power class 3</w:t>
            </w:r>
          </w:p>
        </w:tc>
      </w:tr>
      <w:tr w:rsidR="00AB5B67" w:rsidRPr="00A1115A" w14:paraId="10145833" w14:textId="77777777" w:rsidTr="007159D8">
        <w:trPr>
          <w:jc w:val="center"/>
        </w:trPr>
        <w:tc>
          <w:tcPr>
            <w:tcW w:w="0" w:type="auto"/>
            <w:shd w:val="clear" w:color="auto" w:fill="auto"/>
            <w:vAlign w:val="center"/>
          </w:tcPr>
          <w:p w14:paraId="56F7EA67" w14:textId="064492FC" w:rsidR="00AB5B67" w:rsidRPr="00A1115A" w:rsidRDefault="00AB5B67" w:rsidP="007159D8">
            <w:pPr>
              <w:pStyle w:val="TAH"/>
            </w:pPr>
            <w:r>
              <w:rPr>
                <w:rFonts w:hint="eastAsia"/>
              </w:rPr>
              <w:t>N</w:t>
            </w:r>
            <w:r>
              <w:t>R ACLR</w:t>
            </w:r>
          </w:p>
        </w:tc>
        <w:tc>
          <w:tcPr>
            <w:tcW w:w="0" w:type="auto"/>
            <w:shd w:val="clear" w:color="auto" w:fill="auto"/>
          </w:tcPr>
          <w:p w14:paraId="7FE85BBD" w14:textId="1F9B7022" w:rsidR="00AB5B67" w:rsidRPr="00A1115A" w:rsidRDefault="00AB5B67" w:rsidP="007159D8">
            <w:pPr>
              <w:pStyle w:val="TAC"/>
            </w:pPr>
            <w:r w:rsidRPr="00A1115A">
              <w:t>3</w:t>
            </w:r>
            <w:r>
              <w:t>0</w:t>
            </w:r>
            <w:r w:rsidRPr="00A1115A">
              <w:t xml:space="preserve"> dB</w:t>
            </w:r>
          </w:p>
        </w:tc>
      </w:tr>
    </w:tbl>
    <w:p w14:paraId="07809B87" w14:textId="77777777" w:rsidR="00AB5B67" w:rsidRDefault="00AB5B67" w:rsidP="001C314E"/>
    <w:p w14:paraId="702959E3" w14:textId="77777777" w:rsidR="001C314E" w:rsidRPr="00A1115A" w:rsidRDefault="001C314E" w:rsidP="001C314E">
      <w:pPr>
        <w:pStyle w:val="Heading5"/>
        <w:rPr>
          <w:snapToGrid w:val="0"/>
        </w:rPr>
      </w:pPr>
      <w:bookmarkStart w:id="1631" w:name="_Toc21344364"/>
      <w:bookmarkStart w:id="1632" w:name="_Toc29801850"/>
      <w:bookmarkStart w:id="1633" w:name="_Toc29802274"/>
      <w:bookmarkStart w:id="1634" w:name="_Toc29802899"/>
      <w:bookmarkStart w:id="1635" w:name="_Toc36107641"/>
      <w:bookmarkStart w:id="1636" w:name="_Toc37251407"/>
      <w:bookmarkStart w:id="1637" w:name="_Toc45888287"/>
      <w:bookmarkStart w:id="1638" w:name="_Toc45888886"/>
      <w:bookmarkStart w:id="1639" w:name="_Toc61367580"/>
      <w:bookmarkStart w:id="1640" w:name="_Toc61372963"/>
      <w:bookmarkStart w:id="1641" w:name="_Toc68230911"/>
      <w:bookmarkStart w:id="1642" w:name="_Toc69084324"/>
      <w:bookmarkStart w:id="1643" w:name="_Toc75467334"/>
      <w:bookmarkStart w:id="1644" w:name="_Toc76509356"/>
      <w:bookmarkStart w:id="1645" w:name="_Toc76718346"/>
      <w:bookmarkStart w:id="1646" w:name="_Toc83580685"/>
      <w:bookmarkStart w:id="1647" w:name="_Toc84405194"/>
      <w:bookmarkStart w:id="1648" w:name="_Toc84413803"/>
      <w:bookmarkStart w:id="1649" w:name="_Toc104122531"/>
      <w:bookmarkStart w:id="1650" w:name="_Toc104205482"/>
      <w:bookmarkStart w:id="1651" w:name="_Toc104206689"/>
      <w:bookmarkStart w:id="1652" w:name="_Toc104503649"/>
      <w:bookmarkStart w:id="1653" w:name="_Toc106127580"/>
      <w:bookmarkStart w:id="1654" w:name="_Toc123057945"/>
      <w:bookmarkStart w:id="1655" w:name="_Toc124256638"/>
      <w:bookmarkStart w:id="1656" w:name="_Toc131734951"/>
      <w:bookmarkStart w:id="1657" w:name="_Toc137372728"/>
      <w:bookmarkStart w:id="1658" w:name="_Toc138885114"/>
      <w:bookmarkStart w:id="1659" w:name="_Toc145690617"/>
      <w:bookmarkStart w:id="1660" w:name="_Toc155382170"/>
      <w:bookmarkStart w:id="1661" w:name="_Toc161753879"/>
      <w:bookmarkStart w:id="1662" w:name="_Toc161754500"/>
      <w:bookmarkStart w:id="1663" w:name="_Toc163202073"/>
      <w:bookmarkStart w:id="1664" w:name="_Toc169888335"/>
      <w:bookmarkStart w:id="1665" w:name="_Toc171551524"/>
      <w:bookmarkStart w:id="1666" w:name="_Toc176775246"/>
      <w:bookmarkStart w:id="1667" w:name="_Toc187243841"/>
      <w:bookmarkStart w:id="1668" w:name="_Toc193201390"/>
      <w:r w:rsidRPr="00A1115A">
        <w:rPr>
          <w:snapToGrid w:val="0"/>
        </w:rPr>
        <w:t>6.5.2.4.2</w:t>
      </w:r>
      <w:r w:rsidRPr="00A1115A">
        <w:rPr>
          <w:snapToGrid w:val="0"/>
        </w:rPr>
        <w:tab/>
        <w:t>UTRA ACLR</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7ACAF7AD" w14:textId="0D85AD64" w:rsidR="001F6D06" w:rsidRDefault="001F6D06" w:rsidP="001F6D06">
      <w:pPr>
        <w:pStyle w:val="Heading3"/>
      </w:pPr>
      <w:bookmarkStart w:id="1669" w:name="_Toc97562299"/>
      <w:bookmarkStart w:id="1670" w:name="_Toc104122532"/>
      <w:bookmarkStart w:id="1671" w:name="_Toc104205483"/>
      <w:bookmarkStart w:id="1672" w:name="_Toc104206690"/>
      <w:bookmarkStart w:id="1673" w:name="_Toc104503650"/>
      <w:bookmarkStart w:id="1674" w:name="_Toc106127581"/>
      <w:bookmarkStart w:id="1675" w:name="_Toc123057946"/>
      <w:bookmarkStart w:id="1676" w:name="_Toc124256639"/>
      <w:bookmarkStart w:id="1677" w:name="_Toc131734952"/>
      <w:bookmarkStart w:id="1678" w:name="_Toc137372729"/>
      <w:bookmarkStart w:id="1679" w:name="_Toc138885115"/>
      <w:bookmarkStart w:id="1680" w:name="_Toc145690618"/>
      <w:bookmarkStart w:id="1681" w:name="_Toc155382171"/>
      <w:bookmarkStart w:id="1682" w:name="_Toc161753880"/>
      <w:bookmarkStart w:id="1683" w:name="_Toc161754501"/>
      <w:bookmarkStart w:id="1684" w:name="_Toc163202074"/>
      <w:bookmarkStart w:id="1685" w:name="_Toc169888336"/>
      <w:bookmarkStart w:id="1686" w:name="_Toc171551525"/>
      <w:bookmarkStart w:id="1687" w:name="_Toc176775247"/>
      <w:bookmarkStart w:id="1688" w:name="_Toc187243842"/>
      <w:bookmarkStart w:id="1689" w:name="_Toc193201391"/>
      <w:r>
        <w:t>6.5.3</w:t>
      </w:r>
      <w:r>
        <w:tab/>
        <w:t>Spurious emission</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49EE9BDC" w14:textId="728E2540" w:rsidR="0047389E" w:rsidRDefault="009154AB" w:rsidP="009154AB">
      <w:pPr>
        <w:pStyle w:val="Heading4"/>
      </w:pPr>
      <w:bookmarkStart w:id="1690" w:name="_Toc97562300"/>
      <w:bookmarkStart w:id="1691" w:name="_Toc104122533"/>
      <w:bookmarkStart w:id="1692" w:name="_Toc104205484"/>
      <w:bookmarkStart w:id="1693" w:name="_Toc104206691"/>
      <w:bookmarkStart w:id="1694" w:name="_Toc104503651"/>
      <w:bookmarkStart w:id="1695" w:name="_Toc106127582"/>
      <w:bookmarkStart w:id="1696" w:name="_Toc123057947"/>
      <w:bookmarkStart w:id="1697" w:name="_Toc124256640"/>
      <w:bookmarkStart w:id="1698" w:name="_Toc131734953"/>
      <w:bookmarkStart w:id="1699" w:name="_Toc137372730"/>
      <w:bookmarkStart w:id="1700" w:name="_Toc138885116"/>
      <w:bookmarkStart w:id="1701" w:name="_Toc145690619"/>
      <w:bookmarkStart w:id="1702" w:name="_Toc155382172"/>
      <w:bookmarkStart w:id="1703" w:name="_Toc161753881"/>
      <w:bookmarkStart w:id="1704" w:name="_Toc161754502"/>
      <w:bookmarkStart w:id="1705" w:name="_Toc163202075"/>
      <w:bookmarkStart w:id="1706" w:name="_Toc169888337"/>
      <w:bookmarkStart w:id="1707" w:name="_Toc171551526"/>
      <w:bookmarkStart w:id="1708" w:name="_Toc176775248"/>
      <w:bookmarkStart w:id="1709" w:name="_Toc187243843"/>
      <w:bookmarkStart w:id="1710" w:name="_Toc193201392"/>
      <w:r w:rsidRPr="00B93D8D">
        <w:t>6.5.3.</w:t>
      </w:r>
      <w:r w:rsidR="00730785">
        <w:t>1</w:t>
      </w:r>
      <w:r w:rsidR="00730785">
        <w:tab/>
      </w:r>
      <w:bookmarkEnd w:id="1690"/>
      <w:r w:rsidR="00AB5B67" w:rsidRPr="00A1115A">
        <w:t>General spurious emissions</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AB5B67" w:rsidRPr="00A1115A" w14:paraId="53D6C5F6" w14:textId="77777777" w:rsidTr="007159D8">
        <w:trPr>
          <w:jc w:val="center"/>
        </w:trPr>
        <w:tc>
          <w:tcPr>
            <w:tcW w:w="1731" w:type="dxa"/>
          </w:tcPr>
          <w:p w14:paraId="417682E3" w14:textId="77777777" w:rsidR="00AB5B67" w:rsidRPr="00A1115A" w:rsidRDefault="00AB5B67" w:rsidP="007159D8">
            <w:pPr>
              <w:pStyle w:val="TAH"/>
            </w:pPr>
            <w:r w:rsidRPr="00A1115A">
              <w:rPr>
                <w:rFonts w:hint="eastAsia"/>
              </w:rPr>
              <w:t>Channel bandwidth</w:t>
            </w:r>
          </w:p>
        </w:tc>
        <w:tc>
          <w:tcPr>
            <w:tcW w:w="4284" w:type="dxa"/>
          </w:tcPr>
          <w:p w14:paraId="7A8823EA" w14:textId="77777777" w:rsidR="00AB5B67" w:rsidRPr="00A1115A" w:rsidRDefault="00AB5B67" w:rsidP="007159D8">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AB5B67" w:rsidRPr="00A1115A" w14:paraId="5DA05876" w14:textId="77777777" w:rsidTr="007159D8">
        <w:trPr>
          <w:jc w:val="center"/>
        </w:trPr>
        <w:tc>
          <w:tcPr>
            <w:tcW w:w="1731" w:type="dxa"/>
          </w:tcPr>
          <w:p w14:paraId="7175553E" w14:textId="77777777" w:rsidR="00AB5B67" w:rsidRPr="00A1115A" w:rsidRDefault="00AB5B67" w:rsidP="007159D8">
            <w:pPr>
              <w:pStyle w:val="TAC"/>
            </w:pPr>
            <w:r w:rsidRPr="00A1115A">
              <w:rPr>
                <w:rFonts w:hint="eastAsia"/>
              </w:rPr>
              <w:t>BW</w:t>
            </w:r>
            <w:r w:rsidRPr="00A1115A">
              <w:rPr>
                <w:vertAlign w:val="subscript"/>
              </w:rPr>
              <w:t>Channel</w:t>
            </w:r>
          </w:p>
        </w:tc>
        <w:tc>
          <w:tcPr>
            <w:tcW w:w="4284" w:type="dxa"/>
          </w:tcPr>
          <w:p w14:paraId="3D54146C" w14:textId="77777777" w:rsidR="00AB5B67" w:rsidRPr="00A1115A" w:rsidRDefault="00AB5B67" w:rsidP="007159D8">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6B6E8FEA" w14:textId="77777777" w:rsidR="00AB5B67" w:rsidRPr="00A1115A" w:rsidRDefault="00AB5B67" w:rsidP="0055793B"/>
    <w:p w14:paraId="0B93F72D" w14:textId="77777777" w:rsidR="00AB5B67" w:rsidRPr="00A1115A" w:rsidRDefault="00AB5B67" w:rsidP="00AB5B67">
      <w:pPr>
        <w:pStyle w:val="TH"/>
        <w:rPr>
          <w:rFonts w:cs="v5.0.0"/>
        </w:rPr>
      </w:pPr>
      <w:r w:rsidRPr="00A1115A">
        <w:rPr>
          <w:rFonts w:cs="v5.0.0"/>
        </w:rPr>
        <w:lastRenderedPageBreak/>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1711" w:name="_Toc97562301"/>
      <w:bookmarkStart w:id="1712" w:name="_Toc104122534"/>
      <w:bookmarkStart w:id="1713" w:name="_Toc104205485"/>
      <w:bookmarkStart w:id="1714" w:name="_Toc104206692"/>
      <w:bookmarkStart w:id="1715" w:name="_Toc104503652"/>
      <w:bookmarkStart w:id="1716" w:name="_Toc106127583"/>
      <w:bookmarkStart w:id="1717" w:name="_Toc123057948"/>
      <w:bookmarkStart w:id="1718" w:name="_Toc124256641"/>
      <w:bookmarkStart w:id="1719" w:name="_Toc131734954"/>
      <w:bookmarkStart w:id="1720" w:name="_Toc137372731"/>
      <w:bookmarkStart w:id="1721" w:name="_Toc138885117"/>
      <w:bookmarkStart w:id="1722" w:name="_Toc145690620"/>
      <w:bookmarkStart w:id="1723" w:name="_Toc155382173"/>
      <w:bookmarkStart w:id="1724" w:name="_Toc161753882"/>
      <w:bookmarkStart w:id="1725" w:name="_Toc161754503"/>
      <w:bookmarkStart w:id="1726" w:name="_Toc163202076"/>
      <w:bookmarkStart w:id="1727" w:name="_Toc169888338"/>
      <w:bookmarkStart w:id="1728" w:name="_Toc171551527"/>
      <w:bookmarkStart w:id="1729" w:name="_Toc176775249"/>
      <w:bookmarkStart w:id="1730" w:name="_Toc187243844"/>
      <w:bookmarkStart w:id="1731" w:name="_Toc193201393"/>
      <w:r>
        <w:rPr>
          <w:rFonts w:hint="eastAsia"/>
        </w:rPr>
        <w:t>6</w:t>
      </w:r>
      <w:r>
        <w:t>.5.3.2</w:t>
      </w:r>
      <w:r>
        <w:tab/>
      </w:r>
      <w:bookmarkEnd w:id="1711"/>
      <w:r w:rsidR="005A6A43">
        <w:t>Spurious emissions for UE co-existence</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3CA55C27" w14:textId="24A252FF" w:rsidR="00730785" w:rsidRDefault="005A6A43">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p>
    <w:p w14:paraId="354B19AB" w14:textId="77777777" w:rsidR="005A6A43" w:rsidRPr="00A1115A" w:rsidRDefault="005A6A43" w:rsidP="005A6A43">
      <w:pPr>
        <w:pStyle w:val="TH"/>
      </w:pPr>
      <w:r w:rsidRPr="00A1115A">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6A43" w:rsidRPr="00A1115A" w14:paraId="63D12D85" w14:textId="77777777" w:rsidTr="007159D8">
        <w:trPr>
          <w:trHeight w:val="270"/>
          <w:tblHeader/>
          <w:jc w:val="center"/>
        </w:trPr>
        <w:tc>
          <w:tcPr>
            <w:tcW w:w="959" w:type="dxa"/>
            <w:vMerge w:val="restart"/>
            <w:shd w:val="clear" w:color="auto" w:fill="auto"/>
            <w:vAlign w:val="center"/>
            <w:hideMark/>
          </w:tcPr>
          <w:p w14:paraId="1D248C91" w14:textId="77777777" w:rsidR="005A6A43" w:rsidRPr="00A1115A" w:rsidRDefault="005A6A43" w:rsidP="00457B90">
            <w:pPr>
              <w:pStyle w:val="TAH"/>
              <w:keepNext w:val="0"/>
            </w:pPr>
            <w:r w:rsidRPr="00936CDE">
              <w:rPr>
                <w:lang w:val="fi-FI"/>
              </w:rPr>
              <w:t>NR NTN satellite</w:t>
            </w:r>
            <w:r w:rsidRPr="00936CDE">
              <w:t xml:space="preserve"> Band</w:t>
            </w:r>
          </w:p>
        </w:tc>
        <w:tc>
          <w:tcPr>
            <w:tcW w:w="7981" w:type="dxa"/>
            <w:gridSpan w:val="7"/>
            <w:vAlign w:val="center"/>
            <w:hideMark/>
          </w:tcPr>
          <w:p w14:paraId="1E31492E" w14:textId="77777777" w:rsidR="005A6A43" w:rsidRPr="00A1115A" w:rsidRDefault="005A6A43">
            <w:pPr>
              <w:pStyle w:val="TAH"/>
              <w:keepNext w:val="0"/>
            </w:pPr>
            <w:r w:rsidRPr="00A1115A">
              <w:t>Spurious emission for UE co-existence</w:t>
            </w:r>
          </w:p>
        </w:tc>
      </w:tr>
      <w:tr w:rsidR="005A6A43" w:rsidRPr="00A1115A" w14:paraId="4C137AF3" w14:textId="77777777" w:rsidTr="007159D8">
        <w:trPr>
          <w:trHeight w:val="450"/>
          <w:tblHeader/>
          <w:jc w:val="center"/>
        </w:trPr>
        <w:tc>
          <w:tcPr>
            <w:tcW w:w="959" w:type="dxa"/>
            <w:vMerge/>
            <w:tcBorders>
              <w:bottom w:val="single" w:sz="4" w:space="0" w:color="auto"/>
            </w:tcBorders>
            <w:shd w:val="clear" w:color="auto" w:fill="auto"/>
            <w:vAlign w:val="center"/>
            <w:hideMark/>
          </w:tcPr>
          <w:p w14:paraId="6ACC2FEA" w14:textId="77777777" w:rsidR="005A6A43" w:rsidRPr="00A1115A" w:rsidRDefault="005A6A43">
            <w:pPr>
              <w:pStyle w:val="TAH"/>
              <w:keepNext w:val="0"/>
            </w:pPr>
          </w:p>
        </w:tc>
        <w:tc>
          <w:tcPr>
            <w:tcW w:w="2831" w:type="dxa"/>
            <w:vAlign w:val="center"/>
            <w:hideMark/>
          </w:tcPr>
          <w:p w14:paraId="365713BA" w14:textId="77777777" w:rsidR="005A6A43" w:rsidRPr="00A1115A" w:rsidRDefault="005A6A43">
            <w:pPr>
              <w:pStyle w:val="TAH"/>
              <w:keepNext w:val="0"/>
            </w:pPr>
            <w:r w:rsidRPr="00A1115A">
              <w:t>Protected band</w:t>
            </w:r>
          </w:p>
        </w:tc>
        <w:tc>
          <w:tcPr>
            <w:tcW w:w="2239" w:type="dxa"/>
            <w:gridSpan w:val="3"/>
            <w:vAlign w:val="center"/>
            <w:hideMark/>
          </w:tcPr>
          <w:p w14:paraId="459C99D1" w14:textId="77777777" w:rsidR="005A6A43" w:rsidRPr="00A1115A" w:rsidRDefault="005A6A43">
            <w:pPr>
              <w:pStyle w:val="TAH"/>
              <w:keepNext w:val="0"/>
            </w:pPr>
            <w:r w:rsidRPr="00A1115A">
              <w:t>Frequency range (MHz)</w:t>
            </w:r>
          </w:p>
        </w:tc>
        <w:tc>
          <w:tcPr>
            <w:tcW w:w="1133" w:type="dxa"/>
            <w:vAlign w:val="center"/>
            <w:hideMark/>
          </w:tcPr>
          <w:p w14:paraId="23C5B933" w14:textId="77777777" w:rsidR="005A6A43" w:rsidRPr="00A1115A" w:rsidRDefault="005A6A43">
            <w:pPr>
              <w:pStyle w:val="TAH"/>
              <w:keepNext w:val="0"/>
            </w:pPr>
            <w:r w:rsidRPr="00A1115A">
              <w:t>Maximum Level (dBm)</w:t>
            </w:r>
          </w:p>
        </w:tc>
        <w:tc>
          <w:tcPr>
            <w:tcW w:w="850" w:type="dxa"/>
            <w:vAlign w:val="center"/>
            <w:hideMark/>
          </w:tcPr>
          <w:p w14:paraId="735E9DEF" w14:textId="77777777" w:rsidR="005A6A43" w:rsidRPr="00A1115A" w:rsidRDefault="005A6A43">
            <w:pPr>
              <w:pStyle w:val="TAH"/>
              <w:keepNext w:val="0"/>
            </w:pPr>
            <w:r w:rsidRPr="00A1115A">
              <w:t>MBW (MHz)</w:t>
            </w:r>
          </w:p>
        </w:tc>
        <w:tc>
          <w:tcPr>
            <w:tcW w:w="928" w:type="dxa"/>
            <w:noWrap/>
            <w:vAlign w:val="center"/>
            <w:hideMark/>
          </w:tcPr>
          <w:p w14:paraId="0FDDD3D0" w14:textId="77777777" w:rsidR="005A6A43" w:rsidRPr="00A1115A" w:rsidRDefault="005A6A43">
            <w:pPr>
              <w:pStyle w:val="TAH"/>
              <w:keepNext w:val="0"/>
            </w:pPr>
            <w:r w:rsidRPr="00A1115A">
              <w:t>NOTE</w:t>
            </w:r>
          </w:p>
        </w:tc>
      </w:tr>
      <w:tr w:rsidR="002602B0" w:rsidRPr="00A1115A" w14:paraId="657BFFB4" w14:textId="77777777" w:rsidTr="007159D8">
        <w:trPr>
          <w:trHeight w:val="225"/>
          <w:jc w:val="center"/>
        </w:trPr>
        <w:tc>
          <w:tcPr>
            <w:tcW w:w="959" w:type="dxa"/>
            <w:vMerge w:val="restart"/>
            <w:shd w:val="clear" w:color="auto" w:fill="auto"/>
            <w:vAlign w:val="center"/>
          </w:tcPr>
          <w:p w14:paraId="3875EA2E" w14:textId="2218D965" w:rsidR="002602B0" w:rsidRDefault="002602B0" w:rsidP="002602B0">
            <w:pPr>
              <w:pStyle w:val="TAC"/>
            </w:pPr>
            <w:r w:rsidRPr="00715883">
              <w:t>n254</w:t>
            </w:r>
          </w:p>
        </w:tc>
        <w:tc>
          <w:tcPr>
            <w:tcW w:w="2831" w:type="dxa"/>
            <w:vAlign w:val="center"/>
          </w:tcPr>
          <w:p w14:paraId="1EA5B8E9" w14:textId="568571F6" w:rsidR="002602B0" w:rsidRDefault="0034710C" w:rsidP="002602B0">
            <w:pPr>
              <w:pStyle w:val="TAL"/>
              <w:rPr>
                <w:lang w:val="sv-FI"/>
              </w:rPr>
            </w:pPr>
            <w:r w:rsidRPr="00DB20DC">
              <w:rPr>
                <w:lang w:val="sv-FI"/>
              </w:rPr>
              <w:t xml:space="preserve">NR Band n1, n2, n3, n5, n7, n8, n12, n13, n14, n18, n20, n24, n25, n26, n28, n29, n30, </w:t>
            </w:r>
            <w:r w:rsidR="001A5C2F">
              <w:rPr>
                <w:rFonts w:hint="eastAsia"/>
                <w:lang w:val="en-US"/>
              </w:rPr>
              <w:t xml:space="preserve">n31, </w:t>
            </w:r>
            <w:r w:rsidRPr="00DB20DC">
              <w:rPr>
                <w:lang w:val="sv-FI"/>
              </w:rPr>
              <w:t xml:space="preserve">n34, n38, n39, n40, n41, n48, n50, n51, n53, n54, n65, n66, n67, n70, n71, </w:t>
            </w:r>
            <w:r w:rsidR="001A5C2F">
              <w:rPr>
                <w:rFonts w:hint="eastAsia"/>
                <w:lang w:val="en-US"/>
              </w:rPr>
              <w:t>n72,</w:t>
            </w:r>
            <w:r w:rsidR="001A5C2F">
              <w:rPr>
                <w:lang w:val="en-US"/>
              </w:rPr>
              <w:t xml:space="preserve"> </w:t>
            </w:r>
            <w:r w:rsidRPr="00DB20DC">
              <w:rPr>
                <w:lang w:val="sv-FI"/>
              </w:rPr>
              <w:t>n74, n75, n76, n77, n78, n85, n90, n91, n92, n93, n94, n100, n101, n105</w:t>
            </w:r>
            <w:r w:rsidR="001A5C2F">
              <w:rPr>
                <w:lang w:val="sv-FI"/>
              </w:rPr>
              <w:t>,</w:t>
            </w:r>
            <w:r w:rsidR="001A5C2F">
              <w:rPr>
                <w:rFonts w:hint="eastAsia"/>
                <w:lang w:val="en-US"/>
              </w:rPr>
              <w:t xml:space="preserve"> n106, n109</w:t>
            </w:r>
          </w:p>
        </w:tc>
        <w:tc>
          <w:tcPr>
            <w:tcW w:w="810" w:type="dxa"/>
            <w:vAlign w:val="center"/>
          </w:tcPr>
          <w:p w14:paraId="56B38016" w14:textId="01859FDF" w:rsidR="002602B0" w:rsidRPr="00A1115A" w:rsidRDefault="002602B0" w:rsidP="002602B0">
            <w:pPr>
              <w:pStyle w:val="TAC"/>
            </w:pPr>
            <w:r w:rsidRPr="00715883">
              <w:t>F</w:t>
            </w:r>
            <w:r w:rsidRPr="00715883">
              <w:rPr>
                <w:vertAlign w:val="subscript"/>
              </w:rPr>
              <w:t>DL_low</w:t>
            </w:r>
          </w:p>
        </w:tc>
        <w:tc>
          <w:tcPr>
            <w:tcW w:w="540" w:type="dxa"/>
            <w:vAlign w:val="center"/>
          </w:tcPr>
          <w:p w14:paraId="3F45A3BC" w14:textId="7E52CC81" w:rsidR="002602B0" w:rsidRPr="00A1115A" w:rsidRDefault="002602B0" w:rsidP="002602B0">
            <w:pPr>
              <w:pStyle w:val="TAC"/>
            </w:pPr>
            <w:r w:rsidRPr="00715883">
              <w:t>-</w:t>
            </w:r>
          </w:p>
        </w:tc>
        <w:tc>
          <w:tcPr>
            <w:tcW w:w="889" w:type="dxa"/>
            <w:vAlign w:val="center"/>
          </w:tcPr>
          <w:p w14:paraId="6DA731AB" w14:textId="497C6E4B" w:rsidR="002602B0" w:rsidRPr="00A1115A" w:rsidRDefault="002602B0" w:rsidP="002602B0">
            <w:pPr>
              <w:pStyle w:val="TAC"/>
            </w:pPr>
            <w:r w:rsidRPr="00715883">
              <w:t>F</w:t>
            </w:r>
            <w:r w:rsidRPr="00715883">
              <w:rPr>
                <w:vertAlign w:val="subscript"/>
              </w:rPr>
              <w:t>DL_high</w:t>
            </w:r>
          </w:p>
        </w:tc>
        <w:tc>
          <w:tcPr>
            <w:tcW w:w="1133" w:type="dxa"/>
            <w:vAlign w:val="center"/>
          </w:tcPr>
          <w:p w14:paraId="42296D2C" w14:textId="45A01B2C" w:rsidR="002602B0" w:rsidRPr="00A1115A" w:rsidRDefault="002602B0" w:rsidP="002602B0">
            <w:pPr>
              <w:pStyle w:val="TAC"/>
            </w:pPr>
            <w:r w:rsidRPr="00715883">
              <w:t>-50</w:t>
            </w:r>
          </w:p>
        </w:tc>
        <w:tc>
          <w:tcPr>
            <w:tcW w:w="850" w:type="dxa"/>
            <w:noWrap/>
            <w:vAlign w:val="center"/>
          </w:tcPr>
          <w:p w14:paraId="4A4E1B28" w14:textId="2A3F3E5A" w:rsidR="002602B0" w:rsidRPr="00A1115A" w:rsidRDefault="002602B0" w:rsidP="002602B0">
            <w:pPr>
              <w:pStyle w:val="TAC"/>
            </w:pPr>
            <w:r w:rsidRPr="00715883">
              <w:t>1</w:t>
            </w:r>
          </w:p>
        </w:tc>
        <w:tc>
          <w:tcPr>
            <w:tcW w:w="928" w:type="dxa"/>
            <w:noWrap/>
            <w:vAlign w:val="center"/>
          </w:tcPr>
          <w:p w14:paraId="3174B622" w14:textId="77777777" w:rsidR="002602B0" w:rsidRPr="00A1115A" w:rsidRDefault="002602B0" w:rsidP="002602B0">
            <w:pPr>
              <w:pStyle w:val="TAC"/>
            </w:pPr>
          </w:p>
        </w:tc>
      </w:tr>
      <w:tr w:rsidR="002602B0" w:rsidRPr="00A1115A" w14:paraId="2F55A1C5" w14:textId="77777777" w:rsidTr="007159D8">
        <w:trPr>
          <w:trHeight w:val="225"/>
          <w:jc w:val="center"/>
        </w:trPr>
        <w:tc>
          <w:tcPr>
            <w:tcW w:w="959" w:type="dxa"/>
            <w:vMerge/>
            <w:shd w:val="clear" w:color="auto" w:fill="auto"/>
            <w:vAlign w:val="center"/>
          </w:tcPr>
          <w:p w14:paraId="3F20AB9E" w14:textId="77777777" w:rsidR="002602B0" w:rsidRDefault="002602B0" w:rsidP="002602B0">
            <w:pPr>
              <w:pStyle w:val="TAC"/>
            </w:pPr>
          </w:p>
        </w:tc>
        <w:tc>
          <w:tcPr>
            <w:tcW w:w="2831" w:type="dxa"/>
            <w:vAlign w:val="center"/>
          </w:tcPr>
          <w:p w14:paraId="6364AEDA" w14:textId="540D0186" w:rsidR="002602B0" w:rsidRDefault="001A5C2F" w:rsidP="002602B0">
            <w:pPr>
              <w:pStyle w:val="TAL"/>
              <w:rPr>
                <w:lang w:val="sv-FI"/>
              </w:rPr>
            </w:pPr>
            <w:r>
              <w:rPr>
                <w:lang w:val="sv-FI"/>
              </w:rPr>
              <w:t>E-UTRA Band 73, 87, 88, 103</w:t>
            </w:r>
          </w:p>
        </w:tc>
        <w:tc>
          <w:tcPr>
            <w:tcW w:w="810" w:type="dxa"/>
            <w:vAlign w:val="center"/>
          </w:tcPr>
          <w:p w14:paraId="2894D4F6" w14:textId="5747D497" w:rsidR="002602B0" w:rsidRPr="00A1115A" w:rsidRDefault="002602B0" w:rsidP="002602B0">
            <w:pPr>
              <w:pStyle w:val="TAC"/>
            </w:pPr>
            <w:r w:rsidRPr="00715883">
              <w:t>F</w:t>
            </w:r>
            <w:r w:rsidRPr="00715883">
              <w:rPr>
                <w:vertAlign w:val="subscript"/>
              </w:rPr>
              <w:t>DL_low</w:t>
            </w:r>
          </w:p>
        </w:tc>
        <w:tc>
          <w:tcPr>
            <w:tcW w:w="540" w:type="dxa"/>
            <w:vAlign w:val="center"/>
          </w:tcPr>
          <w:p w14:paraId="70BAAD31" w14:textId="79B39326" w:rsidR="002602B0" w:rsidRPr="00A1115A" w:rsidRDefault="002602B0" w:rsidP="002602B0">
            <w:pPr>
              <w:pStyle w:val="TAC"/>
            </w:pPr>
            <w:r w:rsidRPr="00715883">
              <w:t>-</w:t>
            </w:r>
          </w:p>
        </w:tc>
        <w:tc>
          <w:tcPr>
            <w:tcW w:w="889" w:type="dxa"/>
            <w:vAlign w:val="center"/>
          </w:tcPr>
          <w:p w14:paraId="44932A1C" w14:textId="79210107" w:rsidR="002602B0" w:rsidRPr="00A1115A" w:rsidRDefault="002602B0" w:rsidP="002602B0">
            <w:pPr>
              <w:pStyle w:val="TAC"/>
            </w:pPr>
            <w:r w:rsidRPr="00715883">
              <w:t>F</w:t>
            </w:r>
            <w:r w:rsidRPr="00715883">
              <w:rPr>
                <w:vertAlign w:val="subscript"/>
              </w:rPr>
              <w:t>DL_high</w:t>
            </w:r>
          </w:p>
        </w:tc>
        <w:tc>
          <w:tcPr>
            <w:tcW w:w="1133" w:type="dxa"/>
            <w:vAlign w:val="center"/>
          </w:tcPr>
          <w:p w14:paraId="5CC35102" w14:textId="02315CDD" w:rsidR="002602B0" w:rsidRPr="00A1115A" w:rsidRDefault="002602B0" w:rsidP="002602B0">
            <w:pPr>
              <w:pStyle w:val="TAC"/>
            </w:pPr>
            <w:r w:rsidRPr="00715883">
              <w:t>-50</w:t>
            </w:r>
          </w:p>
        </w:tc>
        <w:tc>
          <w:tcPr>
            <w:tcW w:w="850" w:type="dxa"/>
            <w:noWrap/>
            <w:vAlign w:val="center"/>
          </w:tcPr>
          <w:p w14:paraId="4C079597" w14:textId="3AC42C61" w:rsidR="002602B0" w:rsidRPr="00A1115A" w:rsidRDefault="002602B0" w:rsidP="002602B0">
            <w:pPr>
              <w:pStyle w:val="TAC"/>
            </w:pPr>
            <w:r w:rsidRPr="00715883">
              <w:t>1</w:t>
            </w:r>
          </w:p>
        </w:tc>
        <w:tc>
          <w:tcPr>
            <w:tcW w:w="928" w:type="dxa"/>
            <w:noWrap/>
            <w:vAlign w:val="center"/>
          </w:tcPr>
          <w:p w14:paraId="5A028FDB" w14:textId="77777777" w:rsidR="002602B0" w:rsidRPr="00A1115A" w:rsidRDefault="002602B0" w:rsidP="002602B0">
            <w:pPr>
              <w:pStyle w:val="TAC"/>
            </w:pPr>
          </w:p>
        </w:tc>
      </w:tr>
      <w:tr w:rsidR="002602B0" w:rsidRPr="00A1115A" w14:paraId="0526D14E" w14:textId="77777777" w:rsidTr="007159D8">
        <w:trPr>
          <w:trHeight w:val="225"/>
          <w:jc w:val="center"/>
        </w:trPr>
        <w:tc>
          <w:tcPr>
            <w:tcW w:w="959" w:type="dxa"/>
            <w:vMerge/>
            <w:shd w:val="clear" w:color="auto" w:fill="auto"/>
            <w:vAlign w:val="center"/>
          </w:tcPr>
          <w:p w14:paraId="0F682751" w14:textId="77777777" w:rsidR="002602B0" w:rsidRDefault="002602B0" w:rsidP="002602B0">
            <w:pPr>
              <w:pStyle w:val="TAC"/>
            </w:pPr>
          </w:p>
        </w:tc>
        <w:tc>
          <w:tcPr>
            <w:tcW w:w="2831" w:type="dxa"/>
            <w:vAlign w:val="center"/>
          </w:tcPr>
          <w:p w14:paraId="29B901D4" w14:textId="1B34566A" w:rsidR="002602B0" w:rsidRDefault="002602B0" w:rsidP="002602B0">
            <w:pPr>
              <w:pStyle w:val="TAL"/>
              <w:rPr>
                <w:lang w:val="sv-FI"/>
              </w:rPr>
            </w:pPr>
            <w:r w:rsidRPr="00715883">
              <w:rPr>
                <w:lang w:val="sv-FI"/>
              </w:rPr>
              <w:t>NR Band n79, n104</w:t>
            </w:r>
          </w:p>
        </w:tc>
        <w:tc>
          <w:tcPr>
            <w:tcW w:w="810" w:type="dxa"/>
            <w:vAlign w:val="center"/>
          </w:tcPr>
          <w:p w14:paraId="3987ECB8" w14:textId="12E75185" w:rsidR="002602B0" w:rsidRPr="00A1115A" w:rsidRDefault="002602B0" w:rsidP="002602B0">
            <w:pPr>
              <w:pStyle w:val="TAC"/>
            </w:pPr>
            <w:r w:rsidRPr="00715883">
              <w:t>F</w:t>
            </w:r>
            <w:r w:rsidRPr="00715883">
              <w:rPr>
                <w:vertAlign w:val="subscript"/>
              </w:rPr>
              <w:t>DL_low</w:t>
            </w:r>
          </w:p>
        </w:tc>
        <w:tc>
          <w:tcPr>
            <w:tcW w:w="540" w:type="dxa"/>
            <w:vAlign w:val="center"/>
          </w:tcPr>
          <w:p w14:paraId="2E912C5B" w14:textId="4F2F2259" w:rsidR="002602B0" w:rsidRPr="00A1115A" w:rsidRDefault="002602B0" w:rsidP="002602B0">
            <w:pPr>
              <w:pStyle w:val="TAC"/>
            </w:pPr>
            <w:r w:rsidRPr="00715883">
              <w:t>-</w:t>
            </w:r>
          </w:p>
        </w:tc>
        <w:tc>
          <w:tcPr>
            <w:tcW w:w="889" w:type="dxa"/>
            <w:vAlign w:val="center"/>
          </w:tcPr>
          <w:p w14:paraId="125F6CEA" w14:textId="5E4591AA" w:rsidR="002602B0" w:rsidRPr="00A1115A" w:rsidRDefault="002602B0" w:rsidP="002602B0">
            <w:pPr>
              <w:pStyle w:val="TAC"/>
            </w:pPr>
            <w:r w:rsidRPr="00715883">
              <w:t>F</w:t>
            </w:r>
            <w:r w:rsidRPr="00715883">
              <w:rPr>
                <w:vertAlign w:val="subscript"/>
              </w:rPr>
              <w:t>DL_high</w:t>
            </w:r>
          </w:p>
        </w:tc>
        <w:tc>
          <w:tcPr>
            <w:tcW w:w="1133" w:type="dxa"/>
            <w:vAlign w:val="center"/>
          </w:tcPr>
          <w:p w14:paraId="71E1F5EA" w14:textId="2DF1FEBA" w:rsidR="002602B0" w:rsidRPr="00A1115A" w:rsidRDefault="002602B0" w:rsidP="002602B0">
            <w:pPr>
              <w:pStyle w:val="TAC"/>
            </w:pPr>
            <w:r w:rsidRPr="00715883">
              <w:t>-50</w:t>
            </w:r>
          </w:p>
        </w:tc>
        <w:tc>
          <w:tcPr>
            <w:tcW w:w="850" w:type="dxa"/>
            <w:noWrap/>
            <w:vAlign w:val="center"/>
          </w:tcPr>
          <w:p w14:paraId="04A418F5" w14:textId="37C5E27D" w:rsidR="002602B0" w:rsidRPr="00A1115A" w:rsidRDefault="002602B0" w:rsidP="002602B0">
            <w:pPr>
              <w:pStyle w:val="TAC"/>
            </w:pPr>
            <w:r w:rsidRPr="00715883">
              <w:t>1</w:t>
            </w:r>
          </w:p>
        </w:tc>
        <w:tc>
          <w:tcPr>
            <w:tcW w:w="928" w:type="dxa"/>
            <w:noWrap/>
            <w:vAlign w:val="center"/>
          </w:tcPr>
          <w:p w14:paraId="265E27BA" w14:textId="3D8EA2BD" w:rsidR="002602B0" w:rsidRPr="00A1115A" w:rsidRDefault="002602B0" w:rsidP="002602B0">
            <w:pPr>
              <w:pStyle w:val="TAC"/>
            </w:pPr>
            <w:r w:rsidRPr="00715883">
              <w:rPr>
                <w:rFonts w:hint="eastAsia"/>
              </w:rPr>
              <w:t>2</w:t>
            </w:r>
          </w:p>
        </w:tc>
      </w:tr>
      <w:tr w:rsidR="005A6A43" w:rsidRPr="00A1115A" w14:paraId="28F78B7F" w14:textId="77777777" w:rsidTr="007159D8">
        <w:trPr>
          <w:trHeight w:val="225"/>
          <w:jc w:val="center"/>
        </w:trPr>
        <w:tc>
          <w:tcPr>
            <w:tcW w:w="959" w:type="dxa"/>
            <w:vMerge w:val="restart"/>
            <w:shd w:val="clear" w:color="auto" w:fill="auto"/>
            <w:vAlign w:val="center"/>
          </w:tcPr>
          <w:p w14:paraId="22609272" w14:textId="77777777" w:rsidR="005A6A43" w:rsidRPr="00A1115A" w:rsidRDefault="005A6A43" w:rsidP="00457B90">
            <w:pPr>
              <w:pStyle w:val="TAC"/>
            </w:pPr>
            <w:r>
              <w:t>n255</w:t>
            </w:r>
          </w:p>
        </w:tc>
        <w:tc>
          <w:tcPr>
            <w:tcW w:w="2831" w:type="dxa"/>
            <w:vAlign w:val="center"/>
          </w:tcPr>
          <w:p w14:paraId="6DDEF4E8" w14:textId="4F751558" w:rsidR="005A6A43" w:rsidRPr="00A1115A" w:rsidRDefault="001A5C2F">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n70, n71, </w:t>
            </w:r>
            <w:r>
              <w:rPr>
                <w:rFonts w:hint="eastAsia"/>
                <w:lang w:val="en-US"/>
              </w:rPr>
              <w:t xml:space="preserve">n72, </w:t>
            </w:r>
            <w:r>
              <w:rPr>
                <w:lang w:val="sv-FI"/>
              </w:rPr>
              <w:t>n74, n75, n76, n85, n90, n91, n92, n93, n94, n100, n101</w:t>
            </w:r>
            <w:r>
              <w:rPr>
                <w:rFonts w:hint="eastAsia"/>
                <w:lang w:val="en-US"/>
              </w:rPr>
              <w:t>, n105, n106, n109</w:t>
            </w:r>
          </w:p>
        </w:tc>
        <w:tc>
          <w:tcPr>
            <w:tcW w:w="810" w:type="dxa"/>
            <w:vAlign w:val="center"/>
          </w:tcPr>
          <w:p w14:paraId="1D664BCA" w14:textId="77777777" w:rsidR="005A6A43" w:rsidRPr="00A1115A" w:rsidRDefault="005A6A43">
            <w:pPr>
              <w:pStyle w:val="TAC"/>
            </w:pPr>
            <w:r w:rsidRPr="00A1115A">
              <w:t>F</w:t>
            </w:r>
            <w:r w:rsidRPr="00A1115A">
              <w:rPr>
                <w:vertAlign w:val="subscript"/>
              </w:rPr>
              <w:t>DL_low</w:t>
            </w:r>
          </w:p>
        </w:tc>
        <w:tc>
          <w:tcPr>
            <w:tcW w:w="540" w:type="dxa"/>
            <w:vAlign w:val="center"/>
          </w:tcPr>
          <w:p w14:paraId="7876403F" w14:textId="77777777" w:rsidR="005A6A43" w:rsidRPr="00A1115A" w:rsidRDefault="005A6A43">
            <w:pPr>
              <w:pStyle w:val="TAC"/>
            </w:pPr>
            <w:r w:rsidRPr="00A1115A">
              <w:t>-</w:t>
            </w:r>
          </w:p>
        </w:tc>
        <w:tc>
          <w:tcPr>
            <w:tcW w:w="889" w:type="dxa"/>
            <w:vAlign w:val="center"/>
          </w:tcPr>
          <w:p w14:paraId="6B8BB61B" w14:textId="77777777" w:rsidR="005A6A43" w:rsidRPr="00A1115A" w:rsidRDefault="005A6A43">
            <w:pPr>
              <w:pStyle w:val="TAC"/>
            </w:pPr>
            <w:r w:rsidRPr="00A1115A">
              <w:t>F</w:t>
            </w:r>
            <w:r w:rsidRPr="00A1115A">
              <w:rPr>
                <w:vertAlign w:val="subscript"/>
              </w:rPr>
              <w:t>DL_high</w:t>
            </w:r>
          </w:p>
        </w:tc>
        <w:tc>
          <w:tcPr>
            <w:tcW w:w="1133" w:type="dxa"/>
            <w:vAlign w:val="center"/>
          </w:tcPr>
          <w:p w14:paraId="69D62883" w14:textId="77777777" w:rsidR="005A6A43" w:rsidRPr="00A1115A" w:rsidRDefault="005A6A43">
            <w:pPr>
              <w:pStyle w:val="TAC"/>
            </w:pPr>
            <w:r w:rsidRPr="00A1115A">
              <w:t>-50</w:t>
            </w:r>
          </w:p>
        </w:tc>
        <w:tc>
          <w:tcPr>
            <w:tcW w:w="850" w:type="dxa"/>
            <w:noWrap/>
            <w:vAlign w:val="center"/>
          </w:tcPr>
          <w:p w14:paraId="57DD096C" w14:textId="77777777" w:rsidR="005A6A43" w:rsidRPr="00A1115A" w:rsidRDefault="005A6A43">
            <w:pPr>
              <w:pStyle w:val="TAC"/>
            </w:pPr>
            <w:r w:rsidRPr="00A1115A">
              <w:t>1</w:t>
            </w:r>
          </w:p>
        </w:tc>
        <w:tc>
          <w:tcPr>
            <w:tcW w:w="928" w:type="dxa"/>
            <w:noWrap/>
            <w:vAlign w:val="center"/>
          </w:tcPr>
          <w:p w14:paraId="55BF5A49" w14:textId="77777777" w:rsidR="005A6A43" w:rsidRPr="00A1115A" w:rsidRDefault="005A6A43">
            <w:pPr>
              <w:pStyle w:val="TAC"/>
            </w:pPr>
          </w:p>
        </w:tc>
      </w:tr>
      <w:tr w:rsidR="005A6A43" w:rsidRPr="00A1115A" w14:paraId="053005A2" w14:textId="77777777" w:rsidTr="007159D8">
        <w:trPr>
          <w:trHeight w:val="225"/>
          <w:jc w:val="center"/>
        </w:trPr>
        <w:tc>
          <w:tcPr>
            <w:tcW w:w="959" w:type="dxa"/>
            <w:vMerge/>
            <w:tcBorders>
              <w:bottom w:val="single" w:sz="4" w:space="0" w:color="auto"/>
            </w:tcBorders>
            <w:shd w:val="clear" w:color="auto" w:fill="auto"/>
            <w:vAlign w:val="center"/>
          </w:tcPr>
          <w:p w14:paraId="3BAF4CF8" w14:textId="77777777" w:rsidR="005A6A43" w:rsidRDefault="005A6A43">
            <w:pPr>
              <w:pStyle w:val="TAC"/>
            </w:pPr>
          </w:p>
        </w:tc>
        <w:tc>
          <w:tcPr>
            <w:tcW w:w="2831" w:type="dxa"/>
            <w:vAlign w:val="center"/>
          </w:tcPr>
          <w:p w14:paraId="4F28AB06" w14:textId="77777777" w:rsidR="005A6A43" w:rsidRDefault="005A6A43">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6635D25B" w14:textId="77777777" w:rsidR="005A6A43" w:rsidRPr="00A1115A" w:rsidRDefault="005A6A43">
            <w:pPr>
              <w:pStyle w:val="TAC"/>
            </w:pPr>
            <w:r w:rsidRPr="00A1115A">
              <w:t>F</w:t>
            </w:r>
            <w:r w:rsidRPr="00A1115A">
              <w:rPr>
                <w:vertAlign w:val="subscript"/>
              </w:rPr>
              <w:t>DL_low</w:t>
            </w:r>
          </w:p>
        </w:tc>
        <w:tc>
          <w:tcPr>
            <w:tcW w:w="540" w:type="dxa"/>
            <w:vAlign w:val="center"/>
          </w:tcPr>
          <w:p w14:paraId="39D3CA58" w14:textId="77777777" w:rsidR="005A6A43" w:rsidRPr="00A1115A" w:rsidRDefault="005A6A43">
            <w:pPr>
              <w:pStyle w:val="TAC"/>
            </w:pPr>
            <w:r w:rsidRPr="00A1115A">
              <w:t>-</w:t>
            </w:r>
          </w:p>
        </w:tc>
        <w:tc>
          <w:tcPr>
            <w:tcW w:w="889" w:type="dxa"/>
            <w:vAlign w:val="center"/>
          </w:tcPr>
          <w:p w14:paraId="0D067148" w14:textId="77777777" w:rsidR="005A6A43" w:rsidRPr="00A1115A" w:rsidRDefault="005A6A43">
            <w:pPr>
              <w:pStyle w:val="TAC"/>
            </w:pPr>
            <w:r w:rsidRPr="00A1115A">
              <w:t>F</w:t>
            </w:r>
            <w:r w:rsidRPr="00A1115A">
              <w:rPr>
                <w:vertAlign w:val="subscript"/>
              </w:rPr>
              <w:t>DL_high</w:t>
            </w:r>
          </w:p>
        </w:tc>
        <w:tc>
          <w:tcPr>
            <w:tcW w:w="1133" w:type="dxa"/>
            <w:vAlign w:val="center"/>
          </w:tcPr>
          <w:p w14:paraId="4B348C6E" w14:textId="77777777" w:rsidR="005A6A43" w:rsidRPr="00A1115A" w:rsidRDefault="005A6A43">
            <w:pPr>
              <w:pStyle w:val="TAC"/>
            </w:pPr>
            <w:r w:rsidRPr="00A1115A">
              <w:t>-50</w:t>
            </w:r>
          </w:p>
        </w:tc>
        <w:tc>
          <w:tcPr>
            <w:tcW w:w="850" w:type="dxa"/>
            <w:noWrap/>
            <w:vAlign w:val="center"/>
          </w:tcPr>
          <w:p w14:paraId="39FC376C" w14:textId="77777777" w:rsidR="005A6A43" w:rsidRPr="00A1115A" w:rsidRDefault="005A6A43">
            <w:pPr>
              <w:pStyle w:val="TAC"/>
            </w:pPr>
            <w:r w:rsidRPr="00A1115A">
              <w:t>1</w:t>
            </w:r>
          </w:p>
        </w:tc>
        <w:tc>
          <w:tcPr>
            <w:tcW w:w="928" w:type="dxa"/>
            <w:noWrap/>
            <w:vAlign w:val="center"/>
          </w:tcPr>
          <w:p w14:paraId="1BE6ED73" w14:textId="77777777" w:rsidR="005A6A43" w:rsidRPr="00A1115A" w:rsidRDefault="005A6A43">
            <w:pPr>
              <w:pStyle w:val="TAC"/>
            </w:pPr>
            <w:r>
              <w:rPr>
                <w:rFonts w:hint="eastAsia"/>
              </w:rPr>
              <w:t>2</w:t>
            </w:r>
          </w:p>
        </w:tc>
      </w:tr>
      <w:tr w:rsidR="005A6A43" w:rsidRPr="00A1115A" w14:paraId="58F9DFA5" w14:textId="77777777" w:rsidTr="007159D8">
        <w:trPr>
          <w:trHeight w:val="225"/>
          <w:jc w:val="center"/>
        </w:trPr>
        <w:tc>
          <w:tcPr>
            <w:tcW w:w="959" w:type="dxa"/>
            <w:vMerge w:val="restart"/>
            <w:tcBorders>
              <w:top w:val="single" w:sz="4" w:space="0" w:color="auto"/>
            </w:tcBorders>
            <w:shd w:val="clear" w:color="auto" w:fill="auto"/>
            <w:vAlign w:val="center"/>
          </w:tcPr>
          <w:p w14:paraId="1E54DBD0" w14:textId="77777777" w:rsidR="005A6A43" w:rsidRPr="00A1115A" w:rsidRDefault="005A6A43" w:rsidP="00457B90">
            <w:pPr>
              <w:pStyle w:val="TAC"/>
            </w:pPr>
            <w:r w:rsidRPr="00A1115A">
              <w:t>n2</w:t>
            </w:r>
            <w:r>
              <w:t>56</w:t>
            </w:r>
          </w:p>
        </w:tc>
        <w:tc>
          <w:tcPr>
            <w:tcW w:w="2831" w:type="dxa"/>
            <w:vAlign w:val="center"/>
          </w:tcPr>
          <w:p w14:paraId="38818ABD" w14:textId="2673939F" w:rsidR="005A6A43" w:rsidRPr="00A1115A" w:rsidRDefault="0034710C">
            <w:pPr>
              <w:pStyle w:val="TAL"/>
            </w:pPr>
            <w:r w:rsidRPr="00DB20DC">
              <w:rPr>
                <w:lang w:val="sv-FI"/>
              </w:rPr>
              <w:t xml:space="preserve">NR Band n1, n3, n5, n7, n8, n12, n13, n14, n18, n20, n24, n26, n28, n29, n30, </w:t>
            </w:r>
            <w:r w:rsidR="001A5C2F">
              <w:rPr>
                <w:rFonts w:hint="eastAsia"/>
                <w:lang w:val="en-US"/>
              </w:rPr>
              <w:t>n31,</w:t>
            </w:r>
            <w:r w:rsidR="001A5C2F">
              <w:rPr>
                <w:lang w:val="en-US"/>
              </w:rPr>
              <w:t xml:space="preserve"> </w:t>
            </w:r>
            <w:r w:rsidRPr="00DB20DC">
              <w:rPr>
                <w:lang w:val="sv-FI"/>
              </w:rPr>
              <w:t xml:space="preserve">n38, n39, n40, n41, n48, n50, n51, n53, n54, n65, n66, n67, n71, </w:t>
            </w:r>
            <w:r w:rsidR="001A5C2F">
              <w:rPr>
                <w:rFonts w:hint="eastAsia"/>
                <w:lang w:val="en-US"/>
              </w:rPr>
              <w:t>n72,</w:t>
            </w:r>
            <w:r w:rsidR="001A5C2F">
              <w:rPr>
                <w:lang w:val="en-US"/>
              </w:rPr>
              <w:t xml:space="preserve"> </w:t>
            </w:r>
            <w:r w:rsidRPr="00DB20DC">
              <w:rPr>
                <w:lang w:val="sv-FI"/>
              </w:rPr>
              <w:t xml:space="preserve">n74, n75, n76, n78, n79, n85, n90, n91, n92, n93, n94, </w:t>
            </w:r>
            <w:r w:rsidR="001A5C2F">
              <w:rPr>
                <w:lang w:val="sv-FI"/>
              </w:rPr>
              <w:t>n100, n101</w:t>
            </w:r>
            <w:r w:rsidR="001A5C2F">
              <w:rPr>
                <w:rFonts w:hint="eastAsia"/>
                <w:lang w:val="en-US"/>
              </w:rPr>
              <w:t>, n105, n106, n109</w:t>
            </w:r>
          </w:p>
        </w:tc>
        <w:tc>
          <w:tcPr>
            <w:tcW w:w="810" w:type="dxa"/>
            <w:vAlign w:val="center"/>
          </w:tcPr>
          <w:p w14:paraId="5CB435C5" w14:textId="77777777" w:rsidR="005A6A43" w:rsidRPr="00A1115A" w:rsidRDefault="005A6A43">
            <w:pPr>
              <w:pStyle w:val="TAC"/>
            </w:pPr>
            <w:r w:rsidRPr="00A1115A">
              <w:t>F</w:t>
            </w:r>
            <w:r w:rsidRPr="00A1115A">
              <w:rPr>
                <w:vertAlign w:val="subscript"/>
              </w:rPr>
              <w:t>DL_low</w:t>
            </w:r>
          </w:p>
        </w:tc>
        <w:tc>
          <w:tcPr>
            <w:tcW w:w="540" w:type="dxa"/>
            <w:vAlign w:val="center"/>
          </w:tcPr>
          <w:p w14:paraId="087FC0DA" w14:textId="77777777" w:rsidR="005A6A43" w:rsidRPr="00A1115A" w:rsidRDefault="005A6A43">
            <w:pPr>
              <w:pStyle w:val="TAC"/>
            </w:pPr>
            <w:r w:rsidRPr="00A1115A">
              <w:t>-</w:t>
            </w:r>
          </w:p>
        </w:tc>
        <w:tc>
          <w:tcPr>
            <w:tcW w:w="889" w:type="dxa"/>
            <w:vAlign w:val="center"/>
          </w:tcPr>
          <w:p w14:paraId="28162F75" w14:textId="77777777" w:rsidR="005A6A43" w:rsidRPr="00A1115A" w:rsidRDefault="005A6A43">
            <w:pPr>
              <w:pStyle w:val="TAC"/>
            </w:pPr>
            <w:r w:rsidRPr="00A1115A">
              <w:t>F</w:t>
            </w:r>
            <w:r w:rsidRPr="00A1115A">
              <w:rPr>
                <w:vertAlign w:val="subscript"/>
              </w:rPr>
              <w:t>DL_high</w:t>
            </w:r>
          </w:p>
        </w:tc>
        <w:tc>
          <w:tcPr>
            <w:tcW w:w="1133" w:type="dxa"/>
            <w:vAlign w:val="center"/>
          </w:tcPr>
          <w:p w14:paraId="7627612F" w14:textId="77777777" w:rsidR="005A6A43" w:rsidRPr="00A1115A" w:rsidRDefault="005A6A43">
            <w:pPr>
              <w:pStyle w:val="TAC"/>
            </w:pPr>
            <w:r w:rsidRPr="00A1115A">
              <w:t>-50</w:t>
            </w:r>
          </w:p>
        </w:tc>
        <w:tc>
          <w:tcPr>
            <w:tcW w:w="850" w:type="dxa"/>
            <w:noWrap/>
            <w:vAlign w:val="center"/>
          </w:tcPr>
          <w:p w14:paraId="5FC8456D" w14:textId="77777777" w:rsidR="005A6A43" w:rsidRPr="00A1115A" w:rsidRDefault="005A6A43">
            <w:pPr>
              <w:pStyle w:val="TAC"/>
            </w:pPr>
            <w:r w:rsidRPr="00A1115A">
              <w:t>1</w:t>
            </w:r>
          </w:p>
        </w:tc>
        <w:tc>
          <w:tcPr>
            <w:tcW w:w="928" w:type="dxa"/>
            <w:noWrap/>
            <w:vAlign w:val="center"/>
          </w:tcPr>
          <w:p w14:paraId="211C6275" w14:textId="77777777" w:rsidR="005A6A43" w:rsidRPr="00A1115A" w:rsidRDefault="005A6A43">
            <w:pPr>
              <w:pStyle w:val="TAC"/>
            </w:pPr>
          </w:p>
        </w:tc>
      </w:tr>
      <w:tr w:rsidR="005A6A43" w:rsidRPr="00A1115A" w14:paraId="19F3E191" w14:textId="77777777" w:rsidTr="007159D8">
        <w:trPr>
          <w:trHeight w:val="225"/>
          <w:jc w:val="center"/>
        </w:trPr>
        <w:tc>
          <w:tcPr>
            <w:tcW w:w="959" w:type="dxa"/>
            <w:vMerge/>
            <w:shd w:val="clear" w:color="auto" w:fill="auto"/>
            <w:vAlign w:val="center"/>
          </w:tcPr>
          <w:p w14:paraId="05059F2D" w14:textId="77777777" w:rsidR="005A6A43" w:rsidRPr="00A1115A" w:rsidRDefault="005A6A43">
            <w:pPr>
              <w:pStyle w:val="TAC"/>
            </w:pPr>
          </w:p>
        </w:tc>
        <w:tc>
          <w:tcPr>
            <w:tcW w:w="2831" w:type="dxa"/>
            <w:vAlign w:val="center"/>
          </w:tcPr>
          <w:p w14:paraId="43B839D8" w14:textId="3B00C63F" w:rsidR="005A6A43" w:rsidRDefault="00806BDF">
            <w:pPr>
              <w:pStyle w:val="TAL"/>
              <w:rPr>
                <w:lang w:val="sv-FI"/>
              </w:rPr>
            </w:pPr>
            <w:r>
              <w:t>E-UTRA</w:t>
            </w:r>
            <w:r w:rsidRPr="00A1115A">
              <w:t xml:space="preserve"> Band </w:t>
            </w:r>
            <w:r>
              <w:t>33, 35</w:t>
            </w:r>
          </w:p>
        </w:tc>
        <w:tc>
          <w:tcPr>
            <w:tcW w:w="810" w:type="dxa"/>
            <w:vAlign w:val="center"/>
          </w:tcPr>
          <w:p w14:paraId="0D8FEBAA" w14:textId="77777777" w:rsidR="005A6A43" w:rsidRPr="00A1115A" w:rsidRDefault="005A6A43">
            <w:pPr>
              <w:pStyle w:val="TAC"/>
            </w:pPr>
            <w:r w:rsidRPr="00A1115A">
              <w:t>F</w:t>
            </w:r>
            <w:r w:rsidRPr="00A1115A">
              <w:rPr>
                <w:vertAlign w:val="subscript"/>
              </w:rPr>
              <w:t>DL_low</w:t>
            </w:r>
          </w:p>
        </w:tc>
        <w:tc>
          <w:tcPr>
            <w:tcW w:w="540" w:type="dxa"/>
            <w:vAlign w:val="center"/>
          </w:tcPr>
          <w:p w14:paraId="65508437" w14:textId="77777777" w:rsidR="005A6A43" w:rsidRPr="00A1115A" w:rsidRDefault="005A6A43">
            <w:pPr>
              <w:pStyle w:val="TAC"/>
            </w:pPr>
            <w:r w:rsidRPr="00A1115A">
              <w:t>-</w:t>
            </w:r>
          </w:p>
        </w:tc>
        <w:tc>
          <w:tcPr>
            <w:tcW w:w="889" w:type="dxa"/>
            <w:vAlign w:val="center"/>
          </w:tcPr>
          <w:p w14:paraId="5CED194E" w14:textId="77777777" w:rsidR="005A6A43" w:rsidRPr="00A1115A" w:rsidRDefault="005A6A43">
            <w:pPr>
              <w:pStyle w:val="TAC"/>
            </w:pPr>
            <w:r w:rsidRPr="00A1115A">
              <w:t>F</w:t>
            </w:r>
            <w:r w:rsidRPr="00A1115A">
              <w:rPr>
                <w:vertAlign w:val="subscript"/>
              </w:rPr>
              <w:t>DL_high</w:t>
            </w:r>
          </w:p>
        </w:tc>
        <w:tc>
          <w:tcPr>
            <w:tcW w:w="1133" w:type="dxa"/>
            <w:vAlign w:val="center"/>
          </w:tcPr>
          <w:p w14:paraId="0EF0B1B0" w14:textId="77777777" w:rsidR="005A6A43" w:rsidRPr="00A1115A" w:rsidRDefault="005A6A43">
            <w:pPr>
              <w:pStyle w:val="TAC"/>
            </w:pPr>
            <w:r w:rsidRPr="00A1115A">
              <w:t>-50</w:t>
            </w:r>
          </w:p>
        </w:tc>
        <w:tc>
          <w:tcPr>
            <w:tcW w:w="850" w:type="dxa"/>
            <w:noWrap/>
            <w:vAlign w:val="center"/>
          </w:tcPr>
          <w:p w14:paraId="42DD5313" w14:textId="77777777" w:rsidR="005A6A43" w:rsidRPr="00A1115A" w:rsidRDefault="005A6A43">
            <w:pPr>
              <w:pStyle w:val="TAC"/>
            </w:pPr>
            <w:r w:rsidRPr="00A1115A">
              <w:t>1</w:t>
            </w:r>
          </w:p>
        </w:tc>
        <w:tc>
          <w:tcPr>
            <w:tcW w:w="928" w:type="dxa"/>
            <w:noWrap/>
            <w:vAlign w:val="center"/>
          </w:tcPr>
          <w:p w14:paraId="3FC8EB33" w14:textId="77777777" w:rsidR="005A6A43" w:rsidRPr="00A1115A" w:rsidRDefault="005A6A43">
            <w:pPr>
              <w:pStyle w:val="TAC"/>
            </w:pPr>
          </w:p>
        </w:tc>
      </w:tr>
      <w:tr w:rsidR="005A6A43" w:rsidRPr="00A1115A" w14:paraId="7BE0CD90" w14:textId="77777777" w:rsidTr="007159D8">
        <w:trPr>
          <w:trHeight w:val="225"/>
          <w:jc w:val="center"/>
        </w:trPr>
        <w:tc>
          <w:tcPr>
            <w:tcW w:w="959" w:type="dxa"/>
            <w:vMerge/>
            <w:shd w:val="clear" w:color="auto" w:fill="auto"/>
            <w:vAlign w:val="center"/>
          </w:tcPr>
          <w:p w14:paraId="3C212994" w14:textId="77777777" w:rsidR="005A6A43" w:rsidRPr="00A1115A" w:rsidRDefault="005A6A43">
            <w:pPr>
              <w:pStyle w:val="TAC"/>
            </w:pPr>
          </w:p>
        </w:tc>
        <w:tc>
          <w:tcPr>
            <w:tcW w:w="2831" w:type="dxa"/>
            <w:vAlign w:val="center"/>
          </w:tcPr>
          <w:p w14:paraId="5F44EB8E" w14:textId="77777777" w:rsidR="005A6A43" w:rsidRDefault="005A6A43">
            <w:pPr>
              <w:pStyle w:val="TAL"/>
              <w:rPr>
                <w:lang w:val="sv-FI"/>
              </w:rPr>
            </w:pPr>
            <w:r w:rsidRPr="00A1115A">
              <w:t>NR Band n77</w:t>
            </w:r>
          </w:p>
        </w:tc>
        <w:tc>
          <w:tcPr>
            <w:tcW w:w="810" w:type="dxa"/>
            <w:vAlign w:val="center"/>
          </w:tcPr>
          <w:p w14:paraId="720D89CA" w14:textId="77777777" w:rsidR="005A6A43" w:rsidRPr="00A1115A" w:rsidRDefault="005A6A43">
            <w:pPr>
              <w:pStyle w:val="TAC"/>
            </w:pPr>
            <w:r w:rsidRPr="00A1115A">
              <w:t>F</w:t>
            </w:r>
            <w:r w:rsidRPr="00A1115A">
              <w:rPr>
                <w:vertAlign w:val="subscript"/>
              </w:rPr>
              <w:t>DL_low</w:t>
            </w:r>
          </w:p>
        </w:tc>
        <w:tc>
          <w:tcPr>
            <w:tcW w:w="540" w:type="dxa"/>
            <w:vAlign w:val="center"/>
          </w:tcPr>
          <w:p w14:paraId="0C6BF71B" w14:textId="77777777" w:rsidR="005A6A43" w:rsidRPr="00A1115A" w:rsidRDefault="005A6A43">
            <w:pPr>
              <w:pStyle w:val="TAC"/>
            </w:pPr>
            <w:r w:rsidRPr="00A1115A">
              <w:t>-</w:t>
            </w:r>
          </w:p>
        </w:tc>
        <w:tc>
          <w:tcPr>
            <w:tcW w:w="889" w:type="dxa"/>
            <w:vAlign w:val="center"/>
          </w:tcPr>
          <w:p w14:paraId="24F38FDE" w14:textId="77777777" w:rsidR="005A6A43" w:rsidRPr="00A1115A" w:rsidRDefault="005A6A43">
            <w:pPr>
              <w:pStyle w:val="TAC"/>
            </w:pPr>
            <w:r w:rsidRPr="00A1115A">
              <w:t>F</w:t>
            </w:r>
            <w:r w:rsidRPr="00A1115A">
              <w:rPr>
                <w:vertAlign w:val="subscript"/>
              </w:rPr>
              <w:t>DL_high</w:t>
            </w:r>
          </w:p>
        </w:tc>
        <w:tc>
          <w:tcPr>
            <w:tcW w:w="1133" w:type="dxa"/>
            <w:vAlign w:val="center"/>
          </w:tcPr>
          <w:p w14:paraId="2EE2EEF2" w14:textId="77777777" w:rsidR="005A6A43" w:rsidRPr="00A1115A" w:rsidRDefault="005A6A43">
            <w:pPr>
              <w:pStyle w:val="TAC"/>
            </w:pPr>
            <w:r w:rsidRPr="00A1115A">
              <w:t>-50</w:t>
            </w:r>
          </w:p>
        </w:tc>
        <w:tc>
          <w:tcPr>
            <w:tcW w:w="850" w:type="dxa"/>
            <w:noWrap/>
            <w:vAlign w:val="center"/>
          </w:tcPr>
          <w:p w14:paraId="52F595B3" w14:textId="77777777" w:rsidR="005A6A43" w:rsidRPr="00A1115A" w:rsidRDefault="005A6A43">
            <w:pPr>
              <w:pStyle w:val="TAC"/>
            </w:pPr>
            <w:r w:rsidRPr="00A1115A">
              <w:t>1</w:t>
            </w:r>
          </w:p>
        </w:tc>
        <w:tc>
          <w:tcPr>
            <w:tcW w:w="928" w:type="dxa"/>
            <w:noWrap/>
            <w:vAlign w:val="center"/>
          </w:tcPr>
          <w:p w14:paraId="327CE16C" w14:textId="77777777" w:rsidR="005A6A43" w:rsidRPr="00A1115A" w:rsidRDefault="005A6A43">
            <w:pPr>
              <w:pStyle w:val="TAC"/>
            </w:pPr>
            <w:r w:rsidRPr="00A1115A">
              <w:t>2</w:t>
            </w:r>
          </w:p>
        </w:tc>
      </w:tr>
      <w:tr w:rsidR="005A6A43" w:rsidRPr="00A1115A" w14:paraId="7F9B4D7E" w14:textId="77777777" w:rsidTr="007159D8">
        <w:trPr>
          <w:trHeight w:val="225"/>
          <w:jc w:val="center"/>
        </w:trPr>
        <w:tc>
          <w:tcPr>
            <w:tcW w:w="959" w:type="dxa"/>
            <w:vMerge/>
            <w:tcBorders>
              <w:bottom w:val="single" w:sz="4" w:space="0" w:color="auto"/>
            </w:tcBorders>
            <w:shd w:val="clear" w:color="auto" w:fill="auto"/>
            <w:vAlign w:val="center"/>
          </w:tcPr>
          <w:p w14:paraId="7A3B0BA3" w14:textId="77777777" w:rsidR="005A6A43" w:rsidRPr="00A1115A" w:rsidRDefault="005A6A43">
            <w:pPr>
              <w:pStyle w:val="TAC"/>
            </w:pPr>
          </w:p>
        </w:tc>
        <w:tc>
          <w:tcPr>
            <w:tcW w:w="2831" w:type="dxa"/>
            <w:vAlign w:val="center"/>
          </w:tcPr>
          <w:p w14:paraId="463A7602" w14:textId="77777777" w:rsidR="005A6A43" w:rsidRPr="00A1115A" w:rsidRDefault="005A6A43">
            <w:pPr>
              <w:pStyle w:val="TAL"/>
            </w:pPr>
            <w:r>
              <w:rPr>
                <w:lang w:val="sv-FI"/>
              </w:rPr>
              <w:t>NR</w:t>
            </w:r>
            <w:r w:rsidRPr="00A1115A">
              <w:rPr>
                <w:lang w:val="sv-FI"/>
              </w:rPr>
              <w:t xml:space="preserve"> Band </w:t>
            </w:r>
            <w:r>
              <w:rPr>
                <w:lang w:val="sv-FI"/>
              </w:rPr>
              <w:t>n2, n25, n70</w:t>
            </w:r>
          </w:p>
        </w:tc>
        <w:tc>
          <w:tcPr>
            <w:tcW w:w="810" w:type="dxa"/>
            <w:vAlign w:val="center"/>
          </w:tcPr>
          <w:p w14:paraId="4BCE0610" w14:textId="77777777" w:rsidR="005A6A43" w:rsidRPr="00A1115A" w:rsidRDefault="005A6A43">
            <w:pPr>
              <w:pStyle w:val="TAC"/>
            </w:pPr>
            <w:r w:rsidRPr="00A1115A">
              <w:t>F</w:t>
            </w:r>
            <w:r w:rsidRPr="00A1115A">
              <w:rPr>
                <w:vertAlign w:val="subscript"/>
              </w:rPr>
              <w:t>DL_low</w:t>
            </w:r>
          </w:p>
        </w:tc>
        <w:tc>
          <w:tcPr>
            <w:tcW w:w="540" w:type="dxa"/>
            <w:vAlign w:val="center"/>
          </w:tcPr>
          <w:p w14:paraId="39CB7DC3" w14:textId="77777777" w:rsidR="005A6A43" w:rsidRPr="00A1115A" w:rsidRDefault="005A6A43">
            <w:pPr>
              <w:pStyle w:val="TAC"/>
            </w:pPr>
            <w:r w:rsidRPr="00A1115A">
              <w:t>-</w:t>
            </w:r>
          </w:p>
        </w:tc>
        <w:tc>
          <w:tcPr>
            <w:tcW w:w="889" w:type="dxa"/>
            <w:vAlign w:val="center"/>
          </w:tcPr>
          <w:p w14:paraId="4EA47589" w14:textId="77777777" w:rsidR="005A6A43" w:rsidRPr="00A1115A" w:rsidRDefault="005A6A43">
            <w:pPr>
              <w:pStyle w:val="TAC"/>
            </w:pPr>
            <w:r w:rsidRPr="00A1115A">
              <w:t>F</w:t>
            </w:r>
            <w:r w:rsidRPr="00A1115A">
              <w:rPr>
                <w:vertAlign w:val="subscript"/>
              </w:rPr>
              <w:t>DL_high</w:t>
            </w:r>
          </w:p>
        </w:tc>
        <w:tc>
          <w:tcPr>
            <w:tcW w:w="1133" w:type="dxa"/>
            <w:vAlign w:val="center"/>
          </w:tcPr>
          <w:p w14:paraId="163DDE7E" w14:textId="77777777" w:rsidR="005A6A43" w:rsidRPr="00A1115A" w:rsidRDefault="005A6A43">
            <w:pPr>
              <w:pStyle w:val="TAC"/>
            </w:pPr>
            <w:r>
              <w:rPr>
                <w:rFonts w:hint="eastAsia"/>
              </w:rPr>
              <w:t>N</w:t>
            </w:r>
            <w:r>
              <w:t>A</w:t>
            </w:r>
          </w:p>
        </w:tc>
        <w:tc>
          <w:tcPr>
            <w:tcW w:w="850" w:type="dxa"/>
            <w:noWrap/>
            <w:vAlign w:val="center"/>
          </w:tcPr>
          <w:p w14:paraId="5E8D3375" w14:textId="77777777" w:rsidR="005A6A43" w:rsidRPr="00A1115A" w:rsidRDefault="005A6A43">
            <w:pPr>
              <w:pStyle w:val="TAC"/>
            </w:pPr>
            <w:r>
              <w:rPr>
                <w:rFonts w:hint="eastAsia"/>
              </w:rPr>
              <w:t>N</w:t>
            </w:r>
            <w:r>
              <w:t>A</w:t>
            </w:r>
          </w:p>
        </w:tc>
        <w:tc>
          <w:tcPr>
            <w:tcW w:w="928" w:type="dxa"/>
            <w:noWrap/>
            <w:vAlign w:val="center"/>
          </w:tcPr>
          <w:p w14:paraId="69FBE55F" w14:textId="77777777" w:rsidR="005A6A43" w:rsidRPr="00A1115A" w:rsidRDefault="005A6A43">
            <w:pPr>
              <w:pStyle w:val="TAC"/>
            </w:pPr>
            <w:r w:rsidRPr="00936CDE">
              <w:rPr>
                <w:rFonts w:hint="eastAsia"/>
              </w:rPr>
              <w:t>3</w:t>
            </w:r>
          </w:p>
        </w:tc>
      </w:tr>
      <w:tr w:rsidR="005A6A43" w:rsidRPr="00A1115A" w14:paraId="6F93C194" w14:textId="77777777" w:rsidTr="00464183">
        <w:trPr>
          <w:trHeight w:val="225"/>
          <w:jc w:val="center"/>
        </w:trPr>
        <w:tc>
          <w:tcPr>
            <w:tcW w:w="8940" w:type="dxa"/>
            <w:gridSpan w:val="8"/>
            <w:tcBorders>
              <w:bottom w:val="single" w:sz="4" w:space="0" w:color="auto"/>
            </w:tcBorders>
            <w:shd w:val="clear" w:color="auto" w:fill="auto"/>
            <w:vAlign w:val="center"/>
          </w:tcPr>
          <w:p w14:paraId="03F8CEC4" w14:textId="3C5054D4" w:rsidR="005A6A43" w:rsidRDefault="005A6A43" w:rsidP="00457B90">
            <w:pPr>
              <w:pStyle w:val="TAN"/>
              <w:keepNext w:val="0"/>
            </w:pPr>
            <w:r w:rsidRPr="00A1115A">
              <w:t xml:space="preserve">NOTE </w:t>
            </w:r>
            <w:r>
              <w:t>1</w:t>
            </w:r>
            <w:r w:rsidRPr="00A1115A">
              <w:t>:</w:t>
            </w:r>
            <w:r w:rsidRPr="00A1115A">
              <w:tab/>
            </w:r>
            <w:r w:rsidRPr="00936CDE">
              <w:t>The protected</w:t>
            </w:r>
            <w:r>
              <w:t xml:space="preserve"> NR or E-UTRA bands are specified in clause 5.2 from </w:t>
            </w:r>
            <w:r w:rsidR="002F762C">
              <w:t xml:space="preserve">3GPP </w:t>
            </w:r>
            <w:r>
              <w:t xml:space="preserve">TS 38.101-1 </w:t>
            </w:r>
            <w:r w:rsidR="00F90AC9">
              <w:t xml:space="preserve">[5] </w:t>
            </w:r>
            <w:r>
              <w:t xml:space="preserve">or </w:t>
            </w:r>
            <w:r w:rsidR="002F762C">
              <w:t xml:space="preserve">3GPP </w:t>
            </w:r>
            <w:r>
              <w:t>TS 36.101</w:t>
            </w:r>
            <w:r w:rsidR="00F90AC9">
              <w:t xml:space="preserve"> </w:t>
            </w:r>
            <w:r w:rsidR="00F90AC9">
              <w:rPr>
                <w:rFonts w:hint="eastAsia"/>
              </w:rPr>
              <w:t>[</w:t>
            </w:r>
            <w:r w:rsidR="00F90AC9">
              <w:t>10]</w:t>
            </w:r>
            <w:r>
              <w:t>.</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rsidR="002F762C">
              <w:t xml:space="preserve">3GPP </w:t>
            </w:r>
            <w:r w:rsidRPr="00A1115A">
              <w:t>TS 38.101-1</w:t>
            </w:r>
            <w:r w:rsidR="00F90AC9">
              <w:t xml:space="preserve"> [5]</w:t>
            </w:r>
            <w:r>
              <w:t xml:space="preserve"> or </w:t>
            </w:r>
            <w:r w:rsidR="002F762C">
              <w:t xml:space="preserve">3GPP </w:t>
            </w:r>
            <w:r>
              <w:t>TS 36.101</w:t>
            </w:r>
            <w:r w:rsidR="00F90AC9">
              <w:t xml:space="preserve"> </w:t>
            </w:r>
            <w:r w:rsidR="00F90AC9">
              <w:rPr>
                <w:rFonts w:hint="eastAsia"/>
              </w:rPr>
              <w:t>[</w:t>
            </w:r>
            <w:r w:rsidR="00F90AC9">
              <w:t>10]</w:t>
            </w:r>
            <w:r>
              <w:t>.</w:t>
            </w:r>
          </w:p>
          <w:p w14:paraId="7B20EF92" w14:textId="77777777" w:rsidR="005A6A43" w:rsidRDefault="005A6A43">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3993A0FC" w14:textId="6E478432" w:rsidR="005A6A43" w:rsidRPr="00A1115A" w:rsidRDefault="00984859">
            <w:pPr>
              <w:pStyle w:val="TAN"/>
              <w:keepNext w:val="0"/>
            </w:pPr>
            <w:r w:rsidRPr="00A1115A">
              <w:lastRenderedPageBreak/>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tc>
      </w:tr>
    </w:tbl>
    <w:p w14:paraId="1C1536FD" w14:textId="2E1E23DE" w:rsidR="005A6A43" w:rsidRDefault="005A6A43"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1732" w:name="_Hlk97557257"/>
      <w:bookmarkStart w:id="1733" w:name="_Toc21344368"/>
      <w:bookmarkStart w:id="1734" w:name="_Toc29801854"/>
      <w:bookmarkStart w:id="1735" w:name="_Toc29802278"/>
      <w:bookmarkStart w:id="1736" w:name="_Toc29802903"/>
      <w:bookmarkStart w:id="1737" w:name="_Toc36107645"/>
      <w:bookmarkStart w:id="1738" w:name="_Toc37251411"/>
      <w:bookmarkStart w:id="1739" w:name="_Toc45888291"/>
      <w:bookmarkStart w:id="1740" w:name="_Toc45888890"/>
      <w:bookmarkStart w:id="1741" w:name="_Toc61367584"/>
      <w:bookmarkStart w:id="1742" w:name="_Toc61372967"/>
      <w:bookmarkStart w:id="1743" w:name="_Toc68230915"/>
      <w:bookmarkStart w:id="1744" w:name="_Toc69084328"/>
      <w:bookmarkStart w:id="1745" w:name="_Toc75467338"/>
      <w:bookmarkStart w:id="1746" w:name="_Toc76509360"/>
      <w:bookmarkStart w:id="1747" w:name="_Toc76718350"/>
      <w:bookmarkStart w:id="1748" w:name="_Toc83580689"/>
      <w:bookmarkStart w:id="1749" w:name="_Toc84405198"/>
      <w:bookmarkStart w:id="1750" w:name="_Toc84413807"/>
      <w:bookmarkStart w:id="1751" w:name="_Toc97562302"/>
      <w:bookmarkStart w:id="1752" w:name="_Toc104122535"/>
      <w:bookmarkStart w:id="1753" w:name="_Toc104205486"/>
      <w:bookmarkStart w:id="1754" w:name="_Toc104206693"/>
      <w:bookmarkStart w:id="1755" w:name="_Toc104503653"/>
      <w:bookmarkStart w:id="1756" w:name="_Toc106127584"/>
      <w:bookmarkStart w:id="1757" w:name="_Toc123057949"/>
      <w:bookmarkStart w:id="1758" w:name="_Toc124256642"/>
      <w:bookmarkStart w:id="1759" w:name="_Toc131734955"/>
      <w:bookmarkStart w:id="1760" w:name="_Toc137372732"/>
      <w:bookmarkStart w:id="1761" w:name="_Toc138885118"/>
      <w:bookmarkStart w:id="1762" w:name="_Toc145690621"/>
      <w:bookmarkStart w:id="1763" w:name="_Toc155382174"/>
      <w:bookmarkStart w:id="1764" w:name="_Toc161753883"/>
      <w:bookmarkStart w:id="1765" w:name="_Toc161754504"/>
      <w:bookmarkStart w:id="1766" w:name="_Toc163202077"/>
      <w:bookmarkStart w:id="1767" w:name="_Toc169888339"/>
      <w:bookmarkStart w:id="1768" w:name="_Toc171551528"/>
      <w:bookmarkStart w:id="1769" w:name="_Toc176775250"/>
      <w:bookmarkStart w:id="1770" w:name="_Toc187243845"/>
      <w:bookmarkStart w:id="1771" w:name="_Toc193201394"/>
      <w:r w:rsidRPr="00D026C9">
        <w:t>6.5.3.3</w:t>
      </w:r>
      <w:bookmarkEnd w:id="1732"/>
      <w:r w:rsidRPr="00D026C9">
        <w:tab/>
        <w:t>Additional spurious emissions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1D3A97A2" w14:textId="4C6352A9" w:rsidR="000942F3" w:rsidRDefault="000942F3" w:rsidP="00464183">
      <w:pPr>
        <w:pStyle w:val="Heading5"/>
      </w:pPr>
      <w:bookmarkStart w:id="1772" w:name="_Toc104122536"/>
      <w:bookmarkStart w:id="1773" w:name="_Toc104205487"/>
      <w:bookmarkStart w:id="1774" w:name="_Toc104206694"/>
      <w:bookmarkStart w:id="1775" w:name="_Toc104503654"/>
      <w:bookmarkStart w:id="1776" w:name="_Toc106127585"/>
      <w:bookmarkStart w:id="1777" w:name="_Toc123057950"/>
      <w:bookmarkStart w:id="1778" w:name="_Toc124256643"/>
      <w:bookmarkStart w:id="1779" w:name="_Toc131734956"/>
      <w:bookmarkStart w:id="1780" w:name="_Toc137372733"/>
      <w:bookmarkStart w:id="1781" w:name="_Toc138885119"/>
      <w:bookmarkStart w:id="1782" w:name="_Toc145690622"/>
      <w:bookmarkStart w:id="1783" w:name="_Toc155382175"/>
      <w:bookmarkStart w:id="1784" w:name="_Toc161753884"/>
      <w:bookmarkStart w:id="1785" w:name="_Toc161754505"/>
      <w:bookmarkStart w:id="1786" w:name="_Toc163202078"/>
      <w:bookmarkStart w:id="1787" w:name="_Toc169888340"/>
      <w:bookmarkStart w:id="1788" w:name="_Toc171551529"/>
      <w:bookmarkStart w:id="1789" w:name="_Toc176775251"/>
      <w:bookmarkStart w:id="1790" w:name="_Toc187243846"/>
      <w:bookmarkStart w:id="1791" w:name="_Toc193201395"/>
      <w:r w:rsidRPr="00FC0B97">
        <w:t>6.5.3.3.1</w:t>
      </w:r>
      <w:r w:rsidRPr="00FC0B97">
        <w:tab/>
      </w:r>
      <w:r>
        <w:t>General</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1792" w:name="_Toc21344369"/>
      <w:bookmarkStart w:id="1793" w:name="_Toc29801855"/>
      <w:bookmarkStart w:id="1794" w:name="_Toc29802279"/>
      <w:bookmarkStart w:id="1795" w:name="_Toc29802904"/>
      <w:bookmarkStart w:id="1796" w:name="_Toc37251412"/>
      <w:bookmarkStart w:id="1797" w:name="_Toc45888292"/>
      <w:bookmarkStart w:id="1798" w:name="_Toc45888891"/>
      <w:bookmarkStart w:id="1799" w:name="_Toc61367585"/>
      <w:bookmarkStart w:id="1800" w:name="_Toc61372968"/>
      <w:bookmarkStart w:id="1801" w:name="_Toc68230916"/>
      <w:bookmarkStart w:id="1802" w:name="_Toc69084329"/>
      <w:bookmarkStart w:id="1803" w:name="_Toc75467339"/>
      <w:bookmarkStart w:id="1804" w:name="_Toc76509361"/>
      <w:bookmarkStart w:id="1805" w:name="_Toc76718351"/>
      <w:bookmarkStart w:id="1806" w:name="_Toc83580690"/>
      <w:bookmarkStart w:id="1807" w:name="_Toc84405199"/>
      <w:bookmarkStart w:id="1808" w:name="_Toc84413808"/>
      <w:bookmarkStart w:id="1809" w:name="_Toc97562303"/>
      <w:bookmarkStart w:id="1810" w:name="_Toc104122537"/>
      <w:bookmarkStart w:id="1811" w:name="_Toc104205488"/>
      <w:bookmarkStart w:id="1812" w:name="_Toc104206695"/>
      <w:bookmarkStart w:id="1813" w:name="_Toc104503655"/>
      <w:bookmarkStart w:id="1814" w:name="_Toc106127586"/>
      <w:bookmarkStart w:id="1815" w:name="_Toc123057951"/>
      <w:bookmarkStart w:id="1816" w:name="_Toc124256644"/>
      <w:bookmarkStart w:id="1817" w:name="_Toc131734957"/>
      <w:bookmarkStart w:id="1818" w:name="_Toc137372734"/>
      <w:bookmarkStart w:id="1819" w:name="_Toc138885120"/>
      <w:bookmarkStart w:id="1820" w:name="_Toc145690623"/>
      <w:bookmarkStart w:id="1821" w:name="_Toc155382176"/>
      <w:bookmarkStart w:id="1822" w:name="_Toc161753885"/>
      <w:bookmarkStart w:id="1823" w:name="_Toc161754506"/>
      <w:bookmarkStart w:id="1824" w:name="_Toc163202079"/>
      <w:bookmarkStart w:id="1825" w:name="_Toc169888341"/>
      <w:bookmarkStart w:id="1826" w:name="_Toc171551530"/>
      <w:bookmarkStart w:id="1827" w:name="_Toc176775252"/>
      <w:bookmarkStart w:id="1828" w:name="_Toc187243847"/>
      <w:bookmarkStart w:id="1829" w:name="_Toc193201396"/>
      <w:r w:rsidRPr="00FC0B97">
        <w:t>6.5.3.3.</w:t>
      </w:r>
      <w:r>
        <w:t>2</w:t>
      </w:r>
      <w:r w:rsidRPr="00FC0B97">
        <w:tab/>
        <w:t>Requirement for network signalling value "NS_</w:t>
      </w:r>
      <w:r>
        <w:t>02N</w:t>
      </w:r>
      <w:r w:rsidRPr="00FC0B97">
        <w:t>"</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1830"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1831" w:name="_Toc161753886"/>
      <w:bookmarkStart w:id="1832" w:name="_Toc161754507"/>
      <w:bookmarkStart w:id="1833" w:name="_Toc163202080"/>
      <w:bookmarkStart w:id="1834" w:name="_Toc169888342"/>
      <w:bookmarkStart w:id="1835" w:name="_Toc171551531"/>
      <w:bookmarkStart w:id="1836" w:name="_Toc176775253"/>
      <w:bookmarkStart w:id="1837" w:name="_Toc187243848"/>
      <w:bookmarkStart w:id="1838" w:name="_Toc193201397"/>
      <w:r w:rsidRPr="00715883">
        <w:t>6.5.3.3.</w:t>
      </w:r>
      <w:r>
        <w:t>3</w:t>
      </w:r>
      <w:r w:rsidRPr="00715883">
        <w:tab/>
        <w:t>Requirement for network signalling value "NS_03N"</w:t>
      </w:r>
      <w:bookmarkEnd w:id="1830"/>
      <w:bookmarkEnd w:id="1831"/>
      <w:bookmarkEnd w:id="1832"/>
      <w:bookmarkEnd w:id="1833"/>
      <w:bookmarkEnd w:id="1834"/>
      <w:bookmarkEnd w:id="1835"/>
      <w:bookmarkEnd w:id="1836"/>
      <w:bookmarkEnd w:id="1837"/>
      <w:bookmarkEnd w:id="1838"/>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lastRenderedPageBreak/>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1839"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77777777" w:rsidR="00A31E96" w:rsidRPr="00715883" w:rsidRDefault="00A31E96" w:rsidP="00A31E96">
      <w:pPr>
        <w:pStyle w:val="Heading5"/>
      </w:pPr>
      <w:bookmarkStart w:id="1840" w:name="_Toc161753887"/>
      <w:bookmarkStart w:id="1841" w:name="_Toc161754508"/>
      <w:bookmarkStart w:id="1842" w:name="_Toc163202081"/>
      <w:bookmarkStart w:id="1843" w:name="_Toc169888343"/>
      <w:bookmarkStart w:id="1844" w:name="_Toc171551532"/>
      <w:bookmarkStart w:id="1845" w:name="_Toc176775254"/>
      <w:bookmarkStart w:id="1846" w:name="_Toc187243849"/>
      <w:bookmarkStart w:id="1847" w:name="_Toc193201398"/>
      <w:r w:rsidRPr="00715883">
        <w:t>6.5.3.3.</w:t>
      </w:r>
      <w:r>
        <w:t>4</w:t>
      </w:r>
      <w:r w:rsidRPr="00715883">
        <w:tab/>
        <w:t>Requirement for network signalling value "NS_04N"</w:t>
      </w:r>
      <w:r>
        <w:t xml:space="preserve"> and </w:t>
      </w:r>
      <w:r w:rsidRPr="00715883">
        <w:t>"</w:t>
      </w:r>
      <w:r>
        <w:t>NS_05N</w:t>
      </w:r>
      <w:r w:rsidRPr="00715883">
        <w:t>"</w:t>
      </w:r>
      <w:bookmarkEnd w:id="1839"/>
      <w:bookmarkEnd w:id="1840"/>
      <w:bookmarkEnd w:id="1841"/>
      <w:bookmarkEnd w:id="1842"/>
      <w:bookmarkEnd w:id="1843"/>
      <w:bookmarkEnd w:id="1844"/>
      <w:bookmarkEnd w:id="1845"/>
      <w:bookmarkEnd w:id="1846"/>
      <w:bookmarkEnd w:id="1847"/>
    </w:p>
    <w:p w14:paraId="784A585D" w14:textId="77777777" w:rsidR="00A31E96" w:rsidRPr="00715883" w:rsidRDefault="00A31E96" w:rsidP="00A31E96">
      <w:r w:rsidRPr="00715883">
        <w:t xml:space="preserve">When "NS_04N" </w:t>
      </w:r>
      <w:r>
        <w:t xml:space="preserve">or "NS_05N"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72CF0E7" w14:textId="77777777" w:rsidR="00A31E96" w:rsidRPr="00715883" w:rsidRDefault="00A31E96" w:rsidP="00A31E96">
      <w:pPr>
        <w:pStyle w:val="TH"/>
      </w:pPr>
      <w:r w:rsidRPr="00715883">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Pr>
          <w:rFonts w:eastAsia="Yu Mincho"/>
        </w:rPr>
        <w:t xml:space="preserve"> and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0806EC" w:rsidRPr="00715883" w14:paraId="1C2EB88E" w14:textId="77777777" w:rsidTr="007229B8">
        <w:trPr>
          <w:cantSplit/>
          <w:trHeight w:val="375"/>
          <w:jc w:val="center"/>
        </w:trPr>
        <w:tc>
          <w:tcPr>
            <w:tcW w:w="1799" w:type="dxa"/>
            <w:vMerge w:val="restart"/>
          </w:tcPr>
          <w:p w14:paraId="1313F26A" w14:textId="062530A9" w:rsidR="000806EC" w:rsidRPr="00DB20DC" w:rsidRDefault="000806EC" w:rsidP="000806EC">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8E07440" w14:textId="7F477B8F" w:rsidR="000806EC" w:rsidRPr="00715883" w:rsidRDefault="000806EC" w:rsidP="000806EC">
            <w:pPr>
              <w:pStyle w:val="TAH"/>
              <w:rPr>
                <w:rFonts w:cs="Arial"/>
                <w:bCs/>
              </w:rPr>
            </w:pPr>
            <w:r w:rsidRPr="00DB20DC">
              <w:rPr>
                <w:rFonts w:cs="Arial"/>
                <w:bCs/>
              </w:rPr>
              <w:t>(MHz)</w:t>
            </w:r>
          </w:p>
        </w:tc>
        <w:tc>
          <w:tcPr>
            <w:tcW w:w="2181" w:type="dxa"/>
          </w:tcPr>
          <w:p w14:paraId="15D8879B" w14:textId="77777777" w:rsidR="000806EC" w:rsidRPr="00715883" w:rsidRDefault="000806EC" w:rsidP="000806EC">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2ED6FC4F" w14:textId="77777777" w:rsidR="000806EC" w:rsidRPr="00715883" w:rsidRDefault="000806EC" w:rsidP="000806EC">
            <w:pPr>
              <w:pStyle w:val="TAH"/>
              <w:rPr>
                <w:rFonts w:cs="Arial"/>
                <w:bCs/>
              </w:rPr>
            </w:pPr>
            <w:r w:rsidRPr="00715883">
              <w:rPr>
                <w:rFonts w:cs="Arial"/>
                <w:bCs/>
              </w:rPr>
              <w:t xml:space="preserve">Measurement bandwidth </w:t>
            </w:r>
          </w:p>
        </w:tc>
        <w:tc>
          <w:tcPr>
            <w:tcW w:w="2155" w:type="dxa"/>
            <w:vMerge w:val="restart"/>
          </w:tcPr>
          <w:p w14:paraId="089A229E" w14:textId="77777777" w:rsidR="000806EC" w:rsidRPr="00715883" w:rsidRDefault="000806EC" w:rsidP="000806EC">
            <w:pPr>
              <w:pStyle w:val="TAH"/>
              <w:rPr>
                <w:rFonts w:cs="Arial"/>
                <w:bCs/>
              </w:rPr>
            </w:pPr>
            <w:r w:rsidRPr="00715883">
              <w:rPr>
                <w:rFonts w:cs="Arial"/>
                <w:bCs/>
              </w:rPr>
              <w:t>NOTE</w:t>
            </w:r>
          </w:p>
        </w:tc>
      </w:tr>
      <w:tr w:rsidR="000806EC" w:rsidRPr="00715883" w14:paraId="65B95C47" w14:textId="77777777" w:rsidTr="007229B8">
        <w:trPr>
          <w:cantSplit/>
          <w:trHeight w:val="181"/>
          <w:jc w:val="center"/>
        </w:trPr>
        <w:tc>
          <w:tcPr>
            <w:tcW w:w="1799" w:type="dxa"/>
            <w:vMerge/>
          </w:tcPr>
          <w:p w14:paraId="476AD90E" w14:textId="77777777" w:rsidR="000806EC" w:rsidRPr="00715883" w:rsidRDefault="000806EC" w:rsidP="000806EC">
            <w:pPr>
              <w:pStyle w:val="TAH"/>
              <w:rPr>
                <w:rFonts w:cs="Arial"/>
                <w:b w:val="0"/>
              </w:rPr>
            </w:pPr>
          </w:p>
        </w:tc>
        <w:tc>
          <w:tcPr>
            <w:tcW w:w="2181" w:type="dxa"/>
          </w:tcPr>
          <w:p w14:paraId="6915D423" w14:textId="77777777" w:rsidR="000806EC" w:rsidRPr="00715883" w:rsidRDefault="000806EC" w:rsidP="000806EC">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05782BB1" w14:textId="77777777" w:rsidR="000806EC" w:rsidRPr="00715883" w:rsidRDefault="000806EC" w:rsidP="000806EC">
            <w:pPr>
              <w:pStyle w:val="TableText"/>
              <w:ind w:left="800"/>
              <w:rPr>
                <w:rFonts w:ascii="Arial" w:eastAsia="Times New Roman" w:hAnsi="Arial" w:cs="Arial"/>
                <w:sz w:val="18"/>
                <w:szCs w:val="18"/>
              </w:rPr>
            </w:pPr>
          </w:p>
        </w:tc>
        <w:tc>
          <w:tcPr>
            <w:tcW w:w="2155" w:type="dxa"/>
            <w:vMerge/>
            <w:tcBorders>
              <w:bottom w:val="single" w:sz="4" w:space="0" w:color="auto"/>
            </w:tcBorders>
          </w:tcPr>
          <w:p w14:paraId="6E30EB22" w14:textId="77777777" w:rsidR="000806EC" w:rsidRPr="00715883" w:rsidRDefault="000806EC" w:rsidP="000806EC">
            <w:pPr>
              <w:pStyle w:val="TableText"/>
              <w:ind w:left="800"/>
              <w:rPr>
                <w:rFonts w:ascii="Arial" w:eastAsia="Times New Roman" w:hAnsi="Arial" w:cs="Arial"/>
                <w:sz w:val="18"/>
                <w:szCs w:val="18"/>
              </w:rPr>
            </w:pPr>
          </w:p>
        </w:tc>
      </w:tr>
      <w:tr w:rsidR="000806EC" w:rsidRPr="00715883" w14:paraId="2399A0E4" w14:textId="77777777" w:rsidTr="007159D8">
        <w:trPr>
          <w:jc w:val="center"/>
        </w:trPr>
        <w:tc>
          <w:tcPr>
            <w:tcW w:w="1799" w:type="dxa"/>
          </w:tcPr>
          <w:p w14:paraId="13160369" w14:textId="5E95C5CE" w:rsidR="000806EC" w:rsidRPr="00715883" w:rsidRDefault="000806EC" w:rsidP="000806EC">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E8D9109" w14:textId="77777777" w:rsidR="000806EC" w:rsidRPr="00715883" w:rsidRDefault="000806EC" w:rsidP="000806EC">
            <w:pPr>
              <w:pStyle w:val="TAC"/>
              <w:rPr>
                <w:rFonts w:cs="Arial"/>
                <w:szCs w:val="18"/>
                <w:lang w:val="en-US"/>
              </w:rPr>
            </w:pPr>
            <w:r w:rsidRPr="00715883">
              <w:rPr>
                <w:rFonts w:cs="Arial"/>
                <w:szCs w:val="18"/>
              </w:rPr>
              <w:t>-40</w:t>
            </w:r>
          </w:p>
        </w:tc>
        <w:tc>
          <w:tcPr>
            <w:tcW w:w="1377" w:type="dxa"/>
          </w:tcPr>
          <w:p w14:paraId="2801E176" w14:textId="77777777" w:rsidR="000806EC" w:rsidRPr="00715883" w:rsidRDefault="000806EC" w:rsidP="000806EC">
            <w:pPr>
              <w:pStyle w:val="TAC"/>
              <w:rPr>
                <w:rFonts w:cs="Arial"/>
                <w:szCs w:val="18"/>
              </w:rPr>
            </w:pPr>
            <w:r w:rsidRPr="00715883">
              <w:rPr>
                <w:rFonts w:cs="Arial"/>
                <w:szCs w:val="18"/>
              </w:rPr>
              <w:t>1MHz</w:t>
            </w:r>
          </w:p>
        </w:tc>
        <w:tc>
          <w:tcPr>
            <w:tcW w:w="2155" w:type="dxa"/>
            <w:vMerge w:val="restart"/>
            <w:shd w:val="clear" w:color="auto" w:fill="auto"/>
          </w:tcPr>
          <w:p w14:paraId="6B332183" w14:textId="77777777" w:rsidR="000806EC" w:rsidRPr="00715883" w:rsidRDefault="000806EC" w:rsidP="000806EC">
            <w:pPr>
              <w:pStyle w:val="TAC"/>
              <w:rPr>
                <w:rFonts w:cs="Arial"/>
                <w:szCs w:val="18"/>
              </w:rPr>
            </w:pPr>
            <w:r w:rsidRPr="00715883">
              <w:rPr>
                <w:rFonts w:cs="Arial"/>
                <w:szCs w:val="18"/>
              </w:rPr>
              <w:t>Averaged over any 2 millisecond active transmission interval</w:t>
            </w:r>
          </w:p>
        </w:tc>
      </w:tr>
      <w:tr w:rsidR="000806EC" w:rsidRPr="00715883" w14:paraId="0DFB33B1" w14:textId="77777777" w:rsidTr="007159D8">
        <w:trPr>
          <w:jc w:val="center"/>
        </w:trPr>
        <w:tc>
          <w:tcPr>
            <w:tcW w:w="1799" w:type="dxa"/>
          </w:tcPr>
          <w:p w14:paraId="57BE1FDF" w14:textId="52E9D66C" w:rsidR="000806EC" w:rsidRPr="00715883" w:rsidRDefault="000806EC" w:rsidP="000806EC">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33D98E12" w14:textId="77777777" w:rsidR="000806EC" w:rsidRPr="00715883" w:rsidRDefault="000806EC" w:rsidP="000806EC">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3C2C1D22" w14:textId="77777777" w:rsidR="000806EC" w:rsidRPr="00715883" w:rsidRDefault="000806EC" w:rsidP="000806EC">
            <w:pPr>
              <w:pStyle w:val="TAC"/>
              <w:rPr>
                <w:rFonts w:cs="Arial"/>
              </w:rPr>
            </w:pPr>
            <w:r w:rsidRPr="00715883">
              <w:rPr>
                <w:rFonts w:cs="Arial"/>
              </w:rPr>
              <w:t>1MHz</w:t>
            </w:r>
          </w:p>
        </w:tc>
        <w:tc>
          <w:tcPr>
            <w:tcW w:w="2155" w:type="dxa"/>
            <w:vMerge/>
            <w:tcBorders>
              <w:bottom w:val="single" w:sz="4" w:space="0" w:color="auto"/>
            </w:tcBorders>
            <w:shd w:val="clear" w:color="auto" w:fill="auto"/>
          </w:tcPr>
          <w:p w14:paraId="03667DF8" w14:textId="77777777" w:rsidR="000806EC" w:rsidRPr="00715883" w:rsidRDefault="000806EC" w:rsidP="000806EC">
            <w:pPr>
              <w:pStyle w:val="TAC"/>
              <w:rPr>
                <w:rFonts w:ascii="Times New Roman" w:hAnsi="Times New Roman"/>
              </w:rPr>
            </w:pPr>
          </w:p>
        </w:tc>
      </w:tr>
      <w:tr w:rsidR="000806EC" w:rsidRPr="00715883" w14:paraId="09A80FA4" w14:textId="77777777" w:rsidTr="007229B8">
        <w:trPr>
          <w:jc w:val="center"/>
        </w:trPr>
        <w:tc>
          <w:tcPr>
            <w:tcW w:w="1799" w:type="dxa"/>
          </w:tcPr>
          <w:p w14:paraId="78FAC14C" w14:textId="77777777" w:rsidR="000806EC" w:rsidRPr="00715883" w:rsidRDefault="000806EC" w:rsidP="000806EC">
            <w:pPr>
              <w:pStyle w:val="TAC"/>
              <w:rPr>
                <w:rFonts w:cs="Arial"/>
              </w:rPr>
            </w:pPr>
          </w:p>
        </w:tc>
        <w:tc>
          <w:tcPr>
            <w:tcW w:w="2181" w:type="dxa"/>
          </w:tcPr>
          <w:p w14:paraId="46D6830F" w14:textId="77777777" w:rsidR="000806EC" w:rsidRPr="00715883" w:rsidRDefault="000806EC" w:rsidP="000806EC">
            <w:pPr>
              <w:pStyle w:val="TAC"/>
              <w:rPr>
                <w:rFonts w:cs="Arial"/>
              </w:rPr>
            </w:pPr>
          </w:p>
        </w:tc>
        <w:tc>
          <w:tcPr>
            <w:tcW w:w="1377" w:type="dxa"/>
          </w:tcPr>
          <w:p w14:paraId="2E6EB96E" w14:textId="77777777" w:rsidR="000806EC" w:rsidRPr="00715883" w:rsidRDefault="000806EC" w:rsidP="000806EC">
            <w:pPr>
              <w:pStyle w:val="TAC"/>
              <w:rPr>
                <w:rFonts w:cs="Arial"/>
              </w:rPr>
            </w:pPr>
          </w:p>
        </w:tc>
        <w:tc>
          <w:tcPr>
            <w:tcW w:w="2155" w:type="dxa"/>
            <w:tcBorders>
              <w:top w:val="single" w:sz="4" w:space="0" w:color="auto"/>
              <w:bottom w:val="nil"/>
            </w:tcBorders>
            <w:shd w:val="clear" w:color="auto" w:fill="auto"/>
          </w:tcPr>
          <w:p w14:paraId="68CC88C6" w14:textId="77777777" w:rsidR="000806EC" w:rsidRPr="00715883" w:rsidRDefault="000806EC" w:rsidP="000806EC">
            <w:pPr>
              <w:pStyle w:val="TAC"/>
              <w:rPr>
                <w:rFonts w:ascii="Times New Roman" w:hAnsi="Times New Roman"/>
              </w:rPr>
            </w:pPr>
          </w:p>
        </w:tc>
      </w:tr>
      <w:tr w:rsidR="000806EC" w:rsidRPr="00715883" w14:paraId="15E3E219" w14:textId="77777777" w:rsidTr="007159D8">
        <w:trPr>
          <w:jc w:val="center"/>
        </w:trPr>
        <w:tc>
          <w:tcPr>
            <w:tcW w:w="1799" w:type="dxa"/>
          </w:tcPr>
          <w:p w14:paraId="0F6CB5C9" w14:textId="32D258D0" w:rsidR="000806EC" w:rsidRPr="00715883" w:rsidRDefault="000806EC" w:rsidP="000806EC">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5886A421" w14:textId="77777777" w:rsidR="000806EC" w:rsidRPr="00715883" w:rsidRDefault="000806EC" w:rsidP="000806EC">
            <w:pPr>
              <w:pStyle w:val="TAC"/>
              <w:rPr>
                <w:rFonts w:cs="Arial"/>
              </w:rPr>
            </w:pPr>
            <w:r w:rsidRPr="00715883">
              <w:rPr>
                <w:rFonts w:cs="Arial"/>
              </w:rPr>
              <w:t>-30</w:t>
            </w:r>
          </w:p>
        </w:tc>
        <w:tc>
          <w:tcPr>
            <w:tcW w:w="1377" w:type="dxa"/>
          </w:tcPr>
          <w:p w14:paraId="40536419" w14:textId="77777777" w:rsidR="000806EC" w:rsidRPr="00715883" w:rsidRDefault="000806EC" w:rsidP="000806EC">
            <w:pPr>
              <w:pStyle w:val="TAC"/>
              <w:rPr>
                <w:rFonts w:cs="Arial"/>
              </w:rPr>
            </w:pPr>
            <w:r w:rsidRPr="00715883">
              <w:rPr>
                <w:rFonts w:cs="Arial"/>
              </w:rPr>
              <w:t>30kHz</w:t>
            </w:r>
          </w:p>
        </w:tc>
        <w:tc>
          <w:tcPr>
            <w:tcW w:w="2155" w:type="dxa"/>
            <w:tcBorders>
              <w:top w:val="nil"/>
              <w:bottom w:val="nil"/>
            </w:tcBorders>
            <w:shd w:val="clear" w:color="auto" w:fill="auto"/>
          </w:tcPr>
          <w:p w14:paraId="5A33F251" w14:textId="77777777" w:rsidR="000806EC" w:rsidRPr="00715883" w:rsidRDefault="000806EC" w:rsidP="000806EC">
            <w:pPr>
              <w:pStyle w:val="TAC"/>
              <w:rPr>
                <w:rFonts w:ascii="Times New Roman" w:hAnsi="Times New Roman"/>
              </w:rPr>
            </w:pPr>
          </w:p>
        </w:tc>
      </w:tr>
      <w:tr w:rsidR="000806EC" w:rsidRPr="00715883" w14:paraId="6FD9D648" w14:textId="77777777" w:rsidTr="007159D8">
        <w:trPr>
          <w:jc w:val="center"/>
        </w:trPr>
        <w:tc>
          <w:tcPr>
            <w:tcW w:w="1799" w:type="dxa"/>
          </w:tcPr>
          <w:p w14:paraId="6265964C" w14:textId="4AA5E965" w:rsidR="000806EC" w:rsidRPr="00715883" w:rsidRDefault="000806EC" w:rsidP="000806EC">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6E43CACE" w14:textId="77777777" w:rsidR="000806EC" w:rsidRPr="00715883" w:rsidRDefault="000806EC" w:rsidP="000806EC">
            <w:pPr>
              <w:pStyle w:val="TAC"/>
              <w:rPr>
                <w:rFonts w:cs="Arial"/>
              </w:rPr>
            </w:pPr>
            <w:r w:rsidRPr="00715883">
              <w:rPr>
                <w:rFonts w:cs="Arial"/>
              </w:rPr>
              <w:t>-30</w:t>
            </w:r>
          </w:p>
        </w:tc>
        <w:tc>
          <w:tcPr>
            <w:tcW w:w="1377" w:type="dxa"/>
          </w:tcPr>
          <w:p w14:paraId="39C841F0" w14:textId="77777777" w:rsidR="000806EC" w:rsidRPr="00715883" w:rsidRDefault="000806EC" w:rsidP="000806EC">
            <w:pPr>
              <w:pStyle w:val="TAC"/>
              <w:rPr>
                <w:rFonts w:cs="Arial"/>
              </w:rPr>
            </w:pPr>
            <w:r w:rsidRPr="00715883">
              <w:rPr>
                <w:rFonts w:cs="Arial"/>
              </w:rPr>
              <w:t>100kHz</w:t>
            </w:r>
          </w:p>
        </w:tc>
        <w:tc>
          <w:tcPr>
            <w:tcW w:w="2155" w:type="dxa"/>
            <w:tcBorders>
              <w:top w:val="nil"/>
              <w:bottom w:val="nil"/>
            </w:tcBorders>
            <w:shd w:val="clear" w:color="auto" w:fill="auto"/>
          </w:tcPr>
          <w:p w14:paraId="52966CD4" w14:textId="77777777" w:rsidR="000806EC" w:rsidRPr="00715883" w:rsidRDefault="000806EC" w:rsidP="000806EC">
            <w:pPr>
              <w:pStyle w:val="TAC"/>
              <w:rPr>
                <w:rFonts w:ascii="Times New Roman" w:hAnsi="Times New Roman"/>
              </w:rPr>
            </w:pPr>
          </w:p>
        </w:tc>
      </w:tr>
      <w:tr w:rsidR="000806EC" w:rsidRPr="00715883" w14:paraId="058CC4AA" w14:textId="77777777" w:rsidTr="007159D8">
        <w:trPr>
          <w:jc w:val="center"/>
        </w:trPr>
        <w:tc>
          <w:tcPr>
            <w:tcW w:w="1799" w:type="dxa"/>
          </w:tcPr>
          <w:p w14:paraId="12FE7D1F" w14:textId="59F7AC9E" w:rsidR="000806EC" w:rsidRPr="00715883" w:rsidRDefault="000806EC" w:rsidP="000806EC">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4812D691" w14:textId="77777777" w:rsidR="000806EC" w:rsidRPr="00715883" w:rsidRDefault="000806EC" w:rsidP="000806EC">
            <w:pPr>
              <w:pStyle w:val="TAC"/>
              <w:rPr>
                <w:rFonts w:cs="Arial"/>
              </w:rPr>
            </w:pPr>
            <w:r w:rsidRPr="00715883">
              <w:rPr>
                <w:rFonts w:cs="Arial"/>
              </w:rPr>
              <w:t>-30</w:t>
            </w:r>
          </w:p>
        </w:tc>
        <w:tc>
          <w:tcPr>
            <w:tcW w:w="1377" w:type="dxa"/>
          </w:tcPr>
          <w:p w14:paraId="15BE5D62" w14:textId="77777777" w:rsidR="000806EC" w:rsidRPr="00715883" w:rsidRDefault="000806EC" w:rsidP="000806EC">
            <w:pPr>
              <w:pStyle w:val="TAC"/>
              <w:rPr>
                <w:rFonts w:cs="Arial"/>
              </w:rPr>
            </w:pPr>
            <w:r w:rsidRPr="00715883">
              <w:rPr>
                <w:rFonts w:cs="Arial"/>
              </w:rPr>
              <w:t>300kHz</w:t>
            </w:r>
          </w:p>
        </w:tc>
        <w:tc>
          <w:tcPr>
            <w:tcW w:w="2155" w:type="dxa"/>
            <w:tcBorders>
              <w:top w:val="nil"/>
              <w:bottom w:val="nil"/>
            </w:tcBorders>
            <w:shd w:val="clear" w:color="auto" w:fill="auto"/>
          </w:tcPr>
          <w:p w14:paraId="431130DF" w14:textId="77777777" w:rsidR="000806EC" w:rsidRPr="00715883" w:rsidRDefault="000806EC" w:rsidP="000806EC">
            <w:pPr>
              <w:pStyle w:val="TAC"/>
              <w:rPr>
                <w:rFonts w:ascii="Times New Roman" w:hAnsi="Times New Roman"/>
              </w:rPr>
            </w:pPr>
          </w:p>
        </w:tc>
      </w:tr>
      <w:tr w:rsidR="000806EC" w:rsidRPr="00715883" w14:paraId="47E4A015" w14:textId="77777777" w:rsidTr="007159D8">
        <w:trPr>
          <w:jc w:val="center"/>
        </w:trPr>
        <w:tc>
          <w:tcPr>
            <w:tcW w:w="1799" w:type="dxa"/>
          </w:tcPr>
          <w:p w14:paraId="04616595" w14:textId="0DA61CF1" w:rsidR="000806EC" w:rsidRPr="00715883" w:rsidRDefault="000806EC" w:rsidP="000806EC">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2782C4F8" w14:textId="77777777" w:rsidR="000806EC" w:rsidRPr="00715883" w:rsidRDefault="000806EC" w:rsidP="000806EC">
            <w:pPr>
              <w:pStyle w:val="TAC"/>
              <w:rPr>
                <w:rFonts w:cs="Arial"/>
              </w:rPr>
            </w:pPr>
            <w:r w:rsidRPr="00715883">
              <w:rPr>
                <w:rFonts w:cs="Arial"/>
              </w:rPr>
              <w:t>-30</w:t>
            </w:r>
          </w:p>
        </w:tc>
        <w:tc>
          <w:tcPr>
            <w:tcW w:w="1377" w:type="dxa"/>
          </w:tcPr>
          <w:p w14:paraId="5ECB2EA4" w14:textId="77777777" w:rsidR="000806EC" w:rsidRPr="00715883" w:rsidRDefault="000806EC" w:rsidP="000806EC">
            <w:pPr>
              <w:pStyle w:val="TAC"/>
              <w:rPr>
                <w:rFonts w:cs="Arial"/>
              </w:rPr>
            </w:pPr>
            <w:r w:rsidRPr="00715883">
              <w:rPr>
                <w:rFonts w:cs="Arial"/>
              </w:rPr>
              <w:t>1MHz</w:t>
            </w:r>
          </w:p>
        </w:tc>
        <w:tc>
          <w:tcPr>
            <w:tcW w:w="2155" w:type="dxa"/>
            <w:tcBorders>
              <w:top w:val="nil"/>
              <w:bottom w:val="nil"/>
            </w:tcBorders>
            <w:shd w:val="clear" w:color="auto" w:fill="auto"/>
          </w:tcPr>
          <w:p w14:paraId="33C92D89" w14:textId="77777777" w:rsidR="000806EC" w:rsidRPr="00715883" w:rsidRDefault="000806EC" w:rsidP="000806EC">
            <w:pPr>
              <w:pStyle w:val="TAC"/>
              <w:rPr>
                <w:rFonts w:ascii="Times New Roman" w:hAnsi="Times New Roman"/>
              </w:rPr>
            </w:pPr>
          </w:p>
        </w:tc>
      </w:tr>
      <w:tr w:rsidR="000806EC" w:rsidRPr="00715883" w14:paraId="39CC825D" w14:textId="77777777" w:rsidTr="007159D8">
        <w:trPr>
          <w:jc w:val="center"/>
        </w:trPr>
        <w:tc>
          <w:tcPr>
            <w:tcW w:w="1799" w:type="dxa"/>
          </w:tcPr>
          <w:p w14:paraId="28DE3220" w14:textId="2BBEC85E" w:rsidR="000806EC" w:rsidRPr="00715883" w:rsidRDefault="000806EC" w:rsidP="000806EC">
            <w:pPr>
              <w:pStyle w:val="TAC"/>
              <w:rPr>
                <w:rFonts w:cs="Arial"/>
              </w:rPr>
            </w:pPr>
            <w:r w:rsidRPr="00DB20DC">
              <w:rPr>
                <w:rFonts w:cs="Arial"/>
              </w:rPr>
              <w:t>1666.5 ≤ f ≤ 2200</w:t>
            </w:r>
          </w:p>
        </w:tc>
        <w:tc>
          <w:tcPr>
            <w:tcW w:w="2181" w:type="dxa"/>
          </w:tcPr>
          <w:p w14:paraId="6F35D010" w14:textId="77777777" w:rsidR="000806EC" w:rsidRPr="00715883" w:rsidRDefault="000806EC" w:rsidP="000806EC">
            <w:pPr>
              <w:pStyle w:val="TAC"/>
              <w:rPr>
                <w:rFonts w:cs="Arial"/>
              </w:rPr>
            </w:pPr>
            <w:r w:rsidRPr="00715883">
              <w:rPr>
                <w:rFonts w:cs="Arial"/>
              </w:rPr>
              <w:t>-30</w:t>
            </w:r>
          </w:p>
        </w:tc>
        <w:tc>
          <w:tcPr>
            <w:tcW w:w="1377" w:type="dxa"/>
          </w:tcPr>
          <w:p w14:paraId="7E7BD8DD" w14:textId="77777777" w:rsidR="000806EC" w:rsidRPr="00715883" w:rsidRDefault="000806EC" w:rsidP="000806EC">
            <w:pPr>
              <w:pStyle w:val="TAC"/>
              <w:rPr>
                <w:rFonts w:cs="Arial"/>
              </w:rPr>
            </w:pPr>
            <w:r w:rsidRPr="00715883">
              <w:rPr>
                <w:rFonts w:cs="Arial"/>
              </w:rPr>
              <w:t>3MHz</w:t>
            </w:r>
          </w:p>
        </w:tc>
        <w:tc>
          <w:tcPr>
            <w:tcW w:w="2155" w:type="dxa"/>
            <w:tcBorders>
              <w:top w:val="nil"/>
              <w:bottom w:val="nil"/>
            </w:tcBorders>
            <w:shd w:val="clear" w:color="auto" w:fill="auto"/>
          </w:tcPr>
          <w:p w14:paraId="703B9B94" w14:textId="77777777" w:rsidR="000806EC" w:rsidRPr="00715883" w:rsidRDefault="000806EC" w:rsidP="000806EC">
            <w:pPr>
              <w:pStyle w:val="TAC"/>
              <w:rPr>
                <w:rFonts w:ascii="Times New Roman" w:hAnsi="Times New Roman"/>
              </w:rPr>
            </w:pPr>
          </w:p>
        </w:tc>
      </w:tr>
      <w:tr w:rsidR="00A31E96" w:rsidRPr="00715883" w14:paraId="487E6B97" w14:textId="77777777" w:rsidTr="007159D8">
        <w:trPr>
          <w:jc w:val="center"/>
        </w:trPr>
        <w:tc>
          <w:tcPr>
            <w:tcW w:w="7512" w:type="dxa"/>
            <w:gridSpan w:val="4"/>
          </w:tcPr>
          <w:p w14:paraId="75B1FE87" w14:textId="77777777" w:rsidR="00A31E96" w:rsidRPr="00715883" w:rsidRDefault="00A31E96" w:rsidP="007159D8">
            <w:pPr>
              <w:pStyle w:val="TAN"/>
              <w:rPr>
                <w:rFonts w:ascii="Times New Roman" w:hAnsi="Times New Roman"/>
              </w:rPr>
            </w:pPr>
            <w:r w:rsidRPr="00715883">
              <w:rPr>
                <w:rFonts w:cs="Arial"/>
              </w:rPr>
              <w:t>NOTE:</w:t>
            </w:r>
            <w:r w:rsidRPr="00715883">
              <w:tab/>
              <w:t>The EIRP requirement in regulation is converted to conducted requirement using a 0dBi antenna.</w:t>
            </w:r>
          </w:p>
        </w:tc>
      </w:tr>
    </w:tbl>
    <w:p w14:paraId="34F26516" w14:textId="77777777" w:rsidR="00A31E96" w:rsidRPr="00715883" w:rsidRDefault="00A31E96" w:rsidP="00A31E96"/>
    <w:p w14:paraId="578CA547" w14:textId="4279330F" w:rsidR="001F6D06" w:rsidRDefault="001F6D06" w:rsidP="001F6D06">
      <w:pPr>
        <w:pStyle w:val="Heading3"/>
      </w:pPr>
      <w:bookmarkStart w:id="1848" w:name="_Toc97562304"/>
      <w:bookmarkStart w:id="1849" w:name="_Toc104122538"/>
      <w:bookmarkStart w:id="1850" w:name="_Toc104205489"/>
      <w:bookmarkStart w:id="1851" w:name="_Toc104206696"/>
      <w:bookmarkStart w:id="1852" w:name="_Toc104503656"/>
      <w:bookmarkStart w:id="1853" w:name="_Toc106127587"/>
      <w:bookmarkStart w:id="1854" w:name="_Toc123057952"/>
      <w:bookmarkStart w:id="1855" w:name="_Toc124256645"/>
      <w:bookmarkStart w:id="1856" w:name="_Toc131734958"/>
      <w:bookmarkStart w:id="1857" w:name="_Toc137372735"/>
      <w:bookmarkStart w:id="1858" w:name="_Toc138885121"/>
      <w:bookmarkStart w:id="1859" w:name="_Toc145690624"/>
      <w:bookmarkStart w:id="1860" w:name="_Toc155382179"/>
      <w:bookmarkStart w:id="1861" w:name="_Toc161753888"/>
      <w:bookmarkStart w:id="1862" w:name="_Toc161754509"/>
      <w:bookmarkStart w:id="1863" w:name="_Toc163202082"/>
      <w:bookmarkStart w:id="1864" w:name="_Toc169888344"/>
      <w:bookmarkStart w:id="1865" w:name="_Toc171551533"/>
      <w:bookmarkStart w:id="1866" w:name="_Toc176775255"/>
      <w:bookmarkStart w:id="1867" w:name="_Toc187243850"/>
      <w:bookmarkStart w:id="1868" w:name="_Toc193201399"/>
      <w:r>
        <w:t>6.5.4</w:t>
      </w:r>
      <w:r>
        <w:tab/>
        <w:t>Transmit intermodulation</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37117766" w14:textId="77777777" w:rsidR="00AB5B67" w:rsidRPr="00A1115A" w:rsidRDefault="00AB5B67" w:rsidP="00AB5B67">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lastRenderedPageBreak/>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1869"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1869"/>
    </w:tbl>
    <w:p w14:paraId="3EA8A1DD" w14:textId="10B9A3EC" w:rsidR="0047389E" w:rsidRPr="0047389E" w:rsidRDefault="0047389E" w:rsidP="0047389E"/>
    <w:p w14:paraId="49AD7154" w14:textId="77777777" w:rsidR="001F6D06" w:rsidRDefault="001F6D06" w:rsidP="001F6D06">
      <w:pPr>
        <w:pStyle w:val="Heading1"/>
      </w:pPr>
      <w:bookmarkStart w:id="1870" w:name="_Toc97562305"/>
      <w:bookmarkStart w:id="1871" w:name="_Toc104122539"/>
      <w:bookmarkStart w:id="1872" w:name="_Toc104205490"/>
      <w:bookmarkStart w:id="1873" w:name="_Toc104206697"/>
      <w:bookmarkStart w:id="1874" w:name="_Toc104503657"/>
      <w:bookmarkStart w:id="1875" w:name="_Toc106127588"/>
      <w:bookmarkStart w:id="1876" w:name="_Toc123057953"/>
      <w:bookmarkStart w:id="1877" w:name="_Toc124256646"/>
      <w:bookmarkStart w:id="1878" w:name="_Toc131734959"/>
      <w:bookmarkStart w:id="1879" w:name="_Toc137372736"/>
      <w:bookmarkStart w:id="1880" w:name="_Toc138885122"/>
      <w:bookmarkStart w:id="1881" w:name="_Toc145690625"/>
      <w:bookmarkStart w:id="1882" w:name="_Toc155382180"/>
      <w:bookmarkStart w:id="1883" w:name="_Toc161753889"/>
      <w:bookmarkStart w:id="1884" w:name="_Toc161754510"/>
      <w:bookmarkStart w:id="1885" w:name="_Toc163202083"/>
      <w:bookmarkStart w:id="1886" w:name="_Toc169888345"/>
      <w:bookmarkStart w:id="1887" w:name="_Toc171551534"/>
      <w:bookmarkStart w:id="1888" w:name="_Toc176775256"/>
      <w:bookmarkStart w:id="1889" w:name="_Toc187243851"/>
      <w:bookmarkStart w:id="1890" w:name="_Toc193201400"/>
      <w:r>
        <w:t>7</w:t>
      </w:r>
      <w:r>
        <w:tab/>
        <w:t>Conducted receiver characteristics</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1DE189DF" w14:textId="369E0A9F" w:rsidR="001F6D06" w:rsidRDefault="001F6D06" w:rsidP="001F6D06">
      <w:pPr>
        <w:pStyle w:val="Heading2"/>
      </w:pPr>
      <w:bookmarkStart w:id="1891" w:name="_Toc97562306"/>
      <w:bookmarkStart w:id="1892" w:name="_Toc104122540"/>
      <w:bookmarkStart w:id="1893" w:name="_Toc104205491"/>
      <w:bookmarkStart w:id="1894" w:name="_Toc104206698"/>
      <w:bookmarkStart w:id="1895" w:name="_Toc104503658"/>
      <w:bookmarkStart w:id="1896" w:name="_Toc106127589"/>
      <w:bookmarkStart w:id="1897" w:name="_Toc123057954"/>
      <w:bookmarkStart w:id="1898" w:name="_Toc124256647"/>
      <w:bookmarkStart w:id="1899" w:name="_Toc131734960"/>
      <w:bookmarkStart w:id="1900" w:name="_Toc137372737"/>
      <w:bookmarkStart w:id="1901" w:name="_Toc138885123"/>
      <w:bookmarkStart w:id="1902" w:name="_Toc145690626"/>
      <w:bookmarkStart w:id="1903" w:name="_Toc155382181"/>
      <w:bookmarkStart w:id="1904" w:name="_Toc161753890"/>
      <w:bookmarkStart w:id="1905" w:name="_Toc161754511"/>
      <w:bookmarkStart w:id="1906" w:name="_Toc163202084"/>
      <w:bookmarkStart w:id="1907" w:name="_Toc169888346"/>
      <w:bookmarkStart w:id="1908" w:name="_Toc171551535"/>
      <w:bookmarkStart w:id="1909" w:name="_Toc176775257"/>
      <w:bookmarkStart w:id="1910" w:name="_Toc187243852"/>
      <w:bookmarkStart w:id="1911" w:name="_Toc193201401"/>
      <w:r>
        <w:t>7.1</w:t>
      </w:r>
      <w:r>
        <w:tab/>
        <w:t>General</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Pr="00D026C9" w:rsidRDefault="002B2277" w:rsidP="001F6D06">
      <w:pPr>
        <w:rPr>
          <w:rFonts w:eastAsiaTheme="minorEastAsia" w:cs="v5.0.0"/>
        </w:rPr>
      </w:pPr>
      <w:r>
        <w:rPr>
          <w:rFonts w:eastAsia="MS Mincho" w:cs="v5.0.0"/>
        </w:rPr>
        <w:t>All Rx requirements are verified with default Tx-Rx separation specified in Table 5.4.4-1. Additional Tx-Rx frequency separations specified in clause 7.3.2 do not apply to other requirements.</w:t>
      </w:r>
    </w:p>
    <w:p w14:paraId="03403C11" w14:textId="2D120D73" w:rsidR="001F6D06" w:rsidRDefault="001F6D06" w:rsidP="001F6D06">
      <w:pPr>
        <w:pStyle w:val="Heading2"/>
      </w:pPr>
      <w:bookmarkStart w:id="1912" w:name="_Toc97562307"/>
      <w:bookmarkStart w:id="1913" w:name="_Toc104122541"/>
      <w:bookmarkStart w:id="1914" w:name="_Toc104205492"/>
      <w:bookmarkStart w:id="1915" w:name="_Toc104206699"/>
      <w:bookmarkStart w:id="1916" w:name="_Toc104503659"/>
      <w:bookmarkStart w:id="1917" w:name="_Toc106127590"/>
      <w:bookmarkStart w:id="1918" w:name="_Toc123057955"/>
      <w:bookmarkStart w:id="1919" w:name="_Toc124256648"/>
      <w:bookmarkStart w:id="1920" w:name="_Toc131734961"/>
      <w:bookmarkStart w:id="1921" w:name="_Toc137372738"/>
      <w:bookmarkStart w:id="1922" w:name="_Toc138885124"/>
      <w:bookmarkStart w:id="1923" w:name="_Toc145690627"/>
      <w:bookmarkStart w:id="1924" w:name="_Toc155382182"/>
      <w:bookmarkStart w:id="1925" w:name="_Toc161753891"/>
      <w:bookmarkStart w:id="1926" w:name="_Toc161754512"/>
      <w:bookmarkStart w:id="1927" w:name="_Toc163202085"/>
      <w:bookmarkStart w:id="1928" w:name="_Toc169888347"/>
      <w:bookmarkStart w:id="1929" w:name="_Toc171551536"/>
      <w:bookmarkStart w:id="1930" w:name="_Toc176775258"/>
      <w:bookmarkStart w:id="1931" w:name="_Toc187243853"/>
      <w:bookmarkStart w:id="1932" w:name="_Toc193201402"/>
      <w:r>
        <w:t>7.2</w:t>
      </w:r>
      <w:r>
        <w:tab/>
        <w:t>Diversity characteristics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2EAE58E2" w14:textId="061A384F" w:rsidR="00CE5E85" w:rsidRPr="00A1115A" w:rsidRDefault="00CE5E85" w:rsidP="00CE5E85">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p>
    <w:p w14:paraId="7194B542" w14:textId="36EEE5C6" w:rsidR="00CE5E85" w:rsidRPr="00A1115A" w:rsidRDefault="00CE5E85" w:rsidP="00CE5E85">
      <w:r>
        <w:t>T</w:t>
      </w:r>
      <w:r w:rsidRPr="00A1115A">
        <w:t>he UE shall be verified with two R</w:t>
      </w:r>
      <w:r w:rsidR="0004603E">
        <w:t>X</w:t>
      </w:r>
      <w:r w:rsidRPr="00A1115A">
        <w:t xml:space="preserve"> antenna ports in all supported frequency bands.</w:t>
      </w:r>
    </w:p>
    <w:p w14:paraId="524D183D" w14:textId="42834C1F" w:rsidR="001F6D06" w:rsidRPr="00CE5E85" w:rsidRDefault="00CE5E85" w:rsidP="001F6D06">
      <w:r w:rsidRPr="00A1115A">
        <w:t>The above rules apply for all clauses with the exception of clause 7.9.</w:t>
      </w:r>
    </w:p>
    <w:p w14:paraId="72A7C19D" w14:textId="77777777" w:rsidR="001F6D06" w:rsidRDefault="001F6D06" w:rsidP="001F6D06">
      <w:pPr>
        <w:pStyle w:val="Heading2"/>
      </w:pPr>
      <w:bookmarkStart w:id="1933" w:name="_Toc97562308"/>
      <w:bookmarkStart w:id="1934" w:name="_Toc104122542"/>
      <w:bookmarkStart w:id="1935" w:name="_Toc104205493"/>
      <w:bookmarkStart w:id="1936" w:name="_Toc104206700"/>
      <w:bookmarkStart w:id="1937" w:name="_Toc104503660"/>
      <w:bookmarkStart w:id="1938" w:name="_Toc106127591"/>
      <w:bookmarkStart w:id="1939" w:name="_Toc123057956"/>
      <w:bookmarkStart w:id="1940" w:name="_Toc124256649"/>
      <w:bookmarkStart w:id="1941" w:name="_Toc131734962"/>
      <w:bookmarkStart w:id="1942" w:name="_Toc137372739"/>
      <w:bookmarkStart w:id="1943" w:name="_Toc138885125"/>
      <w:bookmarkStart w:id="1944" w:name="_Toc145690628"/>
      <w:bookmarkStart w:id="1945" w:name="_Toc155382183"/>
      <w:bookmarkStart w:id="1946" w:name="_Toc161753892"/>
      <w:bookmarkStart w:id="1947" w:name="_Toc161754513"/>
      <w:bookmarkStart w:id="1948" w:name="_Toc163202086"/>
      <w:bookmarkStart w:id="1949" w:name="_Toc169888348"/>
      <w:bookmarkStart w:id="1950" w:name="_Toc171551537"/>
      <w:bookmarkStart w:id="1951" w:name="_Toc176775259"/>
      <w:bookmarkStart w:id="1952" w:name="_Toc187243854"/>
      <w:bookmarkStart w:id="1953" w:name="_Toc193201403"/>
      <w:r>
        <w:t>7.3</w:t>
      </w:r>
      <w:r>
        <w:tab/>
        <w:t>Reference sensitivity</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3EF50839" w14:textId="77777777" w:rsidR="001F6D06" w:rsidRDefault="001F6D06" w:rsidP="001F6D06">
      <w:pPr>
        <w:pStyle w:val="Heading3"/>
      </w:pPr>
      <w:bookmarkStart w:id="1954" w:name="_Toc97562309"/>
      <w:bookmarkStart w:id="1955" w:name="_Toc104122543"/>
      <w:bookmarkStart w:id="1956" w:name="_Toc104205494"/>
      <w:bookmarkStart w:id="1957" w:name="_Toc104206701"/>
      <w:bookmarkStart w:id="1958" w:name="_Toc104503661"/>
      <w:bookmarkStart w:id="1959" w:name="_Toc106127592"/>
      <w:bookmarkStart w:id="1960" w:name="_Toc123057957"/>
      <w:bookmarkStart w:id="1961" w:name="_Toc124256650"/>
      <w:bookmarkStart w:id="1962" w:name="_Toc131734963"/>
      <w:bookmarkStart w:id="1963" w:name="_Toc137372740"/>
      <w:bookmarkStart w:id="1964" w:name="_Toc138885126"/>
      <w:bookmarkStart w:id="1965" w:name="_Toc145690629"/>
      <w:bookmarkStart w:id="1966" w:name="_Toc155382184"/>
      <w:bookmarkStart w:id="1967" w:name="_Toc161753893"/>
      <w:bookmarkStart w:id="1968" w:name="_Toc161754514"/>
      <w:bookmarkStart w:id="1969" w:name="_Toc163202087"/>
      <w:bookmarkStart w:id="1970" w:name="_Toc169888349"/>
      <w:bookmarkStart w:id="1971" w:name="_Toc171551538"/>
      <w:bookmarkStart w:id="1972" w:name="_Toc176775260"/>
      <w:bookmarkStart w:id="1973" w:name="_Toc187243855"/>
      <w:bookmarkStart w:id="1974" w:name="_Toc193201404"/>
      <w:r>
        <w:t>7.3.1</w:t>
      </w:r>
      <w:r>
        <w:tab/>
        <w:t>General</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8308AD1" w14:textId="77777777" w:rsidR="00F62E5A" w:rsidRPr="00A1115A" w:rsidRDefault="00F62E5A" w:rsidP="00F62E5A">
      <w:r w:rsidRPr="00A1115A">
        <w:t>In later clauses of Clause 7 where the value of REFSENS is used as a reference to set the corresponding requirement:</w:t>
      </w:r>
    </w:p>
    <w:p w14:paraId="45222C88" w14:textId="36A08AAD" w:rsidR="0047389E" w:rsidRPr="0047389E" w:rsidRDefault="00B53CD8" w:rsidP="0055793B">
      <w:pPr>
        <w:pStyle w:val="B10"/>
      </w:pPr>
      <w:r>
        <w:lastRenderedPageBreak/>
        <w:t>-</w:t>
      </w:r>
      <w:r>
        <w:tab/>
        <w:t>In</w:t>
      </w:r>
      <w:r w:rsidRPr="00A1115A">
        <w:t xml:space="preserve"> all bands, the UE shall be verified against those requirements by applying the REFSENS value in Table 7.3.2-1</w:t>
      </w:r>
      <w:r>
        <w:t>.</w:t>
      </w:r>
    </w:p>
    <w:p w14:paraId="59495576" w14:textId="77777777" w:rsidR="001F6D06" w:rsidRDefault="001F6D06" w:rsidP="001F6D06">
      <w:pPr>
        <w:pStyle w:val="Heading3"/>
      </w:pPr>
      <w:bookmarkStart w:id="1975" w:name="_Toc97562310"/>
      <w:bookmarkStart w:id="1976" w:name="_Toc104122544"/>
      <w:bookmarkStart w:id="1977" w:name="_Toc104205495"/>
      <w:bookmarkStart w:id="1978" w:name="_Toc104206702"/>
      <w:bookmarkStart w:id="1979" w:name="_Toc104503662"/>
      <w:bookmarkStart w:id="1980" w:name="_Toc106127593"/>
      <w:bookmarkStart w:id="1981" w:name="_Toc123057958"/>
      <w:bookmarkStart w:id="1982" w:name="_Toc124256651"/>
      <w:bookmarkStart w:id="1983" w:name="_Toc131734964"/>
      <w:bookmarkStart w:id="1984" w:name="_Toc137372741"/>
      <w:bookmarkStart w:id="1985" w:name="_Toc138885127"/>
      <w:bookmarkStart w:id="1986" w:name="_Toc145690630"/>
      <w:bookmarkStart w:id="1987" w:name="_Toc155382185"/>
      <w:bookmarkStart w:id="1988" w:name="_Toc161753894"/>
      <w:bookmarkStart w:id="1989" w:name="_Toc161754515"/>
      <w:bookmarkStart w:id="1990" w:name="_Toc163202088"/>
      <w:bookmarkStart w:id="1991" w:name="_Toc169888350"/>
      <w:bookmarkStart w:id="1992" w:name="_Toc171551539"/>
      <w:bookmarkStart w:id="1993" w:name="_Toc176775261"/>
      <w:bookmarkStart w:id="1994" w:name="_Toc187243856"/>
      <w:bookmarkStart w:id="1995" w:name="_Toc193201405"/>
      <w:r>
        <w:t>7.3.2</w:t>
      </w:r>
      <w:r>
        <w:tab/>
        <w:t>Reference sensitivity power level</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1CAFA5A7" w14:textId="2DA9DDFB" w:rsidR="00F62E5A" w:rsidRDefault="00F62E5A" w:rsidP="00F62E5A">
      <w:bookmarkStart w:id="1996"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1997" w:name="_Hlk101788946"/>
      <w:bookmarkEnd w:id="1996"/>
      <w:r>
        <w:t>Table 7.3.2-1: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2206F5" w14:paraId="25617475" w14:textId="77777777" w:rsidTr="007159D8">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032E6190" w14:textId="77777777" w:rsidR="002206F5" w:rsidRDefault="002206F5" w:rsidP="007159D8">
            <w:pPr>
              <w:pStyle w:val="TAH"/>
              <w:rPr>
                <w:rFonts w:eastAsia="PMingLiU"/>
                <w:lang w:val="en-US" w:eastAsia="en-GB"/>
              </w:rPr>
            </w:pPr>
            <w:r>
              <w:rPr>
                <w:rFonts w:eastAsia="PMingLiU"/>
                <w:lang w:val="en-US" w:eastAsia="en-GB"/>
              </w:rPr>
              <w:t>Operating band / SCS / Channel bandwidth</w:t>
            </w:r>
          </w:p>
        </w:tc>
      </w:tr>
      <w:tr w:rsidR="002206F5" w14:paraId="23CB7DCD" w14:textId="77777777" w:rsidTr="007159D8">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2206F5" w:rsidRDefault="002206F5" w:rsidP="007159D8">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2206F5" w:rsidRDefault="002206F5" w:rsidP="007159D8">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C6CFA3" w14:textId="77777777" w:rsidR="002206F5" w:rsidRDefault="002206F5" w:rsidP="007159D8">
            <w:pPr>
              <w:pStyle w:val="TAH"/>
              <w:rPr>
                <w:rFonts w:eastAsia="PMingLiU"/>
                <w:lang w:val="en-US" w:eastAsia="en-GB"/>
              </w:rPr>
            </w:pPr>
            <w:r>
              <w:rPr>
                <w:rFonts w:eastAsia="PMingLiU"/>
                <w:lang w:val="en-US" w:eastAsia="en-GB"/>
              </w:rPr>
              <w:t>5</w:t>
            </w:r>
          </w:p>
          <w:p w14:paraId="6918939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E370A8" w14:textId="77777777" w:rsidR="002206F5" w:rsidRDefault="002206F5" w:rsidP="007159D8">
            <w:pPr>
              <w:pStyle w:val="TAH"/>
              <w:rPr>
                <w:rFonts w:eastAsia="PMingLiU"/>
                <w:lang w:val="en-US" w:eastAsia="en-GB"/>
              </w:rPr>
            </w:pPr>
            <w:r>
              <w:rPr>
                <w:rFonts w:eastAsia="PMingLiU"/>
                <w:lang w:val="en-US" w:eastAsia="en-GB"/>
              </w:rPr>
              <w:t>10</w:t>
            </w:r>
          </w:p>
          <w:p w14:paraId="2665C496"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33632B" w14:textId="77777777" w:rsidR="002206F5" w:rsidRDefault="002206F5" w:rsidP="007159D8">
            <w:pPr>
              <w:pStyle w:val="TAH"/>
              <w:rPr>
                <w:rFonts w:eastAsia="PMingLiU"/>
                <w:lang w:val="en-US" w:eastAsia="en-GB"/>
              </w:rPr>
            </w:pPr>
            <w:r>
              <w:rPr>
                <w:rFonts w:eastAsia="PMingLiU"/>
                <w:lang w:val="en-US" w:eastAsia="en-GB"/>
              </w:rPr>
              <w:t>15</w:t>
            </w:r>
          </w:p>
          <w:p w14:paraId="337036B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2EF2ED7" w14:textId="77777777" w:rsidR="002206F5" w:rsidRDefault="002206F5" w:rsidP="007159D8">
            <w:pPr>
              <w:pStyle w:val="TAH"/>
              <w:rPr>
                <w:rFonts w:eastAsia="PMingLiU"/>
                <w:lang w:val="en-US" w:eastAsia="en-GB"/>
              </w:rPr>
            </w:pPr>
            <w:r>
              <w:rPr>
                <w:rFonts w:eastAsia="PMingLiU"/>
                <w:lang w:val="en-US" w:eastAsia="en-GB"/>
              </w:rPr>
              <w:t>20</w:t>
            </w:r>
          </w:p>
          <w:p w14:paraId="5CE4E8B0"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BF8812" w14:textId="77777777" w:rsidR="002206F5" w:rsidRDefault="002206F5" w:rsidP="007159D8">
            <w:pPr>
              <w:pStyle w:val="TAH"/>
              <w:rPr>
                <w:rFonts w:eastAsia="PMingLiU"/>
                <w:lang w:val="en-US" w:eastAsia="en-GB"/>
              </w:rPr>
            </w:pPr>
            <w:r>
              <w:rPr>
                <w:rFonts w:eastAsia="PMingLiU"/>
                <w:lang w:val="en-US" w:eastAsia="en-GB"/>
              </w:rPr>
              <w:t>25</w:t>
            </w:r>
          </w:p>
          <w:p w14:paraId="52D3F61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8951BF0" w14:textId="77777777" w:rsidR="002206F5" w:rsidRDefault="002206F5" w:rsidP="007159D8">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5D8D84" w14:textId="77777777" w:rsidR="002206F5" w:rsidRDefault="002206F5" w:rsidP="007159D8">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F0AFE28" w14:textId="77777777" w:rsidR="002206F5" w:rsidRDefault="002206F5" w:rsidP="007159D8">
            <w:pPr>
              <w:pStyle w:val="TAH"/>
              <w:rPr>
                <w:rFonts w:eastAsia="PMingLiU"/>
                <w:lang w:val="en-US" w:eastAsia="en-GB"/>
              </w:rPr>
            </w:pPr>
            <w:r>
              <w:rPr>
                <w:rFonts w:eastAsia="PMingLiU"/>
                <w:lang w:val="en-US" w:eastAsia="en-GB"/>
              </w:rPr>
              <w:t>40</w:t>
            </w:r>
          </w:p>
          <w:p w14:paraId="73C5327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F2D5186" w14:textId="77777777" w:rsidR="002206F5" w:rsidRDefault="002206F5" w:rsidP="007159D8">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389D6350" w14:textId="77777777" w:rsidR="002206F5" w:rsidRDefault="002206F5" w:rsidP="007159D8">
            <w:pPr>
              <w:pStyle w:val="TAH"/>
              <w:rPr>
                <w:rFonts w:eastAsia="PMingLiU"/>
                <w:lang w:val="en-US" w:eastAsia="en-GB"/>
              </w:rPr>
            </w:pPr>
            <w:r>
              <w:rPr>
                <w:rFonts w:eastAsia="PMingLiU"/>
                <w:lang w:val="en-US" w:eastAsia="en-GB"/>
              </w:rPr>
              <w:t>50</w:t>
            </w:r>
          </w:p>
          <w:p w14:paraId="08F7C19E"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r>
      <w:tr w:rsidR="002A4736" w14:paraId="1B754239"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2A4736" w:rsidRDefault="002A4736" w:rsidP="002A4736">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2A4736" w:rsidRDefault="002A4736" w:rsidP="002A4736">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FD160C6" w14:textId="1FE01F32" w:rsidR="002A4736" w:rsidRDefault="002A4736" w:rsidP="002A4736">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2A4736" w:rsidRDefault="002A4736" w:rsidP="002A4736">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2A4736" w:rsidRDefault="002A4736" w:rsidP="002A4736">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2A4736" w:rsidRDefault="002A4736" w:rsidP="002A4736">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2A4736" w:rsidRDefault="002A4736" w:rsidP="002A4736">
            <w:pPr>
              <w:pStyle w:val="TAC"/>
              <w:rPr>
                <w:rFonts w:eastAsia="PMingLiU"/>
                <w:lang w:val="en-US" w:eastAsia="en-GB"/>
              </w:rPr>
            </w:pPr>
          </w:p>
        </w:tc>
      </w:tr>
      <w:tr w:rsidR="002A4736" w14:paraId="50165909"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2A4736" w:rsidRDefault="002A4736" w:rsidP="002A4736">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2A4736" w:rsidRDefault="002A4736" w:rsidP="002A4736">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22BACB52"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2A4736" w:rsidRDefault="002A4736" w:rsidP="002A4736">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2A4736" w:rsidRDefault="002A4736" w:rsidP="002A4736">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2A4736" w:rsidRDefault="002A4736" w:rsidP="002A4736">
            <w:pPr>
              <w:pStyle w:val="TAC"/>
              <w:rPr>
                <w:rFonts w:eastAsia="PMingLiU"/>
                <w:lang w:val="en-US" w:eastAsia="en-GB"/>
              </w:rPr>
            </w:pPr>
          </w:p>
        </w:tc>
      </w:tr>
      <w:tr w:rsidR="002A4736" w14:paraId="0691BCE1"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2A4736" w:rsidRDefault="002A4736" w:rsidP="002A4736">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2A4736" w:rsidRDefault="002A4736" w:rsidP="002A4736">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36181DD"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2A4736" w:rsidRDefault="002A4736" w:rsidP="002A4736">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2A4736" w:rsidRDefault="002A4736" w:rsidP="002A4736">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2A4736" w:rsidRDefault="002A4736" w:rsidP="002A4736">
            <w:pPr>
              <w:pStyle w:val="TAC"/>
              <w:rPr>
                <w:rFonts w:eastAsia="PMingLiU"/>
                <w:lang w:val="en-US" w:eastAsia="en-GB"/>
              </w:rPr>
            </w:pPr>
          </w:p>
        </w:tc>
      </w:tr>
      <w:tr w:rsidR="002206F5" w14:paraId="31E0F2A8"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2206F5" w:rsidRDefault="002206F5" w:rsidP="00C5171E">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2206F5" w:rsidRDefault="002206F5" w:rsidP="00C5171E">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C5A95E1" w14:textId="77777777" w:rsidR="002206F5" w:rsidRDefault="002206F5" w:rsidP="00C5171E">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2206F5" w:rsidRDefault="002206F5" w:rsidP="00C5171E">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2206F5" w:rsidRDefault="002206F5" w:rsidP="00C5171E">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2206F5" w:rsidRDefault="002206F5" w:rsidP="007159D8">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2206F5" w:rsidRDefault="002206F5" w:rsidP="007159D8">
            <w:pPr>
              <w:pStyle w:val="TAC"/>
              <w:rPr>
                <w:rFonts w:eastAsia="PMingLiU"/>
                <w:lang w:val="en-US" w:eastAsia="en-GB"/>
              </w:rPr>
            </w:pPr>
          </w:p>
        </w:tc>
      </w:tr>
      <w:tr w:rsidR="002206F5" w14:paraId="47D4526F"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2206F5" w:rsidRDefault="00C5171E" w:rsidP="00C5171E">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2206F5" w:rsidRDefault="002206F5" w:rsidP="00C5171E">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564E13B0"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2206F5" w:rsidRDefault="002206F5" w:rsidP="00C5171E">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2206F5" w:rsidRDefault="002206F5" w:rsidP="00C5171E">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2206F5" w:rsidRDefault="002206F5" w:rsidP="007159D8">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2206F5" w:rsidRDefault="002206F5" w:rsidP="007159D8">
            <w:pPr>
              <w:pStyle w:val="TAC"/>
              <w:rPr>
                <w:rFonts w:eastAsia="PMingLiU"/>
                <w:lang w:val="en-US" w:eastAsia="en-GB"/>
              </w:rPr>
            </w:pPr>
          </w:p>
        </w:tc>
      </w:tr>
      <w:tr w:rsidR="002206F5" w14:paraId="40F916E0"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2206F5" w:rsidRDefault="002206F5"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2206F5" w:rsidRDefault="002206F5" w:rsidP="00C5171E">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4EBF0542"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2206F5" w:rsidRDefault="002206F5" w:rsidP="00C5171E">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2206F5" w:rsidRDefault="002206F5" w:rsidP="00C5171E">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2206F5" w:rsidRDefault="002206F5" w:rsidP="007159D8">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2206F5" w:rsidRDefault="002206F5" w:rsidP="007159D8">
            <w:pPr>
              <w:pStyle w:val="TAC"/>
              <w:rPr>
                <w:rFonts w:eastAsia="PMingLiU"/>
                <w:lang w:val="en-US" w:eastAsia="en-GB"/>
              </w:rPr>
            </w:pPr>
          </w:p>
        </w:tc>
      </w:tr>
      <w:tr w:rsidR="006663CA" w14:paraId="47910025"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6663CA" w:rsidRDefault="006663CA" w:rsidP="00C5171E">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3E510141" w14:textId="732E5621" w:rsidR="006663CA" w:rsidRDefault="006663CA" w:rsidP="00C5171E">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6663CA" w:rsidRDefault="006663CA" w:rsidP="00C5171E">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6663CA" w:rsidRDefault="006663CA" w:rsidP="00C5171E">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6663CA" w:rsidRDefault="006663CA" w:rsidP="006663CA">
            <w:pPr>
              <w:pStyle w:val="TAC"/>
              <w:rPr>
                <w:rFonts w:eastAsia="PMingLiU"/>
                <w:lang w:val="en-US" w:eastAsia="en-GB"/>
              </w:rPr>
            </w:pPr>
          </w:p>
        </w:tc>
      </w:tr>
      <w:tr w:rsidR="006663CA" w14:paraId="068C23CB" w14:textId="77777777" w:rsidTr="00BF4B24">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6663CA" w:rsidRDefault="00C5171E" w:rsidP="00C5171E">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6663CA" w:rsidRDefault="006663CA" w:rsidP="00C5171E">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CD75F7F"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6663CA" w:rsidRDefault="006663CA" w:rsidP="00C5171E">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6663CA" w:rsidRDefault="006663CA" w:rsidP="00C5171E">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6663CA" w:rsidRDefault="006663CA" w:rsidP="006663CA">
            <w:pPr>
              <w:pStyle w:val="TAC"/>
              <w:rPr>
                <w:rFonts w:eastAsia="PMingLiU"/>
                <w:lang w:val="en-US" w:eastAsia="en-GB"/>
              </w:rPr>
            </w:pPr>
          </w:p>
        </w:tc>
      </w:tr>
      <w:tr w:rsidR="006663CA" w14:paraId="77C5B9C4"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6663CA" w:rsidRDefault="006663CA" w:rsidP="00C5171E">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16E9A8C"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6663CA" w:rsidRDefault="006663CA" w:rsidP="00C5171E">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6663CA" w:rsidRDefault="006663CA" w:rsidP="00C5171E">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6663CA" w:rsidRDefault="006663CA" w:rsidP="006663CA">
            <w:pPr>
              <w:pStyle w:val="TAC"/>
              <w:rPr>
                <w:rFonts w:eastAsia="PMingLiU"/>
                <w:lang w:val="en-US" w:eastAsia="en-GB"/>
              </w:rPr>
            </w:pPr>
          </w:p>
        </w:tc>
      </w:tr>
      <w:tr w:rsidR="002206F5" w14:paraId="32FCDA32" w14:textId="77777777" w:rsidTr="007159D8">
        <w:trPr>
          <w:trHeight w:val="187"/>
          <w:jc w:val="center"/>
        </w:trPr>
        <w:tc>
          <w:tcPr>
            <w:tcW w:w="9209" w:type="dxa"/>
            <w:gridSpan w:val="12"/>
            <w:tcBorders>
              <w:top w:val="single" w:sz="4" w:space="0" w:color="auto"/>
              <w:left w:val="single" w:sz="4" w:space="0" w:color="auto"/>
              <w:bottom w:val="single" w:sz="4" w:space="0" w:color="auto"/>
              <w:right w:val="single" w:sz="4" w:space="0" w:color="auto"/>
            </w:tcBorders>
            <w:vAlign w:val="center"/>
          </w:tcPr>
          <w:p w14:paraId="30652302" w14:textId="0B79364D" w:rsidR="002206F5" w:rsidRPr="002206F5" w:rsidRDefault="002206F5" w:rsidP="002206F5">
            <w:pPr>
              <w:pStyle w:val="TAN"/>
              <w:rPr>
                <w:lang w:eastAsia="en-GB"/>
              </w:rPr>
            </w:pPr>
            <w:r w:rsidRPr="001C6098">
              <w:rPr>
                <w:lang w:eastAsia="en-GB"/>
              </w:rPr>
              <w:t>NOTE</w:t>
            </w:r>
            <w:r w:rsidRPr="001C6098">
              <w:rPr>
                <w:rFonts w:hint="eastAsia"/>
                <w:lang w:eastAsia="en-GB"/>
              </w:rPr>
              <w:t>：</w:t>
            </w:r>
            <w:r w:rsidRPr="001C6098">
              <w:rPr>
                <w:lang w:eastAsia="en-GB"/>
              </w:rPr>
              <w:t>The transmitter shall be set to P</w:t>
            </w:r>
            <w:r w:rsidRPr="001C6098">
              <w:rPr>
                <w:vertAlign w:val="subscript"/>
                <w:lang w:eastAsia="en-GB"/>
              </w:rPr>
              <w:t>UMAX</w:t>
            </w:r>
            <w:r w:rsidRPr="001C6098">
              <w:rPr>
                <w:lang w:eastAsia="en-GB"/>
              </w:rPr>
              <w:t xml:space="preserve"> as defined in clause 6.2.4</w:t>
            </w:r>
            <w:r>
              <w:rPr>
                <w:lang w:eastAsia="en-GB"/>
              </w:rPr>
              <w:t xml:space="preserve"> </w:t>
            </w:r>
            <w:r>
              <w:t>of 3GPP TS 38.101-1 [5].</w:t>
            </w:r>
          </w:p>
        </w:tc>
      </w:tr>
      <w:bookmarkEnd w:id="1997"/>
    </w:tbl>
    <w:p w14:paraId="294B7B2B" w14:textId="77777777" w:rsidR="002206F5" w:rsidRDefault="002206F5" w:rsidP="002206F5">
      <w:pPr>
        <w:rPr>
          <w:rFonts w:cs="v5.0.0"/>
        </w:rPr>
      </w:pPr>
    </w:p>
    <w:p w14:paraId="56D0BA6E" w14:textId="3C534477" w:rsidR="00F62E5A" w:rsidRDefault="002B2277" w:rsidP="00F62E5A">
      <w:r w:rsidRPr="006E2B8E">
        <w:t>The reference receiver sensitivity (REFSENS) requirement specified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t>Table 7.3.2-2: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712"/>
        <w:gridCol w:w="708"/>
        <w:gridCol w:w="710"/>
        <w:gridCol w:w="706"/>
        <w:gridCol w:w="712"/>
        <w:gridCol w:w="4546"/>
      </w:tblGrid>
      <w:tr w:rsidR="002206F5" w14:paraId="4C4332E6" w14:textId="77777777" w:rsidTr="007159D8">
        <w:trPr>
          <w:trHeight w:val="187"/>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1D6107C" w14:textId="77777777" w:rsidR="002206F5" w:rsidRDefault="002206F5" w:rsidP="007159D8">
            <w:pPr>
              <w:pStyle w:val="TAH"/>
              <w:rPr>
                <w:lang w:eastAsia="en-GB"/>
              </w:rPr>
            </w:pPr>
            <w:r>
              <w:rPr>
                <w:lang w:eastAsia="en-GB"/>
              </w:rPr>
              <w:t>Operating band / SCS (kHz) / Channel bandwidth (MHz) / Duplex mode</w:t>
            </w:r>
          </w:p>
        </w:tc>
      </w:tr>
      <w:tr w:rsidR="002206F5" w14:paraId="41431968" w14:textId="77777777" w:rsidTr="007159D8">
        <w:trPr>
          <w:trHeight w:val="187"/>
          <w:tblHeader/>
          <w:jc w:val="center"/>
        </w:trPr>
        <w:tc>
          <w:tcPr>
            <w:tcW w:w="611" w:type="pct"/>
            <w:tcBorders>
              <w:top w:val="single" w:sz="4" w:space="0" w:color="auto"/>
              <w:left w:val="single" w:sz="4" w:space="0" w:color="auto"/>
              <w:bottom w:val="single" w:sz="4" w:space="0" w:color="auto"/>
              <w:right w:val="single" w:sz="4" w:space="0" w:color="auto"/>
            </w:tcBorders>
            <w:hideMark/>
          </w:tcPr>
          <w:p w14:paraId="490470D4" w14:textId="77777777" w:rsidR="002206F5" w:rsidRDefault="002206F5" w:rsidP="007159D8">
            <w:pPr>
              <w:pStyle w:val="TAH"/>
              <w:rPr>
                <w:lang w:eastAsia="en-GB"/>
              </w:rPr>
            </w:pPr>
            <w:r>
              <w:rPr>
                <w:lang w:eastAsia="en-GB"/>
              </w:rPr>
              <w:t>Operating 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2206F5" w:rsidRDefault="002206F5" w:rsidP="007159D8">
            <w:pPr>
              <w:pStyle w:val="TAH"/>
              <w:rPr>
                <w:lang w:eastAsia="en-GB"/>
              </w:rPr>
            </w:pPr>
            <w:r>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605AD97" w14:textId="77777777" w:rsidR="002206F5" w:rsidRDefault="002206F5" w:rsidP="007159D8">
            <w:pPr>
              <w:pStyle w:val="TAH"/>
              <w:rPr>
                <w:lang w:eastAsia="en-GB"/>
              </w:rPr>
            </w:pPr>
            <w:r>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2206F5" w:rsidRDefault="002206F5" w:rsidP="007159D8">
            <w:pPr>
              <w:pStyle w:val="TAH"/>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2206F5" w:rsidRDefault="002206F5" w:rsidP="007159D8">
            <w:pPr>
              <w:pStyle w:val="TAH"/>
              <w:rPr>
                <w:lang w:eastAsia="en-GB"/>
              </w:rPr>
            </w:pPr>
            <w:r>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2206F5" w:rsidRDefault="002206F5" w:rsidP="007159D8">
            <w:pPr>
              <w:pStyle w:val="TAH"/>
              <w:rPr>
                <w:lang w:eastAsia="en-GB"/>
              </w:rPr>
            </w:pPr>
            <w:r>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2206F5" w:rsidRDefault="002206F5" w:rsidP="007159D8">
            <w:pPr>
              <w:pStyle w:val="TAH"/>
              <w:rPr>
                <w:lang w:eastAsia="en-GB"/>
              </w:rPr>
            </w:pPr>
            <w:r>
              <w:rPr>
                <w:lang w:eastAsia="en-GB"/>
              </w:rPr>
              <w:t>Duplex Mode</w:t>
            </w:r>
          </w:p>
        </w:tc>
      </w:tr>
      <w:tr w:rsidR="002206F5" w14:paraId="341E494A"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46326F57"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7E63E2A" w14:textId="77777777" w:rsidR="002206F5" w:rsidRDefault="002206F5" w:rsidP="007159D8">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76EB97C3" w14:textId="77777777" w:rsidR="002206F5" w:rsidRDefault="002206F5" w:rsidP="007159D8">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472A111F" w14:textId="5292BEA7" w:rsidR="002206F5" w:rsidRDefault="002206F5" w:rsidP="007159D8">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33DFA0B6" w14:textId="62A8F617" w:rsidR="002206F5" w:rsidRDefault="002206F5" w:rsidP="007159D8">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252546C7" w14:textId="06F5C001" w:rsidR="002206F5" w:rsidRDefault="002206F5" w:rsidP="007159D8">
            <w:pPr>
              <w:pStyle w:val="TAC"/>
              <w:rPr>
                <w:lang w:eastAsia="en-GB"/>
              </w:rPr>
            </w:pPr>
            <w:r>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2218FFE9" w14:textId="77777777" w:rsidR="002206F5" w:rsidRDefault="002206F5" w:rsidP="007159D8">
            <w:pPr>
              <w:pStyle w:val="TAC"/>
              <w:rPr>
                <w:lang w:eastAsia="en-GB"/>
              </w:rPr>
            </w:pPr>
          </w:p>
        </w:tc>
      </w:tr>
      <w:tr w:rsidR="002206F5" w14:paraId="0058B8E3" w14:textId="77777777" w:rsidTr="007159D8">
        <w:trPr>
          <w:trHeight w:val="187"/>
          <w:jc w:val="center"/>
        </w:trPr>
        <w:tc>
          <w:tcPr>
            <w:tcW w:w="611" w:type="pct"/>
            <w:tcBorders>
              <w:top w:val="nil"/>
              <w:left w:val="single" w:sz="4" w:space="0" w:color="auto"/>
              <w:bottom w:val="nil"/>
              <w:right w:val="single" w:sz="4" w:space="0" w:color="auto"/>
            </w:tcBorders>
            <w:hideMark/>
          </w:tcPr>
          <w:p w14:paraId="08EE65D7" w14:textId="77777777" w:rsidR="002206F5" w:rsidRDefault="002206F5" w:rsidP="007159D8">
            <w:pPr>
              <w:pStyle w:val="TAC"/>
              <w:rPr>
                <w:lang w:eastAsia="en-GB"/>
              </w:rPr>
            </w:pPr>
            <w:r>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CC5A74C" w14:textId="77777777" w:rsidR="002206F5" w:rsidRDefault="002206F5" w:rsidP="007159D8">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05AFDF50"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716A53A" w14:textId="77777777" w:rsidR="002206F5" w:rsidRDefault="002206F5" w:rsidP="007159D8">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4ACD7F81" w14:textId="1CD38C34" w:rsidR="002206F5" w:rsidRDefault="002206F5" w:rsidP="007159D8">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48A1651C" w14:textId="7AB67650" w:rsidR="002206F5" w:rsidRDefault="002206F5" w:rsidP="007159D8">
            <w:pPr>
              <w:pStyle w:val="TAC"/>
              <w:rPr>
                <w:lang w:eastAsia="en-GB"/>
              </w:rPr>
            </w:pPr>
            <w:r>
              <w:rPr>
                <w:rFonts w:cs="Arial"/>
                <w:szCs w:val="18"/>
                <w:lang w:eastAsia="en-GB"/>
              </w:rPr>
              <w:t>50</w:t>
            </w:r>
          </w:p>
        </w:tc>
        <w:tc>
          <w:tcPr>
            <w:tcW w:w="2465" w:type="pct"/>
            <w:tcBorders>
              <w:top w:val="nil"/>
              <w:left w:val="single" w:sz="4" w:space="0" w:color="auto"/>
              <w:bottom w:val="nil"/>
              <w:right w:val="single" w:sz="4" w:space="0" w:color="auto"/>
            </w:tcBorders>
            <w:hideMark/>
          </w:tcPr>
          <w:p w14:paraId="72B0B690" w14:textId="77777777" w:rsidR="002206F5" w:rsidRDefault="002206F5" w:rsidP="007159D8">
            <w:pPr>
              <w:pStyle w:val="TAC"/>
              <w:rPr>
                <w:lang w:eastAsia="en-GB"/>
              </w:rPr>
            </w:pPr>
            <w:r>
              <w:rPr>
                <w:lang w:eastAsia="en-GB"/>
              </w:rPr>
              <w:t>FDD</w:t>
            </w:r>
          </w:p>
        </w:tc>
      </w:tr>
      <w:tr w:rsidR="002206F5" w14:paraId="72849B9B"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66B998A1"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79215338" w14:textId="77777777" w:rsidR="002206F5" w:rsidRDefault="002206F5" w:rsidP="007159D8">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8287CE"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0A09213" w14:textId="44E5C995" w:rsidR="002206F5" w:rsidRDefault="002206F5" w:rsidP="007159D8">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10AB22" w14:textId="77777777" w:rsidR="002206F5" w:rsidRDefault="002206F5" w:rsidP="007159D8">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9821515" w14:textId="77777777" w:rsidR="002206F5" w:rsidRDefault="002206F5" w:rsidP="007159D8">
            <w:pPr>
              <w:pStyle w:val="TAC"/>
              <w:rPr>
                <w:lang w:eastAsia="en-GB"/>
              </w:rPr>
            </w:pPr>
            <w:r>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0E6FCFD3" w14:textId="77777777" w:rsidR="002206F5" w:rsidRDefault="002206F5" w:rsidP="007159D8">
            <w:pPr>
              <w:pStyle w:val="TAC"/>
              <w:rPr>
                <w:lang w:eastAsia="en-GB"/>
              </w:rPr>
            </w:pPr>
          </w:p>
        </w:tc>
      </w:tr>
      <w:tr w:rsidR="002B2277" w14:paraId="0E3901B6"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64526DDC" w14:textId="77777777" w:rsidR="002B2277"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494D8822" w14:textId="77777777" w:rsidR="002B2277" w:rsidRDefault="002B2277" w:rsidP="002B2277">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3E6C59D1" w14:textId="77777777" w:rsidR="002B2277" w:rsidRDefault="002B2277" w:rsidP="002B2277">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5DBE7C1E" w14:textId="3E732FF9" w:rsidR="002B2277" w:rsidRDefault="002B2277" w:rsidP="002B2277">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6FAC78E4" w14:textId="64042AF0" w:rsidR="002B2277" w:rsidRDefault="002B2277" w:rsidP="002B2277">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F68559A" w14:textId="3FC65DCC" w:rsidR="002B2277" w:rsidRDefault="002B2277" w:rsidP="002B2277">
            <w:pPr>
              <w:pStyle w:val="TAC"/>
              <w:rPr>
                <w:vertAlign w:val="superscript"/>
                <w:lang w:val="fr-FR" w:eastAsia="en-GB"/>
              </w:rPr>
            </w:pPr>
            <w:r w:rsidRPr="006E2B8E">
              <w:rPr>
                <w:lang w:val="fr-FR" w:eastAsia="en-GB"/>
              </w:rPr>
              <w:t>75</w:t>
            </w:r>
            <w:r w:rsidRPr="00C15E40">
              <w:rPr>
                <w:vertAlign w:val="superscript"/>
                <w:lang w:val="fr-FR" w:eastAsia="en-GB"/>
              </w:rPr>
              <w:t>2</w:t>
            </w:r>
          </w:p>
          <w:p w14:paraId="46A6B58B" w14:textId="10A8E81D" w:rsidR="002B2277" w:rsidRDefault="002B2277" w:rsidP="002B2277">
            <w:pPr>
              <w:pStyle w:val="TAC"/>
              <w:rPr>
                <w:lang w:eastAsia="en-GB"/>
              </w:rPr>
            </w:pPr>
            <w:r>
              <w:rPr>
                <w:lang w:val="fr-FR" w:eastAsia="en-GB"/>
              </w:rPr>
              <w:t>50</w:t>
            </w:r>
            <w:r>
              <w:rPr>
                <w:vertAlign w:val="superscript"/>
                <w:lang w:val="fr-FR" w:eastAsia="en-GB"/>
              </w:rPr>
              <w:t>3</w:t>
            </w:r>
          </w:p>
        </w:tc>
        <w:tc>
          <w:tcPr>
            <w:tcW w:w="2465" w:type="pct"/>
            <w:tcBorders>
              <w:top w:val="single" w:sz="4" w:space="0" w:color="auto"/>
              <w:left w:val="single" w:sz="4" w:space="0" w:color="auto"/>
              <w:bottom w:val="nil"/>
              <w:right w:val="single" w:sz="4" w:space="0" w:color="auto"/>
            </w:tcBorders>
          </w:tcPr>
          <w:p w14:paraId="048F72F0" w14:textId="77777777" w:rsidR="002B2277" w:rsidRDefault="002B2277" w:rsidP="002B2277">
            <w:pPr>
              <w:pStyle w:val="TAC"/>
              <w:rPr>
                <w:lang w:eastAsia="en-GB"/>
              </w:rPr>
            </w:pPr>
          </w:p>
        </w:tc>
      </w:tr>
      <w:tr w:rsidR="002B2277" w14:paraId="42FCF50B" w14:textId="77777777" w:rsidTr="007159D8">
        <w:trPr>
          <w:trHeight w:val="187"/>
          <w:jc w:val="center"/>
        </w:trPr>
        <w:tc>
          <w:tcPr>
            <w:tcW w:w="611" w:type="pct"/>
            <w:tcBorders>
              <w:top w:val="nil"/>
              <w:left w:val="single" w:sz="4" w:space="0" w:color="auto"/>
              <w:bottom w:val="nil"/>
              <w:right w:val="single" w:sz="4" w:space="0" w:color="auto"/>
            </w:tcBorders>
            <w:hideMark/>
          </w:tcPr>
          <w:p w14:paraId="3C035026" w14:textId="77777777" w:rsidR="002B2277" w:rsidRDefault="002B2277" w:rsidP="002B2277">
            <w:pPr>
              <w:pStyle w:val="TAC"/>
              <w:rPr>
                <w:lang w:eastAsia="en-GB"/>
              </w:rPr>
            </w:pPr>
            <w:r>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626A203" w14:textId="77777777" w:rsidR="002B2277" w:rsidRDefault="002B2277" w:rsidP="002B2277">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73222F9E" w14:textId="77777777" w:rsidR="002B2277"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189BB23" w14:textId="77777777" w:rsidR="002B2277" w:rsidRDefault="002B2277" w:rsidP="002B2277">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1BDCCF36" w14:textId="2CBA7256" w:rsidR="002B2277" w:rsidRDefault="002B2277" w:rsidP="002B2277">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58FAFC9B" w14:textId="550DBA49" w:rsidR="002B2277" w:rsidRDefault="002B2277" w:rsidP="002B2277">
            <w:pPr>
              <w:pStyle w:val="TAC"/>
              <w:rPr>
                <w:vertAlign w:val="superscript"/>
                <w:lang w:val="fr-FR" w:eastAsia="en-GB"/>
              </w:rPr>
            </w:pPr>
            <w:r w:rsidRPr="006E2B8E">
              <w:rPr>
                <w:lang w:val="fr-FR" w:eastAsia="en-GB"/>
              </w:rPr>
              <w:t>36</w:t>
            </w:r>
            <w:r w:rsidRPr="00C15E40">
              <w:rPr>
                <w:vertAlign w:val="superscript"/>
                <w:lang w:val="fr-FR" w:eastAsia="en-GB"/>
              </w:rPr>
              <w:t>2</w:t>
            </w:r>
          </w:p>
          <w:p w14:paraId="01060584" w14:textId="2FB99BF4" w:rsidR="002B2277" w:rsidRDefault="002B2277" w:rsidP="002B2277">
            <w:pPr>
              <w:pStyle w:val="TAC"/>
              <w:rPr>
                <w:lang w:eastAsia="en-GB"/>
              </w:rPr>
            </w:pPr>
            <w:r>
              <w:rPr>
                <w:lang w:val="fr-FR" w:eastAsia="en-GB"/>
              </w:rPr>
              <w:t>24</w:t>
            </w:r>
            <w:r>
              <w:rPr>
                <w:vertAlign w:val="superscript"/>
                <w:lang w:val="fr-FR" w:eastAsia="en-GB"/>
              </w:rPr>
              <w:t>3</w:t>
            </w:r>
          </w:p>
        </w:tc>
        <w:tc>
          <w:tcPr>
            <w:tcW w:w="2465" w:type="pct"/>
            <w:tcBorders>
              <w:top w:val="nil"/>
              <w:left w:val="single" w:sz="4" w:space="0" w:color="auto"/>
              <w:bottom w:val="nil"/>
              <w:right w:val="single" w:sz="4" w:space="0" w:color="auto"/>
            </w:tcBorders>
            <w:hideMark/>
          </w:tcPr>
          <w:p w14:paraId="5F0E4F16" w14:textId="77777777" w:rsidR="002B2277" w:rsidRDefault="002B2277" w:rsidP="002B2277">
            <w:pPr>
              <w:pStyle w:val="TAC"/>
              <w:rPr>
                <w:lang w:eastAsia="en-GB"/>
              </w:rPr>
            </w:pPr>
            <w:r>
              <w:rPr>
                <w:lang w:eastAsia="en-GB"/>
              </w:rPr>
              <w:t>FDD</w:t>
            </w:r>
          </w:p>
        </w:tc>
      </w:tr>
      <w:tr w:rsidR="002B2277" w14:paraId="756EBC29"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7D517FDC" w14:textId="77777777" w:rsidR="002B2277"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AA30519" w14:textId="77777777" w:rsidR="002B2277" w:rsidRDefault="002B2277" w:rsidP="002B2277">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1B075265" w14:textId="77777777" w:rsidR="002B2277"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2F0BD05" w14:textId="1405D058" w:rsidR="002B2277" w:rsidRDefault="002B2277" w:rsidP="002B2277">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901180" w14:textId="77777777" w:rsidR="002B2277" w:rsidRDefault="002B2277" w:rsidP="002B2277">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4C22ED4" w14:textId="145116C7" w:rsidR="002B2277" w:rsidRDefault="002B2277" w:rsidP="002B2277">
            <w:pPr>
              <w:pStyle w:val="TAC"/>
              <w:rPr>
                <w:vertAlign w:val="superscript"/>
                <w:lang w:val="fr-FR" w:eastAsia="en-GB"/>
              </w:rPr>
            </w:pPr>
            <w:r w:rsidRPr="006E2B8E">
              <w:rPr>
                <w:lang w:val="fr-FR" w:eastAsia="en-GB"/>
              </w:rPr>
              <w:t>18</w:t>
            </w:r>
            <w:r w:rsidRPr="00C15E40">
              <w:rPr>
                <w:vertAlign w:val="superscript"/>
                <w:lang w:val="fr-FR" w:eastAsia="en-GB"/>
              </w:rPr>
              <w:t>2</w:t>
            </w:r>
          </w:p>
          <w:p w14:paraId="79FC4D8A" w14:textId="588B8110" w:rsidR="002B2277" w:rsidRDefault="002B2277" w:rsidP="002B2277">
            <w:pPr>
              <w:pStyle w:val="TAC"/>
              <w:rPr>
                <w:lang w:eastAsia="en-GB"/>
              </w:rPr>
            </w:pPr>
            <w:r>
              <w:rPr>
                <w:lang w:val="fr-FR" w:eastAsia="en-GB"/>
              </w:rPr>
              <w:t>10</w:t>
            </w:r>
            <w:r>
              <w:rPr>
                <w:vertAlign w:val="superscript"/>
                <w:lang w:val="fr-FR" w:eastAsia="en-GB"/>
              </w:rPr>
              <w:t>3</w:t>
            </w:r>
          </w:p>
        </w:tc>
        <w:tc>
          <w:tcPr>
            <w:tcW w:w="2465" w:type="pct"/>
            <w:tcBorders>
              <w:top w:val="nil"/>
              <w:left w:val="single" w:sz="4" w:space="0" w:color="auto"/>
              <w:bottom w:val="single" w:sz="4" w:space="0" w:color="auto"/>
              <w:right w:val="single" w:sz="4" w:space="0" w:color="auto"/>
            </w:tcBorders>
          </w:tcPr>
          <w:p w14:paraId="5F37A982" w14:textId="77777777" w:rsidR="002B2277" w:rsidRDefault="002B2277" w:rsidP="002B2277">
            <w:pPr>
              <w:pStyle w:val="TAC"/>
              <w:rPr>
                <w:lang w:eastAsia="en-GB"/>
              </w:rPr>
            </w:pPr>
          </w:p>
        </w:tc>
      </w:tr>
      <w:tr w:rsidR="007E620F" w14:paraId="59AD01DD" w14:textId="77777777" w:rsidTr="007E620F">
        <w:trPr>
          <w:trHeight w:val="187"/>
          <w:jc w:val="center"/>
        </w:trPr>
        <w:tc>
          <w:tcPr>
            <w:tcW w:w="611" w:type="pct"/>
            <w:tcBorders>
              <w:top w:val="nil"/>
              <w:left w:val="single" w:sz="4" w:space="0" w:color="auto"/>
              <w:bottom w:val="nil"/>
              <w:right w:val="single" w:sz="4" w:space="0" w:color="auto"/>
            </w:tcBorders>
          </w:tcPr>
          <w:p w14:paraId="27F654E3" w14:textId="77777777" w:rsidR="007E620F"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3023624E" w14:textId="26F2CA40" w:rsidR="007E620F" w:rsidRDefault="007E620F" w:rsidP="007E620F">
            <w:pPr>
              <w:pStyle w:val="TAC"/>
              <w:rPr>
                <w:rFonts w:cs="Arial"/>
                <w:lang w:eastAsia="en-GB"/>
              </w:rPr>
            </w:pPr>
            <w:r w:rsidRPr="008C5CED">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587F1C02" w14:textId="4B45C71A" w:rsidR="007E620F" w:rsidRDefault="007E620F" w:rsidP="007E620F">
            <w:pPr>
              <w:pStyle w:val="TAC"/>
              <w:rPr>
                <w:lang w:eastAsia="en-GB"/>
              </w:rPr>
            </w:pPr>
            <w:r w:rsidRPr="008C5CED">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1F62521E" w14:textId="4EF3FFB8" w:rsidR="007E620F" w:rsidRDefault="007E620F" w:rsidP="007E620F">
            <w:pPr>
              <w:pStyle w:val="TAC"/>
              <w:rPr>
                <w:lang w:eastAsia="en-GB"/>
              </w:rPr>
            </w:pPr>
            <w:r w:rsidRPr="008C5CED">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19F51720" w14:textId="01A6166E" w:rsidR="007E620F" w:rsidRDefault="007E620F" w:rsidP="007E620F">
            <w:pPr>
              <w:pStyle w:val="TAC"/>
              <w:rPr>
                <w:rFonts w:cs="Arial"/>
                <w:szCs w:val="18"/>
                <w:lang w:eastAsia="en-GB"/>
              </w:rPr>
            </w:pPr>
            <w:r w:rsidRPr="008C5CED">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6A84F260" w14:textId="77777777" w:rsidR="007E620F"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09533F38" w14:textId="77777777" w:rsidR="007E620F" w:rsidRDefault="007E620F" w:rsidP="007E620F">
            <w:pPr>
              <w:pStyle w:val="TAC"/>
              <w:rPr>
                <w:lang w:eastAsia="en-GB"/>
              </w:rPr>
            </w:pPr>
          </w:p>
        </w:tc>
      </w:tr>
      <w:tr w:rsidR="007E620F" w14:paraId="08E98EDC" w14:textId="77777777" w:rsidTr="007E620F">
        <w:trPr>
          <w:trHeight w:val="187"/>
          <w:jc w:val="center"/>
        </w:trPr>
        <w:tc>
          <w:tcPr>
            <w:tcW w:w="611" w:type="pct"/>
            <w:tcBorders>
              <w:top w:val="nil"/>
              <w:left w:val="single" w:sz="4" w:space="0" w:color="auto"/>
              <w:bottom w:val="nil"/>
              <w:right w:val="single" w:sz="4" w:space="0" w:color="auto"/>
            </w:tcBorders>
          </w:tcPr>
          <w:p w14:paraId="3B023E7F" w14:textId="46A7DC9B" w:rsidR="007E620F" w:rsidRDefault="007E620F" w:rsidP="007E620F">
            <w:pPr>
              <w:pStyle w:val="TAC"/>
              <w:rPr>
                <w:lang w:eastAsia="en-GB"/>
              </w:rPr>
            </w:pPr>
            <w:r w:rsidRPr="008C5CED">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602457DD" w14:textId="5BB7329B" w:rsidR="007E620F" w:rsidRDefault="007E620F" w:rsidP="007E620F">
            <w:pPr>
              <w:pStyle w:val="TAC"/>
              <w:rPr>
                <w:rFonts w:cs="Arial"/>
                <w:lang w:eastAsia="en-GB"/>
              </w:rPr>
            </w:pPr>
            <w:r w:rsidRPr="008C5CED">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D4BAF4B" w14:textId="77777777" w:rsidR="007E620F"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B90D3AD" w14:textId="1E1D4A70" w:rsidR="007E620F" w:rsidRDefault="007E620F" w:rsidP="007E620F">
            <w:pPr>
              <w:pStyle w:val="TAC"/>
              <w:rPr>
                <w:lang w:eastAsia="en-GB"/>
              </w:rPr>
            </w:pPr>
            <w:r w:rsidRPr="008C5CED">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4E15380A" w14:textId="64BD7FBB" w:rsidR="007E620F" w:rsidRDefault="007E620F" w:rsidP="007E620F">
            <w:pPr>
              <w:pStyle w:val="TAC"/>
              <w:rPr>
                <w:rFonts w:cs="Arial"/>
                <w:szCs w:val="18"/>
                <w:lang w:eastAsia="en-GB"/>
              </w:rPr>
            </w:pPr>
            <w:r w:rsidRPr="008C5CED">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1F13A736" w14:textId="77777777" w:rsidR="007E620F"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50027259" w14:textId="7285FC43" w:rsidR="007E620F" w:rsidRDefault="007E620F" w:rsidP="007E620F">
            <w:pPr>
              <w:pStyle w:val="TAC"/>
              <w:rPr>
                <w:lang w:eastAsia="en-GB"/>
              </w:rPr>
            </w:pPr>
            <w:r w:rsidRPr="008C5CED">
              <w:rPr>
                <w:lang w:eastAsia="en-GB"/>
              </w:rPr>
              <w:t>FDD</w:t>
            </w:r>
          </w:p>
        </w:tc>
      </w:tr>
      <w:tr w:rsidR="007E620F" w14:paraId="52D30542"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0431DA74" w14:textId="77777777" w:rsidR="007E620F"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07965675" w14:textId="54DA08FE" w:rsidR="007E620F" w:rsidRDefault="007E620F" w:rsidP="007E620F">
            <w:pPr>
              <w:pStyle w:val="TAC"/>
              <w:rPr>
                <w:rFonts w:cs="Arial"/>
                <w:lang w:eastAsia="en-GB"/>
              </w:rPr>
            </w:pPr>
            <w:r w:rsidRPr="008C5CED">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D7F7077" w14:textId="77777777" w:rsidR="007E620F"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D0A5449" w14:textId="4B97CCDE" w:rsidR="007E620F" w:rsidRDefault="007E620F" w:rsidP="007E620F">
            <w:pPr>
              <w:pStyle w:val="TAC"/>
              <w:rPr>
                <w:lang w:eastAsia="en-GB"/>
              </w:rPr>
            </w:pPr>
            <w:r w:rsidRPr="008C5CED">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605019D5" w14:textId="199B3D43" w:rsidR="007E620F" w:rsidRDefault="007E620F" w:rsidP="007E620F">
            <w:pPr>
              <w:pStyle w:val="TAC"/>
              <w:rPr>
                <w:rFonts w:cs="Arial"/>
                <w:szCs w:val="18"/>
                <w:lang w:eastAsia="en-GB"/>
              </w:rPr>
            </w:pPr>
            <w:r w:rsidRPr="008C5CED">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7BFBEBBF" w14:textId="77777777" w:rsidR="007E620F" w:rsidRDefault="007E620F" w:rsidP="007E620F">
            <w:pPr>
              <w:pStyle w:val="TAC"/>
              <w:rPr>
                <w:rFonts w:cs="Arial"/>
                <w:szCs w:val="18"/>
                <w:lang w:eastAsia="en-GB"/>
              </w:rPr>
            </w:pPr>
          </w:p>
        </w:tc>
        <w:tc>
          <w:tcPr>
            <w:tcW w:w="2465" w:type="pct"/>
            <w:tcBorders>
              <w:top w:val="nil"/>
              <w:left w:val="single" w:sz="4" w:space="0" w:color="auto"/>
              <w:bottom w:val="single" w:sz="4" w:space="0" w:color="auto"/>
              <w:right w:val="single" w:sz="4" w:space="0" w:color="auto"/>
            </w:tcBorders>
          </w:tcPr>
          <w:p w14:paraId="0A9009C2" w14:textId="77777777" w:rsidR="007E620F" w:rsidRDefault="007E620F" w:rsidP="007E620F">
            <w:pPr>
              <w:pStyle w:val="TAC"/>
              <w:rPr>
                <w:lang w:eastAsia="en-GB"/>
              </w:rPr>
            </w:pPr>
          </w:p>
        </w:tc>
      </w:tr>
      <w:tr w:rsidR="002206F5" w14:paraId="0085C650" w14:textId="77777777" w:rsidTr="007159D8">
        <w:trPr>
          <w:trHeight w:val="728"/>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6740157" w14:textId="77777777" w:rsidR="00E63F34" w:rsidRDefault="00E63F34" w:rsidP="00E63F34">
            <w:pPr>
              <w:keepNext/>
              <w:keepLines/>
              <w:spacing w:after="0"/>
              <w:ind w:left="851" w:hanging="851"/>
              <w:rPr>
                <w:rFonts w:ascii="Arial" w:hAnsi="Arial"/>
                <w:sz w:val="18"/>
                <w:lang w:eastAsia="en-GB"/>
              </w:rPr>
            </w:pPr>
            <w:r w:rsidRPr="00900139">
              <w:rPr>
                <w:rFonts w:ascii="Arial" w:hAnsi="Arial"/>
                <w:sz w:val="18"/>
                <w:lang w:eastAsia="en-GB"/>
              </w:rPr>
              <w:t>NOTE</w:t>
            </w:r>
            <w:r>
              <w:rPr>
                <w:rFonts w:ascii="Arial" w:hAnsi="Arial"/>
                <w:sz w:val="18"/>
                <w:lang w:eastAsia="en-GB"/>
              </w:rPr>
              <w:t xml:space="preserve"> 1</w:t>
            </w:r>
            <w:r w:rsidRPr="00900139">
              <w:rPr>
                <w:rFonts w:ascii="Arial" w:hAnsi="Arial"/>
                <w:sz w:val="18"/>
                <w:lang w:eastAsia="en-GB"/>
              </w:rPr>
              <w:t>:</w:t>
            </w:r>
            <w:r w:rsidRPr="00900139">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E63F34" w:rsidRDefault="00E63F34" w:rsidP="00E63F34">
            <w:pPr>
              <w:keepNext/>
              <w:keepLines/>
              <w:spacing w:after="0"/>
              <w:ind w:left="851" w:hanging="851"/>
              <w:rPr>
                <w:rFonts w:ascii="Arial" w:hAnsi="Arial" w:cs="Arial"/>
                <w:sz w:val="18"/>
                <w:lang w:val="fr-FR" w:eastAsia="en-GB"/>
              </w:rPr>
            </w:pPr>
            <w:r>
              <w:rPr>
                <w:rFonts w:ascii="Arial" w:hAnsi="Arial" w:cs="Arial"/>
                <w:sz w:val="18"/>
                <w:lang w:val="fr-FR" w:eastAsia="en-GB"/>
              </w:rPr>
              <w:t>NOTE 2</w:t>
            </w:r>
            <w:r w:rsidRPr="00900139">
              <w:rPr>
                <w:rFonts w:ascii="Arial" w:hAnsi="Arial"/>
                <w:sz w:val="18"/>
                <w:lang w:eastAsia="en-GB"/>
              </w:rPr>
              <w:t>:</w:t>
            </w:r>
            <w:r w:rsidRPr="00900139">
              <w:rPr>
                <w:rFonts w:ascii="Arial" w:hAnsi="Arial"/>
                <w:sz w:val="18"/>
                <w:lang w:eastAsia="en-GB"/>
              </w:rPr>
              <w:tab/>
            </w:r>
            <w:r>
              <w:rPr>
                <w:rFonts w:ascii="Arial" w:hAnsi="Arial" w:cs="Arial"/>
                <w:sz w:val="18"/>
                <w:lang w:val="fr-FR" w:eastAsia="en-GB"/>
              </w:rPr>
              <w:t>Applicable for Tx-Rx frequency separation of -101.5 MHz and -115.5 MHz.</w:t>
            </w:r>
          </w:p>
          <w:p w14:paraId="34356C3A" w14:textId="4C856F91" w:rsidR="002206F5" w:rsidRDefault="00E63F34" w:rsidP="00E63F34">
            <w:pPr>
              <w:pStyle w:val="TAN"/>
              <w:rPr>
                <w:lang w:eastAsia="en-GB"/>
              </w:rPr>
            </w:pPr>
            <w:r>
              <w:rPr>
                <w:rFonts w:cs="Arial"/>
                <w:lang w:val="fr-FR" w:eastAsia="en-GB"/>
              </w:rPr>
              <w:t>NOTE 3</w:t>
            </w:r>
            <w:r w:rsidRPr="00900139">
              <w:rPr>
                <w:lang w:eastAsia="en-GB"/>
              </w:rPr>
              <w:t>:</w:t>
            </w:r>
            <w:r w:rsidRPr="00900139">
              <w:rPr>
                <w:lang w:eastAsia="en-GB"/>
              </w:rPr>
              <w:tab/>
            </w:r>
            <w:r>
              <w:rPr>
                <w:rFonts w:cs="Arial"/>
                <w:lang w:val="fr-FR" w:eastAsia="en-GB"/>
              </w:rPr>
              <w:t>Applicable for Tx-Rx frequency separation of -87.5 MHz.</w:t>
            </w:r>
          </w:p>
        </w:tc>
      </w:tr>
    </w:tbl>
    <w:p w14:paraId="2715AB5A" w14:textId="77777777" w:rsidR="002206F5" w:rsidRDefault="002206F5" w:rsidP="002206F5"/>
    <w:p w14:paraId="261F4E56" w14:textId="77777777" w:rsidR="002B2277" w:rsidRPr="00C26B75" w:rsidRDefault="002B2277" w:rsidP="002B2277">
      <w:pPr>
        <w:pStyle w:val="TH"/>
        <w:rPr>
          <w:lang w:val="fr-FR"/>
        </w:rPr>
      </w:pPr>
      <w:r w:rsidRPr="00C26B75">
        <w:rPr>
          <w:lang w:val="fr-FR"/>
        </w:rPr>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C26B75"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C26B75" w:rsidRDefault="002B2277" w:rsidP="002B2277">
            <w:pPr>
              <w:pStyle w:val="TAH"/>
              <w:rPr>
                <w:lang w:val="fr-FR" w:eastAsia="en-GB"/>
              </w:rPr>
            </w:pPr>
            <w:r w:rsidRPr="00C26B75">
              <w:rPr>
                <w:lang w:val="fr-FR"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C26B75" w:rsidRDefault="002B2277" w:rsidP="002B2277">
            <w:pPr>
              <w:pStyle w:val="TAH"/>
              <w:rPr>
                <w:lang w:val="fr-FR" w:eastAsia="en-GB"/>
              </w:rPr>
            </w:pPr>
            <w:r w:rsidRPr="00E95A32">
              <w:rPr>
                <w:lang w:val="fr-FR"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E95A32" w:rsidRDefault="002B2277" w:rsidP="002B2277">
            <w:pPr>
              <w:pStyle w:val="TAH"/>
              <w:rPr>
                <w:lang w:val="fr-FR" w:eastAsia="en-GB"/>
              </w:rPr>
            </w:pPr>
            <w:r w:rsidRPr="00C26B75">
              <w:rPr>
                <w:lang w:val="fr-FR" w:eastAsia="en-GB"/>
              </w:rPr>
              <w:t>TX – RX carrier centre frequency separation for REFSENS verification</w:t>
            </w:r>
          </w:p>
        </w:tc>
      </w:tr>
      <w:tr w:rsidR="002B2277" w:rsidRPr="00C26B75" w14:paraId="0E291B13"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2751CA53" w14:textId="77777777" w:rsidR="002B2277" w:rsidRPr="00C26B75" w:rsidRDefault="002B2277" w:rsidP="002B2277">
            <w:pPr>
              <w:pStyle w:val="TAC"/>
              <w:rPr>
                <w:lang w:val="fr-FR" w:eastAsia="en-GB"/>
              </w:rPr>
            </w:pPr>
            <w:r w:rsidRPr="00C26B75">
              <w:rPr>
                <w:lang w:val="fr-FR"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C26B75" w:rsidRDefault="002B2277" w:rsidP="002B2277">
            <w:pPr>
              <w:pStyle w:val="TAC"/>
              <w:rPr>
                <w:lang w:val="fr-FR" w:eastAsia="en-GB"/>
              </w:rPr>
            </w:pPr>
            <w:r>
              <w:rPr>
                <w:lang w:val="fr-FR"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E95A32" w:rsidRDefault="002B2277" w:rsidP="002B2277">
            <w:pPr>
              <w:pStyle w:val="TAC"/>
              <w:rPr>
                <w:lang w:val="fr-FR" w:eastAsia="en-GB"/>
              </w:rPr>
            </w:pPr>
            <w:r>
              <w:rPr>
                <w:lang w:val="fr-FR" w:eastAsia="en-GB"/>
              </w:rPr>
              <w:t>165 MHz, 215 MHz</w:t>
            </w:r>
          </w:p>
        </w:tc>
      </w:tr>
      <w:tr w:rsidR="002B2277" w:rsidRPr="00C26B75" w14:paraId="0474790D" w14:textId="77777777" w:rsidTr="007A029B">
        <w:trPr>
          <w:jc w:val="center"/>
        </w:trPr>
        <w:tc>
          <w:tcPr>
            <w:tcW w:w="0" w:type="auto"/>
            <w:vMerge/>
            <w:tcBorders>
              <w:left w:val="single" w:sz="4" w:space="0" w:color="auto"/>
              <w:bottom w:val="single" w:sz="4" w:space="0" w:color="auto"/>
              <w:right w:val="single" w:sz="4" w:space="0" w:color="auto"/>
            </w:tcBorders>
          </w:tcPr>
          <w:p w14:paraId="5A005A1A" w14:textId="77777777" w:rsidR="002B2277" w:rsidRPr="00E95A32" w:rsidRDefault="002B2277" w:rsidP="002B2277">
            <w:pPr>
              <w:pStyle w:val="TAC"/>
              <w:rPr>
                <w:lang w:val="fr-FR"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E95A32" w:rsidRDefault="002B2277" w:rsidP="002B2277">
            <w:pPr>
              <w:pStyle w:val="TAC"/>
              <w:rPr>
                <w:lang w:val="fr-FR" w:eastAsia="en-GB"/>
              </w:rPr>
            </w:pPr>
            <w:r>
              <w:rPr>
                <w:lang w:val="fr-FR"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E95A32" w:rsidRDefault="002B2277" w:rsidP="002B2277">
            <w:pPr>
              <w:pStyle w:val="TAC"/>
              <w:rPr>
                <w:lang w:val="fr-FR" w:eastAsia="en-GB"/>
              </w:rPr>
            </w:pPr>
            <w:r w:rsidRPr="00C26B75">
              <w:rPr>
                <w:lang w:val="fr-FR" w:eastAsia="en-GB"/>
              </w:rPr>
              <w:t>180 MHz, 200 MHz</w:t>
            </w:r>
          </w:p>
        </w:tc>
      </w:tr>
      <w:tr w:rsidR="002B2277" w:rsidRPr="00C26B75" w14:paraId="464865E1"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0354A29F" w14:textId="77777777" w:rsidR="002B2277" w:rsidRPr="00C26B75" w:rsidRDefault="002B2277" w:rsidP="002B2277">
            <w:pPr>
              <w:pStyle w:val="TAC"/>
              <w:rPr>
                <w:lang w:val="fr-FR" w:eastAsia="en-GB"/>
              </w:rPr>
            </w:pPr>
            <w:r w:rsidRPr="00C26B75">
              <w:rPr>
                <w:lang w:val="fr-FR"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C26B75" w:rsidRDefault="002B2277" w:rsidP="002B2277">
            <w:pPr>
              <w:pStyle w:val="TAC"/>
              <w:rPr>
                <w:lang w:val="fr-FR" w:eastAsia="en-GB"/>
              </w:rPr>
            </w:pPr>
            <w:r>
              <w:rPr>
                <w:lang w:val="fr-FR"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E95A32" w:rsidRDefault="002B2277" w:rsidP="002B2277">
            <w:pPr>
              <w:pStyle w:val="TAC"/>
              <w:rPr>
                <w:lang w:val="fr-FR" w:eastAsia="en-GB"/>
              </w:rPr>
            </w:pPr>
            <w:r>
              <w:rPr>
                <w:lang w:val="fr-FR" w:eastAsia="en-GB"/>
              </w:rPr>
              <w:t>-72.5 MHz, -130.5 MHz</w:t>
            </w:r>
          </w:p>
        </w:tc>
      </w:tr>
      <w:tr w:rsidR="002B2277" w:rsidRPr="00C26B75" w14:paraId="258BBD95" w14:textId="77777777" w:rsidTr="007A029B">
        <w:trPr>
          <w:jc w:val="center"/>
        </w:trPr>
        <w:tc>
          <w:tcPr>
            <w:tcW w:w="0" w:type="auto"/>
            <w:vMerge/>
            <w:tcBorders>
              <w:left w:val="single" w:sz="4" w:space="0" w:color="auto"/>
              <w:bottom w:val="single" w:sz="4" w:space="0" w:color="auto"/>
              <w:right w:val="single" w:sz="4" w:space="0" w:color="auto"/>
            </w:tcBorders>
          </w:tcPr>
          <w:p w14:paraId="62794A5E" w14:textId="77777777" w:rsidR="002B2277" w:rsidRPr="00E95A32" w:rsidRDefault="002B2277" w:rsidP="002B2277">
            <w:pPr>
              <w:pStyle w:val="TAC"/>
              <w:rPr>
                <w:lang w:val="fr-FR"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E95A32" w:rsidRDefault="002B2277" w:rsidP="002B2277">
            <w:pPr>
              <w:pStyle w:val="TAC"/>
              <w:rPr>
                <w:lang w:val="fr-FR" w:eastAsia="en-GB"/>
              </w:rPr>
            </w:pPr>
            <w:r>
              <w:rPr>
                <w:lang w:val="fr-FR"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E95A32" w:rsidRDefault="002B2277" w:rsidP="002B2277">
            <w:pPr>
              <w:pStyle w:val="TAC"/>
              <w:rPr>
                <w:lang w:val="fr-FR" w:eastAsia="en-GB"/>
              </w:rPr>
            </w:pPr>
            <w:r w:rsidRPr="00C26B75">
              <w:rPr>
                <w:lang w:val="fr-FR" w:eastAsia="en-GB"/>
              </w:rPr>
              <w:t>-87.5 MHz, -115.5 MHz</w:t>
            </w:r>
          </w:p>
        </w:tc>
      </w:tr>
    </w:tbl>
    <w:p w14:paraId="13863AAC" w14:textId="77777777" w:rsidR="002B2277" w:rsidRDefault="002B2277" w:rsidP="002206F5"/>
    <w:p w14:paraId="058E6460" w14:textId="073F6204" w:rsidR="002206F5" w:rsidRDefault="000E5A61" w:rsidP="002206F5">
      <w:bookmarkStart w:id="1998" w:name="_Toc97562311"/>
      <w:bookmarkStart w:id="1999" w:name="_Toc104122545"/>
      <w:bookmarkStart w:id="2000" w:name="_Toc104205496"/>
      <w:bookmarkStart w:id="2001" w:name="_Toc104206703"/>
      <w:bookmarkStart w:id="2002" w:name="_Toc104503663"/>
      <w:bookmarkStart w:id="2003"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29143BC9" w14:textId="562BC3B9" w:rsidR="001F6D06" w:rsidRDefault="001F6D06" w:rsidP="001F6D06">
      <w:pPr>
        <w:pStyle w:val="Heading2"/>
      </w:pPr>
      <w:bookmarkStart w:id="2004" w:name="_Toc123057959"/>
      <w:bookmarkStart w:id="2005" w:name="_Toc124256652"/>
      <w:bookmarkStart w:id="2006" w:name="_Toc131734965"/>
      <w:bookmarkStart w:id="2007" w:name="_Toc137372742"/>
      <w:bookmarkStart w:id="2008" w:name="_Toc138885128"/>
      <w:bookmarkStart w:id="2009" w:name="_Toc145690631"/>
      <w:bookmarkStart w:id="2010" w:name="_Toc155382186"/>
      <w:bookmarkStart w:id="2011" w:name="_Toc161753895"/>
      <w:bookmarkStart w:id="2012" w:name="_Toc161754516"/>
      <w:bookmarkStart w:id="2013" w:name="_Toc163202089"/>
      <w:bookmarkStart w:id="2014" w:name="_Toc169888351"/>
      <w:bookmarkStart w:id="2015" w:name="_Toc171551540"/>
      <w:bookmarkStart w:id="2016" w:name="_Toc176775262"/>
      <w:bookmarkStart w:id="2017" w:name="_Toc187243857"/>
      <w:bookmarkStart w:id="2018" w:name="_Toc193201406"/>
      <w:r>
        <w:lastRenderedPageBreak/>
        <w:t>7.4</w:t>
      </w:r>
      <w:r>
        <w:tab/>
        <w:t>Maximum input level</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2019" w:name="_Toc97562312"/>
      <w:bookmarkStart w:id="2020" w:name="_Toc104122546"/>
      <w:bookmarkStart w:id="2021" w:name="_Toc104205497"/>
      <w:bookmarkStart w:id="2022" w:name="_Toc104206704"/>
      <w:bookmarkStart w:id="2023" w:name="_Toc104503664"/>
      <w:bookmarkStart w:id="2024"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CMAX_L,f,c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2025" w:name="_Toc123057960"/>
      <w:bookmarkStart w:id="2026" w:name="_Toc124256653"/>
      <w:bookmarkStart w:id="2027" w:name="_Toc131734966"/>
      <w:bookmarkStart w:id="2028" w:name="_Toc137372743"/>
      <w:bookmarkStart w:id="2029" w:name="_Toc138885129"/>
      <w:bookmarkStart w:id="2030" w:name="_Toc145690632"/>
      <w:bookmarkStart w:id="2031" w:name="_Toc155382187"/>
      <w:bookmarkStart w:id="2032" w:name="_Toc161753896"/>
      <w:bookmarkStart w:id="2033" w:name="_Toc161754517"/>
      <w:bookmarkStart w:id="2034" w:name="_Toc163202090"/>
      <w:bookmarkStart w:id="2035" w:name="_Toc169888352"/>
      <w:bookmarkStart w:id="2036" w:name="_Toc171551541"/>
      <w:bookmarkStart w:id="2037" w:name="_Toc176775263"/>
      <w:bookmarkStart w:id="2038" w:name="_Toc187243858"/>
      <w:bookmarkStart w:id="2039" w:name="_Toc193201407"/>
      <w:r>
        <w:t>7.5</w:t>
      </w:r>
      <w:r>
        <w:tab/>
        <w:t>Adjacent channel selectivity</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77777777" w:rsidR="00CE5E85" w:rsidRPr="00402FEC" w:rsidRDefault="00CE5E85" w:rsidP="007159D8">
            <w:pPr>
              <w:pStyle w:val="TAH"/>
            </w:pPr>
            <w:r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lastRenderedPageBreak/>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4D9DA5EA" w14:textId="77777777" w:rsidTr="00D026C9">
        <w:trPr>
          <w:jc w:val="center"/>
        </w:trPr>
        <w:tc>
          <w:tcPr>
            <w:tcW w:w="1985" w:type="dxa"/>
            <w:vMerge w:val="restart"/>
            <w:vAlign w:val="center"/>
          </w:tcPr>
          <w:p w14:paraId="7485E107" w14:textId="77777777" w:rsidR="00CE5E85" w:rsidRPr="007F7A41" w:rsidRDefault="00CE5E85" w:rsidP="00D026C9">
            <w:pPr>
              <w:pStyle w:val="TAH"/>
            </w:pPr>
            <w:r w:rsidRPr="007F7A41">
              <w:t>RX parameter</w:t>
            </w:r>
          </w:p>
        </w:tc>
        <w:tc>
          <w:tcPr>
            <w:tcW w:w="1305" w:type="dxa"/>
            <w:vMerge w:val="restart"/>
            <w:vAlign w:val="center"/>
          </w:tcPr>
          <w:p w14:paraId="4F16B19E" w14:textId="77777777" w:rsidR="00CE5E85" w:rsidRPr="007F7A41" w:rsidRDefault="00CE5E85" w:rsidP="00D026C9">
            <w:pPr>
              <w:pStyle w:val="TAH"/>
            </w:pPr>
            <w:r w:rsidRPr="007F7A41">
              <w:t>Units</w:t>
            </w:r>
          </w:p>
        </w:tc>
        <w:tc>
          <w:tcPr>
            <w:tcW w:w="5779" w:type="dxa"/>
            <w:gridSpan w:val="3"/>
            <w:vAlign w:val="center"/>
          </w:tcPr>
          <w:p w14:paraId="34A8DFC7" w14:textId="77777777" w:rsidR="00CE5E85" w:rsidRPr="007F7A41" w:rsidRDefault="00CE5E85" w:rsidP="00D026C9">
            <w:pPr>
              <w:pStyle w:val="TAH"/>
            </w:pPr>
            <w:r w:rsidRPr="007F7A41">
              <w:t>Channel bandwidth (MHz)</w:t>
            </w:r>
          </w:p>
        </w:tc>
      </w:tr>
      <w:tr w:rsidR="00CE5E85" w14:paraId="50366F91" w14:textId="77777777" w:rsidTr="00D026C9">
        <w:trPr>
          <w:jc w:val="center"/>
        </w:trPr>
        <w:tc>
          <w:tcPr>
            <w:tcW w:w="1985" w:type="dxa"/>
            <w:vMerge/>
            <w:vAlign w:val="center"/>
          </w:tcPr>
          <w:p w14:paraId="33F2ECEE" w14:textId="77777777" w:rsidR="00CE5E85" w:rsidRPr="007F7A41" w:rsidRDefault="00CE5E85" w:rsidP="00D026C9">
            <w:pPr>
              <w:pStyle w:val="TAH"/>
            </w:pPr>
          </w:p>
        </w:tc>
        <w:tc>
          <w:tcPr>
            <w:tcW w:w="1305" w:type="dxa"/>
            <w:vMerge/>
            <w:vAlign w:val="center"/>
          </w:tcPr>
          <w:p w14:paraId="09784805" w14:textId="77777777" w:rsidR="00CE5E85" w:rsidRPr="007F7A41" w:rsidRDefault="00CE5E85" w:rsidP="00D026C9">
            <w:pPr>
              <w:pStyle w:val="TAH"/>
            </w:pPr>
          </w:p>
        </w:tc>
        <w:tc>
          <w:tcPr>
            <w:tcW w:w="1926" w:type="dxa"/>
            <w:vAlign w:val="center"/>
          </w:tcPr>
          <w:p w14:paraId="666FAE52" w14:textId="77777777" w:rsidR="00CE5E85" w:rsidRPr="007F7A41" w:rsidRDefault="00CE5E85" w:rsidP="00D026C9">
            <w:pPr>
              <w:pStyle w:val="TAH"/>
            </w:pPr>
            <w:r w:rsidRPr="007F7A41">
              <w:t>5, 10</w:t>
            </w:r>
          </w:p>
        </w:tc>
        <w:tc>
          <w:tcPr>
            <w:tcW w:w="1926" w:type="dxa"/>
            <w:vAlign w:val="center"/>
          </w:tcPr>
          <w:p w14:paraId="657F7D11" w14:textId="77777777" w:rsidR="00CE5E85" w:rsidRPr="007F7A41" w:rsidRDefault="00CE5E85" w:rsidP="00D026C9">
            <w:pPr>
              <w:pStyle w:val="TAH"/>
            </w:pPr>
            <w:r w:rsidRPr="007F7A41">
              <w:t>15</w:t>
            </w:r>
          </w:p>
        </w:tc>
        <w:tc>
          <w:tcPr>
            <w:tcW w:w="1927" w:type="dxa"/>
            <w:vAlign w:val="center"/>
          </w:tcPr>
          <w:p w14:paraId="66EDE9FD"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5411A207" w14:textId="77777777" w:rsidTr="00D026C9">
        <w:trPr>
          <w:jc w:val="center"/>
        </w:trPr>
        <w:tc>
          <w:tcPr>
            <w:tcW w:w="1985" w:type="dxa"/>
            <w:vAlign w:val="center"/>
          </w:tcPr>
          <w:p w14:paraId="5362F3A7" w14:textId="77777777" w:rsidR="00CE5E85" w:rsidRPr="007F7A41" w:rsidRDefault="00CE5E85" w:rsidP="00D026C9">
            <w:pPr>
              <w:pStyle w:val="TAC"/>
            </w:pPr>
            <w:r w:rsidRPr="007F7A41">
              <w:t>Power in transmission bandwidth configuration</w:t>
            </w:r>
          </w:p>
        </w:tc>
        <w:tc>
          <w:tcPr>
            <w:tcW w:w="1305" w:type="dxa"/>
            <w:vAlign w:val="center"/>
          </w:tcPr>
          <w:p w14:paraId="162A2FAD" w14:textId="77777777" w:rsidR="00CE5E85" w:rsidRPr="007F7A41" w:rsidRDefault="00CE5E85" w:rsidP="00D026C9">
            <w:pPr>
              <w:pStyle w:val="TAC"/>
            </w:pPr>
            <w:r w:rsidRPr="007F7A41">
              <w:t>dBm</w:t>
            </w:r>
          </w:p>
        </w:tc>
        <w:tc>
          <w:tcPr>
            <w:tcW w:w="5779" w:type="dxa"/>
            <w:gridSpan w:val="3"/>
            <w:vAlign w:val="center"/>
          </w:tcPr>
          <w:p w14:paraId="6B73C9CD" w14:textId="77777777" w:rsidR="00CE5E85" w:rsidRPr="007F7A41" w:rsidRDefault="00CE5E85" w:rsidP="00D026C9">
            <w:pPr>
              <w:pStyle w:val="TAC"/>
            </w:pPr>
            <w:r w:rsidRPr="007F7A41">
              <w:t>REFSENS + 14 dB</w:t>
            </w:r>
          </w:p>
        </w:tc>
      </w:tr>
      <w:tr w:rsidR="00CE5E85" w14:paraId="5A6FAAF5" w14:textId="77777777" w:rsidTr="00D026C9">
        <w:trPr>
          <w:jc w:val="center"/>
        </w:trPr>
        <w:tc>
          <w:tcPr>
            <w:tcW w:w="1985" w:type="dxa"/>
            <w:vAlign w:val="center"/>
          </w:tcPr>
          <w:p w14:paraId="4381B764" w14:textId="6971F81D" w:rsidR="00CE5E85" w:rsidRPr="007F7A41" w:rsidRDefault="00CE5E85" w:rsidP="00D026C9">
            <w:pPr>
              <w:pStyle w:val="TAC"/>
            </w:pPr>
            <w:r w:rsidRPr="007F7A41">
              <w:t>P</w:t>
            </w:r>
            <w:r w:rsidRPr="007F7A41">
              <w:rPr>
                <w:vertAlign w:val="subscript"/>
              </w:rPr>
              <w:t>interferer</w:t>
            </w:r>
            <w:r w:rsidR="00167A28" w:rsidRPr="00D026C9">
              <w:rPr>
                <w:rFonts w:asciiTheme="minorEastAsia" w:eastAsiaTheme="minorEastAsia" w:hAnsiTheme="minorEastAsia"/>
                <w:vertAlign w:val="superscript"/>
              </w:rPr>
              <w:t>4</w:t>
            </w:r>
          </w:p>
        </w:tc>
        <w:tc>
          <w:tcPr>
            <w:tcW w:w="1305" w:type="dxa"/>
            <w:vAlign w:val="center"/>
          </w:tcPr>
          <w:p w14:paraId="626550CA" w14:textId="77777777" w:rsidR="00CE5E85" w:rsidRPr="007F7A41" w:rsidRDefault="00CE5E85" w:rsidP="00D026C9">
            <w:pPr>
              <w:pStyle w:val="TAC"/>
            </w:pPr>
            <w:r w:rsidRPr="007F7A41">
              <w:t>dBm</w:t>
            </w:r>
          </w:p>
        </w:tc>
        <w:tc>
          <w:tcPr>
            <w:tcW w:w="1926" w:type="dxa"/>
            <w:vAlign w:val="center"/>
          </w:tcPr>
          <w:p w14:paraId="63D950F0" w14:textId="77777777" w:rsidR="00CE5E85" w:rsidRPr="007F7A41" w:rsidRDefault="00CE5E85" w:rsidP="00D026C9">
            <w:pPr>
              <w:pStyle w:val="TAC"/>
            </w:pPr>
            <w:r w:rsidRPr="007F7A41">
              <w:t>REFSENS + 45.5 dB</w:t>
            </w:r>
          </w:p>
        </w:tc>
        <w:tc>
          <w:tcPr>
            <w:tcW w:w="1926" w:type="dxa"/>
            <w:vAlign w:val="center"/>
          </w:tcPr>
          <w:p w14:paraId="2302F52F" w14:textId="77777777" w:rsidR="00CE5E85" w:rsidRPr="007F7A41" w:rsidRDefault="00CE5E85" w:rsidP="00D026C9">
            <w:pPr>
              <w:pStyle w:val="TAC"/>
            </w:pPr>
            <w:r w:rsidRPr="007F7A41">
              <w:t>REFSENS + 42.5 dB</w:t>
            </w:r>
          </w:p>
        </w:tc>
        <w:tc>
          <w:tcPr>
            <w:tcW w:w="1927" w:type="dxa"/>
            <w:vAlign w:val="center"/>
          </w:tcPr>
          <w:p w14:paraId="4384D86D" w14:textId="77777777" w:rsidR="00CE5E85" w:rsidRPr="007F7A41" w:rsidRDefault="00CE5E85" w:rsidP="00D026C9">
            <w:pPr>
              <w:pStyle w:val="TAC"/>
            </w:pPr>
            <w:r w:rsidRPr="007F7A41">
              <w:t>REFSENS + 39.5</w:t>
            </w:r>
          </w:p>
        </w:tc>
      </w:tr>
      <w:tr w:rsidR="00CE5E85" w14:paraId="3F619B7A" w14:textId="77777777" w:rsidTr="00D026C9">
        <w:trPr>
          <w:jc w:val="center"/>
        </w:trPr>
        <w:tc>
          <w:tcPr>
            <w:tcW w:w="1985" w:type="dxa"/>
            <w:vAlign w:val="center"/>
          </w:tcPr>
          <w:p w14:paraId="08FE5F4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19A24AD" w14:textId="77777777" w:rsidR="00CE5E85" w:rsidRPr="007F7A41" w:rsidRDefault="00CE5E85" w:rsidP="00D026C9">
            <w:pPr>
              <w:pStyle w:val="TAC"/>
            </w:pPr>
            <w:r w:rsidRPr="007F7A41">
              <w:t>MHz</w:t>
            </w:r>
          </w:p>
        </w:tc>
        <w:tc>
          <w:tcPr>
            <w:tcW w:w="5779" w:type="dxa"/>
            <w:gridSpan w:val="3"/>
            <w:vAlign w:val="center"/>
          </w:tcPr>
          <w:p w14:paraId="317DBA52" w14:textId="77777777" w:rsidR="00CE5E85" w:rsidRPr="007F7A41" w:rsidRDefault="00CE5E85" w:rsidP="00D026C9">
            <w:pPr>
              <w:pStyle w:val="TAC"/>
              <w:rPr>
                <w:rFonts w:eastAsiaTheme="minorEastAsia"/>
                <w:lang w:eastAsia="zh-TW"/>
              </w:rPr>
            </w:pPr>
            <w:r w:rsidRPr="007F7A41">
              <w:rPr>
                <w:rFonts w:eastAsiaTheme="minorEastAsia"/>
                <w:lang w:eastAsia="zh-TW"/>
              </w:rPr>
              <w:t>5</w:t>
            </w:r>
          </w:p>
        </w:tc>
      </w:tr>
      <w:tr w:rsidR="00CE5E85" w14:paraId="1D4B9F11" w14:textId="77777777" w:rsidTr="00D026C9">
        <w:trPr>
          <w:jc w:val="center"/>
        </w:trPr>
        <w:tc>
          <w:tcPr>
            <w:tcW w:w="1985" w:type="dxa"/>
            <w:vAlign w:val="center"/>
          </w:tcPr>
          <w:p w14:paraId="1E96804C" w14:textId="4B5BAC88" w:rsidR="00CE5E85" w:rsidRPr="007F7A41" w:rsidRDefault="00CE5E85" w:rsidP="00D026C9">
            <w:pPr>
              <w:pStyle w:val="TAC"/>
            </w:pPr>
            <w:r w:rsidRPr="007F7A41">
              <w:t>F</w:t>
            </w:r>
            <w:r w:rsidRPr="007F7A41">
              <w:rPr>
                <w:vertAlign w:val="subscript"/>
              </w:rPr>
              <w:t xml:space="preserve">interferer </w:t>
            </w:r>
            <w:r w:rsidRPr="007F7A41">
              <w:t>(offset)</w:t>
            </w:r>
            <w:r w:rsidR="00167A28">
              <w:rPr>
                <w:rFonts w:hint="eastAsia"/>
                <w:vertAlign w:val="superscript"/>
              </w:rPr>
              <w:t>2</w:t>
            </w:r>
          </w:p>
        </w:tc>
        <w:tc>
          <w:tcPr>
            <w:tcW w:w="1305" w:type="dxa"/>
            <w:vAlign w:val="center"/>
          </w:tcPr>
          <w:p w14:paraId="0EC4A972" w14:textId="77777777" w:rsidR="00CE5E85" w:rsidRPr="007F7A41" w:rsidRDefault="00CE5E85" w:rsidP="00D026C9">
            <w:pPr>
              <w:pStyle w:val="TAC"/>
            </w:pPr>
            <w:r w:rsidRPr="007F7A41">
              <w:t>MHz</w:t>
            </w:r>
          </w:p>
        </w:tc>
        <w:tc>
          <w:tcPr>
            <w:tcW w:w="5779" w:type="dxa"/>
            <w:gridSpan w:val="3"/>
            <w:vAlign w:val="center"/>
          </w:tcPr>
          <w:p w14:paraId="29A538FB" w14:textId="77777777" w:rsidR="00CE5E85" w:rsidRPr="007F7A41" w:rsidRDefault="00CE5E85" w:rsidP="00D026C9">
            <w:pPr>
              <w:pStyle w:val="TAC"/>
            </w:pPr>
            <w:r w:rsidRPr="007F7A41">
              <w:t>BW</w:t>
            </w:r>
            <w:r w:rsidRPr="007F7A41">
              <w:rPr>
                <w:sz w:val="12"/>
                <w:szCs w:val="12"/>
              </w:rPr>
              <w:t xml:space="preserve">Channel </w:t>
            </w:r>
            <w:r w:rsidRPr="007F7A41">
              <w:t>/2 + 2.5</w:t>
            </w:r>
          </w:p>
          <w:p w14:paraId="4287C25C" w14:textId="77777777" w:rsidR="00CE5E85" w:rsidRPr="007F7A41" w:rsidRDefault="00CE5E85" w:rsidP="00D026C9">
            <w:pPr>
              <w:pStyle w:val="TAC"/>
            </w:pPr>
            <w:r w:rsidRPr="007F7A41">
              <w:t>/</w:t>
            </w:r>
          </w:p>
          <w:p w14:paraId="6D3820B5"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002AAEAE" w14:textId="77777777" w:rsidTr="00D026C9">
        <w:trPr>
          <w:jc w:val="center"/>
        </w:trPr>
        <w:tc>
          <w:tcPr>
            <w:tcW w:w="9069" w:type="dxa"/>
            <w:gridSpan w:val="5"/>
          </w:tcPr>
          <w:p w14:paraId="569D5BB3" w14:textId="77777777" w:rsidR="00CE5E85" w:rsidRDefault="00CE5E85" w:rsidP="0054256C">
            <w:pPr>
              <w:pStyle w:val="TAN"/>
            </w:pPr>
            <w:r w:rsidRPr="007F7A41">
              <w:t>NOTE 1:</w:t>
            </w:r>
            <w:r w:rsidRPr="007F7A41">
              <w:tab/>
              <w:t>The transmitter shall be set to 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059B2E45" w14:textId="77777777" w:rsidR="00CE5E85"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79A55A54">
                <v:shape id="_x0000_i1026" type="#_x0000_t75" style="width:114pt;height:11pt" o:ole="">
                  <v:imagedata r:id="rId21" o:title=""/>
                </v:shape>
                <o:OLEObject Type="Embed" ProgID="Equation.3" ShapeID="_x0000_i1026" DrawAspect="Content" ObjectID="_1804704062" r:id="rId22"/>
              </w:object>
            </w:r>
            <w:r w:rsidRPr="007F7A41">
              <w:t>MHz with SCS the sub-carrier spacing of the wanted signal in MHz. The interferer is an NR signal with 15 kHz SCS.</w:t>
            </w:r>
          </w:p>
          <w:p w14:paraId="45D1BB98" w14:textId="1522CB98"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18BC0579" w14:textId="27FA094D" w:rsidR="00CE5E85" w:rsidRPr="002D14C4" w:rsidRDefault="00CE5E85" w:rsidP="0054256C">
            <w:pPr>
              <w:pStyle w:val="TAN"/>
            </w:pPr>
            <w:r>
              <w:t>NOTE 4:</w:t>
            </w:r>
            <w:r w:rsidR="0054256C" w:rsidRPr="00A1115A">
              <w:tab/>
            </w:r>
            <w:r w:rsidRPr="00DC2DA7">
              <w:t>P</w:t>
            </w:r>
            <w:r w:rsidRPr="00CD0E42">
              <w:rPr>
                <w:vertAlign w:val="subscript"/>
              </w:rPr>
              <w:t>interferer</w:t>
            </w:r>
            <w:r w:rsidRPr="00DC2DA7">
              <w:t xml:space="preserve"> </w:t>
            </w:r>
            <w:r>
              <w:t>shall be</w:t>
            </w:r>
            <w:r w:rsidRPr="00DC2DA7">
              <w:t xml:space="preserve"> rounded to the next higher 0.5dB value</w:t>
            </w:r>
            <w:r>
              <w:t>.</w:t>
            </w:r>
          </w:p>
        </w:tc>
      </w:tr>
    </w:tbl>
    <w:p w14:paraId="2E43AD01" w14:textId="77777777" w:rsidR="00CE5E85" w:rsidRDefault="00CE5E85" w:rsidP="0054256C"/>
    <w:p w14:paraId="34C0CB9A" w14:textId="68DFBF67" w:rsidR="00CE5E85" w:rsidRDefault="00CE5E85" w:rsidP="00D026C9">
      <w:pPr>
        <w:pStyle w:val="TH"/>
      </w:pPr>
      <w:r w:rsidRPr="002D14C4">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663F3D71" w14:textId="77777777" w:rsidTr="00D026C9">
        <w:trPr>
          <w:jc w:val="center"/>
        </w:trPr>
        <w:tc>
          <w:tcPr>
            <w:tcW w:w="1985" w:type="dxa"/>
            <w:vMerge w:val="restart"/>
            <w:vAlign w:val="center"/>
          </w:tcPr>
          <w:p w14:paraId="634F92DB" w14:textId="77777777" w:rsidR="00CE5E85" w:rsidRPr="007F7A41" w:rsidRDefault="00CE5E85" w:rsidP="00D026C9">
            <w:pPr>
              <w:pStyle w:val="TAH"/>
            </w:pPr>
            <w:r w:rsidRPr="007F7A41">
              <w:t>RX parameter</w:t>
            </w:r>
          </w:p>
        </w:tc>
        <w:tc>
          <w:tcPr>
            <w:tcW w:w="1305" w:type="dxa"/>
            <w:vMerge w:val="restart"/>
            <w:vAlign w:val="center"/>
          </w:tcPr>
          <w:p w14:paraId="7EC1D96F" w14:textId="77777777" w:rsidR="00CE5E85" w:rsidRPr="007F7A41" w:rsidRDefault="00CE5E85" w:rsidP="00D026C9">
            <w:pPr>
              <w:pStyle w:val="TAH"/>
            </w:pPr>
            <w:r w:rsidRPr="007F7A41">
              <w:t>Units</w:t>
            </w:r>
          </w:p>
        </w:tc>
        <w:tc>
          <w:tcPr>
            <w:tcW w:w="5779" w:type="dxa"/>
            <w:gridSpan w:val="3"/>
            <w:vAlign w:val="center"/>
          </w:tcPr>
          <w:p w14:paraId="6DBF7D85" w14:textId="77777777" w:rsidR="00CE5E85" w:rsidRPr="007F7A41" w:rsidRDefault="00CE5E85" w:rsidP="00D026C9">
            <w:pPr>
              <w:pStyle w:val="TAH"/>
            </w:pPr>
            <w:r w:rsidRPr="007F7A41">
              <w:t>Channel bandwidth (MHz)</w:t>
            </w:r>
          </w:p>
        </w:tc>
      </w:tr>
      <w:tr w:rsidR="00CE5E85" w14:paraId="0B68B165" w14:textId="77777777" w:rsidTr="00D026C9">
        <w:trPr>
          <w:jc w:val="center"/>
        </w:trPr>
        <w:tc>
          <w:tcPr>
            <w:tcW w:w="1985" w:type="dxa"/>
            <w:vMerge/>
            <w:vAlign w:val="center"/>
          </w:tcPr>
          <w:p w14:paraId="23250812" w14:textId="77777777" w:rsidR="00CE5E85" w:rsidRPr="007F7A41" w:rsidRDefault="00CE5E85" w:rsidP="00D026C9">
            <w:pPr>
              <w:pStyle w:val="TAH"/>
            </w:pPr>
          </w:p>
        </w:tc>
        <w:tc>
          <w:tcPr>
            <w:tcW w:w="1305" w:type="dxa"/>
            <w:vMerge/>
            <w:vAlign w:val="center"/>
          </w:tcPr>
          <w:p w14:paraId="5EB36338" w14:textId="77777777" w:rsidR="00CE5E85" w:rsidRPr="007F7A41" w:rsidRDefault="00CE5E85" w:rsidP="00D026C9">
            <w:pPr>
              <w:pStyle w:val="TAH"/>
            </w:pPr>
          </w:p>
        </w:tc>
        <w:tc>
          <w:tcPr>
            <w:tcW w:w="1926" w:type="dxa"/>
            <w:vAlign w:val="center"/>
          </w:tcPr>
          <w:p w14:paraId="22F23C87" w14:textId="77777777" w:rsidR="00CE5E85" w:rsidRPr="007F7A41" w:rsidRDefault="00CE5E85" w:rsidP="00D026C9">
            <w:pPr>
              <w:pStyle w:val="TAH"/>
            </w:pPr>
            <w:r w:rsidRPr="007F7A41">
              <w:t>5, 10</w:t>
            </w:r>
          </w:p>
        </w:tc>
        <w:tc>
          <w:tcPr>
            <w:tcW w:w="1926" w:type="dxa"/>
            <w:vAlign w:val="center"/>
          </w:tcPr>
          <w:p w14:paraId="4208D113" w14:textId="77777777" w:rsidR="00CE5E85" w:rsidRPr="007F7A41" w:rsidRDefault="00CE5E85" w:rsidP="00D026C9">
            <w:pPr>
              <w:pStyle w:val="TAH"/>
            </w:pPr>
            <w:r w:rsidRPr="007F7A41">
              <w:t>15</w:t>
            </w:r>
          </w:p>
        </w:tc>
        <w:tc>
          <w:tcPr>
            <w:tcW w:w="1927" w:type="dxa"/>
            <w:vAlign w:val="center"/>
          </w:tcPr>
          <w:p w14:paraId="67498B0F"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6B5F7B37" w14:textId="77777777" w:rsidTr="00D026C9">
        <w:trPr>
          <w:jc w:val="center"/>
        </w:trPr>
        <w:tc>
          <w:tcPr>
            <w:tcW w:w="1985" w:type="dxa"/>
            <w:vAlign w:val="center"/>
          </w:tcPr>
          <w:p w14:paraId="4A6A153B" w14:textId="77777777" w:rsidR="00CE5E85" w:rsidRPr="007F7A41" w:rsidRDefault="00CE5E85" w:rsidP="00D026C9">
            <w:pPr>
              <w:pStyle w:val="TAC"/>
            </w:pPr>
            <w:r w:rsidRPr="007F7A41">
              <w:t>Power in transmission bandwidth configuration</w:t>
            </w:r>
          </w:p>
        </w:tc>
        <w:tc>
          <w:tcPr>
            <w:tcW w:w="1305" w:type="dxa"/>
            <w:vAlign w:val="center"/>
          </w:tcPr>
          <w:p w14:paraId="62BD5259" w14:textId="77777777" w:rsidR="00CE5E85" w:rsidRPr="007F7A41" w:rsidRDefault="00CE5E85" w:rsidP="00D026C9">
            <w:pPr>
              <w:pStyle w:val="TAC"/>
            </w:pPr>
            <w:r w:rsidRPr="007F7A41">
              <w:t>dBm</w:t>
            </w:r>
          </w:p>
        </w:tc>
        <w:tc>
          <w:tcPr>
            <w:tcW w:w="1926" w:type="dxa"/>
            <w:vAlign w:val="center"/>
          </w:tcPr>
          <w:p w14:paraId="140CF8FA" w14:textId="77777777" w:rsidR="00CE5E85" w:rsidRPr="00526CB5" w:rsidRDefault="00CE5E85" w:rsidP="00D026C9">
            <w:pPr>
              <w:pStyle w:val="TAC"/>
              <w:rPr>
                <w:lang w:eastAsia="zh-TW"/>
              </w:rPr>
            </w:pPr>
            <w:r w:rsidRPr="00526CB5">
              <w:t>-</w:t>
            </w:r>
            <w:r w:rsidRPr="00526CB5">
              <w:rPr>
                <w:rFonts w:eastAsia="Microsoft JhengHei"/>
                <w:lang w:eastAsia="zh-TW"/>
              </w:rPr>
              <w:t>71.5</w:t>
            </w:r>
          </w:p>
        </w:tc>
        <w:tc>
          <w:tcPr>
            <w:tcW w:w="1926" w:type="dxa"/>
            <w:vAlign w:val="center"/>
          </w:tcPr>
          <w:p w14:paraId="50B83DBA" w14:textId="77777777" w:rsidR="00CE5E85" w:rsidRPr="00526CB5" w:rsidRDefault="00CE5E85" w:rsidP="00D026C9">
            <w:pPr>
              <w:pStyle w:val="TAC"/>
            </w:pPr>
            <w:r w:rsidRPr="00526CB5">
              <w:t>-68.5</w:t>
            </w:r>
          </w:p>
        </w:tc>
        <w:tc>
          <w:tcPr>
            <w:tcW w:w="1927" w:type="dxa"/>
            <w:vAlign w:val="center"/>
          </w:tcPr>
          <w:p w14:paraId="4724D72C" w14:textId="77777777" w:rsidR="00CE5E85" w:rsidRPr="00526CB5" w:rsidRDefault="00CE5E85" w:rsidP="00D026C9">
            <w:pPr>
              <w:pStyle w:val="TAC"/>
            </w:pPr>
            <w:r w:rsidRPr="00526CB5">
              <w:t>-65.5</w:t>
            </w:r>
          </w:p>
        </w:tc>
      </w:tr>
      <w:tr w:rsidR="00CE5E85" w14:paraId="5F7FE222" w14:textId="77777777" w:rsidTr="00D026C9">
        <w:trPr>
          <w:jc w:val="center"/>
        </w:trPr>
        <w:tc>
          <w:tcPr>
            <w:tcW w:w="1985" w:type="dxa"/>
            <w:vAlign w:val="center"/>
          </w:tcPr>
          <w:p w14:paraId="4906CAB7" w14:textId="77777777" w:rsidR="00CE5E85" w:rsidRPr="007F7A41" w:rsidRDefault="00CE5E85" w:rsidP="00D026C9">
            <w:pPr>
              <w:pStyle w:val="TAC"/>
            </w:pPr>
            <w:r w:rsidRPr="007F7A41">
              <w:t>P</w:t>
            </w:r>
            <w:r w:rsidRPr="007F7A41">
              <w:rPr>
                <w:vertAlign w:val="subscript"/>
              </w:rPr>
              <w:t>interferer</w:t>
            </w:r>
          </w:p>
        </w:tc>
        <w:tc>
          <w:tcPr>
            <w:tcW w:w="1305" w:type="dxa"/>
            <w:vAlign w:val="center"/>
          </w:tcPr>
          <w:p w14:paraId="249BB150" w14:textId="77777777" w:rsidR="00CE5E85" w:rsidRPr="007F7A41" w:rsidRDefault="00CE5E85" w:rsidP="00D026C9">
            <w:pPr>
              <w:pStyle w:val="TAC"/>
            </w:pPr>
            <w:r w:rsidRPr="007F7A41">
              <w:t>dBm</w:t>
            </w:r>
          </w:p>
        </w:tc>
        <w:tc>
          <w:tcPr>
            <w:tcW w:w="5779" w:type="dxa"/>
            <w:gridSpan w:val="3"/>
            <w:vAlign w:val="center"/>
          </w:tcPr>
          <w:p w14:paraId="03EE13F2" w14:textId="77777777" w:rsidR="00CE5E85" w:rsidRPr="00526CB5" w:rsidRDefault="00CE5E85" w:rsidP="00D026C9">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CE5E85" w14:paraId="341D2ACA" w14:textId="77777777" w:rsidTr="00D026C9">
        <w:trPr>
          <w:jc w:val="center"/>
        </w:trPr>
        <w:tc>
          <w:tcPr>
            <w:tcW w:w="1985" w:type="dxa"/>
            <w:vAlign w:val="center"/>
          </w:tcPr>
          <w:p w14:paraId="48132D8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2C6ABED" w14:textId="77777777" w:rsidR="00CE5E85" w:rsidRPr="007F7A41" w:rsidRDefault="00CE5E85" w:rsidP="00D026C9">
            <w:pPr>
              <w:pStyle w:val="TAC"/>
            </w:pPr>
            <w:r w:rsidRPr="007F7A41">
              <w:t>MHz</w:t>
            </w:r>
          </w:p>
        </w:tc>
        <w:tc>
          <w:tcPr>
            <w:tcW w:w="5779" w:type="dxa"/>
            <w:gridSpan w:val="3"/>
            <w:vAlign w:val="center"/>
          </w:tcPr>
          <w:p w14:paraId="3ABE5DB1" w14:textId="77777777" w:rsidR="00CE5E85" w:rsidRPr="00526CB5" w:rsidRDefault="00CE5E85" w:rsidP="00D026C9">
            <w:pPr>
              <w:pStyle w:val="TAC"/>
              <w:rPr>
                <w:rFonts w:eastAsiaTheme="minorEastAsia"/>
                <w:lang w:eastAsia="zh-TW"/>
              </w:rPr>
            </w:pPr>
            <w:r w:rsidRPr="00526CB5">
              <w:rPr>
                <w:rFonts w:eastAsiaTheme="minorEastAsia"/>
                <w:lang w:eastAsia="zh-TW"/>
              </w:rPr>
              <w:t>5</w:t>
            </w:r>
          </w:p>
        </w:tc>
      </w:tr>
      <w:tr w:rsidR="00CE5E85" w14:paraId="1795D029" w14:textId="77777777" w:rsidTr="00D026C9">
        <w:trPr>
          <w:jc w:val="center"/>
        </w:trPr>
        <w:tc>
          <w:tcPr>
            <w:tcW w:w="1985" w:type="dxa"/>
            <w:vAlign w:val="center"/>
          </w:tcPr>
          <w:p w14:paraId="5DFF58E7" w14:textId="77777777" w:rsidR="00CE5E85" w:rsidRPr="007F7A41" w:rsidRDefault="00CE5E85" w:rsidP="00D026C9">
            <w:pPr>
              <w:pStyle w:val="TAC"/>
            </w:pPr>
            <w:r w:rsidRPr="007F7A41">
              <w:t>F</w:t>
            </w:r>
            <w:r w:rsidRPr="007F7A41">
              <w:rPr>
                <w:vertAlign w:val="subscript"/>
              </w:rPr>
              <w:t xml:space="preserve">interferer </w:t>
            </w:r>
            <w:r w:rsidRPr="007F7A41">
              <w:t>(offset)</w:t>
            </w:r>
          </w:p>
        </w:tc>
        <w:tc>
          <w:tcPr>
            <w:tcW w:w="1305" w:type="dxa"/>
            <w:vAlign w:val="center"/>
          </w:tcPr>
          <w:p w14:paraId="280287BC" w14:textId="77777777" w:rsidR="00CE5E85" w:rsidRPr="007F7A41" w:rsidRDefault="00CE5E85" w:rsidP="00D026C9">
            <w:pPr>
              <w:pStyle w:val="TAC"/>
            </w:pPr>
            <w:r w:rsidRPr="007F7A41">
              <w:t>MHz</w:t>
            </w:r>
          </w:p>
        </w:tc>
        <w:tc>
          <w:tcPr>
            <w:tcW w:w="5779" w:type="dxa"/>
            <w:gridSpan w:val="3"/>
            <w:vAlign w:val="center"/>
          </w:tcPr>
          <w:p w14:paraId="041E0DC5" w14:textId="77777777" w:rsidR="00CE5E85" w:rsidRPr="007F7A41" w:rsidRDefault="00CE5E85" w:rsidP="00D026C9">
            <w:pPr>
              <w:pStyle w:val="TAC"/>
            </w:pPr>
            <w:r w:rsidRPr="007F7A41">
              <w:t>BW</w:t>
            </w:r>
            <w:r w:rsidRPr="007F7A41">
              <w:rPr>
                <w:sz w:val="12"/>
                <w:szCs w:val="12"/>
              </w:rPr>
              <w:t xml:space="preserve">Channel </w:t>
            </w:r>
            <w:r w:rsidRPr="007F7A41">
              <w:t>/2 + 2.5</w:t>
            </w:r>
          </w:p>
          <w:p w14:paraId="1002E336" w14:textId="77777777" w:rsidR="00CE5E85" w:rsidRPr="007F7A41" w:rsidRDefault="00CE5E85" w:rsidP="00D026C9">
            <w:pPr>
              <w:pStyle w:val="TAC"/>
            </w:pPr>
            <w:r w:rsidRPr="007F7A41">
              <w:t>/</w:t>
            </w:r>
          </w:p>
          <w:p w14:paraId="59D33B46"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4D3FAE89" w14:textId="77777777" w:rsidTr="00D026C9">
        <w:trPr>
          <w:jc w:val="center"/>
        </w:trPr>
        <w:tc>
          <w:tcPr>
            <w:tcW w:w="9069" w:type="dxa"/>
            <w:gridSpan w:val="5"/>
          </w:tcPr>
          <w:p w14:paraId="695F85AA" w14:textId="77777777" w:rsidR="00CE5E85" w:rsidRPr="007F7A41" w:rsidRDefault="00CE5E85" w:rsidP="0054256C">
            <w:pPr>
              <w:pStyle w:val="TAN"/>
            </w:pPr>
            <w:r w:rsidRPr="009B4AC0">
              <w:t>NOTE 1:</w:t>
            </w:r>
            <w:r w:rsidRPr="009B4AC0">
              <w:tab/>
            </w:r>
            <w:r w:rsidRPr="007F7A41">
              <w:t xml:space="preserve">The transmitter shall be set to </w:t>
            </w:r>
            <w:r>
              <w:t>2</w:t>
            </w:r>
            <w:r w:rsidRPr="007F7A41">
              <w:t>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1097C39F" w14:textId="77777777" w:rsidR="00CE5E85" w:rsidRPr="007F7A41"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57874964">
                <v:shape id="_x0000_i1027" type="#_x0000_t75" style="width:114pt;height:11pt" o:ole="">
                  <v:imagedata r:id="rId21" o:title=""/>
                </v:shape>
                <o:OLEObject Type="Embed" ProgID="Equation.3" ShapeID="_x0000_i1027" DrawAspect="Content" ObjectID="_1804704063" r:id="rId23"/>
              </w:object>
            </w:r>
            <w:r w:rsidRPr="007F7A41">
              <w:t>MHz with SCS the sub-carrier spacing of the wanted signal in MHz. The interferer is an NR signal with 15 kHz SCS.</w:t>
            </w:r>
          </w:p>
          <w:p w14:paraId="29385DB7" w14:textId="48500CA2"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726FFCBC" w14:textId="036C1476" w:rsidR="00CE5E85" w:rsidRPr="007F7A41" w:rsidRDefault="00CE5E85" w:rsidP="0054256C">
            <w:pPr>
              <w:pStyle w:val="TAN"/>
            </w:pPr>
            <w:r>
              <w:t>NOTE 4:</w:t>
            </w:r>
            <w:r w:rsidR="0054256C" w:rsidRPr="00A1115A">
              <w:tab/>
            </w:r>
            <w:r w:rsidRPr="00DC2DA7">
              <w:t>P</w:t>
            </w:r>
            <w:r w:rsidRPr="00CD0E42">
              <w:rPr>
                <w:vertAlign w:val="subscript"/>
              </w:rPr>
              <w:t>interferer</w:t>
            </w:r>
            <w:r w:rsidRPr="00DC2DA7">
              <w:t xml:space="preserve"> </w:t>
            </w:r>
            <w:r>
              <w:t>shall be</w:t>
            </w:r>
            <w:r w:rsidRPr="00DC2DA7">
              <w:t xml:space="preserve"> rounded to the next higher 0.5dB value</w:t>
            </w:r>
            <w:r>
              <w:t>.</w:t>
            </w:r>
          </w:p>
        </w:tc>
      </w:tr>
    </w:tbl>
    <w:p w14:paraId="151FBC7C" w14:textId="75D7822B" w:rsidR="001F6D06" w:rsidRDefault="001F6D06" w:rsidP="001F6D06"/>
    <w:p w14:paraId="7D8E944B" w14:textId="77777777" w:rsidR="001F6D06" w:rsidRDefault="001F6D06" w:rsidP="001F6D06">
      <w:pPr>
        <w:pStyle w:val="Heading2"/>
      </w:pPr>
      <w:bookmarkStart w:id="2040" w:name="_Toc97562313"/>
      <w:bookmarkStart w:id="2041" w:name="_Toc104122547"/>
      <w:bookmarkStart w:id="2042" w:name="_Toc104205498"/>
      <w:bookmarkStart w:id="2043" w:name="_Toc104206705"/>
      <w:bookmarkStart w:id="2044" w:name="_Toc104503665"/>
      <w:bookmarkStart w:id="2045" w:name="_Toc106127596"/>
      <w:bookmarkStart w:id="2046" w:name="_Toc123057961"/>
      <w:bookmarkStart w:id="2047" w:name="_Toc124256654"/>
      <w:bookmarkStart w:id="2048" w:name="_Toc131734967"/>
      <w:bookmarkStart w:id="2049" w:name="_Toc137372744"/>
      <w:bookmarkStart w:id="2050" w:name="_Toc138885130"/>
      <w:bookmarkStart w:id="2051" w:name="_Toc145690633"/>
      <w:bookmarkStart w:id="2052" w:name="_Toc155382188"/>
      <w:bookmarkStart w:id="2053" w:name="_Toc161753897"/>
      <w:bookmarkStart w:id="2054" w:name="_Toc161754518"/>
      <w:bookmarkStart w:id="2055" w:name="_Toc163202091"/>
      <w:bookmarkStart w:id="2056" w:name="_Toc169888353"/>
      <w:bookmarkStart w:id="2057" w:name="_Toc171551542"/>
      <w:bookmarkStart w:id="2058" w:name="_Toc176775264"/>
      <w:bookmarkStart w:id="2059" w:name="_Toc187243859"/>
      <w:bookmarkStart w:id="2060" w:name="_Toc193201408"/>
      <w:r>
        <w:t>7.6</w:t>
      </w:r>
      <w:r>
        <w:tab/>
        <w:t>Blocking characteristics</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61DC0ABD" w14:textId="4C6176F6" w:rsidR="001F6D06" w:rsidRDefault="001F6D06" w:rsidP="001F6D06">
      <w:pPr>
        <w:pStyle w:val="Heading3"/>
      </w:pPr>
      <w:bookmarkStart w:id="2061" w:name="_Toc97562314"/>
      <w:bookmarkStart w:id="2062" w:name="_Toc104122548"/>
      <w:bookmarkStart w:id="2063" w:name="_Toc104205499"/>
      <w:bookmarkStart w:id="2064" w:name="_Toc104206706"/>
      <w:bookmarkStart w:id="2065" w:name="_Toc104503666"/>
      <w:bookmarkStart w:id="2066" w:name="_Toc106127597"/>
      <w:bookmarkStart w:id="2067" w:name="_Toc123057962"/>
      <w:bookmarkStart w:id="2068" w:name="_Toc124256655"/>
      <w:bookmarkStart w:id="2069" w:name="_Toc131734968"/>
      <w:bookmarkStart w:id="2070" w:name="_Toc137372745"/>
      <w:bookmarkStart w:id="2071" w:name="_Toc138885131"/>
      <w:bookmarkStart w:id="2072" w:name="_Toc145690634"/>
      <w:bookmarkStart w:id="2073" w:name="_Toc155382189"/>
      <w:bookmarkStart w:id="2074" w:name="_Toc161753898"/>
      <w:bookmarkStart w:id="2075" w:name="_Toc161754519"/>
      <w:bookmarkStart w:id="2076" w:name="_Toc163202092"/>
      <w:bookmarkStart w:id="2077" w:name="_Toc169888354"/>
      <w:bookmarkStart w:id="2078" w:name="_Toc171551543"/>
      <w:bookmarkStart w:id="2079" w:name="_Toc176775265"/>
      <w:bookmarkStart w:id="2080" w:name="_Toc187243860"/>
      <w:bookmarkStart w:id="2081" w:name="_Toc193201409"/>
      <w:r>
        <w:t>7.6.1</w:t>
      </w:r>
      <w:r>
        <w:tab/>
        <w:t>General</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2082" w:name="_Toc97562315"/>
      <w:bookmarkStart w:id="2083" w:name="_Toc104122549"/>
      <w:bookmarkStart w:id="2084" w:name="_Toc104205500"/>
      <w:bookmarkStart w:id="2085" w:name="_Toc104206707"/>
      <w:bookmarkStart w:id="2086" w:name="_Toc104503667"/>
      <w:bookmarkStart w:id="2087" w:name="_Toc106127598"/>
      <w:bookmarkStart w:id="2088" w:name="_Toc123057963"/>
      <w:bookmarkStart w:id="2089" w:name="_Toc124256656"/>
      <w:bookmarkStart w:id="2090" w:name="_Toc131734969"/>
      <w:bookmarkStart w:id="2091" w:name="_Toc137372746"/>
      <w:bookmarkStart w:id="2092" w:name="_Toc138885132"/>
      <w:bookmarkStart w:id="2093" w:name="_Toc145690635"/>
      <w:bookmarkStart w:id="2094" w:name="_Toc155382190"/>
      <w:bookmarkStart w:id="2095" w:name="_Toc161753899"/>
      <w:bookmarkStart w:id="2096" w:name="_Toc161754520"/>
      <w:bookmarkStart w:id="2097" w:name="_Toc163202093"/>
      <w:bookmarkStart w:id="2098" w:name="_Toc169888355"/>
      <w:bookmarkStart w:id="2099" w:name="_Toc171551544"/>
      <w:bookmarkStart w:id="2100" w:name="_Toc176775266"/>
      <w:bookmarkStart w:id="2101" w:name="_Toc187243861"/>
      <w:bookmarkStart w:id="2102" w:name="_Toc193201410"/>
      <w:r>
        <w:t>7.6.2</w:t>
      </w:r>
      <w:r>
        <w:tab/>
        <w:t>In</w:t>
      </w:r>
      <w:r w:rsidR="00060453">
        <w:t>-</w:t>
      </w:r>
      <w:r>
        <w:t>band blocking</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lastRenderedPageBreak/>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2FA3FC22"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5390F87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B97D9EB"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0B900888"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3AE8D8C6"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410C7D1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1726D16A"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473C99FD"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AEC4783" w14:textId="77777777" w:rsidR="00E76472" w:rsidRDefault="00E76472" w:rsidP="007159D8">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806D2A"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5EDA1FAC"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11D0E8B8" w14:textId="77777777" w:rsidR="00E76472" w:rsidRDefault="00E76472" w:rsidP="0055793B">
            <w:pPr>
              <w:pStyle w:val="TAC"/>
            </w:pPr>
            <w:r>
              <w:t>Power in transmission bandwidth configuration</w:t>
            </w:r>
            <w:r>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7C8495" w14:textId="77777777" w:rsidR="00E76472" w:rsidRDefault="00E76472" w:rsidP="003D3E5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1F70246" w14:textId="77777777" w:rsidR="00E76472" w:rsidRDefault="00E76472" w:rsidP="003D3E5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C1F0F79" w14:textId="77777777" w:rsidR="00E76472" w:rsidRDefault="00E76472" w:rsidP="003D3E5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EA158D8" w14:textId="77777777" w:rsidR="00E76472" w:rsidRDefault="00E76472" w:rsidP="003D3E5D">
            <w:pPr>
              <w:pStyle w:val="TAC"/>
              <w:rPr>
                <w:lang w:val="sv-SE"/>
              </w:rPr>
            </w:pPr>
            <w:r>
              <w:t>REFSENS + 9 dB</w:t>
            </w:r>
            <w:r>
              <w:rPr>
                <w:lang w:val="sv-SE"/>
              </w:rPr>
              <w:t xml:space="preserve"> </w:t>
            </w:r>
          </w:p>
        </w:tc>
      </w:tr>
      <w:tr w:rsidR="00E76472" w14:paraId="33CDA42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0FDF514" w14:textId="77777777" w:rsidR="00E76472" w:rsidRDefault="00E76472" w:rsidP="0055793B">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59AFFA2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F1D5834" w14:textId="77777777" w:rsidR="00E76472" w:rsidRDefault="00E76472" w:rsidP="003D3E5D">
            <w:pPr>
              <w:pStyle w:val="TAC"/>
              <w:rPr>
                <w:lang w:val="sv-SE"/>
              </w:rPr>
            </w:pPr>
            <w:r>
              <w:rPr>
                <w:lang w:val="sv-SE"/>
              </w:rPr>
              <w:t>5</w:t>
            </w:r>
          </w:p>
        </w:tc>
      </w:tr>
      <w:tr w:rsidR="00E76472" w14:paraId="3253C9E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31F16CD" w14:textId="77777777" w:rsidR="00E76472" w:rsidRDefault="00E76472" w:rsidP="0055793B">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0ABA9DE1"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476754" w14:textId="77777777" w:rsidR="00E76472" w:rsidRDefault="00E76472" w:rsidP="003D3E5D">
            <w:pPr>
              <w:pStyle w:val="TAC"/>
              <w:rPr>
                <w:lang w:val="sv-SE"/>
              </w:rPr>
            </w:pPr>
            <w:r>
              <w:rPr>
                <w:lang w:val="sv-SE"/>
              </w:rPr>
              <w:t>7.5</w:t>
            </w:r>
          </w:p>
        </w:tc>
      </w:tr>
      <w:tr w:rsidR="00E76472" w14:paraId="0C87FC05"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537541DD" w14:textId="77777777" w:rsidR="00E76472" w:rsidRDefault="00E76472" w:rsidP="0055793B">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546C95C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4BB9D22" w14:textId="77777777" w:rsidR="00E76472" w:rsidRDefault="00E76472" w:rsidP="003D3E5D">
            <w:pPr>
              <w:pStyle w:val="TAC"/>
              <w:rPr>
                <w:lang w:val="sv-SE"/>
              </w:rPr>
            </w:pPr>
            <w:r>
              <w:rPr>
                <w:lang w:val="sv-SE"/>
              </w:rPr>
              <w:t>12.5</w:t>
            </w:r>
          </w:p>
        </w:tc>
      </w:tr>
      <w:tr w:rsidR="00E76472" w14:paraId="70F259C2"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7DBF70D" w14:textId="77777777" w:rsidR="00E76472" w:rsidRDefault="00E76472" w:rsidP="0054256C">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2CA18025" w14:textId="1CAF48C3" w:rsidR="00E76472" w:rsidRDefault="004C4D7C" w:rsidP="0054256C">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4ABDDDCA" w14:textId="3D380074" w:rsidR="00E76472" w:rsidRDefault="00E76472" w:rsidP="0054256C">
            <w:pPr>
              <w:pStyle w:val="TAN"/>
            </w:pPr>
            <w:r>
              <w:t>NOTE 3:</w:t>
            </w:r>
            <w:r w:rsidR="0054256C" w:rsidRPr="00A1115A">
              <w:tab/>
            </w:r>
            <w:r>
              <w:t>Power in transmission bandwidth configuration shall be rounded to the next higher 0.5dB value.</w:t>
            </w:r>
          </w:p>
        </w:tc>
      </w:tr>
    </w:tbl>
    <w:p w14:paraId="1C6A5D57" w14:textId="77777777" w:rsidR="00E76472" w:rsidRPr="00C640C8" w:rsidRDefault="00E76472" w:rsidP="00E76472">
      <w:pPr>
        <w:rPr>
          <w:rFonts w:eastAsiaTheme="minorEastAsia"/>
        </w:rPr>
      </w:pPr>
    </w:p>
    <w:p w14:paraId="378BA1CE" w14:textId="77777777" w:rsidR="00E76472" w:rsidRDefault="00E76472" w:rsidP="00E76472">
      <w:pPr>
        <w:pStyle w:val="TH"/>
      </w:pPr>
      <w:r>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E76472" w14:paraId="7CBBE5F3"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hideMark/>
          </w:tcPr>
          <w:p w14:paraId="02CB3574" w14:textId="54A1738F" w:rsidR="00E76472" w:rsidRPr="00EB2919" w:rsidRDefault="003D3E5D" w:rsidP="009116D6">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48CE5FE8" w14:textId="77777777" w:rsidR="00E76472" w:rsidRDefault="00E76472" w:rsidP="009116D6">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0422D0A" w14:textId="77777777" w:rsidR="00E76472" w:rsidRDefault="00E76472" w:rsidP="009116D6">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75C6965F" w14:textId="77777777" w:rsidR="00E76472" w:rsidRDefault="00E76472" w:rsidP="009116D6">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5E83AE20" w14:textId="77777777" w:rsidR="00E76472" w:rsidRDefault="00E76472" w:rsidP="009116D6">
            <w:pPr>
              <w:pStyle w:val="TAH"/>
            </w:pPr>
            <w:r>
              <w:t>Case 2</w:t>
            </w:r>
          </w:p>
        </w:tc>
      </w:tr>
      <w:tr w:rsidR="00E76472" w14:paraId="31E9EB3B"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tcPr>
          <w:p w14:paraId="4F71A3CC" w14:textId="77777777" w:rsidR="00E76472" w:rsidRPr="00EB2919" w:rsidRDefault="00E76472" w:rsidP="003D3E5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5A5A126" w14:textId="77777777" w:rsidR="00E76472" w:rsidRDefault="00E76472" w:rsidP="003D3E5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24190D" w14:textId="77777777" w:rsidR="00E76472" w:rsidRDefault="00E76472" w:rsidP="003D3E5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9E1F74A" w14:textId="77777777" w:rsidR="00E76472" w:rsidRDefault="00E76472" w:rsidP="003D3E5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4CD8BD7B" w14:textId="77777777" w:rsidR="00E76472" w:rsidRDefault="00E76472" w:rsidP="003D3E5D">
            <w:pPr>
              <w:pStyle w:val="TAC"/>
            </w:pPr>
            <w:r>
              <w:t>-44</w:t>
            </w:r>
          </w:p>
        </w:tc>
      </w:tr>
      <w:tr w:rsidR="00E76472" w14:paraId="0EE8257E" w14:textId="77777777" w:rsidTr="009116D6">
        <w:trPr>
          <w:jc w:val="center"/>
        </w:trPr>
        <w:tc>
          <w:tcPr>
            <w:tcW w:w="1104" w:type="dxa"/>
            <w:tcBorders>
              <w:top w:val="single" w:sz="4" w:space="0" w:color="auto"/>
              <w:left w:val="single" w:sz="4" w:space="0" w:color="auto"/>
              <w:bottom w:val="nil"/>
              <w:right w:val="single" w:sz="4" w:space="0" w:color="auto"/>
            </w:tcBorders>
          </w:tcPr>
          <w:p w14:paraId="1A1390E9" w14:textId="77777777" w:rsidR="00757913" w:rsidRPr="00715883" w:rsidRDefault="00757913" w:rsidP="00757913">
            <w:pPr>
              <w:pStyle w:val="TAC"/>
            </w:pPr>
            <w:r w:rsidRPr="008C5CED">
              <w:t>n254,</w:t>
            </w:r>
          </w:p>
          <w:p w14:paraId="680C3776" w14:textId="77777777" w:rsidR="009116D6" w:rsidRDefault="009116D6" w:rsidP="009116D6">
            <w:pPr>
              <w:pStyle w:val="TAC"/>
            </w:pPr>
            <w:r>
              <w:t>n255,</w:t>
            </w:r>
          </w:p>
          <w:p w14:paraId="75F1FE36" w14:textId="37B8A3C7" w:rsidR="00E76472" w:rsidRDefault="009116D6" w:rsidP="009116D6">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5FB25E44" w14:textId="77777777" w:rsidR="00E76472" w:rsidRDefault="00E76472" w:rsidP="009116D6">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8D75242"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77B9BF8" w14:textId="77777777" w:rsidR="00E76472" w:rsidRDefault="00E76472" w:rsidP="009116D6">
            <w:pPr>
              <w:pStyle w:val="TAC"/>
            </w:pPr>
            <w:r>
              <w:t>-BW</w:t>
            </w:r>
            <w:r>
              <w:rPr>
                <w:vertAlign w:val="subscript"/>
              </w:rPr>
              <w:t>Channel</w:t>
            </w:r>
            <w:r>
              <w:t xml:space="preserve">/2 – </w:t>
            </w:r>
          </w:p>
          <w:p w14:paraId="3C1B6BCF" w14:textId="77777777" w:rsidR="00E76472" w:rsidRDefault="00E76472" w:rsidP="009116D6">
            <w:pPr>
              <w:pStyle w:val="TAC"/>
            </w:pPr>
            <w:r>
              <w:t>F</w:t>
            </w:r>
            <w:r>
              <w:rPr>
                <w:vertAlign w:val="subscript"/>
              </w:rPr>
              <w:t>Ioffset, case 1</w:t>
            </w:r>
          </w:p>
          <w:p w14:paraId="0303C190" w14:textId="77777777" w:rsidR="00E76472" w:rsidRDefault="00E76472" w:rsidP="009116D6">
            <w:pPr>
              <w:pStyle w:val="TAC"/>
            </w:pPr>
            <w:r>
              <w:t>and</w:t>
            </w:r>
          </w:p>
          <w:p w14:paraId="4225713A" w14:textId="77777777" w:rsidR="00E76472" w:rsidRDefault="00E76472" w:rsidP="009116D6">
            <w:pPr>
              <w:pStyle w:val="TAC"/>
            </w:pPr>
            <w:r>
              <w:t>BW</w:t>
            </w:r>
            <w:r>
              <w:rPr>
                <w:vertAlign w:val="subscript"/>
              </w:rPr>
              <w:t>Channel</w:t>
            </w:r>
            <w:r>
              <w:t xml:space="preserve">/2 + </w:t>
            </w:r>
          </w:p>
          <w:p w14:paraId="31759597" w14:textId="77777777" w:rsidR="00E76472" w:rsidRDefault="00E76472" w:rsidP="009116D6">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06F89255" w14:textId="77777777" w:rsidR="00E76472" w:rsidRDefault="00E76472" w:rsidP="009116D6">
            <w:pPr>
              <w:pStyle w:val="TAC"/>
            </w:pPr>
            <w:r>
              <w:t>≤ -BW</w:t>
            </w:r>
            <w:r>
              <w:rPr>
                <w:vertAlign w:val="subscript"/>
              </w:rPr>
              <w:t>Channel</w:t>
            </w:r>
            <w:r>
              <w:t xml:space="preserve">/2 – </w:t>
            </w:r>
          </w:p>
          <w:p w14:paraId="09127D81" w14:textId="77777777" w:rsidR="00E76472" w:rsidRDefault="00E76472" w:rsidP="009116D6">
            <w:pPr>
              <w:pStyle w:val="TAC"/>
            </w:pPr>
            <w:r>
              <w:t>F</w:t>
            </w:r>
            <w:r>
              <w:rPr>
                <w:vertAlign w:val="subscript"/>
              </w:rPr>
              <w:t>Ioffset, case 2</w:t>
            </w:r>
          </w:p>
          <w:p w14:paraId="2565814D" w14:textId="77777777" w:rsidR="00E76472" w:rsidRDefault="00E76472" w:rsidP="009116D6">
            <w:pPr>
              <w:pStyle w:val="TAC"/>
            </w:pPr>
            <w:r>
              <w:t>and</w:t>
            </w:r>
          </w:p>
          <w:p w14:paraId="421E2CBB" w14:textId="77777777" w:rsidR="00E76472" w:rsidRDefault="00E76472" w:rsidP="009116D6">
            <w:pPr>
              <w:pStyle w:val="TAC"/>
            </w:pPr>
            <w:r>
              <w:t>≥ BW</w:t>
            </w:r>
            <w:r>
              <w:rPr>
                <w:vertAlign w:val="subscript"/>
              </w:rPr>
              <w:t>Channel</w:t>
            </w:r>
            <w:r>
              <w:t xml:space="preserve">/2 + </w:t>
            </w:r>
          </w:p>
          <w:p w14:paraId="1AA6DFE5" w14:textId="77777777" w:rsidR="00E76472" w:rsidRDefault="00E76472" w:rsidP="009116D6">
            <w:pPr>
              <w:pStyle w:val="TAC"/>
            </w:pPr>
            <w:r>
              <w:t>F</w:t>
            </w:r>
            <w:r>
              <w:rPr>
                <w:vertAlign w:val="subscript"/>
              </w:rPr>
              <w:t>Ioffset, case 2</w:t>
            </w:r>
          </w:p>
        </w:tc>
      </w:tr>
      <w:tr w:rsidR="00E76472" w14:paraId="1C5D408B" w14:textId="77777777" w:rsidTr="009116D6">
        <w:trPr>
          <w:jc w:val="center"/>
        </w:trPr>
        <w:tc>
          <w:tcPr>
            <w:tcW w:w="1104" w:type="dxa"/>
            <w:tcBorders>
              <w:top w:val="nil"/>
              <w:left w:val="single" w:sz="4" w:space="0" w:color="auto"/>
              <w:bottom w:val="single" w:sz="4" w:space="0" w:color="auto"/>
              <w:right w:val="single" w:sz="4" w:space="0" w:color="auto"/>
            </w:tcBorders>
            <w:hideMark/>
          </w:tcPr>
          <w:p w14:paraId="58B9719E" w14:textId="749B7E94" w:rsidR="00E76472" w:rsidRDefault="00E76472" w:rsidP="009116D6">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D48AAB7" w14:textId="77777777" w:rsidR="00E76472" w:rsidRDefault="00E76472" w:rsidP="009116D6">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7CA1309"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2E4910F8" w14:textId="77777777" w:rsidR="00E76472" w:rsidRDefault="00E76472" w:rsidP="009116D6">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441CC59F" w14:textId="77777777" w:rsidR="00E76472" w:rsidRDefault="00E76472" w:rsidP="009116D6">
            <w:pPr>
              <w:pStyle w:val="TAC"/>
            </w:pPr>
            <w:r>
              <w:t>F</w:t>
            </w:r>
            <w:r>
              <w:rPr>
                <w:vertAlign w:val="subscript"/>
              </w:rPr>
              <w:t>DL_low</w:t>
            </w:r>
            <w:r>
              <w:t xml:space="preserve"> – 15</w:t>
            </w:r>
          </w:p>
          <w:p w14:paraId="1ED64233" w14:textId="77777777" w:rsidR="00E76472" w:rsidRDefault="00E76472" w:rsidP="009116D6">
            <w:pPr>
              <w:pStyle w:val="TAC"/>
            </w:pPr>
            <w:r>
              <w:t>to</w:t>
            </w:r>
          </w:p>
          <w:p w14:paraId="1CB66569" w14:textId="77777777" w:rsidR="00E76472" w:rsidRDefault="00E76472" w:rsidP="009116D6">
            <w:pPr>
              <w:pStyle w:val="TAC"/>
            </w:pPr>
            <w:r>
              <w:t>F</w:t>
            </w:r>
            <w:r>
              <w:rPr>
                <w:vertAlign w:val="subscript"/>
              </w:rPr>
              <w:t>DL_high</w:t>
            </w:r>
            <w:r>
              <w:t xml:space="preserve"> + 15</w:t>
            </w:r>
          </w:p>
        </w:tc>
      </w:tr>
      <w:tr w:rsidR="00E76472" w14:paraId="13824CB4" w14:textId="77777777" w:rsidTr="007159D8">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716C3D81" w14:textId="77777777" w:rsidR="00E76472" w:rsidRDefault="00E76472" w:rsidP="0054256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rPr>
              <w:object w:dxaOrig="2280" w:dyaOrig="240" w14:anchorId="34AF075C">
                <v:shape id="_x0000_i1028" type="#_x0000_t75" style="width:114pt;height:11pt" o:ole="">
                  <v:imagedata r:id="rId21" o:title=""/>
                </v:shape>
                <o:OLEObject Type="Embed" ProgID="Equation.3" ShapeID="_x0000_i1028" DrawAspect="Content" ObjectID="_1804704064" r:id="rId24"/>
              </w:object>
            </w:r>
            <w:r>
              <w:t>MHz with SCS the sub-carrier spacing of the wanted signal in MHz. The interferer is an NR signal with 15 kHz SCS.</w:t>
            </w:r>
          </w:p>
          <w:p w14:paraId="79858D15" w14:textId="0296E217" w:rsidR="00E76472" w:rsidRPr="002D14C4" w:rsidRDefault="00E76472" w:rsidP="0054256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3DA15DE1" w14:textId="5C7E1AE6" w:rsidR="001F6D06" w:rsidRPr="00E76472" w:rsidRDefault="001F6D06" w:rsidP="001F6D06"/>
    <w:p w14:paraId="729B648A" w14:textId="6D44926F" w:rsidR="001F6D06" w:rsidRDefault="001F6D06" w:rsidP="001F6D06">
      <w:pPr>
        <w:pStyle w:val="Heading3"/>
      </w:pPr>
      <w:bookmarkStart w:id="2103" w:name="_Toc97562316"/>
      <w:bookmarkStart w:id="2104" w:name="_Toc104122550"/>
      <w:bookmarkStart w:id="2105" w:name="_Toc104205501"/>
      <w:bookmarkStart w:id="2106" w:name="_Toc104206708"/>
      <w:bookmarkStart w:id="2107" w:name="_Toc104503668"/>
      <w:bookmarkStart w:id="2108" w:name="_Toc106127599"/>
      <w:bookmarkStart w:id="2109" w:name="_Toc123057964"/>
      <w:bookmarkStart w:id="2110" w:name="_Toc124256657"/>
      <w:bookmarkStart w:id="2111" w:name="_Toc131734970"/>
      <w:bookmarkStart w:id="2112" w:name="_Toc137372747"/>
      <w:bookmarkStart w:id="2113" w:name="_Toc138885133"/>
      <w:bookmarkStart w:id="2114" w:name="_Toc145690636"/>
      <w:bookmarkStart w:id="2115" w:name="_Toc155382191"/>
      <w:bookmarkStart w:id="2116" w:name="_Toc161753900"/>
      <w:bookmarkStart w:id="2117" w:name="_Toc161754521"/>
      <w:bookmarkStart w:id="2118" w:name="_Toc163202094"/>
      <w:bookmarkStart w:id="2119" w:name="_Toc169888356"/>
      <w:bookmarkStart w:id="2120" w:name="_Toc171551545"/>
      <w:bookmarkStart w:id="2121" w:name="_Toc176775267"/>
      <w:bookmarkStart w:id="2122" w:name="_Toc187243862"/>
      <w:bookmarkStart w:id="2123" w:name="_Toc193201411"/>
      <w:r>
        <w:t>7.6.3</w:t>
      </w:r>
      <w:r>
        <w:tab/>
        <w:t>Out</w:t>
      </w:r>
      <w:r w:rsidR="00060453">
        <w:t>-</w:t>
      </w:r>
      <w:r>
        <w:t>of</w:t>
      </w:r>
      <w:r w:rsidR="00060453">
        <w:t>-</w:t>
      </w:r>
      <w:r>
        <w:t>band blocking</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E76472">
      <w:pPr>
        <w:keepNext/>
        <w:keepLines/>
        <w:spacing w:before="60"/>
        <w:jc w:val="center"/>
        <w:rPr>
          <w:rFonts w:ascii="Arial" w:hAnsi="Arial"/>
          <w:b/>
        </w:rPr>
      </w:pPr>
      <w:r>
        <w:rPr>
          <w:rFonts w:ascii="Arial" w:hAnsi="Arial"/>
          <w:b/>
        </w:rPr>
        <w:lastRenderedPageBreak/>
        <w:t>Table 7.6.3-1: Out-of-band blocking parameters for NR satellite bands with F</w:t>
      </w:r>
      <w:r>
        <w:rPr>
          <w:rFonts w:ascii="Arial" w:hAnsi="Arial"/>
          <w:b/>
          <w:vertAlign w:val="subscript"/>
        </w:rPr>
        <w:t xml:space="preserve">DL_high </w:t>
      </w:r>
      <w:r>
        <w:rPr>
          <w:rFonts w:ascii="Arial" w:hAnsi="Arial" w:cs="Arial"/>
          <w:b/>
        </w:rPr>
        <w:t>&lt;</w:t>
      </w:r>
      <w:r>
        <w:rPr>
          <w:rFonts w:ascii="Arial" w:hAnsi="Arial"/>
          <w:b/>
        </w:rPr>
        <w:t xml:space="preserve"> 2700 MHz and F</w:t>
      </w:r>
      <w:r>
        <w:rPr>
          <w:rFonts w:ascii="Arial" w:hAnsi="Arial"/>
          <w:b/>
          <w:vertAlign w:val="subscript"/>
        </w:rPr>
        <w:t xml:space="preserve">UL_high </w:t>
      </w:r>
      <w:r>
        <w:rPr>
          <w:rFonts w:ascii="Arial" w:hAnsi="Arial" w:cs="Arial"/>
          <w:b/>
        </w:rPr>
        <w:t>&lt;</w:t>
      </w:r>
      <w:r>
        <w:rPr>
          <w:rFonts w:ascii="Arial" w:hAnsi="Arial"/>
          <w:b/>
        </w:rP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0BF37BC0"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23173F2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4DDDA90F"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BAB76A5"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11BB7953"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16DF262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09C68E5E"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21505F7A"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36B8F0F" w14:textId="77777777" w:rsidR="00E76472" w:rsidRDefault="00E76472" w:rsidP="007159D8">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5BEDB7"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6818F2A9" w14:textId="77777777" w:rsidTr="007159D8">
        <w:trPr>
          <w:jc w:val="center"/>
        </w:trPr>
        <w:tc>
          <w:tcPr>
            <w:tcW w:w="1487" w:type="dxa"/>
            <w:tcBorders>
              <w:top w:val="nil"/>
              <w:left w:val="single" w:sz="4" w:space="0" w:color="auto"/>
              <w:bottom w:val="single" w:sz="4" w:space="0" w:color="auto"/>
              <w:right w:val="single" w:sz="4" w:space="0" w:color="auto"/>
            </w:tcBorders>
            <w:vAlign w:val="center"/>
            <w:hideMark/>
          </w:tcPr>
          <w:p w14:paraId="602A11BC" w14:textId="77777777" w:rsidR="00E76472" w:rsidRDefault="00E76472" w:rsidP="007159D8">
            <w:pPr>
              <w:keepNext/>
              <w:keepLines/>
              <w:spacing w:after="0"/>
              <w:jc w:val="center"/>
              <w:rPr>
                <w:rFonts w:ascii="Arial" w:hAnsi="Arial"/>
                <w:sz w:val="18"/>
              </w:rPr>
            </w:pPr>
            <w:r>
              <w:rPr>
                <w:rFonts w:ascii="Arial" w:hAnsi="Arial"/>
                <w:sz w:val="18"/>
              </w:rPr>
              <w:t>Power in transmission bandwidth configuration</w:t>
            </w:r>
            <w:r>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48F7360F" w14:textId="77777777" w:rsidR="00E76472" w:rsidRDefault="00E76472" w:rsidP="007159D8">
            <w:pPr>
              <w:keepNext/>
              <w:keepLines/>
              <w:spacing w:after="0"/>
              <w:jc w:val="center"/>
              <w:rPr>
                <w:rFonts w:ascii="Arial" w:hAnsi="Arial"/>
                <w:sz w:val="18"/>
              </w:rPr>
            </w:pPr>
            <w:r>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EE1B258" w14:textId="77777777" w:rsidR="00E76472" w:rsidRDefault="00E76472" w:rsidP="007159D8">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383AC17" w14:textId="77777777" w:rsidR="00E76472" w:rsidRDefault="00E76472" w:rsidP="007159D8">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DCB31" w14:textId="77777777" w:rsidR="00E76472" w:rsidRDefault="00E76472" w:rsidP="007159D8">
            <w:pPr>
              <w:keepNext/>
              <w:keepLines/>
              <w:spacing w:after="0"/>
              <w:jc w:val="center"/>
              <w:rPr>
                <w:rFonts w:ascii="Arial" w:hAnsi="Arial"/>
                <w:sz w:val="18"/>
                <w:lang w:val="sv-SE"/>
              </w:rPr>
            </w:pPr>
            <w:r>
              <w:rPr>
                <w:rFonts w:ascii="Arial" w:hAnsi="Arial"/>
                <w:sz w:val="18"/>
              </w:rPr>
              <w:t xml:space="preserve"> REFSENS + 9 dB</w:t>
            </w:r>
          </w:p>
        </w:tc>
      </w:tr>
      <w:tr w:rsidR="00E76472" w14:paraId="3AE28447"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02231C3" w14:textId="77777777" w:rsidR="00E76472" w:rsidRDefault="00E76472" w:rsidP="00230ED0">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5ADBBCB0" w14:textId="20F69FD0" w:rsidR="00E76472" w:rsidRDefault="00E76472" w:rsidP="00230ED0">
            <w:pPr>
              <w:pStyle w:val="TAN"/>
            </w:pPr>
            <w:r>
              <w:t>NOTE 2:</w:t>
            </w:r>
            <w:r w:rsidR="00230ED0" w:rsidRPr="00A1115A">
              <w:tab/>
            </w:r>
            <w:r>
              <w:t>Power in transmission bandwidth configuration shall be rounded to the next higher 0.5dB value.</w:t>
            </w:r>
          </w:p>
        </w:tc>
      </w:tr>
    </w:tbl>
    <w:p w14:paraId="1EF9778E" w14:textId="77777777" w:rsidR="00E76472" w:rsidRPr="00400A33" w:rsidRDefault="00E76472" w:rsidP="00E76472"/>
    <w:p w14:paraId="51A7475E" w14:textId="0F0BDE68" w:rsidR="003B78D2" w:rsidRDefault="001D489E" w:rsidP="003B78D2">
      <w:pPr>
        <w:pStyle w:val="TH"/>
      </w:pPr>
      <w:r>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3B78D2" w14:paraId="69105105"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969CBA0" w14:textId="77777777" w:rsidR="003B78D2" w:rsidRPr="008F1D1A" w:rsidRDefault="003B78D2" w:rsidP="007159D8">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AB570E0" w14:textId="77777777" w:rsidR="003B78D2" w:rsidRDefault="003B78D2" w:rsidP="007159D8">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6DB7FA3E" w14:textId="77777777" w:rsidR="003B78D2" w:rsidRDefault="003B78D2" w:rsidP="007159D8">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4608178E" w14:textId="77777777" w:rsidR="003B78D2" w:rsidRDefault="003B78D2" w:rsidP="007159D8">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F7C8651" w14:textId="77777777" w:rsidR="003B78D2" w:rsidRDefault="003B78D2" w:rsidP="007159D8">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739A233" w14:textId="77777777" w:rsidR="003B78D2" w:rsidRDefault="003B78D2" w:rsidP="007159D8">
            <w:pPr>
              <w:pStyle w:val="TAH"/>
            </w:pPr>
            <w:r>
              <w:t>Range 3</w:t>
            </w:r>
          </w:p>
        </w:tc>
      </w:tr>
      <w:tr w:rsidR="003B78D2" w14:paraId="0B2A9CCE"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32012C7F" w14:textId="77777777" w:rsidR="003B78D2" w:rsidRPr="008F1D1A" w:rsidRDefault="003B78D2" w:rsidP="007159D8">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214CB64" w14:textId="77777777" w:rsidR="003B78D2" w:rsidRDefault="003B78D2" w:rsidP="007159D8">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2CBB191" w14:textId="77777777" w:rsidR="003B78D2" w:rsidRDefault="003B78D2" w:rsidP="007159D8">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7B67D36D" w14:textId="77777777" w:rsidR="003B78D2" w:rsidRDefault="003B78D2" w:rsidP="007159D8">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5926EEF0" w14:textId="21277D98" w:rsidR="003B78D2" w:rsidRDefault="003B78D2" w:rsidP="007159D8">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45A94E38" w14:textId="77777777" w:rsidR="003B78D2" w:rsidRDefault="003B78D2" w:rsidP="007159D8">
            <w:pPr>
              <w:pStyle w:val="TAC"/>
            </w:pPr>
            <w:r>
              <w:t>-15</w:t>
            </w:r>
          </w:p>
        </w:tc>
      </w:tr>
      <w:tr w:rsidR="00757913" w14:paraId="3D14A7BD"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5D96E4" w14:textId="6E89B3F0" w:rsidR="00757913" w:rsidRDefault="00757913" w:rsidP="00757913">
            <w:pPr>
              <w:pStyle w:val="TAC"/>
            </w:pPr>
            <w:r w:rsidRPr="00715883">
              <w:t>n254</w:t>
            </w:r>
            <w:r w:rsidRPr="00715883">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E727182" w14:textId="33C8F134" w:rsidR="00757913" w:rsidRDefault="00757913" w:rsidP="00757913">
            <w:pPr>
              <w:pStyle w:val="TAC"/>
              <w:rPr>
                <w:lang w:val="sv-SE"/>
              </w:rPr>
            </w:pPr>
            <w:r w:rsidRPr="00715883">
              <w:rPr>
                <w:lang w:val="sv-SE"/>
              </w:rPr>
              <w:t>F</w:t>
            </w:r>
            <w:r w:rsidRPr="00715883">
              <w:rPr>
                <w:vertAlign w:val="subscript"/>
                <w:lang w:val="sv-SE"/>
              </w:rPr>
              <w:t>interferer</w:t>
            </w:r>
            <w:r w:rsidRPr="00715883">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7796969" w14:textId="3EDA2AD6" w:rsidR="00757913" w:rsidRDefault="00757913" w:rsidP="00757913">
            <w:pPr>
              <w:pStyle w:val="TAC"/>
              <w:rPr>
                <w:lang w:val="sv-SE"/>
              </w:rPr>
            </w:pPr>
            <w:r w:rsidRPr="00715883">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52AA3081" w14:textId="77777777" w:rsidR="00757913" w:rsidRPr="00715883" w:rsidRDefault="00757913" w:rsidP="00757913">
            <w:pPr>
              <w:pStyle w:val="TAC"/>
              <w:rPr>
                <w:rFonts w:cs="Arial"/>
              </w:rPr>
            </w:pPr>
            <w:r w:rsidRPr="00715883">
              <w:rPr>
                <w:rFonts w:cs="Arial"/>
              </w:rPr>
              <w:t>-60 &lt; f – F</w:t>
            </w:r>
            <w:r w:rsidRPr="00715883">
              <w:rPr>
                <w:rFonts w:cs="Arial"/>
                <w:vertAlign w:val="subscript"/>
              </w:rPr>
              <w:t>DL_low</w:t>
            </w:r>
            <w:r w:rsidRPr="00715883">
              <w:rPr>
                <w:rFonts w:cs="Arial"/>
              </w:rPr>
              <w:t xml:space="preserve"> &lt; -15</w:t>
            </w:r>
          </w:p>
          <w:p w14:paraId="661399C1" w14:textId="77777777" w:rsidR="00757913" w:rsidRPr="00715883" w:rsidRDefault="00757913" w:rsidP="00757913">
            <w:pPr>
              <w:pStyle w:val="TAC"/>
              <w:rPr>
                <w:rFonts w:cs="Arial"/>
              </w:rPr>
            </w:pPr>
            <w:r w:rsidRPr="00715883">
              <w:rPr>
                <w:rFonts w:cs="Arial"/>
              </w:rPr>
              <w:t>or</w:t>
            </w:r>
          </w:p>
          <w:p w14:paraId="17CDAB2D" w14:textId="18FE799A" w:rsidR="00757913" w:rsidRDefault="00757913" w:rsidP="00757913">
            <w:pPr>
              <w:pStyle w:val="TAC"/>
              <w:rPr>
                <w:rFonts w:cs="Arial"/>
              </w:rPr>
            </w:pPr>
            <w:r w:rsidRPr="00715883">
              <w:rPr>
                <w:rFonts w:cs="Arial"/>
              </w:rPr>
              <w:t>15 &lt; f – F</w:t>
            </w:r>
            <w:r w:rsidRPr="00715883">
              <w:rPr>
                <w:rFonts w:cs="Arial"/>
                <w:vertAlign w:val="subscript"/>
              </w:rPr>
              <w:t>DL_high</w:t>
            </w:r>
            <w:r w:rsidRPr="00715883">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58BBF6A" w14:textId="77777777" w:rsidR="00757913" w:rsidRPr="00715883" w:rsidRDefault="00757913" w:rsidP="00757913">
            <w:pPr>
              <w:pStyle w:val="TAC"/>
              <w:rPr>
                <w:rFonts w:cs="Arial"/>
              </w:rPr>
            </w:pPr>
            <w:r w:rsidRPr="00715883">
              <w:rPr>
                <w:rFonts w:cs="Arial"/>
              </w:rPr>
              <w:t>-85 &lt; f – F</w:t>
            </w:r>
            <w:r w:rsidRPr="00715883">
              <w:rPr>
                <w:rFonts w:cs="Arial"/>
                <w:vertAlign w:val="subscript"/>
              </w:rPr>
              <w:t>DL_low</w:t>
            </w:r>
            <w:r w:rsidRPr="00715883">
              <w:rPr>
                <w:rFonts w:cs="Arial"/>
              </w:rPr>
              <w:t xml:space="preserve"> ≤ -60</w:t>
            </w:r>
          </w:p>
          <w:p w14:paraId="0D3B47BD" w14:textId="77777777" w:rsidR="00757913" w:rsidRPr="00715883" w:rsidRDefault="00757913" w:rsidP="00757913">
            <w:pPr>
              <w:pStyle w:val="TAC"/>
              <w:rPr>
                <w:rFonts w:cs="Arial"/>
              </w:rPr>
            </w:pPr>
            <w:r w:rsidRPr="00715883">
              <w:rPr>
                <w:rFonts w:cs="Arial"/>
              </w:rPr>
              <w:t>or</w:t>
            </w:r>
          </w:p>
          <w:p w14:paraId="482CA282" w14:textId="363BC573" w:rsidR="00757913" w:rsidRDefault="00757913" w:rsidP="00757913">
            <w:pPr>
              <w:pStyle w:val="TAC"/>
              <w:rPr>
                <w:rFonts w:cs="Arial"/>
              </w:rPr>
            </w:pPr>
            <w:r w:rsidRPr="00715883">
              <w:rPr>
                <w:rFonts w:cs="Arial"/>
              </w:rPr>
              <w:t>60 ≤ f – F</w:t>
            </w:r>
            <w:r w:rsidRPr="00715883">
              <w:rPr>
                <w:rFonts w:cs="Arial"/>
                <w:vertAlign w:val="subscript"/>
              </w:rPr>
              <w:t>DL_high</w:t>
            </w:r>
            <w:r w:rsidRPr="00715883">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E129190" w14:textId="77777777" w:rsidR="00757913" w:rsidRPr="00715883" w:rsidRDefault="00757913" w:rsidP="00757913">
            <w:pPr>
              <w:pStyle w:val="TAC"/>
              <w:rPr>
                <w:rFonts w:cs="Arial"/>
              </w:rPr>
            </w:pPr>
            <w:r w:rsidRPr="00715883">
              <w:rPr>
                <w:rFonts w:cs="Arial"/>
              </w:rPr>
              <w:t>1 ≤ f ≤ F</w:t>
            </w:r>
            <w:r w:rsidRPr="00715883">
              <w:rPr>
                <w:rFonts w:cs="Arial"/>
                <w:vertAlign w:val="subscript"/>
              </w:rPr>
              <w:t>DL_low</w:t>
            </w:r>
            <w:r w:rsidRPr="00715883">
              <w:rPr>
                <w:rFonts w:cs="Arial"/>
              </w:rPr>
              <w:t xml:space="preserve"> – 85</w:t>
            </w:r>
          </w:p>
          <w:p w14:paraId="1967116A" w14:textId="77777777" w:rsidR="00757913" w:rsidRPr="00715883" w:rsidRDefault="00757913" w:rsidP="00757913">
            <w:pPr>
              <w:pStyle w:val="TAC"/>
              <w:rPr>
                <w:rFonts w:cs="Arial"/>
              </w:rPr>
            </w:pPr>
            <w:r w:rsidRPr="00715883">
              <w:rPr>
                <w:rFonts w:cs="Arial"/>
              </w:rPr>
              <w:t>or</w:t>
            </w:r>
          </w:p>
          <w:p w14:paraId="2213C9A8" w14:textId="77777777" w:rsidR="00757913" w:rsidRPr="00715883" w:rsidRDefault="00757913" w:rsidP="00757913">
            <w:pPr>
              <w:pStyle w:val="TAC"/>
              <w:rPr>
                <w:rFonts w:cs="Arial"/>
              </w:rPr>
            </w:pPr>
            <w:r w:rsidRPr="00715883">
              <w:rPr>
                <w:rFonts w:cs="Arial"/>
              </w:rPr>
              <w:t>F</w:t>
            </w:r>
            <w:r w:rsidRPr="00715883">
              <w:rPr>
                <w:rFonts w:cs="Arial"/>
                <w:vertAlign w:val="subscript"/>
              </w:rPr>
              <w:t>DL_high</w:t>
            </w:r>
            <w:r w:rsidRPr="00715883">
              <w:rPr>
                <w:rFonts w:cs="Arial"/>
              </w:rPr>
              <w:t xml:space="preserve"> + 85 ≤ f</w:t>
            </w:r>
          </w:p>
          <w:p w14:paraId="736321CD" w14:textId="6C2BE3B5" w:rsidR="00757913" w:rsidRDefault="00757913" w:rsidP="00757913">
            <w:pPr>
              <w:pStyle w:val="TAC"/>
              <w:rPr>
                <w:rFonts w:cs="Arial"/>
              </w:rPr>
            </w:pPr>
            <w:r w:rsidRPr="00715883">
              <w:rPr>
                <w:rFonts w:cs="Arial"/>
              </w:rPr>
              <w:t>≤ 12750</w:t>
            </w:r>
          </w:p>
        </w:tc>
      </w:tr>
      <w:tr w:rsidR="003B78D2" w14:paraId="33351122"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0D5C2A35" w14:textId="3021C36F" w:rsidR="003B78D2" w:rsidRDefault="003B78D2" w:rsidP="007159D8">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23CBDFD7"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5F56F180"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257BB6C2" w14:textId="77777777" w:rsidR="003B78D2" w:rsidRDefault="003B78D2" w:rsidP="007159D8">
            <w:pPr>
              <w:pStyle w:val="TAC"/>
              <w:rPr>
                <w:rFonts w:cs="Arial"/>
              </w:rPr>
            </w:pPr>
            <w:r>
              <w:rPr>
                <w:rFonts w:cs="Arial"/>
              </w:rPr>
              <w:t>-60 &lt; f – F</w:t>
            </w:r>
            <w:r>
              <w:rPr>
                <w:rFonts w:cs="Arial"/>
                <w:vertAlign w:val="subscript"/>
              </w:rPr>
              <w:t>DL_low</w:t>
            </w:r>
            <w:r>
              <w:rPr>
                <w:rFonts w:cs="Arial"/>
              </w:rPr>
              <w:t xml:space="preserve"> &lt; -15</w:t>
            </w:r>
          </w:p>
          <w:p w14:paraId="161F029A" w14:textId="77777777" w:rsidR="003B78D2" w:rsidRDefault="003B78D2" w:rsidP="007159D8">
            <w:pPr>
              <w:pStyle w:val="TAC"/>
              <w:rPr>
                <w:rFonts w:cs="Arial"/>
              </w:rPr>
            </w:pPr>
            <w:r>
              <w:rPr>
                <w:rFonts w:cs="Arial"/>
              </w:rPr>
              <w:t>or</w:t>
            </w:r>
          </w:p>
          <w:p w14:paraId="3EB3846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7EBD8BD" w14:textId="77777777" w:rsidR="003B78D2" w:rsidRDefault="003B78D2" w:rsidP="007159D8">
            <w:pPr>
              <w:pStyle w:val="TAC"/>
              <w:rPr>
                <w:rFonts w:cs="Arial"/>
              </w:rPr>
            </w:pPr>
            <w:r>
              <w:rPr>
                <w:rFonts w:cs="Arial"/>
              </w:rPr>
              <w:t>-85 &lt; f – F</w:t>
            </w:r>
            <w:r>
              <w:rPr>
                <w:rFonts w:cs="Arial"/>
                <w:vertAlign w:val="subscript"/>
              </w:rPr>
              <w:t>DL_low</w:t>
            </w:r>
            <w:r>
              <w:rPr>
                <w:rFonts w:cs="Arial"/>
              </w:rPr>
              <w:t xml:space="preserve"> ≤ -60</w:t>
            </w:r>
          </w:p>
          <w:p w14:paraId="7DE6724B" w14:textId="77777777" w:rsidR="003B78D2" w:rsidRDefault="003B78D2" w:rsidP="007159D8">
            <w:pPr>
              <w:pStyle w:val="TAC"/>
              <w:rPr>
                <w:rFonts w:cs="Arial"/>
              </w:rPr>
            </w:pPr>
            <w:r>
              <w:rPr>
                <w:rFonts w:cs="Arial"/>
              </w:rPr>
              <w:t>or</w:t>
            </w:r>
          </w:p>
          <w:p w14:paraId="0CBBAAD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169512A2"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85</w:t>
            </w:r>
          </w:p>
          <w:p w14:paraId="6FF88A3E" w14:textId="77777777" w:rsidR="003B78D2" w:rsidRDefault="003B78D2" w:rsidP="007159D8">
            <w:pPr>
              <w:pStyle w:val="TAC"/>
              <w:rPr>
                <w:rFonts w:cs="Arial"/>
              </w:rPr>
            </w:pPr>
            <w:r>
              <w:rPr>
                <w:rFonts w:cs="Arial"/>
              </w:rPr>
              <w:t>or</w:t>
            </w:r>
          </w:p>
          <w:p w14:paraId="2CDC71F9"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200D2444" w14:textId="77777777" w:rsidR="003B78D2" w:rsidRDefault="003B78D2" w:rsidP="007159D8">
            <w:pPr>
              <w:pStyle w:val="TAC"/>
              <w:rPr>
                <w:rFonts w:cs="Arial"/>
              </w:rPr>
            </w:pPr>
            <w:r>
              <w:rPr>
                <w:rFonts w:cs="Arial"/>
              </w:rPr>
              <w:t>≤ 12750</w:t>
            </w:r>
          </w:p>
        </w:tc>
      </w:tr>
      <w:tr w:rsidR="003B78D2" w14:paraId="6AECF9F1"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5DF0352" w14:textId="77777777" w:rsidR="003B78D2" w:rsidRDefault="003B78D2" w:rsidP="007159D8">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278F1C95"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8485805"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A659421" w14:textId="77777777" w:rsidR="003B78D2" w:rsidRDefault="003B78D2" w:rsidP="007159D8">
            <w:pPr>
              <w:pStyle w:val="TAC"/>
              <w:rPr>
                <w:rFonts w:cs="Arial"/>
              </w:rPr>
            </w:pPr>
            <w:r>
              <w:rPr>
                <w:rFonts w:cs="Arial"/>
              </w:rPr>
              <w:t>-100 &lt; f – F</w:t>
            </w:r>
            <w:r>
              <w:rPr>
                <w:rFonts w:cs="Arial"/>
                <w:vertAlign w:val="subscript"/>
              </w:rPr>
              <w:t>DL_low</w:t>
            </w:r>
            <w:r>
              <w:rPr>
                <w:rFonts w:cs="Arial"/>
              </w:rPr>
              <w:t xml:space="preserve"> &lt; -15</w:t>
            </w:r>
          </w:p>
          <w:p w14:paraId="35F08770" w14:textId="77777777" w:rsidR="003B78D2" w:rsidRDefault="003B78D2" w:rsidP="007159D8">
            <w:pPr>
              <w:pStyle w:val="TAC"/>
              <w:rPr>
                <w:rFonts w:cs="Arial"/>
              </w:rPr>
            </w:pPr>
            <w:r>
              <w:rPr>
                <w:rFonts w:cs="Arial"/>
              </w:rPr>
              <w:t>or</w:t>
            </w:r>
          </w:p>
          <w:p w14:paraId="6788982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E42AA92" w14:textId="77777777" w:rsidR="003B78D2" w:rsidRDefault="003B78D2" w:rsidP="007159D8">
            <w:pPr>
              <w:pStyle w:val="TAC"/>
              <w:rPr>
                <w:rFonts w:cs="Arial"/>
              </w:rPr>
            </w:pPr>
            <w:r>
              <w:rPr>
                <w:rFonts w:cs="Arial"/>
              </w:rPr>
              <w:t>-145 &lt; f – F</w:t>
            </w:r>
            <w:r>
              <w:rPr>
                <w:rFonts w:cs="Arial"/>
                <w:vertAlign w:val="subscript"/>
              </w:rPr>
              <w:t>DL_low</w:t>
            </w:r>
            <w:r>
              <w:rPr>
                <w:rFonts w:cs="Arial"/>
              </w:rPr>
              <w:t xml:space="preserve"> ≤ -100</w:t>
            </w:r>
          </w:p>
          <w:p w14:paraId="5E969408" w14:textId="77777777" w:rsidR="003B78D2" w:rsidRDefault="003B78D2" w:rsidP="007159D8">
            <w:pPr>
              <w:pStyle w:val="TAC"/>
              <w:rPr>
                <w:rFonts w:cs="Arial"/>
              </w:rPr>
            </w:pPr>
            <w:r>
              <w:rPr>
                <w:rFonts w:cs="Arial"/>
              </w:rPr>
              <w:t>or</w:t>
            </w:r>
          </w:p>
          <w:p w14:paraId="51B9CD7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00B86BF"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145</w:t>
            </w:r>
          </w:p>
          <w:p w14:paraId="353D42A7" w14:textId="77777777" w:rsidR="003B78D2" w:rsidRDefault="003B78D2" w:rsidP="007159D8">
            <w:pPr>
              <w:pStyle w:val="TAC"/>
              <w:rPr>
                <w:rFonts w:cs="Arial"/>
              </w:rPr>
            </w:pPr>
            <w:r>
              <w:rPr>
                <w:rFonts w:cs="Arial"/>
              </w:rPr>
              <w:t>or</w:t>
            </w:r>
          </w:p>
          <w:p w14:paraId="0A32BE6A"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57BF8F65" w14:textId="77777777" w:rsidR="003B78D2" w:rsidRDefault="003B78D2" w:rsidP="007159D8">
            <w:pPr>
              <w:pStyle w:val="TAC"/>
              <w:rPr>
                <w:rFonts w:cs="Arial"/>
              </w:rPr>
            </w:pPr>
            <w:r>
              <w:rPr>
                <w:rFonts w:cs="Arial"/>
              </w:rPr>
              <w:t>≤ 12750</w:t>
            </w:r>
          </w:p>
        </w:tc>
      </w:tr>
      <w:tr w:rsidR="003B78D2" w:rsidRPr="00C0717D" w14:paraId="03E03A1D" w14:textId="77777777" w:rsidTr="007159D8">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73D837D" w14:textId="77777777" w:rsidR="00757913" w:rsidRPr="00715883" w:rsidRDefault="00757913" w:rsidP="00757913">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sidRPr="00715883">
              <w:rPr>
                <w:rFonts w:eastAsia="MS Mincho"/>
                <w:lang w:val="en-US"/>
              </w:rPr>
              <w:t>Band n256 lower frequency ranges are modified to enable specific implementations</w:t>
            </w:r>
          </w:p>
          <w:p w14:paraId="4DEA213C" w14:textId="0C3AEE0C" w:rsidR="00757913" w:rsidRPr="00715883" w:rsidRDefault="00757913" w:rsidP="00757913">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2A09D7EF" w14:textId="77777777" w:rsidR="00757913" w:rsidRPr="00715883" w:rsidRDefault="00757913" w:rsidP="00757913">
            <w:pPr>
              <w:pStyle w:val="TAN"/>
              <w:rPr>
                <w:lang w:val="sv-SE"/>
              </w:rPr>
            </w:pPr>
            <w:r w:rsidRPr="00715883">
              <w:t>NOTE</w:t>
            </w:r>
            <w:r w:rsidRPr="00715883">
              <w:rPr>
                <w:rFonts w:hint="eastAsia"/>
              </w:rPr>
              <w:t xml:space="preserve"> </w:t>
            </w:r>
            <w:r w:rsidRPr="00715883">
              <w:t>3:</w:t>
            </w:r>
            <w:r w:rsidRPr="00715883">
              <w:tab/>
            </w:r>
            <w:r w:rsidRPr="00715883">
              <w:rPr>
                <w:rFonts w:eastAsia="MS Mincho"/>
              </w:rPr>
              <w:t>void</w:t>
            </w:r>
          </w:p>
          <w:p w14:paraId="3CBEEEE9" w14:textId="56ADBD32" w:rsidR="003B78D2" w:rsidRPr="00230ED0" w:rsidRDefault="00757913" w:rsidP="00757913">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sidRPr="00715883">
              <w:rPr>
                <w:rFonts w:eastAsia="MS Mincho"/>
              </w:rPr>
              <w:t>void</w:t>
            </w:r>
          </w:p>
        </w:tc>
      </w:tr>
    </w:tbl>
    <w:p w14:paraId="4C22195D" w14:textId="77777777" w:rsidR="003B78D2" w:rsidRPr="00C0603E" w:rsidRDefault="003B78D2" w:rsidP="003B78D2">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5.5pt;height:14pt" o:ole="">
            <v:imagedata r:id="rId25" o:title=""/>
          </v:shape>
          <o:OLEObject Type="Embed" ProgID="Equation.3" ShapeID="_x0000_i1029" DrawAspect="Content" ObjectID="_1804704065" r:id="rId26"/>
        </w:object>
      </w:r>
    </w:p>
    <w:p w14:paraId="4E6D003D" w14:textId="18523CEE"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6pt;height:16pt;mso-wrap-style:square;mso-position-horizontal-relative:page;mso-position-vertical-relative:page" o:ole="">
            <v:imagedata r:id="rId27" o:title=""/>
          </v:shape>
          <o:OLEObject Type="Embed" ProgID="Equation.3" ShapeID="_x0000_i1030" DrawAspect="Content" ObjectID="_1804704066" r:id="rId28"/>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2124" w:name="_Toc97562317"/>
      <w:bookmarkStart w:id="2125" w:name="_Toc104122551"/>
      <w:bookmarkStart w:id="2126" w:name="_Toc104205502"/>
      <w:bookmarkStart w:id="2127" w:name="_Toc104206709"/>
      <w:bookmarkStart w:id="2128" w:name="_Toc104503669"/>
      <w:bookmarkStart w:id="2129" w:name="_Toc106127600"/>
      <w:bookmarkStart w:id="2130" w:name="_Toc123057965"/>
      <w:bookmarkStart w:id="2131" w:name="_Toc124256658"/>
      <w:bookmarkStart w:id="2132" w:name="_Toc131734971"/>
      <w:bookmarkStart w:id="2133" w:name="_Toc137372748"/>
      <w:bookmarkStart w:id="2134" w:name="_Toc138885134"/>
      <w:bookmarkStart w:id="2135" w:name="_Toc145690637"/>
      <w:bookmarkStart w:id="2136" w:name="_Toc155382192"/>
      <w:bookmarkStart w:id="2137" w:name="_Toc161753901"/>
      <w:bookmarkStart w:id="2138" w:name="_Toc161754522"/>
      <w:bookmarkStart w:id="2139" w:name="_Toc163202095"/>
      <w:bookmarkStart w:id="2140" w:name="_Toc169888357"/>
      <w:bookmarkStart w:id="2141" w:name="_Toc171551546"/>
      <w:bookmarkStart w:id="2142" w:name="_Toc176775268"/>
      <w:bookmarkStart w:id="2143" w:name="_Toc187243863"/>
      <w:bookmarkStart w:id="2144" w:name="_Toc193201412"/>
      <w:r>
        <w:t>7.6.4</w:t>
      </w:r>
      <w:r>
        <w:tab/>
        <w:t>Narrow</w:t>
      </w:r>
      <w:r w:rsidR="00060453">
        <w:t xml:space="preserve"> </w:t>
      </w:r>
      <w:r>
        <w:t>band blocking</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The relative throughput shall be ≥ 95 % of the maximum throughput of the reference measurement channels as specified 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lastRenderedPageBreak/>
        <w:t>Table 7.6.4-1: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375"/>
        <w:gridCol w:w="688"/>
        <w:gridCol w:w="1575"/>
        <w:gridCol w:w="1575"/>
        <w:gridCol w:w="1575"/>
        <w:gridCol w:w="1575"/>
      </w:tblGrid>
      <w:tr w:rsidR="00E76472" w14:paraId="04614921" w14:textId="77777777" w:rsidTr="007159D8">
        <w:trPr>
          <w:trHeight w:val="187"/>
        </w:trPr>
        <w:tc>
          <w:tcPr>
            <w:tcW w:w="662" w:type="pct"/>
            <w:tcBorders>
              <w:top w:val="single" w:sz="4" w:space="0" w:color="auto"/>
              <w:left w:val="single" w:sz="4" w:space="0" w:color="auto"/>
              <w:bottom w:val="nil"/>
              <w:right w:val="single" w:sz="4" w:space="0" w:color="auto"/>
            </w:tcBorders>
            <w:vAlign w:val="center"/>
          </w:tcPr>
          <w:p w14:paraId="6D76CC1D" w14:textId="7972A9DB" w:rsidR="00E76472" w:rsidRDefault="003D3E5D" w:rsidP="009116D6">
            <w:pPr>
              <w:pStyle w:val="TAH"/>
            </w:pPr>
            <w:r w:rsidRPr="00874A32">
              <w:rPr>
                <w:rFonts w:eastAsia="PMingLiU"/>
                <w:lang w:val="en-US"/>
              </w:rPr>
              <w:t>Operating Band</w:t>
            </w:r>
          </w:p>
        </w:tc>
        <w:tc>
          <w:tcPr>
            <w:tcW w:w="713" w:type="pct"/>
            <w:tcBorders>
              <w:top w:val="single" w:sz="4" w:space="0" w:color="auto"/>
              <w:left w:val="single" w:sz="4" w:space="0" w:color="auto"/>
              <w:bottom w:val="nil"/>
              <w:right w:val="single" w:sz="4" w:space="0" w:color="auto"/>
            </w:tcBorders>
            <w:vAlign w:val="center"/>
            <w:hideMark/>
          </w:tcPr>
          <w:p w14:paraId="01816C0D" w14:textId="77777777" w:rsidR="00E76472" w:rsidRDefault="00E76472" w:rsidP="009116D6">
            <w:pPr>
              <w:pStyle w:val="TAH"/>
            </w:pPr>
            <w:r>
              <w:t>Parameter</w:t>
            </w:r>
          </w:p>
        </w:tc>
        <w:tc>
          <w:tcPr>
            <w:tcW w:w="357" w:type="pct"/>
            <w:tcBorders>
              <w:top w:val="single" w:sz="4" w:space="0" w:color="auto"/>
              <w:left w:val="single" w:sz="4" w:space="0" w:color="auto"/>
              <w:bottom w:val="nil"/>
              <w:right w:val="single" w:sz="4" w:space="0" w:color="auto"/>
            </w:tcBorders>
            <w:vAlign w:val="center"/>
            <w:hideMark/>
          </w:tcPr>
          <w:p w14:paraId="5D1AD768" w14:textId="77777777" w:rsidR="00E76472" w:rsidRDefault="00E76472" w:rsidP="009116D6">
            <w:pPr>
              <w:pStyle w:val="TAH"/>
            </w:pPr>
            <w:r>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69C6A2D2" w14:textId="77777777" w:rsidR="00E76472" w:rsidRDefault="00E76472" w:rsidP="009116D6">
            <w:pPr>
              <w:pStyle w:val="TAH"/>
            </w:pPr>
            <w:r>
              <w:t>Channel Bandwidth (MHz)</w:t>
            </w:r>
          </w:p>
        </w:tc>
      </w:tr>
      <w:tr w:rsidR="00E76472" w14:paraId="45922AD4" w14:textId="77777777" w:rsidTr="007159D8">
        <w:trPr>
          <w:trHeight w:val="187"/>
        </w:trPr>
        <w:tc>
          <w:tcPr>
            <w:tcW w:w="662" w:type="pct"/>
            <w:tcBorders>
              <w:top w:val="nil"/>
              <w:left w:val="single" w:sz="4" w:space="0" w:color="auto"/>
              <w:bottom w:val="single" w:sz="4" w:space="0" w:color="auto"/>
              <w:right w:val="single" w:sz="4" w:space="0" w:color="auto"/>
            </w:tcBorders>
            <w:vAlign w:val="center"/>
          </w:tcPr>
          <w:p w14:paraId="233F2D9D" w14:textId="77777777" w:rsidR="00E76472" w:rsidRDefault="00E76472" w:rsidP="009116D6">
            <w:pPr>
              <w:pStyle w:val="TAH"/>
            </w:pPr>
          </w:p>
        </w:tc>
        <w:tc>
          <w:tcPr>
            <w:tcW w:w="713" w:type="pct"/>
            <w:tcBorders>
              <w:top w:val="nil"/>
              <w:left w:val="single" w:sz="4" w:space="0" w:color="auto"/>
              <w:bottom w:val="single" w:sz="4" w:space="0" w:color="auto"/>
              <w:right w:val="single" w:sz="4" w:space="0" w:color="auto"/>
            </w:tcBorders>
            <w:vAlign w:val="center"/>
            <w:hideMark/>
          </w:tcPr>
          <w:p w14:paraId="49C5A378" w14:textId="77777777" w:rsidR="00E76472" w:rsidRDefault="00E76472" w:rsidP="009116D6">
            <w:pPr>
              <w:pStyle w:val="TAH"/>
            </w:pPr>
          </w:p>
        </w:tc>
        <w:tc>
          <w:tcPr>
            <w:tcW w:w="357" w:type="pct"/>
            <w:tcBorders>
              <w:top w:val="nil"/>
              <w:left w:val="single" w:sz="4" w:space="0" w:color="auto"/>
              <w:bottom w:val="single" w:sz="4" w:space="0" w:color="auto"/>
              <w:right w:val="single" w:sz="4" w:space="0" w:color="auto"/>
            </w:tcBorders>
            <w:vAlign w:val="center"/>
            <w:hideMark/>
          </w:tcPr>
          <w:p w14:paraId="3E1D1EB7" w14:textId="77777777" w:rsidR="00E76472" w:rsidRDefault="00E76472" w:rsidP="009116D6">
            <w:pPr>
              <w:pStyle w:val="TAH"/>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E303070" w14:textId="77777777" w:rsidR="00E76472" w:rsidRDefault="00E76472" w:rsidP="009116D6">
            <w:pPr>
              <w:pStyle w:val="TAH"/>
              <w:rPr>
                <w:rFonts w:eastAsiaTheme="minorEastAsia"/>
              </w:rPr>
            </w:pPr>
            <w:r>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E76472" w:rsidRDefault="00E76472" w:rsidP="009116D6">
            <w:pPr>
              <w:pStyle w:val="TAH"/>
            </w:pPr>
            <w:r>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E76472" w:rsidRDefault="00E76472" w:rsidP="009116D6">
            <w:pPr>
              <w:pStyle w:val="TAH"/>
            </w:pPr>
            <w:r>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E76472" w:rsidRDefault="00E76472" w:rsidP="009116D6">
            <w:pPr>
              <w:pStyle w:val="TAH"/>
            </w:pPr>
            <w:r>
              <w:t>20</w:t>
            </w:r>
          </w:p>
        </w:tc>
      </w:tr>
      <w:tr w:rsidR="00E76472" w14:paraId="4B8C53C1" w14:textId="77777777" w:rsidTr="003D3E5D">
        <w:trPr>
          <w:trHeight w:val="187"/>
        </w:trPr>
        <w:tc>
          <w:tcPr>
            <w:tcW w:w="662" w:type="pct"/>
            <w:tcBorders>
              <w:top w:val="single" w:sz="4" w:space="0" w:color="auto"/>
              <w:left w:val="single" w:sz="4" w:space="0" w:color="auto"/>
              <w:bottom w:val="nil"/>
              <w:right w:val="single" w:sz="4" w:space="0" w:color="auto"/>
            </w:tcBorders>
            <w:vAlign w:val="center"/>
            <w:hideMark/>
          </w:tcPr>
          <w:p w14:paraId="2E2A604C" w14:textId="77777777" w:rsidR="00757913" w:rsidRPr="00715883" w:rsidRDefault="00757913" w:rsidP="00757913">
            <w:pPr>
              <w:pStyle w:val="TAC"/>
            </w:pPr>
            <w:r w:rsidRPr="008C5CED">
              <w:t>n254,</w:t>
            </w:r>
          </w:p>
          <w:p w14:paraId="1381E4FB" w14:textId="310D5B08" w:rsidR="00E76472" w:rsidRDefault="00E76472" w:rsidP="003D3E5D">
            <w:pPr>
              <w:pStyle w:val="TAC"/>
            </w:pPr>
            <w:r>
              <w:t>n255,</w:t>
            </w:r>
          </w:p>
          <w:p w14:paraId="793A1C1D" w14:textId="77777777" w:rsidR="00E76472" w:rsidRDefault="00E76472" w:rsidP="003D3E5D">
            <w:pPr>
              <w:pStyle w:val="TAC"/>
            </w:pPr>
            <w:r>
              <w:t>n256</w:t>
            </w:r>
          </w:p>
        </w:tc>
        <w:tc>
          <w:tcPr>
            <w:tcW w:w="713" w:type="pct"/>
            <w:tcBorders>
              <w:top w:val="single" w:sz="4" w:space="0" w:color="auto"/>
              <w:left w:val="single" w:sz="4" w:space="0" w:color="auto"/>
              <w:bottom w:val="nil"/>
              <w:right w:val="single" w:sz="4" w:space="0" w:color="auto"/>
            </w:tcBorders>
            <w:vAlign w:val="center"/>
            <w:hideMark/>
          </w:tcPr>
          <w:p w14:paraId="455587CF" w14:textId="77777777" w:rsidR="00E76472" w:rsidRDefault="00E76472" w:rsidP="007159D8">
            <w:pPr>
              <w:pStyle w:val="TAC"/>
            </w:pPr>
            <w:r>
              <w:t>P</w:t>
            </w:r>
            <w:r>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7D47F307"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4C4343C9" w14:textId="77777777" w:rsidR="00E76472" w:rsidRDefault="00E76472" w:rsidP="007159D8">
            <w:pPr>
              <w:pStyle w:val="TAC"/>
            </w:pPr>
            <w:r>
              <w:t>P</w:t>
            </w:r>
            <w:r>
              <w:rPr>
                <w:vertAlign w:val="subscript"/>
              </w:rPr>
              <w:t>REFSENS</w:t>
            </w:r>
            <w:r>
              <w:t xml:space="preserve"> + channel-bandwidth specific value below</w:t>
            </w:r>
          </w:p>
        </w:tc>
      </w:tr>
      <w:tr w:rsidR="00E76472" w14:paraId="2F054B46" w14:textId="77777777" w:rsidTr="003D3E5D">
        <w:trPr>
          <w:trHeight w:val="187"/>
        </w:trPr>
        <w:tc>
          <w:tcPr>
            <w:tcW w:w="662" w:type="pct"/>
            <w:tcBorders>
              <w:top w:val="nil"/>
              <w:left w:val="single" w:sz="4" w:space="0" w:color="auto"/>
              <w:bottom w:val="nil"/>
              <w:right w:val="single" w:sz="4" w:space="0" w:color="auto"/>
            </w:tcBorders>
            <w:vAlign w:val="center"/>
            <w:hideMark/>
          </w:tcPr>
          <w:p w14:paraId="6175F5DE" w14:textId="77777777" w:rsidR="00E76472" w:rsidRDefault="00E76472" w:rsidP="003D3E5D">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05662EED" w14:textId="77777777" w:rsidR="00E76472" w:rsidRDefault="00E76472" w:rsidP="009116D6">
            <w:pPr>
              <w:pStyle w:val="TAC"/>
            </w:pPr>
          </w:p>
        </w:tc>
        <w:tc>
          <w:tcPr>
            <w:tcW w:w="357" w:type="pct"/>
            <w:tcBorders>
              <w:top w:val="nil"/>
              <w:left w:val="single" w:sz="4" w:space="0" w:color="auto"/>
              <w:bottom w:val="single" w:sz="4" w:space="0" w:color="auto"/>
              <w:right w:val="single" w:sz="4" w:space="0" w:color="auto"/>
            </w:tcBorders>
            <w:vAlign w:val="center"/>
            <w:hideMark/>
          </w:tcPr>
          <w:p w14:paraId="3C22F571" w14:textId="77777777" w:rsidR="00E76472" w:rsidRDefault="00E76472" w:rsidP="009116D6">
            <w:pPr>
              <w:pStyle w:val="TAC"/>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242EC47F" w14:textId="77777777" w:rsidR="00E76472" w:rsidRDefault="00E76472" w:rsidP="007159D8">
            <w:pPr>
              <w:pStyle w:val="TAC"/>
              <w:rPr>
                <w:rFonts w:eastAsiaTheme="minorEastAsia"/>
              </w:rPr>
            </w:pPr>
            <w:r>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E76472" w:rsidRDefault="00E76472" w:rsidP="007159D8">
            <w:pPr>
              <w:pStyle w:val="TAC"/>
            </w:pPr>
            <w:r>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E76472" w:rsidRDefault="00E76472" w:rsidP="007159D8">
            <w:pPr>
              <w:pStyle w:val="TAC"/>
            </w:pPr>
            <w:r>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E76472" w:rsidRDefault="00E76472" w:rsidP="007159D8">
            <w:pPr>
              <w:pStyle w:val="TAC"/>
            </w:pPr>
            <w:r>
              <w:t>16</w:t>
            </w:r>
          </w:p>
        </w:tc>
      </w:tr>
      <w:tr w:rsidR="00E76472" w14:paraId="551730AA" w14:textId="77777777" w:rsidTr="003D3E5D">
        <w:trPr>
          <w:trHeight w:val="187"/>
        </w:trPr>
        <w:tc>
          <w:tcPr>
            <w:tcW w:w="662" w:type="pct"/>
            <w:tcBorders>
              <w:top w:val="nil"/>
              <w:left w:val="single" w:sz="4" w:space="0" w:color="auto"/>
              <w:bottom w:val="nil"/>
              <w:right w:val="single" w:sz="4" w:space="0" w:color="auto"/>
            </w:tcBorders>
            <w:vAlign w:val="center"/>
            <w:hideMark/>
          </w:tcPr>
          <w:p w14:paraId="79257BD1" w14:textId="77777777" w:rsidR="00E76472" w:rsidRDefault="00E76472" w:rsidP="003D3E5D">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E76472" w:rsidRDefault="00E76472" w:rsidP="009116D6">
            <w:pPr>
              <w:pStyle w:val="TAC"/>
            </w:pPr>
            <w:r>
              <w:t>P</w:t>
            </w:r>
            <w:r>
              <w:rPr>
                <w:vertAlign w:val="subscript"/>
              </w:rPr>
              <w:t>uw</w:t>
            </w:r>
            <w:r>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BF65B3F" w14:textId="77777777" w:rsidR="00E76472" w:rsidRDefault="00E76472" w:rsidP="007159D8">
            <w:pPr>
              <w:pStyle w:val="TAC"/>
            </w:pPr>
            <w:r>
              <w:t>-55</w:t>
            </w:r>
          </w:p>
        </w:tc>
      </w:tr>
      <w:tr w:rsidR="002206F5" w14:paraId="73A9CF5C" w14:textId="77777777" w:rsidTr="003D3E5D">
        <w:trPr>
          <w:trHeight w:val="187"/>
        </w:trPr>
        <w:tc>
          <w:tcPr>
            <w:tcW w:w="662" w:type="pct"/>
            <w:tcBorders>
              <w:top w:val="nil"/>
              <w:left w:val="single" w:sz="4" w:space="0" w:color="auto"/>
              <w:bottom w:val="nil"/>
              <w:right w:val="single" w:sz="4" w:space="0" w:color="auto"/>
            </w:tcBorders>
            <w:vAlign w:val="center"/>
            <w:hideMark/>
          </w:tcPr>
          <w:p w14:paraId="75B2CD1C"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2206F5" w:rsidRDefault="002206F5"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1743F36" w14:textId="77777777" w:rsidR="002206F5" w:rsidRDefault="00000000"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2206F5" w14:paraId="11906C2B" w14:textId="77777777" w:rsidTr="003D3E5D">
        <w:trPr>
          <w:trHeight w:val="187"/>
        </w:trPr>
        <w:tc>
          <w:tcPr>
            <w:tcW w:w="662" w:type="pct"/>
            <w:tcBorders>
              <w:top w:val="nil"/>
              <w:left w:val="single" w:sz="4" w:space="0" w:color="auto"/>
              <w:bottom w:val="single" w:sz="4" w:space="0" w:color="auto"/>
              <w:right w:val="single" w:sz="4" w:space="0" w:color="auto"/>
            </w:tcBorders>
            <w:vAlign w:val="center"/>
            <w:hideMark/>
          </w:tcPr>
          <w:p w14:paraId="5484E6F8"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2206F5" w:rsidRDefault="002206F5"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D6973E8" w14:textId="77777777" w:rsidR="002206F5" w:rsidRDefault="002206F5" w:rsidP="002206F5">
            <w:pPr>
              <w:pStyle w:val="TAC"/>
            </w:pPr>
            <w:r>
              <w:t>NA</w:t>
            </w:r>
          </w:p>
        </w:tc>
      </w:tr>
      <w:tr w:rsidR="00E76472" w14:paraId="483151F3" w14:textId="77777777" w:rsidTr="007159D8">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6C925BC6" w14:textId="25F83F38" w:rsidR="00E76472" w:rsidRDefault="00E76472" w:rsidP="00230ED0">
            <w:pPr>
              <w:pStyle w:val="TAN"/>
            </w:pPr>
            <w:r>
              <w:t>NOTE 1:</w:t>
            </w:r>
            <w:r w:rsidR="0004603E">
              <w:t xml:space="preserve"> </w:t>
            </w:r>
            <w:r w:rsidR="0004603E">
              <w:tab/>
            </w:r>
            <w:r>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45D7B6F0" w14:textId="3F9E0922" w:rsidR="00E76472" w:rsidRDefault="00E76472" w:rsidP="00230ED0">
            <w:pPr>
              <w:pStyle w:val="TAN"/>
            </w:pPr>
            <w:r>
              <w:t>NOTE 2:</w:t>
            </w:r>
            <w:r w:rsidR="0004603E">
              <w:t xml:space="preserve"> </w:t>
            </w:r>
            <w:r w:rsidR="0004603E">
              <w:tab/>
            </w:r>
            <w:r>
              <w:t>The P</w:t>
            </w:r>
            <w:r>
              <w:rPr>
                <w:vertAlign w:val="subscript"/>
              </w:rPr>
              <w:t>REFSENS</w:t>
            </w:r>
            <w:r>
              <w:t xml:space="preserve"> power level is specified in clause 7.3.2. </w:t>
            </w:r>
          </w:p>
          <w:p w14:paraId="1A584A91" w14:textId="084CD663" w:rsidR="00E76472" w:rsidRDefault="00E76472" w:rsidP="00230ED0">
            <w:pPr>
              <w:pStyle w:val="TAN"/>
              <w:rPr>
                <w:noProof/>
              </w:rPr>
            </w:pPr>
            <w:r w:rsidRPr="002F163B">
              <w:rPr>
                <w:szCs w:val="18"/>
              </w:rPr>
              <w:t xml:space="preserve">NOTE </w:t>
            </w:r>
            <w:r>
              <w:rPr>
                <w:szCs w:val="18"/>
              </w:rPr>
              <w:t>3</w:t>
            </w:r>
            <w:r w:rsidRPr="002F163B">
              <w:rPr>
                <w:szCs w:val="18"/>
              </w:rPr>
              <w:t>:</w:t>
            </w:r>
            <w:r w:rsidR="0004603E">
              <w:t xml:space="preserve"> </w:t>
            </w:r>
            <w:r w:rsidR="0004603E">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2145" w:name="_Toc97562318"/>
      <w:bookmarkStart w:id="2146" w:name="_Toc104122552"/>
      <w:bookmarkStart w:id="2147" w:name="_Toc104205503"/>
      <w:bookmarkStart w:id="2148" w:name="_Toc104206710"/>
      <w:bookmarkStart w:id="2149" w:name="_Toc104503670"/>
      <w:bookmarkStart w:id="2150" w:name="_Toc106127601"/>
      <w:bookmarkStart w:id="2151" w:name="_Toc123057966"/>
      <w:bookmarkStart w:id="2152" w:name="_Toc124256659"/>
      <w:bookmarkStart w:id="2153" w:name="_Toc131734972"/>
      <w:bookmarkStart w:id="2154" w:name="_Toc137372749"/>
      <w:bookmarkStart w:id="2155" w:name="_Toc138885135"/>
      <w:bookmarkStart w:id="2156" w:name="_Toc145690638"/>
      <w:bookmarkStart w:id="2157" w:name="_Toc155382193"/>
      <w:bookmarkStart w:id="2158" w:name="_Toc161753902"/>
      <w:bookmarkStart w:id="2159" w:name="_Toc161754523"/>
      <w:bookmarkStart w:id="2160" w:name="_Toc163202096"/>
      <w:bookmarkStart w:id="2161" w:name="_Toc169888358"/>
      <w:bookmarkStart w:id="2162" w:name="_Toc171551547"/>
      <w:bookmarkStart w:id="2163" w:name="_Toc176775269"/>
      <w:bookmarkStart w:id="2164" w:name="_Toc187243864"/>
      <w:bookmarkStart w:id="2165" w:name="_Toc193201413"/>
      <w:r>
        <w:t>7.7</w:t>
      </w:r>
      <w:r>
        <w:tab/>
        <w:t>Spurious response</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6B56747D" w14:textId="77777777" w:rsidR="00E76472" w:rsidRPr="00A1115A" w:rsidRDefault="00E76472" w:rsidP="00E76472">
      <w:bookmarkStart w:id="2166"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77777777" w:rsidR="00E76472" w:rsidRPr="005641E3" w:rsidRDefault="00E76472" w:rsidP="007159D8">
            <w:pPr>
              <w:keepNext/>
              <w:keepLines/>
              <w:spacing w:after="0"/>
              <w:jc w:val="center"/>
              <w:rPr>
                <w:rFonts w:ascii="Arial" w:hAnsi="Arial"/>
                <w:sz w:val="18"/>
              </w:rPr>
            </w:pPr>
            <w:r w:rsidRPr="005641E3">
              <w:rPr>
                <w:rFonts w:ascii="Arial" w:hAnsi="Arial"/>
                <w:sz w:val="18"/>
              </w:rPr>
              <w:t>Power in transmission bandwidth configuration</w:t>
            </w:r>
            <w:r w:rsidRPr="00416F94">
              <w:rPr>
                <w:rFonts w:ascii="Arial" w:hAnsi="Arial"/>
                <w:sz w:val="18"/>
                <w:vertAlign w:val="superscript"/>
              </w:rPr>
              <w:t>2</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 xml:space="preserve">CMAX_L,f,c </w:t>
            </w:r>
            <w:r w:rsidRPr="005641E3">
              <w:t>at the minimum UL configuration specified in Table 7.3.2-3 with P</w:t>
            </w:r>
            <w:r w:rsidRPr="005641E3">
              <w:rPr>
                <w:vertAlign w:val="subscript"/>
              </w:rPr>
              <w:t xml:space="preserve">CMAX_L,f,c </w:t>
            </w:r>
            <w:r w:rsidRPr="005641E3">
              <w:t>defined in clause 6.2.4.</w:t>
            </w:r>
          </w:p>
          <w:p w14:paraId="268B97C7" w14:textId="01DEE947" w:rsidR="00E76472" w:rsidRPr="005641E3" w:rsidRDefault="00E76472" w:rsidP="00230ED0">
            <w:pPr>
              <w:pStyle w:val="TAN"/>
            </w:pPr>
            <w:r w:rsidRPr="005641E3">
              <w:t>NOTE 2:</w:t>
            </w:r>
            <w:r w:rsidR="00230ED0" w:rsidRPr="00A1115A">
              <w:tab/>
            </w:r>
            <w:r w:rsidRPr="005641E3">
              <w:rPr>
                <w:rFonts w:hint="eastAsia"/>
              </w:rPr>
              <w:t>Power in transmission bandwidth configuration value is rounded to the next higher 0.5dB value</w:t>
            </w:r>
            <w:r w:rsidRPr="005641E3">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2166"/>
    </w:tbl>
    <w:p w14:paraId="52B892C7" w14:textId="67A9A9F3" w:rsidR="001F6D06" w:rsidRDefault="001F6D06" w:rsidP="001F6D06"/>
    <w:p w14:paraId="0DE3CC9D" w14:textId="7E5F30E0" w:rsidR="001F6D06" w:rsidRDefault="001F6D06" w:rsidP="001F6D06">
      <w:pPr>
        <w:pStyle w:val="Heading2"/>
      </w:pPr>
      <w:bookmarkStart w:id="2167" w:name="_Toc97562319"/>
      <w:bookmarkStart w:id="2168" w:name="_Toc104122553"/>
      <w:bookmarkStart w:id="2169" w:name="_Toc104205504"/>
      <w:bookmarkStart w:id="2170" w:name="_Toc104206711"/>
      <w:bookmarkStart w:id="2171" w:name="_Toc104503671"/>
      <w:bookmarkStart w:id="2172" w:name="_Toc106127602"/>
      <w:bookmarkStart w:id="2173" w:name="_Toc123057967"/>
      <w:bookmarkStart w:id="2174" w:name="_Toc124256660"/>
      <w:bookmarkStart w:id="2175" w:name="_Toc131734973"/>
      <w:bookmarkStart w:id="2176" w:name="_Toc137372750"/>
      <w:bookmarkStart w:id="2177" w:name="_Toc138885136"/>
      <w:bookmarkStart w:id="2178" w:name="_Toc145690639"/>
      <w:bookmarkStart w:id="2179" w:name="_Toc155382194"/>
      <w:bookmarkStart w:id="2180" w:name="_Toc161753903"/>
      <w:bookmarkStart w:id="2181" w:name="_Toc161754524"/>
      <w:bookmarkStart w:id="2182" w:name="_Toc163202097"/>
      <w:bookmarkStart w:id="2183" w:name="_Toc169888359"/>
      <w:bookmarkStart w:id="2184" w:name="_Toc171551548"/>
      <w:bookmarkStart w:id="2185" w:name="_Toc176775270"/>
      <w:bookmarkStart w:id="2186" w:name="_Toc187243865"/>
      <w:bookmarkStart w:id="2187" w:name="_Toc193201414"/>
      <w:r>
        <w:t>7.8</w:t>
      </w:r>
      <w:r>
        <w:tab/>
        <w:t>Intermodulation characteristics</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11DCD3F1" w14:textId="098CF019" w:rsidR="00404316" w:rsidRPr="00B11AAD" w:rsidRDefault="00404316" w:rsidP="00404316">
      <w:bookmarkStart w:id="2188" w:name="_Toc97562320"/>
      <w:bookmarkStart w:id="2189" w:name="_Toc104122554"/>
      <w:bookmarkStart w:id="2190" w:name="_Toc104205505"/>
      <w:bookmarkStart w:id="2191" w:name="_Toc104206712"/>
      <w:bookmarkStart w:id="2192" w:name="_Toc104503672"/>
      <w:bookmarkStart w:id="2193"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2194" w:name="_Toc123057968"/>
      <w:bookmarkStart w:id="2195" w:name="_Toc124256661"/>
      <w:bookmarkStart w:id="2196" w:name="_Toc131734974"/>
      <w:bookmarkStart w:id="2197" w:name="_Toc137372751"/>
      <w:bookmarkStart w:id="2198" w:name="_Toc138885137"/>
      <w:bookmarkStart w:id="2199" w:name="_Toc145690640"/>
      <w:bookmarkStart w:id="2200" w:name="_Toc155382195"/>
      <w:bookmarkStart w:id="2201" w:name="_Toc161753904"/>
      <w:bookmarkStart w:id="2202" w:name="_Toc161754525"/>
      <w:bookmarkStart w:id="2203" w:name="_Toc163202098"/>
      <w:bookmarkStart w:id="2204" w:name="_Toc169888360"/>
      <w:bookmarkStart w:id="2205" w:name="_Toc171551549"/>
      <w:bookmarkStart w:id="2206" w:name="_Toc176775271"/>
      <w:bookmarkStart w:id="2207" w:name="_Toc187243866"/>
      <w:bookmarkStart w:id="2208" w:name="_Toc193201415"/>
      <w:r>
        <w:lastRenderedPageBreak/>
        <w:t>7.9</w:t>
      </w:r>
      <w:r>
        <w:tab/>
        <w:t>Spurious emissions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2209" w:name="_Toc97562321"/>
      <w:bookmarkStart w:id="2210" w:name="_Toc104122555"/>
      <w:bookmarkStart w:id="2211" w:name="_Toc104205506"/>
      <w:bookmarkStart w:id="2212" w:name="_Toc104206713"/>
      <w:bookmarkStart w:id="2213" w:name="_Toc104503673"/>
      <w:bookmarkStart w:id="2214" w:name="_Toc106127604"/>
      <w:bookmarkStart w:id="2215" w:name="_Toc123057969"/>
      <w:bookmarkStart w:id="2216" w:name="_Toc124256662"/>
      <w:bookmarkStart w:id="2217" w:name="_Toc131734975"/>
      <w:bookmarkStart w:id="2218" w:name="_Toc137372752"/>
      <w:bookmarkStart w:id="2219" w:name="_Toc138885138"/>
      <w:bookmarkStart w:id="2220" w:name="_Toc145690641"/>
      <w:bookmarkStart w:id="2221" w:name="_Toc155382196"/>
      <w:bookmarkStart w:id="2222" w:name="_Toc161753905"/>
      <w:bookmarkStart w:id="2223" w:name="_Toc161754526"/>
      <w:bookmarkStart w:id="2224" w:name="_Toc163202099"/>
      <w:bookmarkStart w:id="2225" w:name="_Toc169888361"/>
      <w:bookmarkStart w:id="2226" w:name="_Toc171551550"/>
      <w:bookmarkStart w:id="2227" w:name="_Toc176775272"/>
      <w:bookmarkStart w:id="2228" w:name="_Toc187243867"/>
      <w:bookmarkStart w:id="2229" w:name="_Toc193201416"/>
      <w:r>
        <w:t>8</w:t>
      </w:r>
      <w:r>
        <w:tab/>
        <w:t>Conducted performance requirements</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26255C4E" w14:textId="008B1F4C" w:rsidR="001F6D06" w:rsidRDefault="001F6D06" w:rsidP="001F6D06">
      <w:pPr>
        <w:pStyle w:val="Heading2"/>
      </w:pPr>
      <w:bookmarkStart w:id="2230" w:name="_Toc97562322"/>
      <w:bookmarkStart w:id="2231" w:name="_Toc104122556"/>
      <w:bookmarkStart w:id="2232" w:name="_Toc104205507"/>
      <w:bookmarkStart w:id="2233" w:name="_Toc104206714"/>
      <w:bookmarkStart w:id="2234" w:name="_Toc104503674"/>
      <w:bookmarkStart w:id="2235" w:name="_Toc106127605"/>
      <w:bookmarkStart w:id="2236" w:name="_Toc123057970"/>
      <w:bookmarkStart w:id="2237" w:name="_Toc124256663"/>
      <w:bookmarkStart w:id="2238" w:name="_Toc131734976"/>
      <w:bookmarkStart w:id="2239" w:name="_Toc137372753"/>
      <w:bookmarkStart w:id="2240" w:name="_Toc138885139"/>
      <w:bookmarkStart w:id="2241" w:name="_Toc145690642"/>
      <w:bookmarkStart w:id="2242" w:name="_Toc155382197"/>
      <w:bookmarkStart w:id="2243" w:name="_Toc161753906"/>
      <w:bookmarkStart w:id="2244" w:name="_Toc161754527"/>
      <w:bookmarkStart w:id="2245" w:name="_Toc163202100"/>
      <w:bookmarkStart w:id="2246" w:name="_Toc169888362"/>
      <w:bookmarkStart w:id="2247" w:name="_Toc171551551"/>
      <w:bookmarkStart w:id="2248" w:name="_Toc176775273"/>
      <w:bookmarkStart w:id="2249" w:name="_Toc187243868"/>
      <w:bookmarkStart w:id="2250" w:name="_Toc193201417"/>
      <w:r>
        <w:t>8.1</w:t>
      </w:r>
      <w:r>
        <w:tab/>
        <w:t>General</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407A6CC9" w14:textId="77777777" w:rsidR="00E13F74" w:rsidRPr="00652012" w:rsidRDefault="00E13F74" w:rsidP="00E13F74">
      <w:pPr>
        <w:pStyle w:val="Heading3"/>
      </w:pPr>
      <w:bookmarkStart w:id="2251" w:name="_Toc21338139"/>
      <w:bookmarkStart w:id="2252" w:name="_Toc29808247"/>
      <w:bookmarkStart w:id="2253" w:name="_Toc37068166"/>
      <w:bookmarkStart w:id="2254" w:name="_Toc37083709"/>
      <w:bookmarkStart w:id="2255" w:name="_Toc37084051"/>
      <w:bookmarkStart w:id="2256" w:name="_Toc40209413"/>
      <w:bookmarkStart w:id="2257" w:name="_Toc40209755"/>
      <w:bookmarkStart w:id="2258" w:name="_Toc45892714"/>
      <w:bookmarkStart w:id="2259" w:name="_Toc53176571"/>
      <w:bookmarkStart w:id="2260" w:name="_Toc61120847"/>
      <w:bookmarkStart w:id="2261" w:name="_Toc67917991"/>
      <w:bookmarkStart w:id="2262" w:name="_Toc76298034"/>
      <w:bookmarkStart w:id="2263" w:name="_Toc76572046"/>
      <w:bookmarkStart w:id="2264" w:name="_Toc76651913"/>
      <w:bookmarkStart w:id="2265" w:name="_Toc76652751"/>
      <w:bookmarkStart w:id="2266" w:name="_Toc83742023"/>
      <w:bookmarkStart w:id="2267" w:name="_Toc91440513"/>
      <w:bookmarkStart w:id="2268" w:name="_Toc98849298"/>
      <w:bookmarkStart w:id="2269" w:name="_Toc106543147"/>
      <w:bookmarkStart w:id="2270" w:name="_Toc106737242"/>
      <w:bookmarkStart w:id="2271" w:name="_Toc107233009"/>
      <w:bookmarkStart w:id="2272" w:name="_Toc107234596"/>
      <w:bookmarkStart w:id="2273" w:name="_Toc107419565"/>
      <w:bookmarkStart w:id="2274" w:name="_Toc107476858"/>
      <w:bookmarkStart w:id="2275" w:name="_Toc114565671"/>
      <w:bookmarkStart w:id="2276" w:name="_Toc115267759"/>
      <w:bookmarkStart w:id="2277" w:name="_Toc123057971"/>
      <w:bookmarkStart w:id="2278" w:name="_Toc124256664"/>
      <w:bookmarkStart w:id="2279" w:name="_Toc131734977"/>
      <w:bookmarkStart w:id="2280" w:name="_Toc137372754"/>
      <w:bookmarkStart w:id="2281" w:name="_Toc138885140"/>
      <w:bookmarkStart w:id="2282" w:name="_Toc145690643"/>
      <w:bookmarkStart w:id="2283" w:name="_Toc155382198"/>
      <w:bookmarkStart w:id="2284" w:name="_Toc161753907"/>
      <w:bookmarkStart w:id="2285" w:name="_Toc161754528"/>
      <w:bookmarkStart w:id="2286" w:name="_Toc163202101"/>
      <w:bookmarkStart w:id="2287" w:name="_Toc169888363"/>
      <w:bookmarkStart w:id="2288" w:name="_Toc171551552"/>
      <w:bookmarkStart w:id="2289" w:name="_Toc176775274"/>
      <w:bookmarkStart w:id="2290" w:name="_Toc187243869"/>
      <w:bookmarkStart w:id="2291" w:name="_Toc193201418"/>
      <w:bookmarkStart w:id="2292" w:name="_Hlk123056518"/>
      <w:r w:rsidRPr="00652012">
        <w:t>8.1.1</w:t>
      </w:r>
      <w:r w:rsidRPr="00652012">
        <w:rPr>
          <w:rFonts w:hint="eastAsia"/>
        </w:rPr>
        <w:tab/>
      </w:r>
      <w:r w:rsidRPr="00652012">
        <w:t>Relationship between minimum requirements and test requirements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2293" w:name="_Toc21338140"/>
      <w:bookmarkStart w:id="2294" w:name="_Toc29808248"/>
      <w:bookmarkStart w:id="2295" w:name="_Toc37068167"/>
      <w:bookmarkStart w:id="2296" w:name="_Toc37083710"/>
      <w:bookmarkStart w:id="2297" w:name="_Toc37084052"/>
      <w:bookmarkStart w:id="2298" w:name="_Toc40209414"/>
      <w:bookmarkStart w:id="2299" w:name="_Toc40209756"/>
      <w:bookmarkStart w:id="2300" w:name="_Toc45892715"/>
      <w:bookmarkStart w:id="2301" w:name="_Toc53176572"/>
      <w:bookmarkStart w:id="2302" w:name="_Toc61120848"/>
      <w:bookmarkStart w:id="2303" w:name="_Toc67917992"/>
      <w:bookmarkStart w:id="2304" w:name="_Toc76298035"/>
      <w:bookmarkStart w:id="2305" w:name="_Toc76572047"/>
      <w:bookmarkStart w:id="2306" w:name="_Toc76651914"/>
      <w:bookmarkStart w:id="2307" w:name="_Toc76652752"/>
      <w:bookmarkStart w:id="2308" w:name="_Toc83742024"/>
      <w:bookmarkStart w:id="2309" w:name="_Toc91440514"/>
      <w:bookmarkStart w:id="2310" w:name="_Toc98849299"/>
      <w:bookmarkStart w:id="2311" w:name="_Toc106543148"/>
      <w:bookmarkStart w:id="2312" w:name="_Toc106737243"/>
      <w:bookmarkStart w:id="2313" w:name="_Toc107233010"/>
      <w:bookmarkStart w:id="2314" w:name="_Toc107234597"/>
      <w:bookmarkStart w:id="2315" w:name="_Toc107419566"/>
      <w:bookmarkStart w:id="2316" w:name="_Toc107476859"/>
      <w:bookmarkStart w:id="2317" w:name="_Toc114565672"/>
      <w:bookmarkStart w:id="2318" w:name="_Toc115267760"/>
      <w:bookmarkStart w:id="2319" w:name="_Toc123057972"/>
      <w:bookmarkStart w:id="2320" w:name="_Toc124256665"/>
      <w:bookmarkStart w:id="2321" w:name="_Toc131734978"/>
      <w:bookmarkStart w:id="2322" w:name="_Toc137372755"/>
      <w:bookmarkStart w:id="2323" w:name="_Toc138885141"/>
      <w:bookmarkStart w:id="2324" w:name="_Toc145690644"/>
      <w:bookmarkStart w:id="2325" w:name="_Toc155382199"/>
      <w:bookmarkStart w:id="2326" w:name="_Toc161753908"/>
      <w:bookmarkStart w:id="2327" w:name="_Toc161754529"/>
      <w:bookmarkStart w:id="2328" w:name="_Toc163202102"/>
      <w:bookmarkStart w:id="2329" w:name="_Toc169888364"/>
      <w:bookmarkStart w:id="2330" w:name="_Toc171551553"/>
      <w:bookmarkStart w:id="2331" w:name="_Toc176775275"/>
      <w:bookmarkStart w:id="2332" w:name="_Toc187243870"/>
      <w:bookmarkStart w:id="2333" w:name="_Toc193201419"/>
      <w:bookmarkStart w:id="2334" w:name="_Hlk19881496"/>
      <w:r w:rsidRPr="00652012">
        <w:t>8.1.2</w:t>
      </w:r>
      <w:r w:rsidRPr="00652012">
        <w:rPr>
          <w:rFonts w:hint="eastAsia"/>
        </w:rPr>
        <w:tab/>
      </w:r>
      <w:r w:rsidRPr="00652012">
        <w:t>Applicability of minimum requirements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bookmarkEnd w:id="2334"/>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2335" w:name="_Toc21338142"/>
      <w:bookmarkStart w:id="2336" w:name="_Toc29808250"/>
      <w:bookmarkStart w:id="2337" w:name="_Toc37068169"/>
      <w:bookmarkStart w:id="2338" w:name="_Toc37083712"/>
      <w:bookmarkStart w:id="2339" w:name="_Toc37084054"/>
      <w:bookmarkStart w:id="2340" w:name="_Toc40209416"/>
      <w:bookmarkStart w:id="2341" w:name="_Toc40209758"/>
      <w:bookmarkStart w:id="2342" w:name="_Toc45892717"/>
      <w:bookmarkStart w:id="2343" w:name="_Toc53176574"/>
      <w:bookmarkStart w:id="2344" w:name="_Toc61120850"/>
      <w:bookmarkStart w:id="2345" w:name="_Toc67917994"/>
      <w:bookmarkStart w:id="2346" w:name="_Toc76298037"/>
      <w:bookmarkStart w:id="2347" w:name="_Toc76572049"/>
      <w:bookmarkStart w:id="2348" w:name="_Toc76651916"/>
      <w:bookmarkStart w:id="2349" w:name="_Toc76652754"/>
      <w:bookmarkStart w:id="2350" w:name="_Toc83742026"/>
      <w:bookmarkStart w:id="2351" w:name="_Toc91440516"/>
      <w:bookmarkStart w:id="2352" w:name="_Toc98849301"/>
      <w:bookmarkStart w:id="2353" w:name="_Toc106543150"/>
      <w:bookmarkStart w:id="2354" w:name="_Toc106737245"/>
      <w:bookmarkStart w:id="2355" w:name="_Toc107233012"/>
      <w:bookmarkStart w:id="2356" w:name="_Toc107234599"/>
      <w:bookmarkStart w:id="2357" w:name="_Toc107419568"/>
      <w:bookmarkStart w:id="2358" w:name="_Toc107476861"/>
      <w:bookmarkStart w:id="2359" w:name="_Toc114565674"/>
      <w:bookmarkStart w:id="2360" w:name="_Toc115267762"/>
      <w:bookmarkStart w:id="2361" w:name="_Toc123057973"/>
      <w:bookmarkStart w:id="2362" w:name="_Toc124256666"/>
      <w:bookmarkStart w:id="2363" w:name="_Toc131734979"/>
      <w:bookmarkStart w:id="2364" w:name="_Toc137372756"/>
      <w:bookmarkStart w:id="2365" w:name="_Toc138885142"/>
      <w:bookmarkStart w:id="2366" w:name="_Toc145690645"/>
      <w:bookmarkStart w:id="2367" w:name="_Toc155382200"/>
      <w:bookmarkStart w:id="2368" w:name="_Toc161753909"/>
      <w:bookmarkStart w:id="2369" w:name="_Toc161754530"/>
      <w:bookmarkStart w:id="2370" w:name="_Toc163202103"/>
      <w:bookmarkStart w:id="2371" w:name="_Toc169888365"/>
      <w:bookmarkStart w:id="2372" w:name="_Toc171551554"/>
      <w:bookmarkStart w:id="2373" w:name="_Toc176775276"/>
      <w:bookmarkStart w:id="2374" w:name="_Toc187243871"/>
      <w:bookmarkStart w:id="2375" w:name="_Toc193201420"/>
      <w:r w:rsidRPr="00652012">
        <w:t>8.1.3</w:t>
      </w:r>
      <w:r w:rsidRPr="00652012">
        <w:rPr>
          <w:rFonts w:hint="eastAsia"/>
        </w:rPr>
        <w:tab/>
      </w:r>
      <w:r w:rsidRPr="00652012">
        <w:t>Conducted requirements</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5069F41D" w14:textId="77777777" w:rsidR="00E13F74" w:rsidRPr="00652012" w:rsidRDefault="00E13F74" w:rsidP="00E13F74">
      <w:pPr>
        <w:pStyle w:val="Heading4"/>
      </w:pPr>
      <w:bookmarkStart w:id="2376" w:name="_Toc123057974"/>
      <w:bookmarkStart w:id="2377" w:name="_Toc124256667"/>
      <w:bookmarkStart w:id="2378" w:name="_Toc131734980"/>
      <w:bookmarkStart w:id="2379" w:name="_Toc137372757"/>
      <w:bookmarkStart w:id="2380" w:name="_Toc138885143"/>
      <w:bookmarkStart w:id="2381" w:name="_Toc145690646"/>
      <w:bookmarkStart w:id="2382" w:name="_Toc155382201"/>
      <w:bookmarkStart w:id="2383" w:name="_Toc161753910"/>
      <w:bookmarkStart w:id="2384" w:name="_Toc161754531"/>
      <w:bookmarkStart w:id="2385" w:name="_Toc163202104"/>
      <w:bookmarkStart w:id="2386" w:name="_Toc169888366"/>
      <w:bookmarkStart w:id="2387" w:name="_Toc171551555"/>
      <w:bookmarkStart w:id="2388" w:name="_Toc176775277"/>
      <w:bookmarkStart w:id="2389" w:name="_Toc187243872"/>
      <w:bookmarkStart w:id="2390" w:name="_Toc193201421"/>
      <w:r w:rsidRPr="00652012">
        <w:t>8.1.3.1</w:t>
      </w:r>
      <w:r w:rsidRPr="00652012">
        <w:rPr>
          <w:rFonts w:hint="eastAsia"/>
        </w:rPr>
        <w:tab/>
      </w:r>
      <w:r w:rsidRPr="00652012">
        <w:t>Introduction</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10CF01AB" w14:textId="77777777" w:rsidR="00E13F74" w:rsidRPr="00186E68" w:rsidRDefault="00E13F74" w:rsidP="00E13F74">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2391" w:name="_Toc21338143"/>
      <w:bookmarkStart w:id="2392" w:name="_Toc29808251"/>
      <w:bookmarkStart w:id="2393" w:name="_Toc37068170"/>
      <w:bookmarkStart w:id="2394" w:name="_Toc37083713"/>
      <w:bookmarkStart w:id="2395" w:name="_Toc37084055"/>
      <w:bookmarkStart w:id="2396" w:name="_Toc40209417"/>
      <w:bookmarkStart w:id="2397" w:name="_Toc40209759"/>
      <w:bookmarkStart w:id="2398" w:name="_Toc45892718"/>
      <w:bookmarkStart w:id="2399" w:name="_Toc53176575"/>
      <w:bookmarkStart w:id="2400" w:name="_Toc61120851"/>
      <w:bookmarkStart w:id="2401" w:name="_Toc67917995"/>
      <w:bookmarkStart w:id="2402" w:name="_Toc76298038"/>
      <w:bookmarkStart w:id="2403" w:name="_Toc76572050"/>
      <w:bookmarkStart w:id="2404" w:name="_Toc76651917"/>
      <w:bookmarkStart w:id="2405" w:name="_Toc76652755"/>
      <w:bookmarkStart w:id="2406" w:name="_Toc83742027"/>
      <w:bookmarkStart w:id="2407" w:name="_Toc91440517"/>
      <w:bookmarkStart w:id="2408" w:name="_Toc98849302"/>
      <w:bookmarkStart w:id="2409" w:name="_Toc106543151"/>
      <w:bookmarkStart w:id="2410" w:name="_Toc106737246"/>
      <w:bookmarkStart w:id="2411" w:name="_Toc107233013"/>
      <w:bookmarkStart w:id="2412" w:name="_Toc107234600"/>
      <w:bookmarkStart w:id="2413" w:name="_Toc107419569"/>
      <w:bookmarkStart w:id="2414" w:name="_Toc107476862"/>
      <w:bookmarkStart w:id="2415" w:name="_Toc114565675"/>
      <w:bookmarkStart w:id="2416" w:name="_Toc115267763"/>
      <w:bookmarkStart w:id="2417" w:name="_Toc123057975"/>
      <w:bookmarkStart w:id="2418" w:name="_Toc124256668"/>
      <w:bookmarkStart w:id="2419" w:name="_Toc131734981"/>
      <w:bookmarkStart w:id="2420" w:name="_Toc137372758"/>
      <w:bookmarkStart w:id="2421" w:name="_Toc138885144"/>
      <w:bookmarkStart w:id="2422" w:name="_Toc145690647"/>
      <w:bookmarkStart w:id="2423" w:name="_Toc155382202"/>
      <w:bookmarkStart w:id="2424" w:name="_Toc161753911"/>
      <w:bookmarkStart w:id="2425" w:name="_Toc161754532"/>
      <w:bookmarkStart w:id="2426" w:name="_Toc163202105"/>
      <w:bookmarkStart w:id="2427" w:name="_Toc169888367"/>
      <w:bookmarkStart w:id="2428" w:name="_Toc171551556"/>
      <w:bookmarkStart w:id="2429" w:name="_Toc176775278"/>
      <w:bookmarkStart w:id="2430" w:name="_Toc187243873"/>
      <w:bookmarkStart w:id="2431" w:name="_Toc193201422"/>
      <w:r>
        <w:lastRenderedPageBreak/>
        <w:t>8.1.3</w:t>
      </w:r>
      <w:r w:rsidRPr="00186E68">
        <w:t>.</w:t>
      </w:r>
      <w:r>
        <w:t>2</w:t>
      </w:r>
      <w:r w:rsidRPr="00186E68">
        <w:rPr>
          <w:rFonts w:hint="eastAsia"/>
        </w:rPr>
        <w:tab/>
        <w:t>R</w:t>
      </w:r>
      <w:r w:rsidRPr="00186E68">
        <w:t>eference point</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2432" w:name="_Toc21338144"/>
      <w:bookmarkStart w:id="2433" w:name="_Toc29808252"/>
      <w:bookmarkStart w:id="2434" w:name="_Toc37068171"/>
      <w:bookmarkStart w:id="2435" w:name="_Toc37083714"/>
      <w:bookmarkStart w:id="2436" w:name="_Toc37084056"/>
      <w:bookmarkStart w:id="2437" w:name="_Toc40209418"/>
      <w:bookmarkStart w:id="2438" w:name="_Toc40209760"/>
      <w:bookmarkStart w:id="2439" w:name="_Toc45892719"/>
      <w:bookmarkStart w:id="2440" w:name="_Toc53176576"/>
      <w:bookmarkStart w:id="2441" w:name="_Toc61120852"/>
      <w:bookmarkStart w:id="2442" w:name="_Toc67917996"/>
      <w:bookmarkStart w:id="2443" w:name="_Toc76298039"/>
      <w:bookmarkStart w:id="2444" w:name="_Toc76572051"/>
      <w:bookmarkStart w:id="2445" w:name="_Toc76651918"/>
      <w:bookmarkStart w:id="2446" w:name="_Toc76652756"/>
      <w:bookmarkStart w:id="2447" w:name="_Toc83742028"/>
      <w:bookmarkStart w:id="2448" w:name="_Toc91440518"/>
      <w:bookmarkStart w:id="2449" w:name="_Toc98849303"/>
      <w:bookmarkStart w:id="2450" w:name="_Toc106543152"/>
      <w:bookmarkStart w:id="2451" w:name="_Toc106737247"/>
      <w:bookmarkStart w:id="2452" w:name="_Toc107233014"/>
      <w:bookmarkStart w:id="2453" w:name="_Toc107234601"/>
      <w:bookmarkStart w:id="2454" w:name="_Toc107419570"/>
      <w:bookmarkStart w:id="2455" w:name="_Toc107476863"/>
      <w:bookmarkStart w:id="2456" w:name="_Toc114565676"/>
      <w:bookmarkStart w:id="2457" w:name="_Toc115267764"/>
      <w:bookmarkStart w:id="2458" w:name="_Toc123057976"/>
      <w:bookmarkStart w:id="2459" w:name="_Toc124256669"/>
      <w:bookmarkStart w:id="2460" w:name="_Toc131734982"/>
      <w:bookmarkStart w:id="2461" w:name="_Toc137372759"/>
      <w:bookmarkStart w:id="2462" w:name="_Toc138885145"/>
      <w:bookmarkStart w:id="2463" w:name="_Toc145690648"/>
      <w:bookmarkStart w:id="2464" w:name="_Toc155382203"/>
      <w:bookmarkStart w:id="2465" w:name="_Toc161753912"/>
      <w:bookmarkStart w:id="2466" w:name="_Toc161754533"/>
      <w:bookmarkStart w:id="2467" w:name="_Toc163202106"/>
      <w:bookmarkStart w:id="2468" w:name="_Toc169888368"/>
      <w:bookmarkStart w:id="2469" w:name="_Toc171551557"/>
      <w:bookmarkStart w:id="2470" w:name="_Toc176775279"/>
      <w:bookmarkStart w:id="2471" w:name="_Toc187243874"/>
      <w:bookmarkStart w:id="2472" w:name="_Toc193201423"/>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2473" w:name="_Toc21338145"/>
      <w:bookmarkStart w:id="2474" w:name="_Toc29808253"/>
      <w:bookmarkStart w:id="2475" w:name="_Toc37068172"/>
      <w:bookmarkStart w:id="2476" w:name="_Toc37083715"/>
      <w:bookmarkStart w:id="2477" w:name="_Toc37084057"/>
      <w:bookmarkStart w:id="2478" w:name="_Toc40209419"/>
      <w:bookmarkStart w:id="2479" w:name="_Toc40209761"/>
      <w:bookmarkStart w:id="2480" w:name="_Toc45892720"/>
      <w:bookmarkStart w:id="2481" w:name="_Toc53176577"/>
      <w:bookmarkStart w:id="2482" w:name="_Toc61120853"/>
      <w:bookmarkStart w:id="2483" w:name="_Toc67917997"/>
      <w:bookmarkStart w:id="2484" w:name="_Toc76298040"/>
      <w:bookmarkStart w:id="2485" w:name="_Toc76572052"/>
      <w:bookmarkStart w:id="2486" w:name="_Toc76651919"/>
      <w:bookmarkStart w:id="2487" w:name="_Toc76652757"/>
      <w:bookmarkStart w:id="2488" w:name="_Toc83742029"/>
      <w:bookmarkStart w:id="2489" w:name="_Toc91440519"/>
      <w:bookmarkStart w:id="2490" w:name="_Toc98849304"/>
      <w:bookmarkStart w:id="2491" w:name="_Toc106543153"/>
      <w:bookmarkStart w:id="2492" w:name="_Toc106737248"/>
      <w:bookmarkStart w:id="2493" w:name="_Toc107233015"/>
      <w:bookmarkStart w:id="2494" w:name="_Toc107234602"/>
      <w:bookmarkStart w:id="2495" w:name="_Toc107419571"/>
      <w:bookmarkStart w:id="2496" w:name="_Toc107476864"/>
      <w:bookmarkStart w:id="2497" w:name="_Toc114565677"/>
      <w:bookmarkStart w:id="2498" w:name="_Toc115267765"/>
      <w:bookmarkStart w:id="2499" w:name="_Toc123057977"/>
      <w:bookmarkStart w:id="2500" w:name="_Toc124256670"/>
      <w:bookmarkStart w:id="2501" w:name="_Toc131734983"/>
      <w:bookmarkStart w:id="2502" w:name="_Toc137372760"/>
      <w:bookmarkStart w:id="2503" w:name="_Toc138885146"/>
      <w:bookmarkStart w:id="2504" w:name="_Toc145690649"/>
      <w:bookmarkStart w:id="2505" w:name="_Toc155382204"/>
      <w:bookmarkStart w:id="2506" w:name="_Toc161753913"/>
      <w:bookmarkStart w:id="2507" w:name="_Toc161754534"/>
      <w:bookmarkStart w:id="2508" w:name="_Toc163202107"/>
      <w:bookmarkStart w:id="2509" w:name="_Toc169888369"/>
      <w:bookmarkStart w:id="2510" w:name="_Toc171551558"/>
      <w:bookmarkStart w:id="2511" w:name="_Toc176775280"/>
      <w:bookmarkStart w:id="2512" w:name="_Toc187243875"/>
      <w:bookmarkStart w:id="2513" w:name="_Toc193201424"/>
      <w:r w:rsidRPr="00652012">
        <w:t>8.1.3.4</w:t>
      </w:r>
      <w:r w:rsidRPr="00652012">
        <w:rPr>
          <w:rFonts w:hint="eastAsia"/>
        </w:rPr>
        <w:tab/>
      </w:r>
      <w:r w:rsidRPr="00652012">
        <w:t>Noc</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4C3F6360" w14:textId="77777777" w:rsidR="00E13F74" w:rsidRPr="00186E68" w:rsidRDefault="00E13F74" w:rsidP="00E13F74">
      <w:pPr>
        <w:pStyle w:val="Heading5"/>
      </w:pPr>
      <w:bookmarkStart w:id="2514" w:name="_Toc21338146"/>
      <w:bookmarkStart w:id="2515" w:name="_Toc29808254"/>
      <w:bookmarkStart w:id="2516" w:name="_Toc37068173"/>
      <w:bookmarkStart w:id="2517" w:name="_Toc37083716"/>
      <w:bookmarkStart w:id="2518" w:name="_Toc37084058"/>
      <w:bookmarkStart w:id="2519" w:name="_Toc40209420"/>
      <w:bookmarkStart w:id="2520" w:name="_Toc40209762"/>
      <w:bookmarkStart w:id="2521" w:name="_Toc45892721"/>
      <w:bookmarkStart w:id="2522" w:name="_Toc53176578"/>
      <w:bookmarkStart w:id="2523" w:name="_Toc61120854"/>
      <w:bookmarkStart w:id="2524" w:name="_Toc67917998"/>
      <w:bookmarkStart w:id="2525" w:name="_Toc76298041"/>
      <w:bookmarkStart w:id="2526" w:name="_Toc76572053"/>
      <w:bookmarkStart w:id="2527" w:name="_Toc76651920"/>
      <w:bookmarkStart w:id="2528" w:name="_Toc76652758"/>
      <w:bookmarkStart w:id="2529" w:name="_Toc83742030"/>
      <w:bookmarkStart w:id="2530" w:name="_Toc91440520"/>
      <w:bookmarkStart w:id="2531" w:name="_Toc98849305"/>
      <w:bookmarkStart w:id="2532" w:name="_Toc106543154"/>
      <w:bookmarkStart w:id="2533" w:name="_Toc106737249"/>
      <w:bookmarkStart w:id="2534" w:name="_Toc107233016"/>
      <w:bookmarkStart w:id="2535" w:name="_Toc107234603"/>
      <w:bookmarkStart w:id="2536" w:name="_Toc107419572"/>
      <w:bookmarkStart w:id="2537" w:name="_Toc107476865"/>
      <w:bookmarkStart w:id="2538" w:name="_Toc114565678"/>
      <w:bookmarkStart w:id="2539" w:name="_Toc115267766"/>
      <w:bookmarkStart w:id="2540" w:name="_Toc123057978"/>
      <w:bookmarkStart w:id="2541" w:name="_Toc124256671"/>
      <w:bookmarkStart w:id="2542" w:name="_Toc131734984"/>
      <w:bookmarkStart w:id="2543" w:name="_Toc137372761"/>
      <w:bookmarkStart w:id="2544" w:name="_Toc138885147"/>
      <w:bookmarkStart w:id="2545" w:name="_Toc145690650"/>
      <w:bookmarkStart w:id="2546" w:name="_Toc155382205"/>
      <w:bookmarkStart w:id="2547" w:name="_Toc161753914"/>
      <w:bookmarkStart w:id="2548" w:name="_Toc161754535"/>
      <w:bookmarkStart w:id="2549" w:name="_Toc163202108"/>
      <w:bookmarkStart w:id="2550" w:name="_Toc169888370"/>
      <w:bookmarkStart w:id="2551" w:name="_Toc171551559"/>
      <w:bookmarkStart w:id="2552" w:name="_Toc176775281"/>
      <w:bookmarkStart w:id="2553" w:name="_Toc187243876"/>
      <w:bookmarkStart w:id="2554" w:name="_Toc193201425"/>
      <w:r>
        <w:t>8.1.3</w:t>
      </w:r>
      <w:r w:rsidRPr="00186E68">
        <w:t>.</w:t>
      </w:r>
      <w:r>
        <w:t>4</w:t>
      </w:r>
      <w:r w:rsidRPr="00186E68">
        <w:t>.1</w:t>
      </w:r>
      <w:r w:rsidRPr="00186E68">
        <w:tab/>
        <w:t>Introduction</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2555" w:name="_Toc21338147"/>
      <w:bookmarkStart w:id="2556" w:name="_Toc29808255"/>
      <w:bookmarkStart w:id="2557" w:name="_Toc37068174"/>
      <w:bookmarkStart w:id="2558" w:name="_Toc37083717"/>
      <w:bookmarkStart w:id="2559" w:name="_Toc37084059"/>
      <w:bookmarkStart w:id="2560" w:name="_Toc40209421"/>
      <w:bookmarkStart w:id="2561" w:name="_Toc40209763"/>
      <w:bookmarkStart w:id="2562" w:name="_Toc45892722"/>
      <w:bookmarkStart w:id="2563" w:name="_Toc53176579"/>
      <w:bookmarkStart w:id="2564" w:name="_Toc61120855"/>
      <w:bookmarkStart w:id="2565" w:name="_Toc67917999"/>
      <w:bookmarkStart w:id="2566" w:name="_Toc76298042"/>
      <w:bookmarkStart w:id="2567" w:name="_Toc76572054"/>
      <w:bookmarkStart w:id="2568" w:name="_Toc76651921"/>
      <w:bookmarkStart w:id="2569" w:name="_Toc76652759"/>
      <w:bookmarkStart w:id="2570" w:name="_Toc83742031"/>
      <w:bookmarkStart w:id="2571" w:name="_Toc91440521"/>
      <w:bookmarkStart w:id="2572" w:name="_Toc98849306"/>
      <w:bookmarkStart w:id="2573" w:name="_Toc106543155"/>
      <w:bookmarkStart w:id="2574" w:name="_Toc106737250"/>
      <w:bookmarkStart w:id="2575" w:name="_Toc107233017"/>
      <w:bookmarkStart w:id="2576" w:name="_Toc107234604"/>
      <w:bookmarkStart w:id="2577" w:name="_Toc107419573"/>
      <w:bookmarkStart w:id="2578" w:name="_Toc107476866"/>
      <w:bookmarkStart w:id="2579" w:name="_Toc114565679"/>
      <w:bookmarkStart w:id="2580" w:name="_Toc115267767"/>
      <w:bookmarkStart w:id="2581" w:name="_Toc123057979"/>
      <w:bookmarkStart w:id="2582" w:name="_Toc124256672"/>
      <w:bookmarkStart w:id="2583" w:name="_Toc131734985"/>
      <w:bookmarkStart w:id="2584" w:name="_Toc137372762"/>
      <w:bookmarkStart w:id="2585" w:name="_Toc138885148"/>
      <w:bookmarkStart w:id="2586" w:name="_Toc145690651"/>
      <w:bookmarkStart w:id="2587" w:name="_Toc155382206"/>
      <w:bookmarkStart w:id="2588" w:name="_Toc161753915"/>
      <w:bookmarkStart w:id="2589" w:name="_Toc161754536"/>
      <w:bookmarkStart w:id="2590" w:name="_Toc163202109"/>
      <w:bookmarkStart w:id="2591" w:name="_Toc169888371"/>
      <w:bookmarkStart w:id="2592" w:name="_Toc171551560"/>
      <w:bookmarkStart w:id="2593" w:name="_Toc176775282"/>
      <w:bookmarkStart w:id="2594" w:name="_Toc187243877"/>
      <w:bookmarkStart w:id="2595" w:name="_Toc193201426"/>
      <w:r>
        <w:t>8.1.3</w:t>
      </w:r>
      <w:r w:rsidRPr="00186E68">
        <w:t>.</w:t>
      </w:r>
      <w:r>
        <w:t>4</w:t>
      </w:r>
      <w:r w:rsidRPr="00186E68">
        <w:t>.2</w:t>
      </w:r>
      <w:r w:rsidRPr="00186E68">
        <w:tab/>
        <w:t>Noc for NR operating bands in FR1</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2596" w:name="_Toc21338148"/>
      <w:bookmarkStart w:id="2597" w:name="_Toc29808256"/>
      <w:bookmarkStart w:id="2598" w:name="_Toc37068175"/>
      <w:bookmarkStart w:id="2599" w:name="_Toc37083718"/>
      <w:bookmarkStart w:id="2600" w:name="_Toc37084060"/>
      <w:bookmarkStart w:id="2601" w:name="_Toc40209422"/>
      <w:bookmarkStart w:id="2602" w:name="_Toc40209764"/>
      <w:bookmarkStart w:id="2603" w:name="_Toc45892723"/>
      <w:bookmarkStart w:id="2604" w:name="_Toc53176580"/>
      <w:bookmarkStart w:id="2605" w:name="_Toc61120856"/>
      <w:bookmarkStart w:id="2606" w:name="_Toc67918000"/>
      <w:bookmarkStart w:id="2607" w:name="_Toc76298043"/>
      <w:bookmarkStart w:id="2608" w:name="_Toc76572055"/>
      <w:bookmarkStart w:id="2609" w:name="_Toc76651922"/>
      <w:bookmarkStart w:id="2610" w:name="_Toc76652760"/>
      <w:bookmarkStart w:id="2611" w:name="_Toc83742032"/>
      <w:bookmarkStart w:id="2612" w:name="_Toc91440522"/>
      <w:bookmarkStart w:id="2613" w:name="_Toc98849307"/>
      <w:bookmarkStart w:id="2614" w:name="_Toc106543156"/>
      <w:bookmarkStart w:id="2615" w:name="_Toc106737251"/>
      <w:bookmarkStart w:id="2616" w:name="_Toc107233018"/>
      <w:bookmarkStart w:id="2617" w:name="_Toc107234605"/>
      <w:bookmarkStart w:id="2618" w:name="_Toc107419574"/>
      <w:bookmarkStart w:id="2619" w:name="_Toc107476867"/>
      <w:bookmarkStart w:id="2620" w:name="_Toc114565680"/>
      <w:bookmarkStart w:id="2621" w:name="_Toc115267768"/>
      <w:r>
        <w:t>8.1.3</w:t>
      </w:r>
      <w:r w:rsidRPr="00186E68">
        <w:t>.</w:t>
      </w:r>
      <w:r>
        <w:t>4</w:t>
      </w:r>
      <w:r w:rsidRPr="00186E68">
        <w:t>.2.1</w:t>
      </w:r>
      <w:r w:rsidRPr="00186E68">
        <w:tab/>
        <w:t>Derivation of Noc values for NR operating bands in FR1</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t>-</w:t>
      </w:r>
      <w:r w:rsidRPr="00186E68">
        <w:tab/>
        <w:t>nPRB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lastRenderedPageBreak/>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2292"/>
    <w:p w14:paraId="743C4CBF" w14:textId="77777777" w:rsidR="00E13F74" w:rsidRPr="00E13F74" w:rsidRDefault="00E13F74" w:rsidP="00E13F74"/>
    <w:p w14:paraId="0252F01C" w14:textId="7337E700" w:rsidR="001F6D06" w:rsidRDefault="001F6D06" w:rsidP="001F6D06">
      <w:pPr>
        <w:pStyle w:val="Heading2"/>
      </w:pPr>
      <w:bookmarkStart w:id="2622" w:name="_Toc97562323"/>
      <w:bookmarkStart w:id="2623" w:name="_Toc104122557"/>
      <w:bookmarkStart w:id="2624" w:name="_Toc104205508"/>
      <w:bookmarkStart w:id="2625" w:name="_Toc104206715"/>
      <w:bookmarkStart w:id="2626" w:name="_Toc104503675"/>
      <w:bookmarkStart w:id="2627" w:name="_Toc106127606"/>
      <w:bookmarkStart w:id="2628" w:name="_Toc123057980"/>
      <w:bookmarkStart w:id="2629" w:name="_Toc124256673"/>
      <w:bookmarkStart w:id="2630" w:name="_Toc131734986"/>
      <w:bookmarkStart w:id="2631" w:name="_Toc137372763"/>
      <w:bookmarkStart w:id="2632" w:name="_Toc138885149"/>
      <w:bookmarkStart w:id="2633" w:name="_Toc145690652"/>
      <w:bookmarkStart w:id="2634" w:name="_Toc155382207"/>
      <w:bookmarkStart w:id="2635" w:name="_Toc161753916"/>
      <w:bookmarkStart w:id="2636" w:name="_Toc161754537"/>
      <w:bookmarkStart w:id="2637" w:name="_Toc163202110"/>
      <w:bookmarkStart w:id="2638" w:name="_Toc169888372"/>
      <w:bookmarkStart w:id="2639" w:name="_Toc171551561"/>
      <w:bookmarkStart w:id="2640" w:name="_Toc176775283"/>
      <w:bookmarkStart w:id="2641" w:name="_Toc187243878"/>
      <w:bookmarkStart w:id="2642" w:name="_Toc193201427"/>
      <w:r>
        <w:t>8.2</w:t>
      </w:r>
      <w:r>
        <w:tab/>
        <w:t>Demodulation performance requirements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6961E4DD" w14:textId="77777777" w:rsidR="00191667" w:rsidRPr="00683DC0" w:rsidRDefault="00191667" w:rsidP="00191667">
      <w:pPr>
        <w:pStyle w:val="Heading3"/>
      </w:pPr>
      <w:bookmarkStart w:id="2643" w:name="_Toc21338159"/>
      <w:bookmarkStart w:id="2644" w:name="_Toc29808267"/>
      <w:bookmarkStart w:id="2645" w:name="_Toc37068186"/>
      <w:bookmarkStart w:id="2646" w:name="_Toc37083729"/>
      <w:bookmarkStart w:id="2647" w:name="_Toc37084071"/>
      <w:bookmarkStart w:id="2648" w:name="_Toc40209433"/>
      <w:bookmarkStart w:id="2649" w:name="_Toc40209775"/>
      <w:bookmarkStart w:id="2650" w:name="_Toc45892734"/>
      <w:bookmarkStart w:id="2651" w:name="_Toc53176591"/>
      <w:bookmarkStart w:id="2652" w:name="_Toc61120867"/>
      <w:bookmarkStart w:id="2653" w:name="_Toc67918011"/>
      <w:bookmarkStart w:id="2654" w:name="_Toc76298054"/>
      <w:bookmarkStart w:id="2655" w:name="_Toc76572066"/>
      <w:bookmarkStart w:id="2656" w:name="_Toc76651933"/>
      <w:bookmarkStart w:id="2657" w:name="_Toc76652771"/>
      <w:bookmarkStart w:id="2658" w:name="_Toc83742043"/>
      <w:bookmarkStart w:id="2659" w:name="_Toc91440533"/>
      <w:bookmarkStart w:id="2660" w:name="_Toc98849318"/>
      <w:bookmarkStart w:id="2661" w:name="_Toc106543168"/>
      <w:bookmarkStart w:id="2662" w:name="_Toc106737263"/>
      <w:bookmarkStart w:id="2663" w:name="_Toc107233030"/>
      <w:bookmarkStart w:id="2664" w:name="_Toc107234620"/>
      <w:bookmarkStart w:id="2665" w:name="_Toc107419589"/>
      <w:bookmarkStart w:id="2666" w:name="_Toc107476882"/>
      <w:bookmarkStart w:id="2667" w:name="_Toc114565695"/>
      <w:bookmarkStart w:id="2668" w:name="_Toc115267783"/>
      <w:bookmarkStart w:id="2669" w:name="_Toc123057981"/>
      <w:bookmarkStart w:id="2670" w:name="_Toc124256674"/>
      <w:bookmarkStart w:id="2671" w:name="_Toc131734987"/>
      <w:bookmarkStart w:id="2672" w:name="_Toc137372764"/>
      <w:bookmarkStart w:id="2673" w:name="_Toc138885150"/>
      <w:bookmarkStart w:id="2674" w:name="_Toc145690653"/>
      <w:bookmarkStart w:id="2675" w:name="_Toc155382208"/>
      <w:bookmarkStart w:id="2676" w:name="_Toc161753917"/>
      <w:bookmarkStart w:id="2677" w:name="_Toc161754538"/>
      <w:bookmarkStart w:id="2678" w:name="_Toc163202111"/>
      <w:bookmarkStart w:id="2679" w:name="_Toc169888373"/>
      <w:bookmarkStart w:id="2680" w:name="_Toc171551562"/>
      <w:bookmarkStart w:id="2681" w:name="_Toc176775284"/>
      <w:bookmarkStart w:id="2682" w:name="_Toc187243879"/>
      <w:bookmarkStart w:id="2683" w:name="_Toc193201428"/>
      <w:r>
        <w:t>8.2.1</w:t>
      </w:r>
      <w:r w:rsidRPr="00683DC0">
        <w:rPr>
          <w:rFonts w:hint="eastAsia"/>
        </w:rPr>
        <w:tab/>
        <w:t>General</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6B95F482" w14:textId="77777777" w:rsidR="00191667" w:rsidRPr="00683DC0" w:rsidRDefault="00191667" w:rsidP="00191667">
      <w:pPr>
        <w:pStyle w:val="Heading4"/>
      </w:pPr>
      <w:bookmarkStart w:id="2684" w:name="_Toc21338160"/>
      <w:bookmarkStart w:id="2685" w:name="_Toc29808268"/>
      <w:bookmarkStart w:id="2686" w:name="_Toc37068187"/>
      <w:bookmarkStart w:id="2687" w:name="_Toc37083730"/>
      <w:bookmarkStart w:id="2688" w:name="_Toc37084072"/>
      <w:bookmarkStart w:id="2689" w:name="_Toc40209434"/>
      <w:bookmarkStart w:id="2690" w:name="_Toc40209776"/>
      <w:bookmarkStart w:id="2691" w:name="_Toc45892735"/>
      <w:bookmarkStart w:id="2692" w:name="_Toc53176592"/>
      <w:bookmarkStart w:id="2693" w:name="_Toc61120868"/>
      <w:bookmarkStart w:id="2694" w:name="_Toc67918012"/>
      <w:bookmarkStart w:id="2695" w:name="_Toc76298055"/>
      <w:bookmarkStart w:id="2696" w:name="_Toc76572067"/>
      <w:bookmarkStart w:id="2697" w:name="_Toc76651934"/>
      <w:bookmarkStart w:id="2698" w:name="_Toc76652772"/>
      <w:bookmarkStart w:id="2699" w:name="_Toc83742044"/>
      <w:bookmarkStart w:id="2700" w:name="_Toc91440534"/>
      <w:bookmarkStart w:id="2701" w:name="_Toc98849319"/>
      <w:bookmarkStart w:id="2702" w:name="_Toc106543169"/>
      <w:bookmarkStart w:id="2703" w:name="_Toc106737264"/>
      <w:bookmarkStart w:id="2704" w:name="_Toc107233031"/>
      <w:bookmarkStart w:id="2705" w:name="_Toc107234621"/>
      <w:bookmarkStart w:id="2706" w:name="_Toc107419590"/>
      <w:bookmarkStart w:id="2707" w:name="_Toc107476883"/>
      <w:bookmarkStart w:id="2708" w:name="_Toc114565696"/>
      <w:bookmarkStart w:id="2709" w:name="_Toc115267784"/>
      <w:bookmarkStart w:id="2710" w:name="_Toc123057982"/>
      <w:bookmarkStart w:id="2711" w:name="_Toc124256675"/>
      <w:bookmarkStart w:id="2712" w:name="_Toc131734988"/>
      <w:bookmarkStart w:id="2713" w:name="_Toc137372765"/>
      <w:bookmarkStart w:id="2714" w:name="_Toc138885151"/>
      <w:bookmarkStart w:id="2715" w:name="_Toc145690654"/>
      <w:bookmarkStart w:id="2716" w:name="_Toc155382209"/>
      <w:bookmarkStart w:id="2717" w:name="_Toc161753918"/>
      <w:bookmarkStart w:id="2718" w:name="_Toc161754539"/>
      <w:bookmarkStart w:id="2719" w:name="_Toc163202112"/>
      <w:bookmarkStart w:id="2720" w:name="_Toc169888374"/>
      <w:bookmarkStart w:id="2721" w:name="_Toc171551563"/>
      <w:bookmarkStart w:id="2722" w:name="_Toc176775285"/>
      <w:bookmarkStart w:id="2723" w:name="_Toc187243880"/>
      <w:bookmarkStart w:id="2724" w:name="_Toc193201429"/>
      <w:r>
        <w:t>8.2.1</w:t>
      </w:r>
      <w:r w:rsidRPr="00683DC0">
        <w:t>.1</w:t>
      </w:r>
      <w:r w:rsidRPr="00683DC0">
        <w:rPr>
          <w:rFonts w:hint="eastAsia"/>
        </w:rPr>
        <w:tab/>
      </w:r>
      <w:r w:rsidRPr="00683DC0">
        <w:t>Applicability of requirements</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72D21396" w14:textId="77777777" w:rsidR="00191667" w:rsidRPr="00683DC0" w:rsidRDefault="00191667" w:rsidP="00191667">
      <w:pPr>
        <w:pStyle w:val="Heading5"/>
      </w:pPr>
      <w:bookmarkStart w:id="2725" w:name="_Toc21338161"/>
      <w:bookmarkStart w:id="2726" w:name="_Toc29808269"/>
      <w:bookmarkStart w:id="2727" w:name="_Toc37068188"/>
      <w:bookmarkStart w:id="2728" w:name="_Toc37083731"/>
      <w:bookmarkStart w:id="2729" w:name="_Toc37084073"/>
      <w:bookmarkStart w:id="2730" w:name="_Toc40209435"/>
      <w:bookmarkStart w:id="2731" w:name="_Toc40209777"/>
      <w:bookmarkStart w:id="2732" w:name="_Toc45892736"/>
      <w:bookmarkStart w:id="2733" w:name="_Toc53176593"/>
      <w:bookmarkStart w:id="2734" w:name="_Toc61120869"/>
      <w:bookmarkStart w:id="2735" w:name="_Toc67918013"/>
      <w:bookmarkStart w:id="2736" w:name="_Toc76298056"/>
      <w:bookmarkStart w:id="2737" w:name="_Toc76572068"/>
      <w:bookmarkStart w:id="2738" w:name="_Toc76651935"/>
      <w:bookmarkStart w:id="2739" w:name="_Toc76652773"/>
      <w:bookmarkStart w:id="2740" w:name="_Toc83742045"/>
      <w:bookmarkStart w:id="2741" w:name="_Toc91440535"/>
      <w:bookmarkStart w:id="2742" w:name="_Toc98849320"/>
      <w:bookmarkStart w:id="2743" w:name="_Toc106543170"/>
      <w:bookmarkStart w:id="2744" w:name="_Toc106737265"/>
      <w:bookmarkStart w:id="2745" w:name="_Toc107233032"/>
      <w:bookmarkStart w:id="2746" w:name="_Toc107234622"/>
      <w:bookmarkStart w:id="2747" w:name="_Toc107419591"/>
      <w:bookmarkStart w:id="2748" w:name="_Toc107476884"/>
      <w:bookmarkStart w:id="2749" w:name="_Toc114565697"/>
      <w:bookmarkStart w:id="2750" w:name="_Toc115267785"/>
      <w:bookmarkStart w:id="2751" w:name="_Toc123057983"/>
      <w:bookmarkStart w:id="2752" w:name="_Toc124256676"/>
      <w:bookmarkStart w:id="2753" w:name="_Toc131734989"/>
      <w:bookmarkStart w:id="2754" w:name="_Toc137372766"/>
      <w:bookmarkStart w:id="2755" w:name="_Toc138885152"/>
      <w:bookmarkStart w:id="2756" w:name="_Toc145690655"/>
      <w:bookmarkStart w:id="2757" w:name="_Toc155382210"/>
      <w:bookmarkStart w:id="2758" w:name="_Toc161753919"/>
      <w:bookmarkStart w:id="2759" w:name="_Toc161754540"/>
      <w:bookmarkStart w:id="2760" w:name="_Toc163202113"/>
      <w:bookmarkStart w:id="2761" w:name="_Toc169888375"/>
      <w:bookmarkStart w:id="2762" w:name="_Toc171551564"/>
      <w:bookmarkStart w:id="2763" w:name="_Toc176775286"/>
      <w:bookmarkStart w:id="2764" w:name="_Toc187243881"/>
      <w:bookmarkStart w:id="2765" w:name="_Toc193201430"/>
      <w:r>
        <w:t>8.2.1</w:t>
      </w:r>
      <w:r w:rsidRPr="00683DC0">
        <w:t>.1.1</w:t>
      </w:r>
      <w:r w:rsidRPr="00683DC0">
        <w:rPr>
          <w:rFonts w:hint="eastAsia"/>
        </w:rPr>
        <w:tab/>
      </w:r>
      <w:r w:rsidRPr="00683DC0">
        <w:t>General</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2766" w:name="_Toc21338163"/>
      <w:bookmarkStart w:id="2767" w:name="_Toc29808271"/>
      <w:bookmarkStart w:id="2768" w:name="_Toc37068190"/>
      <w:bookmarkStart w:id="2769" w:name="_Toc37083733"/>
      <w:bookmarkStart w:id="2770" w:name="_Toc37084075"/>
      <w:bookmarkStart w:id="2771" w:name="_Toc40209437"/>
      <w:bookmarkStart w:id="2772" w:name="_Toc40209779"/>
      <w:bookmarkStart w:id="2773" w:name="_Toc45892738"/>
      <w:bookmarkStart w:id="2774" w:name="_Toc53176595"/>
      <w:bookmarkStart w:id="2775" w:name="_Toc61120871"/>
      <w:bookmarkStart w:id="2776" w:name="_Toc67918015"/>
      <w:bookmarkStart w:id="2777" w:name="_Toc76298058"/>
      <w:bookmarkStart w:id="2778" w:name="_Toc76572070"/>
      <w:bookmarkStart w:id="2779" w:name="_Toc76651937"/>
      <w:bookmarkStart w:id="2780" w:name="_Toc76652775"/>
      <w:bookmarkStart w:id="2781" w:name="_Toc83742047"/>
      <w:bookmarkStart w:id="2782" w:name="_Toc91440537"/>
      <w:bookmarkStart w:id="2783" w:name="_Toc98849322"/>
      <w:bookmarkStart w:id="2784" w:name="_Toc106543172"/>
      <w:bookmarkStart w:id="2785" w:name="_Toc106737267"/>
      <w:bookmarkStart w:id="2786" w:name="_Toc107233034"/>
      <w:bookmarkStart w:id="2787" w:name="_Toc107234624"/>
      <w:bookmarkStart w:id="2788" w:name="_Toc107419593"/>
      <w:bookmarkStart w:id="2789" w:name="_Toc107476886"/>
      <w:bookmarkStart w:id="2790" w:name="_Toc114565699"/>
      <w:bookmarkStart w:id="2791" w:name="_Toc115267787"/>
      <w:bookmarkStart w:id="2792" w:name="_Toc123057984"/>
      <w:bookmarkStart w:id="2793" w:name="_Toc124256677"/>
      <w:bookmarkStart w:id="2794" w:name="_Toc131734990"/>
      <w:bookmarkStart w:id="2795" w:name="_Toc137372767"/>
      <w:bookmarkStart w:id="2796" w:name="_Toc138885153"/>
      <w:bookmarkStart w:id="2797" w:name="_Toc145690656"/>
      <w:bookmarkStart w:id="2798" w:name="_Toc155382211"/>
      <w:bookmarkStart w:id="2799" w:name="_Toc161753920"/>
      <w:bookmarkStart w:id="2800" w:name="_Toc161754541"/>
      <w:bookmarkStart w:id="2801" w:name="_Toc163202114"/>
      <w:bookmarkStart w:id="2802" w:name="_Toc169888376"/>
      <w:bookmarkStart w:id="2803" w:name="_Toc171551565"/>
      <w:bookmarkStart w:id="2804" w:name="_Toc176775287"/>
      <w:bookmarkStart w:id="2805" w:name="_Toc187243882"/>
      <w:bookmarkStart w:id="2806" w:name="_Toc193201431"/>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379315AF" w14:textId="77777777" w:rsidR="00191667" w:rsidRPr="00683DC0" w:rsidRDefault="00191667" w:rsidP="00191667">
      <w:bookmarkStart w:id="2807"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2807"/>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Pr="00652012" w:rsidRDefault="00191667" w:rsidP="00191667"/>
    <w:p w14:paraId="135AA40B" w14:textId="77777777" w:rsidR="00191667" w:rsidRPr="00C25669" w:rsidRDefault="00191667" w:rsidP="00191667">
      <w:pPr>
        <w:pStyle w:val="Heading4"/>
      </w:pPr>
      <w:bookmarkStart w:id="2808" w:name="_Toc123057985"/>
      <w:bookmarkStart w:id="2809" w:name="_Toc124256678"/>
      <w:bookmarkStart w:id="2810" w:name="_Toc131734991"/>
      <w:bookmarkStart w:id="2811" w:name="_Toc137372768"/>
      <w:bookmarkStart w:id="2812" w:name="_Toc138885154"/>
      <w:bookmarkStart w:id="2813" w:name="_Toc145690657"/>
      <w:bookmarkStart w:id="2814" w:name="_Toc155382212"/>
      <w:bookmarkStart w:id="2815" w:name="_Toc161753921"/>
      <w:bookmarkStart w:id="2816" w:name="_Toc161754542"/>
      <w:bookmarkStart w:id="2817" w:name="_Toc163202115"/>
      <w:bookmarkStart w:id="2818" w:name="_Toc169888377"/>
      <w:bookmarkStart w:id="2819" w:name="_Toc171551566"/>
      <w:bookmarkStart w:id="2820" w:name="_Toc176775288"/>
      <w:bookmarkStart w:id="2821" w:name="_Toc187243883"/>
      <w:bookmarkStart w:id="2822" w:name="_Toc193201432"/>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lastRenderedPageBreak/>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7159D8">
        <w:tc>
          <w:tcPr>
            <w:tcW w:w="5419" w:type="dxa"/>
            <w:gridSpan w:val="3"/>
            <w:shd w:val="clear" w:color="auto" w:fill="auto"/>
          </w:tcPr>
          <w:p w14:paraId="718B0203" w14:textId="77777777" w:rsidR="00191667" w:rsidRPr="00661924" w:rsidRDefault="00191667" w:rsidP="00191667">
            <w:pPr>
              <w:pStyle w:val="TAH"/>
            </w:pPr>
            <w:r w:rsidRPr="00661924">
              <w:lastRenderedPageBreak/>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191667"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191667" w:rsidRPr="00661924" w:rsidRDefault="00191667" w:rsidP="007159D8">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EF7EB3" w14:textId="77777777" w:rsidR="00191667" w:rsidRPr="00661924" w:rsidRDefault="00191667" w:rsidP="007159D8">
            <w:pPr>
              <w:pStyle w:val="TAC"/>
            </w:pP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2823" w:name="_Toc21338166"/>
      <w:bookmarkStart w:id="2824" w:name="_Toc29808274"/>
      <w:bookmarkStart w:id="2825" w:name="_Toc37068193"/>
      <w:bookmarkStart w:id="2826" w:name="_Toc37083736"/>
      <w:bookmarkStart w:id="2827" w:name="_Toc37084078"/>
      <w:bookmarkStart w:id="2828" w:name="_Toc40209440"/>
      <w:bookmarkStart w:id="2829" w:name="_Toc40209782"/>
      <w:bookmarkStart w:id="2830" w:name="_Toc45892741"/>
      <w:bookmarkStart w:id="2831" w:name="_Toc53176598"/>
      <w:bookmarkStart w:id="2832" w:name="_Toc61120880"/>
      <w:bookmarkStart w:id="2833" w:name="_Toc67918025"/>
      <w:bookmarkStart w:id="2834" w:name="_Toc76298068"/>
      <w:bookmarkStart w:id="2835" w:name="_Toc76572080"/>
      <w:bookmarkStart w:id="2836" w:name="_Toc76651947"/>
      <w:bookmarkStart w:id="2837" w:name="_Toc76652785"/>
      <w:bookmarkStart w:id="2838" w:name="_Toc83742057"/>
      <w:bookmarkStart w:id="2839" w:name="_Toc91440547"/>
      <w:bookmarkStart w:id="2840" w:name="_Toc98849333"/>
      <w:bookmarkStart w:id="2841" w:name="_Toc106543184"/>
      <w:bookmarkStart w:id="2842" w:name="_Toc106737279"/>
      <w:bookmarkStart w:id="2843" w:name="_Toc107233046"/>
      <w:bookmarkStart w:id="2844" w:name="_Toc107234636"/>
      <w:bookmarkStart w:id="2845" w:name="_Toc107419605"/>
      <w:bookmarkStart w:id="2846" w:name="_Toc107476899"/>
      <w:bookmarkStart w:id="2847" w:name="_Toc114565713"/>
      <w:bookmarkStart w:id="2848" w:name="_Toc115267801"/>
      <w:bookmarkStart w:id="2849" w:name="_Toc123057986"/>
      <w:bookmarkStart w:id="2850" w:name="_Toc124256679"/>
      <w:bookmarkStart w:id="2851" w:name="_Toc131734992"/>
      <w:bookmarkStart w:id="2852" w:name="_Toc137372769"/>
      <w:bookmarkStart w:id="2853" w:name="_Toc138885155"/>
      <w:bookmarkStart w:id="2854" w:name="_Toc145690658"/>
      <w:bookmarkStart w:id="2855" w:name="_Toc155382213"/>
      <w:bookmarkStart w:id="2856" w:name="_Toc161753922"/>
      <w:bookmarkStart w:id="2857" w:name="_Toc161754543"/>
      <w:bookmarkStart w:id="2858" w:name="_Toc163202116"/>
      <w:bookmarkStart w:id="2859" w:name="_Toc169888378"/>
      <w:bookmarkStart w:id="2860" w:name="_Toc171551567"/>
      <w:bookmarkStart w:id="2861" w:name="_Toc176775289"/>
      <w:bookmarkStart w:id="2862" w:name="_Toc187243884"/>
      <w:bookmarkStart w:id="2863" w:name="_Toc193201433"/>
      <w:bookmarkStart w:id="2864" w:name="_Toc21338169"/>
      <w:bookmarkStart w:id="2865" w:name="_Toc29808277"/>
      <w:bookmarkStart w:id="2866" w:name="_Toc37068196"/>
      <w:bookmarkStart w:id="2867" w:name="_Toc37083739"/>
      <w:bookmarkStart w:id="2868" w:name="_Toc37084081"/>
      <w:bookmarkStart w:id="2869" w:name="_Toc40209443"/>
      <w:bookmarkStart w:id="2870" w:name="_Toc40209785"/>
      <w:bookmarkStart w:id="2871" w:name="_Toc45892744"/>
      <w:bookmarkStart w:id="2872" w:name="_Toc53176601"/>
      <w:bookmarkStart w:id="2873" w:name="_Toc61120883"/>
      <w:bookmarkStart w:id="2874" w:name="_Toc67918028"/>
      <w:bookmarkStart w:id="2875" w:name="_Toc76298071"/>
      <w:bookmarkStart w:id="2876" w:name="_Toc76572083"/>
      <w:bookmarkStart w:id="2877" w:name="_Toc76651950"/>
      <w:bookmarkStart w:id="2878" w:name="_Toc76652788"/>
      <w:bookmarkStart w:id="2879" w:name="_Toc83742060"/>
      <w:bookmarkStart w:id="2880" w:name="_Toc91440550"/>
      <w:bookmarkStart w:id="2881" w:name="_Toc98849336"/>
      <w:bookmarkStart w:id="2882" w:name="_Toc106543187"/>
      <w:bookmarkStart w:id="2883" w:name="_Toc106737282"/>
      <w:bookmarkStart w:id="2884" w:name="_Toc107233049"/>
      <w:bookmarkStart w:id="2885" w:name="_Toc107234639"/>
      <w:bookmarkStart w:id="2886" w:name="_Toc107419608"/>
      <w:bookmarkStart w:id="2887" w:name="_Toc107476902"/>
      <w:bookmarkStart w:id="2888" w:name="_Toc114565720"/>
      <w:bookmarkStart w:id="2889" w:name="_Toc115267808"/>
      <w:r>
        <w:t>8</w:t>
      </w:r>
      <w:r w:rsidRPr="00C25669">
        <w:t>.</w:t>
      </w:r>
      <w:r w:rsidRPr="00C25669">
        <w:rPr>
          <w:rFonts w:hint="eastAsia"/>
        </w:rPr>
        <w:t>2</w:t>
      </w:r>
      <w:r w:rsidRPr="00C25669">
        <w:t>.1</w:t>
      </w:r>
      <w:r>
        <w:t>.2.1</w:t>
      </w:r>
      <w:r w:rsidRPr="00C25669">
        <w:rPr>
          <w:rFonts w:hint="eastAsia"/>
        </w:rPr>
        <w:tab/>
        <w:t>1</w:t>
      </w:r>
      <w:r w:rsidRPr="00C25669">
        <w:t>RX requirements</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2667806F" w14:textId="604B4FF7" w:rsidR="00191667" w:rsidRPr="006D1535" w:rsidRDefault="00191667" w:rsidP="00191667"/>
    <w:p w14:paraId="6BB6D6EC" w14:textId="6C6F4375" w:rsidR="00191667" w:rsidRPr="00C25669" w:rsidRDefault="00191667" w:rsidP="00191667">
      <w:pPr>
        <w:pStyle w:val="Heading4"/>
      </w:pPr>
      <w:bookmarkStart w:id="2890" w:name="_Toc114565714"/>
      <w:bookmarkStart w:id="2891" w:name="_Toc115267802"/>
      <w:bookmarkStart w:id="2892" w:name="_Toc123057987"/>
      <w:bookmarkStart w:id="2893" w:name="_Toc124256680"/>
      <w:bookmarkStart w:id="2894" w:name="_Toc131734993"/>
      <w:bookmarkStart w:id="2895" w:name="_Toc137372770"/>
      <w:bookmarkStart w:id="2896" w:name="_Toc138885156"/>
      <w:bookmarkStart w:id="2897" w:name="_Toc145690659"/>
      <w:bookmarkStart w:id="2898" w:name="_Toc155382214"/>
      <w:bookmarkStart w:id="2899" w:name="_Toc161753923"/>
      <w:bookmarkStart w:id="2900" w:name="_Toc161754544"/>
      <w:bookmarkStart w:id="2901" w:name="_Toc163202117"/>
      <w:bookmarkStart w:id="2902" w:name="_Toc169888379"/>
      <w:bookmarkStart w:id="2903" w:name="_Toc171551568"/>
      <w:bookmarkStart w:id="2904" w:name="_Toc176775290"/>
      <w:bookmarkStart w:id="2905" w:name="_Toc187243885"/>
      <w:bookmarkStart w:id="2906" w:name="_Toc193201434"/>
      <w:r>
        <w:t>8</w:t>
      </w:r>
      <w:r w:rsidRPr="00C25669">
        <w:t>.</w:t>
      </w:r>
      <w:r w:rsidRPr="00C25669">
        <w:rPr>
          <w:rFonts w:hint="eastAsia"/>
        </w:rPr>
        <w:t>2</w:t>
      </w:r>
      <w:r w:rsidRPr="00C25669">
        <w:t>.</w:t>
      </w:r>
      <w:r>
        <w:t>1</w:t>
      </w:r>
      <w:r w:rsidRPr="00C25669">
        <w:t>.</w:t>
      </w:r>
      <w:r>
        <w:t>2.2</w:t>
      </w:r>
      <w:bookmarkStart w:id="2907" w:name="_Toc114565715"/>
      <w:bookmarkStart w:id="2908" w:name="_Toc115267803"/>
      <w:bookmarkEnd w:id="2890"/>
      <w:bookmarkEnd w:id="2891"/>
      <w:r>
        <w:tab/>
        <w:t>2</w:t>
      </w:r>
      <w:r w:rsidRPr="00C25669">
        <w:t>RX requirements</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2909" w:name="_Toc123057988"/>
      <w:bookmarkStart w:id="2910" w:name="_Toc124256681"/>
      <w:bookmarkStart w:id="2911" w:name="_Toc131734994"/>
      <w:bookmarkStart w:id="2912" w:name="_Toc137372771"/>
      <w:bookmarkStart w:id="2913" w:name="_Toc138885157"/>
      <w:bookmarkStart w:id="2914" w:name="_Toc145690660"/>
      <w:bookmarkStart w:id="2915" w:name="_Toc155382215"/>
      <w:bookmarkStart w:id="2916" w:name="_Toc161753924"/>
      <w:bookmarkStart w:id="2917" w:name="_Toc161754545"/>
      <w:bookmarkStart w:id="2918" w:name="_Toc163202118"/>
      <w:bookmarkStart w:id="2919" w:name="_Toc169888380"/>
      <w:bookmarkStart w:id="2920" w:name="_Toc171551569"/>
      <w:bookmarkStart w:id="2921" w:name="_Toc176775291"/>
      <w:bookmarkStart w:id="2922" w:name="_Toc187243886"/>
      <w:bookmarkStart w:id="2923" w:name="_Toc193201435"/>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lastRenderedPageBreak/>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377210">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9B2324">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4"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9B2324">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5"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9B2324">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5"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9B2324">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5"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9B2324">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5"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9B2324">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5"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38DB85B3" w14:textId="77777777" w:rsidR="00191667" w:rsidRDefault="00191667" w:rsidP="00191667">
      <w:pPr>
        <w:rPr>
          <w:rFonts w:ascii="Times-Roman" w:hAnsi="Times-Roman"/>
        </w:rPr>
      </w:pPr>
    </w:p>
    <w:p w14:paraId="42D2187F" w14:textId="564014C7" w:rsidR="001F6D06" w:rsidRDefault="001F6D06" w:rsidP="001F6D06">
      <w:pPr>
        <w:pStyle w:val="Heading2"/>
      </w:pPr>
      <w:bookmarkStart w:id="2924" w:name="_Toc97562324"/>
      <w:bookmarkStart w:id="2925" w:name="_Toc104122558"/>
      <w:bookmarkStart w:id="2926" w:name="_Toc104205509"/>
      <w:bookmarkStart w:id="2927" w:name="_Toc104206716"/>
      <w:bookmarkStart w:id="2928" w:name="_Toc104503676"/>
      <w:bookmarkStart w:id="2929" w:name="_Toc106127607"/>
      <w:bookmarkStart w:id="2930" w:name="_Toc123057989"/>
      <w:bookmarkStart w:id="2931" w:name="_Toc124256682"/>
      <w:bookmarkStart w:id="2932" w:name="_Toc131734995"/>
      <w:bookmarkStart w:id="2933" w:name="_Toc137372772"/>
      <w:bookmarkStart w:id="2934" w:name="_Toc138885158"/>
      <w:bookmarkStart w:id="2935" w:name="_Toc145690661"/>
      <w:bookmarkStart w:id="2936" w:name="_Toc155382216"/>
      <w:bookmarkStart w:id="2937" w:name="_Toc161753925"/>
      <w:bookmarkStart w:id="2938" w:name="_Toc161754546"/>
      <w:bookmarkStart w:id="2939" w:name="_Toc163202119"/>
      <w:bookmarkStart w:id="2940" w:name="_Toc169888381"/>
      <w:bookmarkStart w:id="2941" w:name="_Toc171551570"/>
      <w:bookmarkStart w:id="2942" w:name="_Toc176775292"/>
      <w:bookmarkStart w:id="2943" w:name="_Toc187243887"/>
      <w:bookmarkStart w:id="2944" w:name="_Toc193201436"/>
      <w:r>
        <w:lastRenderedPageBreak/>
        <w:t>8.3</w:t>
      </w:r>
      <w:r>
        <w:tab/>
        <w:t>CSI reporting requirements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2945" w:name="_Toc161753926"/>
      <w:bookmarkStart w:id="2946" w:name="_Toc161754547"/>
      <w:bookmarkStart w:id="2947" w:name="_Toc163202120"/>
      <w:bookmarkStart w:id="2948" w:name="_Toc169888382"/>
      <w:bookmarkStart w:id="2949" w:name="_Toc171551571"/>
      <w:bookmarkStart w:id="2950" w:name="_Toc176775293"/>
      <w:bookmarkStart w:id="2951" w:name="_Toc187243888"/>
      <w:bookmarkStart w:id="2952" w:name="_Toc193201437"/>
      <w:r>
        <w:rPr>
          <w:rFonts w:hint="eastAsia"/>
          <w:lang w:val="en-US"/>
        </w:rPr>
        <w:t>9</w:t>
      </w:r>
      <w:r>
        <w:tab/>
      </w:r>
      <w:r>
        <w:rPr>
          <w:rFonts w:hint="eastAsia"/>
          <w:lang w:val="en-US"/>
        </w:rPr>
        <w:t>Radiated</w:t>
      </w:r>
      <w:r>
        <w:t xml:space="preserve"> transmitter characteristics</w:t>
      </w:r>
      <w:bookmarkEnd w:id="2945"/>
      <w:bookmarkEnd w:id="2946"/>
      <w:bookmarkEnd w:id="2947"/>
      <w:bookmarkEnd w:id="2948"/>
      <w:bookmarkEnd w:id="2949"/>
      <w:bookmarkEnd w:id="2950"/>
      <w:bookmarkEnd w:id="2951"/>
      <w:bookmarkEnd w:id="2952"/>
    </w:p>
    <w:p w14:paraId="089317D8" w14:textId="77777777" w:rsidR="00796090" w:rsidRDefault="00796090" w:rsidP="00796090">
      <w:pPr>
        <w:pStyle w:val="Heading2"/>
      </w:pPr>
      <w:bookmarkStart w:id="2953" w:name="_Toc161753927"/>
      <w:bookmarkStart w:id="2954" w:name="_Toc161754548"/>
      <w:bookmarkStart w:id="2955" w:name="_Toc163202121"/>
      <w:bookmarkStart w:id="2956" w:name="_Toc169888383"/>
      <w:bookmarkStart w:id="2957" w:name="_Toc171551572"/>
      <w:bookmarkStart w:id="2958" w:name="_Toc176775294"/>
      <w:bookmarkStart w:id="2959" w:name="_Toc187243889"/>
      <w:bookmarkStart w:id="2960" w:name="_Toc193201438"/>
      <w:r>
        <w:rPr>
          <w:rFonts w:hint="eastAsia"/>
          <w:lang w:val="en-US"/>
        </w:rPr>
        <w:t>9</w:t>
      </w:r>
      <w:r>
        <w:t>.1</w:t>
      </w:r>
      <w:r>
        <w:tab/>
        <w:t>General</w:t>
      </w:r>
      <w:bookmarkEnd w:id="2953"/>
      <w:bookmarkEnd w:id="2954"/>
      <w:bookmarkEnd w:id="2955"/>
      <w:bookmarkEnd w:id="2956"/>
      <w:bookmarkEnd w:id="2957"/>
      <w:bookmarkEnd w:id="2958"/>
      <w:bookmarkEnd w:id="2959"/>
      <w:bookmarkEnd w:id="2960"/>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2961" w:name="_Toc161753928"/>
      <w:bookmarkStart w:id="2962" w:name="_Toc161754549"/>
      <w:bookmarkStart w:id="2963" w:name="_Toc163202122"/>
      <w:bookmarkStart w:id="2964" w:name="_Toc169888384"/>
      <w:bookmarkStart w:id="2965" w:name="_Toc171551573"/>
      <w:bookmarkStart w:id="2966" w:name="_Toc176775295"/>
      <w:bookmarkStart w:id="2967" w:name="_Toc187243890"/>
      <w:bookmarkStart w:id="2968" w:name="_Toc193201439"/>
      <w:r>
        <w:rPr>
          <w:rFonts w:hint="eastAsia"/>
          <w:lang w:val="en-US"/>
        </w:rPr>
        <w:t>9</w:t>
      </w:r>
      <w:r>
        <w:t>.2</w:t>
      </w:r>
      <w:r>
        <w:tab/>
        <w:t>Transmitter power</w:t>
      </w:r>
      <w:bookmarkEnd w:id="2961"/>
      <w:bookmarkEnd w:id="2962"/>
      <w:bookmarkEnd w:id="2963"/>
      <w:bookmarkEnd w:id="2964"/>
      <w:bookmarkEnd w:id="2965"/>
      <w:bookmarkEnd w:id="2966"/>
      <w:bookmarkEnd w:id="2967"/>
      <w:bookmarkEnd w:id="2968"/>
    </w:p>
    <w:p w14:paraId="52B82E3B" w14:textId="7DE3E881" w:rsidR="00796090" w:rsidRDefault="00796090" w:rsidP="00796090">
      <w:pPr>
        <w:pStyle w:val="Heading3"/>
        <w:rPr>
          <w:lang w:val="en-US"/>
        </w:rPr>
      </w:pPr>
      <w:bookmarkStart w:id="2969" w:name="_Toc161753929"/>
      <w:bookmarkStart w:id="2970" w:name="_Toc161754550"/>
      <w:bookmarkStart w:id="2971" w:name="_Toc163202123"/>
      <w:bookmarkStart w:id="2972" w:name="_Toc169888385"/>
      <w:bookmarkStart w:id="2973" w:name="_Toc171551574"/>
      <w:bookmarkStart w:id="2974" w:name="_Toc176775296"/>
      <w:bookmarkStart w:id="2975" w:name="_Toc187243891"/>
      <w:bookmarkStart w:id="2976" w:name="_Toc193201440"/>
      <w:r>
        <w:rPr>
          <w:rFonts w:hint="eastAsia"/>
          <w:lang w:val="en-US"/>
        </w:rPr>
        <w:t>9.</w:t>
      </w:r>
      <w:r>
        <w:rPr>
          <w:lang w:val="en-US"/>
        </w:rPr>
        <w:t>2</w:t>
      </w:r>
      <w:r>
        <w:rPr>
          <w:rFonts w:hint="eastAsia"/>
          <w:lang w:val="en-US"/>
        </w:rPr>
        <w:t>.</w:t>
      </w:r>
      <w:r>
        <w:rPr>
          <w:lang w:val="en-US"/>
        </w:rPr>
        <w:t>1</w:t>
      </w:r>
      <w:r>
        <w:rPr>
          <w:rFonts w:hint="eastAsia"/>
          <w:lang w:val="en-US"/>
        </w:rPr>
        <w:tab/>
      </w:r>
      <w:bookmarkEnd w:id="2969"/>
      <w:bookmarkEnd w:id="2970"/>
      <w:bookmarkEnd w:id="2971"/>
      <w:r w:rsidR="00B358B3">
        <w:rPr>
          <w:rFonts w:hint="eastAsia"/>
        </w:rPr>
        <w:t>NTN</w:t>
      </w:r>
      <w:r w:rsidR="00B358B3">
        <w:t xml:space="preserve"> </w:t>
      </w:r>
      <w:r w:rsidR="00B358B3">
        <w:rPr>
          <w:rFonts w:hint="eastAsia"/>
        </w:rPr>
        <w:t>VSAT</w:t>
      </w:r>
      <w:r w:rsidR="00B358B3">
        <w:t xml:space="preserve"> maximum output power</w:t>
      </w:r>
      <w:bookmarkEnd w:id="2972"/>
      <w:bookmarkEnd w:id="2973"/>
      <w:bookmarkEnd w:id="2974"/>
      <w:bookmarkEnd w:id="2975"/>
      <w:bookmarkEnd w:id="2976"/>
    </w:p>
    <w:p w14:paraId="7ED2677E" w14:textId="77777777" w:rsidR="00796090" w:rsidRPr="00C04A08" w:rsidRDefault="00796090" w:rsidP="00796090">
      <w:pPr>
        <w:pStyle w:val="Heading4"/>
      </w:pPr>
      <w:bookmarkStart w:id="2977" w:name="_Toc21340759"/>
      <w:bookmarkStart w:id="2978" w:name="_Toc29805206"/>
      <w:bookmarkStart w:id="2979" w:name="_Toc36456415"/>
      <w:bookmarkStart w:id="2980" w:name="_Toc36469513"/>
      <w:bookmarkStart w:id="2981" w:name="_Toc37253922"/>
      <w:bookmarkStart w:id="2982" w:name="_Toc37322779"/>
      <w:bookmarkStart w:id="2983" w:name="_Toc37324185"/>
      <w:bookmarkStart w:id="2984" w:name="_Toc45889708"/>
      <w:bookmarkStart w:id="2985" w:name="_Toc52196363"/>
      <w:bookmarkStart w:id="2986" w:name="_Toc52197343"/>
      <w:bookmarkStart w:id="2987" w:name="_Toc53173066"/>
      <w:bookmarkStart w:id="2988" w:name="_Toc53173435"/>
      <w:bookmarkStart w:id="2989" w:name="_Toc61119424"/>
      <w:bookmarkStart w:id="2990" w:name="_Toc61119806"/>
      <w:bookmarkStart w:id="2991" w:name="_Toc67925852"/>
      <w:bookmarkStart w:id="2992" w:name="_Toc75273490"/>
      <w:bookmarkStart w:id="2993" w:name="_Toc76510390"/>
      <w:bookmarkStart w:id="2994" w:name="_Toc83129543"/>
      <w:bookmarkStart w:id="2995" w:name="_Toc90591076"/>
      <w:bookmarkStart w:id="2996" w:name="_Toc98864098"/>
      <w:bookmarkStart w:id="2997" w:name="_Toc99733347"/>
      <w:bookmarkStart w:id="2998" w:name="_Toc106577238"/>
      <w:bookmarkStart w:id="2999" w:name="_Toc114536989"/>
      <w:bookmarkStart w:id="3000" w:name="_Toc115257257"/>
      <w:bookmarkStart w:id="3001" w:name="_Toc161753930"/>
      <w:bookmarkStart w:id="3002" w:name="_Toc161754551"/>
      <w:bookmarkStart w:id="3003" w:name="_Toc163202124"/>
      <w:bookmarkStart w:id="3004" w:name="_Toc169888386"/>
      <w:bookmarkStart w:id="3005" w:name="_Toc171551575"/>
      <w:bookmarkStart w:id="3006" w:name="_Toc176775297"/>
      <w:bookmarkStart w:id="3007" w:name="_Toc187243892"/>
      <w:bookmarkStart w:id="3008" w:name="_Toc193201441"/>
      <w:r>
        <w:t>9</w:t>
      </w:r>
      <w:r w:rsidRPr="00C04A08">
        <w:t>.2.1.0</w:t>
      </w:r>
      <w:r w:rsidRPr="00C04A08">
        <w:tab/>
        <w:t>General</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3009" w:name="_Toc161753931"/>
      <w:bookmarkStart w:id="3010" w:name="_Toc161754552"/>
      <w:bookmarkStart w:id="3011" w:name="_Toc163202125"/>
      <w:r w:rsidRPr="00F72AF1">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B358B3" w:rsidRPr="00C04A08" w14:paraId="54FA32AE" w14:textId="77777777" w:rsidTr="007159D8">
        <w:trPr>
          <w:trHeight w:val="187"/>
          <w:jc w:val="center"/>
        </w:trPr>
        <w:tc>
          <w:tcPr>
            <w:tcW w:w="1413" w:type="dxa"/>
          </w:tcPr>
          <w:p w14:paraId="713C1284" w14:textId="4856D246" w:rsidR="00B358B3" w:rsidRPr="00A27B9E" w:rsidRDefault="00B358B3" w:rsidP="007159D8">
            <w:pPr>
              <w:pStyle w:val="TAH"/>
            </w:pPr>
            <w:r>
              <w:rPr>
                <w:rFonts w:hint="eastAsia"/>
              </w:rPr>
              <w:t>NTN VSAT</w:t>
            </w:r>
            <w:r>
              <w:t xml:space="preserve"> class</w:t>
            </w:r>
          </w:p>
        </w:tc>
        <w:tc>
          <w:tcPr>
            <w:tcW w:w="1134" w:type="dxa"/>
            <w:tcMar>
              <w:top w:w="0" w:type="dxa"/>
              <w:left w:w="108" w:type="dxa"/>
              <w:bottom w:w="0" w:type="dxa"/>
              <w:right w:w="108" w:type="dxa"/>
            </w:tcMar>
            <w:hideMark/>
          </w:tcPr>
          <w:p w14:paraId="289F4C50" w14:textId="45CD91C2" w:rsidR="00B358B3" w:rsidRPr="00CA4C7C" w:rsidRDefault="00B358B3" w:rsidP="007159D8">
            <w:pPr>
              <w:pStyle w:val="TAH"/>
            </w:pPr>
            <w:r>
              <w:t>NTN VSAT</w:t>
            </w:r>
            <w:r w:rsidRPr="00C80C1F">
              <w:t xml:space="preserve"> type</w:t>
            </w:r>
          </w:p>
        </w:tc>
        <w:tc>
          <w:tcPr>
            <w:tcW w:w="6804" w:type="dxa"/>
            <w:tcMar>
              <w:top w:w="0" w:type="dxa"/>
              <w:left w:w="108" w:type="dxa"/>
              <w:bottom w:w="0" w:type="dxa"/>
              <w:right w:w="108" w:type="dxa"/>
            </w:tcMar>
            <w:hideMark/>
          </w:tcPr>
          <w:p w14:paraId="023F645F" w14:textId="77777777" w:rsidR="00B358B3" w:rsidRPr="00C04A08" w:rsidRDefault="00B358B3" w:rsidP="007159D8">
            <w:pPr>
              <w:pStyle w:val="TAH"/>
            </w:pPr>
            <w:r>
              <w:t>Type description</w:t>
            </w:r>
          </w:p>
        </w:tc>
      </w:tr>
      <w:tr w:rsidR="00B358B3" w:rsidRPr="0027740B" w14:paraId="2B6F4172" w14:textId="77777777" w:rsidTr="007159D8">
        <w:trPr>
          <w:trHeight w:val="187"/>
          <w:jc w:val="center"/>
        </w:trPr>
        <w:tc>
          <w:tcPr>
            <w:tcW w:w="1413" w:type="dxa"/>
            <w:tcBorders>
              <w:bottom w:val="nil"/>
            </w:tcBorders>
            <w:vAlign w:val="center"/>
          </w:tcPr>
          <w:p w14:paraId="1D771076" w14:textId="77777777" w:rsidR="00B358B3" w:rsidRPr="0027740B" w:rsidRDefault="00B358B3" w:rsidP="007159D8">
            <w:pPr>
              <w:pStyle w:val="TAC"/>
            </w:pPr>
            <w:r w:rsidRPr="0027740B">
              <w:t>Fixed VSAT</w:t>
            </w:r>
          </w:p>
        </w:tc>
        <w:tc>
          <w:tcPr>
            <w:tcW w:w="1134" w:type="dxa"/>
            <w:tcMar>
              <w:top w:w="0" w:type="dxa"/>
              <w:left w:w="108" w:type="dxa"/>
              <w:bottom w:w="0" w:type="dxa"/>
              <w:right w:w="108" w:type="dxa"/>
            </w:tcMar>
            <w:vAlign w:val="center"/>
            <w:hideMark/>
          </w:tcPr>
          <w:p w14:paraId="7BBF41C6" w14:textId="77777777" w:rsidR="00B358B3" w:rsidRPr="0027740B" w:rsidRDefault="00B358B3" w:rsidP="007159D8">
            <w:pPr>
              <w:pStyle w:val="TAC"/>
            </w:pPr>
            <w:r w:rsidRPr="0027740B">
              <w:t>1</w:t>
            </w:r>
          </w:p>
        </w:tc>
        <w:tc>
          <w:tcPr>
            <w:tcW w:w="6804" w:type="dxa"/>
            <w:tcMar>
              <w:top w:w="0" w:type="dxa"/>
              <w:left w:w="108" w:type="dxa"/>
              <w:bottom w:w="0" w:type="dxa"/>
              <w:right w:w="108" w:type="dxa"/>
            </w:tcMar>
            <w:hideMark/>
          </w:tcPr>
          <w:p w14:paraId="734B50FF" w14:textId="77777777" w:rsidR="00B358B3" w:rsidRPr="0027740B" w:rsidRDefault="00B358B3" w:rsidP="007159D8">
            <w:pPr>
              <w:pStyle w:val="TAC"/>
              <w:jc w:val="left"/>
            </w:pPr>
            <w:r w:rsidRPr="0027740B">
              <w:t>Fixed VSAT communicating with GSO and LEO with mechanical steering antenna.</w:t>
            </w:r>
          </w:p>
        </w:tc>
      </w:tr>
      <w:tr w:rsidR="00B358B3" w:rsidRPr="0027740B" w14:paraId="701D62DC" w14:textId="77777777" w:rsidTr="007159D8">
        <w:trPr>
          <w:trHeight w:val="187"/>
          <w:jc w:val="center"/>
        </w:trPr>
        <w:tc>
          <w:tcPr>
            <w:tcW w:w="1413" w:type="dxa"/>
            <w:tcBorders>
              <w:top w:val="nil"/>
              <w:bottom w:val="nil"/>
            </w:tcBorders>
            <w:vAlign w:val="center"/>
          </w:tcPr>
          <w:p w14:paraId="662E8129"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211DFE6D" w14:textId="77777777" w:rsidR="00B358B3" w:rsidRPr="00FC005C" w:rsidRDefault="00B358B3" w:rsidP="007159D8">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16B67118" w14:textId="77777777" w:rsidR="00B358B3" w:rsidRPr="0027740B" w:rsidRDefault="00B358B3" w:rsidP="007159D8">
            <w:pPr>
              <w:pStyle w:val="TAC"/>
              <w:jc w:val="left"/>
            </w:pPr>
            <w:r w:rsidRPr="0027740B">
              <w:t>Fixed VSAT communicating with GSO and LEO with electronic steering antenna.</w:t>
            </w:r>
          </w:p>
        </w:tc>
      </w:tr>
      <w:tr w:rsidR="00B358B3" w:rsidRPr="0027740B" w14:paraId="2BC02F03" w14:textId="77777777" w:rsidTr="007159D8">
        <w:trPr>
          <w:trHeight w:val="187"/>
          <w:jc w:val="center"/>
        </w:trPr>
        <w:tc>
          <w:tcPr>
            <w:tcW w:w="1413" w:type="dxa"/>
            <w:tcBorders>
              <w:top w:val="nil"/>
            </w:tcBorders>
            <w:vAlign w:val="center"/>
          </w:tcPr>
          <w:p w14:paraId="32667427" w14:textId="77777777" w:rsidR="00B358B3" w:rsidRPr="0027740B" w:rsidRDefault="00B358B3" w:rsidP="007159D8">
            <w:pPr>
              <w:pStyle w:val="TAC"/>
            </w:pPr>
          </w:p>
        </w:tc>
        <w:tc>
          <w:tcPr>
            <w:tcW w:w="1134" w:type="dxa"/>
            <w:tcMar>
              <w:top w:w="0" w:type="dxa"/>
              <w:left w:w="108" w:type="dxa"/>
              <w:bottom w:w="0" w:type="dxa"/>
              <w:right w:w="108" w:type="dxa"/>
            </w:tcMar>
            <w:vAlign w:val="center"/>
            <w:hideMark/>
          </w:tcPr>
          <w:p w14:paraId="1F82DB1B" w14:textId="77777777" w:rsidR="00B358B3" w:rsidRPr="0027740B" w:rsidRDefault="00B358B3" w:rsidP="007159D8">
            <w:pPr>
              <w:pStyle w:val="TAC"/>
            </w:pPr>
            <w:r w:rsidRPr="0027740B">
              <w:t>3</w:t>
            </w:r>
          </w:p>
        </w:tc>
        <w:tc>
          <w:tcPr>
            <w:tcW w:w="6804" w:type="dxa"/>
            <w:tcMar>
              <w:top w:w="0" w:type="dxa"/>
              <w:left w:w="108" w:type="dxa"/>
              <w:bottom w:w="0" w:type="dxa"/>
              <w:right w:w="108" w:type="dxa"/>
            </w:tcMar>
            <w:hideMark/>
          </w:tcPr>
          <w:p w14:paraId="7A1C539A" w14:textId="77777777" w:rsidR="00B358B3" w:rsidRPr="0027740B" w:rsidRDefault="00B358B3" w:rsidP="007159D8">
            <w:pPr>
              <w:pStyle w:val="TAC"/>
              <w:jc w:val="left"/>
            </w:pPr>
            <w:r w:rsidRPr="0027740B">
              <w:t>Fixed VSAT communicating with LEO only with electronic steering antenna.</w:t>
            </w:r>
          </w:p>
        </w:tc>
      </w:tr>
      <w:tr w:rsidR="00B358B3" w:rsidRPr="0027740B" w14:paraId="0954E926" w14:textId="77777777" w:rsidTr="007159D8">
        <w:trPr>
          <w:trHeight w:val="187"/>
          <w:jc w:val="center"/>
        </w:trPr>
        <w:tc>
          <w:tcPr>
            <w:tcW w:w="1413" w:type="dxa"/>
            <w:tcBorders>
              <w:bottom w:val="nil"/>
            </w:tcBorders>
            <w:vAlign w:val="center"/>
          </w:tcPr>
          <w:p w14:paraId="06D84782" w14:textId="77777777" w:rsidR="00B358B3" w:rsidRPr="0027740B" w:rsidRDefault="00B358B3" w:rsidP="007159D8">
            <w:pPr>
              <w:pStyle w:val="TAC"/>
            </w:pPr>
            <w:r w:rsidRPr="0027740B">
              <w:t>Mobile VSAT</w:t>
            </w:r>
          </w:p>
        </w:tc>
        <w:tc>
          <w:tcPr>
            <w:tcW w:w="1134" w:type="dxa"/>
            <w:tcMar>
              <w:top w:w="0" w:type="dxa"/>
              <w:left w:w="108" w:type="dxa"/>
              <w:bottom w:w="0" w:type="dxa"/>
              <w:right w:w="108" w:type="dxa"/>
            </w:tcMar>
            <w:vAlign w:val="center"/>
          </w:tcPr>
          <w:p w14:paraId="323BE94B" w14:textId="77777777" w:rsidR="00B358B3" w:rsidRPr="0027740B" w:rsidRDefault="00B358B3" w:rsidP="007159D8">
            <w:pPr>
              <w:pStyle w:val="TAC"/>
            </w:pPr>
            <w:r w:rsidRPr="0027740B">
              <w:t>4</w:t>
            </w:r>
          </w:p>
        </w:tc>
        <w:tc>
          <w:tcPr>
            <w:tcW w:w="6804" w:type="dxa"/>
            <w:tcMar>
              <w:top w:w="0" w:type="dxa"/>
              <w:left w:w="108" w:type="dxa"/>
              <w:bottom w:w="0" w:type="dxa"/>
              <w:right w:w="108" w:type="dxa"/>
            </w:tcMar>
          </w:tcPr>
          <w:p w14:paraId="3F71BC63" w14:textId="77777777" w:rsidR="00B358B3" w:rsidRPr="0027740B" w:rsidRDefault="00B358B3" w:rsidP="007159D8">
            <w:pPr>
              <w:pStyle w:val="TAC"/>
              <w:jc w:val="left"/>
            </w:pPr>
            <w:r w:rsidRPr="0027740B">
              <w:t>Mobile VSAT communicating with GSO with mechanical steering antenna.</w:t>
            </w:r>
          </w:p>
        </w:tc>
      </w:tr>
      <w:tr w:rsidR="00B358B3" w:rsidRPr="0027740B" w14:paraId="2E544900" w14:textId="77777777" w:rsidTr="007159D8">
        <w:trPr>
          <w:trHeight w:val="187"/>
          <w:jc w:val="center"/>
        </w:trPr>
        <w:tc>
          <w:tcPr>
            <w:tcW w:w="1413" w:type="dxa"/>
            <w:tcBorders>
              <w:top w:val="nil"/>
            </w:tcBorders>
            <w:vAlign w:val="center"/>
          </w:tcPr>
          <w:p w14:paraId="19811FB6"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09AA58D8" w14:textId="77777777" w:rsidR="00B358B3" w:rsidRPr="00FC005C" w:rsidRDefault="00B358B3" w:rsidP="007159D8">
            <w:pPr>
              <w:pStyle w:val="TAC"/>
              <w:rPr>
                <w:vertAlign w:val="superscript"/>
              </w:rPr>
            </w:pPr>
            <w:r w:rsidRPr="0027740B">
              <w:t>5</w:t>
            </w:r>
            <w:r>
              <w:rPr>
                <w:vertAlign w:val="superscript"/>
              </w:rPr>
              <w:t>2</w:t>
            </w:r>
          </w:p>
        </w:tc>
        <w:tc>
          <w:tcPr>
            <w:tcW w:w="6804" w:type="dxa"/>
            <w:tcMar>
              <w:top w:w="0" w:type="dxa"/>
              <w:left w:w="108" w:type="dxa"/>
              <w:bottom w:w="0" w:type="dxa"/>
              <w:right w:w="108" w:type="dxa"/>
            </w:tcMar>
          </w:tcPr>
          <w:p w14:paraId="671F1422" w14:textId="77777777" w:rsidR="00B358B3" w:rsidRPr="0027740B" w:rsidRDefault="00B358B3" w:rsidP="007159D8">
            <w:pPr>
              <w:pStyle w:val="TAC"/>
              <w:jc w:val="left"/>
            </w:pPr>
            <w:r w:rsidRPr="0027740B">
              <w:t>Mobile VSAT communicating with GSO with electronic steering antenna.</w:t>
            </w:r>
          </w:p>
        </w:tc>
      </w:tr>
      <w:tr w:rsidR="00B358B3" w:rsidRPr="0027740B" w14:paraId="3A5E3574" w14:textId="77777777" w:rsidTr="007159D8">
        <w:trPr>
          <w:trHeight w:val="187"/>
          <w:jc w:val="center"/>
        </w:trPr>
        <w:tc>
          <w:tcPr>
            <w:tcW w:w="9351" w:type="dxa"/>
            <w:gridSpan w:val="3"/>
          </w:tcPr>
          <w:p w14:paraId="72814702" w14:textId="7A5DA081" w:rsidR="00B358B3" w:rsidRPr="0027740B" w:rsidRDefault="00B358B3" w:rsidP="007159D8">
            <w:pPr>
              <w:pStyle w:val="TAN"/>
            </w:pPr>
            <w:r w:rsidRPr="0027740B">
              <w:t>N</w:t>
            </w:r>
            <w:r>
              <w:t>OTE</w:t>
            </w:r>
            <w:r w:rsidRPr="0027740B">
              <w:t xml:space="preserve"> 1:</w:t>
            </w:r>
            <w:r>
              <w:rPr>
                <w:lang w:val="en-US"/>
              </w:rPr>
              <w:tab/>
            </w:r>
            <w:r w:rsidRPr="0027740B">
              <w:t xml:space="preserve">The </w:t>
            </w:r>
            <w:r>
              <w:t>NTN VSAT</w:t>
            </w:r>
            <w:r w:rsidRPr="0027740B">
              <w:t xml:space="preserve"> types are assuming </w:t>
            </w:r>
            <w:r>
              <w:t>NTN VSAT</w:t>
            </w:r>
            <w:r w:rsidRPr="0027740B">
              <w:t xml:space="preserve"> has only one antenna beam towards one satellite at a given time in this release.</w:t>
            </w:r>
          </w:p>
          <w:p w14:paraId="648E18E7" w14:textId="19943E01" w:rsidR="00B358B3" w:rsidRPr="0027740B" w:rsidRDefault="0014330D" w:rsidP="007159D8">
            <w:pPr>
              <w:pStyle w:val="TAN"/>
            </w:pPr>
            <w:r>
              <w:rPr>
                <w:rFonts w:hint="eastAsia"/>
              </w:rPr>
              <w:t>N</w:t>
            </w:r>
            <w:r>
              <w:t>OTE 2:</w:t>
            </w:r>
            <w:r>
              <w:tab/>
              <w:t>NTN VSAT</w:t>
            </w:r>
            <w:r w:rsidRPr="00106918">
              <w:t xml:space="preserve"> may need power reduction </w:t>
            </w:r>
            <w:r>
              <w:t>to comply with</w:t>
            </w:r>
            <w:r w:rsidRPr="00106918">
              <w:t xml:space="preserve"> OFF-axis EIRP requirement defined in clause 9.2.2. </w:t>
            </w:r>
            <w:r>
              <w:t>There is no requirement for the potential power reduction.</w:t>
            </w:r>
          </w:p>
        </w:tc>
      </w:tr>
    </w:tbl>
    <w:p w14:paraId="4B356D52" w14:textId="77777777" w:rsidR="00B358B3" w:rsidRPr="0027740B" w:rsidRDefault="00B358B3" w:rsidP="00B358B3"/>
    <w:p w14:paraId="1FF977F5" w14:textId="77777777" w:rsidR="00796090" w:rsidRPr="0027740B" w:rsidRDefault="00796090" w:rsidP="00796090">
      <w:pPr>
        <w:pStyle w:val="Heading4"/>
      </w:pPr>
      <w:bookmarkStart w:id="3012" w:name="_Toc169888387"/>
      <w:bookmarkStart w:id="3013" w:name="_Toc171551576"/>
      <w:bookmarkStart w:id="3014" w:name="_Toc176775298"/>
      <w:bookmarkStart w:id="3015" w:name="_Toc187243893"/>
      <w:bookmarkStart w:id="3016" w:name="_Toc193201442"/>
      <w:r w:rsidRPr="0027740B">
        <w:t>9.2.1.1</w:t>
      </w:r>
      <w:r w:rsidRPr="0027740B">
        <w:tab/>
        <w:t>Minimum requirements for Fixed VSAT</w:t>
      </w:r>
      <w:bookmarkEnd w:id="3009"/>
      <w:bookmarkEnd w:id="3010"/>
      <w:bookmarkEnd w:id="3011"/>
      <w:bookmarkEnd w:id="3012"/>
      <w:bookmarkEnd w:id="3013"/>
      <w:bookmarkEnd w:id="3014"/>
      <w:bookmarkEnd w:id="3015"/>
      <w:bookmarkEnd w:id="3016"/>
    </w:p>
    <w:p w14:paraId="407BBC8F" w14:textId="2C160677"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 The requirement should be verified with test metrics of EIRP (Link=Tx beam peak direction, Meas=Link angle).The peak EIRP of Tx beam peak direction should be verified within the declared minimum elevation angle supported for transmitting. The steered beam peak directions can be achieved by mechanical steering and/or electronic steering according to VSAT Type. Wh</w:t>
      </w:r>
      <w:r>
        <w:rPr>
          <w:rFonts w:hint="eastAsia"/>
        </w:rPr>
        <w:t>ere 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lastRenderedPageBreak/>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3327396B" w14:textId="7434F625" w:rsidR="00F62D9C" w:rsidRDefault="00F62D9C" w:rsidP="00F62D9C">
      <w:pPr>
        <w:pStyle w:val="TF"/>
      </w:pPr>
      <w:r>
        <w:t>Figure 9.2.1.1-1 Example measurement grid for min peak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23B12F2C" w:rsidR="00796090" w:rsidRPr="0027740B" w:rsidRDefault="00796090" w:rsidP="00796090">
      <w:pPr>
        <w:pStyle w:val="TH"/>
      </w:pPr>
      <w:r w:rsidRPr="0027740B">
        <w:t xml:space="preserve">Table 9.2.1.1-1: </w:t>
      </w:r>
      <w:r w:rsidR="00C16E63">
        <w:t>M</w:t>
      </w:r>
      <w:r w:rsidR="00C16E63" w:rsidRPr="0027740B">
        <w:t>inimum peak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1850"/>
        <w:gridCol w:w="2742"/>
      </w:tblGrid>
      <w:tr w:rsidR="00796090" w:rsidRPr="0027740B" w14:paraId="2CFCFB10" w14:textId="77777777" w:rsidTr="007159D8">
        <w:trPr>
          <w:trHeight w:val="187"/>
          <w:jc w:val="center"/>
        </w:trPr>
        <w:tc>
          <w:tcPr>
            <w:tcW w:w="2349" w:type="dxa"/>
            <w:shd w:val="clear" w:color="auto" w:fill="auto"/>
            <w:vAlign w:val="center"/>
          </w:tcPr>
          <w:p w14:paraId="4A91AFC6" w14:textId="77777777" w:rsidR="00796090" w:rsidRPr="0027740B" w:rsidRDefault="00796090" w:rsidP="007159D8">
            <w:pPr>
              <w:pStyle w:val="TAH"/>
            </w:pPr>
            <w:r w:rsidRPr="0027740B">
              <w:t>Operating band</w:t>
            </w:r>
          </w:p>
        </w:tc>
        <w:tc>
          <w:tcPr>
            <w:tcW w:w="1850" w:type="dxa"/>
          </w:tcPr>
          <w:p w14:paraId="52110D74" w14:textId="77777777" w:rsidR="00796090" w:rsidRPr="0027740B" w:rsidRDefault="00796090" w:rsidP="007159D8">
            <w:pPr>
              <w:pStyle w:val="TAH"/>
            </w:pPr>
            <w:r w:rsidRPr="0027740B">
              <w:t>UE Type</w:t>
            </w:r>
          </w:p>
        </w:tc>
        <w:tc>
          <w:tcPr>
            <w:tcW w:w="2742" w:type="dxa"/>
            <w:shd w:val="clear" w:color="auto" w:fill="auto"/>
            <w:vAlign w:val="center"/>
          </w:tcPr>
          <w:p w14:paraId="733E02C3" w14:textId="77777777" w:rsidR="00796090" w:rsidRPr="0027740B" w:rsidRDefault="00796090" w:rsidP="007159D8">
            <w:pPr>
              <w:pStyle w:val="TAH"/>
            </w:pPr>
            <w:r w:rsidRPr="0027740B">
              <w:t>Min peak EIRP (dBm)</w:t>
            </w:r>
          </w:p>
        </w:tc>
      </w:tr>
      <w:tr w:rsidR="00796090" w:rsidRPr="0027740B" w14:paraId="5B52DAF1" w14:textId="77777777" w:rsidTr="007159D8">
        <w:trPr>
          <w:trHeight w:val="187"/>
          <w:jc w:val="center"/>
        </w:trPr>
        <w:tc>
          <w:tcPr>
            <w:tcW w:w="2349" w:type="dxa"/>
            <w:tcBorders>
              <w:bottom w:val="nil"/>
            </w:tcBorders>
            <w:shd w:val="clear" w:color="auto" w:fill="auto"/>
            <w:vAlign w:val="center"/>
          </w:tcPr>
          <w:p w14:paraId="003850FC" w14:textId="77777777" w:rsidR="00796090" w:rsidRPr="0027740B" w:rsidRDefault="00796090" w:rsidP="007159D8">
            <w:pPr>
              <w:pStyle w:val="TAC"/>
            </w:pPr>
            <w:r w:rsidRPr="0027740B">
              <w:t>n512</w:t>
            </w:r>
            <w:r>
              <w:t>, n511, n510</w:t>
            </w:r>
          </w:p>
        </w:tc>
        <w:tc>
          <w:tcPr>
            <w:tcW w:w="1850" w:type="dxa"/>
          </w:tcPr>
          <w:p w14:paraId="0B87818E" w14:textId="77777777" w:rsidR="00796090" w:rsidRPr="0027740B" w:rsidRDefault="00796090" w:rsidP="007159D8">
            <w:pPr>
              <w:pStyle w:val="TAC"/>
            </w:pPr>
            <w:r w:rsidRPr="0027740B">
              <w:t>1</w:t>
            </w:r>
          </w:p>
        </w:tc>
        <w:tc>
          <w:tcPr>
            <w:tcW w:w="2742" w:type="dxa"/>
            <w:shd w:val="clear" w:color="auto" w:fill="auto"/>
          </w:tcPr>
          <w:p w14:paraId="6881EC4B" w14:textId="77777777" w:rsidR="00796090" w:rsidRPr="0027740B" w:rsidRDefault="00796090" w:rsidP="007159D8">
            <w:pPr>
              <w:pStyle w:val="TAC"/>
            </w:pPr>
            <w:r w:rsidRPr="0027740B">
              <w:t>70</w:t>
            </w:r>
          </w:p>
        </w:tc>
      </w:tr>
      <w:tr w:rsidR="00796090" w:rsidRPr="0027740B" w14:paraId="65881A67" w14:textId="77777777" w:rsidTr="007159D8">
        <w:trPr>
          <w:trHeight w:val="187"/>
          <w:jc w:val="center"/>
        </w:trPr>
        <w:tc>
          <w:tcPr>
            <w:tcW w:w="2349" w:type="dxa"/>
            <w:tcBorders>
              <w:top w:val="nil"/>
              <w:bottom w:val="nil"/>
            </w:tcBorders>
            <w:shd w:val="clear" w:color="auto" w:fill="auto"/>
          </w:tcPr>
          <w:p w14:paraId="14A63B13" w14:textId="77777777" w:rsidR="00796090" w:rsidRPr="0027740B" w:rsidRDefault="00796090" w:rsidP="007159D8">
            <w:pPr>
              <w:pStyle w:val="TAC"/>
            </w:pPr>
          </w:p>
        </w:tc>
        <w:tc>
          <w:tcPr>
            <w:tcW w:w="1850" w:type="dxa"/>
          </w:tcPr>
          <w:p w14:paraId="4835147B" w14:textId="77777777" w:rsidR="00796090" w:rsidRPr="0027740B" w:rsidRDefault="00796090" w:rsidP="007159D8">
            <w:pPr>
              <w:pStyle w:val="TAC"/>
            </w:pPr>
            <w:r w:rsidRPr="0027740B">
              <w:t>2</w:t>
            </w:r>
          </w:p>
        </w:tc>
        <w:tc>
          <w:tcPr>
            <w:tcW w:w="2742" w:type="dxa"/>
            <w:shd w:val="clear" w:color="auto" w:fill="auto"/>
          </w:tcPr>
          <w:p w14:paraId="375F7E96" w14:textId="77777777" w:rsidR="00796090" w:rsidRPr="0027740B" w:rsidRDefault="00796090" w:rsidP="007159D8">
            <w:pPr>
              <w:pStyle w:val="TAC"/>
            </w:pPr>
            <w:r w:rsidRPr="0027740B">
              <w:t>70</w:t>
            </w:r>
          </w:p>
        </w:tc>
      </w:tr>
      <w:tr w:rsidR="00796090" w:rsidRPr="0027740B" w14:paraId="3ACAD876" w14:textId="77777777" w:rsidTr="007159D8">
        <w:trPr>
          <w:trHeight w:val="187"/>
          <w:jc w:val="center"/>
        </w:trPr>
        <w:tc>
          <w:tcPr>
            <w:tcW w:w="2349" w:type="dxa"/>
            <w:tcBorders>
              <w:top w:val="nil"/>
            </w:tcBorders>
            <w:shd w:val="clear" w:color="auto" w:fill="auto"/>
          </w:tcPr>
          <w:p w14:paraId="3169E06C" w14:textId="77777777" w:rsidR="00796090" w:rsidRPr="0027740B" w:rsidRDefault="00796090" w:rsidP="007159D8">
            <w:pPr>
              <w:pStyle w:val="TAC"/>
            </w:pPr>
          </w:p>
        </w:tc>
        <w:tc>
          <w:tcPr>
            <w:tcW w:w="1850" w:type="dxa"/>
          </w:tcPr>
          <w:p w14:paraId="45D36481" w14:textId="77777777" w:rsidR="00796090" w:rsidRPr="0027740B" w:rsidRDefault="00796090" w:rsidP="007159D8">
            <w:pPr>
              <w:pStyle w:val="TAC"/>
            </w:pPr>
            <w:r w:rsidRPr="0027740B">
              <w:t>3</w:t>
            </w:r>
          </w:p>
        </w:tc>
        <w:tc>
          <w:tcPr>
            <w:tcW w:w="2742" w:type="dxa"/>
            <w:shd w:val="clear" w:color="auto" w:fill="auto"/>
          </w:tcPr>
          <w:p w14:paraId="59C37776" w14:textId="77777777" w:rsidR="00796090" w:rsidRPr="0027740B" w:rsidRDefault="00796090" w:rsidP="007159D8">
            <w:pPr>
              <w:pStyle w:val="TAC"/>
            </w:pPr>
            <w:r w:rsidRPr="0027740B">
              <w:t>61</w:t>
            </w:r>
          </w:p>
        </w:tc>
      </w:tr>
      <w:tr w:rsidR="00796090" w:rsidRPr="00C04A08" w14:paraId="10C06AB4" w14:textId="77777777" w:rsidTr="007159D8">
        <w:trPr>
          <w:trHeight w:val="187"/>
          <w:jc w:val="center"/>
        </w:trPr>
        <w:tc>
          <w:tcPr>
            <w:tcW w:w="6941" w:type="dxa"/>
            <w:gridSpan w:val="3"/>
          </w:tcPr>
          <w:p w14:paraId="12DF049B" w14:textId="5F6B77EF" w:rsidR="00796090" w:rsidRPr="00C04A08" w:rsidRDefault="00C16E63" w:rsidP="007159D8">
            <w:pPr>
              <w:pStyle w:val="TAN"/>
            </w:pPr>
            <w:r>
              <w:t>NOTE</w:t>
            </w:r>
            <w:r w:rsidRPr="0027740B">
              <w:t>:</w:t>
            </w:r>
            <w:r>
              <w:rPr>
                <w:shd w:val="clear" w:color="auto" w:fill="FFFFFF"/>
              </w:rPr>
              <w:t xml:space="preserve"> </w:t>
            </w:r>
            <w:r>
              <w:rPr>
                <w:shd w:val="clear" w:color="auto" w:fill="FFFFFF"/>
              </w:rPr>
              <w:tab/>
            </w:r>
            <w:r w:rsidRPr="0027740B">
              <w:t>Minimum peak EIRP is defined as the lower limit without tolerance.</w:t>
            </w:r>
          </w:p>
        </w:tc>
      </w:tr>
    </w:tbl>
    <w:p w14:paraId="40CA3E4D" w14:textId="77777777" w:rsidR="00796090" w:rsidRPr="00C04A08" w:rsidRDefault="00796090" w:rsidP="00796090"/>
    <w:p w14:paraId="29C4F1AE" w14:textId="30BC9C39" w:rsidR="00796090" w:rsidRPr="00C04A08" w:rsidRDefault="009F790D" w:rsidP="00796090">
      <w:r>
        <w:t>The maximum output power values for TRP and EIRP</w:t>
      </w:r>
      <w:r>
        <w:rPr>
          <w:rFonts w:hint="eastAsia"/>
          <w:lang w:val="en-US"/>
        </w:rPr>
        <w:t xml:space="preserve"> for fixed VSAT</w:t>
      </w:r>
      <w:r>
        <w:t xml:space="preserve"> are </w:t>
      </w:r>
      <w:r>
        <w:rPr>
          <w:rFonts w:hint="eastAsia"/>
          <w:lang w:val="en-US"/>
        </w:rPr>
        <w:t>specified</w:t>
      </w:r>
      <w:r>
        <w:t xml:space="preserve"> in Table 9.2.1.1-2 below.</w:t>
      </w:r>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77777777" w:rsidR="00C16E63" w:rsidRPr="00C04A08" w:rsidRDefault="00C16E63" w:rsidP="007159D8">
            <w:pPr>
              <w:pStyle w:val="TAC"/>
            </w:pPr>
            <w:r>
              <w:t>76.2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77777777" w:rsidR="00C16E63" w:rsidRDefault="00C16E63" w:rsidP="007159D8">
            <w:pPr>
              <w:pStyle w:val="TAC"/>
            </w:pPr>
            <w:r>
              <w:t>76.2</w:t>
            </w:r>
          </w:p>
        </w:tc>
      </w:tr>
      <w:tr w:rsidR="00C16E63" w:rsidRPr="00C04A08" w14:paraId="66937C73" w14:textId="77777777" w:rsidTr="007159D8">
        <w:trPr>
          <w:trHeight w:val="187"/>
          <w:jc w:val="center"/>
        </w:trPr>
        <w:tc>
          <w:tcPr>
            <w:tcW w:w="6736" w:type="dxa"/>
            <w:gridSpan w:val="4"/>
            <w:shd w:val="clear" w:color="auto" w:fill="auto"/>
          </w:tcPr>
          <w:p w14:paraId="49EB6521" w14:textId="77777777" w:rsidR="00C16E63" w:rsidRDefault="00C16E63" w:rsidP="007159D8">
            <w:pPr>
              <w:pStyle w:val="TAN"/>
            </w:pPr>
            <w:r>
              <w:rPr>
                <w:rFonts w:hint="eastAsia"/>
              </w:rPr>
              <w:t>N</w:t>
            </w:r>
            <w:r>
              <w:t>OTE:</w:t>
            </w:r>
            <w:r>
              <w:rPr>
                <w:noProof/>
              </w:rPr>
              <w:t xml:space="preserve"> </w:t>
            </w:r>
            <w:r>
              <w:rPr>
                <w:noProof/>
              </w:rPr>
              <w:tab/>
            </w:r>
            <w:r>
              <w:t>Maximum EIRP is defined using 13RBs allocation with 120kHz SCS.</w:t>
            </w:r>
          </w:p>
        </w:tc>
      </w:tr>
    </w:tbl>
    <w:p w14:paraId="07E2D0F9" w14:textId="77777777" w:rsidR="00590FDB" w:rsidRDefault="00590FDB" w:rsidP="00590FDB"/>
    <w:p w14:paraId="647AF901" w14:textId="77777777" w:rsidR="00796090" w:rsidRPr="00C04A08" w:rsidRDefault="00796090" w:rsidP="00796090">
      <w:pPr>
        <w:pStyle w:val="Heading4"/>
      </w:pPr>
      <w:bookmarkStart w:id="3017" w:name="_Toc21340760"/>
      <w:bookmarkStart w:id="3018" w:name="_Toc29805207"/>
      <w:bookmarkStart w:id="3019" w:name="_Toc36456416"/>
      <w:bookmarkStart w:id="3020" w:name="_Toc36469514"/>
      <w:bookmarkStart w:id="3021" w:name="_Toc37253923"/>
      <w:bookmarkStart w:id="3022" w:name="_Toc37322780"/>
      <w:bookmarkStart w:id="3023" w:name="_Toc37324186"/>
      <w:bookmarkStart w:id="3024" w:name="_Toc45889709"/>
      <w:bookmarkStart w:id="3025" w:name="_Toc52196364"/>
      <w:bookmarkStart w:id="3026" w:name="_Toc52197344"/>
      <w:bookmarkStart w:id="3027" w:name="_Toc53173067"/>
      <w:bookmarkStart w:id="3028" w:name="_Toc53173436"/>
      <w:bookmarkStart w:id="3029" w:name="_Toc61119425"/>
      <w:bookmarkStart w:id="3030" w:name="_Toc61119807"/>
      <w:bookmarkStart w:id="3031" w:name="_Toc67925853"/>
      <w:bookmarkStart w:id="3032" w:name="_Toc75273491"/>
      <w:bookmarkStart w:id="3033" w:name="_Toc76510391"/>
      <w:bookmarkStart w:id="3034" w:name="_Toc83129544"/>
      <w:bookmarkStart w:id="3035" w:name="_Toc90591077"/>
      <w:bookmarkStart w:id="3036" w:name="_Toc98864099"/>
      <w:bookmarkStart w:id="3037" w:name="_Toc99733348"/>
      <w:bookmarkStart w:id="3038" w:name="_Toc106577239"/>
      <w:bookmarkStart w:id="3039" w:name="_Toc114536990"/>
      <w:bookmarkStart w:id="3040" w:name="_Toc115257258"/>
      <w:bookmarkStart w:id="3041" w:name="_Toc161753932"/>
      <w:bookmarkStart w:id="3042" w:name="_Toc161754553"/>
      <w:bookmarkStart w:id="3043" w:name="_Toc163202126"/>
      <w:bookmarkStart w:id="3044" w:name="_Toc169888388"/>
      <w:bookmarkStart w:id="3045" w:name="_Toc171551577"/>
      <w:bookmarkStart w:id="3046" w:name="_Toc176775299"/>
      <w:bookmarkStart w:id="3047" w:name="_Toc187243894"/>
      <w:bookmarkStart w:id="3048" w:name="_Toc193201443"/>
      <w:r>
        <w:t>9</w:t>
      </w:r>
      <w:r w:rsidRPr="00C04A08">
        <w:t>.2.1.</w:t>
      </w:r>
      <w:r>
        <w:t>2</w:t>
      </w:r>
      <w:r w:rsidRPr="00C04A08">
        <w:tab/>
      </w:r>
      <w:r>
        <w:t>Minimum requirements</w:t>
      </w:r>
      <w:r w:rsidRPr="00C04A08">
        <w:t xml:space="preserve"> for </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r>
        <w:t>Mobile VSAT</w:t>
      </w:r>
      <w:bookmarkEnd w:id="3041"/>
      <w:bookmarkEnd w:id="3042"/>
      <w:bookmarkEnd w:id="3043"/>
      <w:bookmarkEnd w:id="3044"/>
      <w:bookmarkEnd w:id="3045"/>
      <w:bookmarkEnd w:id="3046"/>
      <w:bookmarkEnd w:id="3047"/>
      <w:bookmarkEnd w:id="3048"/>
    </w:p>
    <w:p w14:paraId="428DF7A1" w14:textId="095E8BA7"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 The requirement should be verified with test metrics of EIRP (Link=Tx beam peak direction, Meas=Link angle).</w:t>
      </w:r>
    </w:p>
    <w:p w14:paraId="5CAF76B3" w14:textId="5B61C091" w:rsidR="00796090" w:rsidRDefault="00E131FC" w:rsidP="00420DB1">
      <w:r w:rsidRPr="003D593D">
        <w:t xml:space="preserve">The peak EIRP of Tx beam peak direction should be verified within the declared </w:t>
      </w:r>
      <w:r w:rsidRPr="003D593D">
        <w:rPr>
          <w:lang w:val="en-US"/>
        </w:rPr>
        <w:t>minimum elevation angle</w:t>
      </w:r>
      <w:r w:rsidRPr="003D593D">
        <w:t xml:space="preserve"> supported</w:t>
      </w:r>
      <w:r w:rsidRPr="003D593D">
        <w:rPr>
          <w:lang w:val="en-US"/>
        </w:rPr>
        <w:t xml:space="preserve"> for transmitting</w:t>
      </w:r>
      <w:r w:rsidRPr="003D593D">
        <w:rPr>
          <w:rFonts w:hint="eastAsia"/>
          <w:lang w:val="en-US"/>
        </w:rPr>
        <w:t>.</w:t>
      </w:r>
      <w:r w:rsidRPr="003D593D">
        <w:rPr>
          <w:lang w:val="en-US"/>
        </w:rPr>
        <w:t xml:space="preserve"> </w:t>
      </w:r>
      <w:r w:rsidRPr="003D593D">
        <w:rPr>
          <w:rFonts w:hint="eastAsia"/>
        </w:rPr>
        <w:t>The steered beam peak directions can be achieved by mechanical steering and/or electronic steering according to VSAT Type.</w:t>
      </w:r>
      <w:r w:rsidRPr="003D593D">
        <w:t xml:space="preserve"> Where the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lastRenderedPageBreak/>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39A0C6DA" w14:textId="6B13C386" w:rsidR="00E131FC" w:rsidRDefault="00E131FC" w:rsidP="00E131FC">
      <w:pPr>
        <w:pStyle w:val="TF"/>
      </w:pPr>
      <w:r w:rsidRPr="003D593D">
        <w:rPr>
          <w:rFonts w:hint="eastAsia"/>
        </w:rPr>
        <w:t>F</w:t>
      </w:r>
      <w:r w:rsidRPr="003D593D">
        <w:t>igure 9.2.1.2-</w:t>
      </w:r>
      <w:r>
        <w:t>1</w:t>
      </w:r>
      <w:r w:rsidRPr="003D593D">
        <w:t xml:space="preserve"> Example measurement grid for min peak EIRP with the declared supported minimum elevation angle</w:t>
      </w:r>
    </w:p>
    <w:p w14:paraId="4300D054" w14:textId="77777777" w:rsidR="00E131FC" w:rsidRPr="00C04A08" w:rsidRDefault="00E131FC" w:rsidP="00E131FC"/>
    <w:p w14:paraId="52699AFA" w14:textId="4CEC5649"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nimum peak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796090" w:rsidRPr="00C04A08" w14:paraId="0B32E047" w14:textId="77777777" w:rsidTr="007159D8">
        <w:trPr>
          <w:trHeight w:val="187"/>
          <w:jc w:val="center"/>
        </w:trPr>
        <w:tc>
          <w:tcPr>
            <w:tcW w:w="2122" w:type="dxa"/>
            <w:shd w:val="clear" w:color="auto" w:fill="auto"/>
            <w:vAlign w:val="center"/>
          </w:tcPr>
          <w:p w14:paraId="386B3C84" w14:textId="77777777" w:rsidR="00796090" w:rsidRPr="00C04A08" w:rsidRDefault="00796090" w:rsidP="007159D8">
            <w:pPr>
              <w:pStyle w:val="TAH"/>
            </w:pPr>
            <w:r w:rsidRPr="00C04A08">
              <w:t>Operating band</w:t>
            </w:r>
          </w:p>
        </w:tc>
        <w:tc>
          <w:tcPr>
            <w:tcW w:w="1451" w:type="dxa"/>
          </w:tcPr>
          <w:p w14:paraId="04FD69AD" w14:textId="77777777" w:rsidR="00796090" w:rsidRPr="00C04A08" w:rsidRDefault="00796090" w:rsidP="007159D8">
            <w:pPr>
              <w:pStyle w:val="TAH"/>
            </w:pPr>
            <w:r>
              <w:rPr>
                <w:rFonts w:hint="eastAsia"/>
              </w:rPr>
              <w:t>U</w:t>
            </w:r>
            <w:r>
              <w:t>E Type</w:t>
            </w:r>
          </w:p>
        </w:tc>
        <w:tc>
          <w:tcPr>
            <w:tcW w:w="2805" w:type="dxa"/>
            <w:shd w:val="clear" w:color="auto" w:fill="auto"/>
            <w:vAlign w:val="center"/>
          </w:tcPr>
          <w:p w14:paraId="08CBBD89" w14:textId="77777777" w:rsidR="00796090" w:rsidRPr="00C04A08" w:rsidRDefault="00796090" w:rsidP="007159D8">
            <w:pPr>
              <w:pStyle w:val="TAH"/>
            </w:pPr>
            <w:r w:rsidRPr="00C04A08">
              <w:t>Min peak EIRP (dBm)</w:t>
            </w:r>
          </w:p>
        </w:tc>
      </w:tr>
      <w:tr w:rsidR="00796090" w:rsidRPr="0027740B" w14:paraId="6EC96892" w14:textId="77777777" w:rsidTr="007159D8">
        <w:trPr>
          <w:trHeight w:val="187"/>
          <w:jc w:val="center"/>
        </w:trPr>
        <w:tc>
          <w:tcPr>
            <w:tcW w:w="2122" w:type="dxa"/>
            <w:tcBorders>
              <w:bottom w:val="nil"/>
            </w:tcBorders>
            <w:shd w:val="clear" w:color="auto" w:fill="auto"/>
            <w:vAlign w:val="center"/>
          </w:tcPr>
          <w:p w14:paraId="39D2BD6A" w14:textId="77777777" w:rsidR="00796090" w:rsidRPr="0027740B" w:rsidRDefault="00796090" w:rsidP="007159D8">
            <w:pPr>
              <w:pStyle w:val="TAC"/>
            </w:pPr>
            <w:r w:rsidRPr="0027740B">
              <w:t>n512</w:t>
            </w:r>
            <w:r>
              <w:t>, n511</w:t>
            </w:r>
          </w:p>
        </w:tc>
        <w:tc>
          <w:tcPr>
            <w:tcW w:w="1451" w:type="dxa"/>
          </w:tcPr>
          <w:p w14:paraId="64B95922" w14:textId="77777777" w:rsidR="00796090" w:rsidRPr="0027740B" w:rsidRDefault="00796090" w:rsidP="007159D8">
            <w:pPr>
              <w:pStyle w:val="TAC"/>
            </w:pPr>
            <w:r w:rsidRPr="0027740B">
              <w:t>4</w:t>
            </w:r>
          </w:p>
        </w:tc>
        <w:tc>
          <w:tcPr>
            <w:tcW w:w="2805" w:type="dxa"/>
            <w:shd w:val="clear" w:color="auto" w:fill="auto"/>
          </w:tcPr>
          <w:p w14:paraId="359D4E16" w14:textId="77777777" w:rsidR="00796090" w:rsidRPr="0027740B" w:rsidRDefault="00796090" w:rsidP="007159D8">
            <w:pPr>
              <w:pStyle w:val="TAC"/>
            </w:pPr>
            <w:r w:rsidRPr="0027740B">
              <w:t>70</w:t>
            </w:r>
          </w:p>
        </w:tc>
      </w:tr>
      <w:tr w:rsidR="00796090" w:rsidRPr="0027740B" w14:paraId="47934EA7" w14:textId="77777777" w:rsidTr="007159D8">
        <w:trPr>
          <w:trHeight w:val="187"/>
          <w:jc w:val="center"/>
        </w:trPr>
        <w:tc>
          <w:tcPr>
            <w:tcW w:w="2122" w:type="dxa"/>
            <w:tcBorders>
              <w:top w:val="nil"/>
            </w:tcBorders>
            <w:shd w:val="clear" w:color="auto" w:fill="auto"/>
          </w:tcPr>
          <w:p w14:paraId="3FBDAD4A" w14:textId="77777777" w:rsidR="00796090" w:rsidRPr="0027740B" w:rsidRDefault="00796090" w:rsidP="007159D8">
            <w:pPr>
              <w:pStyle w:val="TAC"/>
            </w:pPr>
          </w:p>
        </w:tc>
        <w:tc>
          <w:tcPr>
            <w:tcW w:w="1451" w:type="dxa"/>
          </w:tcPr>
          <w:p w14:paraId="6AADBA49" w14:textId="77777777" w:rsidR="00796090" w:rsidRPr="0027740B" w:rsidRDefault="00796090" w:rsidP="007159D8">
            <w:pPr>
              <w:pStyle w:val="TAC"/>
            </w:pPr>
            <w:r w:rsidRPr="0027740B">
              <w:t>5</w:t>
            </w:r>
          </w:p>
        </w:tc>
        <w:tc>
          <w:tcPr>
            <w:tcW w:w="2805" w:type="dxa"/>
            <w:shd w:val="clear" w:color="auto" w:fill="auto"/>
          </w:tcPr>
          <w:p w14:paraId="25D06A86" w14:textId="77777777" w:rsidR="00796090" w:rsidRPr="0027740B" w:rsidRDefault="00796090" w:rsidP="007159D8">
            <w:pPr>
              <w:pStyle w:val="TAC"/>
            </w:pPr>
            <w:r w:rsidRPr="0027740B">
              <w:t>70</w:t>
            </w:r>
          </w:p>
        </w:tc>
      </w:tr>
      <w:tr w:rsidR="00796090" w:rsidRPr="00C04A08" w14:paraId="3A921FB8" w14:textId="77777777" w:rsidTr="007159D8">
        <w:trPr>
          <w:trHeight w:val="187"/>
          <w:jc w:val="center"/>
        </w:trPr>
        <w:tc>
          <w:tcPr>
            <w:tcW w:w="6378" w:type="dxa"/>
            <w:gridSpan w:val="3"/>
          </w:tcPr>
          <w:p w14:paraId="793D2A71" w14:textId="04ABEFE7" w:rsidR="00796090" w:rsidRPr="00C04A08" w:rsidRDefault="00C81687" w:rsidP="007159D8">
            <w:pPr>
              <w:pStyle w:val="TAN"/>
            </w:pPr>
            <w:r>
              <w:t>NOTE</w:t>
            </w:r>
            <w:r w:rsidRPr="0027740B">
              <w:t>:</w:t>
            </w:r>
            <w:r>
              <w:rPr>
                <w:shd w:val="clear" w:color="auto" w:fill="FFFFFF"/>
              </w:rPr>
              <w:tab/>
            </w:r>
            <w:r w:rsidRPr="0027740B">
              <w:t>Minimum peak EIRP is defined as the lower limit without tolerance.</w:t>
            </w:r>
          </w:p>
        </w:tc>
      </w:tr>
    </w:tbl>
    <w:p w14:paraId="12D7BAA0" w14:textId="77777777" w:rsidR="00796090" w:rsidRPr="00F14795" w:rsidRDefault="00796090" w:rsidP="00796090"/>
    <w:p w14:paraId="791F4B5C" w14:textId="023662CA" w:rsidR="00796090" w:rsidRPr="00C04A08" w:rsidRDefault="009F790D" w:rsidP="00796090">
      <w:r>
        <w:t>The maximum output power values for TRP and EIRP</w:t>
      </w:r>
      <w:r>
        <w:rPr>
          <w:rFonts w:hint="eastAsia"/>
          <w:lang w:val="en-US"/>
        </w:rPr>
        <w:t xml:space="preserve"> for mobile VSAT</w:t>
      </w:r>
      <w:r>
        <w:t xml:space="preserve"> are </w:t>
      </w:r>
      <w:r>
        <w:rPr>
          <w:rFonts w:hint="eastAsia"/>
          <w:lang w:val="en-US"/>
        </w:rPr>
        <w:t>specified</w:t>
      </w:r>
      <w:r>
        <w:t xml:space="preserve"> in Table 9.2.1.2-2 below.</w:t>
      </w:r>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7B1BEB" w:rsidRPr="00C04A08" w14:paraId="78205353" w14:textId="77777777" w:rsidTr="007159D8">
        <w:trPr>
          <w:trHeight w:val="187"/>
          <w:jc w:val="center"/>
        </w:trPr>
        <w:tc>
          <w:tcPr>
            <w:tcW w:w="1663" w:type="dxa"/>
            <w:shd w:val="clear" w:color="auto" w:fill="auto"/>
            <w:vAlign w:val="center"/>
          </w:tcPr>
          <w:p w14:paraId="73AA4922" w14:textId="77777777" w:rsidR="007B1BEB" w:rsidRPr="00C04A08" w:rsidRDefault="007B1BEB" w:rsidP="007159D8">
            <w:pPr>
              <w:pStyle w:val="TAH"/>
            </w:pPr>
            <w:r w:rsidRPr="00C04A08">
              <w:t>Operating band</w:t>
            </w:r>
          </w:p>
        </w:tc>
        <w:tc>
          <w:tcPr>
            <w:tcW w:w="1691" w:type="dxa"/>
          </w:tcPr>
          <w:p w14:paraId="66C4899F" w14:textId="77777777" w:rsidR="007B1BEB" w:rsidRDefault="007B1BEB" w:rsidP="007159D8">
            <w:pPr>
              <w:pStyle w:val="TAH"/>
            </w:pPr>
            <w:r>
              <w:t>UE Type</w:t>
            </w:r>
          </w:p>
        </w:tc>
        <w:tc>
          <w:tcPr>
            <w:tcW w:w="1691" w:type="dxa"/>
          </w:tcPr>
          <w:p w14:paraId="1CE084BC" w14:textId="77777777" w:rsidR="007B1BEB" w:rsidRPr="00C04A08" w:rsidRDefault="007B1BEB" w:rsidP="007159D8">
            <w:pPr>
              <w:pStyle w:val="TAH"/>
            </w:pPr>
            <w:r>
              <w:rPr>
                <w:lang w:val="en-US"/>
              </w:rPr>
              <w:t>TRP</w:t>
            </w:r>
            <w:r w:rsidRPr="008E574D">
              <w:rPr>
                <w:vertAlign w:val="subscript"/>
                <w:lang w:val="en-US"/>
              </w:rPr>
              <w:t>MAX</w:t>
            </w:r>
            <w:r w:rsidDel="006D41E0">
              <w:t xml:space="preserve"> </w:t>
            </w:r>
            <w:r>
              <w:t>(dBm)</w:t>
            </w:r>
          </w:p>
        </w:tc>
        <w:tc>
          <w:tcPr>
            <w:tcW w:w="1691" w:type="dxa"/>
            <w:shd w:val="clear" w:color="auto" w:fill="auto"/>
          </w:tcPr>
          <w:p w14:paraId="6C50F051" w14:textId="77777777" w:rsidR="007B1BEB" w:rsidRPr="00C04A08" w:rsidRDefault="007B1BEB" w:rsidP="007159D8">
            <w:pPr>
              <w:pStyle w:val="TAH"/>
            </w:pPr>
            <w:r w:rsidRPr="00C04A08">
              <w:t>EIRP</w:t>
            </w:r>
            <w:r w:rsidRPr="00C04A08">
              <w:rPr>
                <w:vertAlign w:val="subscript"/>
              </w:rPr>
              <w:t>max</w:t>
            </w:r>
            <w:r w:rsidRPr="00C04A08">
              <w:t xml:space="preserve"> (dBm)</w:t>
            </w:r>
          </w:p>
        </w:tc>
      </w:tr>
      <w:tr w:rsidR="007B1BEB" w:rsidRPr="00C04A08" w14:paraId="7175B900" w14:textId="77777777" w:rsidTr="007159D8">
        <w:trPr>
          <w:trHeight w:val="187"/>
          <w:jc w:val="center"/>
        </w:trPr>
        <w:tc>
          <w:tcPr>
            <w:tcW w:w="1663" w:type="dxa"/>
            <w:vMerge w:val="restart"/>
            <w:shd w:val="clear" w:color="auto" w:fill="auto"/>
          </w:tcPr>
          <w:p w14:paraId="0B2999C2" w14:textId="77777777" w:rsidR="007B1BEB" w:rsidRPr="00C04A08" w:rsidRDefault="007B1BEB" w:rsidP="007159D8">
            <w:pPr>
              <w:pStyle w:val="TAC"/>
            </w:pPr>
            <w:r>
              <w:t>n512, n511, n510</w:t>
            </w:r>
          </w:p>
        </w:tc>
        <w:tc>
          <w:tcPr>
            <w:tcW w:w="1691" w:type="dxa"/>
          </w:tcPr>
          <w:p w14:paraId="55FC4BAA" w14:textId="77777777" w:rsidR="007B1BEB" w:rsidRDefault="007B1BEB" w:rsidP="007159D8">
            <w:pPr>
              <w:pStyle w:val="TAC"/>
            </w:pPr>
            <w:r>
              <w:t>4</w:t>
            </w:r>
          </w:p>
        </w:tc>
        <w:tc>
          <w:tcPr>
            <w:tcW w:w="1691" w:type="dxa"/>
          </w:tcPr>
          <w:p w14:paraId="4AEFAEB2" w14:textId="77777777" w:rsidR="007B1BEB" w:rsidRDefault="007B1BEB" w:rsidP="007159D8">
            <w:pPr>
              <w:pStyle w:val="TAC"/>
            </w:pPr>
            <w:r>
              <w:t>35</w:t>
            </w:r>
          </w:p>
        </w:tc>
        <w:tc>
          <w:tcPr>
            <w:tcW w:w="1691" w:type="dxa"/>
            <w:shd w:val="clear" w:color="auto" w:fill="auto"/>
          </w:tcPr>
          <w:p w14:paraId="680DB8C1" w14:textId="77777777" w:rsidR="007B1BEB" w:rsidRPr="00C04A08" w:rsidRDefault="007B1BEB" w:rsidP="007159D8">
            <w:pPr>
              <w:pStyle w:val="TAC"/>
            </w:pPr>
            <w:r>
              <w:t>76.2</w:t>
            </w:r>
          </w:p>
        </w:tc>
      </w:tr>
      <w:tr w:rsidR="007B1BEB" w:rsidRPr="00C04A08" w14:paraId="32970953" w14:textId="77777777" w:rsidTr="007159D8">
        <w:trPr>
          <w:trHeight w:val="187"/>
          <w:jc w:val="center"/>
        </w:trPr>
        <w:tc>
          <w:tcPr>
            <w:tcW w:w="1663" w:type="dxa"/>
            <w:vMerge/>
            <w:shd w:val="clear" w:color="auto" w:fill="auto"/>
          </w:tcPr>
          <w:p w14:paraId="4C471CA0" w14:textId="77777777" w:rsidR="007B1BEB" w:rsidRDefault="007B1BEB" w:rsidP="007159D8">
            <w:pPr>
              <w:pStyle w:val="TAC"/>
            </w:pPr>
          </w:p>
        </w:tc>
        <w:tc>
          <w:tcPr>
            <w:tcW w:w="1691" w:type="dxa"/>
          </w:tcPr>
          <w:p w14:paraId="5F22080E" w14:textId="77777777" w:rsidR="007B1BEB" w:rsidRDefault="007B1BEB" w:rsidP="007159D8">
            <w:pPr>
              <w:pStyle w:val="TAC"/>
            </w:pPr>
            <w:r>
              <w:t>5</w:t>
            </w:r>
          </w:p>
        </w:tc>
        <w:tc>
          <w:tcPr>
            <w:tcW w:w="1691" w:type="dxa"/>
          </w:tcPr>
          <w:p w14:paraId="379BEA70" w14:textId="6A994152" w:rsidR="007B1BEB" w:rsidRDefault="007B1BEB" w:rsidP="007159D8">
            <w:pPr>
              <w:pStyle w:val="TAC"/>
            </w:pPr>
            <w:r>
              <w:t>43</w:t>
            </w:r>
          </w:p>
        </w:tc>
        <w:tc>
          <w:tcPr>
            <w:tcW w:w="1691" w:type="dxa"/>
            <w:shd w:val="clear" w:color="auto" w:fill="auto"/>
          </w:tcPr>
          <w:p w14:paraId="737D8CFF" w14:textId="77777777" w:rsidR="007B1BEB" w:rsidRDefault="007B1BEB" w:rsidP="007159D8">
            <w:pPr>
              <w:pStyle w:val="TAC"/>
            </w:pPr>
            <w:r>
              <w:t>76.2</w:t>
            </w:r>
          </w:p>
        </w:tc>
      </w:tr>
      <w:tr w:rsidR="007B1BEB" w:rsidRPr="00C04A08" w14:paraId="23D58A92" w14:textId="77777777" w:rsidTr="007159D8">
        <w:trPr>
          <w:trHeight w:val="187"/>
          <w:jc w:val="center"/>
        </w:trPr>
        <w:tc>
          <w:tcPr>
            <w:tcW w:w="6736" w:type="dxa"/>
            <w:gridSpan w:val="4"/>
            <w:shd w:val="clear" w:color="auto" w:fill="auto"/>
          </w:tcPr>
          <w:p w14:paraId="674D8433" w14:textId="77777777" w:rsidR="007B1BEB" w:rsidRDefault="007B1BEB" w:rsidP="007159D8">
            <w:pPr>
              <w:pStyle w:val="TAN"/>
            </w:pPr>
            <w:r>
              <w:rPr>
                <w:rFonts w:hint="eastAsia"/>
              </w:rPr>
              <w:t>N</w:t>
            </w:r>
            <w:r>
              <w:t xml:space="preserve">OTE: </w:t>
            </w:r>
            <w:r>
              <w:tab/>
              <w:t>Maximum EIRP is defined using 13RBs allocation with 120kHz SCS.</w:t>
            </w:r>
          </w:p>
        </w:tc>
      </w:tr>
    </w:tbl>
    <w:p w14:paraId="0B8FBDE6" w14:textId="6D08690C" w:rsidR="00796090" w:rsidRDefault="00796090" w:rsidP="00796090">
      <w:pPr>
        <w:pStyle w:val="Heading3"/>
        <w:rPr>
          <w:lang w:val="en-US"/>
        </w:rPr>
      </w:pPr>
      <w:bookmarkStart w:id="3049" w:name="_Toc161753933"/>
      <w:bookmarkStart w:id="3050" w:name="_Toc161754554"/>
      <w:bookmarkStart w:id="3051" w:name="_Toc163202127"/>
      <w:bookmarkStart w:id="3052" w:name="_Toc169888389"/>
      <w:bookmarkStart w:id="3053" w:name="_Toc171551578"/>
      <w:bookmarkStart w:id="3054" w:name="_Toc176775300"/>
      <w:bookmarkStart w:id="3055" w:name="_Toc187243895"/>
      <w:bookmarkStart w:id="3056" w:name="_Toc193201444"/>
      <w:r>
        <w:rPr>
          <w:rFonts w:hint="eastAsia"/>
          <w:lang w:val="en-US"/>
        </w:rPr>
        <w:t>9.</w:t>
      </w:r>
      <w:r>
        <w:rPr>
          <w:lang w:val="en-US"/>
        </w:rPr>
        <w:t>2</w:t>
      </w:r>
      <w:r>
        <w:rPr>
          <w:rFonts w:hint="eastAsia"/>
          <w:lang w:val="en-US"/>
        </w:rPr>
        <w:t>.2</w:t>
      </w:r>
      <w:r>
        <w:rPr>
          <w:rFonts w:hint="eastAsia"/>
          <w:lang w:val="en-US"/>
        </w:rPr>
        <w:tab/>
      </w:r>
      <w:bookmarkEnd w:id="3049"/>
      <w:bookmarkEnd w:id="3050"/>
      <w:bookmarkEnd w:id="3051"/>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3052"/>
      <w:bookmarkEnd w:id="3053"/>
      <w:bookmarkEnd w:id="3054"/>
      <w:bookmarkEnd w:id="3055"/>
      <w:bookmarkEnd w:id="3056"/>
    </w:p>
    <w:p w14:paraId="2474D8FA" w14:textId="77777777" w:rsidR="00796090" w:rsidRDefault="00796090" w:rsidP="00796090">
      <w:pPr>
        <w:pStyle w:val="Heading4"/>
        <w:rPr>
          <w:lang w:val="en-US"/>
        </w:rPr>
      </w:pPr>
      <w:bookmarkStart w:id="3057" w:name="_Toc161753934"/>
      <w:bookmarkStart w:id="3058" w:name="_Toc161754555"/>
      <w:bookmarkStart w:id="3059" w:name="_Toc163202128"/>
      <w:bookmarkStart w:id="3060" w:name="_Toc169888390"/>
      <w:bookmarkStart w:id="3061" w:name="_Toc171551579"/>
      <w:bookmarkStart w:id="3062" w:name="_Toc176775301"/>
      <w:bookmarkStart w:id="3063" w:name="_Toc187243896"/>
      <w:bookmarkStart w:id="3064" w:name="_Toc193201445"/>
      <w:r>
        <w:rPr>
          <w:rFonts w:hint="eastAsia"/>
          <w:lang w:val="en-US"/>
        </w:rPr>
        <w:t>9</w:t>
      </w:r>
      <w:r>
        <w:t>.</w:t>
      </w:r>
      <w:r>
        <w:rPr>
          <w:lang w:val="en-US"/>
        </w:rPr>
        <w:t>2</w:t>
      </w:r>
      <w:r>
        <w:t>.</w:t>
      </w:r>
      <w:r>
        <w:rPr>
          <w:rFonts w:hint="eastAsia"/>
          <w:lang w:val="en-US"/>
        </w:rPr>
        <w:t>2</w:t>
      </w:r>
      <w:r>
        <w:t>.1</w:t>
      </w:r>
      <w:r>
        <w:rPr>
          <w:lang w:val="en-US"/>
        </w:rPr>
        <w:tab/>
        <w:t>General</w:t>
      </w:r>
      <w:bookmarkEnd w:id="3057"/>
      <w:bookmarkEnd w:id="3058"/>
      <w:bookmarkEnd w:id="3059"/>
      <w:bookmarkEnd w:id="3060"/>
      <w:bookmarkEnd w:id="3061"/>
      <w:bookmarkEnd w:id="3062"/>
      <w:bookmarkEnd w:id="3063"/>
      <w:bookmarkEnd w:id="3064"/>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3065" w:name="_Toc161753935"/>
      <w:bookmarkStart w:id="3066" w:name="_Toc161754556"/>
      <w:bookmarkStart w:id="3067" w:name="_Toc163202129"/>
      <w:bookmarkStart w:id="3068" w:name="_Toc169888391"/>
      <w:bookmarkStart w:id="3069" w:name="_Toc171551580"/>
      <w:bookmarkStart w:id="3070" w:name="_Toc176775302"/>
      <w:bookmarkStart w:id="3071" w:name="_Toc187243897"/>
      <w:bookmarkStart w:id="3072" w:name="_Toc193201446"/>
      <w:r>
        <w:rPr>
          <w:lang w:val="en-US"/>
        </w:rPr>
        <w:t>9.2.2.2</w:t>
      </w:r>
      <w:r>
        <w:rPr>
          <w:lang w:val="en-US"/>
        </w:rPr>
        <w:tab/>
      </w:r>
      <w:r>
        <w:rPr>
          <w:rFonts w:hint="eastAsia"/>
          <w:lang w:val="en-US"/>
        </w:rPr>
        <w:t>Minimum requirement for band</w:t>
      </w:r>
      <w:r>
        <w:rPr>
          <w:lang w:val="en-US"/>
        </w:rPr>
        <w:t>s n510 and n511</w:t>
      </w:r>
      <w:bookmarkEnd w:id="3065"/>
      <w:bookmarkEnd w:id="3066"/>
      <w:bookmarkEnd w:id="3067"/>
      <w:bookmarkEnd w:id="3068"/>
      <w:bookmarkEnd w:id="3069"/>
      <w:bookmarkEnd w:id="3070"/>
      <w:bookmarkEnd w:id="3071"/>
      <w:bookmarkEnd w:id="3072"/>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lastRenderedPageBreak/>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3073" w:name="_Toc161753936"/>
      <w:bookmarkStart w:id="3074" w:name="_Toc161754557"/>
      <w:bookmarkStart w:id="3075" w:name="_Toc163202130"/>
      <w:bookmarkStart w:id="3076" w:name="_Toc169888392"/>
      <w:bookmarkStart w:id="3077" w:name="_Toc171551581"/>
      <w:bookmarkStart w:id="3078" w:name="_Toc176775303"/>
      <w:bookmarkStart w:id="3079" w:name="_Toc187243898"/>
      <w:bookmarkStart w:id="3080" w:name="_Toc193201447"/>
      <w:r>
        <w:rPr>
          <w:rFonts w:hint="eastAsia"/>
          <w:lang w:val="en-US"/>
        </w:rPr>
        <w:t>9</w:t>
      </w:r>
      <w:r>
        <w:t>.</w:t>
      </w:r>
      <w:r>
        <w:rPr>
          <w:lang w:val="en-US"/>
        </w:rPr>
        <w:t>2.</w:t>
      </w:r>
      <w:r>
        <w:rPr>
          <w:rFonts w:hint="eastAsia"/>
          <w:lang w:val="en-US"/>
        </w:rPr>
        <w:t>2</w:t>
      </w:r>
      <w:r>
        <w:t>.</w:t>
      </w:r>
      <w:r>
        <w:rPr>
          <w:lang w:val="en-US"/>
        </w:rPr>
        <w:t>3</w:t>
      </w:r>
      <w:r>
        <w:rPr>
          <w:lang w:val="en-US"/>
        </w:rPr>
        <w:tab/>
      </w:r>
      <w:bookmarkEnd w:id="3073"/>
      <w:bookmarkEnd w:id="3074"/>
      <w:bookmarkEnd w:id="3075"/>
      <w:bookmarkEnd w:id="3076"/>
      <w:bookmarkEnd w:id="3077"/>
      <w:bookmarkEnd w:id="3078"/>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3079"/>
      <w:bookmarkEnd w:id="3080"/>
    </w:p>
    <w:p w14:paraId="1314A1F6" w14:textId="77777777" w:rsidR="00796090" w:rsidRDefault="00796090" w:rsidP="00796090">
      <w:pPr>
        <w:pStyle w:val="Heading5"/>
        <w:rPr>
          <w:shd w:val="clear" w:color="auto" w:fill="FFFFFF"/>
        </w:rPr>
      </w:pPr>
      <w:bookmarkStart w:id="3081" w:name="_Toc161753937"/>
      <w:bookmarkStart w:id="3082" w:name="_Toc161754558"/>
      <w:bookmarkStart w:id="3083" w:name="_Toc163202131"/>
      <w:bookmarkStart w:id="3084" w:name="_Toc169888393"/>
      <w:bookmarkStart w:id="3085" w:name="_Toc171551582"/>
      <w:bookmarkStart w:id="3086" w:name="_Toc176775304"/>
      <w:bookmarkStart w:id="3087" w:name="_Toc187243899"/>
      <w:bookmarkStart w:id="3088" w:name="_Toc193201448"/>
      <w:r>
        <w:rPr>
          <w:shd w:val="clear" w:color="auto" w:fill="FFFFFF"/>
        </w:rPr>
        <w:t>9.2.2.3.1</w:t>
      </w:r>
      <w:r>
        <w:rPr>
          <w:shd w:val="clear" w:color="auto" w:fill="FFFFFF"/>
        </w:rPr>
        <w:tab/>
        <w:t>Fixed VSAT</w:t>
      </w:r>
      <w:bookmarkEnd w:id="3081"/>
      <w:bookmarkEnd w:id="3082"/>
      <w:bookmarkEnd w:id="3083"/>
      <w:bookmarkEnd w:id="3084"/>
      <w:bookmarkEnd w:id="3085"/>
      <w:bookmarkEnd w:id="3086"/>
      <w:bookmarkEnd w:id="3087"/>
      <w:bookmarkEnd w:id="3088"/>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lastRenderedPageBreak/>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3089" w:name="_Toc161753938"/>
      <w:bookmarkStart w:id="3090" w:name="_Toc161754559"/>
      <w:bookmarkStart w:id="3091" w:name="_Toc163202132"/>
      <w:bookmarkStart w:id="3092" w:name="_Toc169888394"/>
      <w:bookmarkStart w:id="3093" w:name="_Toc171551583"/>
      <w:bookmarkStart w:id="3094" w:name="_Toc176775305"/>
      <w:bookmarkStart w:id="3095" w:name="_Toc187243900"/>
      <w:bookmarkStart w:id="3096" w:name="_Toc193201449"/>
      <w:r>
        <w:rPr>
          <w:shd w:val="clear" w:color="auto" w:fill="FFFFFF"/>
        </w:rPr>
        <w:t>9.2.2.3.2</w:t>
      </w:r>
      <w:r>
        <w:rPr>
          <w:shd w:val="clear" w:color="auto" w:fill="FFFFFF"/>
        </w:rPr>
        <w:tab/>
        <w:t>Mobile VSAT</w:t>
      </w:r>
      <w:bookmarkEnd w:id="3089"/>
      <w:bookmarkEnd w:id="3090"/>
      <w:bookmarkEnd w:id="3091"/>
      <w:bookmarkEnd w:id="3092"/>
      <w:bookmarkEnd w:id="3093"/>
      <w:bookmarkEnd w:id="3094"/>
      <w:bookmarkEnd w:id="3095"/>
      <w:bookmarkEnd w:id="3096"/>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77777777"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3097" w:name="_Toc161753939"/>
      <w:bookmarkStart w:id="3098" w:name="_Toc161754560"/>
      <w:bookmarkStart w:id="3099"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3100" w:name="_Toc169888395"/>
      <w:bookmarkStart w:id="3101" w:name="_Toc171551584"/>
      <w:bookmarkStart w:id="3102" w:name="_Toc176775306"/>
      <w:bookmarkStart w:id="3103" w:name="_Toc187243901"/>
      <w:bookmarkStart w:id="3104" w:name="_Toc193201450"/>
      <w:r>
        <w:rPr>
          <w:shd w:val="clear" w:color="auto" w:fill="FFFFFF"/>
        </w:rPr>
        <w:lastRenderedPageBreak/>
        <w:t>9.2.2.3.3</w:t>
      </w:r>
      <w:r>
        <w:rPr>
          <w:shd w:val="clear" w:color="auto" w:fill="FFFFFF"/>
        </w:rPr>
        <w:tab/>
        <w:t>Additional Off-axis EIRP density requirements for protection of fixed services</w:t>
      </w:r>
      <w:bookmarkEnd w:id="3097"/>
      <w:bookmarkEnd w:id="3098"/>
      <w:bookmarkEnd w:id="3099"/>
      <w:bookmarkEnd w:id="3100"/>
      <w:bookmarkEnd w:id="3101"/>
      <w:bookmarkEnd w:id="3102"/>
      <w:bookmarkEnd w:id="3103"/>
      <w:bookmarkEnd w:id="3104"/>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Pr="00A34512" w:rsidRDefault="00796090" w:rsidP="00796090"/>
    <w:p w14:paraId="2B030D47" w14:textId="77777777" w:rsidR="00796090" w:rsidRDefault="00796090" w:rsidP="00796090">
      <w:pPr>
        <w:pStyle w:val="Heading3"/>
      </w:pPr>
      <w:bookmarkStart w:id="3105" w:name="_Toc161753940"/>
      <w:bookmarkStart w:id="3106" w:name="_Toc161754561"/>
      <w:bookmarkStart w:id="3107" w:name="_Toc163202134"/>
      <w:bookmarkStart w:id="3108" w:name="_Toc169888396"/>
      <w:bookmarkStart w:id="3109" w:name="_Toc171551585"/>
      <w:bookmarkStart w:id="3110" w:name="_Toc176775307"/>
      <w:bookmarkStart w:id="3111" w:name="_Toc187243902"/>
      <w:bookmarkStart w:id="3112" w:name="_Toc193201451"/>
      <w:r w:rsidRPr="001932D8">
        <w:t>9.2.</w:t>
      </w:r>
      <w:r>
        <w:t>3</w:t>
      </w:r>
      <w:r w:rsidRPr="001932D8">
        <w:tab/>
        <w:t>Configured transmitted power</w:t>
      </w:r>
      <w:bookmarkEnd w:id="3105"/>
      <w:bookmarkEnd w:id="3106"/>
      <w:bookmarkEnd w:id="3107"/>
      <w:bookmarkEnd w:id="3108"/>
      <w:bookmarkEnd w:id="3109"/>
      <w:bookmarkEnd w:id="3110"/>
      <w:bookmarkEnd w:id="3111"/>
      <w:bookmarkEnd w:id="3112"/>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P</w:t>
      </w:r>
      <w:r w:rsidRPr="00C04A08">
        <w:rPr>
          <w:vertAlign w:val="subscript"/>
        </w:rPr>
        <w:t>UMAX,f,c</w:t>
      </w:r>
      <w:r w:rsidRPr="00C04A08">
        <w:t xml:space="preserve"> ≤ EIRP</w:t>
      </w:r>
      <w:r w:rsidRPr="00C04A08">
        <w:rPr>
          <w:vertAlign w:val="subscript"/>
        </w:rPr>
        <w:t>max</w:t>
      </w:r>
      <w:r>
        <w:t xml:space="preserve"> + T</w:t>
      </w:r>
      <w:r w:rsidRPr="00485043">
        <w:rPr>
          <w:vertAlign w:val="subscript"/>
        </w:rPr>
        <w:t>EIRP</w:t>
      </w:r>
    </w:p>
    <w:p w14:paraId="31471447" w14:textId="77777777" w:rsidR="00F369F9" w:rsidRPr="00C04A08" w:rsidRDefault="00F369F9" w:rsidP="00F369F9">
      <w:r w:rsidRPr="00C04A08">
        <w:t>with P</w:t>
      </w:r>
      <w:r>
        <w:rPr>
          <w:vertAlign w:val="subscript"/>
        </w:rPr>
        <w:t>UEType</w:t>
      </w:r>
      <w:r w:rsidRPr="00C04A08">
        <w:t xml:space="preserve"> </w:t>
      </w:r>
      <w:r>
        <w:t xml:space="preserve">is </w:t>
      </w:r>
      <w:r w:rsidRPr="00C04A08">
        <w:t xml:space="preserve">the </w:t>
      </w:r>
      <w:r>
        <w:t>NTN VSAT</w:t>
      </w:r>
      <w:r w:rsidRPr="00C04A08">
        <w:t xml:space="preserve"> </w:t>
      </w:r>
      <w:r w:rsidRPr="000E6958">
        <w:t>minimum peak EIRP</w:t>
      </w:r>
      <w:r w:rsidRPr="00C04A08">
        <w:t xml:space="preserve"> as specified in sub-</w:t>
      </w:r>
      <w:r w:rsidRPr="00854085">
        <w:t>clause 9.2.1,</w:t>
      </w:r>
      <w:r w:rsidRPr="00C04A08">
        <w:t xml:space="preserve"> EIRP</w:t>
      </w:r>
      <w:r w:rsidRPr="00C04A08">
        <w:rPr>
          <w:vertAlign w:val="subscript"/>
        </w:rPr>
        <w:t>max</w:t>
      </w:r>
      <w:r w:rsidRPr="00C04A08">
        <w:t xml:space="preserve"> </w:t>
      </w:r>
      <w:r>
        <w:t xml:space="preserve">is </w:t>
      </w:r>
      <w:r w:rsidRPr="00C04A08">
        <w:t>the applicable maximum EIRP as specified in sub-</w:t>
      </w:r>
      <w:r w:rsidRPr="00854085">
        <w:t>clause 9.2.1</w:t>
      </w:r>
      <w:r>
        <w:t xml:space="preserve"> and T</w:t>
      </w:r>
      <w:r w:rsidRPr="008E574D">
        <w:rPr>
          <w:vertAlign w:val="subscript"/>
        </w:rPr>
        <w:t>EIRP</w:t>
      </w:r>
      <w:r>
        <w:t xml:space="preserve"> is equal to 3.4 dB</w:t>
      </w:r>
      <w:r w:rsidRPr="00854085">
        <w:t>.</w:t>
      </w:r>
      <w:r w:rsidRPr="00C04A08">
        <w:t xml:space="preserve"> </w:t>
      </w:r>
      <w:r>
        <w:t>T</w:t>
      </w:r>
      <w:r w:rsidRPr="00C04A08">
        <w:t xml:space="preserve">he requirement is verified </w:t>
      </w:r>
      <w:r w:rsidRPr="009C768D">
        <w:t>with the test metric of EIRP (Link=TX beam peak direction, Meas=Link angle)</w:t>
      </w:r>
      <w:r w:rsidRPr="00C04A08">
        <w:t>.</w:t>
      </w:r>
    </w:p>
    <w:p w14:paraId="0EE1B50C" w14:textId="4A6B88D0" w:rsidR="00F369F9" w:rsidRDefault="00F369F9" w:rsidP="00F369F9">
      <w:r w:rsidRPr="00C04A08">
        <w:t xml:space="preserve">while the corresponding </w:t>
      </w:r>
      <w:r w:rsidRPr="0084098D">
        <w:t>measured total radiated power P</w:t>
      </w:r>
      <w:r w:rsidRPr="0084098D">
        <w:rPr>
          <w:vertAlign w:val="subscript"/>
        </w:rPr>
        <w:t>TMAX,f,c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r w:rsidRPr="00C04A08">
        <w:t>P</w:t>
      </w:r>
      <w:r>
        <w:rPr>
          <w:vertAlign w:val="subscript"/>
        </w:rPr>
        <w:t>T</w:t>
      </w:r>
      <w:r w:rsidRPr="00C04A08">
        <w:rPr>
          <w:vertAlign w:val="subscript"/>
        </w:rPr>
        <w:t>MAX,f,c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77777777"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3 dB</w:t>
      </w:r>
      <w:r>
        <w:t xml:space="preserve">. </w:t>
      </w:r>
      <w:r w:rsidRPr="009C768D">
        <w:t xml:space="preserve">The </w:t>
      </w:r>
      <w:r w:rsidRPr="00C04A08">
        <w:t>P</w:t>
      </w:r>
      <w:r>
        <w:rPr>
          <w:vertAlign w:val="subscript"/>
        </w:rPr>
        <w:t>T</w:t>
      </w:r>
      <w:r w:rsidRPr="00C04A08">
        <w:rPr>
          <w:vertAlign w:val="subscript"/>
        </w:rPr>
        <w:t>MAX,f,c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3113" w:name="_Toc161753941"/>
      <w:bookmarkStart w:id="3114" w:name="_Toc161754562"/>
      <w:bookmarkStart w:id="3115" w:name="_Toc163202135"/>
      <w:bookmarkStart w:id="3116" w:name="_Toc169888397"/>
      <w:bookmarkStart w:id="3117" w:name="_Toc171551586"/>
      <w:bookmarkStart w:id="3118" w:name="_Toc176775308"/>
      <w:bookmarkStart w:id="3119" w:name="_Toc187243903"/>
      <w:bookmarkStart w:id="3120" w:name="_Toc193201452"/>
      <w:r>
        <w:rPr>
          <w:rFonts w:hint="eastAsia"/>
          <w:lang w:val="en-US"/>
        </w:rPr>
        <w:t>9</w:t>
      </w:r>
      <w:r>
        <w:t>.</w:t>
      </w:r>
      <w:r>
        <w:rPr>
          <w:rFonts w:hint="eastAsia"/>
          <w:lang w:val="en-US"/>
        </w:rPr>
        <w:t>3</w:t>
      </w:r>
      <w:r>
        <w:tab/>
        <w:t>Output power dynamics</w:t>
      </w:r>
      <w:bookmarkEnd w:id="3113"/>
      <w:bookmarkEnd w:id="3114"/>
      <w:bookmarkEnd w:id="3115"/>
      <w:bookmarkEnd w:id="3116"/>
      <w:bookmarkEnd w:id="3117"/>
      <w:bookmarkEnd w:id="3118"/>
      <w:bookmarkEnd w:id="3119"/>
      <w:bookmarkEnd w:id="3120"/>
    </w:p>
    <w:p w14:paraId="18EDCB65" w14:textId="77777777" w:rsidR="00796090" w:rsidRDefault="00796090" w:rsidP="00796090">
      <w:pPr>
        <w:pStyle w:val="Heading3"/>
      </w:pPr>
      <w:bookmarkStart w:id="3121" w:name="_Toc21340821"/>
      <w:bookmarkStart w:id="3122" w:name="_Toc138887363"/>
      <w:bookmarkStart w:id="3123" w:name="_Toc76510297"/>
      <w:bookmarkStart w:id="3124" w:name="_Toc114500307"/>
      <w:bookmarkStart w:id="3125" w:name="_Toc36469575"/>
      <w:bookmarkStart w:id="3126" w:name="_Toc29805268"/>
      <w:bookmarkStart w:id="3127" w:name="_Toc36456477"/>
      <w:bookmarkStart w:id="3128" w:name="_Toc123060146"/>
      <w:bookmarkStart w:id="3129" w:name="_Toc53173133"/>
      <w:bookmarkStart w:id="3130" w:name="_Toc75294534"/>
      <w:bookmarkStart w:id="3131" w:name="_Toc37324247"/>
      <w:bookmarkStart w:id="3132" w:name="_Toc37322841"/>
      <w:bookmarkStart w:id="3133" w:name="_Toc115255858"/>
      <w:bookmarkStart w:id="3134" w:name="_Toc61119531"/>
      <w:bookmarkStart w:id="3135" w:name="_Toc83130260"/>
      <w:bookmarkStart w:id="3136" w:name="_Toc52197410"/>
      <w:bookmarkStart w:id="3137" w:name="_Toc124294195"/>
      <w:bookmarkStart w:id="3138" w:name="_Toc45889770"/>
      <w:bookmarkStart w:id="3139" w:name="_Toc90589845"/>
      <w:bookmarkStart w:id="3140" w:name="_Toc138968814"/>
      <w:bookmarkStart w:id="3141" w:name="_Toc106547163"/>
      <w:bookmarkStart w:id="3142" w:name="_Toc52196430"/>
      <w:bookmarkStart w:id="3143" w:name="_Toc145691501"/>
      <w:bookmarkStart w:id="3144" w:name="_Toc61119150"/>
      <w:bookmarkStart w:id="3145" w:name="_Toc67923722"/>
      <w:bookmarkStart w:id="3146" w:name="_Toc37253984"/>
      <w:bookmarkStart w:id="3147" w:name="_Toc61118768"/>
      <w:bookmarkStart w:id="3148" w:name="_Toc98869419"/>
      <w:bookmarkStart w:id="3149" w:name="_Toc137456995"/>
      <w:bookmarkStart w:id="3150" w:name="_Toc53173502"/>
      <w:bookmarkStart w:id="3151" w:name="_Toc161753942"/>
      <w:bookmarkStart w:id="3152" w:name="_Toc161754563"/>
      <w:bookmarkStart w:id="3153" w:name="_Toc163202136"/>
      <w:bookmarkStart w:id="3154" w:name="_Toc169888398"/>
      <w:bookmarkStart w:id="3155" w:name="_Toc171551587"/>
      <w:bookmarkStart w:id="3156" w:name="_Toc176775309"/>
      <w:bookmarkStart w:id="3157" w:name="_Toc187243904"/>
      <w:bookmarkStart w:id="3158" w:name="_Toc193201453"/>
      <w:r>
        <w:rPr>
          <w:rFonts w:hint="eastAsia"/>
          <w:lang w:val="en-US"/>
        </w:rPr>
        <w:t>9</w:t>
      </w:r>
      <w:r>
        <w:t>.3.1</w:t>
      </w:r>
      <w:r>
        <w:tab/>
        <w:t>Minimum output power</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3159" w:name="_Toc53173506"/>
      <w:bookmarkStart w:id="3160" w:name="_Toc45889774"/>
      <w:bookmarkStart w:id="3161" w:name="_Toc138968818"/>
      <w:bookmarkStart w:id="3162" w:name="_Toc61119535"/>
      <w:bookmarkStart w:id="3163" w:name="_Toc124294199"/>
      <w:bookmarkStart w:id="3164" w:name="_Toc36456481"/>
      <w:bookmarkStart w:id="3165" w:name="_Toc37253988"/>
      <w:bookmarkStart w:id="3166" w:name="_Toc61118772"/>
      <w:bookmarkStart w:id="3167" w:name="_Toc114500311"/>
      <w:bookmarkStart w:id="3168" w:name="_Toc145691505"/>
      <w:bookmarkStart w:id="3169" w:name="_Toc106547167"/>
      <w:bookmarkStart w:id="3170" w:name="_Toc21340825"/>
      <w:bookmarkStart w:id="3171" w:name="_Toc76510301"/>
      <w:bookmarkStart w:id="3172" w:name="_Toc29805272"/>
      <w:bookmarkStart w:id="3173" w:name="_Toc61119154"/>
      <w:bookmarkStart w:id="3174" w:name="_Toc90589849"/>
      <w:bookmarkStart w:id="3175" w:name="_Toc52197414"/>
      <w:bookmarkStart w:id="3176" w:name="_Toc123060150"/>
      <w:bookmarkStart w:id="3177" w:name="_Toc53173137"/>
      <w:bookmarkStart w:id="3178" w:name="_Toc52196434"/>
      <w:bookmarkStart w:id="3179" w:name="_Toc67923726"/>
      <w:bookmarkStart w:id="3180" w:name="_Toc115255862"/>
      <w:bookmarkStart w:id="3181" w:name="_Toc137456999"/>
      <w:bookmarkStart w:id="3182" w:name="_Toc98869423"/>
      <w:bookmarkStart w:id="3183" w:name="_Toc138887367"/>
      <w:bookmarkStart w:id="3184" w:name="_Toc36469579"/>
      <w:bookmarkStart w:id="3185" w:name="_Toc37324251"/>
      <w:bookmarkStart w:id="3186" w:name="_Toc37322845"/>
      <w:bookmarkStart w:id="3187" w:name="_Toc83130264"/>
      <w:bookmarkStart w:id="3188" w:name="_Toc75294538"/>
      <w:bookmarkStart w:id="3189" w:name="_Toc161753946"/>
      <w:bookmarkStart w:id="3190" w:name="_Toc161754567"/>
      <w:bookmarkStart w:id="3191" w:name="_Toc163202140"/>
      <w:bookmarkStart w:id="3192" w:name="_Toc169888399"/>
      <w:bookmarkStart w:id="3193" w:name="_Toc171551588"/>
      <w:bookmarkStart w:id="3194" w:name="_Toc176775310"/>
      <w:bookmarkStart w:id="3195" w:name="_Toc187243905"/>
      <w:bookmarkStart w:id="3196" w:name="_Toc193201454"/>
      <w:r>
        <w:rPr>
          <w:rFonts w:hint="eastAsia"/>
          <w:lang w:val="en-US"/>
        </w:rPr>
        <w:t>9</w:t>
      </w:r>
      <w:r>
        <w:t>.3.2</w:t>
      </w:r>
      <w:r>
        <w:tab/>
        <w:t>Transmit OFF power</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342CA059" w14:textId="77777777" w:rsidR="00796090" w:rsidRDefault="00796090" w:rsidP="00796090">
      <w:pPr>
        <w:pStyle w:val="Heading4"/>
        <w:rPr>
          <w:lang w:val="en-US"/>
        </w:rPr>
      </w:pPr>
      <w:bookmarkStart w:id="3197" w:name="_Toc161753947"/>
      <w:bookmarkStart w:id="3198" w:name="_Toc161754568"/>
      <w:bookmarkStart w:id="3199" w:name="_Toc163202141"/>
      <w:bookmarkStart w:id="3200" w:name="_Toc169888400"/>
      <w:bookmarkStart w:id="3201" w:name="_Toc171551589"/>
      <w:bookmarkStart w:id="3202" w:name="_Toc176775311"/>
      <w:bookmarkStart w:id="3203" w:name="_Toc187243906"/>
      <w:bookmarkStart w:id="3204" w:name="_Toc193201455"/>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3197"/>
      <w:bookmarkEnd w:id="3198"/>
      <w:bookmarkEnd w:id="3199"/>
      <w:bookmarkEnd w:id="3200"/>
      <w:bookmarkEnd w:id="3201"/>
      <w:bookmarkEnd w:id="3202"/>
      <w:bookmarkEnd w:id="3203"/>
      <w:bookmarkEnd w:id="3204"/>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3205" w:name="_Toc37324252"/>
      <w:bookmarkStart w:id="3206" w:name="_Toc98869424"/>
      <w:bookmarkStart w:id="3207" w:name="_Toc137457000"/>
      <w:bookmarkStart w:id="3208" w:name="_Toc45889775"/>
      <w:bookmarkStart w:id="3209" w:name="_Toc52197415"/>
      <w:bookmarkStart w:id="3210" w:name="_Toc61118773"/>
      <w:bookmarkStart w:id="3211" w:name="_Toc21340826"/>
      <w:bookmarkStart w:id="3212" w:name="_Toc138968819"/>
      <w:bookmarkStart w:id="3213" w:name="_Toc36469580"/>
      <w:bookmarkStart w:id="3214" w:name="_Toc106547168"/>
      <w:bookmarkStart w:id="3215" w:name="_Toc53173507"/>
      <w:bookmarkStart w:id="3216" w:name="_Toc90589850"/>
      <w:bookmarkStart w:id="3217" w:name="_Toc76510302"/>
      <w:bookmarkStart w:id="3218" w:name="_Toc29805273"/>
      <w:bookmarkStart w:id="3219" w:name="_Toc83130265"/>
      <w:bookmarkStart w:id="3220" w:name="_Toc67923727"/>
      <w:bookmarkStart w:id="3221" w:name="_Toc115255863"/>
      <w:bookmarkStart w:id="3222" w:name="_Toc145691506"/>
      <w:bookmarkStart w:id="3223" w:name="_Toc36456482"/>
      <w:bookmarkStart w:id="3224" w:name="_Toc61119536"/>
      <w:bookmarkStart w:id="3225" w:name="_Toc138887368"/>
      <w:bookmarkStart w:id="3226" w:name="_Toc37322846"/>
      <w:bookmarkStart w:id="3227" w:name="_Toc75294539"/>
      <w:bookmarkStart w:id="3228" w:name="_Toc37253989"/>
      <w:bookmarkStart w:id="3229" w:name="_Toc61119155"/>
      <w:bookmarkStart w:id="3230" w:name="_Toc52196435"/>
      <w:bookmarkStart w:id="3231" w:name="_Toc53173138"/>
      <w:bookmarkStart w:id="3232" w:name="_Toc124294200"/>
      <w:bookmarkStart w:id="3233" w:name="_Toc123060151"/>
      <w:bookmarkStart w:id="3234" w:name="_Toc114500312"/>
      <w:bookmarkStart w:id="3235" w:name="_Toc161753950"/>
      <w:bookmarkStart w:id="3236" w:name="_Toc161754571"/>
      <w:bookmarkStart w:id="3237" w:name="_Toc163202144"/>
      <w:bookmarkStart w:id="3238" w:name="_Toc169888401"/>
      <w:bookmarkStart w:id="3239" w:name="_Toc171551590"/>
      <w:bookmarkStart w:id="3240" w:name="_Toc176775312"/>
      <w:bookmarkStart w:id="3241" w:name="_Toc187243907"/>
      <w:bookmarkStart w:id="3242" w:name="_Toc193201456"/>
      <w:r>
        <w:rPr>
          <w:rFonts w:hint="eastAsia"/>
          <w:lang w:val="en-US"/>
        </w:rPr>
        <w:lastRenderedPageBreak/>
        <w:t>9</w:t>
      </w:r>
      <w:r>
        <w:t>.3.3</w:t>
      </w:r>
      <w:r>
        <w:tab/>
        <w:t>Transmit ON/OFF time mask</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4F9787E5" w14:textId="77777777" w:rsidR="00796090" w:rsidRDefault="00796090" w:rsidP="00796090">
      <w:pPr>
        <w:pStyle w:val="Heading4"/>
      </w:pPr>
      <w:bookmarkStart w:id="3243" w:name="_Toc138887369"/>
      <w:bookmarkStart w:id="3244" w:name="_Toc76510303"/>
      <w:bookmarkStart w:id="3245" w:name="_Toc36456483"/>
      <w:bookmarkStart w:id="3246" w:name="_Toc98869425"/>
      <w:bookmarkStart w:id="3247" w:name="_Toc114500313"/>
      <w:bookmarkStart w:id="3248" w:name="_Toc61119537"/>
      <w:bookmarkStart w:id="3249" w:name="_Toc53173139"/>
      <w:bookmarkStart w:id="3250" w:name="_Toc61118774"/>
      <w:bookmarkStart w:id="3251" w:name="_Toc106547169"/>
      <w:bookmarkStart w:id="3252" w:name="_Toc52197416"/>
      <w:bookmarkStart w:id="3253" w:name="_Toc37324253"/>
      <w:bookmarkStart w:id="3254" w:name="_Toc52196436"/>
      <w:bookmarkStart w:id="3255" w:name="_Toc67923728"/>
      <w:bookmarkStart w:id="3256" w:name="_Toc37322847"/>
      <w:bookmarkStart w:id="3257" w:name="_Toc37253990"/>
      <w:bookmarkStart w:id="3258" w:name="_Toc138968820"/>
      <w:bookmarkStart w:id="3259" w:name="_Toc29805274"/>
      <w:bookmarkStart w:id="3260" w:name="_Toc90589851"/>
      <w:bookmarkStart w:id="3261" w:name="_Toc124294201"/>
      <w:bookmarkStart w:id="3262" w:name="_Toc45889776"/>
      <w:bookmarkStart w:id="3263" w:name="_Toc83130266"/>
      <w:bookmarkStart w:id="3264" w:name="_Toc53173508"/>
      <w:bookmarkStart w:id="3265" w:name="_Toc61119156"/>
      <w:bookmarkStart w:id="3266" w:name="_Toc123060152"/>
      <w:bookmarkStart w:id="3267" w:name="_Toc115255864"/>
      <w:bookmarkStart w:id="3268" w:name="_Toc21340827"/>
      <w:bookmarkStart w:id="3269" w:name="_Toc145691507"/>
      <w:bookmarkStart w:id="3270" w:name="_Toc36469581"/>
      <w:bookmarkStart w:id="3271" w:name="_Toc75294540"/>
      <w:bookmarkStart w:id="3272" w:name="_Toc137457001"/>
      <w:bookmarkStart w:id="3273" w:name="_Toc161753951"/>
      <w:bookmarkStart w:id="3274" w:name="_Toc161754572"/>
      <w:bookmarkStart w:id="3275" w:name="_Toc163202145"/>
      <w:bookmarkStart w:id="3276" w:name="_Toc169888402"/>
      <w:bookmarkStart w:id="3277" w:name="_Toc171551591"/>
      <w:bookmarkStart w:id="3278" w:name="_Toc176775313"/>
      <w:bookmarkStart w:id="3279" w:name="_Toc187243908"/>
      <w:bookmarkStart w:id="3280" w:name="_Toc193201457"/>
      <w:r>
        <w:rPr>
          <w:rFonts w:hint="eastAsia"/>
          <w:lang w:val="en-US"/>
        </w:rPr>
        <w:t>9</w:t>
      </w:r>
      <w:r>
        <w:t>.3.3.1</w:t>
      </w:r>
      <w:r>
        <w:tab/>
        <w:t>General</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3281" w:name="_Toc76510304"/>
      <w:bookmarkStart w:id="3282" w:name="_Toc29805275"/>
      <w:bookmarkStart w:id="3283" w:name="_Toc138887370"/>
      <w:bookmarkStart w:id="3284" w:name="_Toc106547170"/>
      <w:bookmarkStart w:id="3285" w:name="_Toc37324254"/>
      <w:bookmarkStart w:id="3286" w:name="_Toc45889777"/>
      <w:bookmarkStart w:id="3287" w:name="_Toc36469582"/>
      <w:bookmarkStart w:id="3288" w:name="_Toc145691508"/>
      <w:bookmarkStart w:id="3289" w:name="_Toc123060153"/>
      <w:bookmarkStart w:id="3290" w:name="_Toc53173509"/>
      <w:bookmarkStart w:id="3291" w:name="_Toc52196437"/>
      <w:bookmarkStart w:id="3292" w:name="_Toc61118775"/>
      <w:bookmarkStart w:id="3293" w:name="_Toc36456484"/>
      <w:bookmarkStart w:id="3294" w:name="_Toc61119157"/>
      <w:bookmarkStart w:id="3295" w:name="_Toc98869426"/>
      <w:bookmarkStart w:id="3296" w:name="_Toc21340828"/>
      <w:bookmarkStart w:id="3297" w:name="_Toc67923729"/>
      <w:bookmarkStart w:id="3298" w:name="_Toc115255865"/>
      <w:bookmarkStart w:id="3299" w:name="_Toc83130267"/>
      <w:bookmarkStart w:id="3300" w:name="_Toc138968821"/>
      <w:bookmarkStart w:id="3301" w:name="_Toc75294541"/>
      <w:bookmarkStart w:id="3302" w:name="_Toc90589852"/>
      <w:bookmarkStart w:id="3303" w:name="_Toc37322848"/>
      <w:bookmarkStart w:id="3304" w:name="_Toc53173140"/>
      <w:bookmarkStart w:id="3305" w:name="_Toc37253991"/>
      <w:bookmarkStart w:id="3306" w:name="_Toc52197417"/>
      <w:bookmarkStart w:id="3307" w:name="_Toc137457002"/>
      <w:bookmarkStart w:id="3308" w:name="_Toc124294202"/>
      <w:bookmarkStart w:id="3309" w:name="_Toc114500314"/>
      <w:bookmarkStart w:id="3310" w:name="_Toc161753952"/>
      <w:bookmarkStart w:id="3311" w:name="_Toc161754573"/>
      <w:bookmarkStart w:id="3312" w:name="_Toc163202146"/>
      <w:bookmarkStart w:id="3313" w:name="_Toc169888403"/>
      <w:bookmarkStart w:id="3314" w:name="_Toc171551592"/>
      <w:bookmarkStart w:id="3315" w:name="_Toc176775314"/>
      <w:bookmarkStart w:id="3316" w:name="_Toc187243909"/>
      <w:bookmarkStart w:id="3317" w:name="_Toc193201458"/>
      <w:r>
        <w:rPr>
          <w:rFonts w:hint="eastAsia"/>
          <w:lang w:val="en-US"/>
        </w:rPr>
        <w:t>9</w:t>
      </w:r>
      <w:r>
        <w:t>.3.3.2</w:t>
      </w:r>
      <w:r>
        <w:tab/>
        <w:t>General ON/OFF time mask</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0F3649E2" w14:textId="04769FB2" w:rsidR="00796090" w:rsidRDefault="00796090" w:rsidP="00796090">
      <w:r>
        <w:t>The general ON/OFF time mask defines the observation period allowed between transmit OFF and ON power. ON/OFF scenarios include contiguous and non-contiguous transmission</w:t>
      </w:r>
      <w:r w:rsidR="007F65FD">
        <w:t>.</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Default="00796090" w:rsidP="00796090">
      <w:pPr>
        <w:rPr>
          <w:lang w:val="en-US"/>
        </w:rPr>
      </w:pPr>
      <w:bookmarkStart w:id="3318" w:name="_Toc138968822"/>
      <w:bookmarkStart w:id="3319" w:name="_Toc53173141"/>
      <w:bookmarkStart w:id="3320" w:name="_Toc53173510"/>
      <w:bookmarkStart w:id="3321" w:name="_Toc37253992"/>
      <w:bookmarkStart w:id="3322" w:name="_Toc98869427"/>
      <w:bookmarkStart w:id="3323" w:name="_Toc123060154"/>
      <w:bookmarkStart w:id="3324" w:name="_Toc76510305"/>
      <w:bookmarkStart w:id="3325" w:name="_Toc145691509"/>
      <w:bookmarkStart w:id="3326" w:name="_Toc37322849"/>
      <w:bookmarkStart w:id="3327" w:name="_Toc52197418"/>
      <w:bookmarkStart w:id="3328" w:name="_Toc67923730"/>
      <w:bookmarkStart w:id="3329" w:name="_Toc75294542"/>
      <w:bookmarkStart w:id="3330" w:name="_Toc106547171"/>
      <w:bookmarkStart w:id="3331" w:name="_Toc114500315"/>
      <w:bookmarkStart w:id="3332" w:name="_Toc115255866"/>
      <w:bookmarkStart w:id="3333" w:name="_Toc37324255"/>
      <w:bookmarkStart w:id="3334" w:name="_Toc29805276"/>
      <w:bookmarkStart w:id="3335" w:name="_Toc138887371"/>
      <w:bookmarkStart w:id="3336" w:name="_Toc52196438"/>
      <w:bookmarkStart w:id="3337" w:name="_Toc90589853"/>
      <w:bookmarkStart w:id="3338" w:name="_Toc124294203"/>
      <w:bookmarkStart w:id="3339" w:name="_Toc137457003"/>
      <w:bookmarkStart w:id="3340" w:name="_Toc61118776"/>
      <w:bookmarkStart w:id="3341" w:name="_Toc61119158"/>
      <w:bookmarkStart w:id="3342" w:name="_Toc36469583"/>
      <w:bookmarkStart w:id="3343" w:name="_Toc83130268"/>
      <w:bookmarkStart w:id="3344" w:name="_Toc21340829"/>
      <w:bookmarkStart w:id="3345" w:name="_Toc45889778"/>
      <w:bookmarkStart w:id="3346" w:name="_Toc36456485"/>
    </w:p>
    <w:p w14:paraId="66852C9D" w14:textId="77777777" w:rsidR="00796090" w:rsidRDefault="00796090" w:rsidP="00796090">
      <w:pPr>
        <w:pStyle w:val="Heading4"/>
      </w:pPr>
      <w:bookmarkStart w:id="3347" w:name="_Toc161753953"/>
      <w:bookmarkStart w:id="3348" w:name="_Toc161754574"/>
      <w:bookmarkStart w:id="3349" w:name="_Toc163202147"/>
      <w:bookmarkStart w:id="3350" w:name="_Toc169888404"/>
      <w:bookmarkStart w:id="3351" w:name="_Toc171551593"/>
      <w:bookmarkStart w:id="3352" w:name="_Toc176775315"/>
      <w:bookmarkStart w:id="3353" w:name="_Toc187243910"/>
      <w:bookmarkStart w:id="3354" w:name="_Toc193201459"/>
      <w:r>
        <w:rPr>
          <w:rFonts w:hint="eastAsia"/>
          <w:lang w:val="en-US"/>
        </w:rPr>
        <w:t>9</w:t>
      </w:r>
      <w:r>
        <w:t>.3.3.3</w:t>
      </w:r>
      <w:r>
        <w:tab/>
        <w:t>Transmit power time mask for slot and short or long subslot boundaries</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1E0D7228" w14:textId="77777777" w:rsidR="00796090" w:rsidRDefault="00796090" w:rsidP="00796090">
      <w:r>
        <w:t xml:space="preserve">The transmit power time mask for slot and a long subslot transmission boundaries defines the transient periods allowed between slot and long subslot PUSCH transmissions. For PUSCH-PUCCH and PUSCH-SRS transitions and multiplexing the time masks in sub-clause </w:t>
      </w:r>
      <w:r>
        <w:rPr>
          <w:rFonts w:hint="eastAsia"/>
          <w:lang w:val="en-US"/>
        </w:rPr>
        <w:t>9</w:t>
      </w:r>
      <w:r>
        <w:t>.3.3.7 apply.</w:t>
      </w:r>
    </w:p>
    <w:p w14:paraId="04E12A52" w14:textId="77777777" w:rsidR="00796090" w:rsidRDefault="00796090" w:rsidP="00796090">
      <w:r>
        <w:t xml:space="preserve">The transmit power time mask for slot or long subslot and short subslot transmission boundaries defines the transient periods allowed between slot or long subslot and short subslot transmissions. The time masks in sub-clause </w:t>
      </w:r>
      <w:r>
        <w:rPr>
          <w:rFonts w:hint="eastAsia"/>
          <w:lang w:val="en-US"/>
        </w:rPr>
        <w:t>9</w:t>
      </w:r>
      <w:r>
        <w:t>.3.3.8 apply.</w:t>
      </w:r>
    </w:p>
    <w:p w14:paraId="4D2151B2" w14:textId="77777777" w:rsidR="00796090" w:rsidRDefault="00796090" w:rsidP="00796090">
      <w:r>
        <w:t xml:space="preserve">The transmit power time mask for short subslot transmissiona boundaries defines the transient periods allowed between short subslot transmissions. The time masks in sub-clause </w:t>
      </w:r>
      <w:r>
        <w:rPr>
          <w:rFonts w:hint="eastAsia"/>
          <w:lang w:val="en-US"/>
        </w:rPr>
        <w:t>9</w:t>
      </w:r>
      <w:r>
        <w:t>.3.3.9 apply.</w:t>
      </w:r>
    </w:p>
    <w:p w14:paraId="12480590" w14:textId="77777777" w:rsidR="00796090" w:rsidRDefault="00796090" w:rsidP="00796090">
      <w:pPr>
        <w:pStyle w:val="Heading4"/>
      </w:pPr>
      <w:bookmarkStart w:id="3355" w:name="_Toc61119159"/>
      <w:bookmarkStart w:id="3356" w:name="_Toc90589854"/>
      <w:bookmarkStart w:id="3357" w:name="_Toc53173142"/>
      <w:bookmarkStart w:id="3358" w:name="_Toc45889779"/>
      <w:bookmarkStart w:id="3359" w:name="_Toc37253993"/>
      <w:bookmarkStart w:id="3360" w:name="_Toc36469584"/>
      <w:bookmarkStart w:id="3361" w:name="_Toc37324256"/>
      <w:bookmarkStart w:id="3362" w:name="_Toc36456486"/>
      <w:bookmarkStart w:id="3363" w:name="_Toc137457004"/>
      <w:bookmarkStart w:id="3364" w:name="_Toc114500316"/>
      <w:bookmarkStart w:id="3365" w:name="_Toc145691510"/>
      <w:bookmarkStart w:id="3366" w:name="_Toc29805277"/>
      <w:bookmarkStart w:id="3367" w:name="_Toc37322850"/>
      <w:bookmarkStart w:id="3368" w:name="_Toc106547172"/>
      <w:bookmarkStart w:id="3369" w:name="_Toc52196439"/>
      <w:bookmarkStart w:id="3370" w:name="_Toc21340830"/>
      <w:bookmarkStart w:id="3371" w:name="_Toc138887372"/>
      <w:bookmarkStart w:id="3372" w:name="_Toc138968823"/>
      <w:bookmarkStart w:id="3373" w:name="_Toc52197419"/>
      <w:bookmarkStart w:id="3374" w:name="_Toc76510306"/>
      <w:bookmarkStart w:id="3375" w:name="_Toc53173511"/>
      <w:bookmarkStart w:id="3376" w:name="_Toc98869428"/>
      <w:bookmarkStart w:id="3377" w:name="_Toc67923731"/>
      <w:bookmarkStart w:id="3378" w:name="_Toc75294543"/>
      <w:bookmarkStart w:id="3379" w:name="_Toc123060155"/>
      <w:bookmarkStart w:id="3380" w:name="_Toc124294204"/>
      <w:bookmarkStart w:id="3381" w:name="_Toc61118777"/>
      <w:bookmarkStart w:id="3382" w:name="_Toc83130269"/>
      <w:bookmarkStart w:id="3383" w:name="_Toc61119540"/>
      <w:bookmarkStart w:id="3384" w:name="_Toc115255867"/>
      <w:bookmarkStart w:id="3385" w:name="_Toc161753954"/>
      <w:bookmarkStart w:id="3386" w:name="_Toc161754575"/>
      <w:bookmarkStart w:id="3387" w:name="_Toc163202148"/>
      <w:bookmarkStart w:id="3388" w:name="_Toc169888405"/>
      <w:bookmarkStart w:id="3389" w:name="_Toc171551594"/>
      <w:bookmarkStart w:id="3390" w:name="_Toc176775316"/>
      <w:bookmarkStart w:id="3391" w:name="_Toc187243911"/>
      <w:bookmarkStart w:id="3392" w:name="_Toc193201460"/>
      <w:r>
        <w:rPr>
          <w:rFonts w:hint="eastAsia"/>
          <w:lang w:val="en-US"/>
        </w:rPr>
        <w:lastRenderedPageBreak/>
        <w:t>9</w:t>
      </w:r>
      <w:r>
        <w:t>.3.3.4</w:t>
      </w:r>
      <w:r>
        <w:tab/>
        <w:t>PRACH time mask</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700A2E5D" w14:textId="77777777" w:rsidR="00796090" w:rsidRDefault="00796090" w:rsidP="00796090">
      <w:r>
        <w:t xml:space="preserve">The PRACH ON power is specified as the mean power over the PRACH measurement period excluding any transient periods as shown in Figure </w:t>
      </w:r>
      <w:r>
        <w:rPr>
          <w:rFonts w:hint="eastAsia"/>
          <w:lang w:val="en-US"/>
        </w:rPr>
        <w:t>9</w:t>
      </w:r>
      <w:r>
        <w:t xml:space="preserve">.3.3.4-1. The measurement period for different PRACH preamble format is specified in Table </w:t>
      </w:r>
      <w:r>
        <w:rPr>
          <w:rFonts w:hint="eastAsia"/>
          <w:lang w:val="en-US"/>
        </w:rPr>
        <w:t>9</w:t>
      </w:r>
      <w:r>
        <w:t>.3.3.4-1.</w:t>
      </w:r>
    </w:p>
    <w:p w14:paraId="51A1A9CF" w14:textId="77777777" w:rsidR="00796090" w:rsidRDefault="00796090" w:rsidP="00796090">
      <w:pPr>
        <w:pStyle w:val="TH"/>
      </w:pPr>
      <w:r>
        <w:t xml:space="preserve">Table </w:t>
      </w:r>
      <w:r>
        <w:rPr>
          <w:rFonts w:hint="eastAsia"/>
          <w:lang w:val="en-US"/>
        </w:rPr>
        <w:t>9</w:t>
      </w:r>
      <w:r>
        <w:t>.3.3.4-1: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7159D8">
        <w:trPr>
          <w:trHeight w:val="208"/>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For PRACH on PRACH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77777777" w:rsidR="00796090" w:rsidRDefault="00796090" w:rsidP="00796090">
      <w:pPr>
        <w:pStyle w:val="TF"/>
      </w:pPr>
      <w:r>
        <w:t xml:space="preserve">Figure </w:t>
      </w:r>
      <w:r>
        <w:rPr>
          <w:rFonts w:hint="eastAsia"/>
          <w:lang w:val="en-US"/>
        </w:rPr>
        <w:t>9</w:t>
      </w:r>
      <w:r>
        <w:t>.3.3.4-1: PRACH ON/OFF time mask</w:t>
      </w:r>
    </w:p>
    <w:p w14:paraId="76E04D06" w14:textId="77777777" w:rsidR="00796090" w:rsidRDefault="00796090" w:rsidP="00796090">
      <w:pPr>
        <w:pStyle w:val="Heading4"/>
      </w:pPr>
      <w:bookmarkStart w:id="3393" w:name="_Toc138887373"/>
      <w:bookmarkStart w:id="3394" w:name="_Toc37324257"/>
      <w:bookmarkStart w:id="3395" w:name="_Toc37253994"/>
      <w:bookmarkStart w:id="3396" w:name="_Toc67923732"/>
      <w:bookmarkStart w:id="3397" w:name="_Toc36469585"/>
      <w:bookmarkStart w:id="3398" w:name="_Toc115255868"/>
      <w:bookmarkStart w:id="3399" w:name="_Toc52196440"/>
      <w:bookmarkStart w:id="3400" w:name="_Toc145691511"/>
      <w:bookmarkStart w:id="3401" w:name="_Toc53173143"/>
      <w:bookmarkStart w:id="3402" w:name="_Toc98869429"/>
      <w:bookmarkStart w:id="3403" w:name="_Toc36456487"/>
      <w:bookmarkStart w:id="3404" w:name="_Toc45889780"/>
      <w:bookmarkStart w:id="3405" w:name="_Toc106547173"/>
      <w:bookmarkStart w:id="3406" w:name="_Toc124294205"/>
      <w:bookmarkStart w:id="3407" w:name="_Toc61119160"/>
      <w:bookmarkStart w:id="3408" w:name="_Toc76510307"/>
      <w:bookmarkStart w:id="3409" w:name="_Toc114500317"/>
      <w:bookmarkStart w:id="3410" w:name="_Toc52197420"/>
      <w:bookmarkStart w:id="3411" w:name="_Toc61118778"/>
      <w:bookmarkStart w:id="3412" w:name="_Toc138968824"/>
      <w:bookmarkStart w:id="3413" w:name="_Toc37322851"/>
      <w:bookmarkStart w:id="3414" w:name="_Toc21340831"/>
      <w:bookmarkStart w:id="3415" w:name="_Toc90589855"/>
      <w:bookmarkStart w:id="3416" w:name="_Toc137457005"/>
      <w:bookmarkStart w:id="3417" w:name="_Toc61119541"/>
      <w:bookmarkStart w:id="3418" w:name="_Toc75294544"/>
      <w:bookmarkStart w:id="3419" w:name="_Toc123060156"/>
      <w:bookmarkStart w:id="3420" w:name="_Toc29805278"/>
      <w:bookmarkStart w:id="3421" w:name="_Toc83130270"/>
      <w:bookmarkStart w:id="3422" w:name="_Toc53173512"/>
      <w:bookmarkStart w:id="3423" w:name="_Toc161753955"/>
      <w:bookmarkStart w:id="3424" w:name="_Toc161754576"/>
      <w:bookmarkStart w:id="3425" w:name="_Toc163202149"/>
      <w:bookmarkStart w:id="3426" w:name="_Toc169888406"/>
      <w:bookmarkStart w:id="3427" w:name="_Toc171551595"/>
      <w:bookmarkStart w:id="3428" w:name="_Toc176775317"/>
      <w:bookmarkStart w:id="3429" w:name="_Toc187243912"/>
      <w:bookmarkStart w:id="3430" w:name="_Toc193201461"/>
      <w:r>
        <w:rPr>
          <w:rFonts w:hint="eastAsia"/>
          <w:lang w:val="en-US"/>
        </w:rPr>
        <w:t>9</w:t>
      </w:r>
      <w:r>
        <w:t>.3.3.5</w:t>
      </w:r>
      <w:r>
        <w:tab/>
        <w:t>Void</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15F7DAD0" w14:textId="77777777" w:rsidR="00796090" w:rsidRDefault="00796090" w:rsidP="00796090">
      <w:pPr>
        <w:pStyle w:val="Heading4"/>
      </w:pPr>
      <w:bookmarkStart w:id="3431" w:name="_Toc145691512"/>
      <w:bookmarkStart w:id="3432" w:name="_Toc76510308"/>
      <w:bookmarkStart w:id="3433" w:name="_Toc61118779"/>
      <w:bookmarkStart w:id="3434" w:name="_Toc123060157"/>
      <w:bookmarkStart w:id="3435" w:name="_Toc106547174"/>
      <w:bookmarkStart w:id="3436" w:name="_Toc37253995"/>
      <w:bookmarkStart w:id="3437" w:name="_Toc114500318"/>
      <w:bookmarkStart w:id="3438" w:name="_Toc53173144"/>
      <w:bookmarkStart w:id="3439" w:name="_Toc138968825"/>
      <w:bookmarkStart w:id="3440" w:name="_Toc137457006"/>
      <w:bookmarkStart w:id="3441" w:name="_Toc21340832"/>
      <w:bookmarkStart w:id="3442" w:name="_Toc37324258"/>
      <w:bookmarkStart w:id="3443" w:name="_Toc52197421"/>
      <w:bookmarkStart w:id="3444" w:name="_Toc37322852"/>
      <w:bookmarkStart w:id="3445" w:name="_Toc67923733"/>
      <w:bookmarkStart w:id="3446" w:name="_Toc52196441"/>
      <w:bookmarkStart w:id="3447" w:name="_Toc124294206"/>
      <w:bookmarkStart w:id="3448" w:name="_Toc36469586"/>
      <w:bookmarkStart w:id="3449" w:name="_Toc61119161"/>
      <w:bookmarkStart w:id="3450" w:name="_Toc61119542"/>
      <w:bookmarkStart w:id="3451" w:name="_Toc90589856"/>
      <w:bookmarkStart w:id="3452" w:name="_Toc115255869"/>
      <w:bookmarkStart w:id="3453" w:name="_Toc45889781"/>
      <w:bookmarkStart w:id="3454" w:name="_Toc53173513"/>
      <w:bookmarkStart w:id="3455" w:name="_Toc75294545"/>
      <w:bookmarkStart w:id="3456" w:name="_Toc83130271"/>
      <w:bookmarkStart w:id="3457" w:name="_Toc36456488"/>
      <w:bookmarkStart w:id="3458" w:name="_Toc138887374"/>
      <w:bookmarkStart w:id="3459" w:name="_Toc29805279"/>
      <w:bookmarkStart w:id="3460" w:name="_Toc98869430"/>
      <w:bookmarkStart w:id="3461" w:name="_Toc161753956"/>
      <w:bookmarkStart w:id="3462" w:name="_Toc161754577"/>
      <w:bookmarkStart w:id="3463" w:name="_Toc163202150"/>
      <w:bookmarkStart w:id="3464" w:name="_Toc169888407"/>
      <w:bookmarkStart w:id="3465" w:name="_Toc171551596"/>
      <w:bookmarkStart w:id="3466" w:name="_Toc176775318"/>
      <w:bookmarkStart w:id="3467" w:name="_Toc187243913"/>
      <w:bookmarkStart w:id="3468" w:name="_Toc193201462"/>
      <w:r>
        <w:rPr>
          <w:rFonts w:hint="eastAsia"/>
          <w:lang w:val="en-US"/>
        </w:rPr>
        <w:t>9</w:t>
      </w:r>
      <w:r>
        <w:t>.3.3.6</w:t>
      </w:r>
      <w:r>
        <w:tab/>
        <w:t>SRS time mask</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60922C4F" w14:textId="77777777" w:rsidR="00796090" w:rsidRDefault="00796090" w:rsidP="00796090">
      <w:r>
        <w:t xml:space="preserve">In the case a single SRS transmission, the ON power is defined as the mean power over the symbol duration excluding any transient period; Figure </w:t>
      </w:r>
      <w:r>
        <w:rPr>
          <w:rFonts w:hint="eastAsia"/>
          <w:lang w:val="en-US"/>
        </w:rPr>
        <w:t>9</w:t>
      </w:r>
      <w:r>
        <w:t>.3.3.6-1.</w:t>
      </w:r>
    </w:p>
    <w:p w14:paraId="62BACF3A" w14:textId="77777777" w:rsidR="00796090" w:rsidRDefault="00796090" w:rsidP="00796090">
      <w:pPr>
        <w:pStyle w:val="TH"/>
        <w:rPr>
          <w:lang w:val="sv-SE" w:eastAsia="sv-SE"/>
        </w:rPr>
      </w:pPr>
      <w:r>
        <w:rPr>
          <w:noProof/>
          <w:lang w:val="fr-FR" w:eastAsia="fr-FR"/>
        </w:rPr>
        <w:lastRenderedPageBreak/>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77777777" w:rsidR="00796090" w:rsidRDefault="00796090" w:rsidP="00796090">
      <w:pPr>
        <w:pStyle w:val="TF"/>
      </w:pPr>
      <w:r>
        <w:t xml:space="preserve">Figure </w:t>
      </w:r>
      <w:r>
        <w:rPr>
          <w:rFonts w:hint="eastAsia"/>
          <w:lang w:val="en-US"/>
        </w:rPr>
        <w:t>9</w:t>
      </w:r>
      <w:r>
        <w:t>.3.3.6-1: Single SRS time mask for NR UL transmission</w:t>
      </w:r>
    </w:p>
    <w:p w14:paraId="0A176A9B" w14:textId="34B18A54" w:rsidR="00796090" w:rsidRDefault="0014330D" w:rsidP="00796090">
      <w:r>
        <w:t xml:space="preserve">In the case multiple consecutive SRS transmission, the ON power is defined as the mean power for each symbol duration excluding any transient period. See Figure </w:t>
      </w:r>
      <w:r>
        <w:rPr>
          <w:rFonts w:hint="eastAsia"/>
          <w:lang w:val="en-US"/>
        </w:rPr>
        <w:t>9</w:t>
      </w:r>
      <w:r>
        <w:t>.3.3.6-2</w:t>
      </w:r>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7777777" w:rsidR="00796090" w:rsidRDefault="00796090" w:rsidP="00796090">
      <w:pPr>
        <w:pStyle w:val="TF"/>
      </w:pPr>
      <w:r>
        <w:t xml:space="preserve">Figure </w:t>
      </w:r>
      <w:r>
        <w:rPr>
          <w:rFonts w:hint="eastAsia"/>
          <w:lang w:val="en-US"/>
        </w:rPr>
        <w:t>9</w:t>
      </w:r>
      <w:r>
        <w:t>.3.3.6-2: Consecutive SRS time mask for the case when no power change is required</w:t>
      </w:r>
    </w:p>
    <w:p w14:paraId="1BA20A72" w14:textId="77777777" w:rsidR="00796090" w:rsidRDefault="00796090"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3469" w:name="_Toc29805280"/>
      <w:bookmarkStart w:id="3470" w:name="_Toc145691513"/>
      <w:bookmarkStart w:id="3471" w:name="_Toc138968826"/>
      <w:bookmarkStart w:id="3472" w:name="_Toc53173514"/>
      <w:bookmarkStart w:id="3473" w:name="_Toc114500319"/>
      <w:bookmarkStart w:id="3474" w:name="_Toc115255870"/>
      <w:bookmarkStart w:id="3475" w:name="_Toc83130272"/>
      <w:bookmarkStart w:id="3476" w:name="_Toc124294207"/>
      <w:bookmarkStart w:id="3477" w:name="_Toc138887375"/>
      <w:bookmarkStart w:id="3478" w:name="_Toc90589857"/>
      <w:bookmarkStart w:id="3479" w:name="_Toc67923734"/>
      <w:bookmarkStart w:id="3480" w:name="_Toc137457007"/>
      <w:bookmarkStart w:id="3481" w:name="_Toc61119543"/>
      <w:bookmarkStart w:id="3482" w:name="_Toc106547175"/>
      <w:bookmarkStart w:id="3483" w:name="_Toc37324259"/>
      <w:bookmarkStart w:id="3484" w:name="_Toc76510309"/>
      <w:bookmarkStart w:id="3485" w:name="_Toc98869431"/>
      <w:bookmarkStart w:id="3486" w:name="_Toc37322853"/>
      <w:bookmarkStart w:id="3487" w:name="_Toc36469587"/>
      <w:bookmarkStart w:id="3488" w:name="_Toc52196442"/>
      <w:bookmarkStart w:id="3489" w:name="_Toc61119162"/>
      <w:bookmarkStart w:id="3490" w:name="_Toc53173145"/>
      <w:bookmarkStart w:id="3491" w:name="_Toc61118780"/>
      <w:bookmarkStart w:id="3492" w:name="_Toc21340833"/>
      <w:bookmarkStart w:id="3493" w:name="_Toc123060158"/>
      <w:bookmarkStart w:id="3494" w:name="_Toc75294546"/>
      <w:bookmarkStart w:id="3495" w:name="_Toc37253996"/>
      <w:bookmarkStart w:id="3496" w:name="_Toc45889782"/>
      <w:bookmarkStart w:id="3497" w:name="_Toc52197422"/>
      <w:bookmarkStart w:id="3498" w:name="_Toc36456489"/>
      <w:bookmarkStart w:id="3499" w:name="_Toc161753957"/>
      <w:bookmarkStart w:id="3500" w:name="_Toc161754578"/>
      <w:bookmarkStart w:id="3501" w:name="_Toc163202151"/>
      <w:bookmarkStart w:id="3502" w:name="_Toc169888408"/>
      <w:bookmarkStart w:id="3503" w:name="_Toc171551597"/>
      <w:bookmarkStart w:id="3504" w:name="_Toc176775319"/>
      <w:bookmarkStart w:id="3505" w:name="_Toc187243914"/>
      <w:bookmarkStart w:id="3506" w:name="_Toc193201463"/>
      <w:r>
        <w:rPr>
          <w:rFonts w:hint="eastAsia"/>
          <w:lang w:val="en-US"/>
        </w:rPr>
        <w:lastRenderedPageBreak/>
        <w:t>9</w:t>
      </w:r>
      <w:r>
        <w:t>.3.3.7</w:t>
      </w:r>
      <w:r>
        <w:tab/>
        <w:t>PUSCH-PUCCH and PUSCH-SRS time masks</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7777777" w:rsidR="00796090" w:rsidRDefault="00796090" w:rsidP="00796090">
      <w:pPr>
        <w:pStyle w:val="TF"/>
      </w:pPr>
      <w:r>
        <w:t xml:space="preserve">Figure </w:t>
      </w:r>
      <w:r>
        <w:rPr>
          <w:rFonts w:hint="eastAsia"/>
          <w:lang w:val="en-US"/>
        </w:rPr>
        <w:t>9</w:t>
      </w:r>
      <w:r>
        <w:t>.3.3.7-1: PUCCH/PUSCH/SRS time mask when there is a transmission before or after or both before and after SRS</w:t>
      </w:r>
    </w:p>
    <w:p w14:paraId="7B6B628B" w14:textId="77777777" w:rsidR="00796090" w:rsidRDefault="00796090" w:rsidP="00796090">
      <w:r>
        <w:t xml:space="preserve">When there is no transmission preceding SRS transmission or succeeding SRS transmission, then the same time mask applies as shown in Figure </w:t>
      </w:r>
      <w:r>
        <w:rPr>
          <w:rFonts w:hint="eastAsia"/>
          <w:lang w:val="en-US"/>
        </w:rPr>
        <w:t>9</w:t>
      </w:r>
      <w:r>
        <w:t>.3.3.7-1.</w:t>
      </w:r>
    </w:p>
    <w:p w14:paraId="61B05DD6" w14:textId="77777777" w:rsidR="00796090" w:rsidRDefault="00796090" w:rsidP="00796090">
      <w:pPr>
        <w:pStyle w:val="Heading4"/>
      </w:pPr>
      <w:bookmarkStart w:id="3507" w:name="_Toc36469588"/>
      <w:bookmarkStart w:id="3508" w:name="_Toc21340834"/>
      <w:bookmarkStart w:id="3509" w:name="_Toc45889783"/>
      <w:bookmarkStart w:id="3510" w:name="_Toc52197423"/>
      <w:bookmarkStart w:id="3511" w:name="_Toc36456490"/>
      <w:bookmarkStart w:id="3512" w:name="_Toc98869432"/>
      <w:bookmarkStart w:id="3513" w:name="_Toc61119544"/>
      <w:bookmarkStart w:id="3514" w:name="_Toc138968827"/>
      <w:bookmarkStart w:id="3515" w:name="_Toc37324260"/>
      <w:bookmarkStart w:id="3516" w:name="_Toc53173146"/>
      <w:bookmarkStart w:id="3517" w:name="_Toc90589858"/>
      <w:bookmarkStart w:id="3518" w:name="_Toc114500320"/>
      <w:bookmarkStart w:id="3519" w:name="_Toc75294547"/>
      <w:bookmarkStart w:id="3520" w:name="_Toc53173515"/>
      <w:bookmarkStart w:id="3521" w:name="_Toc37253997"/>
      <w:bookmarkStart w:id="3522" w:name="_Toc137457008"/>
      <w:bookmarkStart w:id="3523" w:name="_Toc61119163"/>
      <w:bookmarkStart w:id="3524" w:name="_Toc61118781"/>
      <w:bookmarkStart w:id="3525" w:name="_Toc37322854"/>
      <w:bookmarkStart w:id="3526" w:name="_Toc115255871"/>
      <w:bookmarkStart w:id="3527" w:name="_Toc123060159"/>
      <w:bookmarkStart w:id="3528" w:name="_Toc138887376"/>
      <w:bookmarkStart w:id="3529" w:name="_Toc29805281"/>
      <w:bookmarkStart w:id="3530" w:name="_Toc83130273"/>
      <w:bookmarkStart w:id="3531" w:name="_Toc67923735"/>
      <w:bookmarkStart w:id="3532" w:name="_Toc106547176"/>
      <w:bookmarkStart w:id="3533" w:name="_Toc52196443"/>
      <w:bookmarkStart w:id="3534" w:name="_Toc124294208"/>
      <w:bookmarkStart w:id="3535" w:name="_Toc76510310"/>
      <w:bookmarkStart w:id="3536" w:name="_Toc145691514"/>
      <w:bookmarkStart w:id="3537" w:name="_Toc161753958"/>
      <w:bookmarkStart w:id="3538" w:name="_Toc161754579"/>
      <w:bookmarkStart w:id="3539" w:name="_Toc163202152"/>
      <w:bookmarkStart w:id="3540" w:name="_Toc169888409"/>
      <w:bookmarkStart w:id="3541" w:name="_Toc171551598"/>
      <w:bookmarkStart w:id="3542" w:name="_Toc176775320"/>
      <w:bookmarkStart w:id="3543" w:name="_Toc187243915"/>
      <w:bookmarkStart w:id="3544" w:name="_Toc193201464"/>
      <w:r>
        <w:rPr>
          <w:rFonts w:hint="eastAsia"/>
          <w:lang w:val="en-US"/>
        </w:rPr>
        <w:t>9</w:t>
      </w:r>
      <w:r>
        <w:t>.3.3.8</w:t>
      </w:r>
      <w:r>
        <w:tab/>
        <w:t>Transmit power time mask for consecutive slot or long subslot transmission and short subslot transmission boundaries</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460CD7F3" w14:textId="77777777" w:rsidR="00796090" w:rsidRDefault="00796090" w:rsidP="00796090">
      <w:r>
        <w:t>The transmit power time mask for consecutive slot or long subslot transmission and short subslot transmission boundaries defines the transient periods allowed between such transmissions.</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77777777" w:rsidR="00796090" w:rsidRDefault="00796090" w:rsidP="00796090">
      <w:pPr>
        <w:pStyle w:val="TF"/>
      </w:pPr>
      <w:r>
        <w:t xml:space="preserve">Figure </w:t>
      </w:r>
      <w:r>
        <w:rPr>
          <w:rFonts w:hint="eastAsia"/>
          <w:lang w:val="en-US"/>
        </w:rPr>
        <w:t>9</w:t>
      </w:r>
      <w:r>
        <w:t>.3.3.8-1: Consecutive slot or long subslot transmission and short subslot transmission time mask</w:t>
      </w:r>
    </w:p>
    <w:p w14:paraId="09040A4B" w14:textId="77777777" w:rsidR="00796090" w:rsidRDefault="00796090" w:rsidP="00796090">
      <w:pPr>
        <w:pStyle w:val="Heading4"/>
      </w:pPr>
      <w:bookmarkStart w:id="3545" w:name="_Toc36469589"/>
      <w:bookmarkStart w:id="3546" w:name="_Toc67923736"/>
      <w:bookmarkStart w:id="3547" w:name="_Toc61118782"/>
      <w:bookmarkStart w:id="3548" w:name="_Toc52196444"/>
      <w:bookmarkStart w:id="3549" w:name="_Toc83130274"/>
      <w:bookmarkStart w:id="3550" w:name="_Toc53173147"/>
      <w:bookmarkStart w:id="3551" w:name="_Toc75294548"/>
      <w:bookmarkStart w:id="3552" w:name="_Toc37322855"/>
      <w:bookmarkStart w:id="3553" w:name="_Toc114500321"/>
      <w:bookmarkStart w:id="3554" w:name="_Toc36456491"/>
      <w:bookmarkStart w:id="3555" w:name="_Toc61119545"/>
      <w:bookmarkStart w:id="3556" w:name="_Toc137457009"/>
      <w:bookmarkStart w:id="3557" w:name="_Toc61119164"/>
      <w:bookmarkStart w:id="3558" w:name="_Toc29805282"/>
      <w:bookmarkStart w:id="3559" w:name="_Toc76510311"/>
      <w:bookmarkStart w:id="3560" w:name="_Toc98869433"/>
      <w:bookmarkStart w:id="3561" w:name="_Toc138968828"/>
      <w:bookmarkStart w:id="3562" w:name="_Toc124294209"/>
      <w:bookmarkStart w:id="3563" w:name="_Toc123060160"/>
      <w:bookmarkStart w:id="3564" w:name="_Toc138887377"/>
      <w:bookmarkStart w:id="3565" w:name="_Toc37253998"/>
      <w:bookmarkStart w:id="3566" w:name="_Toc21340835"/>
      <w:bookmarkStart w:id="3567" w:name="_Toc90589859"/>
      <w:bookmarkStart w:id="3568" w:name="_Toc45889784"/>
      <w:bookmarkStart w:id="3569" w:name="_Toc115255872"/>
      <w:bookmarkStart w:id="3570" w:name="_Toc37324261"/>
      <w:bookmarkStart w:id="3571" w:name="_Toc106547177"/>
      <w:bookmarkStart w:id="3572" w:name="_Toc53173516"/>
      <w:bookmarkStart w:id="3573" w:name="_Toc145691515"/>
      <w:bookmarkStart w:id="3574" w:name="_Toc52197424"/>
      <w:bookmarkStart w:id="3575" w:name="_Toc161753959"/>
      <w:bookmarkStart w:id="3576" w:name="_Toc161754580"/>
      <w:bookmarkStart w:id="3577" w:name="_Toc163202153"/>
      <w:bookmarkStart w:id="3578" w:name="_Toc169888410"/>
      <w:bookmarkStart w:id="3579" w:name="_Toc171551599"/>
      <w:bookmarkStart w:id="3580" w:name="_Toc176775321"/>
      <w:bookmarkStart w:id="3581" w:name="_Toc187243916"/>
      <w:bookmarkStart w:id="3582" w:name="_Toc193201465"/>
      <w:r>
        <w:rPr>
          <w:rFonts w:hint="eastAsia"/>
          <w:lang w:val="en-US"/>
        </w:rPr>
        <w:t>9</w:t>
      </w:r>
      <w:r>
        <w:t>.3.3.9</w:t>
      </w:r>
      <w:r>
        <w:tab/>
        <w:t>Transmit power time mask for consecutive short subslot transmissions boundaries</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77777777" w:rsidR="00796090" w:rsidRDefault="00796090" w:rsidP="00796090">
      <w:r>
        <w:t xml:space="preserve">The transient period shall be equally shared as shown on Figure </w:t>
      </w:r>
      <w:r>
        <w:rPr>
          <w:rFonts w:hint="eastAsia"/>
          <w:lang w:val="en-US"/>
        </w:rPr>
        <w:t>9</w:t>
      </w:r>
      <w:r>
        <w:t>.3.3.9-</w:t>
      </w:r>
      <w:r>
        <w:rPr>
          <w:rFonts w:hint="eastAsia"/>
          <w:lang w:val="en-US"/>
        </w:rPr>
        <w:t>1</w:t>
      </w:r>
      <w:r>
        <w:t>.</w:t>
      </w:r>
    </w:p>
    <w:p w14:paraId="54C153FA" w14:textId="77777777" w:rsidR="00796090" w:rsidRDefault="00796090" w:rsidP="00796090">
      <w:pPr>
        <w:pStyle w:val="TH"/>
      </w:pPr>
      <w:r>
        <w:lastRenderedPageBreak/>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423806F" w:rsidR="00796090" w:rsidRDefault="00796090" w:rsidP="00796090">
      <w:pPr>
        <w:pStyle w:val="TF"/>
      </w:pPr>
      <w:r>
        <w:t xml:space="preserve">Figure </w:t>
      </w:r>
      <w:r>
        <w:rPr>
          <w:rFonts w:hint="eastAsia"/>
          <w:lang w:val="en-US"/>
        </w:rPr>
        <w:t>9</w:t>
      </w:r>
      <w:r>
        <w:t>.3.3.9-</w:t>
      </w:r>
      <w:r>
        <w:rPr>
          <w:rFonts w:hint="eastAsia"/>
          <w:lang w:val="en-US"/>
        </w:rPr>
        <w:t>1</w:t>
      </w:r>
      <w:r>
        <w:t>: Consecutive short subslot transmissions time mask where DMRS is not the first symbol in the adjacent short subslot transmission</w:t>
      </w:r>
    </w:p>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77777777" w:rsidR="00796090" w:rsidRDefault="00796090" w:rsidP="00796090">
      <w:pPr>
        <w:pStyle w:val="TF"/>
      </w:pPr>
      <w:r>
        <w:t xml:space="preserve">Figure </w:t>
      </w:r>
      <w:r>
        <w:rPr>
          <w:rFonts w:hint="eastAsia"/>
          <w:lang w:val="en-US"/>
        </w:rPr>
        <w:t>9</w:t>
      </w:r>
      <w:r>
        <w:t>.3.3.9-</w:t>
      </w:r>
      <w:r>
        <w:rPr>
          <w:rFonts w:hint="eastAsia"/>
          <w:lang w:val="en-US"/>
        </w:rPr>
        <w:t>2</w:t>
      </w:r>
      <w:r>
        <w:t>: Consecutive short subslot (1 symbol gap) time mask for the case when transient period is required on both sides of the symbol and when 120 kHz SCS is used in FR2</w:t>
      </w:r>
    </w:p>
    <w:p w14:paraId="7B176A23" w14:textId="7D0C2B65" w:rsidR="00796090" w:rsidRDefault="00796090" w:rsidP="00796090">
      <w:pPr>
        <w:rPr>
          <w:lang w:val="en-US"/>
        </w:rPr>
      </w:pPr>
    </w:p>
    <w:p w14:paraId="2ADF66BD" w14:textId="3F3D1F30" w:rsidR="00796090" w:rsidRDefault="00796090" w:rsidP="00796090">
      <w:pPr>
        <w:pStyle w:val="Heading3"/>
      </w:pPr>
      <w:bookmarkStart w:id="3583" w:name="_Toc138968829"/>
      <w:bookmarkStart w:id="3584" w:name="_Toc76510312"/>
      <w:bookmarkStart w:id="3585" w:name="_Toc37253999"/>
      <w:bookmarkStart w:id="3586" w:name="_Toc45889785"/>
      <w:bookmarkStart w:id="3587" w:name="_Toc75294549"/>
      <w:bookmarkStart w:id="3588" w:name="_Toc29805283"/>
      <w:bookmarkStart w:id="3589" w:name="_Toc124294210"/>
      <w:bookmarkStart w:id="3590" w:name="_Toc53173517"/>
      <w:bookmarkStart w:id="3591" w:name="_Toc53173148"/>
      <w:bookmarkStart w:id="3592" w:name="_Toc36469590"/>
      <w:bookmarkStart w:id="3593" w:name="_Toc37324262"/>
      <w:bookmarkStart w:id="3594" w:name="_Toc67923737"/>
      <w:bookmarkStart w:id="3595" w:name="_Toc138887378"/>
      <w:bookmarkStart w:id="3596" w:name="_Toc137457010"/>
      <w:bookmarkStart w:id="3597" w:name="_Toc106547178"/>
      <w:bookmarkStart w:id="3598" w:name="_Toc52196445"/>
      <w:bookmarkStart w:id="3599" w:name="_Toc61119165"/>
      <w:bookmarkStart w:id="3600" w:name="_Toc123060161"/>
      <w:bookmarkStart w:id="3601" w:name="_Toc37322856"/>
      <w:bookmarkStart w:id="3602" w:name="_Toc114500322"/>
      <w:bookmarkStart w:id="3603" w:name="_Toc145691516"/>
      <w:bookmarkStart w:id="3604" w:name="_Toc52197425"/>
      <w:bookmarkStart w:id="3605" w:name="_Toc83130275"/>
      <w:bookmarkStart w:id="3606" w:name="_Toc36456492"/>
      <w:bookmarkStart w:id="3607" w:name="_Toc90589860"/>
      <w:bookmarkStart w:id="3608" w:name="_Toc61118783"/>
      <w:bookmarkStart w:id="3609" w:name="_Toc21340836"/>
      <w:bookmarkStart w:id="3610" w:name="_Toc115255873"/>
      <w:bookmarkStart w:id="3611" w:name="_Toc98869434"/>
      <w:bookmarkStart w:id="3612" w:name="_Toc61119546"/>
      <w:bookmarkStart w:id="3613" w:name="_Toc161753960"/>
      <w:bookmarkStart w:id="3614" w:name="_Toc161754581"/>
      <w:bookmarkStart w:id="3615" w:name="_Toc163202154"/>
      <w:bookmarkStart w:id="3616" w:name="_Toc169888411"/>
      <w:bookmarkStart w:id="3617" w:name="_Toc171551600"/>
      <w:bookmarkStart w:id="3618" w:name="_Toc176775322"/>
      <w:bookmarkStart w:id="3619" w:name="_Toc187243917"/>
      <w:bookmarkStart w:id="3620" w:name="_Toc193201466"/>
      <w:r>
        <w:rPr>
          <w:rFonts w:hint="eastAsia"/>
          <w:lang w:val="en-US"/>
        </w:rPr>
        <w:t>9</w:t>
      </w:r>
      <w:r>
        <w:t>.3.4</w:t>
      </w:r>
      <w:r>
        <w:tab/>
        <w:t>Power control</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775200C" w14:textId="77777777" w:rsidR="00796090" w:rsidRDefault="00796090" w:rsidP="00796090">
      <w:pPr>
        <w:pStyle w:val="Heading4"/>
      </w:pPr>
      <w:bookmarkStart w:id="3621" w:name="_Toc83130276"/>
      <w:bookmarkStart w:id="3622" w:name="_Toc98869435"/>
      <w:bookmarkStart w:id="3623" w:name="_Toc61118784"/>
      <w:bookmarkStart w:id="3624" w:name="_Toc61119166"/>
      <w:bookmarkStart w:id="3625" w:name="_Toc106547179"/>
      <w:bookmarkStart w:id="3626" w:name="_Toc90589861"/>
      <w:bookmarkStart w:id="3627" w:name="_Toc36456493"/>
      <w:bookmarkStart w:id="3628" w:name="_Toc37322857"/>
      <w:bookmarkStart w:id="3629" w:name="_Toc53173149"/>
      <w:bookmarkStart w:id="3630" w:name="_Toc37324263"/>
      <w:bookmarkStart w:id="3631" w:name="_Toc145691517"/>
      <w:bookmarkStart w:id="3632" w:name="_Toc36469591"/>
      <w:bookmarkStart w:id="3633" w:name="_Toc114500323"/>
      <w:bookmarkStart w:id="3634" w:name="_Toc138887379"/>
      <w:bookmarkStart w:id="3635" w:name="_Toc123060162"/>
      <w:bookmarkStart w:id="3636" w:name="_Toc21340837"/>
      <w:bookmarkStart w:id="3637" w:name="_Toc137457011"/>
      <w:bookmarkStart w:id="3638" w:name="_Toc115255874"/>
      <w:bookmarkStart w:id="3639" w:name="_Toc76510313"/>
      <w:bookmarkStart w:id="3640" w:name="_Toc29805284"/>
      <w:bookmarkStart w:id="3641" w:name="_Toc124294211"/>
      <w:bookmarkStart w:id="3642" w:name="_Toc61119547"/>
      <w:bookmarkStart w:id="3643" w:name="_Toc45889786"/>
      <w:bookmarkStart w:id="3644" w:name="_Toc53173518"/>
      <w:bookmarkStart w:id="3645" w:name="_Toc52196446"/>
      <w:bookmarkStart w:id="3646" w:name="_Toc52197426"/>
      <w:bookmarkStart w:id="3647" w:name="_Toc75294550"/>
      <w:bookmarkStart w:id="3648" w:name="_Toc138968830"/>
      <w:bookmarkStart w:id="3649" w:name="_Toc37254000"/>
      <w:bookmarkStart w:id="3650" w:name="_Toc67923738"/>
      <w:bookmarkStart w:id="3651" w:name="_Toc161753961"/>
      <w:bookmarkStart w:id="3652" w:name="_Toc161754582"/>
      <w:bookmarkStart w:id="3653" w:name="_Toc163202155"/>
      <w:bookmarkStart w:id="3654" w:name="_Toc169888412"/>
      <w:bookmarkStart w:id="3655" w:name="_Toc171551601"/>
      <w:bookmarkStart w:id="3656" w:name="_Toc176775323"/>
      <w:bookmarkStart w:id="3657" w:name="_Toc187243918"/>
      <w:bookmarkStart w:id="3658" w:name="_Toc193201467"/>
      <w:r>
        <w:rPr>
          <w:rFonts w:hint="eastAsia"/>
          <w:lang w:val="en-US"/>
        </w:rPr>
        <w:t>9</w:t>
      </w:r>
      <w:r>
        <w:t>.3.4.1</w:t>
      </w:r>
      <w:r>
        <w:tab/>
        <w:t>General</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3659" w:name="_Toc161753965"/>
      <w:bookmarkStart w:id="3660" w:name="_Toc161754586"/>
      <w:bookmarkStart w:id="3661" w:name="_Toc163202159"/>
      <w:bookmarkStart w:id="3662" w:name="_Toc169888413"/>
      <w:bookmarkStart w:id="3663" w:name="_Toc171551602"/>
      <w:bookmarkStart w:id="3664" w:name="_Toc176775324"/>
      <w:bookmarkStart w:id="3665" w:name="_Toc187243919"/>
      <w:bookmarkStart w:id="3666" w:name="_Toc193201468"/>
      <w:r>
        <w:rPr>
          <w:rFonts w:hint="eastAsia"/>
          <w:lang w:val="en-US"/>
        </w:rPr>
        <w:t>9</w:t>
      </w:r>
      <w:r>
        <w:t>.</w:t>
      </w:r>
      <w:r>
        <w:rPr>
          <w:rFonts w:hint="eastAsia"/>
          <w:lang w:val="en-US"/>
        </w:rPr>
        <w:t>4</w:t>
      </w:r>
      <w:r>
        <w:tab/>
        <w:t xml:space="preserve">Transmitter </w:t>
      </w:r>
      <w:r>
        <w:rPr>
          <w:rFonts w:hint="eastAsia"/>
          <w:lang w:val="en-US"/>
        </w:rPr>
        <w:t>signal quality</w:t>
      </w:r>
      <w:bookmarkEnd w:id="3659"/>
      <w:bookmarkEnd w:id="3660"/>
      <w:bookmarkEnd w:id="3661"/>
      <w:bookmarkEnd w:id="3662"/>
      <w:bookmarkEnd w:id="3663"/>
      <w:bookmarkEnd w:id="3664"/>
      <w:bookmarkEnd w:id="3665"/>
      <w:bookmarkEnd w:id="3666"/>
    </w:p>
    <w:p w14:paraId="6514573D" w14:textId="77777777" w:rsidR="00796090" w:rsidRDefault="00796090" w:rsidP="00796090">
      <w:pPr>
        <w:pStyle w:val="Heading3"/>
      </w:pPr>
      <w:bookmarkStart w:id="3667" w:name="_Toc29805304"/>
      <w:bookmarkStart w:id="3668" w:name="_Toc37322877"/>
      <w:bookmarkStart w:id="3669" w:name="_Toc21340857"/>
      <w:bookmarkStart w:id="3670" w:name="_Toc36456513"/>
      <w:bookmarkStart w:id="3671" w:name="_Toc36469611"/>
      <w:bookmarkStart w:id="3672" w:name="_Toc37324283"/>
      <w:bookmarkStart w:id="3673" w:name="_Toc37254020"/>
      <w:bookmarkStart w:id="3674" w:name="_Toc53173538"/>
      <w:bookmarkStart w:id="3675" w:name="_Toc76510516"/>
      <w:bookmarkStart w:id="3676" w:name="_Toc61119538"/>
      <w:bookmarkStart w:id="3677" w:name="_Toc67925978"/>
      <w:bookmarkStart w:id="3678" w:name="_Toc52197446"/>
      <w:bookmarkStart w:id="3679" w:name="_Toc52196466"/>
      <w:bookmarkStart w:id="3680" w:name="_Toc53173169"/>
      <w:bookmarkStart w:id="3681" w:name="_Toc45889806"/>
      <w:bookmarkStart w:id="3682" w:name="_Toc61119920"/>
      <w:bookmarkStart w:id="3683" w:name="_Toc75273616"/>
      <w:bookmarkStart w:id="3684" w:name="_Toc123086723"/>
      <w:bookmarkStart w:id="3685" w:name="_Toc83129673"/>
      <w:bookmarkStart w:id="3686" w:name="_Toc90591205"/>
      <w:bookmarkStart w:id="3687" w:name="_Toc98864235"/>
      <w:bookmarkStart w:id="3688" w:name="_Toc106577384"/>
      <w:bookmarkStart w:id="3689" w:name="_Toc114537135"/>
      <w:bookmarkStart w:id="3690" w:name="_Toc115257403"/>
      <w:bookmarkStart w:id="3691" w:name="_Toc99733484"/>
      <w:bookmarkStart w:id="3692" w:name="_Toc123088458"/>
      <w:bookmarkStart w:id="3693" w:name="_Toc138887861"/>
      <w:bookmarkStart w:id="3694" w:name="_Toc130574865"/>
      <w:bookmarkStart w:id="3695" w:name="_Toc131767275"/>
      <w:bookmarkStart w:id="3696" w:name="_Toc124298114"/>
      <w:bookmarkStart w:id="3697" w:name="_Toc145920060"/>
      <w:bookmarkStart w:id="3698" w:name="_Toc161753966"/>
      <w:bookmarkStart w:id="3699" w:name="_Toc161754587"/>
      <w:bookmarkStart w:id="3700" w:name="_Toc163202160"/>
      <w:bookmarkStart w:id="3701" w:name="_Toc169888414"/>
      <w:bookmarkStart w:id="3702" w:name="_Toc171551603"/>
      <w:bookmarkStart w:id="3703" w:name="_Toc176775325"/>
      <w:bookmarkStart w:id="3704" w:name="_Toc187243920"/>
      <w:bookmarkStart w:id="3705" w:name="_Toc193201469"/>
      <w:r>
        <w:t>9.4.1</w:t>
      </w:r>
      <w:r>
        <w:tab/>
        <w:t>Frequency Error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lastRenderedPageBreak/>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3706" w:name="_Toc76510517"/>
      <w:bookmarkStart w:id="3707" w:name="_Toc29805305"/>
      <w:bookmarkStart w:id="3708" w:name="_Toc36456514"/>
      <w:bookmarkStart w:id="3709" w:name="_Toc37254021"/>
      <w:bookmarkStart w:id="3710" w:name="_Toc36469612"/>
      <w:bookmarkStart w:id="3711" w:name="_Toc52196467"/>
      <w:bookmarkStart w:id="3712" w:name="_Toc37324284"/>
      <w:bookmarkStart w:id="3713" w:name="_Toc53173170"/>
      <w:bookmarkStart w:id="3714" w:name="_Toc53173539"/>
      <w:bookmarkStart w:id="3715" w:name="_Toc61119539"/>
      <w:bookmarkStart w:id="3716" w:name="_Toc45889807"/>
      <w:bookmarkStart w:id="3717" w:name="_Toc90591206"/>
      <w:bookmarkStart w:id="3718" w:name="_Toc98864236"/>
      <w:bookmarkStart w:id="3719" w:name="_Toc106577385"/>
      <w:bookmarkStart w:id="3720" w:name="_Toc114537136"/>
      <w:bookmarkStart w:id="3721" w:name="_Toc99733485"/>
      <w:bookmarkStart w:id="3722" w:name="_Toc115257404"/>
      <w:bookmarkStart w:id="3723" w:name="_Toc21340858"/>
      <w:bookmarkStart w:id="3724" w:name="_Toc123086724"/>
      <w:bookmarkStart w:id="3725" w:name="_Toc61119921"/>
      <w:bookmarkStart w:id="3726" w:name="_Toc67925979"/>
      <w:bookmarkStart w:id="3727" w:name="_Toc52197447"/>
      <w:bookmarkStart w:id="3728" w:name="_Toc75273617"/>
      <w:bookmarkStart w:id="3729" w:name="_Toc83129674"/>
      <w:bookmarkStart w:id="3730" w:name="_Toc37322878"/>
      <w:bookmarkStart w:id="3731" w:name="_Toc130574866"/>
      <w:bookmarkStart w:id="3732" w:name="_Toc145920061"/>
      <w:bookmarkStart w:id="3733" w:name="_Toc131767276"/>
      <w:bookmarkStart w:id="3734" w:name="_Toc138887862"/>
      <w:bookmarkStart w:id="3735" w:name="_Toc124298115"/>
      <w:bookmarkStart w:id="3736" w:name="_Toc123088459"/>
      <w:bookmarkStart w:id="3737" w:name="_Toc161753967"/>
      <w:bookmarkStart w:id="3738" w:name="_Toc161754588"/>
      <w:bookmarkStart w:id="3739" w:name="_Toc163202161"/>
      <w:bookmarkStart w:id="3740" w:name="_Toc169888415"/>
      <w:bookmarkStart w:id="3741" w:name="_Toc171551604"/>
      <w:bookmarkStart w:id="3742" w:name="_Toc176775326"/>
      <w:bookmarkStart w:id="3743" w:name="_Toc187243921"/>
      <w:bookmarkStart w:id="3744" w:name="_Toc193201470"/>
      <w:r>
        <w:t>9.4.2</w:t>
      </w:r>
      <w:r>
        <w:tab/>
        <w:t>Transmit modulation quality</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6E4955AF" w14:textId="77777777" w:rsidR="00293BE9" w:rsidRPr="00C04A08" w:rsidRDefault="00293BE9" w:rsidP="00293BE9">
      <w:pPr>
        <w:pStyle w:val="Heading4"/>
      </w:pPr>
      <w:bookmarkStart w:id="3745" w:name="_Toc21340859"/>
      <w:bookmarkStart w:id="3746" w:name="_Toc29805306"/>
      <w:bookmarkStart w:id="3747" w:name="_Toc36456515"/>
      <w:bookmarkStart w:id="3748" w:name="_Toc36469613"/>
      <w:bookmarkStart w:id="3749" w:name="_Toc37254022"/>
      <w:bookmarkStart w:id="3750" w:name="_Toc37322879"/>
      <w:bookmarkStart w:id="3751" w:name="_Toc37324285"/>
      <w:bookmarkStart w:id="3752" w:name="_Toc45889808"/>
      <w:bookmarkStart w:id="3753" w:name="_Toc52196468"/>
      <w:bookmarkStart w:id="3754" w:name="_Toc52197448"/>
      <w:bookmarkStart w:id="3755" w:name="_Toc53173171"/>
      <w:bookmarkStart w:id="3756" w:name="_Toc53173540"/>
      <w:bookmarkStart w:id="3757" w:name="_Toc61119922"/>
      <w:bookmarkStart w:id="3758" w:name="_Toc67925980"/>
      <w:bookmarkStart w:id="3759" w:name="_Toc75273618"/>
      <w:bookmarkStart w:id="3760" w:name="_Toc76510518"/>
      <w:bookmarkStart w:id="3761" w:name="_Toc83129675"/>
      <w:bookmarkStart w:id="3762" w:name="_Toc90591207"/>
      <w:bookmarkStart w:id="3763" w:name="_Toc98864237"/>
      <w:bookmarkStart w:id="3764" w:name="_Toc99733486"/>
      <w:bookmarkStart w:id="3765" w:name="_Toc106577386"/>
      <w:bookmarkStart w:id="3766" w:name="_Toc114537137"/>
      <w:bookmarkStart w:id="3767" w:name="_Toc115257405"/>
      <w:bookmarkStart w:id="3768" w:name="_Toc123086725"/>
      <w:bookmarkStart w:id="3769" w:name="_Toc123088460"/>
      <w:bookmarkStart w:id="3770" w:name="_Toc124298116"/>
      <w:bookmarkStart w:id="3771" w:name="_Toc130574867"/>
      <w:bookmarkStart w:id="3772" w:name="_Toc131767277"/>
      <w:bookmarkStart w:id="3773" w:name="_Toc138887863"/>
      <w:bookmarkStart w:id="3774" w:name="_Toc145920062"/>
      <w:bookmarkStart w:id="3775" w:name="_Toc155389297"/>
      <w:bookmarkStart w:id="3776" w:name="_Toc155406356"/>
      <w:bookmarkStart w:id="3777" w:name="_Toc161831641"/>
      <w:bookmarkStart w:id="3778" w:name="_Toc163204738"/>
      <w:bookmarkStart w:id="3779" w:name="_Toc169888416"/>
      <w:bookmarkStart w:id="3780" w:name="_Toc171551605"/>
      <w:bookmarkStart w:id="3781" w:name="_Toc176775327"/>
      <w:bookmarkStart w:id="3782" w:name="_Toc187243922"/>
      <w:bookmarkStart w:id="3783" w:name="_Toc193201471"/>
      <w:r>
        <w:t>9</w:t>
      </w:r>
      <w:r w:rsidRPr="00C04A08">
        <w:t>.4.2.</w:t>
      </w:r>
      <w:r>
        <w:t>1</w:t>
      </w:r>
      <w:r w:rsidRPr="00C04A08">
        <w:tab/>
        <w:t>General</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C04A08">
        <w:rPr>
          <w:rFonts w:cs="v5.0.0"/>
        </w:rPr>
        <w:t xml:space="preserve">All the parameters defined in </w:t>
      </w:r>
      <w:r>
        <w:rPr>
          <w:rFonts w:cs="v5.0.0"/>
        </w:rPr>
        <w:t>sub-</w:t>
      </w:r>
      <w:r w:rsidRPr="00C04A08">
        <w:rPr>
          <w:rFonts w:cs="v5.0.0"/>
        </w:rPr>
        <w:t xml:space="preserve">clause </w:t>
      </w:r>
      <w:r>
        <w:rPr>
          <w:rFonts w:cs="v5.0.0"/>
        </w:rPr>
        <w:t>9</w:t>
      </w:r>
      <w:r w:rsidRPr="00C04A08">
        <w:rPr>
          <w:rFonts w:cs="v5.0.0"/>
        </w:rPr>
        <w:t xml:space="preserve">.4.2 are defined using the measurement methodology specified in Annex </w:t>
      </w:r>
      <w:r w:rsidRPr="00A473B0">
        <w:rPr>
          <w:rFonts w:cs="v5.0.0"/>
          <w:highlight w:val="yellow"/>
        </w:rPr>
        <w:t>F</w:t>
      </w:r>
      <w:r w:rsidRPr="00C04A08">
        <w:rPr>
          <w:rFonts w:cs="v5.0.0"/>
        </w:rPr>
        <w:t>.</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3784" w:name="_Hlk522654542"/>
      <w:r w:rsidRPr="00C04A08">
        <w:rPr>
          <w:lang w:val="en-US"/>
        </w:rPr>
        <w:t>(as defined in TS 38.331</w:t>
      </w:r>
      <w:r w:rsidRPr="00C04A08">
        <w:t> [</w:t>
      </w:r>
      <w:r>
        <w:t>11</w:t>
      </w:r>
      <w:r w:rsidRPr="00C04A08">
        <w:t>]</w:t>
      </w:r>
      <w:r w:rsidRPr="00C04A08">
        <w:rPr>
          <w:lang w:val="en-US"/>
        </w:rPr>
        <w:t xml:space="preserve">) </w:t>
      </w:r>
      <w:bookmarkEnd w:id="3784"/>
      <w:r w:rsidRPr="00C04A08">
        <w:rPr>
          <w:lang w:val="en-US"/>
        </w:rPr>
        <w:t>of UE, enabled one at a time.</w:t>
      </w:r>
    </w:p>
    <w:p w14:paraId="44A8BB7B" w14:textId="77777777" w:rsidR="00293BE9" w:rsidRPr="00C04A08" w:rsidRDefault="00293BE9" w:rsidP="00293BE9">
      <w:pPr>
        <w:pStyle w:val="Heading4"/>
      </w:pPr>
      <w:bookmarkStart w:id="3785" w:name="_Toc21340860"/>
      <w:bookmarkStart w:id="3786" w:name="_Toc29805307"/>
      <w:bookmarkStart w:id="3787" w:name="_Toc36456516"/>
      <w:bookmarkStart w:id="3788" w:name="_Toc36469614"/>
      <w:bookmarkStart w:id="3789" w:name="_Toc37254023"/>
      <w:bookmarkStart w:id="3790" w:name="_Toc37322880"/>
      <w:bookmarkStart w:id="3791" w:name="_Toc37324286"/>
      <w:bookmarkStart w:id="3792" w:name="_Toc45889809"/>
      <w:bookmarkStart w:id="3793" w:name="_Toc52196469"/>
      <w:bookmarkStart w:id="3794" w:name="_Toc52197449"/>
      <w:bookmarkStart w:id="3795" w:name="_Toc53173172"/>
      <w:bookmarkStart w:id="3796" w:name="_Toc53173541"/>
      <w:bookmarkStart w:id="3797" w:name="_Toc61119923"/>
      <w:bookmarkStart w:id="3798" w:name="_Toc67925981"/>
      <w:bookmarkStart w:id="3799" w:name="_Toc75273619"/>
      <w:bookmarkStart w:id="3800" w:name="_Toc76510519"/>
      <w:bookmarkStart w:id="3801" w:name="_Toc83129676"/>
      <w:bookmarkStart w:id="3802" w:name="_Toc90591208"/>
      <w:bookmarkStart w:id="3803" w:name="_Toc98864238"/>
      <w:bookmarkStart w:id="3804" w:name="_Toc99733487"/>
      <w:bookmarkStart w:id="3805" w:name="_Toc106577387"/>
      <w:bookmarkStart w:id="3806" w:name="_Toc114537138"/>
      <w:bookmarkStart w:id="3807" w:name="_Toc115257406"/>
      <w:bookmarkStart w:id="3808" w:name="_Toc123086726"/>
      <w:bookmarkStart w:id="3809" w:name="_Toc123088461"/>
      <w:bookmarkStart w:id="3810" w:name="_Toc124298117"/>
      <w:bookmarkStart w:id="3811" w:name="_Toc130574868"/>
      <w:bookmarkStart w:id="3812" w:name="_Toc131767278"/>
      <w:bookmarkStart w:id="3813" w:name="_Toc138887864"/>
      <w:bookmarkStart w:id="3814" w:name="_Toc145920063"/>
      <w:bookmarkStart w:id="3815" w:name="_Toc155389298"/>
      <w:bookmarkStart w:id="3816" w:name="_Toc155406357"/>
      <w:bookmarkStart w:id="3817" w:name="_Toc161831642"/>
      <w:bookmarkStart w:id="3818" w:name="_Toc163204739"/>
      <w:bookmarkStart w:id="3819" w:name="_Toc169888417"/>
      <w:bookmarkStart w:id="3820" w:name="_Toc171551606"/>
      <w:bookmarkStart w:id="3821" w:name="_Toc176775328"/>
      <w:bookmarkStart w:id="3822" w:name="_Toc187243923"/>
      <w:bookmarkStart w:id="3823" w:name="_Toc193201472"/>
      <w:r>
        <w:t>9</w:t>
      </w:r>
      <w:r w:rsidRPr="00C04A08">
        <w:t>.4.2.</w:t>
      </w:r>
      <w:r>
        <w:t>2</w:t>
      </w:r>
      <w:r w:rsidRPr="00C04A08">
        <w:tab/>
        <w:t>Error vector magnitude</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77777777" w:rsidR="00293BE9" w:rsidRPr="00C04A08" w:rsidRDefault="00293BE9" w:rsidP="00293BE9">
      <w:r w:rsidRPr="00C04A08">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w:t>
      </w:r>
      <w:r>
        <w:t>sub-</w:t>
      </w:r>
      <w:r w:rsidRPr="00C04A08">
        <w:t xml:space="preserve">clause </w:t>
      </w:r>
      <w:r>
        <w:t>9</w:t>
      </w:r>
      <w:r w:rsidRPr="00C04A08">
        <w:t>.3.3.</w:t>
      </w:r>
    </w:p>
    <w:p w14:paraId="48194A2D" w14:textId="6357EFCD"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xml:space="preserve">. For EVM evaluation purposes, all 13 PRACH preamble formats and all 5 PUCCH formats are considered to have the same EVM requirement as QPSK modulated. </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53176D02" w14:textId="77777777" w:rsidR="00293BE9" w:rsidRPr="00C04A08" w:rsidRDefault="00293BE9" w:rsidP="00293BE9">
      <w:pPr>
        <w:pStyle w:val="TH"/>
      </w:pPr>
      <w:r>
        <w:lastRenderedPageBreak/>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93BE9" w:rsidRPr="00C04A08" w14:paraId="55FE073E" w14:textId="77777777" w:rsidTr="007159D8">
        <w:trPr>
          <w:jc w:val="center"/>
        </w:trPr>
        <w:tc>
          <w:tcPr>
            <w:tcW w:w="3166" w:type="dxa"/>
          </w:tcPr>
          <w:p w14:paraId="44BDC67F" w14:textId="77777777" w:rsidR="00293BE9" w:rsidRPr="00C04A08" w:rsidRDefault="00293BE9" w:rsidP="007159D8">
            <w:pPr>
              <w:pStyle w:val="TAH"/>
              <w:rPr>
                <w:rFonts w:cs="v5.0.0"/>
              </w:rPr>
            </w:pPr>
            <w:r w:rsidRPr="00C04A08">
              <w:rPr>
                <w:rFonts w:cs="v5.0.0"/>
              </w:rPr>
              <w:br w:type="page"/>
              <w:t>Parameter</w:t>
            </w:r>
          </w:p>
        </w:tc>
        <w:tc>
          <w:tcPr>
            <w:tcW w:w="1135" w:type="dxa"/>
          </w:tcPr>
          <w:p w14:paraId="3F74D359" w14:textId="77777777" w:rsidR="00293BE9" w:rsidRPr="00C04A08" w:rsidRDefault="00293BE9" w:rsidP="007159D8">
            <w:pPr>
              <w:pStyle w:val="TAH"/>
              <w:rPr>
                <w:rFonts w:cs="v5.0.0"/>
              </w:rPr>
            </w:pPr>
            <w:r w:rsidRPr="00C04A08">
              <w:rPr>
                <w:rFonts w:cs="v5.0.0"/>
              </w:rPr>
              <w:t>Unit</w:t>
            </w:r>
          </w:p>
        </w:tc>
        <w:tc>
          <w:tcPr>
            <w:tcW w:w="2630" w:type="dxa"/>
          </w:tcPr>
          <w:p w14:paraId="7FDCD5AB" w14:textId="77777777" w:rsidR="00293BE9" w:rsidRPr="00C04A08" w:rsidRDefault="00293BE9" w:rsidP="007159D8">
            <w:pPr>
              <w:pStyle w:val="TAH"/>
              <w:rPr>
                <w:rFonts w:cs="v5.0.0"/>
              </w:rPr>
            </w:pPr>
            <w:r w:rsidRPr="00C04A08">
              <w:rPr>
                <w:rFonts w:cs="v5.0.0"/>
              </w:rPr>
              <w:t>Level</w:t>
            </w:r>
          </w:p>
        </w:tc>
      </w:tr>
      <w:tr w:rsidR="00293BE9" w:rsidRPr="00C04A08" w14:paraId="3556DF04" w14:textId="77777777" w:rsidTr="007159D8">
        <w:trPr>
          <w:jc w:val="center"/>
        </w:trPr>
        <w:tc>
          <w:tcPr>
            <w:tcW w:w="3166" w:type="dxa"/>
          </w:tcPr>
          <w:p w14:paraId="0D68B4C3" w14:textId="77777777" w:rsidR="00293BE9" w:rsidRPr="00C04A08" w:rsidRDefault="00293BE9" w:rsidP="007159D8">
            <w:pPr>
              <w:pStyle w:val="TAL"/>
              <w:rPr>
                <w:rFonts w:cs="v5.0.0"/>
              </w:rPr>
            </w:pPr>
            <w:r>
              <w:rPr>
                <w:rFonts w:cs="v5.0.0"/>
              </w:rPr>
              <w:t>NTN VSAT</w:t>
            </w:r>
            <w:r w:rsidRPr="00C04A08">
              <w:rPr>
                <w:rFonts w:cs="v5.0.0"/>
              </w:rPr>
              <w:t xml:space="preserve"> EIRP</w:t>
            </w:r>
          </w:p>
        </w:tc>
        <w:tc>
          <w:tcPr>
            <w:tcW w:w="1135" w:type="dxa"/>
          </w:tcPr>
          <w:p w14:paraId="04EB4B26" w14:textId="77777777" w:rsidR="00293BE9" w:rsidRPr="00C04A08" w:rsidRDefault="00293BE9" w:rsidP="007159D8">
            <w:pPr>
              <w:pStyle w:val="TAC"/>
              <w:rPr>
                <w:rFonts w:cs="v5.0.0"/>
              </w:rPr>
            </w:pPr>
            <w:r w:rsidRPr="00C04A08">
              <w:rPr>
                <w:rFonts w:cs="v5.0.0"/>
              </w:rPr>
              <w:t>dBm</w:t>
            </w:r>
          </w:p>
        </w:tc>
        <w:tc>
          <w:tcPr>
            <w:tcW w:w="2630" w:type="dxa"/>
          </w:tcPr>
          <w:p w14:paraId="51AEAE05"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718CE57F" w14:textId="77777777" w:rsidTr="007159D8">
        <w:trPr>
          <w:jc w:val="center"/>
        </w:trPr>
        <w:tc>
          <w:tcPr>
            <w:tcW w:w="3166" w:type="dxa"/>
          </w:tcPr>
          <w:p w14:paraId="60B67731" w14:textId="1B9A4B12" w:rsidR="00293BE9" w:rsidRPr="00C04A08" w:rsidRDefault="00293BE9" w:rsidP="007159D8">
            <w:pPr>
              <w:pStyle w:val="TAL"/>
              <w:rPr>
                <w:rFonts w:cs="v5.0.0"/>
              </w:rPr>
            </w:pPr>
            <w:r>
              <w:rPr>
                <w:rFonts w:cs="v5.0.0"/>
              </w:rPr>
              <w:t>NTN VSAT EIRP</w:t>
            </w:r>
            <w:r w:rsidRPr="00C04A08">
              <w:rPr>
                <w:rFonts w:cs="Arial"/>
              </w:rPr>
              <w:t xml:space="preserve"> for UL </w:t>
            </w:r>
            <w:r w:rsidRPr="00C04A08">
              <w:rPr>
                <w:rFonts w:cs="Arial" w:hint="eastAsia"/>
              </w:rPr>
              <w:t>16</w:t>
            </w:r>
            <w:r w:rsidRPr="00C04A08">
              <w:rPr>
                <w:rFonts w:cs="Arial"/>
              </w:rPr>
              <w:t>QAM</w:t>
            </w:r>
          </w:p>
        </w:tc>
        <w:tc>
          <w:tcPr>
            <w:tcW w:w="1135" w:type="dxa"/>
          </w:tcPr>
          <w:p w14:paraId="53076B5D" w14:textId="77777777" w:rsidR="00293BE9" w:rsidRPr="00C04A08" w:rsidRDefault="00293BE9" w:rsidP="007159D8">
            <w:pPr>
              <w:pStyle w:val="TAC"/>
              <w:rPr>
                <w:rFonts w:cs="v5.0.0"/>
              </w:rPr>
            </w:pPr>
            <w:r w:rsidRPr="00C04A08">
              <w:rPr>
                <w:rFonts w:cs="v5.0.0"/>
              </w:rPr>
              <w:t>dBm</w:t>
            </w:r>
          </w:p>
        </w:tc>
        <w:tc>
          <w:tcPr>
            <w:tcW w:w="2630" w:type="dxa"/>
          </w:tcPr>
          <w:p w14:paraId="5EAEC372"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32EB8B87" w14:textId="77777777" w:rsidTr="007159D8">
        <w:trPr>
          <w:jc w:val="center"/>
        </w:trPr>
        <w:tc>
          <w:tcPr>
            <w:tcW w:w="3166" w:type="dxa"/>
          </w:tcPr>
          <w:p w14:paraId="454D275B" w14:textId="459D817C" w:rsidR="00293BE9" w:rsidRPr="00C04A08" w:rsidRDefault="00293BE9" w:rsidP="007159D8">
            <w:pPr>
              <w:pStyle w:val="TAL"/>
              <w:rPr>
                <w:rFonts w:cs="v5.0.0"/>
              </w:rPr>
            </w:pPr>
            <w:r>
              <w:rPr>
                <w:rFonts w:cs="v5.0.0"/>
              </w:rPr>
              <w:t>NTN VSAT</w:t>
            </w:r>
            <w:r w:rsidRPr="00C04A08">
              <w:rPr>
                <w:rFonts w:cs="Arial"/>
              </w:rPr>
              <w:t xml:space="preserve"> </w:t>
            </w:r>
            <w:r>
              <w:rPr>
                <w:rFonts w:cs="Arial"/>
              </w:rPr>
              <w:t xml:space="preserve">EIRP </w:t>
            </w:r>
            <w:r w:rsidRPr="00C04A08">
              <w:rPr>
                <w:rFonts w:cs="Arial"/>
              </w:rPr>
              <w:t xml:space="preserve">for UL </w:t>
            </w:r>
            <w:r w:rsidRPr="00C04A08">
              <w:rPr>
                <w:rFonts w:cs="Arial" w:hint="eastAsia"/>
              </w:rPr>
              <w:t>64</w:t>
            </w:r>
            <w:r w:rsidRPr="00C04A08">
              <w:rPr>
                <w:rFonts w:cs="Arial"/>
              </w:rPr>
              <w:t>QAM</w:t>
            </w:r>
          </w:p>
        </w:tc>
        <w:tc>
          <w:tcPr>
            <w:tcW w:w="1135" w:type="dxa"/>
          </w:tcPr>
          <w:p w14:paraId="3BEBAF64" w14:textId="77777777" w:rsidR="00293BE9" w:rsidRPr="00C04A08" w:rsidRDefault="00293BE9" w:rsidP="007159D8">
            <w:pPr>
              <w:pStyle w:val="TAC"/>
              <w:rPr>
                <w:rFonts w:cs="v5.0.0"/>
              </w:rPr>
            </w:pPr>
            <w:r w:rsidRPr="00C04A08">
              <w:rPr>
                <w:rFonts w:cs="v5.0.0"/>
              </w:rPr>
              <w:t>dBm</w:t>
            </w:r>
          </w:p>
        </w:tc>
        <w:tc>
          <w:tcPr>
            <w:tcW w:w="2630" w:type="dxa"/>
          </w:tcPr>
          <w:p w14:paraId="5BB4674B"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14DA5D4E" w14:textId="77777777" w:rsidTr="007159D8">
        <w:trPr>
          <w:jc w:val="center"/>
        </w:trPr>
        <w:tc>
          <w:tcPr>
            <w:tcW w:w="3166" w:type="dxa"/>
          </w:tcPr>
          <w:p w14:paraId="1154875F" w14:textId="77777777" w:rsidR="00293BE9" w:rsidRPr="00C04A08" w:rsidRDefault="00293BE9" w:rsidP="007159D8">
            <w:pPr>
              <w:pStyle w:val="TAL"/>
              <w:rPr>
                <w:rFonts w:cs="v5.0.0"/>
              </w:rPr>
            </w:pPr>
            <w:r w:rsidRPr="00C04A08">
              <w:rPr>
                <w:rFonts w:cs="v5.0.0"/>
              </w:rPr>
              <w:t>Operating conditions</w:t>
            </w:r>
          </w:p>
        </w:tc>
        <w:tc>
          <w:tcPr>
            <w:tcW w:w="1135" w:type="dxa"/>
          </w:tcPr>
          <w:p w14:paraId="72DA0C5E" w14:textId="77777777" w:rsidR="00293BE9" w:rsidRPr="00C04A08" w:rsidRDefault="00293BE9" w:rsidP="007159D8">
            <w:pPr>
              <w:pStyle w:val="TAC"/>
              <w:rPr>
                <w:rFonts w:cs="v5.0.0"/>
              </w:rPr>
            </w:pPr>
          </w:p>
        </w:tc>
        <w:tc>
          <w:tcPr>
            <w:tcW w:w="2630" w:type="dxa"/>
          </w:tcPr>
          <w:p w14:paraId="32196F94" w14:textId="77777777" w:rsidR="00293BE9" w:rsidRPr="00C04A08" w:rsidRDefault="00293BE9" w:rsidP="007159D8">
            <w:pPr>
              <w:pStyle w:val="TAC"/>
              <w:rPr>
                <w:rFonts w:cs="v5.0.0"/>
              </w:rPr>
            </w:pPr>
            <w:r w:rsidRPr="00C04A08">
              <w:rPr>
                <w:rFonts w:cs="v5.0.0"/>
              </w:rPr>
              <w:t>Normal conditions</w:t>
            </w:r>
          </w:p>
        </w:tc>
      </w:tr>
    </w:tbl>
    <w:p w14:paraId="3A926671" w14:textId="77777777" w:rsidR="00293BE9" w:rsidRDefault="00293BE9" w:rsidP="00796090"/>
    <w:p w14:paraId="02B0833C" w14:textId="77777777" w:rsidR="00796090" w:rsidRDefault="00796090" w:rsidP="00796090">
      <w:pPr>
        <w:pStyle w:val="Heading2"/>
      </w:pPr>
      <w:bookmarkStart w:id="3824" w:name="_Toc161753968"/>
      <w:bookmarkStart w:id="3825" w:name="_Toc161754589"/>
      <w:bookmarkStart w:id="3826" w:name="_Toc163202162"/>
      <w:bookmarkStart w:id="3827" w:name="_Toc169888418"/>
      <w:bookmarkStart w:id="3828" w:name="_Toc171551607"/>
      <w:bookmarkStart w:id="3829" w:name="_Toc176775329"/>
      <w:bookmarkStart w:id="3830" w:name="_Toc187243924"/>
      <w:bookmarkStart w:id="3831" w:name="_Toc193201473"/>
      <w:r>
        <w:rPr>
          <w:rFonts w:hint="eastAsia"/>
          <w:lang w:val="en-US"/>
        </w:rPr>
        <w:t>9</w:t>
      </w:r>
      <w:r>
        <w:t>.</w:t>
      </w:r>
      <w:r>
        <w:rPr>
          <w:rFonts w:hint="eastAsia"/>
          <w:lang w:val="en-US"/>
        </w:rPr>
        <w:t>5</w:t>
      </w:r>
      <w:r>
        <w:tab/>
      </w:r>
      <w:r>
        <w:rPr>
          <w:rFonts w:hint="eastAsia"/>
        </w:rPr>
        <w:t>Output</w:t>
      </w:r>
      <w:r>
        <w:t xml:space="preserve"> RF spectrum emissions</w:t>
      </w:r>
      <w:bookmarkEnd w:id="3824"/>
      <w:bookmarkEnd w:id="3825"/>
      <w:bookmarkEnd w:id="3826"/>
      <w:bookmarkEnd w:id="3827"/>
      <w:bookmarkEnd w:id="3828"/>
      <w:bookmarkEnd w:id="3829"/>
      <w:bookmarkEnd w:id="3830"/>
      <w:bookmarkEnd w:id="3831"/>
    </w:p>
    <w:p w14:paraId="48A74892" w14:textId="77777777" w:rsidR="00796090" w:rsidRDefault="00796090" w:rsidP="00796090">
      <w:pPr>
        <w:pStyle w:val="Heading3"/>
      </w:pPr>
      <w:bookmarkStart w:id="3832" w:name="_Toc161753969"/>
      <w:bookmarkStart w:id="3833" w:name="_Toc161754590"/>
      <w:bookmarkStart w:id="3834" w:name="_Toc163202163"/>
      <w:bookmarkStart w:id="3835" w:name="_Toc169888419"/>
      <w:bookmarkStart w:id="3836" w:name="_Toc171551608"/>
      <w:bookmarkStart w:id="3837" w:name="_Toc176775330"/>
      <w:bookmarkStart w:id="3838" w:name="_Toc187243925"/>
      <w:bookmarkStart w:id="3839" w:name="_Toc193201474"/>
      <w:r>
        <w:t>9.5.1</w:t>
      </w:r>
      <w:r>
        <w:tab/>
        <w:t>Occupied bandwidth</w:t>
      </w:r>
      <w:bookmarkEnd w:id="3832"/>
      <w:bookmarkEnd w:id="3833"/>
      <w:bookmarkEnd w:id="3834"/>
      <w:bookmarkEnd w:id="3835"/>
      <w:bookmarkEnd w:id="3836"/>
      <w:bookmarkEnd w:id="3837"/>
      <w:bookmarkEnd w:id="3838"/>
      <w:bookmarkEnd w:id="3839"/>
    </w:p>
    <w:p w14:paraId="5497F696" w14:textId="77777777" w:rsidR="00796090" w:rsidRDefault="00796090" w:rsidP="00796090">
      <w:pPr>
        <w:rPr>
          <w:rFonts w:eastAsia="Times New Roman" w:cs="v5.0.0"/>
        </w:rPr>
      </w:pPr>
      <w:r>
        <w:rPr>
          <w:rFonts w:eastAsia="Times New Roman"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9.5.1-1.</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77777777" w:rsidR="00796090" w:rsidRDefault="00796090" w:rsidP="00796090">
      <w:pPr>
        <w:keepNext/>
        <w:keepLines/>
        <w:spacing w:before="60"/>
        <w:jc w:val="center"/>
        <w:rPr>
          <w:rFonts w:ascii="Arial" w:eastAsia="Times New Roman" w:hAnsi="Arial"/>
          <w:b/>
        </w:rPr>
      </w:pPr>
      <w:r>
        <w:rPr>
          <w:rFonts w:ascii="Arial" w:eastAsia="Times New Roman" w:hAnsi="Arial"/>
          <w:b/>
        </w:rPr>
        <w:t>Table 9.5.1-1: Occupied channel bandwidth</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7159D8">
        <w:trPr>
          <w:trHeight w:val="149"/>
          <w:jc w:val="center"/>
        </w:trPr>
        <w:tc>
          <w:tcPr>
            <w:tcW w:w="1874" w:type="dxa"/>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7159D8">
        <w:trPr>
          <w:trHeight w:val="296"/>
          <w:jc w:val="center"/>
        </w:trPr>
        <w:tc>
          <w:tcPr>
            <w:tcW w:w="1874" w:type="dxa"/>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40F5AD98" w14:textId="77777777" w:rsidR="00796090" w:rsidRDefault="00796090" w:rsidP="00796090">
      <w:pPr>
        <w:pStyle w:val="Heading3"/>
      </w:pPr>
      <w:bookmarkStart w:id="3840" w:name="_Toc161753970"/>
      <w:bookmarkStart w:id="3841" w:name="_Toc161754591"/>
      <w:bookmarkStart w:id="3842" w:name="_Toc163202164"/>
      <w:bookmarkStart w:id="3843" w:name="_Toc169888420"/>
      <w:bookmarkStart w:id="3844" w:name="_Toc171551609"/>
      <w:bookmarkStart w:id="3845" w:name="_Toc176775331"/>
      <w:bookmarkStart w:id="3846" w:name="_Toc187243926"/>
      <w:bookmarkStart w:id="3847" w:name="_Toc193201475"/>
      <w:r>
        <w:t>9.5.2</w:t>
      </w:r>
      <w:r>
        <w:tab/>
        <w:t>Out of Band Emissions</w:t>
      </w:r>
      <w:bookmarkEnd w:id="3840"/>
      <w:bookmarkEnd w:id="3841"/>
      <w:bookmarkEnd w:id="3842"/>
      <w:bookmarkEnd w:id="3843"/>
      <w:bookmarkEnd w:id="3844"/>
      <w:bookmarkEnd w:id="3845"/>
      <w:bookmarkEnd w:id="3846"/>
      <w:bookmarkEnd w:id="3847"/>
    </w:p>
    <w:p w14:paraId="2C118453" w14:textId="77777777" w:rsidR="00796090" w:rsidRDefault="00796090" w:rsidP="00796090">
      <w:pPr>
        <w:pStyle w:val="Heading4"/>
      </w:pPr>
      <w:bookmarkStart w:id="3848" w:name="_Toc21340902"/>
      <w:bookmarkStart w:id="3849" w:name="_Toc36456558"/>
      <w:bookmarkStart w:id="3850" w:name="_Toc37322922"/>
      <w:bookmarkStart w:id="3851" w:name="_Toc37324328"/>
      <w:bookmarkStart w:id="3852" w:name="_Toc45889851"/>
      <w:bookmarkStart w:id="3853" w:name="_Toc53173584"/>
      <w:bookmarkStart w:id="3854" w:name="_Toc29805349"/>
      <w:bookmarkStart w:id="3855" w:name="_Toc61119966"/>
      <w:bookmarkStart w:id="3856" w:name="_Toc75273666"/>
      <w:bookmarkStart w:id="3857" w:name="_Toc52197492"/>
      <w:bookmarkStart w:id="3858" w:name="_Toc67926028"/>
      <w:bookmarkStart w:id="3859" w:name="_Toc76510566"/>
      <w:bookmarkStart w:id="3860" w:name="_Toc36469656"/>
      <w:bookmarkStart w:id="3861" w:name="_Toc83129723"/>
      <w:bookmarkStart w:id="3862" w:name="_Toc90591255"/>
      <w:bookmarkStart w:id="3863" w:name="_Toc98864290"/>
      <w:bookmarkStart w:id="3864" w:name="_Toc106577439"/>
      <w:bookmarkStart w:id="3865" w:name="_Toc53173215"/>
      <w:bookmarkStart w:id="3866" w:name="_Toc99733539"/>
      <w:bookmarkStart w:id="3867" w:name="_Toc114537190"/>
      <w:bookmarkStart w:id="3868" w:name="_Toc115257458"/>
      <w:bookmarkStart w:id="3869" w:name="_Toc61119584"/>
      <w:bookmarkStart w:id="3870" w:name="_Toc123086778"/>
      <w:bookmarkStart w:id="3871" w:name="_Toc37254065"/>
      <w:bookmarkStart w:id="3872" w:name="_Toc52196512"/>
      <w:bookmarkStart w:id="3873" w:name="_Toc145920117"/>
      <w:bookmarkStart w:id="3874" w:name="_Toc123088513"/>
      <w:bookmarkStart w:id="3875" w:name="_Toc138887916"/>
      <w:bookmarkStart w:id="3876" w:name="_Toc130574920"/>
      <w:bookmarkStart w:id="3877" w:name="_Toc131767330"/>
      <w:bookmarkStart w:id="3878" w:name="_Toc124298169"/>
      <w:bookmarkStart w:id="3879" w:name="_Toc161753971"/>
      <w:bookmarkStart w:id="3880" w:name="_Toc161754592"/>
      <w:bookmarkStart w:id="3881" w:name="_Toc163202165"/>
      <w:bookmarkStart w:id="3882" w:name="_Toc169888421"/>
      <w:bookmarkStart w:id="3883" w:name="_Toc171551610"/>
      <w:bookmarkStart w:id="3884" w:name="_Toc176775332"/>
      <w:bookmarkStart w:id="3885" w:name="_Toc187243927"/>
      <w:bookmarkStart w:id="3886" w:name="_Toc193201476"/>
      <w:r>
        <w:t>9.5.2.1</w:t>
      </w:r>
      <w:r>
        <w:tab/>
        <w:t>General</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0086B7D6" w:rsidR="00945A81" w:rsidRDefault="0014330D" w:rsidP="00945A81">
      <w:pPr>
        <w:rPr>
          <w:rFonts w:cs="v5.0.0"/>
        </w:rPr>
      </w:pPr>
      <w:r>
        <w:rPr>
          <w:rFonts w:cs="v5.0.0"/>
        </w:rPr>
        <w:t>All out of band emissions for 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3887" w:name="_Toc161753972"/>
      <w:bookmarkStart w:id="3888" w:name="_Toc161754593"/>
      <w:bookmarkStart w:id="3889" w:name="_Toc163202166"/>
      <w:bookmarkStart w:id="3890" w:name="_Toc169888422"/>
      <w:bookmarkStart w:id="3891" w:name="_Toc171551611"/>
      <w:bookmarkStart w:id="3892" w:name="_Toc176775333"/>
      <w:bookmarkStart w:id="3893" w:name="_Toc187243928"/>
      <w:bookmarkStart w:id="3894" w:name="_Toc193201477"/>
      <w:r>
        <w:t>9.5.2.2</w:t>
      </w:r>
      <w:r>
        <w:tab/>
        <w:t>Spectrum emission mask</w:t>
      </w:r>
      <w:bookmarkEnd w:id="3887"/>
      <w:bookmarkEnd w:id="3888"/>
      <w:bookmarkEnd w:id="3889"/>
      <w:bookmarkEnd w:id="3890"/>
      <w:bookmarkEnd w:id="3891"/>
      <w:bookmarkEnd w:id="3892"/>
      <w:bookmarkEnd w:id="3893"/>
      <w:bookmarkEnd w:id="3894"/>
    </w:p>
    <w:p w14:paraId="6899F8DE" w14:textId="77777777" w:rsidR="00796090" w:rsidRDefault="00796090" w:rsidP="00796090">
      <w:pPr>
        <w:pStyle w:val="Heading5"/>
      </w:pPr>
      <w:bookmarkStart w:id="3895" w:name="_Toc161753973"/>
      <w:bookmarkStart w:id="3896" w:name="_Toc161754594"/>
      <w:bookmarkStart w:id="3897" w:name="_Toc163202167"/>
      <w:bookmarkStart w:id="3898" w:name="_Toc169888423"/>
      <w:bookmarkStart w:id="3899" w:name="_Toc171551612"/>
      <w:bookmarkStart w:id="3900" w:name="_Toc176775334"/>
      <w:bookmarkStart w:id="3901" w:name="_Toc187243929"/>
      <w:bookmarkStart w:id="3902" w:name="_Toc193201478"/>
      <w:r>
        <w:t>9.5.2.2.1</w:t>
      </w:r>
      <w:r>
        <w:tab/>
        <w:t>General NR spectrum emission mask</w:t>
      </w:r>
      <w:bookmarkEnd w:id="3895"/>
      <w:bookmarkEnd w:id="3896"/>
      <w:bookmarkEnd w:id="3897"/>
      <w:bookmarkEnd w:id="3898"/>
      <w:bookmarkEnd w:id="3899"/>
      <w:bookmarkEnd w:id="3900"/>
      <w:bookmarkEnd w:id="3901"/>
      <w:bookmarkEnd w:id="3902"/>
    </w:p>
    <w:p w14:paraId="5EB13B77" w14:textId="6CA552BF" w:rsidR="0014330D" w:rsidRDefault="0014330D" w:rsidP="0014330D">
      <w:pPr>
        <w:rPr>
          <w:rFonts w:cs="v5.0.0"/>
        </w:rPr>
      </w:pPr>
      <w:bookmarkStart w:id="3903" w:name="_Toc161753974"/>
      <w:bookmarkStart w:id="3904" w:name="_Toc161754595"/>
      <w:bookmarkStart w:id="3905"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3906" w:name="_Hlk497218315"/>
      <w:r w:rsidRPr="00347785">
        <w:sym w:font="Symbol" w:char="F044"/>
      </w:r>
      <w:r w:rsidRPr="00347785">
        <w:t>f</w:t>
      </w:r>
      <w:bookmarkEnd w:id="3906"/>
      <w:r w:rsidRPr="00347785">
        <w:t xml:space="preserve"> is the </w:t>
      </w:r>
      <w:bookmarkStart w:id="3907"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3907"/>
      <w:r w:rsidRPr="00347785">
        <w:t>.</w:t>
      </w:r>
    </w:p>
    <w:p w14:paraId="1EB42E42" w14:textId="2F3F42AC" w:rsidR="0014330D" w:rsidRDefault="0014330D" w:rsidP="0014330D">
      <w:pPr>
        <w:pStyle w:val="TH"/>
        <w:rPr>
          <w:lang w:val="en-US"/>
        </w:rPr>
      </w:pPr>
      <w:r w:rsidRPr="00347785">
        <w:lastRenderedPageBreak/>
        <w:t>-</w:t>
      </w:r>
      <w:r w:rsidRPr="00347785">
        <w:tab/>
      </w:r>
      <w:bookmarkStart w:id="3908" w:name="_Hlk497218343"/>
      <w:r w:rsidRPr="002D095A">
        <w:t xml:space="preserve">f_offset </w:t>
      </w:r>
      <w:bookmarkEnd w:id="3908"/>
      <w:r w:rsidRPr="002D095A">
        <w:t xml:space="preserve">is the </w:t>
      </w:r>
      <w:bookmarkStart w:id="3909" w:name="_Hlk497218356"/>
      <w:r w:rsidRPr="002D095A">
        <w:t xml:space="preserve">separation between the </w:t>
      </w:r>
      <w:r w:rsidRPr="002D095A">
        <w:rPr>
          <w:i/>
        </w:rPr>
        <w:t>channel edge</w:t>
      </w:r>
      <w:r w:rsidRPr="002D095A">
        <w:t xml:space="preserve"> frequency and the centre of the measuring filter</w:t>
      </w:r>
      <w:bookmarkEnd w:id="3909"/>
      <w:r w:rsidRPr="002D095A">
        <w:t>.</w:t>
      </w:r>
      <w:r>
        <w:rPr>
          <w:lang w:val="en-US"/>
        </w:rPr>
        <w:t>Table 9.5.2.2.1</w:t>
      </w:r>
      <w:r w:rsidRPr="00E005DE">
        <w:rPr>
          <w:lang w:val="en-US"/>
        </w:rPr>
        <w:t xml:space="preserve">-1: General NR spectrum emission mask for </w:t>
      </w:r>
      <w:r>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77777777" w:rsidR="00C9115C" w:rsidRDefault="00C9115C" w:rsidP="00C9115C">
            <w:pPr>
              <w:pStyle w:val="TAN"/>
              <w:rPr>
                <w:lang w:val="en-US"/>
              </w:rPr>
            </w:pPr>
            <w:r>
              <w:rPr>
                <w:lang w:val="en-US"/>
              </w:rPr>
              <w:t>NOTE 1:</w:t>
            </w:r>
            <w:r>
              <w:t xml:space="preserve"> </w:t>
            </w:r>
            <w:r>
              <w:tab/>
            </w:r>
            <w:r w:rsidRPr="007B75B6">
              <w:rPr>
                <w:lang w:val="en-US"/>
              </w:rPr>
              <w:t>TRP</w:t>
            </w:r>
            <w:r w:rsidRPr="007B75B6">
              <w:rPr>
                <w:vertAlign w:val="subscript"/>
                <w:lang w:val="en-US"/>
              </w:rPr>
              <w:t>rated</w:t>
            </w:r>
            <w:r w:rsidRPr="007B75B6">
              <w:rPr>
                <w:lang w:val="en-US"/>
              </w:rPr>
              <w:t xml:space="preserve"> is the declared rated output power lower than </w:t>
            </w:r>
            <w:r>
              <w:rPr>
                <w:lang w:val="en-US"/>
              </w:rPr>
              <w:t xml:space="preserve">or equal to </w:t>
            </w:r>
            <w:r w:rsidRPr="007B75B6">
              <w:rPr>
                <w:lang w:val="en-US"/>
              </w:rPr>
              <w:t>TRP</w:t>
            </w:r>
            <w:r w:rsidRPr="007B75B6">
              <w:rPr>
                <w:vertAlign w:val="subscript"/>
                <w:lang w:val="en-US"/>
              </w:rPr>
              <w:t>max</w:t>
            </w:r>
            <w:r w:rsidRPr="007B75B6">
              <w:rPr>
                <w:lang w:val="en-US"/>
              </w:rPr>
              <w:t xml:space="preserve"> specified in </w:t>
            </w:r>
            <w:r>
              <w:rPr>
                <w:lang w:val="en-US"/>
              </w:rPr>
              <w:t>sub-clause 9.2.1;</w:t>
            </w:r>
          </w:p>
          <w:p w14:paraId="56B3DD63" w14:textId="51FF3E25" w:rsidR="003D73E7" w:rsidRDefault="00C9115C" w:rsidP="00C9115C">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4D41076A" w14:textId="374B1679" w:rsidR="003D73E7" w:rsidRPr="00446A10" w:rsidRDefault="003D73E7" w:rsidP="007159D8">
            <w:pPr>
              <w:pStyle w:val="TAN"/>
              <w:rPr>
                <w:lang w:val="en-US"/>
              </w:rPr>
            </w:pPr>
            <w:r>
              <w:rPr>
                <w:lang w:val="en-US"/>
              </w:rPr>
              <w:t>NOTE 3:</w:t>
            </w:r>
            <w:r>
              <w:t xml:space="preserve"> </w:t>
            </w:r>
            <w:r>
              <w:tab/>
            </w:r>
            <w:r>
              <w:rPr>
                <w:lang w:val="en-US"/>
              </w:rPr>
              <w:t>The</w:t>
            </w:r>
            <w:r w:rsidRPr="00446A10">
              <w:rPr>
                <w:lang w:val="en-US"/>
              </w:rPr>
              <w:t xml:space="preserve"> </w:t>
            </w:r>
            <w:r>
              <w:rPr>
                <w:lang w:val="en-US"/>
              </w:rPr>
              <w:t>11dBm/1MHz value corresponds to the</w:t>
            </w:r>
            <w:r w:rsidRPr="00446A10">
              <w:rPr>
                <w:lang w:val="en-US"/>
              </w:rPr>
              <w:t xml:space="preserve"> spurious emission limit specifi</w:t>
            </w:r>
            <w:r>
              <w:rPr>
                <w:lang w:val="en-US"/>
              </w:rPr>
              <w:t xml:space="preserve">ed in spurious emission sub-clause 9.5.3, and is converted from the SE </w:t>
            </w:r>
            <w:r w:rsidRPr="00713953">
              <w:rPr>
                <w:lang w:val="en-US"/>
              </w:rPr>
              <w:t>limit requirement defined on 4</w:t>
            </w:r>
            <w:r>
              <w:rPr>
                <w:lang w:val="en-US"/>
              </w:rPr>
              <w:t xml:space="preserve"> </w:t>
            </w:r>
            <w:r w:rsidRPr="00713953">
              <w:rPr>
                <w:lang w:val="en-US"/>
              </w:rPr>
              <w:t>kHz to a value defined over 1 MHz</w:t>
            </w:r>
            <w:r>
              <w:rPr>
                <w:lang w:val="en-US"/>
              </w:rPr>
              <w:t>;</w:t>
            </w:r>
          </w:p>
          <w:p w14:paraId="52C64F4A" w14:textId="77777777" w:rsidR="003D73E7" w:rsidRPr="00446A10" w:rsidRDefault="003D73E7" w:rsidP="007159D8">
            <w:pPr>
              <w:pStyle w:val="TAN"/>
              <w:rPr>
                <w:lang w:val="en-US"/>
              </w:rPr>
            </w:pPr>
            <w:r>
              <w:rPr>
                <w:lang w:val="en-US"/>
              </w:rPr>
              <w:t>NOTE 4:</w:t>
            </w:r>
            <w:r>
              <w:t xml:space="preserve"> </w:t>
            </w:r>
            <w:r>
              <w:tab/>
            </w:r>
            <w:r w:rsidRPr="00446A10">
              <w:rPr>
                <w:lang w:val="en-US"/>
              </w:rPr>
              <w:t>PSD attenuation as in ITU-R SM.1541-6 [6], Annex 5 OoB domain emission limits for earth stations.</w:t>
            </w:r>
          </w:p>
        </w:tc>
      </w:tr>
    </w:tbl>
    <w:p w14:paraId="57BE1F29" w14:textId="77777777" w:rsidR="003D73E7" w:rsidRDefault="003D73E7" w:rsidP="003D73E7"/>
    <w:p w14:paraId="71E41884" w14:textId="77777777" w:rsidR="00796090" w:rsidRDefault="00796090" w:rsidP="00775266">
      <w:pPr>
        <w:pStyle w:val="Heading5"/>
      </w:pPr>
      <w:bookmarkStart w:id="3910" w:name="_Toc169888424"/>
      <w:bookmarkStart w:id="3911" w:name="_Toc171551613"/>
      <w:bookmarkStart w:id="3912" w:name="_Toc176775335"/>
      <w:bookmarkStart w:id="3913" w:name="_Toc187243930"/>
      <w:bookmarkStart w:id="3914" w:name="_Toc193201479"/>
      <w:r>
        <w:t>9.5.2.2.2</w:t>
      </w:r>
      <w:r>
        <w:tab/>
        <w:t>Additional spectrum emission mask</w:t>
      </w:r>
      <w:bookmarkEnd w:id="3903"/>
      <w:bookmarkEnd w:id="3904"/>
      <w:bookmarkEnd w:id="3905"/>
      <w:bookmarkEnd w:id="3910"/>
      <w:bookmarkEnd w:id="3911"/>
      <w:bookmarkEnd w:id="3912"/>
      <w:bookmarkEnd w:id="3913"/>
      <w:bookmarkEnd w:id="3914"/>
    </w:p>
    <w:p w14:paraId="568D742A" w14:textId="77777777" w:rsidR="00796090" w:rsidRDefault="00796090" w:rsidP="00796090">
      <w:pPr>
        <w:rPr>
          <w:rFonts w:eastAsia="Times New Roman" w:cs="v5.0.0"/>
        </w:rPr>
      </w:pPr>
      <w:r>
        <w:rPr>
          <w:rFonts w:eastAsia="Times New Roman" w:cs="v5.0.0"/>
        </w:rPr>
        <w:t xml:space="preserve">For bands </w:t>
      </w:r>
      <w:r w:rsidRPr="00233053">
        <w:rPr>
          <w:rFonts w:eastAsia="Times New Roman" w:cs="v5.0.0"/>
        </w:rPr>
        <w:t xml:space="preserve">n511 and n510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3915" w:name="_Toc145920120"/>
      <w:bookmarkStart w:id="3916" w:name="_Toc131767333"/>
      <w:bookmarkStart w:id="3917" w:name="_Toc124298172"/>
      <w:bookmarkStart w:id="3918" w:name="_Toc130574923"/>
      <w:bookmarkStart w:id="3919" w:name="_Toc138887919"/>
      <w:bookmarkStart w:id="3920" w:name="_Toc21340905"/>
      <w:bookmarkStart w:id="3921" w:name="_Toc29805352"/>
      <w:bookmarkStart w:id="3922" w:name="_Toc36456561"/>
      <w:bookmarkStart w:id="3923" w:name="_Toc36469659"/>
      <w:bookmarkStart w:id="3924" w:name="_Toc37254068"/>
      <w:bookmarkStart w:id="3925" w:name="_Toc37322925"/>
      <w:bookmarkStart w:id="3926" w:name="_Toc45889854"/>
      <w:bookmarkStart w:id="3927" w:name="_Toc53173587"/>
      <w:bookmarkStart w:id="3928" w:name="_Toc37324331"/>
      <w:bookmarkStart w:id="3929" w:name="_Toc52196515"/>
      <w:bookmarkStart w:id="3930" w:name="_Toc52197495"/>
      <w:bookmarkStart w:id="3931" w:name="_Toc53173218"/>
      <w:bookmarkStart w:id="3932" w:name="_Toc61119587"/>
      <w:bookmarkStart w:id="3933" w:name="_Toc61119969"/>
      <w:bookmarkStart w:id="3934" w:name="_Toc67926031"/>
      <w:bookmarkStart w:id="3935" w:name="_Toc75273669"/>
      <w:bookmarkStart w:id="3936" w:name="_Toc83129726"/>
      <w:bookmarkStart w:id="3937" w:name="_Toc98864293"/>
      <w:bookmarkStart w:id="3938" w:name="_Toc99733542"/>
      <w:bookmarkStart w:id="3939" w:name="_Toc106577442"/>
      <w:bookmarkStart w:id="3940" w:name="_Toc114537193"/>
      <w:bookmarkStart w:id="3941" w:name="_Toc115257461"/>
      <w:bookmarkStart w:id="3942" w:name="_Toc123086781"/>
      <w:bookmarkStart w:id="3943" w:name="_Toc123088516"/>
      <w:bookmarkStart w:id="3944" w:name="_Toc90591258"/>
      <w:bookmarkStart w:id="3945" w:name="_Toc76510569"/>
      <w:bookmarkStart w:id="3946" w:name="_Toc161753975"/>
      <w:bookmarkStart w:id="3947" w:name="_Toc161754596"/>
      <w:bookmarkStart w:id="3948"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t>TRP</w:t>
            </w:r>
            <w:r w:rsidRPr="007B75B6">
              <w:rPr>
                <w:vertAlign w:val="subscript"/>
              </w:rPr>
              <w:t>rated</w:t>
            </w:r>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3949" w:name="_Toc169888425"/>
      <w:bookmarkStart w:id="3950" w:name="_Toc171551614"/>
      <w:bookmarkStart w:id="3951" w:name="_Toc176775336"/>
      <w:bookmarkStart w:id="3952" w:name="_Toc187243931"/>
      <w:bookmarkStart w:id="3953" w:name="_Toc193201480"/>
      <w:r>
        <w:t>9.5.2.3</w:t>
      </w:r>
      <w:r>
        <w:tab/>
        <w:t>Adjacent channel leakage ratio</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482DCF90" w14:textId="77777777" w:rsidR="00796090" w:rsidRDefault="00796090" w:rsidP="00796090">
      <w:pPr>
        <w:rPr>
          <w:rFonts w:eastAsia="Times New Roman"/>
        </w:rPr>
      </w:pPr>
      <w:r>
        <w:rPr>
          <w:rFonts w:eastAsia="Times New Roman"/>
        </w:rPr>
        <w:t>Adjacent Channel Leakage power Ratio (ACLR) is the ratio of the filtered mean power centred on the assigned channel frequency to the filtered mean power centred on an adjacent channel frequency. ACLR requirement is specified for a scenario in which</w:t>
      </w:r>
      <w:r>
        <w:rPr>
          <w:rFonts w:eastAsia="Times New Roman" w:hint="eastAsia"/>
        </w:rPr>
        <w:t xml:space="preserve"> </w:t>
      </w:r>
      <w:r>
        <w:rPr>
          <w:rFonts w:eastAsia="Times New Roman"/>
        </w:rPr>
        <w:t>adjacent carrier is another NR</w:t>
      </w:r>
      <w:r>
        <w:rPr>
          <w:rFonts w:eastAsia="Times New Roman"/>
          <w:vertAlign w:val="subscript"/>
        </w:rPr>
        <w:t xml:space="preserve"> </w:t>
      </w:r>
      <w:r>
        <w:rPr>
          <w:rFonts w:eastAsia="Times New Roman"/>
        </w:rPr>
        <w:t>channel</w:t>
      </w:r>
      <w:r>
        <w:rPr>
          <w:rFonts w:eastAsia="Times New Roman"/>
          <w:bCs/>
        </w:rPr>
        <w:t>.</w:t>
      </w:r>
    </w:p>
    <w:p w14:paraId="20809F95" w14:textId="77777777" w:rsidR="00796090" w:rsidRDefault="00796090" w:rsidP="00796090">
      <w:pPr>
        <w:jc w:val="both"/>
        <w:rPr>
          <w:rFonts w:eastAsia="Times New Roman"/>
        </w:rPr>
      </w:pPr>
      <w:r>
        <w:rPr>
          <w:rFonts w:eastAsia="Times New Roman"/>
        </w:rPr>
        <w:t>NR Adjacent Channel Leakage power Ratio (NR</w:t>
      </w:r>
      <w:r>
        <w:rPr>
          <w:rFonts w:eastAsia="Times New Roman"/>
          <w:vertAlign w:val="subscript"/>
        </w:rPr>
        <w:t>ACLR</w:t>
      </w:r>
      <w:r>
        <w:rPr>
          <w:rFonts w:eastAsia="Times New Roman"/>
        </w:rPr>
        <w:t xml:space="preserve">) is the ratio of the filtered mean power centred on the assigned channel frequency to the filtered mean power centred on an adjacent channel frequency at nominal channel spacing. The </w:t>
      </w:r>
      <w:r>
        <w:rPr>
          <w:rFonts w:eastAsia="Times New Roman"/>
        </w:rPr>
        <w:lastRenderedPageBreak/>
        <w:t xml:space="preserve">assigned NR channel power and adjacent NR channel power are measured with rectangular filters with measurement bandwidths specified in </w:t>
      </w:r>
      <w:r>
        <w:rPr>
          <w:rFonts w:eastAsia="Times New Roman" w:cs="v5.0.0"/>
        </w:rPr>
        <w:t>Table 9.5.2.3-1 for FR2-NTN.</w:t>
      </w:r>
    </w:p>
    <w:p w14:paraId="0176C98F" w14:textId="600F825A" w:rsidR="00796090" w:rsidRDefault="009F790D" w:rsidP="00796090">
      <w:pPr>
        <w:jc w:val="both"/>
        <w:rPr>
          <w:rFonts w:eastAsia="Times New Roman" w:cs="v5.0.0"/>
        </w:rPr>
      </w:pPr>
      <w:r>
        <w:rPr>
          <w:rFonts w:eastAsia="Times New Roman" w:cs="v5.0.0"/>
        </w:rPr>
        <w:t xml:space="preserve">If the measured adjacent channel power is greater than </w:t>
      </w:r>
      <w:r>
        <w:rPr>
          <w:rFonts w:cs="v5.0.0" w:hint="eastAsia"/>
          <w:lang w:val="en-US"/>
        </w:rPr>
        <w:t>[</w:t>
      </w:r>
      <w:r>
        <w:rPr>
          <w:rFonts w:eastAsia="Times New Roman" w:cs="v5.0.0"/>
        </w:rPr>
        <w:t>–35</w:t>
      </w:r>
      <w:r>
        <w:rPr>
          <w:rFonts w:cs="v5.0.0" w:hint="eastAsia"/>
          <w:lang w:val="en-US"/>
        </w:rPr>
        <w:t>]</w:t>
      </w:r>
      <w:r>
        <w:rPr>
          <w:rFonts w:eastAsia="Times New Roman" w:cs="v5.0.0"/>
        </w:rPr>
        <w:t xml:space="preserve"> dBm then the NR</w:t>
      </w:r>
      <w:r>
        <w:rPr>
          <w:rFonts w:eastAsia="Times New Roman" w:cs="v5.0.0"/>
          <w:vertAlign w:val="subscript"/>
        </w:rPr>
        <w:t>ACLR</w:t>
      </w:r>
      <w:r>
        <w:rPr>
          <w:rFonts w:eastAsia="Times New Roman" w:cs="v5.0.0"/>
        </w:rPr>
        <w:t xml:space="preserve"> shall be higher than the value specified in Table 9.5.2.3-1.</w:t>
      </w:r>
      <w:r>
        <w:rPr>
          <w:rFonts w:eastAsia="Times New Roman"/>
        </w:rPr>
        <w:t xml:space="preserve"> </w:t>
      </w:r>
      <w:r>
        <w:rPr>
          <w:rFonts w:eastAsia="Times New Roman"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796090" w14:paraId="6BA01949" w14:textId="77777777" w:rsidTr="007159D8">
        <w:tc>
          <w:tcPr>
            <w:tcW w:w="2392" w:type="dxa"/>
            <w:vMerge w:val="restart"/>
          </w:tcPr>
          <w:p w14:paraId="5879451B" w14:textId="77777777" w:rsidR="00796090" w:rsidRDefault="00796090" w:rsidP="007159D8">
            <w:pPr>
              <w:pStyle w:val="TAH"/>
            </w:pPr>
          </w:p>
        </w:tc>
        <w:tc>
          <w:tcPr>
            <w:tcW w:w="5040" w:type="dxa"/>
            <w:gridSpan w:val="4"/>
          </w:tcPr>
          <w:p w14:paraId="3F5CF141" w14:textId="77777777" w:rsidR="00796090" w:rsidRDefault="00796090" w:rsidP="007159D8">
            <w:pPr>
              <w:pStyle w:val="TAH"/>
            </w:pPr>
            <w:r>
              <w:t>Channel bandwidth / NR</w:t>
            </w:r>
            <w:r>
              <w:rPr>
                <w:vertAlign w:val="subscript"/>
              </w:rPr>
              <w:t xml:space="preserve">ACLR </w:t>
            </w:r>
            <w:r>
              <w:t>/ Measurement bandwidth</w:t>
            </w:r>
          </w:p>
        </w:tc>
      </w:tr>
      <w:tr w:rsidR="00796090" w14:paraId="27561F39" w14:textId="77777777" w:rsidTr="007159D8">
        <w:tc>
          <w:tcPr>
            <w:tcW w:w="2392" w:type="dxa"/>
            <w:vMerge/>
          </w:tcPr>
          <w:p w14:paraId="77F6FB14" w14:textId="77777777" w:rsidR="00796090" w:rsidRDefault="00796090" w:rsidP="007159D8">
            <w:pPr>
              <w:pStyle w:val="TAH"/>
            </w:pPr>
          </w:p>
        </w:tc>
        <w:tc>
          <w:tcPr>
            <w:tcW w:w="1196" w:type="dxa"/>
          </w:tcPr>
          <w:p w14:paraId="590B2E51" w14:textId="77777777" w:rsidR="00796090" w:rsidRDefault="00796090" w:rsidP="007159D8">
            <w:pPr>
              <w:pStyle w:val="TAH"/>
            </w:pPr>
            <w:r>
              <w:t>50</w:t>
            </w:r>
          </w:p>
          <w:p w14:paraId="1CFCC39A" w14:textId="77777777" w:rsidR="00796090" w:rsidRDefault="00796090" w:rsidP="007159D8">
            <w:pPr>
              <w:pStyle w:val="TAH"/>
            </w:pPr>
            <w:r>
              <w:t>MHz</w:t>
            </w:r>
          </w:p>
        </w:tc>
        <w:tc>
          <w:tcPr>
            <w:tcW w:w="1132" w:type="dxa"/>
          </w:tcPr>
          <w:p w14:paraId="27E8AD2F" w14:textId="77777777" w:rsidR="00796090" w:rsidRDefault="00796090" w:rsidP="007159D8">
            <w:pPr>
              <w:pStyle w:val="TAH"/>
            </w:pPr>
            <w:r>
              <w:t>100</w:t>
            </w:r>
          </w:p>
          <w:p w14:paraId="2448AD6E" w14:textId="77777777" w:rsidR="00796090" w:rsidRDefault="00796090" w:rsidP="007159D8">
            <w:pPr>
              <w:pStyle w:val="TAH"/>
            </w:pPr>
            <w:r>
              <w:t>MHz</w:t>
            </w:r>
          </w:p>
        </w:tc>
        <w:tc>
          <w:tcPr>
            <w:tcW w:w="1338" w:type="dxa"/>
          </w:tcPr>
          <w:p w14:paraId="13322822" w14:textId="77777777" w:rsidR="00796090" w:rsidRDefault="00796090" w:rsidP="007159D8">
            <w:pPr>
              <w:pStyle w:val="TAH"/>
            </w:pPr>
            <w:r>
              <w:t>200</w:t>
            </w:r>
          </w:p>
          <w:p w14:paraId="063A6BA9" w14:textId="77777777" w:rsidR="00796090" w:rsidRDefault="00796090" w:rsidP="007159D8">
            <w:pPr>
              <w:pStyle w:val="TAH"/>
            </w:pPr>
            <w:r>
              <w:t>MHz</w:t>
            </w:r>
          </w:p>
        </w:tc>
        <w:tc>
          <w:tcPr>
            <w:tcW w:w="1374" w:type="dxa"/>
          </w:tcPr>
          <w:p w14:paraId="0A40D491" w14:textId="77777777" w:rsidR="00796090" w:rsidRDefault="00796090" w:rsidP="007159D8">
            <w:pPr>
              <w:pStyle w:val="TAH"/>
            </w:pPr>
            <w:r>
              <w:t>400</w:t>
            </w:r>
          </w:p>
          <w:p w14:paraId="74276B8E" w14:textId="77777777" w:rsidR="00796090" w:rsidRDefault="00796090" w:rsidP="007159D8">
            <w:pPr>
              <w:pStyle w:val="TAH"/>
            </w:pPr>
            <w:r>
              <w:t>MHz</w:t>
            </w:r>
          </w:p>
        </w:tc>
      </w:tr>
      <w:tr w:rsidR="009F790D" w14:paraId="234FA843" w14:textId="77777777" w:rsidTr="007159D8">
        <w:tc>
          <w:tcPr>
            <w:tcW w:w="2392" w:type="dxa"/>
            <w:vAlign w:val="center"/>
          </w:tcPr>
          <w:p w14:paraId="2DF89245" w14:textId="77777777" w:rsidR="009F790D" w:rsidRDefault="009F790D" w:rsidP="009F790D">
            <w:pPr>
              <w:pStyle w:val="TAC"/>
            </w:pPr>
            <w:r>
              <w:t>NR</w:t>
            </w:r>
            <w:r>
              <w:rPr>
                <w:vertAlign w:val="subscript"/>
              </w:rPr>
              <w:t xml:space="preserve">ACLR </w:t>
            </w:r>
            <w:r>
              <w:t>for band n512, n511, n510</w:t>
            </w:r>
          </w:p>
        </w:tc>
        <w:tc>
          <w:tcPr>
            <w:tcW w:w="1196" w:type="dxa"/>
            <w:vAlign w:val="center"/>
          </w:tcPr>
          <w:p w14:paraId="34101C43" w14:textId="49B46E90" w:rsidR="009F790D" w:rsidRPr="000C60CE" w:rsidRDefault="009F790D" w:rsidP="009F790D">
            <w:pPr>
              <w:pStyle w:val="TAC"/>
            </w:pPr>
            <w:r>
              <w:t>14 dB</w:t>
            </w:r>
          </w:p>
        </w:tc>
        <w:tc>
          <w:tcPr>
            <w:tcW w:w="1132" w:type="dxa"/>
            <w:vAlign w:val="center"/>
          </w:tcPr>
          <w:p w14:paraId="6918FCD8" w14:textId="3841E3EB" w:rsidR="009F790D" w:rsidRPr="000C60CE" w:rsidRDefault="009F790D" w:rsidP="009F790D">
            <w:pPr>
              <w:pStyle w:val="TAC"/>
            </w:pPr>
            <w:r>
              <w:t>14 dB</w:t>
            </w:r>
          </w:p>
        </w:tc>
        <w:tc>
          <w:tcPr>
            <w:tcW w:w="1338" w:type="dxa"/>
            <w:vAlign w:val="center"/>
          </w:tcPr>
          <w:p w14:paraId="7EA8E7BF" w14:textId="4B99EED5" w:rsidR="009F790D" w:rsidRPr="000C60CE" w:rsidRDefault="009F790D" w:rsidP="009F790D">
            <w:pPr>
              <w:pStyle w:val="TAC"/>
            </w:pPr>
            <w:r>
              <w:t>14 dB</w:t>
            </w:r>
          </w:p>
        </w:tc>
        <w:tc>
          <w:tcPr>
            <w:tcW w:w="1374" w:type="dxa"/>
            <w:vAlign w:val="center"/>
          </w:tcPr>
          <w:p w14:paraId="30CF7F34" w14:textId="31DB0882" w:rsidR="009F790D" w:rsidRPr="000C60CE" w:rsidRDefault="009F790D" w:rsidP="009F790D">
            <w:pPr>
              <w:pStyle w:val="TAC"/>
            </w:pPr>
            <w:r>
              <w:t>14 dB</w:t>
            </w:r>
          </w:p>
        </w:tc>
      </w:tr>
      <w:tr w:rsidR="00796090" w14:paraId="4B0138A3" w14:textId="77777777" w:rsidTr="007159D8">
        <w:tc>
          <w:tcPr>
            <w:tcW w:w="2392" w:type="dxa"/>
            <w:vAlign w:val="center"/>
          </w:tcPr>
          <w:p w14:paraId="41F6D8EC" w14:textId="77777777" w:rsidR="00796090" w:rsidRDefault="00796090" w:rsidP="007159D8">
            <w:pPr>
              <w:pStyle w:val="TAC"/>
            </w:pPr>
            <w:r>
              <w:t>NR channel measurement bandwidth</w:t>
            </w:r>
            <w:r>
              <w:rPr>
                <w:rFonts w:hint="eastAsia"/>
                <w:lang w:eastAsia="ja-JP"/>
              </w:rPr>
              <w:t xml:space="preserve"> (MHz)</w:t>
            </w:r>
          </w:p>
        </w:tc>
        <w:tc>
          <w:tcPr>
            <w:tcW w:w="1196" w:type="dxa"/>
            <w:vAlign w:val="center"/>
          </w:tcPr>
          <w:p w14:paraId="35ECB39F" w14:textId="77777777" w:rsidR="00796090" w:rsidRDefault="00796090" w:rsidP="007159D8">
            <w:pPr>
              <w:pStyle w:val="TAC"/>
            </w:pPr>
            <w:r>
              <w:t>47.5</w:t>
            </w:r>
            <w:r>
              <w:rPr>
                <w:rFonts w:hint="eastAsia"/>
                <w:lang w:eastAsia="ja-JP"/>
              </w:rPr>
              <w:t>8</w:t>
            </w:r>
            <w:r>
              <w:t xml:space="preserve"> </w:t>
            </w:r>
          </w:p>
        </w:tc>
        <w:tc>
          <w:tcPr>
            <w:tcW w:w="1132" w:type="dxa"/>
            <w:vAlign w:val="center"/>
          </w:tcPr>
          <w:p w14:paraId="54B3A517" w14:textId="77777777" w:rsidR="00796090" w:rsidRDefault="00796090" w:rsidP="007159D8">
            <w:pPr>
              <w:pStyle w:val="TAC"/>
            </w:pPr>
            <w:r>
              <w:t>95.</w:t>
            </w:r>
            <w:r>
              <w:rPr>
                <w:rFonts w:hint="eastAsia"/>
                <w:lang w:eastAsia="ja-JP"/>
              </w:rPr>
              <w:t>16</w:t>
            </w:r>
            <w:r>
              <w:t xml:space="preserve"> </w:t>
            </w:r>
          </w:p>
        </w:tc>
        <w:tc>
          <w:tcPr>
            <w:tcW w:w="1338" w:type="dxa"/>
            <w:vAlign w:val="center"/>
          </w:tcPr>
          <w:p w14:paraId="0AD14464" w14:textId="77777777" w:rsidR="00796090" w:rsidRDefault="00796090" w:rsidP="007159D8">
            <w:pPr>
              <w:pStyle w:val="TAC"/>
            </w:pPr>
            <w:r>
              <w:t>190.</w:t>
            </w:r>
            <w:r>
              <w:rPr>
                <w:rFonts w:hint="eastAsia"/>
                <w:lang w:eastAsia="ja-JP"/>
              </w:rPr>
              <w:t>20</w:t>
            </w:r>
            <w:r>
              <w:t xml:space="preserve"> </w:t>
            </w:r>
          </w:p>
        </w:tc>
        <w:tc>
          <w:tcPr>
            <w:tcW w:w="1374" w:type="dxa"/>
            <w:vAlign w:val="center"/>
          </w:tcPr>
          <w:p w14:paraId="19396C6C" w14:textId="77777777" w:rsidR="00796090" w:rsidRDefault="00796090" w:rsidP="007159D8">
            <w:pPr>
              <w:pStyle w:val="TAC"/>
            </w:pPr>
            <w:r>
              <w:t>380.</w:t>
            </w:r>
            <w:r>
              <w:rPr>
                <w:rFonts w:hint="eastAsia"/>
                <w:lang w:eastAsia="ja-JP"/>
              </w:rPr>
              <w:t>28</w:t>
            </w:r>
            <w:r>
              <w:t xml:space="preserve"> </w:t>
            </w:r>
          </w:p>
        </w:tc>
      </w:tr>
      <w:tr w:rsidR="00796090" w14:paraId="6B7B05A6" w14:textId="77777777" w:rsidTr="007159D8">
        <w:tc>
          <w:tcPr>
            <w:tcW w:w="2392" w:type="dxa"/>
            <w:vAlign w:val="center"/>
          </w:tcPr>
          <w:p w14:paraId="08E6910C" w14:textId="77777777" w:rsidR="00796090" w:rsidRDefault="00796090" w:rsidP="007159D8">
            <w:pPr>
              <w:pStyle w:val="TAC"/>
            </w:pPr>
            <w:r>
              <w:t>Adjacent channel centre frequency offset (MHz)</w:t>
            </w:r>
          </w:p>
        </w:tc>
        <w:tc>
          <w:tcPr>
            <w:tcW w:w="1196" w:type="dxa"/>
            <w:vAlign w:val="center"/>
          </w:tcPr>
          <w:p w14:paraId="105725F2" w14:textId="77777777" w:rsidR="00796090" w:rsidRDefault="00796090" w:rsidP="007159D8">
            <w:pPr>
              <w:pStyle w:val="TAC"/>
            </w:pPr>
            <w:r>
              <w:t>+50</w:t>
            </w:r>
          </w:p>
          <w:p w14:paraId="7A576B4F" w14:textId="77777777" w:rsidR="00796090" w:rsidRDefault="00796090" w:rsidP="007159D8">
            <w:pPr>
              <w:pStyle w:val="TAC"/>
            </w:pPr>
            <w:r>
              <w:t>/</w:t>
            </w:r>
          </w:p>
          <w:p w14:paraId="06BCB0F6" w14:textId="77777777" w:rsidR="00796090" w:rsidRDefault="00796090" w:rsidP="007159D8">
            <w:pPr>
              <w:pStyle w:val="TAC"/>
            </w:pPr>
            <w:r>
              <w:t>-50</w:t>
            </w:r>
          </w:p>
        </w:tc>
        <w:tc>
          <w:tcPr>
            <w:tcW w:w="1132" w:type="dxa"/>
            <w:vAlign w:val="center"/>
          </w:tcPr>
          <w:p w14:paraId="0FDD7934" w14:textId="77777777" w:rsidR="00796090" w:rsidRDefault="00796090" w:rsidP="007159D8">
            <w:pPr>
              <w:pStyle w:val="TAC"/>
            </w:pPr>
            <w:r>
              <w:t>+100</w:t>
            </w:r>
          </w:p>
          <w:p w14:paraId="3E7F7D55" w14:textId="77777777" w:rsidR="00796090" w:rsidRDefault="00796090" w:rsidP="007159D8">
            <w:pPr>
              <w:pStyle w:val="TAC"/>
            </w:pPr>
            <w:r>
              <w:t>/</w:t>
            </w:r>
          </w:p>
          <w:p w14:paraId="3BF7FD9F" w14:textId="77777777" w:rsidR="00796090" w:rsidRDefault="00796090" w:rsidP="007159D8">
            <w:pPr>
              <w:pStyle w:val="TAC"/>
            </w:pPr>
            <w:r>
              <w:t>-100</w:t>
            </w:r>
          </w:p>
        </w:tc>
        <w:tc>
          <w:tcPr>
            <w:tcW w:w="1338" w:type="dxa"/>
            <w:vAlign w:val="center"/>
          </w:tcPr>
          <w:p w14:paraId="33C98B23" w14:textId="77777777" w:rsidR="00796090" w:rsidRDefault="00796090" w:rsidP="007159D8">
            <w:pPr>
              <w:pStyle w:val="TAC"/>
            </w:pPr>
            <w:r>
              <w:t>+200</w:t>
            </w:r>
          </w:p>
          <w:p w14:paraId="55EB9767" w14:textId="77777777" w:rsidR="00796090" w:rsidRDefault="00796090" w:rsidP="007159D8">
            <w:pPr>
              <w:pStyle w:val="TAC"/>
            </w:pPr>
            <w:r>
              <w:t>/</w:t>
            </w:r>
          </w:p>
          <w:p w14:paraId="4A1C3484" w14:textId="77777777" w:rsidR="00796090" w:rsidRDefault="00796090" w:rsidP="007159D8">
            <w:pPr>
              <w:pStyle w:val="TAC"/>
            </w:pPr>
            <w:r>
              <w:t>-200</w:t>
            </w:r>
          </w:p>
        </w:tc>
        <w:tc>
          <w:tcPr>
            <w:tcW w:w="1374" w:type="dxa"/>
            <w:vAlign w:val="center"/>
          </w:tcPr>
          <w:p w14:paraId="37178D96" w14:textId="77777777" w:rsidR="00796090" w:rsidRDefault="00796090" w:rsidP="007159D8">
            <w:pPr>
              <w:pStyle w:val="TAC"/>
            </w:pPr>
            <w:r>
              <w:t>+400</w:t>
            </w:r>
          </w:p>
          <w:p w14:paraId="1D9F80F8" w14:textId="77777777" w:rsidR="00796090" w:rsidRDefault="00796090" w:rsidP="007159D8">
            <w:pPr>
              <w:pStyle w:val="TAC"/>
            </w:pPr>
            <w:r>
              <w:t>/</w:t>
            </w:r>
          </w:p>
          <w:p w14:paraId="0B237CE5" w14:textId="77777777" w:rsidR="00796090" w:rsidRDefault="00796090" w:rsidP="007159D8">
            <w:pPr>
              <w:pStyle w:val="TAC"/>
            </w:pPr>
            <w:r>
              <w:t>-400</w:t>
            </w:r>
          </w:p>
        </w:tc>
      </w:tr>
    </w:tbl>
    <w:p w14:paraId="6994B4CD" w14:textId="77777777" w:rsidR="00796090" w:rsidRPr="00351BF0" w:rsidRDefault="00796090" w:rsidP="00796090"/>
    <w:p w14:paraId="08E91449" w14:textId="77777777" w:rsidR="00796090" w:rsidRDefault="00796090" w:rsidP="00796090">
      <w:pPr>
        <w:pStyle w:val="Heading3"/>
      </w:pPr>
      <w:bookmarkStart w:id="3954" w:name="_Toc161753976"/>
      <w:bookmarkStart w:id="3955" w:name="_Toc161754597"/>
      <w:bookmarkStart w:id="3956" w:name="_Toc163202170"/>
      <w:bookmarkStart w:id="3957" w:name="_Toc169888426"/>
      <w:bookmarkStart w:id="3958" w:name="_Toc171551615"/>
      <w:bookmarkStart w:id="3959" w:name="_Toc176775337"/>
      <w:bookmarkStart w:id="3960" w:name="_Toc187243932"/>
      <w:bookmarkStart w:id="3961" w:name="_Toc193201481"/>
      <w:r>
        <w:t>9.5.3</w:t>
      </w:r>
      <w:r>
        <w:tab/>
        <w:t>Spurious Emissions</w:t>
      </w:r>
      <w:bookmarkEnd w:id="3954"/>
      <w:bookmarkEnd w:id="3955"/>
      <w:bookmarkEnd w:id="3956"/>
      <w:bookmarkEnd w:id="3957"/>
      <w:bookmarkEnd w:id="3958"/>
      <w:bookmarkEnd w:id="3959"/>
      <w:bookmarkEnd w:id="3960"/>
      <w:bookmarkEnd w:id="3961"/>
    </w:p>
    <w:p w14:paraId="70BBF900" w14:textId="77777777" w:rsidR="00796090" w:rsidRDefault="00796090" w:rsidP="00796090">
      <w:pPr>
        <w:pStyle w:val="Heading4"/>
        <w:rPr>
          <w:lang w:val="en-US"/>
        </w:rPr>
      </w:pPr>
      <w:bookmarkStart w:id="3962" w:name="_Toc161753977"/>
      <w:bookmarkStart w:id="3963" w:name="_Toc161754598"/>
      <w:bookmarkStart w:id="3964" w:name="_Toc163202171"/>
      <w:bookmarkStart w:id="3965" w:name="_Toc169888427"/>
      <w:bookmarkStart w:id="3966" w:name="_Toc171551616"/>
      <w:bookmarkStart w:id="3967" w:name="_Toc176775338"/>
      <w:bookmarkStart w:id="3968" w:name="_Toc187243933"/>
      <w:bookmarkStart w:id="3969" w:name="_Toc193201482"/>
      <w:r>
        <w:rPr>
          <w:lang w:val="en-US"/>
        </w:rPr>
        <w:t>9.5.3.1</w:t>
      </w:r>
      <w:r>
        <w:rPr>
          <w:lang w:val="en-US"/>
        </w:rPr>
        <w:tab/>
        <w:t>General</w:t>
      </w:r>
      <w:bookmarkEnd w:id="3962"/>
      <w:bookmarkEnd w:id="3963"/>
      <w:bookmarkEnd w:id="3964"/>
      <w:bookmarkEnd w:id="3965"/>
      <w:bookmarkEnd w:id="3966"/>
      <w:bookmarkEnd w:id="3967"/>
      <w:bookmarkEnd w:id="3968"/>
      <w:bookmarkEnd w:id="3969"/>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3970" w:name="_Toc161753978"/>
      <w:bookmarkStart w:id="3971" w:name="_Toc161754599"/>
      <w:bookmarkStart w:id="3972" w:name="_Toc163202172"/>
      <w:bookmarkStart w:id="3973" w:name="_Toc169888428"/>
      <w:bookmarkStart w:id="3974" w:name="_Toc171551617"/>
      <w:bookmarkStart w:id="3975" w:name="_Toc176775339"/>
      <w:bookmarkStart w:id="3976" w:name="_Toc187243934"/>
      <w:bookmarkStart w:id="3977" w:name="_Toc193201483"/>
      <w:r>
        <w:rPr>
          <w:rFonts w:hint="eastAsia"/>
          <w:lang w:val="en-US"/>
        </w:rPr>
        <w:lastRenderedPageBreak/>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3970"/>
      <w:bookmarkEnd w:id="3971"/>
      <w:bookmarkEnd w:id="3972"/>
      <w:bookmarkEnd w:id="3973"/>
      <w:bookmarkEnd w:id="3974"/>
      <w:bookmarkEnd w:id="3975"/>
      <w:bookmarkEnd w:id="3976"/>
      <w:bookmarkEnd w:id="3977"/>
    </w:p>
    <w:p w14:paraId="5AE24257" w14:textId="77777777" w:rsidR="00796090" w:rsidRDefault="00796090" w:rsidP="00796090">
      <w:pPr>
        <w:pStyle w:val="Heading5"/>
        <w:rPr>
          <w:lang w:val="en-US"/>
        </w:rPr>
      </w:pPr>
      <w:bookmarkStart w:id="3978" w:name="_Toc161753979"/>
      <w:bookmarkStart w:id="3979" w:name="_Toc161754600"/>
      <w:bookmarkStart w:id="3980" w:name="_Toc163202173"/>
      <w:bookmarkStart w:id="3981" w:name="_Toc169888429"/>
      <w:bookmarkStart w:id="3982" w:name="_Toc171551618"/>
      <w:bookmarkStart w:id="3983" w:name="_Toc176775340"/>
      <w:bookmarkStart w:id="3984" w:name="_Toc187243935"/>
      <w:bookmarkStart w:id="3985" w:name="_Toc193201484"/>
      <w:r>
        <w:rPr>
          <w:rFonts w:hint="eastAsia"/>
          <w:lang w:val="en-US"/>
        </w:rPr>
        <w:t>9</w:t>
      </w:r>
      <w:r>
        <w:t>.</w:t>
      </w:r>
      <w:r>
        <w:rPr>
          <w:lang w:val="en-US"/>
        </w:rPr>
        <w:t>5</w:t>
      </w:r>
      <w:r>
        <w:t>.3.2.1</w:t>
      </w:r>
      <w:r>
        <w:rPr>
          <w:lang w:val="en-US"/>
        </w:rPr>
        <w:tab/>
        <w:t>Applicability</w:t>
      </w:r>
      <w:bookmarkEnd w:id="3978"/>
      <w:bookmarkEnd w:id="3979"/>
      <w:bookmarkEnd w:id="3980"/>
      <w:bookmarkEnd w:id="3981"/>
      <w:bookmarkEnd w:id="3982"/>
      <w:bookmarkEnd w:id="3983"/>
      <w:bookmarkEnd w:id="3984"/>
      <w:bookmarkEnd w:id="3985"/>
    </w:p>
    <w:p w14:paraId="3517D80D" w14:textId="04CFDD25" w:rsidR="00796090" w:rsidRDefault="002B5DD7"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3986" w:name="_Toc161753980"/>
      <w:bookmarkStart w:id="3987" w:name="_Toc161754601"/>
      <w:bookmarkStart w:id="3988" w:name="_Toc163202174"/>
      <w:bookmarkStart w:id="3989" w:name="_Toc169888430"/>
      <w:bookmarkStart w:id="3990" w:name="_Toc171551619"/>
      <w:bookmarkStart w:id="3991" w:name="_Toc176775341"/>
      <w:bookmarkStart w:id="3992" w:name="_Toc187243936"/>
      <w:bookmarkStart w:id="3993" w:name="_Toc193201485"/>
      <w:r>
        <w:rPr>
          <w:lang w:val="en-US"/>
        </w:rPr>
        <w:t>9.5.3.2.2</w:t>
      </w:r>
      <w:r>
        <w:rPr>
          <w:lang w:val="en-US"/>
        </w:rPr>
        <w:tab/>
        <w:t>“Emissions disabled” and “Carrier-off” states</w:t>
      </w:r>
      <w:bookmarkEnd w:id="3986"/>
      <w:bookmarkEnd w:id="3987"/>
      <w:bookmarkEnd w:id="3988"/>
      <w:bookmarkEnd w:id="3989"/>
      <w:bookmarkEnd w:id="3990"/>
      <w:bookmarkEnd w:id="3991"/>
      <w:bookmarkEnd w:id="3992"/>
      <w:bookmarkEnd w:id="3993"/>
    </w:p>
    <w:p w14:paraId="7425104D" w14:textId="77777777" w:rsidR="00796090" w:rsidRPr="000D0EB3" w:rsidRDefault="00796090" w:rsidP="00796090">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4CEF4412" w14:textId="77777777" w:rsidR="00796090" w:rsidRDefault="00796090" w:rsidP="00796090">
      <w:pPr>
        <w:spacing w:after="0"/>
        <w:rPr>
          <w:lang w:val="en-US"/>
        </w:rPr>
      </w:pPr>
    </w:p>
    <w:p w14:paraId="1213482C" w14:textId="77777777" w:rsidR="00796090" w:rsidRPr="00877F2B" w:rsidRDefault="00796090" w:rsidP="00796090">
      <w:pPr>
        <w:pStyle w:val="TH"/>
        <w:rPr>
          <w:lang w:val="en-US"/>
        </w:rPr>
      </w:pPr>
      <w:r>
        <w:rPr>
          <w:lang w:val="en-US"/>
        </w:rPr>
        <w:t>Table 9.5.3.2.2-1: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796090" w14:paraId="7E40A45D" w14:textId="77777777" w:rsidTr="007159D8">
        <w:tc>
          <w:tcPr>
            <w:tcW w:w="3209" w:type="dxa"/>
          </w:tcPr>
          <w:p w14:paraId="08C48D77" w14:textId="77777777" w:rsidR="00796090" w:rsidRDefault="00796090" w:rsidP="007159D8">
            <w:pPr>
              <w:pStyle w:val="TAH"/>
              <w:rPr>
                <w:lang w:val="en-US"/>
              </w:rPr>
            </w:pPr>
            <w:r>
              <w:rPr>
                <w:lang w:val="en-US"/>
              </w:rPr>
              <w:t>Frequency range</w:t>
            </w:r>
          </w:p>
          <w:p w14:paraId="7773BAA9" w14:textId="77777777" w:rsidR="00796090" w:rsidRDefault="00796090" w:rsidP="007159D8">
            <w:pPr>
              <w:pStyle w:val="TAH"/>
              <w:rPr>
                <w:lang w:val="en-US"/>
              </w:rPr>
            </w:pPr>
            <w:r>
              <w:rPr>
                <w:lang w:val="en-US"/>
              </w:rPr>
              <w:t>(GHz)</w:t>
            </w:r>
          </w:p>
        </w:tc>
        <w:tc>
          <w:tcPr>
            <w:tcW w:w="3210" w:type="dxa"/>
          </w:tcPr>
          <w:p w14:paraId="2DCCDA95" w14:textId="77777777" w:rsidR="00796090" w:rsidRDefault="00796090" w:rsidP="007159D8">
            <w:pPr>
              <w:pStyle w:val="TAH"/>
              <w:rPr>
                <w:lang w:val="en-US"/>
              </w:rPr>
            </w:pPr>
            <w:r>
              <w:rPr>
                <w:lang w:val="en-US"/>
              </w:rPr>
              <w:t>EIRP Limit</w:t>
            </w:r>
          </w:p>
          <w:p w14:paraId="26EA6344" w14:textId="77777777" w:rsidR="00796090" w:rsidRDefault="00796090" w:rsidP="007159D8">
            <w:pPr>
              <w:pStyle w:val="TAH"/>
              <w:rPr>
                <w:lang w:val="en-US"/>
              </w:rPr>
            </w:pPr>
            <w:r>
              <w:rPr>
                <w:lang w:val="en-US"/>
              </w:rPr>
              <w:t>(dBm)</w:t>
            </w:r>
          </w:p>
        </w:tc>
        <w:tc>
          <w:tcPr>
            <w:tcW w:w="3210" w:type="dxa"/>
          </w:tcPr>
          <w:p w14:paraId="08EEF914" w14:textId="77777777" w:rsidR="00796090" w:rsidRDefault="00796090" w:rsidP="007159D8">
            <w:pPr>
              <w:pStyle w:val="TAH"/>
              <w:rPr>
                <w:lang w:val="en-US"/>
              </w:rPr>
            </w:pPr>
            <w:r>
              <w:rPr>
                <w:lang w:val="en-US"/>
              </w:rPr>
              <w:t>Measurement bandwidth</w:t>
            </w:r>
          </w:p>
          <w:p w14:paraId="52D631C8" w14:textId="77777777" w:rsidR="00796090" w:rsidRDefault="00796090" w:rsidP="007159D8">
            <w:pPr>
              <w:pStyle w:val="TAH"/>
              <w:rPr>
                <w:lang w:val="en-US"/>
              </w:rPr>
            </w:pPr>
            <w:r>
              <w:rPr>
                <w:lang w:val="en-US"/>
              </w:rPr>
              <w:t>(MHz)</w:t>
            </w:r>
          </w:p>
        </w:tc>
      </w:tr>
      <w:tr w:rsidR="00796090" w14:paraId="67BFB741" w14:textId="77777777" w:rsidTr="007159D8">
        <w:tc>
          <w:tcPr>
            <w:tcW w:w="3209" w:type="dxa"/>
          </w:tcPr>
          <w:p w14:paraId="10EE7468" w14:textId="77777777" w:rsidR="00796090" w:rsidRDefault="00796090" w:rsidP="007159D8">
            <w:pPr>
              <w:pStyle w:val="TAC"/>
              <w:rPr>
                <w:lang w:val="en-US"/>
              </w:rPr>
            </w:pPr>
            <w:r>
              <w:rPr>
                <w:lang w:val="en-US"/>
              </w:rPr>
              <w:t>27.5 – 30.0</w:t>
            </w:r>
          </w:p>
        </w:tc>
        <w:tc>
          <w:tcPr>
            <w:tcW w:w="3210" w:type="dxa"/>
          </w:tcPr>
          <w:p w14:paraId="26F46D8F" w14:textId="77777777" w:rsidR="00796090" w:rsidRDefault="00796090" w:rsidP="007159D8">
            <w:pPr>
              <w:pStyle w:val="TAC"/>
              <w:rPr>
                <w:lang w:val="en-US"/>
              </w:rPr>
            </w:pPr>
            <w:r>
              <w:rPr>
                <w:lang w:val="en-US"/>
              </w:rPr>
              <w:t>19</w:t>
            </w:r>
          </w:p>
        </w:tc>
        <w:tc>
          <w:tcPr>
            <w:tcW w:w="3210" w:type="dxa"/>
          </w:tcPr>
          <w:p w14:paraId="0A1BCE22" w14:textId="77777777" w:rsidR="00796090" w:rsidRDefault="00796090" w:rsidP="007159D8">
            <w:pPr>
              <w:pStyle w:val="TAC"/>
              <w:rPr>
                <w:lang w:val="en-US"/>
              </w:rPr>
            </w:pPr>
            <w:r>
              <w:rPr>
                <w:lang w:val="en-US"/>
              </w:rPr>
              <w:t>1</w:t>
            </w:r>
          </w:p>
        </w:tc>
      </w:tr>
    </w:tbl>
    <w:p w14:paraId="40E62EB3" w14:textId="77777777" w:rsidR="00796090" w:rsidRDefault="00796090" w:rsidP="00796090">
      <w:pPr>
        <w:rPr>
          <w:lang w:val="en-US"/>
        </w:rPr>
      </w:pPr>
    </w:p>
    <w:p w14:paraId="599A6D0E" w14:textId="262BB6E5" w:rsidR="00796090" w:rsidRDefault="00796090" w:rsidP="00796090">
      <w:pPr>
        <w:pStyle w:val="Heading5"/>
        <w:rPr>
          <w:lang w:val="en-US"/>
        </w:rPr>
      </w:pPr>
      <w:bookmarkStart w:id="3994" w:name="_Toc161753981"/>
      <w:bookmarkStart w:id="3995" w:name="_Toc161754602"/>
      <w:bookmarkStart w:id="3996" w:name="_Toc163202175"/>
      <w:bookmarkStart w:id="3997" w:name="_Toc169888431"/>
      <w:bookmarkStart w:id="3998" w:name="_Toc171551620"/>
      <w:bookmarkStart w:id="3999" w:name="_Toc176775342"/>
      <w:bookmarkStart w:id="4000" w:name="_Toc187243937"/>
      <w:bookmarkStart w:id="4001" w:name="_Toc193201486"/>
      <w:r>
        <w:rPr>
          <w:lang w:val="en-US"/>
        </w:rPr>
        <w:t>9.5.3.2.3</w:t>
      </w:r>
      <w:r>
        <w:rPr>
          <w:lang w:val="en-US"/>
        </w:rPr>
        <w:tab/>
        <w:t>“Carrier-on” state</w:t>
      </w:r>
      <w:bookmarkEnd w:id="3994"/>
      <w:bookmarkEnd w:id="3995"/>
      <w:bookmarkEnd w:id="3996"/>
      <w:bookmarkEnd w:id="3997"/>
      <w:bookmarkEnd w:id="3998"/>
      <w:bookmarkEnd w:id="3999"/>
      <w:bookmarkEnd w:id="4000"/>
      <w:bookmarkEnd w:id="4001"/>
    </w:p>
    <w:p w14:paraId="6CC8497D" w14:textId="220880AC" w:rsidR="00391255" w:rsidRDefault="00391255" w:rsidP="00391255">
      <w:pPr>
        <w:rPr>
          <w:lang w:val="en-US" w:eastAsia="fr-FR"/>
        </w:rPr>
      </w:pPr>
      <w:bookmarkStart w:id="4002" w:name="_Toc161753982"/>
      <w:bookmarkStart w:id="4003" w:name="_Toc161754603"/>
      <w:bookmarkStart w:id="4004" w:name="_Toc163202176"/>
      <w:r>
        <w:rPr>
          <w:lang w:val="en-US" w:eastAsia="fr-FR"/>
        </w:rPr>
        <w:t>The requirements specified in Tables 9.5.3.2.3-1 and 9.5.3.2.3-2 apply to NTN VSAT in “Carrier-on”</w:t>
      </w:r>
      <w:r>
        <w:rPr>
          <w:lang w:eastAsia="fr-FR"/>
        </w:rPr>
        <w:t>.</w:t>
      </w:r>
      <w:r>
        <w:rPr>
          <w:lang w:val="en-US" w:eastAsia="fr-FR"/>
        </w:rPr>
        <w:t xml:space="preserve"> </w:t>
      </w:r>
    </w:p>
    <w:p w14:paraId="5AB82A6F" w14:textId="32222C6E" w:rsidR="00391255" w:rsidRDefault="00391255" w:rsidP="00391255">
      <w:pPr>
        <w:rPr>
          <w:lang w:val="en-US" w:eastAsia="fr-FR"/>
        </w:rPr>
      </w:pPr>
      <w:r>
        <w:rPr>
          <w:lang w:val="en-US" w:eastAsia="fr-FR"/>
        </w:rPr>
        <w:t xml:space="preserve">The requirement specified in Table 9.5.3.2.3-1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6640BF0F" w14:textId="39970498" w:rsidR="00391255" w:rsidRDefault="00391255" w:rsidP="00391255">
      <w:pPr>
        <w:rPr>
          <w:lang w:val="en-US" w:eastAsia="fr-FR"/>
        </w:rPr>
      </w:pPr>
      <w:r>
        <w:rPr>
          <w:lang w:val="en-US" w:eastAsia="fr-FR"/>
        </w:rPr>
        <w:t>The requirement specified in Table 9.5.3.2.3-2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463384DB" w14:textId="4D37EE3E" w:rsidR="00391255" w:rsidRPr="000D0EB3" w:rsidRDefault="00391255" w:rsidP="0039125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417C8D6A" w14:textId="77777777" w:rsidR="00391255" w:rsidRPr="00877F2B" w:rsidRDefault="00391255" w:rsidP="00391255">
      <w:pPr>
        <w:pStyle w:val="TH"/>
        <w:rPr>
          <w:lang w:val="en-US"/>
        </w:rPr>
      </w:pPr>
      <w:r>
        <w:rPr>
          <w:lang w:val="en-US"/>
        </w:rPr>
        <w:t>Table 9.5.5.2.2.3-1: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391255" w14:paraId="3147A418" w14:textId="77777777" w:rsidTr="007159D8">
        <w:tc>
          <w:tcPr>
            <w:tcW w:w="2405" w:type="dxa"/>
          </w:tcPr>
          <w:p w14:paraId="6249FCC3" w14:textId="77777777" w:rsidR="00391255" w:rsidRDefault="00391255" w:rsidP="007159D8">
            <w:pPr>
              <w:pStyle w:val="TAH"/>
              <w:rPr>
                <w:lang w:val="en-US"/>
              </w:rPr>
            </w:pPr>
            <w:r>
              <w:rPr>
                <w:lang w:val="en-US"/>
              </w:rPr>
              <w:t>Frequency range</w:t>
            </w:r>
          </w:p>
          <w:p w14:paraId="4B72BC33" w14:textId="77777777" w:rsidR="00391255" w:rsidRDefault="00391255" w:rsidP="007159D8">
            <w:pPr>
              <w:pStyle w:val="TAH"/>
              <w:rPr>
                <w:lang w:val="en-US"/>
              </w:rPr>
            </w:pPr>
            <w:r>
              <w:rPr>
                <w:lang w:val="en-US"/>
              </w:rPr>
              <w:t>(GHz)</w:t>
            </w:r>
          </w:p>
        </w:tc>
        <w:tc>
          <w:tcPr>
            <w:tcW w:w="2410" w:type="dxa"/>
          </w:tcPr>
          <w:p w14:paraId="0BAAD7EF" w14:textId="77777777" w:rsidR="00391255" w:rsidRDefault="00391255" w:rsidP="007159D8">
            <w:pPr>
              <w:pStyle w:val="TAH"/>
              <w:rPr>
                <w:lang w:val="en-US"/>
              </w:rPr>
            </w:pPr>
            <w:r>
              <w:rPr>
                <w:lang w:val="en-US"/>
              </w:rPr>
              <w:t>NTN VSAT type</w:t>
            </w:r>
          </w:p>
        </w:tc>
        <w:tc>
          <w:tcPr>
            <w:tcW w:w="2693" w:type="dxa"/>
          </w:tcPr>
          <w:p w14:paraId="342A926A" w14:textId="77777777" w:rsidR="00391255" w:rsidRDefault="00391255" w:rsidP="007159D8">
            <w:pPr>
              <w:pStyle w:val="TAH"/>
              <w:rPr>
                <w:lang w:val="en-US"/>
              </w:rPr>
            </w:pPr>
            <w:r>
              <w:rPr>
                <w:lang w:val="en-US"/>
              </w:rPr>
              <w:t>EIRP Limit</w:t>
            </w:r>
          </w:p>
          <w:p w14:paraId="603FB4E3" w14:textId="77777777" w:rsidR="00391255" w:rsidRDefault="00391255" w:rsidP="007159D8">
            <w:pPr>
              <w:pStyle w:val="TAH"/>
              <w:rPr>
                <w:lang w:val="en-US"/>
              </w:rPr>
            </w:pPr>
            <w:r>
              <w:rPr>
                <w:lang w:val="en-US"/>
              </w:rPr>
              <w:t>(dBm)</w:t>
            </w:r>
          </w:p>
        </w:tc>
        <w:tc>
          <w:tcPr>
            <w:tcW w:w="2410" w:type="dxa"/>
          </w:tcPr>
          <w:p w14:paraId="070B5424" w14:textId="77777777" w:rsidR="00391255" w:rsidRDefault="00391255" w:rsidP="007159D8">
            <w:pPr>
              <w:pStyle w:val="TAH"/>
              <w:rPr>
                <w:lang w:val="en-US"/>
              </w:rPr>
            </w:pPr>
            <w:r>
              <w:rPr>
                <w:lang w:val="en-US"/>
              </w:rPr>
              <w:t>Measurement bandwidth</w:t>
            </w:r>
          </w:p>
          <w:p w14:paraId="58A79D3A" w14:textId="77777777" w:rsidR="00391255" w:rsidRDefault="00391255" w:rsidP="007159D8">
            <w:pPr>
              <w:pStyle w:val="TAH"/>
              <w:rPr>
                <w:lang w:val="en-US"/>
              </w:rPr>
            </w:pPr>
            <w:r>
              <w:rPr>
                <w:lang w:val="en-US"/>
              </w:rPr>
              <w:t>(MHz)</w:t>
            </w:r>
          </w:p>
        </w:tc>
      </w:tr>
      <w:tr w:rsidR="00391255" w14:paraId="54E57380" w14:textId="77777777" w:rsidTr="007159D8">
        <w:tc>
          <w:tcPr>
            <w:tcW w:w="2405" w:type="dxa"/>
            <w:vMerge w:val="restart"/>
          </w:tcPr>
          <w:p w14:paraId="246F0762" w14:textId="77777777" w:rsidR="00391255" w:rsidRDefault="00391255" w:rsidP="007159D8">
            <w:pPr>
              <w:pStyle w:val="TAC"/>
              <w:rPr>
                <w:lang w:val="en-US"/>
              </w:rPr>
            </w:pPr>
            <w:r>
              <w:rPr>
                <w:lang w:val="en-US"/>
              </w:rPr>
              <w:t>27.5 – 30.0</w:t>
            </w:r>
          </w:p>
        </w:tc>
        <w:tc>
          <w:tcPr>
            <w:tcW w:w="2410" w:type="dxa"/>
          </w:tcPr>
          <w:p w14:paraId="527B0C33" w14:textId="77777777" w:rsidR="00391255" w:rsidRDefault="00391255" w:rsidP="007159D8">
            <w:pPr>
              <w:pStyle w:val="TAC"/>
              <w:rPr>
                <w:lang w:val="en-US"/>
              </w:rPr>
            </w:pPr>
            <w:r>
              <w:rPr>
                <w:lang w:val="en-US"/>
              </w:rPr>
              <w:t>4, 5</w:t>
            </w:r>
          </w:p>
        </w:tc>
        <w:tc>
          <w:tcPr>
            <w:tcW w:w="2693" w:type="dxa"/>
          </w:tcPr>
          <w:p w14:paraId="558FD2F3" w14:textId="75BBAA78" w:rsidR="00391255" w:rsidRDefault="00391255" w:rsidP="007159D8">
            <w:pPr>
              <w:pStyle w:val="TAC"/>
              <w:rPr>
                <w:lang w:val="en-US"/>
              </w:rPr>
            </w:pPr>
            <w:r>
              <w:rPr>
                <w:lang w:val="en-US"/>
              </w:rPr>
              <w:t>44 - K (NOTE)</w:t>
            </w:r>
          </w:p>
        </w:tc>
        <w:tc>
          <w:tcPr>
            <w:tcW w:w="2410" w:type="dxa"/>
          </w:tcPr>
          <w:p w14:paraId="099C86A1" w14:textId="77777777" w:rsidR="00391255" w:rsidRDefault="00391255" w:rsidP="007159D8">
            <w:pPr>
              <w:pStyle w:val="TAC"/>
              <w:rPr>
                <w:lang w:val="en-US"/>
              </w:rPr>
            </w:pPr>
            <w:r>
              <w:rPr>
                <w:lang w:val="en-US"/>
              </w:rPr>
              <w:t>1</w:t>
            </w:r>
          </w:p>
        </w:tc>
      </w:tr>
      <w:tr w:rsidR="00391255" w14:paraId="7AC975E1" w14:textId="77777777" w:rsidTr="007159D8">
        <w:tc>
          <w:tcPr>
            <w:tcW w:w="2405" w:type="dxa"/>
            <w:vMerge/>
          </w:tcPr>
          <w:p w14:paraId="018CEB5E" w14:textId="77777777" w:rsidR="00391255" w:rsidRDefault="00391255" w:rsidP="007159D8">
            <w:pPr>
              <w:pStyle w:val="TAC"/>
              <w:rPr>
                <w:lang w:val="en-US"/>
              </w:rPr>
            </w:pPr>
          </w:p>
        </w:tc>
        <w:tc>
          <w:tcPr>
            <w:tcW w:w="2410" w:type="dxa"/>
          </w:tcPr>
          <w:p w14:paraId="162E1DEA" w14:textId="77777777" w:rsidR="00391255" w:rsidRDefault="00391255" w:rsidP="007159D8">
            <w:pPr>
              <w:pStyle w:val="TAC"/>
              <w:rPr>
                <w:lang w:val="en-US"/>
              </w:rPr>
            </w:pPr>
            <w:r>
              <w:rPr>
                <w:lang w:val="en-US"/>
              </w:rPr>
              <w:t>1, 2, 3</w:t>
            </w:r>
          </w:p>
        </w:tc>
        <w:tc>
          <w:tcPr>
            <w:tcW w:w="2693" w:type="dxa"/>
          </w:tcPr>
          <w:p w14:paraId="023E464C" w14:textId="3B87B7A7" w:rsidR="00391255" w:rsidRDefault="00391255" w:rsidP="007159D8">
            <w:pPr>
              <w:pStyle w:val="TAC"/>
              <w:rPr>
                <w:lang w:val="en-US"/>
              </w:rPr>
            </w:pPr>
            <w:r>
              <w:rPr>
                <w:lang w:val="en-US"/>
              </w:rPr>
              <w:t>4 - K (NOTE)</w:t>
            </w:r>
          </w:p>
        </w:tc>
        <w:tc>
          <w:tcPr>
            <w:tcW w:w="2410" w:type="dxa"/>
          </w:tcPr>
          <w:p w14:paraId="2A1B77A3" w14:textId="77777777" w:rsidR="00391255" w:rsidRPr="001125D0" w:rsidRDefault="00391255" w:rsidP="007159D8">
            <w:pPr>
              <w:pStyle w:val="TAC"/>
              <w:rPr>
                <w:lang w:val="en-US"/>
              </w:rPr>
            </w:pPr>
            <w:r>
              <w:rPr>
                <w:rFonts w:hint="eastAsia"/>
                <w:lang w:val="en-US"/>
              </w:rPr>
              <w:t>1</w:t>
            </w:r>
          </w:p>
        </w:tc>
      </w:tr>
      <w:tr w:rsidR="00391255" w14:paraId="5542410B" w14:textId="77777777" w:rsidTr="007159D8">
        <w:tc>
          <w:tcPr>
            <w:tcW w:w="9918" w:type="dxa"/>
            <w:gridSpan w:val="4"/>
          </w:tcPr>
          <w:p w14:paraId="1DBC20C7" w14:textId="253D1F4C" w:rsidR="00391255" w:rsidRDefault="005845C7" w:rsidP="007159D8">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See sub-clause 4.2.2.2.1 in [17] for Mobile VSAT or sub-clause 4.2.4.2 in [18] for Fixed VSAT. The manufacturer shall declare the value of N.</w:t>
            </w:r>
          </w:p>
        </w:tc>
      </w:tr>
    </w:tbl>
    <w:p w14:paraId="69C61929" w14:textId="77777777" w:rsidR="00391255" w:rsidRDefault="00391255" w:rsidP="00391255">
      <w:pPr>
        <w:rPr>
          <w:lang w:val="en-US"/>
        </w:rPr>
      </w:pPr>
    </w:p>
    <w:p w14:paraId="6FC035C0" w14:textId="77777777" w:rsidR="00391255" w:rsidRPr="00877F2B" w:rsidRDefault="00391255" w:rsidP="00391255">
      <w:pPr>
        <w:pStyle w:val="TH"/>
        <w:rPr>
          <w:lang w:val="en-US"/>
        </w:rPr>
      </w:pPr>
      <w:r>
        <w:rPr>
          <w:lang w:val="en-US"/>
        </w:rPr>
        <w:t>Table 9.5.5.2.2.3-2: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391255" w14:paraId="03AE9F39" w14:textId="77777777" w:rsidTr="007159D8">
        <w:tc>
          <w:tcPr>
            <w:tcW w:w="2405" w:type="dxa"/>
          </w:tcPr>
          <w:p w14:paraId="3BDAEA41" w14:textId="77777777" w:rsidR="00391255" w:rsidRDefault="00391255" w:rsidP="007159D8">
            <w:pPr>
              <w:pStyle w:val="TAH"/>
              <w:rPr>
                <w:lang w:val="en-US"/>
              </w:rPr>
            </w:pPr>
            <w:r>
              <w:rPr>
                <w:lang w:val="en-US"/>
              </w:rPr>
              <w:t>Frequency range</w:t>
            </w:r>
          </w:p>
          <w:p w14:paraId="5859A1D8" w14:textId="77777777" w:rsidR="00391255" w:rsidRDefault="00391255" w:rsidP="007159D8">
            <w:pPr>
              <w:pStyle w:val="TAH"/>
              <w:rPr>
                <w:lang w:val="en-US"/>
              </w:rPr>
            </w:pPr>
            <w:r>
              <w:rPr>
                <w:lang w:val="en-US"/>
              </w:rPr>
              <w:t>(GHz)</w:t>
            </w:r>
          </w:p>
        </w:tc>
        <w:tc>
          <w:tcPr>
            <w:tcW w:w="2410" w:type="dxa"/>
          </w:tcPr>
          <w:p w14:paraId="01A2BA55" w14:textId="77777777" w:rsidR="00391255" w:rsidRDefault="00391255" w:rsidP="007159D8">
            <w:pPr>
              <w:pStyle w:val="TAH"/>
              <w:rPr>
                <w:lang w:val="en-US"/>
              </w:rPr>
            </w:pPr>
            <w:r>
              <w:rPr>
                <w:lang w:val="en-US"/>
              </w:rPr>
              <w:t>NTN VSAT type</w:t>
            </w:r>
          </w:p>
        </w:tc>
        <w:tc>
          <w:tcPr>
            <w:tcW w:w="2693" w:type="dxa"/>
          </w:tcPr>
          <w:p w14:paraId="5AD300B4" w14:textId="77777777" w:rsidR="00391255" w:rsidRDefault="00391255" w:rsidP="007159D8">
            <w:pPr>
              <w:pStyle w:val="TAH"/>
              <w:rPr>
                <w:lang w:val="en-US"/>
              </w:rPr>
            </w:pPr>
            <w:r>
              <w:rPr>
                <w:lang w:val="en-US"/>
              </w:rPr>
              <w:t>EIRP Limit</w:t>
            </w:r>
          </w:p>
          <w:p w14:paraId="6BCEF193" w14:textId="77777777" w:rsidR="00391255" w:rsidRDefault="00391255" w:rsidP="007159D8">
            <w:pPr>
              <w:pStyle w:val="TAH"/>
              <w:rPr>
                <w:lang w:val="en-US"/>
              </w:rPr>
            </w:pPr>
            <w:r>
              <w:rPr>
                <w:lang w:val="en-US"/>
              </w:rPr>
              <w:t>(dBm)</w:t>
            </w:r>
          </w:p>
        </w:tc>
        <w:tc>
          <w:tcPr>
            <w:tcW w:w="2410" w:type="dxa"/>
          </w:tcPr>
          <w:p w14:paraId="7D168730" w14:textId="77777777" w:rsidR="00391255" w:rsidRDefault="00391255" w:rsidP="007159D8">
            <w:pPr>
              <w:pStyle w:val="TAH"/>
              <w:rPr>
                <w:lang w:val="en-US"/>
              </w:rPr>
            </w:pPr>
            <w:r>
              <w:rPr>
                <w:lang w:val="en-US"/>
              </w:rPr>
              <w:t>Measurement bandwidth</w:t>
            </w:r>
          </w:p>
          <w:p w14:paraId="644D4721" w14:textId="77777777" w:rsidR="00391255" w:rsidRDefault="00391255" w:rsidP="007159D8">
            <w:pPr>
              <w:pStyle w:val="TAH"/>
              <w:rPr>
                <w:lang w:val="en-US"/>
              </w:rPr>
            </w:pPr>
            <w:r>
              <w:rPr>
                <w:lang w:val="en-US"/>
              </w:rPr>
              <w:t>(MHz)</w:t>
            </w:r>
          </w:p>
        </w:tc>
      </w:tr>
      <w:tr w:rsidR="00391255" w14:paraId="01968CCC" w14:textId="77777777" w:rsidTr="007159D8">
        <w:tc>
          <w:tcPr>
            <w:tcW w:w="2405" w:type="dxa"/>
            <w:vMerge w:val="restart"/>
          </w:tcPr>
          <w:p w14:paraId="5D1F0634" w14:textId="77777777" w:rsidR="00391255" w:rsidRDefault="00391255" w:rsidP="007159D8">
            <w:pPr>
              <w:pStyle w:val="TAC"/>
              <w:rPr>
                <w:lang w:val="en-US"/>
              </w:rPr>
            </w:pPr>
            <w:r>
              <w:rPr>
                <w:lang w:val="en-US"/>
              </w:rPr>
              <w:t>27.5 – 30.0</w:t>
            </w:r>
          </w:p>
        </w:tc>
        <w:tc>
          <w:tcPr>
            <w:tcW w:w="2410" w:type="dxa"/>
          </w:tcPr>
          <w:p w14:paraId="0A3DD116" w14:textId="77777777" w:rsidR="00391255" w:rsidRPr="001125D0" w:rsidRDefault="00391255" w:rsidP="007159D8">
            <w:pPr>
              <w:pStyle w:val="TAC"/>
              <w:rPr>
                <w:lang w:val="en-US"/>
              </w:rPr>
            </w:pPr>
            <w:r>
              <w:rPr>
                <w:rFonts w:hint="eastAsia"/>
                <w:lang w:val="en-US"/>
              </w:rPr>
              <w:t>4</w:t>
            </w:r>
            <w:r>
              <w:rPr>
                <w:lang w:val="en-US"/>
              </w:rPr>
              <w:t>, 5</w:t>
            </w:r>
          </w:p>
        </w:tc>
        <w:tc>
          <w:tcPr>
            <w:tcW w:w="2693" w:type="dxa"/>
          </w:tcPr>
          <w:p w14:paraId="008AE474" w14:textId="08A65D86" w:rsidR="00391255" w:rsidRDefault="00391255" w:rsidP="007159D8">
            <w:pPr>
              <w:pStyle w:val="TAC"/>
              <w:rPr>
                <w:lang w:val="en-US"/>
              </w:rPr>
            </w:pPr>
            <w:r>
              <w:rPr>
                <w:lang w:val="en-US"/>
              </w:rPr>
              <w:t>58 - K (NOTE)</w:t>
            </w:r>
          </w:p>
        </w:tc>
        <w:tc>
          <w:tcPr>
            <w:tcW w:w="2410" w:type="dxa"/>
          </w:tcPr>
          <w:p w14:paraId="6B6AF71A" w14:textId="77777777" w:rsidR="00391255" w:rsidRDefault="00391255" w:rsidP="007159D8">
            <w:pPr>
              <w:pStyle w:val="TAC"/>
              <w:rPr>
                <w:lang w:val="en-US"/>
              </w:rPr>
            </w:pPr>
            <w:r>
              <w:rPr>
                <w:lang w:val="en-US"/>
              </w:rPr>
              <w:t>1</w:t>
            </w:r>
          </w:p>
        </w:tc>
      </w:tr>
      <w:tr w:rsidR="00391255" w14:paraId="74BCD174" w14:textId="77777777" w:rsidTr="007159D8">
        <w:tc>
          <w:tcPr>
            <w:tcW w:w="2405" w:type="dxa"/>
            <w:vMerge/>
          </w:tcPr>
          <w:p w14:paraId="07A41FCA" w14:textId="77777777" w:rsidR="00391255" w:rsidRDefault="00391255" w:rsidP="007159D8">
            <w:pPr>
              <w:pStyle w:val="TAC"/>
              <w:rPr>
                <w:lang w:val="en-US"/>
              </w:rPr>
            </w:pPr>
          </w:p>
        </w:tc>
        <w:tc>
          <w:tcPr>
            <w:tcW w:w="2410" w:type="dxa"/>
          </w:tcPr>
          <w:p w14:paraId="3E644C45" w14:textId="77777777" w:rsidR="00391255" w:rsidRPr="001125D0" w:rsidRDefault="00391255" w:rsidP="007159D8">
            <w:pPr>
              <w:pStyle w:val="TAC"/>
              <w:rPr>
                <w:lang w:val="en-US"/>
              </w:rPr>
            </w:pPr>
            <w:r>
              <w:rPr>
                <w:rFonts w:hint="eastAsia"/>
                <w:lang w:val="en-US"/>
              </w:rPr>
              <w:t>1</w:t>
            </w:r>
            <w:r>
              <w:rPr>
                <w:lang w:val="en-US"/>
              </w:rPr>
              <w:t>, 2, 3</w:t>
            </w:r>
          </w:p>
        </w:tc>
        <w:tc>
          <w:tcPr>
            <w:tcW w:w="2693" w:type="dxa"/>
          </w:tcPr>
          <w:p w14:paraId="28CEC7C6" w14:textId="715E871D" w:rsidR="00391255" w:rsidRDefault="00391255" w:rsidP="007159D8">
            <w:pPr>
              <w:pStyle w:val="TAC"/>
              <w:rPr>
                <w:lang w:val="en-US"/>
              </w:rPr>
            </w:pPr>
            <w:r>
              <w:rPr>
                <w:lang w:val="en-US"/>
              </w:rPr>
              <w:t>48 - K (NOTE)</w:t>
            </w:r>
          </w:p>
        </w:tc>
        <w:tc>
          <w:tcPr>
            <w:tcW w:w="2410" w:type="dxa"/>
          </w:tcPr>
          <w:p w14:paraId="1FD2CADA" w14:textId="77777777" w:rsidR="00391255" w:rsidRPr="001125D0" w:rsidRDefault="00391255" w:rsidP="007159D8">
            <w:pPr>
              <w:pStyle w:val="TAC"/>
              <w:rPr>
                <w:lang w:val="en-US"/>
              </w:rPr>
            </w:pPr>
            <w:r>
              <w:rPr>
                <w:rFonts w:hint="eastAsia"/>
                <w:lang w:val="en-US"/>
              </w:rPr>
              <w:t>1</w:t>
            </w:r>
          </w:p>
        </w:tc>
      </w:tr>
      <w:tr w:rsidR="00391255" w14:paraId="72377794" w14:textId="77777777" w:rsidTr="007159D8">
        <w:tc>
          <w:tcPr>
            <w:tcW w:w="9918" w:type="dxa"/>
            <w:gridSpan w:val="4"/>
          </w:tcPr>
          <w:p w14:paraId="0ABC3B31" w14:textId="33B53019" w:rsidR="00391255" w:rsidRDefault="005845C7" w:rsidP="007159D8">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4.2.4.2 in [18] for Fixed VSAT. The manufacturer shall declare the value of N.</w:t>
            </w:r>
          </w:p>
        </w:tc>
      </w:tr>
    </w:tbl>
    <w:p w14:paraId="5CB28650" w14:textId="77777777" w:rsidR="00391255" w:rsidRDefault="00391255" w:rsidP="00391255">
      <w:pPr>
        <w:rPr>
          <w:lang w:val="en-US"/>
        </w:rPr>
      </w:pPr>
    </w:p>
    <w:p w14:paraId="5113CB34" w14:textId="36FE8148" w:rsidR="00796090" w:rsidRDefault="00796090" w:rsidP="00391255">
      <w:pPr>
        <w:pStyle w:val="Heading4"/>
        <w:rPr>
          <w:lang w:val="en-US"/>
        </w:rPr>
      </w:pPr>
      <w:bookmarkStart w:id="4005" w:name="_Toc169888432"/>
      <w:bookmarkStart w:id="4006" w:name="_Toc171551621"/>
      <w:bookmarkStart w:id="4007" w:name="_Toc176775343"/>
      <w:bookmarkStart w:id="4008" w:name="_Toc187243938"/>
      <w:bookmarkStart w:id="4009" w:name="_Toc193201487"/>
      <w:r>
        <w:rPr>
          <w:rFonts w:hint="eastAsia"/>
          <w:lang w:val="en-US"/>
        </w:rPr>
        <w:lastRenderedPageBreak/>
        <w:t>9</w:t>
      </w:r>
      <w:r>
        <w:t>.</w:t>
      </w:r>
      <w:r>
        <w:rPr>
          <w:lang w:val="en-US"/>
        </w:rPr>
        <w:t>5.3.3</w:t>
      </w:r>
      <w:r>
        <w:rPr>
          <w:rFonts w:hint="eastAsia"/>
        </w:rPr>
        <w:tab/>
      </w:r>
      <w:r>
        <w:rPr>
          <w:rFonts w:hint="eastAsia"/>
          <w:lang w:val="en-US"/>
        </w:rPr>
        <w:t>Off-axis spurious requirement</w:t>
      </w:r>
      <w:bookmarkEnd w:id="4002"/>
      <w:bookmarkEnd w:id="4003"/>
      <w:bookmarkEnd w:id="4004"/>
      <w:bookmarkEnd w:id="4005"/>
      <w:bookmarkEnd w:id="4006"/>
      <w:bookmarkEnd w:id="4007"/>
      <w:bookmarkEnd w:id="4008"/>
      <w:bookmarkEnd w:id="4009"/>
    </w:p>
    <w:p w14:paraId="7F6773FC" w14:textId="77777777" w:rsidR="00796090" w:rsidRDefault="00796090" w:rsidP="00796090">
      <w:pPr>
        <w:pStyle w:val="Heading5"/>
        <w:rPr>
          <w:lang w:val="en-US"/>
        </w:rPr>
      </w:pPr>
      <w:bookmarkStart w:id="4010" w:name="_Toc161753983"/>
      <w:bookmarkStart w:id="4011" w:name="_Toc161754604"/>
      <w:bookmarkStart w:id="4012" w:name="_Toc163202177"/>
      <w:bookmarkStart w:id="4013" w:name="_Toc169888433"/>
      <w:bookmarkStart w:id="4014" w:name="_Toc171551622"/>
      <w:bookmarkStart w:id="4015" w:name="_Toc176775344"/>
      <w:bookmarkStart w:id="4016" w:name="_Toc187243939"/>
      <w:bookmarkStart w:id="4017" w:name="_Toc193201488"/>
      <w:r>
        <w:rPr>
          <w:rFonts w:hint="eastAsia"/>
          <w:lang w:val="en-US"/>
        </w:rPr>
        <w:t>9</w:t>
      </w:r>
      <w:r>
        <w:t>.</w:t>
      </w:r>
      <w:r>
        <w:rPr>
          <w:lang w:val="en-US"/>
        </w:rPr>
        <w:t>5</w:t>
      </w:r>
      <w:r>
        <w:t>.3.3.1</w:t>
      </w:r>
      <w:r>
        <w:rPr>
          <w:lang w:val="en-US"/>
        </w:rPr>
        <w:tab/>
        <w:t>Applicability</w:t>
      </w:r>
      <w:bookmarkEnd w:id="4010"/>
      <w:bookmarkEnd w:id="4011"/>
      <w:bookmarkEnd w:id="4012"/>
      <w:bookmarkEnd w:id="4013"/>
      <w:bookmarkEnd w:id="4014"/>
      <w:bookmarkEnd w:id="4015"/>
      <w:bookmarkEnd w:id="4016"/>
      <w:bookmarkEnd w:id="4017"/>
    </w:p>
    <w:p w14:paraId="3ED9928B" w14:textId="4511C32D" w:rsidR="00796090" w:rsidRDefault="00B76F7F" w:rsidP="00796090">
      <w:pPr>
        <w:rPr>
          <w:lang w:val="en-US"/>
        </w:rPr>
      </w:pPr>
      <w:r w:rsidRPr="00980716">
        <w:rPr>
          <w:lang w:val="en-US"/>
        </w:rPr>
        <w:t xml:space="preserve">The </w:t>
      </w:r>
      <w:r>
        <w:rPr>
          <w:lang w:val="en-US"/>
        </w:rPr>
        <w:t xml:space="preserve">regional </w:t>
      </w:r>
      <w:r w:rsidRPr="00980716">
        <w:rPr>
          <w:lang w:val="en-US"/>
        </w:rPr>
        <w:t>Off-axis spurious requirement is applicable to NTN VSAT operating in band n512. The Off-axis spurious emissions are measured as EIRP.</w:t>
      </w:r>
    </w:p>
    <w:p w14:paraId="3BD7AC0C"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5BF0221F" w14:textId="4B319497" w:rsidR="00796090" w:rsidRDefault="00796090" w:rsidP="00796090">
      <w:pPr>
        <w:pStyle w:val="Heading5"/>
        <w:rPr>
          <w:lang w:val="en-US"/>
        </w:rPr>
      </w:pPr>
      <w:bookmarkStart w:id="4018" w:name="_Toc161753984"/>
      <w:bookmarkStart w:id="4019" w:name="_Toc161754605"/>
      <w:bookmarkStart w:id="4020" w:name="_Toc163202178"/>
      <w:bookmarkStart w:id="4021" w:name="_Toc169888434"/>
      <w:bookmarkStart w:id="4022" w:name="_Toc171551623"/>
      <w:bookmarkStart w:id="4023" w:name="_Toc176775345"/>
      <w:bookmarkStart w:id="4024" w:name="_Toc187243940"/>
      <w:bookmarkStart w:id="4025" w:name="_Toc193201489"/>
      <w:r>
        <w:rPr>
          <w:lang w:val="en-US"/>
        </w:rPr>
        <w:t>9.5.3.3.2</w:t>
      </w:r>
      <w:r>
        <w:rPr>
          <w:lang w:val="en-US"/>
        </w:rPr>
        <w:tab/>
        <w:t>General</w:t>
      </w:r>
      <w:bookmarkEnd w:id="4018"/>
      <w:bookmarkEnd w:id="4019"/>
      <w:bookmarkEnd w:id="4020"/>
      <w:bookmarkEnd w:id="4021"/>
      <w:bookmarkEnd w:id="4022"/>
      <w:bookmarkEnd w:id="4023"/>
      <w:bookmarkEnd w:id="4024"/>
      <w:bookmarkEnd w:id="4025"/>
    </w:p>
    <w:p w14:paraId="2659F055" w14:textId="77777777" w:rsidR="00796090" w:rsidRDefault="00796090" w:rsidP="00796090">
      <w:pPr>
        <w:rPr>
          <w:lang w:val="en-US"/>
        </w:rPr>
      </w:pPr>
      <w:r>
        <w:rPr>
          <w:lang w:val="en-US"/>
        </w:rPr>
        <w:t>The requirements specified in table 9.5.3.3.2-1 apply to NTN VSAT at 10 meters distance from the NTN VSAT.</w:t>
      </w:r>
    </w:p>
    <w:p w14:paraId="6365A406" w14:textId="77777777" w:rsidR="00796090" w:rsidRPr="00467B56" w:rsidRDefault="00796090" w:rsidP="00796090">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796090" w14:paraId="7F8ED360" w14:textId="77777777" w:rsidTr="007159D8">
        <w:tc>
          <w:tcPr>
            <w:tcW w:w="3209" w:type="dxa"/>
          </w:tcPr>
          <w:p w14:paraId="4D526E65" w14:textId="77777777" w:rsidR="00796090" w:rsidRDefault="00796090" w:rsidP="007159D8">
            <w:pPr>
              <w:pStyle w:val="TAH"/>
              <w:rPr>
                <w:lang w:val="en-US"/>
              </w:rPr>
            </w:pPr>
            <w:r>
              <w:rPr>
                <w:lang w:val="en-US"/>
              </w:rPr>
              <w:t>Frequency range</w:t>
            </w:r>
          </w:p>
          <w:p w14:paraId="6E61E7F7" w14:textId="77777777" w:rsidR="00796090" w:rsidRDefault="00796090" w:rsidP="007159D8">
            <w:pPr>
              <w:pStyle w:val="TAH"/>
              <w:rPr>
                <w:lang w:val="en-US"/>
              </w:rPr>
            </w:pPr>
            <w:r>
              <w:rPr>
                <w:lang w:val="en-US"/>
              </w:rPr>
              <w:t>(MHz)</w:t>
            </w:r>
          </w:p>
        </w:tc>
        <w:tc>
          <w:tcPr>
            <w:tcW w:w="3210" w:type="dxa"/>
          </w:tcPr>
          <w:p w14:paraId="3D0CCF50" w14:textId="77777777" w:rsidR="00796090" w:rsidRDefault="00796090" w:rsidP="007159D8">
            <w:pPr>
              <w:pStyle w:val="TAH"/>
              <w:rPr>
                <w:lang w:val="en-US"/>
              </w:rPr>
            </w:pPr>
            <w:r>
              <w:rPr>
                <w:lang w:val="en-US"/>
              </w:rPr>
              <w:t>EIRP Limit</w:t>
            </w:r>
          </w:p>
          <w:p w14:paraId="2F7A0F26" w14:textId="77777777" w:rsidR="00796090" w:rsidRDefault="00796090" w:rsidP="007159D8">
            <w:pPr>
              <w:pStyle w:val="TAH"/>
              <w:rPr>
                <w:lang w:val="en-US"/>
              </w:rPr>
            </w:pPr>
            <w:r>
              <w:rPr>
                <w:lang w:val="en-US"/>
              </w:rPr>
              <w:t>(dBμV/m)</w:t>
            </w:r>
          </w:p>
        </w:tc>
        <w:tc>
          <w:tcPr>
            <w:tcW w:w="3210" w:type="dxa"/>
          </w:tcPr>
          <w:p w14:paraId="78A3EB89" w14:textId="77777777" w:rsidR="00796090" w:rsidRDefault="00796090" w:rsidP="007159D8">
            <w:pPr>
              <w:pStyle w:val="TAH"/>
              <w:rPr>
                <w:lang w:val="en-US"/>
              </w:rPr>
            </w:pPr>
            <w:r>
              <w:rPr>
                <w:lang w:val="en-US"/>
              </w:rPr>
              <w:t>Measurement bandwidth</w:t>
            </w:r>
          </w:p>
          <w:p w14:paraId="438FD297" w14:textId="77777777" w:rsidR="00796090" w:rsidRDefault="00796090" w:rsidP="007159D8">
            <w:pPr>
              <w:pStyle w:val="TAH"/>
              <w:rPr>
                <w:lang w:val="en-US"/>
              </w:rPr>
            </w:pPr>
            <w:r>
              <w:rPr>
                <w:lang w:val="en-US"/>
              </w:rPr>
              <w:t>(kHz)</w:t>
            </w:r>
          </w:p>
        </w:tc>
      </w:tr>
      <w:tr w:rsidR="00796090" w14:paraId="43F83A1F" w14:textId="77777777" w:rsidTr="007159D8">
        <w:tc>
          <w:tcPr>
            <w:tcW w:w="3209" w:type="dxa"/>
          </w:tcPr>
          <w:p w14:paraId="255018FD" w14:textId="77777777" w:rsidR="00796090" w:rsidRDefault="00796090" w:rsidP="007159D8">
            <w:pPr>
              <w:pStyle w:val="TAC"/>
              <w:rPr>
                <w:lang w:val="en-US"/>
              </w:rPr>
            </w:pPr>
            <w:r>
              <w:rPr>
                <w:lang w:val="en-US"/>
              </w:rPr>
              <w:t>30 – 230</w:t>
            </w:r>
          </w:p>
        </w:tc>
        <w:tc>
          <w:tcPr>
            <w:tcW w:w="3210" w:type="dxa"/>
          </w:tcPr>
          <w:p w14:paraId="0CDB795B" w14:textId="77777777" w:rsidR="00796090" w:rsidRDefault="00796090" w:rsidP="007159D8">
            <w:pPr>
              <w:pStyle w:val="TAC"/>
              <w:rPr>
                <w:lang w:val="en-US"/>
              </w:rPr>
            </w:pPr>
            <w:r>
              <w:rPr>
                <w:lang w:val="en-US"/>
              </w:rPr>
              <w:t>30</w:t>
            </w:r>
          </w:p>
        </w:tc>
        <w:tc>
          <w:tcPr>
            <w:tcW w:w="3210" w:type="dxa"/>
          </w:tcPr>
          <w:p w14:paraId="5ACB4A8F" w14:textId="77777777" w:rsidR="00796090" w:rsidRDefault="00796090" w:rsidP="007159D8">
            <w:pPr>
              <w:pStyle w:val="TAC"/>
              <w:rPr>
                <w:lang w:val="en-US"/>
              </w:rPr>
            </w:pPr>
            <w:r>
              <w:rPr>
                <w:lang w:val="en-US"/>
              </w:rPr>
              <w:t>120</w:t>
            </w:r>
          </w:p>
        </w:tc>
      </w:tr>
      <w:tr w:rsidR="00796090" w14:paraId="29F61934" w14:textId="77777777" w:rsidTr="007159D8">
        <w:tc>
          <w:tcPr>
            <w:tcW w:w="3209" w:type="dxa"/>
          </w:tcPr>
          <w:p w14:paraId="24DA9FDD" w14:textId="77777777" w:rsidR="00796090" w:rsidRDefault="00796090" w:rsidP="007159D8">
            <w:pPr>
              <w:pStyle w:val="TAC"/>
              <w:rPr>
                <w:lang w:val="en-US"/>
              </w:rPr>
            </w:pPr>
            <w:r>
              <w:rPr>
                <w:lang w:val="en-US"/>
              </w:rPr>
              <w:t>230 – 1000</w:t>
            </w:r>
          </w:p>
        </w:tc>
        <w:tc>
          <w:tcPr>
            <w:tcW w:w="3210" w:type="dxa"/>
          </w:tcPr>
          <w:p w14:paraId="7233AAA3" w14:textId="77777777" w:rsidR="00796090" w:rsidRDefault="00796090" w:rsidP="007159D8">
            <w:pPr>
              <w:pStyle w:val="TAC"/>
              <w:rPr>
                <w:lang w:val="en-US"/>
              </w:rPr>
            </w:pPr>
            <w:r>
              <w:rPr>
                <w:lang w:val="en-US"/>
              </w:rPr>
              <w:t>37</w:t>
            </w:r>
          </w:p>
        </w:tc>
        <w:tc>
          <w:tcPr>
            <w:tcW w:w="3210" w:type="dxa"/>
          </w:tcPr>
          <w:p w14:paraId="432628C0" w14:textId="77777777" w:rsidR="00796090" w:rsidRDefault="00796090" w:rsidP="007159D8">
            <w:pPr>
              <w:pStyle w:val="TAC"/>
              <w:rPr>
                <w:lang w:val="en-US"/>
              </w:rPr>
            </w:pPr>
            <w:r>
              <w:rPr>
                <w:lang w:val="en-US"/>
              </w:rPr>
              <w:t>120</w:t>
            </w:r>
          </w:p>
        </w:tc>
      </w:tr>
    </w:tbl>
    <w:p w14:paraId="6131B65B" w14:textId="77777777" w:rsidR="00796090" w:rsidRPr="00464553" w:rsidRDefault="00796090" w:rsidP="00796090">
      <w:pPr>
        <w:rPr>
          <w:lang w:val="en-US"/>
        </w:rPr>
      </w:pPr>
    </w:p>
    <w:p w14:paraId="4B2DB26D" w14:textId="5F31D25F" w:rsidR="00796090" w:rsidRDefault="00796090" w:rsidP="00796090">
      <w:pPr>
        <w:pStyle w:val="Heading5"/>
        <w:rPr>
          <w:lang w:val="en-US"/>
        </w:rPr>
      </w:pPr>
      <w:bookmarkStart w:id="4026" w:name="_Toc161753985"/>
      <w:bookmarkStart w:id="4027" w:name="_Toc161754606"/>
      <w:bookmarkStart w:id="4028" w:name="_Toc163202179"/>
      <w:bookmarkStart w:id="4029" w:name="_Toc169888435"/>
      <w:bookmarkStart w:id="4030" w:name="_Toc171551624"/>
      <w:bookmarkStart w:id="4031" w:name="_Toc176775346"/>
      <w:bookmarkStart w:id="4032" w:name="_Toc187243941"/>
      <w:bookmarkStart w:id="4033" w:name="_Toc193201490"/>
      <w:r>
        <w:rPr>
          <w:lang w:val="en-US"/>
        </w:rPr>
        <w:t>9.5.3.3.3</w:t>
      </w:r>
      <w:r>
        <w:rPr>
          <w:lang w:val="en-US"/>
        </w:rPr>
        <w:tab/>
        <w:t>“Emissions disabled” state</w:t>
      </w:r>
      <w:bookmarkEnd w:id="4026"/>
      <w:bookmarkEnd w:id="4027"/>
      <w:bookmarkEnd w:id="4028"/>
      <w:bookmarkEnd w:id="4029"/>
      <w:bookmarkEnd w:id="4030"/>
      <w:bookmarkEnd w:id="4031"/>
      <w:bookmarkEnd w:id="4032"/>
      <w:bookmarkEnd w:id="4033"/>
    </w:p>
    <w:p w14:paraId="3322D29F" w14:textId="77777777" w:rsidR="00796090" w:rsidRDefault="00796090" w:rsidP="00796090">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59F6DB20" w14:textId="77777777" w:rsidR="00796090" w:rsidRDefault="00796090" w:rsidP="00796090">
      <w:pPr>
        <w:spacing w:after="0"/>
        <w:rPr>
          <w:lang w:val="en-US"/>
        </w:rPr>
      </w:pPr>
    </w:p>
    <w:p w14:paraId="6E4151C2" w14:textId="77777777" w:rsidR="00796090" w:rsidRPr="00877F2B" w:rsidRDefault="00796090" w:rsidP="00796090">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796090" w14:paraId="3C519402" w14:textId="77777777" w:rsidTr="007159D8">
        <w:tc>
          <w:tcPr>
            <w:tcW w:w="3209" w:type="dxa"/>
          </w:tcPr>
          <w:p w14:paraId="5AEA7856" w14:textId="77777777" w:rsidR="00796090" w:rsidRDefault="00796090" w:rsidP="007159D8">
            <w:pPr>
              <w:pStyle w:val="TAH"/>
              <w:rPr>
                <w:lang w:val="en-US"/>
              </w:rPr>
            </w:pPr>
            <w:r>
              <w:rPr>
                <w:lang w:val="en-US"/>
              </w:rPr>
              <w:t>Frequency range</w:t>
            </w:r>
          </w:p>
          <w:p w14:paraId="701754A1" w14:textId="77777777" w:rsidR="00796090" w:rsidRDefault="00796090" w:rsidP="007159D8">
            <w:pPr>
              <w:pStyle w:val="TAH"/>
              <w:rPr>
                <w:lang w:val="en-US"/>
              </w:rPr>
            </w:pPr>
            <w:r>
              <w:rPr>
                <w:lang w:val="en-US"/>
              </w:rPr>
              <w:t>(GHz)</w:t>
            </w:r>
          </w:p>
        </w:tc>
        <w:tc>
          <w:tcPr>
            <w:tcW w:w="3210" w:type="dxa"/>
          </w:tcPr>
          <w:p w14:paraId="4A169914" w14:textId="77777777" w:rsidR="00796090" w:rsidRDefault="00796090" w:rsidP="007159D8">
            <w:pPr>
              <w:pStyle w:val="TAH"/>
              <w:rPr>
                <w:lang w:val="en-US"/>
              </w:rPr>
            </w:pPr>
            <w:r>
              <w:rPr>
                <w:lang w:val="en-US"/>
              </w:rPr>
              <w:t>EIRP Limit</w:t>
            </w:r>
          </w:p>
          <w:p w14:paraId="5FFB6004" w14:textId="77777777" w:rsidR="00796090" w:rsidRDefault="00796090" w:rsidP="007159D8">
            <w:pPr>
              <w:pStyle w:val="TAH"/>
              <w:rPr>
                <w:lang w:val="en-US"/>
              </w:rPr>
            </w:pPr>
            <w:r>
              <w:rPr>
                <w:lang w:val="en-US"/>
              </w:rPr>
              <w:t>(dBm)</w:t>
            </w:r>
          </w:p>
        </w:tc>
        <w:tc>
          <w:tcPr>
            <w:tcW w:w="3210" w:type="dxa"/>
          </w:tcPr>
          <w:p w14:paraId="499F6BCB" w14:textId="77777777" w:rsidR="00796090" w:rsidRDefault="00796090" w:rsidP="007159D8">
            <w:pPr>
              <w:pStyle w:val="TAH"/>
              <w:rPr>
                <w:lang w:val="en-US"/>
              </w:rPr>
            </w:pPr>
            <w:r>
              <w:rPr>
                <w:lang w:val="en-US"/>
              </w:rPr>
              <w:t>Measurement bandwidth</w:t>
            </w:r>
          </w:p>
          <w:p w14:paraId="03F72BA2" w14:textId="77777777" w:rsidR="00796090" w:rsidRDefault="00796090" w:rsidP="007159D8">
            <w:pPr>
              <w:pStyle w:val="TAH"/>
              <w:rPr>
                <w:lang w:val="en-US"/>
              </w:rPr>
            </w:pPr>
            <w:r>
              <w:rPr>
                <w:lang w:val="en-US"/>
              </w:rPr>
              <w:t>(kHz)</w:t>
            </w:r>
          </w:p>
        </w:tc>
      </w:tr>
      <w:tr w:rsidR="00796090" w14:paraId="11878D15" w14:textId="77777777" w:rsidTr="007159D8">
        <w:tc>
          <w:tcPr>
            <w:tcW w:w="3209" w:type="dxa"/>
          </w:tcPr>
          <w:p w14:paraId="20A7E65F" w14:textId="77777777" w:rsidR="00796090" w:rsidRDefault="00796090" w:rsidP="007159D8">
            <w:pPr>
              <w:pStyle w:val="TAC"/>
              <w:rPr>
                <w:lang w:val="en-US"/>
              </w:rPr>
            </w:pPr>
            <w:r>
              <w:rPr>
                <w:lang w:val="en-US"/>
              </w:rPr>
              <w:t>1.0 – 2.0</w:t>
            </w:r>
          </w:p>
        </w:tc>
        <w:tc>
          <w:tcPr>
            <w:tcW w:w="3210" w:type="dxa"/>
          </w:tcPr>
          <w:p w14:paraId="643D9597" w14:textId="77777777" w:rsidR="00796090" w:rsidRDefault="00796090" w:rsidP="007159D8">
            <w:pPr>
              <w:pStyle w:val="TAC"/>
              <w:rPr>
                <w:lang w:val="en-US"/>
              </w:rPr>
            </w:pPr>
            <w:r>
              <w:rPr>
                <w:lang w:val="en-US"/>
              </w:rPr>
              <w:t>-48</w:t>
            </w:r>
          </w:p>
        </w:tc>
        <w:tc>
          <w:tcPr>
            <w:tcW w:w="3210" w:type="dxa"/>
          </w:tcPr>
          <w:p w14:paraId="29A09BD9" w14:textId="77777777" w:rsidR="00796090" w:rsidRDefault="00796090" w:rsidP="007159D8">
            <w:pPr>
              <w:pStyle w:val="TAC"/>
              <w:rPr>
                <w:lang w:val="en-US"/>
              </w:rPr>
            </w:pPr>
            <w:r>
              <w:rPr>
                <w:lang w:val="en-US"/>
              </w:rPr>
              <w:t>100</w:t>
            </w:r>
          </w:p>
        </w:tc>
      </w:tr>
      <w:tr w:rsidR="00796090" w14:paraId="6F2B569B" w14:textId="77777777" w:rsidTr="007159D8">
        <w:tc>
          <w:tcPr>
            <w:tcW w:w="3209" w:type="dxa"/>
          </w:tcPr>
          <w:p w14:paraId="183C096A" w14:textId="77777777" w:rsidR="00796090" w:rsidRDefault="00796090" w:rsidP="007159D8">
            <w:pPr>
              <w:pStyle w:val="TAC"/>
              <w:rPr>
                <w:lang w:val="en-US"/>
              </w:rPr>
            </w:pPr>
            <w:r>
              <w:rPr>
                <w:lang w:val="en-US"/>
              </w:rPr>
              <w:t>2.0 – 10.7</w:t>
            </w:r>
          </w:p>
        </w:tc>
        <w:tc>
          <w:tcPr>
            <w:tcW w:w="3210" w:type="dxa"/>
          </w:tcPr>
          <w:p w14:paraId="5241F67B" w14:textId="77777777" w:rsidR="00796090" w:rsidRDefault="00796090" w:rsidP="007159D8">
            <w:pPr>
              <w:pStyle w:val="TAC"/>
              <w:rPr>
                <w:lang w:val="en-US"/>
              </w:rPr>
            </w:pPr>
            <w:r>
              <w:rPr>
                <w:lang w:val="en-US"/>
              </w:rPr>
              <w:t>-42</w:t>
            </w:r>
          </w:p>
        </w:tc>
        <w:tc>
          <w:tcPr>
            <w:tcW w:w="3210" w:type="dxa"/>
          </w:tcPr>
          <w:p w14:paraId="4799B7C2" w14:textId="77777777" w:rsidR="00796090" w:rsidRDefault="00796090" w:rsidP="007159D8">
            <w:pPr>
              <w:pStyle w:val="TAC"/>
              <w:rPr>
                <w:lang w:val="en-US"/>
              </w:rPr>
            </w:pPr>
            <w:r>
              <w:rPr>
                <w:lang w:val="en-US"/>
              </w:rPr>
              <w:t>100</w:t>
            </w:r>
          </w:p>
        </w:tc>
      </w:tr>
      <w:tr w:rsidR="00796090" w14:paraId="2C22ED4E" w14:textId="77777777" w:rsidTr="007159D8">
        <w:tc>
          <w:tcPr>
            <w:tcW w:w="3209" w:type="dxa"/>
          </w:tcPr>
          <w:p w14:paraId="6CA65CEF" w14:textId="77777777" w:rsidR="00796090" w:rsidRDefault="00796090" w:rsidP="007159D8">
            <w:pPr>
              <w:pStyle w:val="TAC"/>
              <w:rPr>
                <w:lang w:val="en-US"/>
              </w:rPr>
            </w:pPr>
            <w:r>
              <w:rPr>
                <w:lang w:val="en-US"/>
              </w:rPr>
              <w:t>10.7 – 21.2</w:t>
            </w:r>
          </w:p>
        </w:tc>
        <w:tc>
          <w:tcPr>
            <w:tcW w:w="3210" w:type="dxa"/>
          </w:tcPr>
          <w:p w14:paraId="45483AEE" w14:textId="77777777" w:rsidR="00796090" w:rsidRDefault="00796090" w:rsidP="007159D8">
            <w:pPr>
              <w:pStyle w:val="TAC"/>
              <w:rPr>
                <w:lang w:val="en-US"/>
              </w:rPr>
            </w:pPr>
            <w:r>
              <w:rPr>
                <w:lang w:val="en-US"/>
              </w:rPr>
              <w:t>-36</w:t>
            </w:r>
          </w:p>
        </w:tc>
        <w:tc>
          <w:tcPr>
            <w:tcW w:w="3210" w:type="dxa"/>
          </w:tcPr>
          <w:p w14:paraId="7F098AE8" w14:textId="77777777" w:rsidR="00796090" w:rsidRDefault="00796090" w:rsidP="007159D8">
            <w:pPr>
              <w:pStyle w:val="TAC"/>
              <w:rPr>
                <w:lang w:val="en-US"/>
              </w:rPr>
            </w:pPr>
            <w:r>
              <w:rPr>
                <w:lang w:val="en-US"/>
              </w:rPr>
              <w:t>100</w:t>
            </w:r>
          </w:p>
        </w:tc>
      </w:tr>
      <w:tr w:rsidR="00796090" w14:paraId="42D38CEB" w14:textId="77777777" w:rsidTr="007159D8">
        <w:tc>
          <w:tcPr>
            <w:tcW w:w="3209" w:type="dxa"/>
          </w:tcPr>
          <w:p w14:paraId="52F68919" w14:textId="77777777" w:rsidR="00796090" w:rsidRDefault="00796090" w:rsidP="007159D8">
            <w:pPr>
              <w:pStyle w:val="TAC"/>
              <w:rPr>
                <w:lang w:val="en-US"/>
              </w:rPr>
            </w:pPr>
            <w:r>
              <w:rPr>
                <w:lang w:val="en-US"/>
              </w:rPr>
              <w:t>21.2 – 60.0</w:t>
            </w:r>
          </w:p>
        </w:tc>
        <w:tc>
          <w:tcPr>
            <w:tcW w:w="3210" w:type="dxa"/>
          </w:tcPr>
          <w:p w14:paraId="56F67406" w14:textId="77777777" w:rsidR="00796090" w:rsidRDefault="00796090" w:rsidP="007159D8">
            <w:pPr>
              <w:pStyle w:val="TAC"/>
              <w:rPr>
                <w:lang w:val="en-US"/>
              </w:rPr>
            </w:pPr>
            <w:r>
              <w:rPr>
                <w:lang w:val="en-US"/>
              </w:rPr>
              <w:t>-30</w:t>
            </w:r>
          </w:p>
        </w:tc>
        <w:tc>
          <w:tcPr>
            <w:tcW w:w="3210" w:type="dxa"/>
          </w:tcPr>
          <w:p w14:paraId="47CDF241" w14:textId="77777777" w:rsidR="00796090" w:rsidRDefault="00796090" w:rsidP="007159D8">
            <w:pPr>
              <w:pStyle w:val="TAC"/>
              <w:rPr>
                <w:lang w:val="en-US"/>
              </w:rPr>
            </w:pPr>
            <w:r>
              <w:rPr>
                <w:lang w:val="en-US"/>
              </w:rPr>
              <w:t>100</w:t>
            </w:r>
          </w:p>
        </w:tc>
      </w:tr>
    </w:tbl>
    <w:p w14:paraId="48D1DD07" w14:textId="77777777" w:rsidR="00796090" w:rsidRDefault="00796090" w:rsidP="00796090">
      <w:pPr>
        <w:rPr>
          <w:lang w:val="en-US"/>
        </w:rPr>
      </w:pPr>
    </w:p>
    <w:p w14:paraId="36191E39" w14:textId="77777777" w:rsidR="00796090" w:rsidRDefault="00796090" w:rsidP="00796090">
      <w:pPr>
        <w:pStyle w:val="Heading5"/>
        <w:rPr>
          <w:lang w:val="en-US"/>
        </w:rPr>
      </w:pPr>
      <w:bookmarkStart w:id="4034" w:name="_Toc161753986"/>
      <w:bookmarkStart w:id="4035" w:name="_Toc161754607"/>
      <w:bookmarkStart w:id="4036" w:name="_Toc163202180"/>
      <w:bookmarkStart w:id="4037" w:name="_Toc169888436"/>
      <w:bookmarkStart w:id="4038" w:name="_Toc171551625"/>
      <w:bookmarkStart w:id="4039" w:name="_Toc176775347"/>
      <w:bookmarkStart w:id="4040" w:name="_Toc187243942"/>
      <w:bookmarkStart w:id="4041" w:name="_Toc193201491"/>
      <w:r>
        <w:rPr>
          <w:lang w:val="en-US"/>
        </w:rPr>
        <w:t>9.5.3.3.4</w:t>
      </w:r>
      <w:r>
        <w:rPr>
          <w:lang w:val="en-US"/>
        </w:rPr>
        <w:tab/>
        <w:t>“Carrier-on” and “Carrier-off” states</w:t>
      </w:r>
      <w:bookmarkEnd w:id="4034"/>
      <w:bookmarkEnd w:id="4035"/>
      <w:bookmarkEnd w:id="4036"/>
      <w:bookmarkEnd w:id="4037"/>
      <w:bookmarkEnd w:id="4038"/>
      <w:bookmarkEnd w:id="4039"/>
      <w:bookmarkEnd w:id="4040"/>
      <w:bookmarkEnd w:id="4041"/>
    </w:p>
    <w:p w14:paraId="7CA951E3" w14:textId="77777777" w:rsidR="00796090" w:rsidRDefault="00796090" w:rsidP="00796090">
      <w:pPr>
        <w:spacing w:after="0"/>
        <w:rPr>
          <w:lang w:eastAsia="fr-FR"/>
        </w:rPr>
      </w:pPr>
      <w:r>
        <w:rPr>
          <w:lang w:val="en-US" w:eastAsia="fr-FR"/>
        </w:rPr>
        <w:t xml:space="preserve">The requirements specified in table 9.5.3.3.4-1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06B761DC" w14:textId="77777777" w:rsidR="00796090" w:rsidRDefault="00796090" w:rsidP="00796090">
      <w:pPr>
        <w:rPr>
          <w:lang w:val="en-US"/>
        </w:rPr>
      </w:pPr>
    </w:p>
    <w:p w14:paraId="4431FA15" w14:textId="77777777" w:rsidR="00796090" w:rsidRDefault="00796090" w:rsidP="00796090">
      <w:pPr>
        <w:pStyle w:val="TH"/>
        <w:rPr>
          <w:lang w:val="en-US"/>
        </w:rPr>
      </w:pPr>
      <w:r>
        <w:rPr>
          <w:lang w:val="en-US"/>
        </w:rPr>
        <w:t>Table 9.5.3.3.4-1: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796090" w14:paraId="143321A1" w14:textId="77777777" w:rsidTr="007159D8">
        <w:tc>
          <w:tcPr>
            <w:tcW w:w="3209" w:type="dxa"/>
          </w:tcPr>
          <w:p w14:paraId="4C53C435" w14:textId="77777777" w:rsidR="00796090" w:rsidRDefault="00796090" w:rsidP="007159D8">
            <w:pPr>
              <w:pStyle w:val="TAH"/>
              <w:rPr>
                <w:lang w:val="en-US"/>
              </w:rPr>
            </w:pPr>
            <w:r>
              <w:rPr>
                <w:lang w:val="en-US"/>
              </w:rPr>
              <w:t>Frequency range</w:t>
            </w:r>
          </w:p>
          <w:p w14:paraId="449AF128" w14:textId="77777777" w:rsidR="00796090" w:rsidRDefault="00796090" w:rsidP="007159D8">
            <w:pPr>
              <w:pStyle w:val="TAH"/>
              <w:rPr>
                <w:lang w:val="en-US"/>
              </w:rPr>
            </w:pPr>
            <w:r>
              <w:rPr>
                <w:lang w:val="en-US"/>
              </w:rPr>
              <w:t>(GHz)</w:t>
            </w:r>
          </w:p>
        </w:tc>
        <w:tc>
          <w:tcPr>
            <w:tcW w:w="3210" w:type="dxa"/>
          </w:tcPr>
          <w:p w14:paraId="07226573" w14:textId="77777777" w:rsidR="00796090" w:rsidRDefault="00796090" w:rsidP="007159D8">
            <w:pPr>
              <w:pStyle w:val="TAH"/>
              <w:rPr>
                <w:lang w:val="en-US"/>
              </w:rPr>
            </w:pPr>
            <w:r>
              <w:rPr>
                <w:lang w:val="en-US"/>
              </w:rPr>
              <w:t>EIRP Limit</w:t>
            </w:r>
          </w:p>
          <w:p w14:paraId="4D9A9F0E" w14:textId="77777777" w:rsidR="00796090" w:rsidRDefault="00796090" w:rsidP="007159D8">
            <w:pPr>
              <w:pStyle w:val="TAH"/>
              <w:rPr>
                <w:lang w:val="en-US"/>
              </w:rPr>
            </w:pPr>
            <w:r>
              <w:rPr>
                <w:lang w:val="en-US"/>
              </w:rPr>
              <w:t>(dBm)</w:t>
            </w:r>
          </w:p>
        </w:tc>
        <w:tc>
          <w:tcPr>
            <w:tcW w:w="3210" w:type="dxa"/>
          </w:tcPr>
          <w:p w14:paraId="3FD4B15B" w14:textId="77777777" w:rsidR="00796090" w:rsidRDefault="00796090" w:rsidP="007159D8">
            <w:pPr>
              <w:pStyle w:val="TAH"/>
              <w:rPr>
                <w:lang w:val="en-US"/>
              </w:rPr>
            </w:pPr>
            <w:r>
              <w:rPr>
                <w:lang w:val="en-US"/>
              </w:rPr>
              <w:t>Measurement bandwidth</w:t>
            </w:r>
          </w:p>
          <w:p w14:paraId="5DA4BEA8" w14:textId="77777777" w:rsidR="00796090" w:rsidRDefault="00796090" w:rsidP="007159D8">
            <w:pPr>
              <w:pStyle w:val="TAH"/>
              <w:rPr>
                <w:lang w:val="en-US"/>
              </w:rPr>
            </w:pPr>
            <w:r>
              <w:rPr>
                <w:lang w:val="en-US"/>
              </w:rPr>
              <w:t>(MHz)</w:t>
            </w:r>
          </w:p>
        </w:tc>
      </w:tr>
      <w:tr w:rsidR="00796090" w14:paraId="479892F8" w14:textId="77777777" w:rsidTr="007159D8">
        <w:tc>
          <w:tcPr>
            <w:tcW w:w="3209" w:type="dxa"/>
          </w:tcPr>
          <w:p w14:paraId="089DD4DD" w14:textId="77777777" w:rsidR="00796090" w:rsidRDefault="00796090" w:rsidP="007159D8">
            <w:pPr>
              <w:pStyle w:val="TAC"/>
              <w:rPr>
                <w:lang w:val="en-US"/>
              </w:rPr>
            </w:pPr>
            <w:r>
              <w:rPr>
                <w:lang w:val="en-US"/>
              </w:rPr>
              <w:t>1.00 – 3.40</w:t>
            </w:r>
          </w:p>
        </w:tc>
        <w:tc>
          <w:tcPr>
            <w:tcW w:w="3210" w:type="dxa"/>
          </w:tcPr>
          <w:p w14:paraId="29FBDEAE" w14:textId="77777777" w:rsidR="00796090" w:rsidRDefault="00796090" w:rsidP="007159D8">
            <w:pPr>
              <w:pStyle w:val="TAC"/>
              <w:rPr>
                <w:lang w:val="en-US"/>
              </w:rPr>
            </w:pPr>
            <w:r>
              <w:rPr>
                <w:lang w:val="en-US"/>
              </w:rPr>
              <w:t>-41</w:t>
            </w:r>
          </w:p>
        </w:tc>
        <w:tc>
          <w:tcPr>
            <w:tcW w:w="3210" w:type="dxa"/>
          </w:tcPr>
          <w:p w14:paraId="3E9A7C1F" w14:textId="77777777" w:rsidR="00796090" w:rsidRDefault="00796090" w:rsidP="007159D8">
            <w:pPr>
              <w:pStyle w:val="TAC"/>
              <w:rPr>
                <w:lang w:val="en-US"/>
              </w:rPr>
            </w:pPr>
            <w:r>
              <w:rPr>
                <w:lang w:val="en-US"/>
              </w:rPr>
              <w:t>0.1</w:t>
            </w:r>
          </w:p>
        </w:tc>
      </w:tr>
      <w:tr w:rsidR="00796090" w14:paraId="0C0DAAAC" w14:textId="77777777" w:rsidTr="007159D8">
        <w:tc>
          <w:tcPr>
            <w:tcW w:w="3209" w:type="dxa"/>
          </w:tcPr>
          <w:p w14:paraId="434B088A" w14:textId="77777777" w:rsidR="00796090" w:rsidRDefault="00796090" w:rsidP="007159D8">
            <w:pPr>
              <w:pStyle w:val="TAC"/>
              <w:rPr>
                <w:lang w:val="en-US"/>
              </w:rPr>
            </w:pPr>
            <w:r>
              <w:rPr>
                <w:lang w:val="en-US"/>
              </w:rPr>
              <w:t>3.40 – 10.70</w:t>
            </w:r>
          </w:p>
        </w:tc>
        <w:tc>
          <w:tcPr>
            <w:tcW w:w="3210" w:type="dxa"/>
          </w:tcPr>
          <w:p w14:paraId="309364CF" w14:textId="77777777" w:rsidR="00796090" w:rsidRDefault="00796090" w:rsidP="007159D8">
            <w:pPr>
              <w:pStyle w:val="TAC"/>
              <w:rPr>
                <w:lang w:val="en-US"/>
              </w:rPr>
            </w:pPr>
            <w:r>
              <w:rPr>
                <w:lang w:val="en-US"/>
              </w:rPr>
              <w:t>-35</w:t>
            </w:r>
          </w:p>
        </w:tc>
        <w:tc>
          <w:tcPr>
            <w:tcW w:w="3210" w:type="dxa"/>
          </w:tcPr>
          <w:p w14:paraId="218F2867" w14:textId="77777777" w:rsidR="00796090" w:rsidRDefault="00796090" w:rsidP="007159D8">
            <w:pPr>
              <w:pStyle w:val="TAC"/>
              <w:rPr>
                <w:lang w:val="en-US"/>
              </w:rPr>
            </w:pPr>
            <w:r>
              <w:rPr>
                <w:lang w:val="en-US"/>
              </w:rPr>
              <w:t>0.1</w:t>
            </w:r>
          </w:p>
        </w:tc>
      </w:tr>
      <w:tr w:rsidR="00796090" w14:paraId="2A7C708D" w14:textId="77777777" w:rsidTr="007159D8">
        <w:tc>
          <w:tcPr>
            <w:tcW w:w="3209" w:type="dxa"/>
          </w:tcPr>
          <w:p w14:paraId="03594541" w14:textId="77777777" w:rsidR="00796090" w:rsidRDefault="00796090" w:rsidP="007159D8">
            <w:pPr>
              <w:pStyle w:val="TAC"/>
              <w:rPr>
                <w:lang w:val="en-US"/>
              </w:rPr>
            </w:pPr>
            <w:r>
              <w:rPr>
                <w:lang w:val="en-US"/>
              </w:rPr>
              <w:t>10.70 – 21.20</w:t>
            </w:r>
          </w:p>
        </w:tc>
        <w:tc>
          <w:tcPr>
            <w:tcW w:w="3210" w:type="dxa"/>
          </w:tcPr>
          <w:p w14:paraId="12C28E01" w14:textId="77777777" w:rsidR="00796090" w:rsidRDefault="00796090" w:rsidP="007159D8">
            <w:pPr>
              <w:pStyle w:val="TAC"/>
              <w:rPr>
                <w:lang w:val="en-US"/>
              </w:rPr>
            </w:pPr>
            <w:r>
              <w:rPr>
                <w:lang w:val="en-US"/>
              </w:rPr>
              <w:t>-29</w:t>
            </w:r>
          </w:p>
        </w:tc>
        <w:tc>
          <w:tcPr>
            <w:tcW w:w="3210" w:type="dxa"/>
          </w:tcPr>
          <w:p w14:paraId="4CCE8977" w14:textId="77777777" w:rsidR="00796090" w:rsidRDefault="00796090" w:rsidP="007159D8">
            <w:pPr>
              <w:pStyle w:val="TAC"/>
              <w:rPr>
                <w:lang w:val="en-US"/>
              </w:rPr>
            </w:pPr>
            <w:r>
              <w:rPr>
                <w:lang w:val="en-US"/>
              </w:rPr>
              <w:t>0.1</w:t>
            </w:r>
          </w:p>
        </w:tc>
      </w:tr>
      <w:tr w:rsidR="00796090" w14:paraId="665ADC0D" w14:textId="77777777" w:rsidTr="007159D8">
        <w:tc>
          <w:tcPr>
            <w:tcW w:w="3209" w:type="dxa"/>
          </w:tcPr>
          <w:p w14:paraId="02F68E4B" w14:textId="77777777" w:rsidR="00796090" w:rsidRDefault="00796090" w:rsidP="007159D8">
            <w:pPr>
              <w:pStyle w:val="TAC"/>
              <w:rPr>
                <w:lang w:val="en-US"/>
              </w:rPr>
            </w:pPr>
            <w:r>
              <w:rPr>
                <w:lang w:val="en-US"/>
              </w:rPr>
              <w:t>21.20 – 27.35</w:t>
            </w:r>
          </w:p>
        </w:tc>
        <w:tc>
          <w:tcPr>
            <w:tcW w:w="3210" w:type="dxa"/>
          </w:tcPr>
          <w:p w14:paraId="47BD8825" w14:textId="77777777" w:rsidR="00796090" w:rsidRDefault="00796090" w:rsidP="007159D8">
            <w:pPr>
              <w:pStyle w:val="TAC"/>
              <w:rPr>
                <w:lang w:val="en-US"/>
              </w:rPr>
            </w:pPr>
            <w:r>
              <w:rPr>
                <w:lang w:val="en-US"/>
              </w:rPr>
              <w:t>-23</w:t>
            </w:r>
          </w:p>
        </w:tc>
        <w:tc>
          <w:tcPr>
            <w:tcW w:w="3210" w:type="dxa"/>
          </w:tcPr>
          <w:p w14:paraId="4D1CD66C" w14:textId="77777777" w:rsidR="00796090" w:rsidRDefault="00796090" w:rsidP="007159D8">
            <w:pPr>
              <w:pStyle w:val="TAC"/>
              <w:rPr>
                <w:lang w:val="en-US"/>
              </w:rPr>
            </w:pPr>
            <w:r>
              <w:rPr>
                <w:lang w:val="en-US"/>
              </w:rPr>
              <w:t>0.1</w:t>
            </w:r>
          </w:p>
        </w:tc>
      </w:tr>
      <w:tr w:rsidR="00036B05" w14:paraId="2A550988" w14:textId="77777777" w:rsidTr="005416B7">
        <w:tc>
          <w:tcPr>
            <w:tcW w:w="3209" w:type="dxa"/>
            <w:tcBorders>
              <w:bottom w:val="nil"/>
            </w:tcBorders>
          </w:tcPr>
          <w:p w14:paraId="46B8D15D" w14:textId="77777777" w:rsidR="00036B05" w:rsidRDefault="00036B05" w:rsidP="00036B05">
            <w:pPr>
              <w:pStyle w:val="TAC"/>
              <w:rPr>
                <w:lang w:val="en-US"/>
              </w:rPr>
            </w:pPr>
            <w:r>
              <w:rPr>
                <w:lang w:val="en-US"/>
              </w:rPr>
              <w:t>27.35 – 27.50</w:t>
            </w:r>
          </w:p>
        </w:tc>
        <w:tc>
          <w:tcPr>
            <w:tcW w:w="3210" w:type="dxa"/>
          </w:tcPr>
          <w:p w14:paraId="3B44B32E" w14:textId="090AE3EB" w:rsidR="00036B05" w:rsidRDefault="00036B05" w:rsidP="00036B05">
            <w:pPr>
              <w:pStyle w:val="TAC"/>
              <w:rPr>
                <w:lang w:val="en-US"/>
              </w:rPr>
            </w:pPr>
            <w:r>
              <w:rPr>
                <w:lang w:val="en-US"/>
              </w:rPr>
              <w:t>-5 (Note 1)</w:t>
            </w:r>
          </w:p>
        </w:tc>
        <w:tc>
          <w:tcPr>
            <w:tcW w:w="3210" w:type="dxa"/>
          </w:tcPr>
          <w:p w14:paraId="559AAFBF" w14:textId="77777777" w:rsidR="00036B05" w:rsidRDefault="00036B05" w:rsidP="00036B05">
            <w:pPr>
              <w:pStyle w:val="TAC"/>
              <w:rPr>
                <w:lang w:val="en-US"/>
              </w:rPr>
            </w:pPr>
            <w:r>
              <w:rPr>
                <w:lang w:val="en-US"/>
              </w:rPr>
              <w:t>1</w:t>
            </w:r>
          </w:p>
        </w:tc>
      </w:tr>
      <w:tr w:rsidR="00036B05" w14:paraId="0D5056C5" w14:textId="77777777" w:rsidTr="005416B7">
        <w:tc>
          <w:tcPr>
            <w:tcW w:w="3209" w:type="dxa"/>
            <w:tcBorders>
              <w:top w:val="nil"/>
            </w:tcBorders>
          </w:tcPr>
          <w:p w14:paraId="1B5B6367" w14:textId="77777777" w:rsidR="00036B05" w:rsidRDefault="00036B05" w:rsidP="00036B05">
            <w:pPr>
              <w:pStyle w:val="TAC"/>
              <w:rPr>
                <w:lang w:val="en-US"/>
              </w:rPr>
            </w:pPr>
          </w:p>
        </w:tc>
        <w:tc>
          <w:tcPr>
            <w:tcW w:w="3210" w:type="dxa"/>
          </w:tcPr>
          <w:p w14:paraId="1C01145A" w14:textId="01D656FD" w:rsidR="00036B05" w:rsidRDefault="00036B05" w:rsidP="00036B05">
            <w:pPr>
              <w:pStyle w:val="TAC"/>
              <w:rPr>
                <w:lang w:val="en-US"/>
              </w:rPr>
            </w:pPr>
            <w:r>
              <w:rPr>
                <w:lang w:val="en-US"/>
              </w:rPr>
              <w:t>-23 (Note 2)</w:t>
            </w:r>
          </w:p>
        </w:tc>
        <w:tc>
          <w:tcPr>
            <w:tcW w:w="3210" w:type="dxa"/>
          </w:tcPr>
          <w:p w14:paraId="7076816E" w14:textId="77777777" w:rsidR="00036B05" w:rsidRDefault="00036B05" w:rsidP="00036B05">
            <w:pPr>
              <w:pStyle w:val="TAC"/>
              <w:rPr>
                <w:lang w:val="en-US"/>
              </w:rPr>
            </w:pPr>
            <w:r>
              <w:rPr>
                <w:lang w:val="en-US"/>
              </w:rPr>
              <w:t>0.1</w:t>
            </w:r>
          </w:p>
        </w:tc>
      </w:tr>
      <w:tr w:rsidR="00036B05" w14:paraId="2C3E6462" w14:textId="77777777" w:rsidTr="005416B7">
        <w:tc>
          <w:tcPr>
            <w:tcW w:w="3209" w:type="dxa"/>
            <w:tcBorders>
              <w:bottom w:val="nil"/>
            </w:tcBorders>
          </w:tcPr>
          <w:p w14:paraId="5E1D7624" w14:textId="77777777" w:rsidR="00036B05" w:rsidRDefault="00036B05" w:rsidP="00036B05">
            <w:pPr>
              <w:pStyle w:val="TAC"/>
              <w:rPr>
                <w:lang w:val="en-US"/>
              </w:rPr>
            </w:pPr>
            <w:r>
              <w:rPr>
                <w:lang w:val="en-US"/>
              </w:rPr>
              <w:t>27.50 – 29.35</w:t>
            </w:r>
          </w:p>
        </w:tc>
        <w:tc>
          <w:tcPr>
            <w:tcW w:w="3210" w:type="dxa"/>
          </w:tcPr>
          <w:p w14:paraId="2B4A3439" w14:textId="16D3C642" w:rsidR="00036B05" w:rsidRDefault="00036B05" w:rsidP="00036B05">
            <w:pPr>
              <w:pStyle w:val="TAC"/>
              <w:rPr>
                <w:lang w:val="en-US"/>
              </w:rPr>
            </w:pPr>
            <w:r>
              <w:rPr>
                <w:lang w:val="en-US"/>
              </w:rPr>
              <w:t>-5 (Note 1)</w:t>
            </w:r>
          </w:p>
        </w:tc>
        <w:tc>
          <w:tcPr>
            <w:tcW w:w="3210" w:type="dxa"/>
          </w:tcPr>
          <w:p w14:paraId="58C22CD2" w14:textId="77777777" w:rsidR="00036B05" w:rsidRDefault="00036B05" w:rsidP="00036B05">
            <w:pPr>
              <w:pStyle w:val="TAC"/>
              <w:rPr>
                <w:lang w:val="en-US"/>
              </w:rPr>
            </w:pPr>
            <w:r>
              <w:rPr>
                <w:lang w:val="en-US"/>
              </w:rPr>
              <w:t>1</w:t>
            </w:r>
          </w:p>
        </w:tc>
      </w:tr>
      <w:tr w:rsidR="00036B05" w14:paraId="6DE0FB0B" w14:textId="77777777" w:rsidTr="005416B7">
        <w:tc>
          <w:tcPr>
            <w:tcW w:w="3209" w:type="dxa"/>
            <w:tcBorders>
              <w:top w:val="nil"/>
            </w:tcBorders>
          </w:tcPr>
          <w:p w14:paraId="709DD33F" w14:textId="77777777" w:rsidR="00036B05" w:rsidRDefault="00036B05" w:rsidP="00036B05">
            <w:pPr>
              <w:pStyle w:val="TAC"/>
              <w:rPr>
                <w:lang w:val="en-US"/>
              </w:rPr>
            </w:pPr>
          </w:p>
        </w:tc>
        <w:tc>
          <w:tcPr>
            <w:tcW w:w="3210" w:type="dxa"/>
          </w:tcPr>
          <w:p w14:paraId="71BE1B4F" w14:textId="55699B1C" w:rsidR="00036B05" w:rsidRDefault="00036B05" w:rsidP="00036B05">
            <w:pPr>
              <w:pStyle w:val="TAC"/>
              <w:rPr>
                <w:lang w:val="en-US"/>
              </w:rPr>
            </w:pPr>
            <w:r>
              <w:rPr>
                <w:lang w:val="en-US"/>
              </w:rPr>
              <w:t>-23 (Note 2)</w:t>
            </w:r>
          </w:p>
        </w:tc>
        <w:tc>
          <w:tcPr>
            <w:tcW w:w="3210" w:type="dxa"/>
          </w:tcPr>
          <w:p w14:paraId="252A969E" w14:textId="77777777" w:rsidR="00036B05" w:rsidRDefault="00036B05" w:rsidP="00036B05">
            <w:pPr>
              <w:pStyle w:val="TAC"/>
              <w:rPr>
                <w:lang w:val="en-US"/>
              </w:rPr>
            </w:pPr>
            <w:r>
              <w:rPr>
                <w:lang w:val="en-US"/>
              </w:rPr>
              <w:t>0.1</w:t>
            </w:r>
          </w:p>
        </w:tc>
      </w:tr>
      <w:tr w:rsidR="00796090" w14:paraId="336269F8" w14:textId="77777777" w:rsidTr="007159D8">
        <w:tc>
          <w:tcPr>
            <w:tcW w:w="3209" w:type="dxa"/>
          </w:tcPr>
          <w:p w14:paraId="6B0BD86B" w14:textId="77777777" w:rsidR="00796090" w:rsidRDefault="00796090" w:rsidP="007159D8">
            <w:pPr>
              <w:pStyle w:val="TAC"/>
              <w:rPr>
                <w:lang w:val="en-US"/>
              </w:rPr>
            </w:pPr>
            <w:r>
              <w:rPr>
                <w:lang w:val="en-US"/>
              </w:rPr>
              <w:t>29.35 – 29.50</w:t>
            </w:r>
          </w:p>
        </w:tc>
        <w:tc>
          <w:tcPr>
            <w:tcW w:w="3210" w:type="dxa"/>
          </w:tcPr>
          <w:p w14:paraId="407A71CA" w14:textId="77777777" w:rsidR="00796090" w:rsidRDefault="00796090" w:rsidP="007159D8">
            <w:pPr>
              <w:pStyle w:val="TAC"/>
              <w:rPr>
                <w:lang w:val="en-US"/>
              </w:rPr>
            </w:pPr>
            <w:r>
              <w:rPr>
                <w:lang w:val="en-US"/>
              </w:rPr>
              <w:t>-5</w:t>
            </w:r>
          </w:p>
        </w:tc>
        <w:tc>
          <w:tcPr>
            <w:tcW w:w="3210" w:type="dxa"/>
          </w:tcPr>
          <w:p w14:paraId="346C2208" w14:textId="77777777" w:rsidR="00796090" w:rsidRDefault="00796090" w:rsidP="007159D8">
            <w:pPr>
              <w:pStyle w:val="TAC"/>
              <w:rPr>
                <w:lang w:val="en-US"/>
              </w:rPr>
            </w:pPr>
            <w:r>
              <w:rPr>
                <w:lang w:val="en-US"/>
              </w:rPr>
              <w:t>1</w:t>
            </w:r>
          </w:p>
        </w:tc>
      </w:tr>
      <w:tr w:rsidR="00796090" w14:paraId="6765367F" w14:textId="77777777" w:rsidTr="007159D8">
        <w:tc>
          <w:tcPr>
            <w:tcW w:w="3209" w:type="dxa"/>
          </w:tcPr>
          <w:p w14:paraId="6188197F" w14:textId="77777777" w:rsidR="00796090" w:rsidRDefault="00796090" w:rsidP="007159D8">
            <w:pPr>
              <w:pStyle w:val="TAC"/>
              <w:rPr>
                <w:lang w:val="en-US"/>
              </w:rPr>
            </w:pPr>
            <w:r>
              <w:rPr>
                <w:lang w:val="en-US"/>
              </w:rPr>
              <w:t>30.00 – 30.15</w:t>
            </w:r>
          </w:p>
        </w:tc>
        <w:tc>
          <w:tcPr>
            <w:tcW w:w="3210" w:type="dxa"/>
          </w:tcPr>
          <w:p w14:paraId="3D470523" w14:textId="77777777" w:rsidR="00796090" w:rsidRDefault="00796090" w:rsidP="007159D8">
            <w:pPr>
              <w:pStyle w:val="TAC"/>
              <w:rPr>
                <w:lang w:val="en-US"/>
              </w:rPr>
            </w:pPr>
            <w:r>
              <w:rPr>
                <w:lang w:val="en-US"/>
              </w:rPr>
              <w:t>-5</w:t>
            </w:r>
          </w:p>
        </w:tc>
        <w:tc>
          <w:tcPr>
            <w:tcW w:w="3210" w:type="dxa"/>
          </w:tcPr>
          <w:p w14:paraId="689CEE0C" w14:textId="77777777" w:rsidR="00796090" w:rsidRDefault="00796090" w:rsidP="007159D8">
            <w:pPr>
              <w:pStyle w:val="TAC"/>
              <w:rPr>
                <w:lang w:val="en-US"/>
              </w:rPr>
            </w:pPr>
            <w:r>
              <w:rPr>
                <w:lang w:val="en-US"/>
              </w:rPr>
              <w:t>1</w:t>
            </w:r>
          </w:p>
        </w:tc>
      </w:tr>
      <w:tr w:rsidR="00796090" w14:paraId="36A023DA" w14:textId="77777777" w:rsidTr="007159D8">
        <w:tc>
          <w:tcPr>
            <w:tcW w:w="3209" w:type="dxa"/>
          </w:tcPr>
          <w:p w14:paraId="30E894CF" w14:textId="77777777" w:rsidR="00796090" w:rsidRDefault="00796090" w:rsidP="007159D8">
            <w:pPr>
              <w:pStyle w:val="TAC"/>
              <w:rPr>
                <w:lang w:val="en-US"/>
              </w:rPr>
            </w:pPr>
            <w:r>
              <w:rPr>
                <w:lang w:val="en-US"/>
              </w:rPr>
              <w:t>30.15 – 60.00</w:t>
            </w:r>
          </w:p>
        </w:tc>
        <w:tc>
          <w:tcPr>
            <w:tcW w:w="3210" w:type="dxa"/>
          </w:tcPr>
          <w:p w14:paraId="65A1878A" w14:textId="77777777" w:rsidR="00796090" w:rsidRDefault="00796090" w:rsidP="007159D8">
            <w:pPr>
              <w:pStyle w:val="TAC"/>
              <w:rPr>
                <w:lang w:val="en-US"/>
              </w:rPr>
            </w:pPr>
            <w:r>
              <w:rPr>
                <w:lang w:val="en-US"/>
              </w:rPr>
              <w:t>-23</w:t>
            </w:r>
          </w:p>
        </w:tc>
        <w:tc>
          <w:tcPr>
            <w:tcW w:w="3210" w:type="dxa"/>
          </w:tcPr>
          <w:p w14:paraId="00D997C5" w14:textId="77777777" w:rsidR="00796090" w:rsidRDefault="00796090" w:rsidP="007159D8">
            <w:pPr>
              <w:pStyle w:val="TAC"/>
              <w:rPr>
                <w:lang w:val="en-US"/>
              </w:rPr>
            </w:pPr>
            <w:r>
              <w:rPr>
                <w:lang w:val="en-US"/>
              </w:rPr>
              <w:t>0.1</w:t>
            </w:r>
          </w:p>
        </w:tc>
      </w:tr>
      <w:tr w:rsidR="00796090" w14:paraId="39A51ED0" w14:textId="77777777" w:rsidTr="007159D8">
        <w:tc>
          <w:tcPr>
            <w:tcW w:w="9629" w:type="dxa"/>
            <w:gridSpan w:val="3"/>
          </w:tcPr>
          <w:p w14:paraId="18A3780E" w14:textId="4F705671" w:rsidR="00036B05" w:rsidRDefault="00036B05" w:rsidP="00036B05">
            <w:pPr>
              <w:pStyle w:val="TAN"/>
              <w:rPr>
                <w:lang w:val="en-US"/>
              </w:rPr>
            </w:pPr>
            <w:r>
              <w:rPr>
                <w:lang w:val="en-US"/>
              </w:rPr>
              <w:t>NOTE 1:</w:t>
            </w:r>
            <w:r>
              <w:tab/>
            </w:r>
            <w:r>
              <w:rPr>
                <w:lang w:val="en-US"/>
              </w:rPr>
              <w:t>For mobile VSAT transmitting in the frequency range 29.5 – 30.0 GHz</w:t>
            </w:r>
          </w:p>
          <w:p w14:paraId="778EBAE7" w14:textId="23B0FBA7" w:rsidR="00796090" w:rsidRDefault="00036B05" w:rsidP="00036B05">
            <w:pPr>
              <w:pStyle w:val="TAN"/>
              <w:rPr>
                <w:lang w:val="en-US"/>
              </w:rPr>
            </w:pPr>
            <w:r>
              <w:rPr>
                <w:lang w:val="en-US"/>
              </w:rPr>
              <w:t>NOTE 2:</w:t>
            </w:r>
            <w:r>
              <w:tab/>
            </w:r>
            <w:r>
              <w:rPr>
                <w:lang w:val="en-US"/>
              </w:rPr>
              <w:t>For mobile VSAT transmitting in the frequency range 27.5 – 29.5 GHz</w:t>
            </w:r>
          </w:p>
        </w:tc>
      </w:tr>
    </w:tbl>
    <w:p w14:paraId="0E9BE4D0" w14:textId="77777777" w:rsidR="00796090" w:rsidRDefault="00796090" w:rsidP="00796090">
      <w:pPr>
        <w:rPr>
          <w:lang w:val="en-US"/>
        </w:rPr>
      </w:pPr>
    </w:p>
    <w:p w14:paraId="0DA5AB79" w14:textId="639CA82C" w:rsidR="00796090" w:rsidRDefault="00796090" w:rsidP="00775266">
      <w:pPr>
        <w:pStyle w:val="Heading2"/>
        <w:rPr>
          <w:lang w:val="en-US"/>
        </w:rPr>
      </w:pPr>
      <w:bookmarkStart w:id="4042" w:name="_Toc161753987"/>
      <w:bookmarkStart w:id="4043" w:name="_Toc161754608"/>
      <w:bookmarkStart w:id="4044" w:name="_Toc163202181"/>
      <w:bookmarkStart w:id="4045" w:name="_Toc169888437"/>
      <w:bookmarkStart w:id="4046" w:name="_Toc171551626"/>
      <w:bookmarkStart w:id="4047" w:name="_Toc176775348"/>
      <w:bookmarkStart w:id="4048" w:name="_Toc187243943"/>
      <w:bookmarkStart w:id="4049" w:name="_Toc193201492"/>
      <w:r>
        <w:rPr>
          <w:rFonts w:hint="eastAsia"/>
          <w:lang w:val="en-US"/>
        </w:rPr>
        <w:lastRenderedPageBreak/>
        <w:t>9</w:t>
      </w:r>
      <w:r>
        <w:t>.</w:t>
      </w:r>
      <w:r>
        <w:rPr>
          <w:rFonts w:hint="eastAsia"/>
          <w:lang w:val="en-US"/>
        </w:rPr>
        <w:t>6</w:t>
      </w:r>
      <w:r>
        <w:rPr>
          <w:rFonts w:hint="eastAsia"/>
        </w:rPr>
        <w:tab/>
      </w:r>
      <w:bookmarkEnd w:id="4042"/>
      <w:bookmarkEnd w:id="4043"/>
      <w:bookmarkEnd w:id="4044"/>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4045"/>
      <w:bookmarkEnd w:id="4046"/>
      <w:bookmarkEnd w:id="4047"/>
      <w:bookmarkEnd w:id="4048"/>
      <w:bookmarkEnd w:id="4049"/>
    </w:p>
    <w:p w14:paraId="27B0055E" w14:textId="1F429CA0" w:rsidR="00796090" w:rsidRDefault="00796090" w:rsidP="00575D07">
      <w:pPr>
        <w:pStyle w:val="Heading3"/>
        <w:rPr>
          <w:lang w:val="en-US"/>
        </w:rPr>
      </w:pPr>
      <w:bookmarkStart w:id="4050" w:name="_Toc161753988"/>
      <w:bookmarkStart w:id="4051" w:name="_Toc161754609"/>
      <w:bookmarkStart w:id="4052" w:name="_Toc163202182"/>
      <w:bookmarkStart w:id="4053" w:name="_Toc169888438"/>
      <w:bookmarkStart w:id="4054" w:name="_Toc171551627"/>
      <w:bookmarkStart w:id="4055" w:name="_Toc176775349"/>
      <w:bookmarkStart w:id="4056" w:name="_Toc187243944"/>
      <w:bookmarkStart w:id="4057" w:name="_Toc193201493"/>
      <w:r>
        <w:rPr>
          <w:rFonts w:hint="eastAsia"/>
          <w:lang w:val="en-US"/>
        </w:rPr>
        <w:t>9</w:t>
      </w:r>
      <w:r>
        <w:t>.</w:t>
      </w:r>
      <w:r>
        <w:rPr>
          <w:rFonts w:hint="eastAsia"/>
          <w:lang w:val="en-US"/>
        </w:rPr>
        <w:t>6</w:t>
      </w:r>
      <w:r>
        <w:t>.1</w:t>
      </w:r>
      <w:r>
        <w:rPr>
          <w:lang w:val="en-US"/>
        </w:rPr>
        <w:tab/>
      </w:r>
      <w:bookmarkStart w:id="4058" w:name="_Hlk169885968"/>
      <w:bookmarkEnd w:id="4050"/>
      <w:bookmarkEnd w:id="4051"/>
      <w:bookmarkEnd w:id="4052"/>
      <w:r w:rsidR="00A5294B" w:rsidRPr="006E32C1">
        <w:rPr>
          <w:lang w:val="en-US"/>
        </w:rPr>
        <w:t>Antenna pointing accuracy</w:t>
      </w:r>
      <w:bookmarkEnd w:id="4053"/>
      <w:bookmarkEnd w:id="4054"/>
      <w:bookmarkEnd w:id="4055"/>
      <w:bookmarkEnd w:id="4056"/>
      <w:bookmarkEnd w:id="4057"/>
      <w:bookmarkEnd w:id="4058"/>
    </w:p>
    <w:p w14:paraId="57EBBE78" w14:textId="144A61DD" w:rsidR="000D3064" w:rsidRPr="000D3064" w:rsidRDefault="000D3064" w:rsidP="00F15778">
      <w:pPr>
        <w:pStyle w:val="Heading4"/>
        <w:rPr>
          <w:lang w:val="en-US"/>
        </w:rPr>
      </w:pPr>
      <w:bookmarkStart w:id="4059" w:name="_Toc169888439"/>
      <w:bookmarkStart w:id="4060" w:name="_Toc171551628"/>
      <w:bookmarkStart w:id="4061" w:name="_Toc176775350"/>
      <w:bookmarkStart w:id="4062" w:name="_Toc187243945"/>
      <w:bookmarkStart w:id="4063" w:name="_Toc193201494"/>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4059"/>
      <w:bookmarkEnd w:id="4060"/>
      <w:bookmarkEnd w:id="4061"/>
      <w:bookmarkEnd w:id="4062"/>
      <w:bookmarkEnd w:id="4063"/>
    </w:p>
    <w:p w14:paraId="29FF10BD" w14:textId="77777777" w:rsidR="006B5B1E" w:rsidRPr="00451D16" w:rsidRDefault="006B5B1E" w:rsidP="006B5B1E">
      <w:pPr>
        <w:pStyle w:val="Heading5"/>
        <w:rPr>
          <w:lang w:val="en-US"/>
        </w:rPr>
      </w:pPr>
      <w:bookmarkStart w:id="4064" w:name="_Toc169888440"/>
      <w:bookmarkStart w:id="4065" w:name="_Toc171551629"/>
      <w:bookmarkStart w:id="4066" w:name="_Toc176775351"/>
      <w:bookmarkStart w:id="4067" w:name="_Toc187243946"/>
      <w:bookmarkStart w:id="4068" w:name="_Toc193201495"/>
      <w:r w:rsidRPr="00451D16">
        <w:rPr>
          <w:lang w:val="en-US"/>
        </w:rPr>
        <w:t>9.6.1.1.1</w:t>
      </w:r>
      <w:r w:rsidRPr="00451D16">
        <w:rPr>
          <w:lang w:val="en-US"/>
        </w:rPr>
        <w:tab/>
        <w:t>Applicability</w:t>
      </w:r>
      <w:bookmarkEnd w:id="4064"/>
      <w:bookmarkEnd w:id="4065"/>
      <w:bookmarkEnd w:id="4066"/>
      <w:bookmarkEnd w:id="4067"/>
      <w:bookmarkEnd w:id="4068"/>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4069" w:name="_Toc169888441"/>
      <w:bookmarkStart w:id="4070" w:name="_Toc171551630"/>
      <w:bookmarkStart w:id="4071" w:name="_Toc176775352"/>
      <w:bookmarkStart w:id="4072" w:name="_Toc187243947"/>
      <w:bookmarkStart w:id="4073" w:name="_Toc193201496"/>
      <w:r w:rsidRPr="00451D16">
        <w:rPr>
          <w:lang w:val="en-US"/>
        </w:rPr>
        <w:t>9.6.1.1.2</w:t>
      </w:r>
      <w:r w:rsidRPr="00451D16">
        <w:rPr>
          <w:lang w:val="en-US"/>
        </w:rPr>
        <w:tab/>
      </w:r>
      <w:r w:rsidRPr="00451D16">
        <w:rPr>
          <w:rFonts w:hint="eastAsia"/>
          <w:lang w:val="en-US"/>
        </w:rPr>
        <w:t>P</w:t>
      </w:r>
      <w:r w:rsidRPr="00451D16">
        <w:rPr>
          <w:lang w:val="en-US"/>
        </w:rPr>
        <w:t>ointing Accuracy</w:t>
      </w:r>
      <w:bookmarkEnd w:id="4069"/>
      <w:bookmarkEnd w:id="4070"/>
      <w:bookmarkEnd w:id="4071"/>
      <w:bookmarkEnd w:id="4072"/>
      <w:bookmarkEnd w:id="4073"/>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4074" w:name="_Toc169888442"/>
      <w:bookmarkStart w:id="4075" w:name="_Toc171551631"/>
      <w:bookmarkStart w:id="4076" w:name="_Toc176775353"/>
      <w:bookmarkStart w:id="4077" w:name="_Toc187243948"/>
      <w:bookmarkStart w:id="4078" w:name="_Toc193201497"/>
      <w:r>
        <w:rPr>
          <w:lang w:val="en-US"/>
        </w:rPr>
        <w:t>9.6.1.1.3</w:t>
      </w:r>
      <w:r>
        <w:rPr>
          <w:lang w:val="en-US"/>
        </w:rPr>
        <w:tab/>
        <w:t>On-axis cross polarization isolation</w:t>
      </w:r>
      <w:bookmarkEnd w:id="4074"/>
      <w:bookmarkEnd w:id="4075"/>
      <w:bookmarkEnd w:id="4076"/>
      <w:bookmarkEnd w:id="4077"/>
      <w:bookmarkEnd w:id="4078"/>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4079" w:name="_Toc161753989"/>
      <w:bookmarkStart w:id="4080" w:name="_Toc161754610"/>
      <w:bookmarkStart w:id="4081" w:name="_Toc163202183"/>
      <w:bookmarkStart w:id="4082" w:name="_Toc169888443"/>
      <w:bookmarkStart w:id="4083" w:name="_Toc171551632"/>
      <w:bookmarkStart w:id="4084" w:name="_Toc176775354"/>
      <w:bookmarkStart w:id="4085" w:name="_Toc187243949"/>
      <w:bookmarkStart w:id="4086" w:name="_Toc193201498"/>
      <w:r>
        <w:rPr>
          <w:rFonts w:hint="eastAsia"/>
          <w:lang w:val="en-US"/>
        </w:rPr>
        <w:t>9</w:t>
      </w:r>
      <w:r>
        <w:t>.</w:t>
      </w:r>
      <w:r>
        <w:rPr>
          <w:rFonts w:hint="eastAsia"/>
          <w:lang w:val="en-US"/>
        </w:rPr>
        <w:t>6</w:t>
      </w:r>
      <w:r>
        <w:t>.</w:t>
      </w:r>
      <w:r w:rsidR="006F0149">
        <w:t>1.</w:t>
      </w:r>
      <w:r>
        <w:rPr>
          <w:rFonts w:hint="eastAsia"/>
          <w:lang w:val="en-US"/>
        </w:rPr>
        <w:t>2</w:t>
      </w:r>
      <w:r>
        <w:rPr>
          <w:lang w:val="en-US"/>
        </w:rPr>
        <w:tab/>
      </w:r>
      <w:bookmarkEnd w:id="4079"/>
      <w:bookmarkEnd w:id="4080"/>
      <w:bookmarkEnd w:id="4081"/>
      <w:r w:rsidR="006F0149">
        <w:rPr>
          <w:rFonts w:hint="eastAsia"/>
          <w:lang w:val="en-US"/>
        </w:rPr>
        <w:t>Minimum requirement for Fixed VSAT</w:t>
      </w:r>
      <w:r w:rsidR="006F0149">
        <w:rPr>
          <w:lang w:val="en-US"/>
        </w:rPr>
        <w:t xml:space="preserve"> types 1 or 2</w:t>
      </w:r>
      <w:bookmarkEnd w:id="4082"/>
      <w:bookmarkEnd w:id="4083"/>
      <w:bookmarkEnd w:id="4084"/>
      <w:bookmarkEnd w:id="4085"/>
      <w:bookmarkEnd w:id="4086"/>
    </w:p>
    <w:p w14:paraId="7D6118CA" w14:textId="77777777" w:rsidR="006F0149" w:rsidRDefault="006F0149" w:rsidP="006F0149">
      <w:pPr>
        <w:pStyle w:val="Heading5"/>
      </w:pPr>
      <w:bookmarkStart w:id="4087" w:name="_Toc169888444"/>
      <w:bookmarkStart w:id="4088" w:name="_Toc171551633"/>
      <w:bookmarkStart w:id="4089" w:name="_Toc176775355"/>
      <w:bookmarkStart w:id="4090" w:name="_Toc187243950"/>
      <w:bookmarkStart w:id="4091" w:name="_Toc193201499"/>
      <w:r>
        <w:rPr>
          <w:lang w:val="en-US"/>
        </w:rPr>
        <w:t>9.6.1.2.1</w:t>
      </w:r>
      <w:r>
        <w:rPr>
          <w:lang w:val="en-US"/>
        </w:rPr>
        <w:tab/>
        <w:t>Applicability</w:t>
      </w:r>
      <w:bookmarkEnd w:id="4087"/>
      <w:bookmarkEnd w:id="4088"/>
      <w:bookmarkEnd w:id="4089"/>
      <w:bookmarkEnd w:id="4090"/>
      <w:bookmarkEnd w:id="4091"/>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4092" w:name="_Toc169888445"/>
      <w:bookmarkStart w:id="4093" w:name="_Toc171551634"/>
      <w:bookmarkStart w:id="4094" w:name="_Toc176775356"/>
      <w:bookmarkStart w:id="4095" w:name="_Toc187243951"/>
      <w:bookmarkStart w:id="4096" w:name="_Toc193201500"/>
      <w:r>
        <w:t>9.6.1.2.2</w:t>
      </w:r>
      <w:r>
        <w:tab/>
        <w:t>Pointing Stability</w:t>
      </w:r>
      <w:bookmarkEnd w:id="4092"/>
      <w:bookmarkEnd w:id="4093"/>
      <w:bookmarkEnd w:id="4094"/>
      <w:bookmarkEnd w:id="4095"/>
      <w:bookmarkEnd w:id="4096"/>
    </w:p>
    <w:p w14:paraId="591A00A6" w14:textId="4B411061" w:rsidR="006F0149" w:rsidRPr="007B4B10" w:rsidRDefault="006F0149" w:rsidP="006F0149">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4097" w:name="_Toc169888446"/>
      <w:bookmarkStart w:id="4098" w:name="_Toc171551635"/>
      <w:bookmarkStart w:id="4099" w:name="_Toc176775357"/>
      <w:bookmarkStart w:id="4100" w:name="_Toc187243952"/>
      <w:bookmarkStart w:id="4101" w:name="_Toc193201501"/>
      <w:r>
        <w:lastRenderedPageBreak/>
        <w:t>9.6.1.2.3</w:t>
      </w:r>
      <w:r>
        <w:tab/>
        <w:t>Pointing Accuracy</w:t>
      </w:r>
      <w:bookmarkEnd w:id="4097"/>
      <w:bookmarkEnd w:id="4098"/>
      <w:bookmarkEnd w:id="4099"/>
      <w:bookmarkEnd w:id="4100"/>
      <w:bookmarkEnd w:id="4101"/>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±(δφ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4102" w:name="_Toc169888447"/>
      <w:bookmarkStart w:id="4103" w:name="_Toc171551636"/>
      <w:bookmarkStart w:id="4104" w:name="_Toc176775358"/>
      <w:bookmarkStart w:id="4105" w:name="_Toc187243953"/>
      <w:bookmarkStart w:id="4106" w:name="_Toc193201502"/>
      <w:r>
        <w:t>9.6.1.2.4</w:t>
      </w:r>
      <w:r>
        <w:tab/>
      </w:r>
      <w:r>
        <w:rPr>
          <w:lang w:val="en-US"/>
        </w:rPr>
        <w:t>P</w:t>
      </w:r>
      <w:r w:rsidRPr="00891D10">
        <w:rPr>
          <w:lang w:val="en-US"/>
        </w:rPr>
        <w:t>olarization angle alignment capability f</w:t>
      </w:r>
      <w:r>
        <w:rPr>
          <w:lang w:val="en-US"/>
        </w:rPr>
        <w:t>or linear polarization</w:t>
      </w:r>
      <w:bookmarkEnd w:id="4102"/>
      <w:bookmarkEnd w:id="4103"/>
      <w:bookmarkEnd w:id="4104"/>
      <w:bookmarkEnd w:id="4105"/>
      <w:bookmarkEnd w:id="4106"/>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04C3017B" w14:textId="77777777" w:rsidR="0035722C" w:rsidRDefault="0035722C" w:rsidP="0035722C">
      <w:pPr>
        <w:pStyle w:val="Heading3"/>
      </w:pPr>
      <w:bookmarkStart w:id="4107" w:name="_Toc169888448"/>
      <w:bookmarkStart w:id="4108" w:name="_Toc171551637"/>
      <w:bookmarkStart w:id="4109" w:name="_Toc176775359"/>
      <w:bookmarkStart w:id="4110" w:name="_Toc187243954"/>
      <w:bookmarkStart w:id="4111" w:name="_Toc193201503"/>
      <w:r>
        <w:t>9.6.2</w:t>
      </w:r>
      <w:r>
        <w:tab/>
      </w:r>
      <w:r w:rsidRPr="000E0D8D">
        <w:t>Antenna performance</w:t>
      </w:r>
      <w:bookmarkEnd w:id="4107"/>
      <w:bookmarkEnd w:id="4108"/>
      <w:bookmarkEnd w:id="4109"/>
      <w:bookmarkEnd w:id="4110"/>
      <w:bookmarkEnd w:id="4111"/>
    </w:p>
    <w:p w14:paraId="481C82FB" w14:textId="77777777" w:rsidR="0035722C" w:rsidRDefault="0035722C" w:rsidP="0035722C">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08D9B2F9" w14:textId="77777777"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77777777" w:rsidR="0035722C" w:rsidRDefault="0035722C" w:rsidP="0035722C">
      <w:pPr>
        <w:pStyle w:val="TH"/>
        <w:rPr>
          <w:lang w:val="en-US"/>
        </w:rPr>
      </w:pPr>
      <w:r w:rsidRPr="00EE7824">
        <w:t>Table 9.</w:t>
      </w:r>
      <w:r>
        <w:t>6</w:t>
      </w:r>
      <w:r w:rsidRPr="00EE7824">
        <w:t xml:space="preserve">.2-1: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16BE2110" w14:textId="785353EA"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77777777" w:rsidR="0035722C" w:rsidRDefault="0035722C" w:rsidP="0035722C">
      <w:pPr>
        <w:pStyle w:val="TH"/>
        <w:rPr>
          <w:lang w:val="en-US"/>
        </w:rPr>
      </w:pPr>
      <w:r w:rsidRPr="00EE7824">
        <w:lastRenderedPageBreak/>
        <w:t>Table 9.</w:t>
      </w:r>
      <w:r>
        <w:t>6</w:t>
      </w:r>
      <w:r w:rsidRPr="00EE7824">
        <w:t>.2-</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29DB64A2" w14:textId="7388FF03" w:rsidR="0035722C" w:rsidRPr="00CD1F39" w:rsidRDefault="0035722C" w:rsidP="0035722C">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3.</w:t>
      </w:r>
    </w:p>
    <w:p w14:paraId="60B076C9" w14:textId="77777777" w:rsidR="0035722C" w:rsidRDefault="0035722C" w:rsidP="0035722C">
      <w:pPr>
        <w:pStyle w:val="TH"/>
        <w:rPr>
          <w:lang w:val="en-US"/>
        </w:rPr>
      </w:pPr>
      <w:r w:rsidRPr="00EE7824">
        <w:t>Table 9.</w:t>
      </w:r>
      <w:r>
        <w:t>6</w:t>
      </w:r>
      <w:r w:rsidRPr="00EE7824">
        <w:t>.2-</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Pr="006E32C1" w:rsidRDefault="0035722C" w:rsidP="0035722C">
      <w:pPr>
        <w:rPr>
          <w:lang w:val="en-US"/>
        </w:rPr>
      </w:pPr>
    </w:p>
    <w:p w14:paraId="4F8FCADB" w14:textId="77777777" w:rsidR="00290137" w:rsidRDefault="00290137" w:rsidP="00290137">
      <w:pPr>
        <w:pStyle w:val="Heading2"/>
        <w:rPr>
          <w:lang w:val="en-US"/>
        </w:rPr>
      </w:pPr>
      <w:bookmarkStart w:id="4112" w:name="_Toc169888449"/>
      <w:bookmarkStart w:id="4113" w:name="_Toc171551638"/>
      <w:bookmarkStart w:id="4114" w:name="_Toc176775360"/>
      <w:bookmarkStart w:id="4115" w:name="_Toc187243955"/>
      <w:bookmarkStart w:id="4116" w:name="_Toc193201504"/>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4112"/>
      <w:bookmarkEnd w:id="4113"/>
      <w:bookmarkEnd w:id="4114"/>
      <w:bookmarkEnd w:id="4115"/>
      <w:bookmarkEnd w:id="4116"/>
    </w:p>
    <w:p w14:paraId="5A66108B" w14:textId="77777777" w:rsidR="00290137" w:rsidRDefault="00290137" w:rsidP="00290137">
      <w:pPr>
        <w:pStyle w:val="Heading3"/>
        <w:rPr>
          <w:lang w:val="en-US"/>
        </w:rPr>
      </w:pPr>
      <w:bookmarkStart w:id="4117" w:name="_Toc169888450"/>
      <w:bookmarkStart w:id="4118" w:name="_Toc171551639"/>
      <w:bookmarkStart w:id="4119" w:name="_Toc176775361"/>
      <w:bookmarkStart w:id="4120" w:name="_Toc187243956"/>
      <w:bookmarkStart w:id="4121" w:name="_Toc193201505"/>
      <w:r>
        <w:rPr>
          <w:rFonts w:hint="eastAsia"/>
          <w:lang w:val="en-US"/>
        </w:rPr>
        <w:t>9</w:t>
      </w:r>
      <w:r>
        <w:t>.</w:t>
      </w:r>
      <w:r>
        <w:rPr>
          <w:lang w:val="en-US"/>
        </w:rPr>
        <w:t>7</w:t>
      </w:r>
      <w:r>
        <w:t>.1</w:t>
      </w:r>
      <w:r>
        <w:rPr>
          <w:lang w:val="en-US"/>
        </w:rPr>
        <w:tab/>
        <w:t>General</w:t>
      </w:r>
      <w:bookmarkEnd w:id="4117"/>
      <w:bookmarkEnd w:id="4118"/>
      <w:bookmarkEnd w:id="4119"/>
      <w:bookmarkEnd w:id="4120"/>
      <w:bookmarkEnd w:id="4121"/>
    </w:p>
    <w:p w14:paraId="18958E4C" w14:textId="77777777" w:rsidR="00290137" w:rsidRDefault="00290137" w:rsidP="00290137">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77777777" w:rsidR="00290137" w:rsidRDefault="00290137" w:rsidP="00290137">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1901"/>
        <w:gridCol w:w="2441"/>
        <w:gridCol w:w="1424"/>
        <w:gridCol w:w="1978"/>
      </w:tblGrid>
      <w:tr w:rsidR="00290137" w:rsidRPr="00C04A08" w14:paraId="6049F7E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2C9E79" w14:textId="77777777" w:rsidR="00290137" w:rsidRPr="00C04A08" w:rsidRDefault="00290137" w:rsidP="007159D8">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83E81" w14:textId="77777777" w:rsidR="00290137" w:rsidRPr="00C04A08" w:rsidRDefault="00290137" w:rsidP="007159D8">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5A12BDB2" w14:textId="77777777" w:rsidR="00290137" w:rsidRPr="00BE1BF5" w:rsidRDefault="00290137" w:rsidP="007159D8">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4368D" w14:textId="77777777" w:rsidR="00290137" w:rsidRPr="00C04A08" w:rsidRDefault="00290137" w:rsidP="007159D8">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6D60" w14:textId="77777777" w:rsidR="00290137" w:rsidRPr="00C04A08" w:rsidRDefault="00290137" w:rsidP="007159D8">
            <w:pPr>
              <w:pStyle w:val="TAH"/>
              <w:rPr>
                <w:rFonts w:cs="Arial"/>
              </w:rPr>
            </w:pPr>
            <w:r w:rsidRPr="00C04A08">
              <w:rPr>
                <w:rFonts w:cs="Arial"/>
              </w:rPr>
              <w:t>Channel bandwidth (MHz)</w:t>
            </w:r>
          </w:p>
        </w:tc>
      </w:tr>
      <w:tr w:rsidR="00290137" w:rsidRPr="00C04A08" w14:paraId="29B6EBF0"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10B7642F" w14:textId="77777777" w:rsidR="00290137" w:rsidRPr="00C04A08" w:rsidRDefault="00290137" w:rsidP="007159D8">
            <w:pPr>
              <w:pStyle w:val="TAC"/>
              <w:rPr>
                <w:rFonts w:cs="Arial"/>
              </w:rPr>
            </w:pPr>
            <w:r w:rsidRPr="00C04A08">
              <w:rPr>
                <w:rFonts w:cs="Arial"/>
              </w:rPr>
              <w:t>NS_200</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668B12B3" w14:textId="77777777" w:rsidR="00290137" w:rsidRPr="00063211" w:rsidRDefault="00290137" w:rsidP="007159D8">
            <w:pPr>
              <w:pStyle w:val="TAC"/>
              <w:rPr>
                <w:rFonts w:eastAsiaTheme="minorEastAsia"/>
              </w:rPr>
            </w:pPr>
          </w:p>
        </w:tc>
        <w:tc>
          <w:tcPr>
            <w:tcW w:w="0" w:type="auto"/>
            <w:tcBorders>
              <w:top w:val="single" w:sz="4" w:space="0" w:color="auto"/>
              <w:left w:val="single" w:sz="4" w:space="0" w:color="auto"/>
              <w:bottom w:val="single" w:sz="4" w:space="0" w:color="auto"/>
              <w:right w:val="single" w:sz="4" w:space="0" w:color="auto"/>
            </w:tcBorders>
            <w:vAlign w:val="center"/>
          </w:tcPr>
          <w:p w14:paraId="00593CA4" w14:textId="77777777" w:rsidR="00290137" w:rsidRPr="00BE1BF5" w:rsidRDefault="00290137" w:rsidP="007159D8">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7A780A5C" w14:textId="77777777" w:rsidR="00290137" w:rsidRPr="00C04A08" w:rsidRDefault="00290137" w:rsidP="007159D8">
            <w:pPr>
              <w:pStyle w:val="TAC"/>
              <w:rPr>
                <w:rFonts w:cs="Arial"/>
              </w:rPr>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6A3260C2"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0B5F0833"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861A85" w14:textId="77777777" w:rsidR="00290137" w:rsidRPr="00C04A08" w:rsidRDefault="00290137" w:rsidP="007159D8">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58B45355" w14:textId="77777777" w:rsidR="00290137" w:rsidRDefault="00290137" w:rsidP="007159D8">
            <w:pPr>
              <w:pStyle w:val="TAC"/>
            </w:pPr>
            <w:r>
              <w:t xml:space="preserve">Clause </w:t>
            </w:r>
            <w:r w:rsidRPr="00063211">
              <w:t>9.2.2.3</w:t>
            </w:r>
          </w:p>
          <w:p w14:paraId="18EDB6C1" w14:textId="77777777" w:rsidR="00290137" w:rsidRDefault="00290137" w:rsidP="007159D8">
            <w:pPr>
              <w:pStyle w:val="TAC"/>
              <w:rPr>
                <w:rFonts w:eastAsiaTheme="minorEastAsia"/>
              </w:rPr>
            </w:pPr>
            <w:r>
              <w:t xml:space="preserve">Clause </w:t>
            </w:r>
            <w:r w:rsidRPr="00D43A6F">
              <w:rPr>
                <w:rFonts w:eastAsiaTheme="minorEastAsia"/>
              </w:rPr>
              <w:t>9.5.3.2</w:t>
            </w:r>
          </w:p>
          <w:p w14:paraId="7288B98A"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0242E284"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5AF88D56"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0C52FC9B" w14:textId="77777777" w:rsidR="00290137" w:rsidRPr="00063211" w:rsidRDefault="00290137" w:rsidP="007159D8">
            <w:pPr>
              <w:pStyle w:val="TAC"/>
              <w:rPr>
                <w:rFonts w:eastAsiaTheme="minorEastAsia" w:cs="Arial"/>
              </w:rPr>
            </w:pPr>
            <w:r w:rsidRPr="00063211">
              <w:rPr>
                <w:rFonts w:eastAsiaTheme="minorEastAsia" w:cs="Arial"/>
              </w:rPr>
              <w:t>Clause 10.8</w:t>
            </w:r>
          </w:p>
        </w:tc>
        <w:tc>
          <w:tcPr>
            <w:tcW w:w="0" w:type="auto"/>
            <w:tcBorders>
              <w:top w:val="single" w:sz="4" w:space="0" w:color="auto"/>
              <w:left w:val="single" w:sz="4" w:space="0" w:color="auto"/>
              <w:bottom w:val="single" w:sz="4" w:space="0" w:color="auto"/>
              <w:right w:val="single" w:sz="4" w:space="0" w:color="auto"/>
            </w:tcBorders>
            <w:vAlign w:val="center"/>
          </w:tcPr>
          <w:p w14:paraId="66B1810D" w14:textId="77777777" w:rsidR="00290137" w:rsidRPr="00C04A08" w:rsidRDefault="00290137" w:rsidP="007159D8">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42B0B926"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10BBB016"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6291286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7CA3596" w14:textId="77777777" w:rsidR="00290137" w:rsidRPr="00C04A08" w:rsidRDefault="00290137" w:rsidP="007159D8">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0376AA04" w14:textId="77777777" w:rsidR="00290137" w:rsidRDefault="00290137" w:rsidP="007159D8">
            <w:pPr>
              <w:pStyle w:val="TAC"/>
              <w:rPr>
                <w:rFonts w:eastAsiaTheme="minorEastAsia"/>
              </w:rPr>
            </w:pPr>
            <w:r>
              <w:t xml:space="preserve">Clause </w:t>
            </w:r>
            <w:r w:rsidRPr="00D43A6F">
              <w:rPr>
                <w:rFonts w:eastAsiaTheme="minorEastAsia"/>
              </w:rPr>
              <w:t>9.5.3.2</w:t>
            </w:r>
          </w:p>
          <w:p w14:paraId="7A650BDB"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1184B770" w14:textId="77777777" w:rsidR="00290137" w:rsidRPr="00063211"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2B7E064D" w14:textId="77777777" w:rsidR="00290137" w:rsidRPr="00C04A08" w:rsidRDefault="00290137" w:rsidP="007159D8">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1CC47DCF"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391B2CC4" w14:textId="77777777" w:rsidR="00290137" w:rsidRPr="00C04A08" w:rsidRDefault="00290137" w:rsidP="007159D8">
            <w:pPr>
              <w:pStyle w:val="TAC"/>
              <w:rPr>
                <w:rFonts w:cs="Arial"/>
              </w:rPr>
            </w:pPr>
            <w:r>
              <w:rPr>
                <w:rFonts w:cs="Arial" w:hint="eastAsia"/>
              </w:rPr>
              <w:t>5</w:t>
            </w:r>
            <w:r>
              <w:rPr>
                <w:rFonts w:cs="Arial"/>
              </w:rPr>
              <w:t>0, 100, 200, 400</w:t>
            </w:r>
          </w:p>
        </w:tc>
      </w:tr>
    </w:tbl>
    <w:p w14:paraId="75C6EE85" w14:textId="77777777" w:rsidR="00290137" w:rsidRPr="00147F57" w:rsidRDefault="00290137" w:rsidP="00290137"/>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5"/>
        <w:gridCol w:w="1075"/>
        <w:gridCol w:w="1077"/>
        <w:gridCol w:w="1075"/>
        <w:gridCol w:w="1075"/>
        <w:gridCol w:w="1079"/>
        <w:gridCol w:w="1077"/>
      </w:tblGrid>
      <w:tr w:rsidR="00C9115C" w14:paraId="1E97A1D6" w14:textId="77777777" w:rsidTr="007A029B">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E82669" w14:textId="77777777" w:rsidR="00C9115C" w:rsidRDefault="00C9115C" w:rsidP="007A029B">
            <w:pPr>
              <w:pStyle w:val="TAH"/>
            </w:pPr>
            <w:bookmarkStart w:id="4122" w:name="_Toc161753990"/>
            <w:bookmarkStart w:id="4123" w:name="_Toc161754611"/>
            <w:bookmarkStart w:id="4124" w:name="_Toc163202184"/>
            <w:bookmarkStart w:id="4125" w:name="_Toc169888451"/>
            <w:bookmarkStart w:id="4126" w:name="_Toc171551640"/>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70163261" w14:textId="77777777" w:rsidR="00C9115C" w:rsidRDefault="00C9115C" w:rsidP="007A029B">
            <w:pPr>
              <w:pStyle w:val="TAH"/>
            </w:pPr>
            <w:r>
              <w:t>Value of additionalSpectrumEmission</w:t>
            </w:r>
          </w:p>
        </w:tc>
      </w:tr>
      <w:tr w:rsidR="00C9115C" w14:paraId="3E2572BE" w14:textId="77777777" w:rsidTr="007A029B">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3A28461D" w14:textId="77777777" w:rsidR="00C9115C" w:rsidRDefault="00C9115C" w:rsidP="007A029B">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3616A94B" w14:textId="77777777" w:rsidR="00C9115C" w:rsidRPr="00CC325E" w:rsidRDefault="00C9115C" w:rsidP="007A029B">
            <w:pPr>
              <w:pStyle w:val="TAC"/>
              <w:rPr>
                <w:rFonts w:eastAsia="DengXian" w:cs="Arial"/>
                <w:b/>
              </w:rPr>
            </w:pPr>
            <w:r>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1E696529" w14:textId="77777777" w:rsidR="00C9115C" w:rsidRDefault="00C9115C" w:rsidP="007A029B">
            <w:pPr>
              <w:pStyle w:val="TAC"/>
              <w:rPr>
                <w:rFonts w:cs="Arial"/>
                <w:b/>
              </w:rPr>
            </w:pPr>
            <w:r>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4C5A913D" w14:textId="77777777" w:rsidR="00C9115C" w:rsidRDefault="00C9115C" w:rsidP="007A029B">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4982A59B" w14:textId="77777777" w:rsidR="00C9115C" w:rsidRDefault="00C9115C" w:rsidP="007A029B">
            <w:pPr>
              <w:pStyle w:val="TAC"/>
              <w:rPr>
                <w:rFonts w:cs="Arial"/>
                <w:b/>
              </w:rPr>
            </w:pPr>
            <w:r>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3417F9FC" w14:textId="77777777" w:rsidR="00C9115C" w:rsidRDefault="00C9115C" w:rsidP="007A029B">
            <w:pPr>
              <w:pStyle w:val="TAC"/>
              <w:rPr>
                <w:rFonts w:cs="Arial"/>
                <w:b/>
              </w:rPr>
            </w:pPr>
            <w:r>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16DE07C0" w14:textId="77777777" w:rsidR="00C9115C" w:rsidRDefault="00C9115C" w:rsidP="007A029B">
            <w:pPr>
              <w:pStyle w:val="TAC"/>
              <w:rPr>
                <w:rFonts w:cs="Arial"/>
                <w:b/>
              </w:rPr>
            </w:pPr>
            <w:r>
              <w:rPr>
                <w:rFonts w:cs="Arial"/>
                <w:b/>
              </w:rPr>
              <w:t>5</w:t>
            </w:r>
          </w:p>
        </w:tc>
        <w:tc>
          <w:tcPr>
            <w:tcW w:w="559" w:type="pct"/>
            <w:tcBorders>
              <w:top w:val="single" w:sz="4" w:space="0" w:color="auto"/>
              <w:left w:val="single" w:sz="4" w:space="0" w:color="auto"/>
              <w:bottom w:val="single" w:sz="4" w:space="0" w:color="auto"/>
              <w:right w:val="single" w:sz="4" w:space="0" w:color="auto"/>
            </w:tcBorders>
            <w:hideMark/>
          </w:tcPr>
          <w:p w14:paraId="5EDC0400" w14:textId="77777777" w:rsidR="00C9115C" w:rsidRDefault="00C9115C" w:rsidP="007A029B">
            <w:pPr>
              <w:pStyle w:val="TAC"/>
              <w:rPr>
                <w:rFonts w:cs="Arial"/>
                <w:b/>
              </w:rPr>
            </w:pPr>
            <w:r>
              <w:rPr>
                <w:rFonts w:cs="Arial"/>
                <w:b/>
              </w:rPr>
              <w:t>6</w:t>
            </w:r>
          </w:p>
        </w:tc>
        <w:tc>
          <w:tcPr>
            <w:tcW w:w="560" w:type="pct"/>
            <w:tcBorders>
              <w:top w:val="single" w:sz="4" w:space="0" w:color="auto"/>
              <w:left w:val="single" w:sz="4" w:space="0" w:color="auto"/>
              <w:bottom w:val="single" w:sz="4" w:space="0" w:color="auto"/>
              <w:right w:val="single" w:sz="4" w:space="0" w:color="auto"/>
            </w:tcBorders>
            <w:hideMark/>
          </w:tcPr>
          <w:p w14:paraId="39925721" w14:textId="77777777" w:rsidR="00C9115C" w:rsidRDefault="00C9115C" w:rsidP="007A029B">
            <w:pPr>
              <w:pStyle w:val="TAC"/>
              <w:rPr>
                <w:rFonts w:cs="Arial"/>
                <w:b/>
              </w:rPr>
            </w:pPr>
            <w:r>
              <w:rPr>
                <w:rFonts w:cs="Arial"/>
                <w:b/>
              </w:rPr>
              <w:t>7</w:t>
            </w:r>
          </w:p>
        </w:tc>
      </w:tr>
      <w:tr w:rsidR="00C9115C" w14:paraId="1CCBF5B4"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AFB020" w14:textId="77777777" w:rsidR="00C9115C" w:rsidRDefault="00C9115C" w:rsidP="007A029B">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180491F2" w14:textId="77777777" w:rsidR="00C9115C" w:rsidRDefault="00C9115C" w:rsidP="007A029B">
            <w:pPr>
              <w:pStyle w:val="TAC"/>
            </w:pPr>
            <w:r>
              <w:t>NS_</w:t>
            </w:r>
            <w:r w:rsidRPr="00C04A08">
              <w:rPr>
                <w:rFonts w:cs="Arial"/>
              </w:rPr>
              <w:t>200</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hideMark/>
          </w:tcPr>
          <w:p w14:paraId="025FADFC" w14:textId="77777777" w:rsidR="00C9115C" w:rsidRDefault="00C9115C" w:rsidP="007A029B">
            <w:pPr>
              <w:pStyle w:val="TAC"/>
            </w:pPr>
            <w:r w:rsidRPr="00C04A08">
              <w:rPr>
                <w:rFonts w:cs="Arial"/>
              </w:rPr>
              <w:t>NS_201</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tcPr>
          <w:p w14:paraId="2BA25173" w14:textId="77777777" w:rsidR="00C9115C" w:rsidRDefault="00C9115C" w:rsidP="007A029B">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0D1B6566"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6F0DC282"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7DEBE7DD" w14:textId="77777777" w:rsidR="00C9115C" w:rsidRDefault="00C9115C" w:rsidP="007A029B">
            <w:pPr>
              <w:pStyle w:val="TAC"/>
            </w:pPr>
          </w:p>
        </w:tc>
        <w:tc>
          <w:tcPr>
            <w:tcW w:w="559" w:type="pct"/>
            <w:tcBorders>
              <w:top w:val="single" w:sz="4" w:space="0" w:color="auto"/>
              <w:left w:val="single" w:sz="4" w:space="0" w:color="auto"/>
              <w:bottom w:val="single" w:sz="4" w:space="0" w:color="auto"/>
              <w:right w:val="single" w:sz="4" w:space="0" w:color="auto"/>
            </w:tcBorders>
          </w:tcPr>
          <w:p w14:paraId="5E2B0630" w14:textId="77777777" w:rsidR="00C9115C" w:rsidRDefault="00C9115C" w:rsidP="007A029B">
            <w:pPr>
              <w:pStyle w:val="TAC"/>
            </w:pPr>
          </w:p>
        </w:tc>
        <w:tc>
          <w:tcPr>
            <w:tcW w:w="560" w:type="pct"/>
            <w:tcBorders>
              <w:top w:val="single" w:sz="4" w:space="0" w:color="auto"/>
              <w:left w:val="single" w:sz="4" w:space="0" w:color="auto"/>
              <w:bottom w:val="single" w:sz="4" w:space="0" w:color="auto"/>
              <w:right w:val="single" w:sz="4" w:space="0" w:color="auto"/>
            </w:tcBorders>
          </w:tcPr>
          <w:p w14:paraId="339957D9" w14:textId="77777777" w:rsidR="00C9115C" w:rsidRDefault="00C9115C" w:rsidP="007A029B">
            <w:pPr>
              <w:pStyle w:val="TAC"/>
            </w:pPr>
            <w:r>
              <w:rPr>
                <w:rFonts w:hint="eastAsia"/>
              </w:rPr>
              <w:t>R</w:t>
            </w:r>
            <w:r>
              <w:t>eserved</w:t>
            </w:r>
          </w:p>
        </w:tc>
      </w:tr>
      <w:tr w:rsidR="00C9115C" w14:paraId="0082C191"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579DB402" w14:textId="77777777" w:rsidR="00C9115C" w:rsidRDefault="00C9115C" w:rsidP="007A029B">
            <w:pPr>
              <w:pStyle w:val="TAC"/>
            </w:pPr>
            <w:r>
              <w:t>n511</w:t>
            </w:r>
          </w:p>
        </w:tc>
        <w:tc>
          <w:tcPr>
            <w:tcW w:w="3909" w:type="pct"/>
            <w:gridSpan w:val="7"/>
            <w:tcBorders>
              <w:top w:val="single" w:sz="4" w:space="0" w:color="auto"/>
              <w:left w:val="single" w:sz="4" w:space="0" w:color="auto"/>
              <w:right w:val="single" w:sz="4" w:space="0" w:color="auto"/>
            </w:tcBorders>
            <w:vAlign w:val="center"/>
          </w:tcPr>
          <w:p w14:paraId="580FA4B7" w14:textId="77777777" w:rsidR="00C9115C" w:rsidRDefault="00C9115C" w:rsidP="007A029B">
            <w:pPr>
              <w:pStyle w:val="TAC"/>
            </w:pPr>
            <w:r>
              <w:t>NS_</w:t>
            </w:r>
            <w:r w:rsidRPr="00C04A08">
              <w:rPr>
                <w:rFonts w:cs="Arial"/>
              </w:rPr>
              <w:t>200</w:t>
            </w:r>
            <w:r>
              <w:rPr>
                <w:rFonts w:cs="Arial"/>
              </w:rPr>
              <w:t>N</w:t>
            </w:r>
          </w:p>
        </w:tc>
        <w:tc>
          <w:tcPr>
            <w:tcW w:w="560" w:type="pct"/>
            <w:tcBorders>
              <w:top w:val="single" w:sz="4" w:space="0" w:color="auto"/>
              <w:left w:val="single" w:sz="4" w:space="0" w:color="auto"/>
              <w:right w:val="single" w:sz="4" w:space="0" w:color="auto"/>
            </w:tcBorders>
            <w:vAlign w:val="center"/>
          </w:tcPr>
          <w:p w14:paraId="6B2EE136" w14:textId="77777777" w:rsidR="00C9115C" w:rsidRDefault="00C9115C" w:rsidP="007A029B">
            <w:pPr>
              <w:pStyle w:val="TAC"/>
            </w:pPr>
            <w:r>
              <w:rPr>
                <w:rFonts w:hint="eastAsia"/>
              </w:rPr>
              <w:t>R</w:t>
            </w:r>
            <w:r>
              <w:t>eserved</w:t>
            </w:r>
          </w:p>
        </w:tc>
      </w:tr>
      <w:tr w:rsidR="00C9115C" w14:paraId="42DE32DE"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3488F59" w14:textId="77777777" w:rsidR="00C9115C" w:rsidRDefault="00C9115C" w:rsidP="007A029B">
            <w:pPr>
              <w:pStyle w:val="TAC"/>
            </w:pPr>
            <w:r>
              <w:t>n510</w:t>
            </w:r>
          </w:p>
        </w:tc>
        <w:tc>
          <w:tcPr>
            <w:tcW w:w="3909" w:type="pct"/>
            <w:gridSpan w:val="7"/>
            <w:tcBorders>
              <w:left w:val="single" w:sz="4" w:space="0" w:color="auto"/>
              <w:bottom w:val="single" w:sz="4" w:space="0" w:color="auto"/>
              <w:right w:val="single" w:sz="4" w:space="0" w:color="auto"/>
            </w:tcBorders>
            <w:vAlign w:val="center"/>
          </w:tcPr>
          <w:p w14:paraId="01B0219A" w14:textId="77777777" w:rsidR="00C9115C" w:rsidRDefault="00C9115C" w:rsidP="007A029B">
            <w:pPr>
              <w:pStyle w:val="TAC"/>
            </w:pPr>
            <w:r>
              <w:t>NS_</w:t>
            </w:r>
            <w:r w:rsidRPr="00C04A08">
              <w:rPr>
                <w:rFonts w:cs="Arial"/>
              </w:rPr>
              <w:t>200</w:t>
            </w:r>
            <w:r>
              <w:rPr>
                <w:rFonts w:cs="Arial"/>
              </w:rPr>
              <w:t>N</w:t>
            </w:r>
          </w:p>
        </w:tc>
        <w:tc>
          <w:tcPr>
            <w:tcW w:w="560" w:type="pct"/>
            <w:tcBorders>
              <w:left w:val="single" w:sz="4" w:space="0" w:color="auto"/>
              <w:bottom w:val="single" w:sz="4" w:space="0" w:color="auto"/>
              <w:right w:val="single" w:sz="4" w:space="0" w:color="auto"/>
            </w:tcBorders>
            <w:vAlign w:val="center"/>
          </w:tcPr>
          <w:p w14:paraId="5D05CEDF" w14:textId="77777777" w:rsidR="00C9115C" w:rsidRDefault="00C9115C" w:rsidP="007A029B">
            <w:pPr>
              <w:pStyle w:val="TAC"/>
            </w:pPr>
            <w:r>
              <w:rPr>
                <w:rFonts w:hint="eastAsia"/>
              </w:rPr>
              <w:t>R</w:t>
            </w:r>
            <w:r>
              <w:t>eserved</w:t>
            </w:r>
          </w:p>
        </w:tc>
      </w:tr>
      <w:tr w:rsidR="00C9115C" w14:paraId="6B844255" w14:textId="77777777" w:rsidTr="007A029B">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1524C62" w14:textId="77777777" w:rsidR="00C9115C" w:rsidRDefault="00C9115C" w:rsidP="007A029B">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D492E5C" w14:textId="77777777" w:rsidR="00C9115C" w:rsidRDefault="00C9115C" w:rsidP="007A029B">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4BF19896" w14:textId="77777777" w:rsidR="00C9115C" w:rsidRPr="00106918" w:rsidRDefault="00C9115C" w:rsidP="00C9115C"/>
    <w:p w14:paraId="503AA9FF" w14:textId="19AED13F" w:rsidR="00796090" w:rsidRDefault="00796090" w:rsidP="00796090">
      <w:pPr>
        <w:pStyle w:val="Heading1"/>
      </w:pPr>
      <w:bookmarkStart w:id="4127" w:name="_Toc176775362"/>
      <w:bookmarkStart w:id="4128" w:name="_Toc187243957"/>
      <w:bookmarkStart w:id="4129" w:name="_Toc193201506"/>
      <w:r>
        <w:rPr>
          <w:rFonts w:hint="eastAsia"/>
          <w:lang w:val="en-US"/>
        </w:rPr>
        <w:lastRenderedPageBreak/>
        <w:t>10</w:t>
      </w:r>
      <w:r>
        <w:tab/>
      </w:r>
      <w:r>
        <w:rPr>
          <w:rFonts w:hint="eastAsia"/>
          <w:lang w:val="en-US"/>
        </w:rPr>
        <w:t>Radiated</w:t>
      </w:r>
      <w:r>
        <w:t xml:space="preserve"> </w:t>
      </w:r>
      <w:r>
        <w:rPr>
          <w:rFonts w:hint="eastAsia"/>
          <w:lang w:val="en-US"/>
        </w:rPr>
        <w:t>receiver</w:t>
      </w:r>
      <w:r>
        <w:t xml:space="preserve"> characteristics</w:t>
      </w:r>
      <w:bookmarkEnd w:id="4122"/>
      <w:bookmarkEnd w:id="4123"/>
      <w:bookmarkEnd w:id="4124"/>
      <w:bookmarkEnd w:id="4125"/>
      <w:bookmarkEnd w:id="4126"/>
      <w:bookmarkEnd w:id="4127"/>
      <w:bookmarkEnd w:id="4128"/>
      <w:bookmarkEnd w:id="4129"/>
    </w:p>
    <w:p w14:paraId="75986D3B" w14:textId="77777777" w:rsidR="00796090" w:rsidRDefault="00796090" w:rsidP="00796090">
      <w:pPr>
        <w:pStyle w:val="Heading2"/>
      </w:pPr>
      <w:bookmarkStart w:id="4130" w:name="_Toc161753991"/>
      <w:bookmarkStart w:id="4131" w:name="_Toc161754612"/>
      <w:bookmarkStart w:id="4132" w:name="_Toc163202185"/>
      <w:bookmarkStart w:id="4133" w:name="_Toc169888452"/>
      <w:bookmarkStart w:id="4134" w:name="_Toc171551641"/>
      <w:bookmarkStart w:id="4135" w:name="_Toc176775363"/>
      <w:bookmarkStart w:id="4136" w:name="_Toc187243958"/>
      <w:bookmarkStart w:id="4137" w:name="_Toc193201507"/>
      <w:r>
        <w:rPr>
          <w:rFonts w:hint="eastAsia"/>
          <w:lang w:val="en-US"/>
        </w:rPr>
        <w:t>10</w:t>
      </w:r>
      <w:r>
        <w:t>.1</w:t>
      </w:r>
      <w:r>
        <w:tab/>
        <w:t>General</w:t>
      </w:r>
      <w:bookmarkEnd w:id="4130"/>
      <w:bookmarkEnd w:id="4131"/>
      <w:bookmarkEnd w:id="4132"/>
      <w:bookmarkEnd w:id="4133"/>
      <w:bookmarkEnd w:id="4134"/>
      <w:bookmarkEnd w:id="4135"/>
      <w:bookmarkEnd w:id="4136"/>
      <w:bookmarkEnd w:id="4137"/>
    </w:p>
    <w:p w14:paraId="73A36937" w14:textId="6366C7A4" w:rsidR="00796090" w:rsidRPr="006139BB" w:rsidRDefault="00041B27" w:rsidP="00796090">
      <w:r w:rsidRPr="00C04A08">
        <w:t>Unless otherwise stated, the receiver characteristics are specified over the air (OTA)</w:t>
      </w:r>
      <w:r>
        <w:t xml:space="preserve"> at the RIB for Ka bands 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4138" w:name="_Toc21339486"/>
      <w:bookmarkStart w:id="4139" w:name="_Toc29804703"/>
      <w:bookmarkStart w:id="4140" w:name="_Toc161753992"/>
      <w:bookmarkStart w:id="4141" w:name="_Toc161754613"/>
      <w:bookmarkStart w:id="4142" w:name="_Toc163202186"/>
      <w:bookmarkStart w:id="4143" w:name="_Toc169888453"/>
      <w:bookmarkStart w:id="4144" w:name="_Toc171551642"/>
      <w:bookmarkStart w:id="4145" w:name="_Toc176775364"/>
      <w:bookmarkStart w:id="4146" w:name="_Toc187243959"/>
      <w:bookmarkStart w:id="4147" w:name="_Toc193201508"/>
      <w:r>
        <w:rPr>
          <w:rFonts w:hint="eastAsia"/>
          <w:lang w:val="en-US"/>
        </w:rPr>
        <w:t>10</w:t>
      </w:r>
      <w:r>
        <w:t>.2</w:t>
      </w:r>
      <w:r>
        <w:tab/>
        <w:t>Polarization characteristics</w:t>
      </w:r>
      <w:bookmarkEnd w:id="4138"/>
      <w:bookmarkEnd w:id="4139"/>
      <w:bookmarkEnd w:id="4140"/>
      <w:bookmarkEnd w:id="4141"/>
      <w:bookmarkEnd w:id="4142"/>
      <w:bookmarkEnd w:id="4143"/>
      <w:bookmarkEnd w:id="4144"/>
      <w:bookmarkEnd w:id="4145"/>
      <w:bookmarkEnd w:id="4146"/>
      <w:bookmarkEnd w:id="4147"/>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4148" w:name="_Toc21339487"/>
      <w:bookmarkStart w:id="4149" w:name="_Toc29804704"/>
      <w:bookmarkStart w:id="4150" w:name="_Toc161753993"/>
      <w:bookmarkStart w:id="4151" w:name="_Toc161754614"/>
      <w:bookmarkStart w:id="4152" w:name="_Toc163202187"/>
      <w:bookmarkStart w:id="4153" w:name="_Toc169888454"/>
      <w:bookmarkStart w:id="4154" w:name="_Toc171551643"/>
      <w:bookmarkStart w:id="4155" w:name="_Toc176775365"/>
      <w:bookmarkStart w:id="4156" w:name="_Toc187243960"/>
      <w:bookmarkStart w:id="4157" w:name="_Toc193201509"/>
      <w:r>
        <w:rPr>
          <w:rFonts w:hint="eastAsia"/>
          <w:lang w:val="en-US"/>
        </w:rPr>
        <w:t>10</w:t>
      </w:r>
      <w:r>
        <w:t>.3</w:t>
      </w:r>
      <w:r>
        <w:tab/>
        <w:t>OTA reference sensitivity</w:t>
      </w:r>
      <w:bookmarkEnd w:id="4148"/>
      <w:bookmarkEnd w:id="4149"/>
      <w:r>
        <w:t xml:space="preserve"> level</w:t>
      </w:r>
      <w:bookmarkEnd w:id="4150"/>
      <w:bookmarkEnd w:id="4151"/>
      <w:bookmarkEnd w:id="4152"/>
      <w:bookmarkEnd w:id="4153"/>
      <w:bookmarkEnd w:id="4154"/>
      <w:bookmarkEnd w:id="4155"/>
      <w:bookmarkEnd w:id="4156"/>
      <w:bookmarkEnd w:id="4157"/>
    </w:p>
    <w:p w14:paraId="67ED6072" w14:textId="77777777" w:rsidR="00796090" w:rsidRDefault="00796090" w:rsidP="00796090">
      <w:pPr>
        <w:pStyle w:val="Heading3"/>
      </w:pPr>
      <w:bookmarkStart w:id="4158" w:name="_Toc29804705"/>
      <w:bookmarkStart w:id="4159" w:name="_Toc21339488"/>
      <w:bookmarkStart w:id="4160" w:name="_Toc161753994"/>
      <w:bookmarkStart w:id="4161" w:name="_Toc161754615"/>
      <w:bookmarkStart w:id="4162" w:name="_Toc163202188"/>
      <w:bookmarkStart w:id="4163" w:name="_Toc169888455"/>
      <w:bookmarkStart w:id="4164" w:name="_Toc171551644"/>
      <w:bookmarkStart w:id="4165" w:name="_Toc176775366"/>
      <w:bookmarkStart w:id="4166" w:name="_Toc187243961"/>
      <w:bookmarkStart w:id="4167" w:name="_Toc193201510"/>
      <w:r>
        <w:rPr>
          <w:rFonts w:hint="eastAsia"/>
          <w:lang w:val="en-US"/>
        </w:rPr>
        <w:t>10</w:t>
      </w:r>
      <w:r>
        <w:t>.3.1</w:t>
      </w:r>
      <w:r>
        <w:tab/>
        <w:t>General</w:t>
      </w:r>
      <w:bookmarkEnd w:id="4158"/>
      <w:bookmarkEnd w:id="4159"/>
      <w:bookmarkEnd w:id="4160"/>
      <w:bookmarkEnd w:id="4161"/>
      <w:bookmarkEnd w:id="4162"/>
      <w:bookmarkEnd w:id="4163"/>
      <w:bookmarkEnd w:id="4164"/>
      <w:bookmarkEnd w:id="4165"/>
      <w:bookmarkEnd w:id="4166"/>
      <w:bookmarkEnd w:id="4167"/>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4168" w:name="_Toc161753995"/>
      <w:bookmarkStart w:id="4169" w:name="_Toc161754616"/>
      <w:bookmarkStart w:id="4170" w:name="_Toc163202189"/>
      <w:bookmarkStart w:id="4171" w:name="_Toc169888456"/>
      <w:bookmarkStart w:id="4172" w:name="_Toc171551645"/>
      <w:bookmarkStart w:id="4173" w:name="_Toc176775367"/>
      <w:bookmarkStart w:id="4174" w:name="_Toc187243962"/>
      <w:bookmarkStart w:id="4175" w:name="_Toc193201511"/>
      <w:r>
        <w:rPr>
          <w:rFonts w:hint="eastAsia"/>
          <w:lang w:val="en-US"/>
        </w:rPr>
        <w:t>10</w:t>
      </w:r>
      <w:r>
        <w:t>.3.2</w:t>
      </w:r>
      <w:r>
        <w:tab/>
      </w:r>
      <w:bookmarkEnd w:id="4168"/>
      <w:bookmarkEnd w:id="4169"/>
      <w:bookmarkEnd w:id="4170"/>
      <w:r w:rsidR="00F467F8" w:rsidRPr="003471E7">
        <w:t>Minimum requirement</w:t>
      </w:r>
      <w:bookmarkEnd w:id="4171"/>
      <w:bookmarkEnd w:id="4172"/>
      <w:bookmarkEnd w:id="4173"/>
      <w:bookmarkEnd w:id="4174"/>
      <w:bookmarkEnd w:id="4175"/>
    </w:p>
    <w:p w14:paraId="1D65D21E" w14:textId="2513636F" w:rsidR="00F467F8" w:rsidRDefault="009F790D" w:rsidP="00F467F8">
      <w:bookmarkStart w:id="4176" w:name="_Toc161753996"/>
      <w:bookmarkStart w:id="4177" w:name="_Toc161754617"/>
      <w:bookmarkStart w:id="4178" w:name="_Toc163202190"/>
      <w:r>
        <w:t>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 is an integer value in the range specified in Table 10.3.2-2 for different types of NTN VSAT. </w:t>
      </w:r>
      <w:bookmarkStart w:id="4179" w:name="_Hlk44411793"/>
      <w:r>
        <w:t>The requirement is verified with the test metric of EIS (Link=RX beam peak direction, Meas=Link Angle).</w:t>
      </w:r>
      <w:bookmarkEnd w:id="4179"/>
    </w:p>
    <w:p w14:paraId="663A7D6C" w14:textId="77777777" w:rsidR="00F467F8" w:rsidRPr="003D593D" w:rsidRDefault="00F467F8" w:rsidP="00F467F8">
      <w:r w:rsidRPr="003D593D">
        <w:t xml:space="preserve">The </w:t>
      </w:r>
      <w:r>
        <w:t>EIS</w:t>
      </w:r>
      <w:r w:rsidRPr="003D593D">
        <w:t xml:space="preserve"> of </w:t>
      </w:r>
      <w:r>
        <w:t>R</w:t>
      </w:r>
      <w:r w:rsidRPr="003D593D">
        <w:t xml:space="preserve">x beam peak direction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Pr="003D593D">
        <w:rPr>
          <w:rFonts w:hint="eastAsia"/>
          <w:lang w:val="en-US"/>
        </w:rPr>
        <w:t>.</w:t>
      </w:r>
      <w:r w:rsidRPr="003D593D">
        <w:rPr>
          <w:lang w:val="en-US"/>
        </w:rPr>
        <w:t xml:space="preserve"> </w:t>
      </w:r>
      <w:r w:rsidRPr="003D593D">
        <w:rPr>
          <w:rFonts w:hint="eastAsia"/>
        </w:rPr>
        <w:t>The steered beam peak directions can be achieved by mechanical steering and/or electronic steering according to VSAT Type.</w:t>
      </w:r>
      <w:r w:rsidRPr="003D593D">
        <w:t xml:space="preserve"> Where the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F467F8">
      <w:pPr>
        <w:pStyle w:val="TF"/>
      </w:pPr>
    </w:p>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77777777" w:rsidR="00F467F8" w:rsidRPr="00BC07ED" w:rsidRDefault="00F467F8" w:rsidP="007159D8">
            <w:pPr>
              <w:pStyle w:val="TAC"/>
              <w:rPr>
                <w:rFonts w:cs="Arial"/>
                <w:iCs/>
              </w:rPr>
            </w:pPr>
            <w:r w:rsidRPr="00BC07ED">
              <w:rPr>
                <w:rFonts w:cs="Arial"/>
                <w:iCs/>
              </w:rPr>
              <w:t>50, 100, 200, 400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77777777"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REFSENS_50MHz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69136B34"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REFSENS_50MHz</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F467F8" w:rsidRPr="00F95B02" w14:paraId="2254BCE0" w14:textId="77777777" w:rsidTr="007159D8">
        <w:trPr>
          <w:cantSplit/>
          <w:jc w:val="center"/>
        </w:trPr>
        <w:tc>
          <w:tcPr>
            <w:tcW w:w="2830" w:type="dxa"/>
            <w:vAlign w:val="center"/>
          </w:tcPr>
          <w:p w14:paraId="5950F611" w14:textId="77777777" w:rsidR="00F467F8" w:rsidRDefault="00F467F8" w:rsidP="007159D8">
            <w:pPr>
              <w:pStyle w:val="TAH"/>
              <w:rPr>
                <w:rFonts w:cs="Arial"/>
                <w:i/>
                <w:lang w:val="it-IT"/>
              </w:rPr>
            </w:pPr>
            <w:r w:rsidRPr="0073674F">
              <w:rPr>
                <w:lang w:val="it-IT"/>
              </w:rPr>
              <w:t>Operating band</w:t>
            </w:r>
          </w:p>
        </w:tc>
        <w:tc>
          <w:tcPr>
            <w:tcW w:w="2127" w:type="dxa"/>
            <w:vAlign w:val="center"/>
          </w:tcPr>
          <w:p w14:paraId="11FCBEEC" w14:textId="77777777" w:rsidR="00F467F8" w:rsidRDefault="00F467F8" w:rsidP="007159D8">
            <w:pPr>
              <w:pStyle w:val="TAH"/>
              <w:rPr>
                <w:rFonts w:cs="Arial"/>
                <w:i/>
                <w:lang w:val="it-IT"/>
              </w:rPr>
            </w:pPr>
            <w:r>
              <w:rPr>
                <w:rFonts w:cs="Arial"/>
                <w:i/>
                <w:lang w:val="it-IT"/>
              </w:rPr>
              <w:t>NTN VSAT class</w:t>
            </w:r>
          </w:p>
        </w:tc>
        <w:tc>
          <w:tcPr>
            <w:tcW w:w="1701" w:type="dxa"/>
            <w:shd w:val="clear" w:color="auto" w:fill="auto"/>
            <w:vAlign w:val="center"/>
          </w:tcPr>
          <w:p w14:paraId="283527EC" w14:textId="77777777" w:rsidR="00F467F8" w:rsidRPr="00F95B02" w:rsidRDefault="00F467F8" w:rsidP="007159D8">
            <w:pPr>
              <w:pStyle w:val="TAH"/>
              <w:rPr>
                <w:rFonts w:cs="Arial"/>
                <w:lang w:val="it-IT"/>
              </w:rPr>
            </w:pPr>
            <w:r>
              <w:rPr>
                <w:rFonts w:cs="Arial"/>
                <w:i/>
                <w:lang w:val="it-IT"/>
              </w:rPr>
              <w:t>NTN VSAT type</w:t>
            </w:r>
          </w:p>
        </w:tc>
        <w:tc>
          <w:tcPr>
            <w:tcW w:w="2903" w:type="dxa"/>
            <w:vAlign w:val="center"/>
          </w:tcPr>
          <w:p w14:paraId="1A494774" w14:textId="77777777" w:rsidR="00F467F8" w:rsidRDefault="00F467F8" w:rsidP="007159D8">
            <w:pPr>
              <w:pStyle w:val="TAH"/>
              <w:rPr>
                <w:rFonts w:cs="Arial"/>
              </w:rPr>
            </w:pPr>
            <w:r>
              <w:t xml:space="preserve">The range of </w:t>
            </w:r>
            <w:r w:rsidRPr="000405F3">
              <w:t>EIS</w:t>
            </w:r>
            <w:r w:rsidRPr="000405F3">
              <w:rPr>
                <w:vertAlign w:val="subscript"/>
              </w:rPr>
              <w:t>REFSENS_</w:t>
            </w:r>
            <w:r>
              <w:rPr>
                <w:vertAlign w:val="subscript"/>
              </w:rPr>
              <w:t>50</w:t>
            </w:r>
            <w:r w:rsidRPr="000405F3">
              <w:rPr>
                <w:vertAlign w:val="subscript"/>
              </w:rPr>
              <w:t>M</w:t>
            </w:r>
            <w:r>
              <w:rPr>
                <w:vertAlign w:val="subscript"/>
              </w:rPr>
              <w:t>Hz</w:t>
            </w:r>
          </w:p>
          <w:p w14:paraId="0846E1E5" w14:textId="77777777" w:rsidR="00F467F8" w:rsidRPr="00F95B02" w:rsidRDefault="00F467F8" w:rsidP="007159D8">
            <w:pPr>
              <w:pStyle w:val="TAH"/>
              <w:rPr>
                <w:rFonts w:cs="Arial"/>
              </w:rPr>
            </w:pPr>
            <w:r w:rsidRPr="00F95B02">
              <w:rPr>
                <w:rFonts w:cs="Arial"/>
              </w:rPr>
              <w:t>(dBm)</w:t>
            </w:r>
          </w:p>
        </w:tc>
      </w:tr>
      <w:tr w:rsidR="00F467F8" w:rsidRPr="00F95B02" w14:paraId="57B61A4D" w14:textId="77777777" w:rsidTr="007159D8">
        <w:trPr>
          <w:cantSplit/>
          <w:jc w:val="center"/>
        </w:trPr>
        <w:tc>
          <w:tcPr>
            <w:tcW w:w="2830" w:type="dxa"/>
            <w:vMerge w:val="restart"/>
            <w:vAlign w:val="center"/>
          </w:tcPr>
          <w:p w14:paraId="27DE9712" w14:textId="77777777" w:rsidR="00F467F8" w:rsidRPr="0073674F" w:rsidRDefault="00F467F8" w:rsidP="007159D8">
            <w:pPr>
              <w:pStyle w:val="TAC"/>
              <w:rPr>
                <w:lang w:val="it-IT"/>
              </w:rPr>
            </w:pPr>
            <w:r>
              <w:t>n512, n511</w:t>
            </w:r>
          </w:p>
        </w:tc>
        <w:tc>
          <w:tcPr>
            <w:tcW w:w="2127" w:type="dxa"/>
            <w:vMerge w:val="restart"/>
            <w:vAlign w:val="center"/>
          </w:tcPr>
          <w:p w14:paraId="21566223" w14:textId="77777777" w:rsidR="00F467F8" w:rsidRPr="00E91B42" w:rsidRDefault="00F467F8" w:rsidP="007159D8">
            <w:pPr>
              <w:pStyle w:val="TAC"/>
              <w:rPr>
                <w:iCs/>
                <w:lang w:val="it-IT"/>
              </w:rPr>
            </w:pPr>
            <w:r w:rsidRPr="00E91B42">
              <w:rPr>
                <w:iCs/>
                <w:lang w:val="it-IT"/>
              </w:rPr>
              <w:t>Fixed VSAT</w:t>
            </w:r>
          </w:p>
        </w:tc>
        <w:tc>
          <w:tcPr>
            <w:tcW w:w="1701" w:type="dxa"/>
            <w:shd w:val="clear" w:color="auto" w:fill="auto"/>
            <w:vAlign w:val="center"/>
          </w:tcPr>
          <w:p w14:paraId="09FF8EF7" w14:textId="77777777" w:rsidR="00F467F8" w:rsidRDefault="00F467F8" w:rsidP="007159D8">
            <w:pPr>
              <w:pStyle w:val="TAC"/>
              <w:rPr>
                <w:i/>
                <w:lang w:val="it-IT"/>
              </w:rPr>
            </w:pPr>
            <w:r>
              <w:t>1, 2</w:t>
            </w:r>
          </w:p>
        </w:tc>
        <w:tc>
          <w:tcPr>
            <w:tcW w:w="2903" w:type="dxa"/>
            <w:vAlign w:val="center"/>
          </w:tcPr>
          <w:p w14:paraId="2C1C60B0" w14:textId="77777777" w:rsidR="00F467F8" w:rsidRPr="000405F3" w:rsidRDefault="00F467F8" w:rsidP="007159D8">
            <w:pPr>
              <w:pStyle w:val="TAC"/>
            </w:pPr>
            <w:r w:rsidRPr="00A1115A">
              <w:t>≤</w:t>
            </w:r>
            <w:r>
              <w:t xml:space="preserve"> -122</w:t>
            </w:r>
          </w:p>
        </w:tc>
      </w:tr>
      <w:tr w:rsidR="00F467F8" w:rsidRPr="00F95B02" w14:paraId="5515B1E6" w14:textId="77777777" w:rsidTr="007159D8">
        <w:trPr>
          <w:cantSplit/>
          <w:jc w:val="center"/>
        </w:trPr>
        <w:tc>
          <w:tcPr>
            <w:tcW w:w="2830" w:type="dxa"/>
            <w:vMerge/>
            <w:vAlign w:val="center"/>
          </w:tcPr>
          <w:p w14:paraId="001BD810" w14:textId="77777777" w:rsidR="00F467F8" w:rsidRPr="0073674F" w:rsidRDefault="00F467F8" w:rsidP="007159D8">
            <w:pPr>
              <w:pStyle w:val="TAC"/>
              <w:rPr>
                <w:lang w:val="it-IT"/>
              </w:rPr>
            </w:pPr>
          </w:p>
        </w:tc>
        <w:tc>
          <w:tcPr>
            <w:tcW w:w="2127" w:type="dxa"/>
            <w:vMerge/>
            <w:vAlign w:val="center"/>
          </w:tcPr>
          <w:p w14:paraId="473C9A5B" w14:textId="77777777" w:rsidR="00F467F8" w:rsidRDefault="00F467F8" w:rsidP="007159D8">
            <w:pPr>
              <w:pStyle w:val="TAC"/>
              <w:rPr>
                <w:i/>
                <w:lang w:val="it-IT"/>
              </w:rPr>
            </w:pPr>
          </w:p>
        </w:tc>
        <w:tc>
          <w:tcPr>
            <w:tcW w:w="1701" w:type="dxa"/>
            <w:shd w:val="clear" w:color="auto" w:fill="auto"/>
            <w:vAlign w:val="center"/>
          </w:tcPr>
          <w:p w14:paraId="7AFA65E8" w14:textId="77777777" w:rsidR="00F467F8" w:rsidRDefault="00F467F8" w:rsidP="007159D8">
            <w:pPr>
              <w:pStyle w:val="TAC"/>
              <w:rPr>
                <w:i/>
                <w:lang w:val="it-IT"/>
              </w:rPr>
            </w:pPr>
            <w:r>
              <w:t>3</w:t>
            </w:r>
          </w:p>
        </w:tc>
        <w:tc>
          <w:tcPr>
            <w:tcW w:w="2903" w:type="dxa"/>
            <w:vAlign w:val="center"/>
          </w:tcPr>
          <w:p w14:paraId="73245D21" w14:textId="77777777" w:rsidR="00F467F8" w:rsidRPr="000405F3" w:rsidRDefault="00F467F8" w:rsidP="007159D8">
            <w:pPr>
              <w:pStyle w:val="TAC"/>
            </w:pPr>
            <w:r w:rsidRPr="00A1115A">
              <w:t>≤</w:t>
            </w:r>
            <w:r>
              <w:t xml:space="preserve"> -115.6</w:t>
            </w:r>
          </w:p>
        </w:tc>
      </w:tr>
      <w:tr w:rsidR="00F467F8" w:rsidRPr="00F95B02" w14:paraId="3958AC57" w14:textId="77777777" w:rsidTr="007159D8">
        <w:trPr>
          <w:cantSplit/>
          <w:jc w:val="center"/>
        </w:trPr>
        <w:tc>
          <w:tcPr>
            <w:tcW w:w="2830" w:type="dxa"/>
          </w:tcPr>
          <w:p w14:paraId="3C56A896" w14:textId="77777777" w:rsidR="00F467F8" w:rsidRDefault="00F467F8" w:rsidP="007159D8">
            <w:pPr>
              <w:pStyle w:val="TAC"/>
            </w:pPr>
            <w:r>
              <w:t>n512, n511, n510</w:t>
            </w:r>
          </w:p>
        </w:tc>
        <w:tc>
          <w:tcPr>
            <w:tcW w:w="2127" w:type="dxa"/>
          </w:tcPr>
          <w:p w14:paraId="638E48C6" w14:textId="77777777" w:rsidR="00F467F8" w:rsidRDefault="00F467F8" w:rsidP="007159D8">
            <w:pPr>
              <w:pStyle w:val="TAC"/>
            </w:pPr>
            <w:r>
              <w:t>Mobile VSAT</w:t>
            </w:r>
          </w:p>
        </w:tc>
        <w:tc>
          <w:tcPr>
            <w:tcW w:w="1701" w:type="dxa"/>
            <w:vAlign w:val="center"/>
          </w:tcPr>
          <w:p w14:paraId="648ABC4E" w14:textId="77777777" w:rsidR="00F467F8" w:rsidRPr="00F95B02" w:rsidRDefault="00F467F8" w:rsidP="007159D8">
            <w:pPr>
              <w:pStyle w:val="TAC"/>
            </w:pPr>
            <w:r>
              <w:t>4, 5</w:t>
            </w:r>
          </w:p>
        </w:tc>
        <w:tc>
          <w:tcPr>
            <w:tcW w:w="2903" w:type="dxa"/>
            <w:vAlign w:val="center"/>
          </w:tcPr>
          <w:p w14:paraId="3966D726" w14:textId="77777777" w:rsidR="00F467F8" w:rsidRPr="00F95B02" w:rsidRDefault="00F467F8" w:rsidP="007159D8">
            <w:pPr>
              <w:pStyle w:val="TAC"/>
            </w:pPr>
            <w:r w:rsidRPr="00A1115A">
              <w:t>≤</w:t>
            </w:r>
            <w:r>
              <w:t xml:space="preserve"> -122</w:t>
            </w:r>
          </w:p>
        </w:tc>
      </w:tr>
    </w:tbl>
    <w:p w14:paraId="19D84FCA" w14:textId="77777777" w:rsidR="00F467F8" w:rsidRPr="00567E54" w:rsidRDefault="00F467F8" w:rsidP="00F467F8"/>
    <w:p w14:paraId="7546A65A" w14:textId="77777777" w:rsidR="00796090" w:rsidRDefault="00796090" w:rsidP="00796090">
      <w:pPr>
        <w:pStyle w:val="Heading2"/>
      </w:pPr>
      <w:bookmarkStart w:id="4180" w:name="_Toc29804719"/>
      <w:bookmarkStart w:id="4181" w:name="_Toc21339502"/>
      <w:bookmarkStart w:id="4182" w:name="_Toc161753997"/>
      <w:bookmarkStart w:id="4183" w:name="_Toc161754618"/>
      <w:bookmarkStart w:id="4184" w:name="_Toc163202191"/>
      <w:bookmarkStart w:id="4185" w:name="_Toc169888457"/>
      <w:bookmarkStart w:id="4186" w:name="_Toc171551646"/>
      <w:bookmarkStart w:id="4187" w:name="_Toc176775368"/>
      <w:bookmarkStart w:id="4188" w:name="_Toc187243963"/>
      <w:bookmarkStart w:id="4189" w:name="_Toc193201512"/>
      <w:bookmarkEnd w:id="4176"/>
      <w:bookmarkEnd w:id="4177"/>
      <w:bookmarkEnd w:id="4178"/>
      <w:r>
        <w:rPr>
          <w:rFonts w:hint="eastAsia"/>
          <w:lang w:val="en-US"/>
        </w:rPr>
        <w:t>10</w:t>
      </w:r>
      <w:r>
        <w:t>.4</w:t>
      </w:r>
      <w:r>
        <w:tab/>
        <w:t>Maximum input level</w:t>
      </w:r>
      <w:bookmarkEnd w:id="4180"/>
      <w:bookmarkEnd w:id="4181"/>
      <w:bookmarkEnd w:id="4182"/>
      <w:bookmarkEnd w:id="4183"/>
      <w:bookmarkEnd w:id="4184"/>
      <w:bookmarkEnd w:id="4185"/>
      <w:bookmarkEnd w:id="4186"/>
      <w:bookmarkEnd w:id="4187"/>
      <w:bookmarkEnd w:id="4188"/>
      <w:bookmarkEnd w:id="4189"/>
    </w:p>
    <w:p w14:paraId="3268AE34" w14:textId="77777777" w:rsidR="00796090" w:rsidRDefault="00796090" w:rsidP="00796090">
      <w:pPr>
        <w:pStyle w:val="Heading3"/>
        <w:rPr>
          <w:lang w:val="en-US"/>
        </w:rPr>
      </w:pPr>
      <w:bookmarkStart w:id="4190" w:name="_Toc161753998"/>
      <w:bookmarkStart w:id="4191" w:name="_Toc161754619"/>
      <w:bookmarkStart w:id="4192" w:name="_Toc163202192"/>
      <w:bookmarkStart w:id="4193" w:name="_Toc169888458"/>
      <w:bookmarkStart w:id="4194" w:name="_Toc171551647"/>
      <w:bookmarkStart w:id="4195" w:name="_Toc176775369"/>
      <w:bookmarkStart w:id="4196" w:name="_Toc187243964"/>
      <w:bookmarkStart w:id="4197" w:name="_Toc193201513"/>
      <w:r>
        <w:rPr>
          <w:rFonts w:hint="eastAsia"/>
          <w:lang w:val="en-US"/>
        </w:rPr>
        <w:t>10</w:t>
      </w:r>
      <w:r>
        <w:t>.</w:t>
      </w:r>
      <w:r>
        <w:rPr>
          <w:rFonts w:hint="eastAsia"/>
          <w:lang w:val="en-US"/>
        </w:rPr>
        <w:t>4</w:t>
      </w:r>
      <w:r>
        <w:t>.</w:t>
      </w:r>
      <w:r>
        <w:rPr>
          <w:rFonts w:hint="eastAsia"/>
          <w:lang w:val="en-US"/>
        </w:rPr>
        <w:t>1</w:t>
      </w:r>
      <w:r>
        <w:tab/>
        <w:t>General</w:t>
      </w:r>
      <w:bookmarkEnd w:id="4190"/>
      <w:bookmarkEnd w:id="4191"/>
      <w:bookmarkEnd w:id="4192"/>
      <w:bookmarkEnd w:id="4193"/>
      <w:bookmarkEnd w:id="4194"/>
      <w:bookmarkEnd w:id="4195"/>
      <w:bookmarkEnd w:id="4196"/>
      <w:bookmarkEnd w:id="4197"/>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4198" w:name="_Toc161753999"/>
      <w:bookmarkStart w:id="4199" w:name="_Toc161754620"/>
      <w:bookmarkStart w:id="4200" w:name="_Toc163202193"/>
      <w:bookmarkStart w:id="4201" w:name="_Toc169888459"/>
      <w:bookmarkStart w:id="4202" w:name="_Toc171551648"/>
      <w:bookmarkStart w:id="4203" w:name="_Toc176775370"/>
      <w:bookmarkStart w:id="4204" w:name="_Toc187243965"/>
      <w:bookmarkStart w:id="4205" w:name="_Toc193201514"/>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198"/>
      <w:bookmarkEnd w:id="4199"/>
      <w:bookmarkEnd w:id="4200"/>
      <w:bookmarkEnd w:id="4201"/>
      <w:bookmarkEnd w:id="4202"/>
      <w:bookmarkEnd w:id="4203"/>
      <w:bookmarkEnd w:id="4204"/>
      <w:bookmarkEnd w:id="4205"/>
    </w:p>
    <w:p w14:paraId="66A807E3" w14:textId="6713E5B9"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77777777" w:rsidR="009F790D" w:rsidRDefault="009F790D" w:rsidP="009F790D">
      <w:pPr>
        <w:pStyle w:val="TH"/>
        <w:rPr>
          <w:rFonts w:eastAsia="Osaka"/>
        </w:rPr>
      </w:pPr>
      <w:bookmarkStart w:id="4206" w:name="_Toc161754000"/>
      <w:bookmarkStart w:id="4207" w:name="_Toc161754621"/>
      <w:bookmarkStart w:id="4208" w:name="_Toc163202194"/>
      <w:bookmarkStart w:id="4209" w:name="_Toc169888460"/>
      <w:bookmarkStart w:id="4210" w:name="_Toc171551649"/>
      <w:r>
        <w:rPr>
          <w:rFonts w:eastAsia="Osaka"/>
        </w:rPr>
        <w:t xml:space="preserve">Table </w:t>
      </w:r>
      <w:r>
        <w:rPr>
          <w:rFonts w:hint="eastAsia"/>
          <w:lang w:val="en-US"/>
        </w:rPr>
        <w:t>10</w:t>
      </w:r>
      <w:r>
        <w:rPr>
          <w:rFonts w:eastAsia="Osaka"/>
        </w:rPr>
        <w:t>.4</w:t>
      </w:r>
      <w:r>
        <w:rPr>
          <w:rFonts w:hint="eastAsia"/>
          <w:lang w:val="en-US"/>
        </w:rPr>
        <w:t>.2-1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385E4400" w14:textId="77777777" w:rsidTr="007A029B">
        <w:tc>
          <w:tcPr>
            <w:tcW w:w="2551" w:type="dxa"/>
            <w:tcBorders>
              <w:bottom w:val="nil"/>
            </w:tcBorders>
            <w:shd w:val="clear" w:color="auto" w:fill="auto"/>
          </w:tcPr>
          <w:p w14:paraId="71E7A4C0"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5EA847AB" w14:textId="77777777" w:rsidR="009F790D" w:rsidRDefault="009F790D" w:rsidP="007A029B">
            <w:pPr>
              <w:pStyle w:val="TAH"/>
              <w:rPr>
                <w:rFonts w:cs="Arial"/>
              </w:rPr>
            </w:pPr>
            <w:r>
              <w:rPr>
                <w:rFonts w:cs="Arial"/>
              </w:rPr>
              <w:t>Units</w:t>
            </w:r>
          </w:p>
        </w:tc>
        <w:tc>
          <w:tcPr>
            <w:tcW w:w="4677" w:type="dxa"/>
            <w:gridSpan w:val="4"/>
          </w:tcPr>
          <w:p w14:paraId="78D256F1" w14:textId="77777777" w:rsidR="009F790D" w:rsidRDefault="009F790D" w:rsidP="007A029B">
            <w:pPr>
              <w:pStyle w:val="TAH"/>
              <w:rPr>
                <w:rFonts w:cs="Arial"/>
              </w:rPr>
            </w:pPr>
            <w:r>
              <w:rPr>
                <w:rFonts w:cs="Arial"/>
              </w:rPr>
              <w:t>Channel bandwidth</w:t>
            </w:r>
          </w:p>
        </w:tc>
      </w:tr>
      <w:tr w:rsidR="009F790D" w14:paraId="688AF320" w14:textId="77777777" w:rsidTr="007A029B">
        <w:trPr>
          <w:trHeight w:val="443"/>
        </w:trPr>
        <w:tc>
          <w:tcPr>
            <w:tcW w:w="2551" w:type="dxa"/>
            <w:tcBorders>
              <w:top w:val="nil"/>
            </w:tcBorders>
            <w:shd w:val="clear" w:color="auto" w:fill="auto"/>
          </w:tcPr>
          <w:p w14:paraId="136395EF" w14:textId="77777777" w:rsidR="009F790D" w:rsidRDefault="009F790D" w:rsidP="007A029B">
            <w:pPr>
              <w:pStyle w:val="TAH"/>
              <w:rPr>
                <w:rFonts w:cs="Arial"/>
              </w:rPr>
            </w:pPr>
          </w:p>
        </w:tc>
        <w:tc>
          <w:tcPr>
            <w:tcW w:w="851" w:type="dxa"/>
            <w:tcBorders>
              <w:top w:val="nil"/>
            </w:tcBorders>
            <w:shd w:val="clear" w:color="auto" w:fill="auto"/>
          </w:tcPr>
          <w:p w14:paraId="6E7BB4CF" w14:textId="77777777" w:rsidR="009F790D" w:rsidRDefault="009F790D" w:rsidP="007A029B">
            <w:pPr>
              <w:pStyle w:val="TAH"/>
              <w:rPr>
                <w:rFonts w:cs="Arial"/>
              </w:rPr>
            </w:pPr>
          </w:p>
        </w:tc>
        <w:tc>
          <w:tcPr>
            <w:tcW w:w="708" w:type="dxa"/>
          </w:tcPr>
          <w:p w14:paraId="1AD451E0" w14:textId="77777777" w:rsidR="009F790D" w:rsidRDefault="009F790D" w:rsidP="007A029B">
            <w:pPr>
              <w:pStyle w:val="TAH"/>
              <w:rPr>
                <w:rFonts w:cs="Arial"/>
              </w:rPr>
            </w:pPr>
            <w:r>
              <w:rPr>
                <w:rFonts w:cs="Arial"/>
              </w:rPr>
              <w:t>50</w:t>
            </w:r>
            <w:r>
              <w:rPr>
                <w:rFonts w:cs="Arial"/>
              </w:rPr>
              <w:br/>
              <w:t>MHz</w:t>
            </w:r>
          </w:p>
        </w:tc>
        <w:tc>
          <w:tcPr>
            <w:tcW w:w="1557" w:type="dxa"/>
          </w:tcPr>
          <w:p w14:paraId="5E55CEC6" w14:textId="77777777" w:rsidR="009F790D" w:rsidRDefault="009F790D" w:rsidP="007A029B">
            <w:pPr>
              <w:pStyle w:val="TAH"/>
              <w:rPr>
                <w:rFonts w:cs="Arial"/>
              </w:rPr>
            </w:pPr>
            <w:r>
              <w:rPr>
                <w:rFonts w:cs="Arial"/>
              </w:rPr>
              <w:t>100</w:t>
            </w:r>
            <w:r>
              <w:rPr>
                <w:rFonts w:cs="Arial"/>
              </w:rPr>
              <w:br/>
              <w:t>MHz</w:t>
            </w:r>
          </w:p>
        </w:tc>
        <w:tc>
          <w:tcPr>
            <w:tcW w:w="1170" w:type="dxa"/>
          </w:tcPr>
          <w:p w14:paraId="1CEA57F3" w14:textId="77777777" w:rsidR="009F790D" w:rsidRDefault="009F790D" w:rsidP="007A029B">
            <w:pPr>
              <w:pStyle w:val="TAH"/>
              <w:rPr>
                <w:rFonts w:cs="Arial"/>
              </w:rPr>
            </w:pPr>
            <w:r>
              <w:rPr>
                <w:rFonts w:cs="Arial"/>
              </w:rPr>
              <w:t>200</w:t>
            </w:r>
            <w:r>
              <w:rPr>
                <w:rFonts w:cs="Arial"/>
              </w:rPr>
              <w:br/>
              <w:t>MHz</w:t>
            </w:r>
          </w:p>
        </w:tc>
        <w:tc>
          <w:tcPr>
            <w:tcW w:w="1242" w:type="dxa"/>
          </w:tcPr>
          <w:p w14:paraId="653CCCD5" w14:textId="77777777" w:rsidR="009F790D" w:rsidRDefault="009F790D" w:rsidP="007A029B">
            <w:pPr>
              <w:pStyle w:val="TAH"/>
              <w:rPr>
                <w:rFonts w:cs="Arial"/>
              </w:rPr>
            </w:pPr>
            <w:r>
              <w:rPr>
                <w:rFonts w:cs="Arial"/>
              </w:rPr>
              <w:t>400</w:t>
            </w:r>
            <w:r>
              <w:rPr>
                <w:rFonts w:cs="Arial"/>
              </w:rPr>
              <w:br/>
              <w:t>MHz</w:t>
            </w:r>
          </w:p>
        </w:tc>
      </w:tr>
      <w:tr w:rsidR="009F790D" w14:paraId="0D7CC69C" w14:textId="77777777" w:rsidTr="007A029B">
        <w:trPr>
          <w:trHeight w:val="424"/>
        </w:trPr>
        <w:tc>
          <w:tcPr>
            <w:tcW w:w="2551" w:type="dxa"/>
          </w:tcPr>
          <w:p w14:paraId="359DF41C" w14:textId="77777777" w:rsidR="009F790D" w:rsidRDefault="009F790D" w:rsidP="007A029B">
            <w:pPr>
              <w:pStyle w:val="TAL"/>
              <w:jc w:val="center"/>
              <w:rPr>
                <w:rFonts w:cs="Arial"/>
              </w:rPr>
            </w:pPr>
            <w:r>
              <w:rPr>
                <w:rFonts w:cs="Arial"/>
              </w:rPr>
              <w:t>Power in transmission bandwidth configuration</w:t>
            </w:r>
          </w:p>
        </w:tc>
        <w:tc>
          <w:tcPr>
            <w:tcW w:w="851" w:type="dxa"/>
          </w:tcPr>
          <w:p w14:paraId="07AA95B7" w14:textId="77777777" w:rsidR="009F790D" w:rsidRDefault="009F790D" w:rsidP="007A029B">
            <w:pPr>
              <w:pStyle w:val="TAC"/>
              <w:rPr>
                <w:rFonts w:cs="Arial"/>
              </w:rPr>
            </w:pPr>
            <w:r>
              <w:rPr>
                <w:rFonts w:cs="Arial"/>
              </w:rPr>
              <w:t>dBm</w:t>
            </w:r>
          </w:p>
        </w:tc>
        <w:tc>
          <w:tcPr>
            <w:tcW w:w="4677" w:type="dxa"/>
            <w:gridSpan w:val="4"/>
          </w:tcPr>
          <w:p w14:paraId="363E4228" w14:textId="77777777" w:rsidR="009F790D" w:rsidRDefault="009F790D" w:rsidP="007A029B">
            <w:pPr>
              <w:pStyle w:val="TAC"/>
            </w:pPr>
            <w:r>
              <w:rPr>
                <w:rFonts w:hint="eastAsia"/>
                <w:lang w:val="en-US"/>
              </w:rPr>
              <w:t>-109.6 for type 4 and type 5</w:t>
            </w:r>
            <w:r>
              <w:rPr>
                <w:rFonts w:eastAsia="MS Mincho"/>
              </w:rPr>
              <w:t xml:space="preserve"> </w:t>
            </w:r>
            <w:r>
              <w:t>(NOTE 2, 3</w:t>
            </w:r>
            <w:r>
              <w:rPr>
                <w:rFonts w:hint="eastAsia"/>
              </w:rPr>
              <w:t>,</w:t>
            </w:r>
            <w:r>
              <w:t xml:space="preserve"> 4)</w:t>
            </w:r>
          </w:p>
        </w:tc>
      </w:tr>
      <w:tr w:rsidR="009F790D" w14:paraId="394372CB" w14:textId="77777777" w:rsidTr="007A029B">
        <w:trPr>
          <w:trHeight w:val="398"/>
        </w:trPr>
        <w:tc>
          <w:tcPr>
            <w:tcW w:w="8079" w:type="dxa"/>
            <w:gridSpan w:val="6"/>
          </w:tcPr>
          <w:p w14:paraId="06DC0C7E" w14:textId="77777777" w:rsidR="009F790D" w:rsidRDefault="009F790D" w:rsidP="007A029B">
            <w:pPr>
              <w:pStyle w:val="TAN"/>
            </w:pPr>
            <w:r>
              <w:t>NOTE 1:</w:t>
            </w:r>
            <w:r>
              <w:tab/>
              <w:t xml:space="preserve">The transmitter shall be set to </w:t>
            </w:r>
            <w:r>
              <w:rPr>
                <w:rFonts w:hint="eastAsia"/>
                <w:lang w:val="en-US"/>
              </w:rPr>
              <w:t>[</w:t>
            </w:r>
            <w:r>
              <w:t>4 dB</w:t>
            </w:r>
            <w:r>
              <w:rPr>
                <w:rFonts w:hint="eastAsia"/>
                <w:lang w:val="en-US"/>
              </w:rPr>
              <w:t>]</w:t>
            </w:r>
            <w:r>
              <w:t xml:space="preserve"> below the P</w:t>
            </w:r>
            <w:r>
              <w:rPr>
                <w:vertAlign w:val="subscript"/>
              </w:rPr>
              <w:t>UMAX,f,c</w:t>
            </w:r>
            <w:r>
              <w:t xml:space="preserve"> as defined in sub-clause </w:t>
            </w:r>
            <w:r>
              <w:rPr>
                <w:rFonts w:hint="eastAsia"/>
                <w:lang w:val="en-US"/>
              </w:rPr>
              <w:t>9</w:t>
            </w:r>
            <w:r>
              <w:t>.2.</w:t>
            </w:r>
            <w:r>
              <w:rPr>
                <w:rFonts w:hint="eastAsia"/>
                <w:lang w:val="en-US"/>
              </w:rPr>
              <w:t>3</w:t>
            </w:r>
            <w:r>
              <w:t xml:space="preserve">, with uplink configuration specified in Table </w:t>
            </w:r>
            <w:r>
              <w:rPr>
                <w:rFonts w:hint="eastAsia"/>
                <w:lang w:val="en-US"/>
              </w:rPr>
              <w:t>10</w:t>
            </w:r>
            <w:r>
              <w:t>.3.2-1.</w:t>
            </w:r>
          </w:p>
          <w:p w14:paraId="42D7EBA1" w14:textId="43A6EBE2" w:rsidR="009F790D" w:rsidRDefault="009F790D" w:rsidP="007A029B">
            <w:pPr>
              <w:pStyle w:val="TAN"/>
            </w:pPr>
            <w:r>
              <w:t>NOTE 2:</w:t>
            </w:r>
            <w:r>
              <w:tab/>
              <w:t>Reference measurement channel is specified in Annex A.3.2.1.2 and A.3.2.1.3: QPSK, R=1/3 variant with one sided dynamic OCNG Pattern as described in Annex A.5.</w:t>
            </w:r>
            <w:r>
              <w:rPr>
                <w:rFonts w:hint="eastAsia"/>
                <w:lang w:val="en-US"/>
              </w:rPr>
              <w:t>1</w:t>
            </w:r>
            <w:r>
              <w:t>.1.</w:t>
            </w:r>
          </w:p>
          <w:p w14:paraId="70775F9E" w14:textId="75B40C39" w:rsidR="009F790D" w:rsidRDefault="009F790D" w:rsidP="007A029B">
            <w:pPr>
              <w:pStyle w:val="TAN"/>
            </w:pPr>
            <w:r>
              <w:t xml:space="preserve">NOTE </w:t>
            </w:r>
            <w:r>
              <w:rPr>
                <w:rFonts w:hint="eastAsia"/>
                <w:lang w:val="en-US"/>
              </w:rPr>
              <w:t>3</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16QAM</w:t>
            </w:r>
            <w:r>
              <w:t>, R=1/</w:t>
            </w:r>
            <w:r>
              <w:rPr>
                <w:rFonts w:hint="eastAsia"/>
                <w:lang w:val="en-US"/>
              </w:rPr>
              <w:t>2</w:t>
            </w:r>
            <w:r>
              <w:t xml:space="preserve"> variant with one sided dynamic OCNG Pattern as described in Annex A.5.</w:t>
            </w:r>
            <w:r>
              <w:rPr>
                <w:rFonts w:hint="eastAsia"/>
                <w:lang w:val="en-US"/>
              </w:rPr>
              <w:t>1</w:t>
            </w:r>
            <w:r>
              <w:t>.1.</w:t>
            </w:r>
          </w:p>
          <w:p w14:paraId="2E9C3253" w14:textId="1745DFB8" w:rsidR="009F790D" w:rsidRDefault="009F790D" w:rsidP="007A029B">
            <w:pPr>
              <w:pStyle w:val="TAN"/>
            </w:pPr>
            <w:r>
              <w:t xml:space="preserve">NOTE </w:t>
            </w:r>
            <w:r>
              <w:rPr>
                <w:rFonts w:hint="eastAsia"/>
                <w:lang w:val="en-US"/>
              </w:rPr>
              <w:t>4</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64QAM</w:t>
            </w:r>
            <w:r>
              <w:t>, R=1/</w:t>
            </w:r>
            <w:r>
              <w:rPr>
                <w:rFonts w:hint="eastAsia"/>
                <w:lang w:val="en-US"/>
              </w:rPr>
              <w:t>2</w:t>
            </w:r>
            <w:r>
              <w:t xml:space="preserve"> variant with one sided dynamic OCNG Pattern as described in Annex A.5.</w:t>
            </w:r>
            <w:r>
              <w:rPr>
                <w:rFonts w:hint="eastAsia"/>
                <w:lang w:val="en-US"/>
              </w:rPr>
              <w:t>1</w:t>
            </w:r>
            <w:r>
              <w:t>.1.</w:t>
            </w:r>
          </w:p>
        </w:tc>
      </w:tr>
    </w:tbl>
    <w:p w14:paraId="6B97AB03" w14:textId="77777777" w:rsidR="009F790D" w:rsidRDefault="009F790D" w:rsidP="009F790D"/>
    <w:p w14:paraId="58F8461B" w14:textId="7DC4BF72" w:rsidR="00796090" w:rsidRDefault="00796090" w:rsidP="00796090">
      <w:pPr>
        <w:pStyle w:val="Heading3"/>
        <w:spacing w:line="260" w:lineRule="auto"/>
        <w:ind w:left="1417" w:hanging="1417"/>
        <w:rPr>
          <w:lang w:val="en-US"/>
        </w:rPr>
      </w:pPr>
      <w:bookmarkStart w:id="4211" w:name="_Toc176775371"/>
      <w:bookmarkStart w:id="4212" w:name="_Toc187243966"/>
      <w:bookmarkStart w:id="4213" w:name="_Toc193201515"/>
      <w:r>
        <w:rPr>
          <w:lang w:val="en-US"/>
        </w:rPr>
        <w:t>10.4.3</w:t>
      </w:r>
      <w:r>
        <w:rPr>
          <w:lang w:val="en-US"/>
        </w:rPr>
        <w:tab/>
      </w:r>
      <w:r>
        <w:rPr>
          <w:rFonts w:hint="eastAsia"/>
          <w:lang w:val="en-US"/>
        </w:rPr>
        <w:t>Minimum requirement</w:t>
      </w:r>
      <w:r>
        <w:t xml:space="preserve"> for </w:t>
      </w:r>
      <w:r>
        <w:rPr>
          <w:rFonts w:hint="eastAsia"/>
          <w:lang w:val="en-US"/>
        </w:rPr>
        <w:t>Fixed VSAT</w:t>
      </w:r>
      <w:bookmarkEnd w:id="4206"/>
      <w:bookmarkEnd w:id="4207"/>
      <w:bookmarkEnd w:id="4208"/>
      <w:bookmarkEnd w:id="4209"/>
      <w:bookmarkEnd w:id="4210"/>
      <w:bookmarkEnd w:id="4211"/>
      <w:bookmarkEnd w:id="4212"/>
      <w:bookmarkEnd w:id="4213"/>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 xml:space="preserve">.1) with </w:t>
      </w:r>
      <w:r>
        <w:lastRenderedPageBreak/>
        <w:t>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4214" w:name="_Toc21339505"/>
      <w:bookmarkStart w:id="4215" w:name="_Toc29804722"/>
      <w:bookmarkStart w:id="4216" w:name="_Toc161754001"/>
      <w:bookmarkStart w:id="4217" w:name="_Toc161754622"/>
      <w:bookmarkStart w:id="4218" w:name="_Toc163202195"/>
      <w:bookmarkStart w:id="4219" w:name="_Toc169888461"/>
      <w:bookmarkStart w:id="4220"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4221" w:name="_Toc176775372"/>
      <w:bookmarkStart w:id="4222" w:name="_Toc187243967"/>
      <w:bookmarkStart w:id="4223" w:name="_Toc193201516"/>
      <w:r>
        <w:rPr>
          <w:rFonts w:hint="eastAsia"/>
          <w:lang w:val="en-US"/>
        </w:rPr>
        <w:t>10</w:t>
      </w:r>
      <w:r>
        <w:t>.5</w:t>
      </w:r>
      <w:r>
        <w:tab/>
        <w:t>Adjacent channel selectivity</w:t>
      </w:r>
      <w:bookmarkEnd w:id="4214"/>
      <w:bookmarkEnd w:id="4215"/>
      <w:bookmarkEnd w:id="4216"/>
      <w:bookmarkEnd w:id="4217"/>
      <w:bookmarkEnd w:id="4218"/>
      <w:bookmarkEnd w:id="4219"/>
      <w:bookmarkEnd w:id="4220"/>
      <w:bookmarkEnd w:id="4221"/>
      <w:bookmarkEnd w:id="4222"/>
      <w:bookmarkEnd w:id="4223"/>
    </w:p>
    <w:p w14:paraId="75AE5A3A" w14:textId="77777777" w:rsidR="00796090" w:rsidRDefault="00796090" w:rsidP="00796090">
      <w:pPr>
        <w:pStyle w:val="Heading3"/>
        <w:spacing w:line="260" w:lineRule="auto"/>
        <w:ind w:left="1417" w:hanging="1417"/>
        <w:rPr>
          <w:lang w:val="en-US"/>
        </w:rPr>
      </w:pPr>
      <w:bookmarkStart w:id="4224" w:name="_Toc161754002"/>
      <w:bookmarkStart w:id="4225" w:name="_Toc161754623"/>
      <w:bookmarkStart w:id="4226" w:name="_Toc163202196"/>
      <w:bookmarkStart w:id="4227" w:name="_Toc169888462"/>
      <w:bookmarkStart w:id="4228" w:name="_Toc171551651"/>
      <w:bookmarkStart w:id="4229" w:name="_Toc176775373"/>
      <w:bookmarkStart w:id="4230" w:name="_Toc187243968"/>
      <w:bookmarkStart w:id="4231" w:name="_Toc193201517"/>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4224"/>
      <w:bookmarkEnd w:id="4225"/>
      <w:bookmarkEnd w:id="4226"/>
      <w:bookmarkEnd w:id="4227"/>
      <w:bookmarkEnd w:id="4228"/>
      <w:bookmarkEnd w:id="4229"/>
      <w:bookmarkEnd w:id="4230"/>
      <w:bookmarkEnd w:id="4231"/>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3F6DF9AC" w14:textId="54E92E9F" w:rsidR="00A059C0" w:rsidRPr="00C61EF0" w:rsidRDefault="009F790D" w:rsidP="00A059C0">
      <w:pPr>
        <w:overflowPunct/>
        <w:autoSpaceDE/>
        <w:autoSpaceDN/>
        <w:adjustRightInd/>
        <w:textAlignment w:val="auto"/>
        <w:rPr>
          <w:lang w:eastAsia="en-US"/>
        </w:rPr>
      </w:pPr>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-1</w:t>
      </w:r>
      <w:r>
        <w:rPr>
          <w:rFonts w:hint="eastAsia"/>
          <w:lang w:val="en-US"/>
        </w:rPr>
        <w:t xml:space="preserve"> and </w:t>
      </w:r>
      <w:r>
        <w:t>Table</w:t>
      </w:r>
      <w:r>
        <w:rPr>
          <w:rFonts w:hint="eastAsia"/>
          <w:lang w:val="en-US"/>
        </w:rPr>
        <w:t xml:space="preserve"> 10.5</w:t>
      </w:r>
      <w:r>
        <w:t>.</w:t>
      </w:r>
      <w:r>
        <w:rPr>
          <w:rFonts w:hint="eastAsia"/>
          <w:lang w:val="en-US"/>
        </w:rPr>
        <w:t>1</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79100B34" w14:textId="77777777" w:rsidR="00A059C0" w:rsidRPr="00FD7BD7" w:rsidRDefault="00A059C0" w:rsidP="00A059C0">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A059C0" w:rsidRPr="00FD7BD7" w14:paraId="7A61D367" w14:textId="77777777" w:rsidTr="007159D8">
        <w:tc>
          <w:tcPr>
            <w:tcW w:w="1984" w:type="dxa"/>
            <w:tcBorders>
              <w:bottom w:val="nil"/>
            </w:tcBorders>
            <w:shd w:val="clear" w:color="auto" w:fill="auto"/>
          </w:tcPr>
          <w:p w14:paraId="778AD448" w14:textId="77777777" w:rsidR="00A059C0" w:rsidRPr="00FD7BD7" w:rsidRDefault="00A059C0" w:rsidP="00A059C0">
            <w:pPr>
              <w:pStyle w:val="TAH"/>
              <w:rPr>
                <w:lang w:eastAsia="en-US"/>
              </w:rPr>
            </w:pPr>
            <w:r w:rsidRPr="00FD7BD7">
              <w:rPr>
                <w:lang w:eastAsia="en-US"/>
              </w:rPr>
              <w:t>Operating band</w:t>
            </w:r>
          </w:p>
        </w:tc>
        <w:tc>
          <w:tcPr>
            <w:tcW w:w="709" w:type="dxa"/>
            <w:tcBorders>
              <w:bottom w:val="nil"/>
            </w:tcBorders>
            <w:shd w:val="clear" w:color="auto" w:fill="auto"/>
          </w:tcPr>
          <w:p w14:paraId="23FEBAE1" w14:textId="77777777" w:rsidR="00A059C0" w:rsidRPr="00FD7BD7" w:rsidRDefault="00A059C0" w:rsidP="00A059C0">
            <w:pPr>
              <w:pStyle w:val="TAH"/>
              <w:rPr>
                <w:lang w:eastAsia="en-US"/>
              </w:rPr>
            </w:pPr>
            <w:r w:rsidRPr="00FD7BD7">
              <w:rPr>
                <w:lang w:eastAsia="en-US"/>
              </w:rPr>
              <w:t>Units</w:t>
            </w:r>
          </w:p>
        </w:tc>
        <w:tc>
          <w:tcPr>
            <w:tcW w:w="6095" w:type="dxa"/>
            <w:gridSpan w:val="4"/>
          </w:tcPr>
          <w:p w14:paraId="7E5412CA" w14:textId="77777777" w:rsidR="00A059C0" w:rsidRPr="00FD7BD7" w:rsidRDefault="00A059C0" w:rsidP="00A059C0">
            <w:pPr>
              <w:pStyle w:val="TAH"/>
              <w:rPr>
                <w:lang w:eastAsia="en-US"/>
              </w:rPr>
            </w:pPr>
            <w:r w:rsidRPr="00FD7BD7">
              <w:rPr>
                <w:lang w:eastAsia="en-US"/>
              </w:rPr>
              <w:t>Adjacent channel selectivity / Channel bandwidth</w:t>
            </w:r>
          </w:p>
        </w:tc>
      </w:tr>
      <w:tr w:rsidR="00A059C0" w:rsidRPr="00FD7BD7" w14:paraId="16B4B502" w14:textId="77777777" w:rsidTr="007159D8">
        <w:tc>
          <w:tcPr>
            <w:tcW w:w="1984" w:type="dxa"/>
            <w:tcBorders>
              <w:top w:val="nil"/>
            </w:tcBorders>
            <w:shd w:val="clear" w:color="auto" w:fill="auto"/>
          </w:tcPr>
          <w:p w14:paraId="15F818B9" w14:textId="77777777" w:rsidR="00A059C0" w:rsidRPr="00FD7BD7" w:rsidRDefault="00A059C0" w:rsidP="00A059C0">
            <w:pPr>
              <w:pStyle w:val="TAH"/>
              <w:rPr>
                <w:lang w:eastAsia="en-US"/>
              </w:rPr>
            </w:pPr>
          </w:p>
        </w:tc>
        <w:tc>
          <w:tcPr>
            <w:tcW w:w="709" w:type="dxa"/>
            <w:tcBorders>
              <w:top w:val="nil"/>
            </w:tcBorders>
            <w:shd w:val="clear" w:color="auto" w:fill="auto"/>
          </w:tcPr>
          <w:p w14:paraId="69D91FE3" w14:textId="77777777" w:rsidR="00A059C0" w:rsidRPr="00FD7BD7" w:rsidRDefault="00A059C0" w:rsidP="00A059C0">
            <w:pPr>
              <w:pStyle w:val="TAH"/>
              <w:rPr>
                <w:lang w:eastAsia="en-US"/>
              </w:rPr>
            </w:pPr>
          </w:p>
        </w:tc>
        <w:tc>
          <w:tcPr>
            <w:tcW w:w="1276" w:type="dxa"/>
          </w:tcPr>
          <w:p w14:paraId="49A92786" w14:textId="77777777" w:rsidR="00A059C0" w:rsidRPr="00FD7BD7" w:rsidRDefault="00A059C0" w:rsidP="00A059C0">
            <w:pPr>
              <w:pStyle w:val="TAH"/>
              <w:rPr>
                <w:lang w:eastAsia="en-US"/>
              </w:rPr>
            </w:pPr>
            <w:r>
              <w:rPr>
                <w:lang w:eastAsia="en-US"/>
              </w:rPr>
              <w:t xml:space="preserve">50 </w:t>
            </w:r>
            <w:r w:rsidRPr="00FD7BD7">
              <w:rPr>
                <w:lang w:eastAsia="en-US"/>
              </w:rPr>
              <w:t xml:space="preserve">MHz </w:t>
            </w:r>
          </w:p>
        </w:tc>
        <w:tc>
          <w:tcPr>
            <w:tcW w:w="1417" w:type="dxa"/>
          </w:tcPr>
          <w:p w14:paraId="795E1445" w14:textId="77777777" w:rsidR="00A059C0" w:rsidRPr="00FD7BD7" w:rsidRDefault="00A059C0" w:rsidP="00A059C0">
            <w:pPr>
              <w:pStyle w:val="TAH"/>
              <w:rPr>
                <w:lang w:eastAsia="en-US"/>
              </w:rPr>
            </w:pPr>
            <w:r>
              <w:rPr>
                <w:lang w:eastAsia="en-US"/>
              </w:rPr>
              <w:t xml:space="preserve">100 </w:t>
            </w:r>
            <w:r w:rsidRPr="00FD7BD7">
              <w:rPr>
                <w:lang w:eastAsia="en-US"/>
              </w:rPr>
              <w:t>MHz</w:t>
            </w:r>
          </w:p>
        </w:tc>
        <w:tc>
          <w:tcPr>
            <w:tcW w:w="1418" w:type="dxa"/>
          </w:tcPr>
          <w:p w14:paraId="293C9E0B" w14:textId="77777777" w:rsidR="00A059C0" w:rsidRPr="00FD7BD7" w:rsidRDefault="00A059C0" w:rsidP="00A059C0">
            <w:pPr>
              <w:pStyle w:val="TAH"/>
              <w:rPr>
                <w:lang w:eastAsia="en-US"/>
              </w:rPr>
            </w:pPr>
            <w:r>
              <w:rPr>
                <w:lang w:eastAsia="en-US"/>
              </w:rPr>
              <w:t xml:space="preserve">200 </w:t>
            </w:r>
            <w:r w:rsidRPr="00FD7BD7">
              <w:rPr>
                <w:lang w:eastAsia="en-US"/>
              </w:rPr>
              <w:t>MHz</w:t>
            </w:r>
          </w:p>
        </w:tc>
        <w:tc>
          <w:tcPr>
            <w:tcW w:w="1984" w:type="dxa"/>
          </w:tcPr>
          <w:p w14:paraId="1587D2F5" w14:textId="77777777" w:rsidR="00A059C0" w:rsidRPr="00FD7BD7" w:rsidRDefault="00A059C0" w:rsidP="00A059C0">
            <w:pPr>
              <w:pStyle w:val="TAH"/>
              <w:rPr>
                <w:lang w:eastAsia="en-US"/>
              </w:rPr>
            </w:pPr>
            <w:r>
              <w:rPr>
                <w:lang w:eastAsia="en-US"/>
              </w:rPr>
              <w:t xml:space="preserve">400 </w:t>
            </w:r>
            <w:r w:rsidRPr="00FD7BD7">
              <w:rPr>
                <w:lang w:eastAsia="en-US"/>
              </w:rPr>
              <w:t>MHz</w:t>
            </w:r>
          </w:p>
        </w:tc>
      </w:tr>
      <w:tr w:rsidR="00A059C0" w:rsidRPr="00FD7BD7" w14:paraId="7862AAF4" w14:textId="77777777" w:rsidTr="007159D8">
        <w:tc>
          <w:tcPr>
            <w:tcW w:w="1984" w:type="dxa"/>
            <w:vAlign w:val="center"/>
          </w:tcPr>
          <w:p w14:paraId="2D90C374" w14:textId="77777777" w:rsidR="00A059C0" w:rsidRPr="00FD7BD7" w:rsidRDefault="00A059C0" w:rsidP="00A059C0">
            <w:pPr>
              <w:pStyle w:val="TAC"/>
              <w:rPr>
                <w:lang w:eastAsia="en-US"/>
              </w:rPr>
            </w:pPr>
            <w:r>
              <w:rPr>
                <w:lang w:eastAsia="en-US"/>
              </w:rPr>
              <w:t>n512, n511, n510</w:t>
            </w:r>
          </w:p>
        </w:tc>
        <w:tc>
          <w:tcPr>
            <w:tcW w:w="709" w:type="dxa"/>
            <w:vAlign w:val="center"/>
          </w:tcPr>
          <w:p w14:paraId="25A6F5AF" w14:textId="77777777" w:rsidR="00A059C0" w:rsidRPr="00FD7BD7" w:rsidRDefault="00A059C0" w:rsidP="00A059C0">
            <w:pPr>
              <w:pStyle w:val="TAC"/>
              <w:rPr>
                <w:lang w:eastAsia="en-US"/>
              </w:rPr>
            </w:pPr>
            <w:r w:rsidRPr="00FD7BD7">
              <w:rPr>
                <w:lang w:eastAsia="en-US"/>
              </w:rPr>
              <w:t>dB</w:t>
            </w:r>
          </w:p>
        </w:tc>
        <w:tc>
          <w:tcPr>
            <w:tcW w:w="1276" w:type="dxa"/>
            <w:vAlign w:val="center"/>
          </w:tcPr>
          <w:p w14:paraId="112C0B6D" w14:textId="77777777" w:rsidR="00A059C0" w:rsidRPr="00FD7BD7" w:rsidRDefault="00A059C0" w:rsidP="00A059C0">
            <w:pPr>
              <w:pStyle w:val="TAC"/>
              <w:rPr>
                <w:lang w:eastAsia="en-US"/>
              </w:rPr>
            </w:pPr>
            <w:r w:rsidRPr="00FD7BD7">
              <w:rPr>
                <w:lang w:eastAsia="en-US"/>
              </w:rPr>
              <w:t>2</w:t>
            </w:r>
            <w:r>
              <w:rPr>
                <w:lang w:eastAsia="en-US"/>
              </w:rPr>
              <w:t>5</w:t>
            </w:r>
          </w:p>
        </w:tc>
        <w:tc>
          <w:tcPr>
            <w:tcW w:w="1417" w:type="dxa"/>
            <w:vAlign w:val="center"/>
          </w:tcPr>
          <w:p w14:paraId="61BF07B2" w14:textId="77777777" w:rsidR="00A059C0" w:rsidRPr="00FD7BD7" w:rsidRDefault="00A059C0" w:rsidP="00A059C0">
            <w:pPr>
              <w:pStyle w:val="TAC"/>
              <w:rPr>
                <w:lang w:eastAsia="en-US"/>
              </w:rPr>
            </w:pPr>
            <w:r w:rsidRPr="00FD7BD7">
              <w:rPr>
                <w:lang w:eastAsia="en-US"/>
              </w:rPr>
              <w:t>2</w:t>
            </w:r>
            <w:r>
              <w:rPr>
                <w:lang w:eastAsia="en-US"/>
              </w:rPr>
              <w:t>5</w:t>
            </w:r>
          </w:p>
        </w:tc>
        <w:tc>
          <w:tcPr>
            <w:tcW w:w="1418" w:type="dxa"/>
            <w:vAlign w:val="center"/>
          </w:tcPr>
          <w:p w14:paraId="78973338" w14:textId="77777777" w:rsidR="00A059C0" w:rsidRPr="00FD7BD7" w:rsidRDefault="00A059C0" w:rsidP="00A059C0">
            <w:pPr>
              <w:pStyle w:val="TAC"/>
              <w:rPr>
                <w:lang w:eastAsia="en-US"/>
              </w:rPr>
            </w:pPr>
            <w:r w:rsidRPr="00FD7BD7">
              <w:rPr>
                <w:lang w:eastAsia="en-US"/>
              </w:rPr>
              <w:t>2</w:t>
            </w:r>
            <w:r>
              <w:rPr>
                <w:lang w:eastAsia="en-US"/>
              </w:rPr>
              <w:t>5</w:t>
            </w:r>
          </w:p>
        </w:tc>
        <w:tc>
          <w:tcPr>
            <w:tcW w:w="1984" w:type="dxa"/>
            <w:vAlign w:val="center"/>
          </w:tcPr>
          <w:p w14:paraId="5B94D956" w14:textId="77777777" w:rsidR="00A059C0" w:rsidRPr="00FD7BD7" w:rsidRDefault="00A059C0" w:rsidP="00A059C0">
            <w:pPr>
              <w:pStyle w:val="TAC"/>
              <w:rPr>
                <w:lang w:eastAsia="en-US"/>
              </w:rPr>
            </w:pPr>
            <w:r w:rsidRPr="00FD7BD7">
              <w:rPr>
                <w:lang w:eastAsia="en-US"/>
              </w:rPr>
              <w:t>2</w:t>
            </w:r>
            <w:r>
              <w:rPr>
                <w:lang w:eastAsia="en-US"/>
              </w:rPr>
              <w:t>5</w:t>
            </w:r>
          </w:p>
        </w:tc>
      </w:tr>
    </w:tbl>
    <w:p w14:paraId="7C45565C" w14:textId="77777777" w:rsidR="00A059C0" w:rsidRPr="00FD7BD7" w:rsidRDefault="00A059C0" w:rsidP="00A059C0">
      <w:pPr>
        <w:overflowPunct/>
        <w:autoSpaceDE/>
        <w:autoSpaceDN/>
        <w:adjustRightInd/>
        <w:textAlignment w:val="auto"/>
        <w:rPr>
          <w:rFonts w:eastAsia="MS Mincho"/>
          <w:lang w:eastAsia="en-US"/>
        </w:rPr>
      </w:pPr>
    </w:p>
    <w:p w14:paraId="39C12FA9" w14:textId="77777777" w:rsidR="009F790D" w:rsidRDefault="009F790D" w:rsidP="009F790D">
      <w:pPr>
        <w:pStyle w:val="TH"/>
        <w:rPr>
          <w:lang w:eastAsia="en-US"/>
        </w:rPr>
      </w:pPr>
      <w:bookmarkStart w:id="4232" w:name="_Toc161754003"/>
      <w:bookmarkStart w:id="4233" w:name="_Toc161754624"/>
      <w:bookmarkStart w:id="4234" w:name="_Toc163202197"/>
      <w:bookmarkStart w:id="4235" w:name="_Toc169888463"/>
      <w:bookmarkStart w:id="4236" w:name="_Toc171551652"/>
      <w:r>
        <w:rPr>
          <w:lang w:eastAsia="en-US"/>
        </w:rPr>
        <w:lastRenderedPageBreak/>
        <w:t xml:space="preserve">Table </w:t>
      </w:r>
      <w:r>
        <w:rPr>
          <w:rFonts w:eastAsia="MS Mincho"/>
          <w:lang w:eastAsia="en-US"/>
        </w:rPr>
        <w:t>10.5.1-2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9F790D" w14:paraId="0DCEE5A4" w14:textId="77777777" w:rsidTr="007A029B">
        <w:trPr>
          <w:jc w:val="center"/>
        </w:trPr>
        <w:tc>
          <w:tcPr>
            <w:tcW w:w="1140" w:type="pct"/>
            <w:tcBorders>
              <w:bottom w:val="nil"/>
            </w:tcBorders>
            <w:shd w:val="clear" w:color="auto" w:fill="auto"/>
          </w:tcPr>
          <w:p w14:paraId="434E31C6" w14:textId="77777777" w:rsidR="009F790D" w:rsidRDefault="009F790D" w:rsidP="007A029B">
            <w:pPr>
              <w:pStyle w:val="TAH"/>
              <w:rPr>
                <w:lang w:val="zh-CN" w:eastAsia="en-US"/>
              </w:rPr>
            </w:pPr>
            <w:r>
              <w:rPr>
                <w:lang w:val="zh-CN" w:eastAsia="en-US"/>
              </w:rPr>
              <w:t>Rx Parameter</w:t>
            </w:r>
          </w:p>
        </w:tc>
        <w:tc>
          <w:tcPr>
            <w:tcW w:w="380" w:type="pct"/>
            <w:tcBorders>
              <w:bottom w:val="nil"/>
            </w:tcBorders>
            <w:shd w:val="clear" w:color="auto" w:fill="auto"/>
          </w:tcPr>
          <w:p w14:paraId="29D8486E" w14:textId="77777777" w:rsidR="009F790D" w:rsidRDefault="009F790D" w:rsidP="007A029B">
            <w:pPr>
              <w:pStyle w:val="TAH"/>
              <w:rPr>
                <w:lang w:val="zh-CN" w:eastAsia="en-US"/>
              </w:rPr>
            </w:pPr>
            <w:r>
              <w:rPr>
                <w:lang w:val="zh-CN" w:eastAsia="en-US"/>
              </w:rPr>
              <w:t xml:space="preserve">Units </w:t>
            </w:r>
          </w:p>
        </w:tc>
        <w:tc>
          <w:tcPr>
            <w:tcW w:w="3481" w:type="pct"/>
            <w:gridSpan w:val="4"/>
          </w:tcPr>
          <w:p w14:paraId="695F7315" w14:textId="77777777" w:rsidR="009F790D" w:rsidRDefault="009F790D" w:rsidP="007A029B">
            <w:pPr>
              <w:pStyle w:val="TAH"/>
              <w:rPr>
                <w:lang w:val="zh-CN" w:eastAsia="en-US"/>
              </w:rPr>
            </w:pPr>
            <w:r>
              <w:rPr>
                <w:lang w:val="zh-CN" w:eastAsia="en-US"/>
              </w:rPr>
              <w:t>Channel bandwidth</w:t>
            </w:r>
          </w:p>
        </w:tc>
      </w:tr>
      <w:tr w:rsidR="009F790D" w14:paraId="389E7D44" w14:textId="77777777" w:rsidTr="007A029B">
        <w:trPr>
          <w:jc w:val="center"/>
        </w:trPr>
        <w:tc>
          <w:tcPr>
            <w:tcW w:w="1140" w:type="pct"/>
            <w:tcBorders>
              <w:top w:val="nil"/>
            </w:tcBorders>
            <w:shd w:val="clear" w:color="auto" w:fill="auto"/>
          </w:tcPr>
          <w:p w14:paraId="554C8577" w14:textId="77777777" w:rsidR="009F790D" w:rsidRDefault="009F790D" w:rsidP="007A029B">
            <w:pPr>
              <w:pStyle w:val="TAH"/>
              <w:rPr>
                <w:lang w:val="zh-CN" w:eastAsia="en-US"/>
              </w:rPr>
            </w:pPr>
          </w:p>
        </w:tc>
        <w:tc>
          <w:tcPr>
            <w:tcW w:w="380" w:type="pct"/>
            <w:tcBorders>
              <w:top w:val="nil"/>
            </w:tcBorders>
            <w:shd w:val="clear" w:color="auto" w:fill="auto"/>
          </w:tcPr>
          <w:p w14:paraId="73A90B9B" w14:textId="77777777" w:rsidR="009F790D" w:rsidRDefault="009F790D" w:rsidP="007A029B">
            <w:pPr>
              <w:pStyle w:val="TAH"/>
              <w:rPr>
                <w:lang w:val="zh-CN" w:eastAsia="en-US"/>
              </w:rPr>
            </w:pPr>
          </w:p>
        </w:tc>
        <w:tc>
          <w:tcPr>
            <w:tcW w:w="736" w:type="pct"/>
          </w:tcPr>
          <w:p w14:paraId="372F304C" w14:textId="77777777" w:rsidR="009F790D" w:rsidRDefault="009F790D" w:rsidP="007A029B">
            <w:pPr>
              <w:pStyle w:val="TAH"/>
              <w:rPr>
                <w:lang w:val="zh-CN" w:eastAsia="en-US"/>
              </w:rPr>
            </w:pPr>
            <w:r>
              <w:rPr>
                <w:lang w:val="zh-CN" w:eastAsia="en-US"/>
              </w:rPr>
              <w:t xml:space="preserve">50 MHz </w:t>
            </w:r>
          </w:p>
        </w:tc>
        <w:tc>
          <w:tcPr>
            <w:tcW w:w="807" w:type="pct"/>
          </w:tcPr>
          <w:p w14:paraId="285C982C" w14:textId="77777777" w:rsidR="009F790D" w:rsidRDefault="009F790D" w:rsidP="007A029B">
            <w:pPr>
              <w:pStyle w:val="TAH"/>
              <w:rPr>
                <w:lang w:val="zh-CN" w:eastAsia="en-US"/>
              </w:rPr>
            </w:pPr>
            <w:r>
              <w:rPr>
                <w:lang w:val="zh-CN" w:eastAsia="en-US"/>
              </w:rPr>
              <w:t>100 MHz</w:t>
            </w:r>
          </w:p>
        </w:tc>
        <w:tc>
          <w:tcPr>
            <w:tcW w:w="806" w:type="pct"/>
          </w:tcPr>
          <w:p w14:paraId="03468B2F" w14:textId="77777777" w:rsidR="009F790D" w:rsidRDefault="009F790D" w:rsidP="007A029B">
            <w:pPr>
              <w:pStyle w:val="TAH"/>
              <w:rPr>
                <w:lang w:val="zh-CN" w:eastAsia="en-US"/>
              </w:rPr>
            </w:pPr>
            <w:r>
              <w:rPr>
                <w:lang w:val="zh-CN" w:eastAsia="en-US"/>
              </w:rPr>
              <w:t>200 MHz</w:t>
            </w:r>
          </w:p>
        </w:tc>
        <w:tc>
          <w:tcPr>
            <w:tcW w:w="1131" w:type="pct"/>
          </w:tcPr>
          <w:p w14:paraId="44562A38" w14:textId="77777777" w:rsidR="009F790D" w:rsidRDefault="009F790D" w:rsidP="007A029B">
            <w:pPr>
              <w:pStyle w:val="TAH"/>
              <w:rPr>
                <w:lang w:val="zh-CN" w:eastAsia="en-US"/>
              </w:rPr>
            </w:pPr>
            <w:r>
              <w:rPr>
                <w:lang w:val="zh-CN" w:eastAsia="en-US"/>
              </w:rPr>
              <w:t>400 MHz</w:t>
            </w:r>
          </w:p>
        </w:tc>
      </w:tr>
      <w:tr w:rsidR="00C166EA" w14:paraId="16B13CEE" w14:textId="77777777" w:rsidTr="007A029B">
        <w:trPr>
          <w:jc w:val="center"/>
        </w:trPr>
        <w:tc>
          <w:tcPr>
            <w:tcW w:w="1140" w:type="pct"/>
          </w:tcPr>
          <w:p w14:paraId="333858CB"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13B33B57" w14:textId="77777777" w:rsidR="00C166EA" w:rsidRDefault="00C166EA" w:rsidP="00C166EA">
            <w:pPr>
              <w:pStyle w:val="TAC"/>
              <w:rPr>
                <w:lang w:val="zh-CN" w:eastAsia="en-US"/>
              </w:rPr>
            </w:pPr>
            <w:r>
              <w:rPr>
                <w:lang w:val="zh-CN" w:eastAsia="en-US"/>
              </w:rPr>
              <w:t>dBm</w:t>
            </w:r>
          </w:p>
        </w:tc>
        <w:tc>
          <w:tcPr>
            <w:tcW w:w="3481" w:type="pct"/>
            <w:gridSpan w:val="4"/>
          </w:tcPr>
          <w:p w14:paraId="02E2EA49"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5DF8390B" w14:textId="5642A4DF" w:rsidR="00C166EA" w:rsidRDefault="00C166EA" w:rsidP="00C166EA">
            <w:pPr>
              <w:pStyle w:val="TAC"/>
              <w:rPr>
                <w:lang w:val="en-US"/>
              </w:rPr>
            </w:pPr>
            <w:r>
              <w:rPr>
                <w:rFonts w:hint="eastAsia"/>
                <w:lang w:val="en-US"/>
              </w:rPr>
              <w:t>NOTE 5</w:t>
            </w:r>
          </w:p>
        </w:tc>
      </w:tr>
      <w:tr w:rsidR="00C166EA" w14:paraId="54DD6742" w14:textId="77777777" w:rsidTr="007A029B">
        <w:trPr>
          <w:jc w:val="center"/>
        </w:trPr>
        <w:tc>
          <w:tcPr>
            <w:tcW w:w="1140" w:type="pct"/>
            <w:vAlign w:val="bottom"/>
          </w:tcPr>
          <w:p w14:paraId="287B3973"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1A57B317" w14:textId="77777777" w:rsidR="00C166EA" w:rsidRDefault="00C166EA" w:rsidP="00C166EA">
            <w:pPr>
              <w:pStyle w:val="TAC"/>
              <w:rPr>
                <w:lang w:val="zh-CN" w:eastAsia="en-US"/>
              </w:rPr>
            </w:pPr>
            <w:r>
              <w:rPr>
                <w:lang w:val="zh-CN" w:eastAsia="en-US"/>
              </w:rPr>
              <w:t>dBm</w:t>
            </w:r>
          </w:p>
        </w:tc>
        <w:tc>
          <w:tcPr>
            <w:tcW w:w="3481" w:type="pct"/>
            <w:gridSpan w:val="4"/>
          </w:tcPr>
          <w:p w14:paraId="22D707BC"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317E49AE" w14:textId="2E5076D6" w:rsidR="00C166EA" w:rsidRDefault="00C166EA" w:rsidP="00C166EA">
            <w:pPr>
              <w:pStyle w:val="TAC"/>
              <w:rPr>
                <w:lang w:val="en-US"/>
              </w:rPr>
            </w:pPr>
            <w:r>
              <w:rPr>
                <w:rFonts w:hint="eastAsia"/>
                <w:lang w:val="en-US"/>
              </w:rPr>
              <w:t>NOTE 5</w:t>
            </w:r>
          </w:p>
        </w:tc>
      </w:tr>
      <w:tr w:rsidR="009F790D" w14:paraId="08FB468D" w14:textId="77777777" w:rsidTr="007A029B">
        <w:trPr>
          <w:jc w:val="center"/>
        </w:trPr>
        <w:tc>
          <w:tcPr>
            <w:tcW w:w="1140" w:type="pct"/>
          </w:tcPr>
          <w:p w14:paraId="4CCF4104" w14:textId="77777777" w:rsidR="009F790D" w:rsidRDefault="009F790D"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45FE21D3" w14:textId="77777777" w:rsidR="009F790D" w:rsidRDefault="009F790D" w:rsidP="007A029B">
            <w:pPr>
              <w:pStyle w:val="TAC"/>
              <w:rPr>
                <w:lang w:val="zh-CN" w:eastAsia="en-US"/>
              </w:rPr>
            </w:pPr>
            <w:r>
              <w:rPr>
                <w:lang w:val="zh-CN" w:eastAsia="en-US"/>
              </w:rPr>
              <w:t>MHz</w:t>
            </w:r>
          </w:p>
        </w:tc>
        <w:tc>
          <w:tcPr>
            <w:tcW w:w="736" w:type="pct"/>
          </w:tcPr>
          <w:p w14:paraId="416480A8" w14:textId="77777777" w:rsidR="009F790D" w:rsidRDefault="009F790D" w:rsidP="007A029B">
            <w:pPr>
              <w:pStyle w:val="TAC"/>
              <w:rPr>
                <w:lang w:val="zh-CN" w:eastAsia="en-US"/>
              </w:rPr>
            </w:pPr>
            <w:r>
              <w:rPr>
                <w:lang w:val="zh-CN" w:eastAsia="en-US"/>
              </w:rPr>
              <w:t>50</w:t>
            </w:r>
          </w:p>
        </w:tc>
        <w:tc>
          <w:tcPr>
            <w:tcW w:w="807" w:type="pct"/>
          </w:tcPr>
          <w:p w14:paraId="47A8812D" w14:textId="77777777" w:rsidR="009F790D" w:rsidRDefault="009F790D" w:rsidP="007A029B">
            <w:pPr>
              <w:pStyle w:val="TAC"/>
              <w:rPr>
                <w:lang w:val="zh-CN" w:eastAsia="en-US"/>
              </w:rPr>
            </w:pPr>
            <w:r>
              <w:rPr>
                <w:lang w:val="zh-CN" w:eastAsia="en-US"/>
              </w:rPr>
              <w:t>100</w:t>
            </w:r>
          </w:p>
        </w:tc>
        <w:tc>
          <w:tcPr>
            <w:tcW w:w="806" w:type="pct"/>
          </w:tcPr>
          <w:p w14:paraId="26707484" w14:textId="77777777" w:rsidR="009F790D" w:rsidRDefault="009F790D" w:rsidP="007A029B">
            <w:pPr>
              <w:pStyle w:val="TAC"/>
              <w:rPr>
                <w:lang w:val="zh-CN" w:eastAsia="en-US"/>
              </w:rPr>
            </w:pPr>
            <w:r>
              <w:rPr>
                <w:lang w:val="zh-CN" w:eastAsia="en-US"/>
              </w:rPr>
              <w:t>200</w:t>
            </w:r>
          </w:p>
        </w:tc>
        <w:tc>
          <w:tcPr>
            <w:tcW w:w="1131" w:type="pct"/>
          </w:tcPr>
          <w:p w14:paraId="4332A546" w14:textId="77777777" w:rsidR="009F790D" w:rsidRDefault="009F790D" w:rsidP="007A029B">
            <w:pPr>
              <w:pStyle w:val="TAC"/>
              <w:rPr>
                <w:lang w:val="zh-CN" w:eastAsia="en-US"/>
              </w:rPr>
            </w:pPr>
            <w:r>
              <w:rPr>
                <w:lang w:val="zh-CN" w:eastAsia="en-US"/>
              </w:rPr>
              <w:t>400</w:t>
            </w:r>
          </w:p>
        </w:tc>
      </w:tr>
      <w:tr w:rsidR="009F790D" w14:paraId="2DEEADA3" w14:textId="77777777" w:rsidTr="007A029B">
        <w:trPr>
          <w:jc w:val="center"/>
        </w:trPr>
        <w:tc>
          <w:tcPr>
            <w:tcW w:w="1140" w:type="pct"/>
          </w:tcPr>
          <w:p w14:paraId="2ACE33B7" w14:textId="77777777" w:rsidR="009F790D" w:rsidRDefault="009F790D"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43A2B891" w14:textId="77777777" w:rsidR="009F790D" w:rsidRDefault="009F790D" w:rsidP="007A029B">
            <w:pPr>
              <w:pStyle w:val="TAC"/>
              <w:rPr>
                <w:lang w:val="zh-CN" w:eastAsia="en-US"/>
              </w:rPr>
            </w:pPr>
            <w:r>
              <w:rPr>
                <w:lang w:val="zh-CN" w:eastAsia="en-US"/>
              </w:rPr>
              <w:t>MHz</w:t>
            </w:r>
          </w:p>
        </w:tc>
        <w:tc>
          <w:tcPr>
            <w:tcW w:w="736" w:type="pct"/>
          </w:tcPr>
          <w:p w14:paraId="548F5849" w14:textId="77777777" w:rsidR="009F790D" w:rsidRDefault="009F790D" w:rsidP="007A029B">
            <w:pPr>
              <w:pStyle w:val="TAC"/>
              <w:rPr>
                <w:lang w:val="zh-CN" w:eastAsia="en-US"/>
              </w:rPr>
            </w:pPr>
            <w:r>
              <w:rPr>
                <w:lang w:val="zh-CN" w:eastAsia="en-US"/>
              </w:rPr>
              <w:t>50</w:t>
            </w:r>
          </w:p>
          <w:p w14:paraId="1A3AB88C" w14:textId="77777777" w:rsidR="009F790D" w:rsidRDefault="009F790D" w:rsidP="007A029B">
            <w:pPr>
              <w:pStyle w:val="TAC"/>
              <w:rPr>
                <w:lang w:val="zh-CN" w:eastAsia="en-US"/>
              </w:rPr>
            </w:pPr>
            <w:r>
              <w:rPr>
                <w:lang w:val="zh-CN" w:eastAsia="en-US"/>
              </w:rPr>
              <w:t>/</w:t>
            </w:r>
          </w:p>
          <w:p w14:paraId="59C68609" w14:textId="77777777" w:rsidR="009F790D" w:rsidRDefault="009F790D" w:rsidP="007A029B">
            <w:pPr>
              <w:pStyle w:val="TAC"/>
              <w:rPr>
                <w:lang w:val="zh-CN" w:eastAsia="en-US"/>
              </w:rPr>
            </w:pPr>
            <w:r>
              <w:rPr>
                <w:lang w:val="zh-CN" w:eastAsia="en-US"/>
              </w:rPr>
              <w:t>-50</w:t>
            </w:r>
          </w:p>
          <w:p w14:paraId="3010E36F" w14:textId="77777777" w:rsidR="009F790D" w:rsidRDefault="009F790D" w:rsidP="007A029B">
            <w:pPr>
              <w:pStyle w:val="TAC"/>
              <w:rPr>
                <w:lang w:val="zh-CN" w:eastAsia="en-US"/>
              </w:rPr>
            </w:pPr>
            <w:r>
              <w:rPr>
                <w:lang w:val="zh-CN" w:eastAsia="en-US"/>
              </w:rPr>
              <w:t>NOTE 3</w:t>
            </w:r>
          </w:p>
        </w:tc>
        <w:tc>
          <w:tcPr>
            <w:tcW w:w="807" w:type="pct"/>
          </w:tcPr>
          <w:p w14:paraId="12F1DCD6" w14:textId="77777777" w:rsidR="009F790D" w:rsidRDefault="009F790D" w:rsidP="007A029B">
            <w:pPr>
              <w:pStyle w:val="TAC"/>
              <w:rPr>
                <w:lang w:val="zh-CN" w:eastAsia="en-US"/>
              </w:rPr>
            </w:pPr>
            <w:r>
              <w:rPr>
                <w:lang w:val="zh-CN" w:eastAsia="en-US"/>
              </w:rPr>
              <w:t>100</w:t>
            </w:r>
          </w:p>
          <w:p w14:paraId="63B1CA78" w14:textId="77777777" w:rsidR="009F790D" w:rsidRDefault="009F790D" w:rsidP="007A029B">
            <w:pPr>
              <w:pStyle w:val="TAC"/>
              <w:rPr>
                <w:lang w:val="zh-CN" w:eastAsia="en-US"/>
              </w:rPr>
            </w:pPr>
            <w:r>
              <w:rPr>
                <w:lang w:val="zh-CN" w:eastAsia="en-US"/>
              </w:rPr>
              <w:t>/</w:t>
            </w:r>
          </w:p>
          <w:p w14:paraId="36B1376F" w14:textId="77777777" w:rsidR="009F790D" w:rsidRDefault="009F790D" w:rsidP="007A029B">
            <w:pPr>
              <w:pStyle w:val="TAC"/>
              <w:rPr>
                <w:lang w:val="zh-CN" w:eastAsia="en-US"/>
              </w:rPr>
            </w:pPr>
            <w:r>
              <w:rPr>
                <w:lang w:val="zh-CN" w:eastAsia="en-US"/>
              </w:rPr>
              <w:t>-100</w:t>
            </w:r>
          </w:p>
          <w:p w14:paraId="47A86EFF" w14:textId="77777777" w:rsidR="009F790D" w:rsidRDefault="009F790D" w:rsidP="007A029B">
            <w:pPr>
              <w:pStyle w:val="TAC"/>
              <w:rPr>
                <w:lang w:val="zh-CN" w:eastAsia="en-US"/>
              </w:rPr>
            </w:pPr>
            <w:r>
              <w:rPr>
                <w:lang w:val="zh-CN" w:eastAsia="en-US"/>
              </w:rPr>
              <w:t>NOTE 3</w:t>
            </w:r>
          </w:p>
        </w:tc>
        <w:tc>
          <w:tcPr>
            <w:tcW w:w="806" w:type="pct"/>
          </w:tcPr>
          <w:p w14:paraId="23B70607" w14:textId="77777777" w:rsidR="009F790D" w:rsidRDefault="009F790D" w:rsidP="007A029B">
            <w:pPr>
              <w:pStyle w:val="TAC"/>
              <w:rPr>
                <w:lang w:val="zh-CN" w:eastAsia="en-US"/>
              </w:rPr>
            </w:pPr>
            <w:r>
              <w:rPr>
                <w:lang w:val="zh-CN" w:eastAsia="en-US"/>
              </w:rPr>
              <w:t>200</w:t>
            </w:r>
          </w:p>
          <w:p w14:paraId="3F6F08C5" w14:textId="77777777" w:rsidR="009F790D" w:rsidRDefault="009F790D" w:rsidP="007A029B">
            <w:pPr>
              <w:pStyle w:val="TAC"/>
              <w:rPr>
                <w:lang w:val="zh-CN" w:eastAsia="en-US"/>
              </w:rPr>
            </w:pPr>
            <w:r>
              <w:rPr>
                <w:lang w:val="zh-CN" w:eastAsia="en-US"/>
              </w:rPr>
              <w:t>/</w:t>
            </w:r>
          </w:p>
          <w:p w14:paraId="21B03952" w14:textId="77777777" w:rsidR="009F790D" w:rsidRDefault="009F790D" w:rsidP="007A029B">
            <w:pPr>
              <w:pStyle w:val="TAC"/>
              <w:rPr>
                <w:lang w:val="zh-CN" w:eastAsia="en-US"/>
              </w:rPr>
            </w:pPr>
            <w:r>
              <w:rPr>
                <w:lang w:val="zh-CN" w:eastAsia="en-US"/>
              </w:rPr>
              <w:t>-200</w:t>
            </w:r>
          </w:p>
          <w:p w14:paraId="0093CAC5" w14:textId="77777777" w:rsidR="009F790D" w:rsidRDefault="009F790D" w:rsidP="007A029B">
            <w:pPr>
              <w:pStyle w:val="TAC"/>
              <w:rPr>
                <w:lang w:val="zh-CN" w:eastAsia="en-US"/>
              </w:rPr>
            </w:pPr>
            <w:r>
              <w:rPr>
                <w:lang w:val="zh-CN" w:eastAsia="en-US"/>
              </w:rPr>
              <w:t>NOTE 3</w:t>
            </w:r>
          </w:p>
        </w:tc>
        <w:tc>
          <w:tcPr>
            <w:tcW w:w="1131" w:type="pct"/>
          </w:tcPr>
          <w:p w14:paraId="40D6A216" w14:textId="77777777" w:rsidR="009F790D" w:rsidRDefault="009F790D" w:rsidP="007A029B">
            <w:pPr>
              <w:pStyle w:val="TAC"/>
              <w:rPr>
                <w:lang w:val="zh-CN" w:eastAsia="en-US"/>
              </w:rPr>
            </w:pPr>
            <w:r>
              <w:rPr>
                <w:lang w:val="zh-CN" w:eastAsia="en-US"/>
              </w:rPr>
              <w:t>400</w:t>
            </w:r>
          </w:p>
          <w:p w14:paraId="0514FA84" w14:textId="77777777" w:rsidR="009F790D" w:rsidRDefault="009F790D" w:rsidP="007A029B">
            <w:pPr>
              <w:pStyle w:val="TAC"/>
              <w:rPr>
                <w:lang w:val="zh-CN" w:eastAsia="en-US"/>
              </w:rPr>
            </w:pPr>
            <w:r>
              <w:rPr>
                <w:lang w:val="zh-CN" w:eastAsia="en-US"/>
              </w:rPr>
              <w:t>/</w:t>
            </w:r>
          </w:p>
          <w:p w14:paraId="10DB54B3" w14:textId="77777777" w:rsidR="009F790D" w:rsidRDefault="009F790D" w:rsidP="007A029B">
            <w:pPr>
              <w:pStyle w:val="TAC"/>
              <w:rPr>
                <w:lang w:val="zh-CN" w:eastAsia="en-US"/>
              </w:rPr>
            </w:pPr>
            <w:r>
              <w:rPr>
                <w:lang w:val="zh-CN" w:eastAsia="en-US"/>
              </w:rPr>
              <w:t>-400</w:t>
            </w:r>
          </w:p>
          <w:p w14:paraId="494D1A17" w14:textId="77777777" w:rsidR="009F790D" w:rsidRDefault="009F790D" w:rsidP="007A029B">
            <w:pPr>
              <w:pStyle w:val="TAC"/>
              <w:rPr>
                <w:lang w:val="zh-CN" w:eastAsia="en-US"/>
              </w:rPr>
            </w:pPr>
            <w:r>
              <w:rPr>
                <w:lang w:val="zh-CN" w:eastAsia="en-US"/>
              </w:rPr>
              <w:t>NOTE 3</w:t>
            </w:r>
          </w:p>
        </w:tc>
      </w:tr>
      <w:tr w:rsidR="009F790D" w14:paraId="09BC6FFE" w14:textId="77777777" w:rsidTr="007A029B">
        <w:trPr>
          <w:jc w:val="center"/>
        </w:trPr>
        <w:tc>
          <w:tcPr>
            <w:tcW w:w="5000" w:type="pct"/>
            <w:gridSpan w:val="6"/>
          </w:tcPr>
          <w:p w14:paraId="3888126B" w14:textId="36996CE4" w:rsidR="009F790D" w:rsidRDefault="009F790D"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5737624B" w14:textId="77777777" w:rsidR="009F790D" w:rsidRDefault="009F790D"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02C2C5C5" w14:textId="77777777" w:rsidR="009F790D" w:rsidRDefault="009F790D"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0529C6F9" w14:textId="6BB5837C" w:rsidR="009F790D" w:rsidRDefault="009F790D"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2EC2FEF9" w14:textId="202D7179" w:rsidR="009F790D"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1D2109D4" w14:textId="77777777" w:rsidR="009F790D" w:rsidRDefault="009F790D" w:rsidP="009F790D">
      <w:pPr>
        <w:rPr>
          <w:lang w:val="en-US"/>
        </w:rPr>
      </w:pPr>
    </w:p>
    <w:p w14:paraId="3CC867C5" w14:textId="77777777" w:rsidR="00796090" w:rsidRDefault="00796090" w:rsidP="00796090">
      <w:pPr>
        <w:pStyle w:val="Heading3"/>
        <w:spacing w:line="260" w:lineRule="auto"/>
        <w:ind w:left="1417" w:hanging="1417"/>
        <w:rPr>
          <w:lang w:val="en-US"/>
        </w:rPr>
      </w:pPr>
      <w:bookmarkStart w:id="4237" w:name="_Toc176775374"/>
      <w:bookmarkStart w:id="4238" w:name="_Toc187243969"/>
      <w:bookmarkStart w:id="4239" w:name="_Toc193201518"/>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4232"/>
      <w:bookmarkEnd w:id="4233"/>
      <w:bookmarkEnd w:id="4234"/>
      <w:bookmarkEnd w:id="4235"/>
      <w:bookmarkEnd w:id="4236"/>
      <w:bookmarkEnd w:id="4237"/>
      <w:bookmarkEnd w:id="4238"/>
      <w:bookmarkEnd w:id="4239"/>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4240" w:name="_Toc29804725"/>
      <w:bookmarkStart w:id="4241" w:name="_Toc21339508"/>
      <w:bookmarkStart w:id="4242" w:name="_Toc161754004"/>
      <w:bookmarkStart w:id="4243" w:name="_Toc161754625"/>
      <w:bookmarkStart w:id="4244" w:name="_Toc163202198"/>
      <w:bookmarkStart w:id="4245" w:name="_Toc169888464"/>
      <w:bookmarkStart w:id="4246" w:name="_Toc171551653"/>
      <w:r>
        <w:rPr>
          <w:lang w:eastAsia="en-US"/>
        </w:rPr>
        <w:lastRenderedPageBreak/>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4247" w:name="_Toc176775375"/>
      <w:bookmarkStart w:id="4248" w:name="_Toc187243970"/>
      <w:bookmarkStart w:id="4249" w:name="_Toc193201519"/>
      <w:r>
        <w:rPr>
          <w:rFonts w:hint="eastAsia"/>
          <w:lang w:val="en-US"/>
        </w:rPr>
        <w:t>10</w:t>
      </w:r>
      <w:r>
        <w:t>.6</w:t>
      </w:r>
      <w:r>
        <w:tab/>
        <w:t>Blocking characteristics</w:t>
      </w:r>
      <w:bookmarkEnd w:id="4240"/>
      <w:bookmarkEnd w:id="4241"/>
      <w:bookmarkEnd w:id="4242"/>
      <w:bookmarkEnd w:id="4243"/>
      <w:bookmarkEnd w:id="4244"/>
      <w:bookmarkEnd w:id="4245"/>
      <w:bookmarkEnd w:id="4246"/>
      <w:bookmarkEnd w:id="4247"/>
      <w:bookmarkEnd w:id="4248"/>
      <w:bookmarkEnd w:id="4249"/>
    </w:p>
    <w:p w14:paraId="6281122C" w14:textId="77777777" w:rsidR="00796090" w:rsidRDefault="00796090" w:rsidP="00796090">
      <w:pPr>
        <w:pStyle w:val="Heading3"/>
        <w:spacing w:line="260" w:lineRule="auto"/>
        <w:ind w:left="1417" w:hanging="1417"/>
        <w:rPr>
          <w:lang w:val="en-US"/>
        </w:rPr>
      </w:pPr>
      <w:bookmarkStart w:id="4250" w:name="_Toc161754005"/>
      <w:bookmarkStart w:id="4251" w:name="_Toc161754626"/>
      <w:bookmarkStart w:id="4252" w:name="_Toc163202199"/>
      <w:bookmarkStart w:id="4253" w:name="_Toc169888465"/>
      <w:bookmarkStart w:id="4254" w:name="_Toc171551654"/>
      <w:bookmarkStart w:id="4255" w:name="_Toc176775376"/>
      <w:bookmarkStart w:id="4256" w:name="_Toc187243971"/>
      <w:bookmarkStart w:id="4257" w:name="_Toc193201520"/>
      <w:r>
        <w:rPr>
          <w:rFonts w:hint="eastAsia"/>
          <w:lang w:val="en-US"/>
        </w:rPr>
        <w:t>10</w:t>
      </w:r>
      <w:r>
        <w:t>.</w:t>
      </w:r>
      <w:r>
        <w:rPr>
          <w:rFonts w:hint="eastAsia"/>
          <w:lang w:val="en-US"/>
        </w:rPr>
        <w:t>6</w:t>
      </w:r>
      <w:r>
        <w:t>.</w:t>
      </w:r>
      <w:r>
        <w:rPr>
          <w:rFonts w:hint="eastAsia"/>
          <w:lang w:val="en-US"/>
        </w:rPr>
        <w:t>1</w:t>
      </w:r>
      <w:r>
        <w:tab/>
        <w:t>General</w:t>
      </w:r>
      <w:bookmarkEnd w:id="4250"/>
      <w:bookmarkEnd w:id="4251"/>
      <w:bookmarkEnd w:id="4252"/>
      <w:bookmarkEnd w:id="4253"/>
      <w:bookmarkEnd w:id="4254"/>
      <w:bookmarkEnd w:id="4255"/>
      <w:bookmarkEnd w:id="4256"/>
      <w:bookmarkEnd w:id="4257"/>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4258" w:name="_Toc161754006"/>
      <w:bookmarkStart w:id="4259" w:name="_Toc161754627"/>
      <w:bookmarkStart w:id="4260" w:name="_Toc163202200"/>
      <w:bookmarkStart w:id="4261" w:name="_Toc169888466"/>
      <w:bookmarkStart w:id="4262" w:name="_Toc171551655"/>
      <w:bookmarkStart w:id="4263" w:name="_Toc176775377"/>
      <w:bookmarkStart w:id="4264" w:name="_Toc187243972"/>
      <w:bookmarkStart w:id="4265" w:name="_Toc193201521"/>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258"/>
      <w:bookmarkEnd w:id="4259"/>
      <w:bookmarkEnd w:id="4260"/>
      <w:bookmarkEnd w:id="4261"/>
      <w:bookmarkEnd w:id="4262"/>
      <w:bookmarkEnd w:id="4263"/>
      <w:bookmarkEnd w:id="4264"/>
      <w:bookmarkEnd w:id="4265"/>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52FFE15" w:rsidR="00796090" w:rsidRDefault="00D05EB5"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-1. The requirement is verified with the test metric of EIS (Link=RX beam peak direction, Meas=Link angle).</w:t>
      </w:r>
    </w:p>
    <w:p w14:paraId="1B9B2A9F" w14:textId="77777777" w:rsidR="00D05EB5" w:rsidRDefault="00D05EB5" w:rsidP="00D05EB5">
      <w:pPr>
        <w:pStyle w:val="TH"/>
      </w:pPr>
      <w:bookmarkStart w:id="4266" w:name="_Toc161754007"/>
      <w:bookmarkStart w:id="4267" w:name="_Toc161754628"/>
      <w:bookmarkStart w:id="4268" w:name="_Toc163202201"/>
      <w:bookmarkStart w:id="4269" w:name="_Toc169888467"/>
      <w:bookmarkStart w:id="4270" w:name="_Toc171551656"/>
      <w:r>
        <w:lastRenderedPageBreak/>
        <w:t xml:space="preserve">Table </w:t>
      </w:r>
      <w:r>
        <w:rPr>
          <w:rFonts w:hint="eastAsia"/>
          <w:lang w:val="en-US"/>
        </w:rPr>
        <w:t>10</w:t>
      </w:r>
      <w:r>
        <w:rPr>
          <w:rFonts w:eastAsia="MS Mincho"/>
        </w:rPr>
        <w:t>.6.2-1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57ACDEEB" w14:textId="77777777" w:rsidTr="007A029B">
        <w:trPr>
          <w:trHeight w:val="211"/>
          <w:jc w:val="center"/>
        </w:trPr>
        <w:tc>
          <w:tcPr>
            <w:tcW w:w="1628" w:type="dxa"/>
            <w:tcBorders>
              <w:bottom w:val="nil"/>
            </w:tcBorders>
            <w:shd w:val="clear" w:color="auto" w:fill="auto"/>
          </w:tcPr>
          <w:p w14:paraId="2ABEE5B6"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787F49AF" w14:textId="77777777" w:rsidR="00D05EB5" w:rsidRDefault="00D05EB5" w:rsidP="007A029B">
            <w:pPr>
              <w:pStyle w:val="TAH"/>
              <w:rPr>
                <w:rFonts w:cs="Arial"/>
              </w:rPr>
            </w:pPr>
            <w:r>
              <w:rPr>
                <w:rFonts w:cs="Arial"/>
              </w:rPr>
              <w:t xml:space="preserve">Units </w:t>
            </w:r>
          </w:p>
        </w:tc>
        <w:tc>
          <w:tcPr>
            <w:tcW w:w="7293" w:type="dxa"/>
            <w:gridSpan w:val="4"/>
          </w:tcPr>
          <w:p w14:paraId="463AC538" w14:textId="77777777" w:rsidR="00D05EB5" w:rsidRDefault="00D05EB5" w:rsidP="007A029B">
            <w:pPr>
              <w:pStyle w:val="TAH"/>
              <w:rPr>
                <w:rFonts w:cs="Arial"/>
              </w:rPr>
            </w:pPr>
            <w:r>
              <w:rPr>
                <w:rFonts w:cs="Arial"/>
              </w:rPr>
              <w:t>Channel bandwidth</w:t>
            </w:r>
          </w:p>
        </w:tc>
      </w:tr>
      <w:tr w:rsidR="00D05EB5" w14:paraId="1068871E" w14:textId="77777777" w:rsidTr="007A029B">
        <w:trPr>
          <w:trHeight w:val="211"/>
          <w:jc w:val="center"/>
        </w:trPr>
        <w:tc>
          <w:tcPr>
            <w:tcW w:w="1628" w:type="dxa"/>
            <w:tcBorders>
              <w:top w:val="nil"/>
            </w:tcBorders>
            <w:shd w:val="clear" w:color="auto" w:fill="auto"/>
          </w:tcPr>
          <w:p w14:paraId="1DF0B497" w14:textId="77777777" w:rsidR="00D05EB5" w:rsidRDefault="00D05EB5" w:rsidP="007A029B">
            <w:pPr>
              <w:pStyle w:val="TAH"/>
              <w:rPr>
                <w:rFonts w:cs="Arial"/>
              </w:rPr>
            </w:pPr>
          </w:p>
        </w:tc>
        <w:tc>
          <w:tcPr>
            <w:tcW w:w="742" w:type="dxa"/>
            <w:tcBorders>
              <w:top w:val="nil"/>
            </w:tcBorders>
            <w:shd w:val="clear" w:color="auto" w:fill="auto"/>
          </w:tcPr>
          <w:p w14:paraId="364CC8D1" w14:textId="77777777" w:rsidR="00D05EB5" w:rsidRDefault="00D05EB5" w:rsidP="007A029B">
            <w:pPr>
              <w:pStyle w:val="TAH"/>
              <w:rPr>
                <w:rFonts w:cs="Arial"/>
              </w:rPr>
            </w:pPr>
          </w:p>
        </w:tc>
        <w:tc>
          <w:tcPr>
            <w:tcW w:w="1823" w:type="dxa"/>
          </w:tcPr>
          <w:p w14:paraId="3AC0CA1A" w14:textId="77777777" w:rsidR="00D05EB5" w:rsidRDefault="00D05EB5" w:rsidP="007A029B">
            <w:pPr>
              <w:pStyle w:val="TAH"/>
              <w:rPr>
                <w:rFonts w:cs="Arial"/>
              </w:rPr>
            </w:pPr>
            <w:r>
              <w:rPr>
                <w:rFonts w:cs="Arial"/>
              </w:rPr>
              <w:t xml:space="preserve">50 MHz </w:t>
            </w:r>
          </w:p>
        </w:tc>
        <w:tc>
          <w:tcPr>
            <w:tcW w:w="1823" w:type="dxa"/>
          </w:tcPr>
          <w:p w14:paraId="11160890" w14:textId="77777777" w:rsidR="00D05EB5" w:rsidRDefault="00D05EB5" w:rsidP="007A029B">
            <w:pPr>
              <w:pStyle w:val="TAH"/>
              <w:rPr>
                <w:rFonts w:cs="Arial"/>
              </w:rPr>
            </w:pPr>
            <w:r>
              <w:rPr>
                <w:rFonts w:cs="Arial"/>
              </w:rPr>
              <w:t>100 MHz</w:t>
            </w:r>
          </w:p>
        </w:tc>
        <w:tc>
          <w:tcPr>
            <w:tcW w:w="1823" w:type="dxa"/>
          </w:tcPr>
          <w:p w14:paraId="155329DF" w14:textId="77777777" w:rsidR="00D05EB5" w:rsidRDefault="00D05EB5" w:rsidP="007A029B">
            <w:pPr>
              <w:pStyle w:val="TAH"/>
              <w:rPr>
                <w:rFonts w:cs="Arial"/>
              </w:rPr>
            </w:pPr>
            <w:r>
              <w:rPr>
                <w:rFonts w:cs="Arial"/>
              </w:rPr>
              <w:t>200 MHz</w:t>
            </w:r>
          </w:p>
        </w:tc>
        <w:tc>
          <w:tcPr>
            <w:tcW w:w="1824" w:type="dxa"/>
          </w:tcPr>
          <w:p w14:paraId="327A1446" w14:textId="77777777" w:rsidR="00D05EB5" w:rsidRDefault="00D05EB5" w:rsidP="007A029B">
            <w:pPr>
              <w:pStyle w:val="TAH"/>
              <w:rPr>
                <w:rFonts w:cs="Arial"/>
              </w:rPr>
            </w:pPr>
            <w:r>
              <w:rPr>
                <w:rFonts w:cs="Arial"/>
              </w:rPr>
              <w:t>400 MHz</w:t>
            </w:r>
          </w:p>
        </w:tc>
      </w:tr>
      <w:tr w:rsidR="00D05EB5" w14:paraId="5AAC120D" w14:textId="77777777" w:rsidTr="007A029B">
        <w:trPr>
          <w:trHeight w:val="833"/>
          <w:jc w:val="center"/>
        </w:trPr>
        <w:tc>
          <w:tcPr>
            <w:tcW w:w="1628" w:type="dxa"/>
            <w:vAlign w:val="center"/>
          </w:tcPr>
          <w:p w14:paraId="15143A88" w14:textId="77777777" w:rsidR="00D05EB5" w:rsidRDefault="00D05EB5" w:rsidP="007A029B">
            <w:pPr>
              <w:pStyle w:val="TAL"/>
              <w:rPr>
                <w:rFonts w:cs="Arial"/>
              </w:rPr>
            </w:pPr>
            <w:r>
              <w:rPr>
                <w:rFonts w:cs="Arial"/>
              </w:rPr>
              <w:t>Power in Transmission Bandwidth Configuration</w:t>
            </w:r>
          </w:p>
        </w:tc>
        <w:tc>
          <w:tcPr>
            <w:tcW w:w="742" w:type="dxa"/>
          </w:tcPr>
          <w:p w14:paraId="44162276" w14:textId="77777777" w:rsidR="00D05EB5" w:rsidRDefault="00D05EB5" w:rsidP="007A029B">
            <w:pPr>
              <w:pStyle w:val="TAC"/>
              <w:rPr>
                <w:rFonts w:cs="Arial"/>
              </w:rPr>
            </w:pPr>
            <w:r>
              <w:rPr>
                <w:rFonts w:cs="Arial"/>
              </w:rPr>
              <w:t>dBm</w:t>
            </w:r>
          </w:p>
        </w:tc>
        <w:tc>
          <w:tcPr>
            <w:tcW w:w="7293" w:type="dxa"/>
            <w:gridSpan w:val="4"/>
          </w:tcPr>
          <w:p w14:paraId="285186C6" w14:textId="27BA7571" w:rsidR="00D05EB5" w:rsidRDefault="00D05EB5" w:rsidP="007A029B">
            <w:pPr>
              <w:pStyle w:val="TAC"/>
              <w:rPr>
                <w:rFonts w:cs="Arial"/>
              </w:rPr>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6BFC402B" w14:textId="77777777" w:rsidTr="007A029B">
        <w:trPr>
          <w:trHeight w:val="211"/>
          <w:jc w:val="center"/>
        </w:trPr>
        <w:tc>
          <w:tcPr>
            <w:tcW w:w="1628" w:type="dxa"/>
          </w:tcPr>
          <w:p w14:paraId="163D5870" w14:textId="77777777" w:rsidR="00D05EB5" w:rsidRDefault="00D05EB5" w:rsidP="007A029B">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A7680C0" w14:textId="77777777" w:rsidR="00D05EB5" w:rsidRDefault="00D05EB5" w:rsidP="007A029B">
            <w:pPr>
              <w:pStyle w:val="TAC"/>
              <w:rPr>
                <w:rFonts w:cs="Arial"/>
              </w:rPr>
            </w:pPr>
            <w:r>
              <w:rPr>
                <w:rFonts w:cs="Arial"/>
              </w:rPr>
              <w:t>MHz</w:t>
            </w:r>
          </w:p>
        </w:tc>
        <w:tc>
          <w:tcPr>
            <w:tcW w:w="1823" w:type="dxa"/>
          </w:tcPr>
          <w:p w14:paraId="3F362B34" w14:textId="77777777" w:rsidR="00D05EB5" w:rsidRDefault="00D05EB5" w:rsidP="007A029B">
            <w:pPr>
              <w:pStyle w:val="TAC"/>
              <w:rPr>
                <w:rFonts w:cs="Arial"/>
              </w:rPr>
            </w:pPr>
            <w:r>
              <w:rPr>
                <w:rFonts w:cs="Arial"/>
              </w:rPr>
              <w:t>50</w:t>
            </w:r>
          </w:p>
        </w:tc>
        <w:tc>
          <w:tcPr>
            <w:tcW w:w="1823" w:type="dxa"/>
          </w:tcPr>
          <w:p w14:paraId="1C24417C" w14:textId="77777777" w:rsidR="00D05EB5" w:rsidRDefault="00D05EB5" w:rsidP="007A029B">
            <w:pPr>
              <w:pStyle w:val="TAC"/>
              <w:rPr>
                <w:rFonts w:cs="Arial"/>
              </w:rPr>
            </w:pPr>
            <w:r>
              <w:rPr>
                <w:rFonts w:cs="Arial"/>
              </w:rPr>
              <w:t>100</w:t>
            </w:r>
          </w:p>
        </w:tc>
        <w:tc>
          <w:tcPr>
            <w:tcW w:w="1823" w:type="dxa"/>
          </w:tcPr>
          <w:p w14:paraId="35F0F27C" w14:textId="77777777" w:rsidR="00D05EB5" w:rsidRDefault="00D05EB5" w:rsidP="007A029B">
            <w:pPr>
              <w:pStyle w:val="TAC"/>
              <w:rPr>
                <w:rFonts w:cs="Arial"/>
              </w:rPr>
            </w:pPr>
            <w:r>
              <w:rPr>
                <w:rFonts w:cs="Arial"/>
              </w:rPr>
              <w:t>200</w:t>
            </w:r>
          </w:p>
        </w:tc>
        <w:tc>
          <w:tcPr>
            <w:tcW w:w="1824" w:type="dxa"/>
          </w:tcPr>
          <w:p w14:paraId="779360FA" w14:textId="77777777" w:rsidR="00D05EB5" w:rsidRDefault="00D05EB5" w:rsidP="007A029B">
            <w:pPr>
              <w:pStyle w:val="TAC"/>
              <w:rPr>
                <w:rFonts w:cs="Arial"/>
              </w:rPr>
            </w:pPr>
            <w:r>
              <w:rPr>
                <w:rFonts w:cs="Arial"/>
              </w:rPr>
              <w:t>400</w:t>
            </w:r>
          </w:p>
        </w:tc>
      </w:tr>
      <w:tr w:rsidR="00D05EB5" w14:paraId="46C6E0DC" w14:textId="77777777" w:rsidTr="007A029B">
        <w:trPr>
          <w:trHeight w:val="623"/>
          <w:jc w:val="center"/>
        </w:trPr>
        <w:tc>
          <w:tcPr>
            <w:tcW w:w="1628" w:type="dxa"/>
          </w:tcPr>
          <w:p w14:paraId="47369A72" w14:textId="77777777" w:rsidR="00D05EB5" w:rsidRDefault="00D05EB5" w:rsidP="007A029B">
            <w:pPr>
              <w:pStyle w:val="TAL"/>
              <w:rPr>
                <w:rFonts w:eastAsia="MS Mincho" w:cs="Arial"/>
                <w:bCs/>
              </w:rPr>
            </w:pPr>
            <w:r>
              <w:rPr>
                <w:rFonts w:eastAsia="MS Mincho" w:cs="Arial"/>
                <w:bCs/>
              </w:rPr>
              <w:t>P</w:t>
            </w:r>
            <w:r>
              <w:rPr>
                <w:rFonts w:eastAsia="MS Mincho" w:cs="Arial"/>
                <w:bCs/>
                <w:vertAlign w:val="subscript"/>
              </w:rPr>
              <w:t>Interferer</w:t>
            </w:r>
          </w:p>
          <w:p w14:paraId="14CFE5C0" w14:textId="77777777" w:rsidR="00D05EB5" w:rsidRDefault="00D05EB5" w:rsidP="007A029B">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06ADC488" w14:textId="77777777" w:rsidR="00D05EB5" w:rsidRDefault="00D05EB5" w:rsidP="007A029B">
            <w:pPr>
              <w:pStyle w:val="TAC"/>
              <w:rPr>
                <w:rFonts w:cs="Arial"/>
              </w:rPr>
            </w:pPr>
            <w:r>
              <w:rPr>
                <w:rFonts w:cs="Arial"/>
              </w:rPr>
              <w:t>dBm</w:t>
            </w:r>
          </w:p>
        </w:tc>
        <w:tc>
          <w:tcPr>
            <w:tcW w:w="7293" w:type="dxa"/>
            <w:gridSpan w:val="4"/>
          </w:tcPr>
          <w:p w14:paraId="5E60E891" w14:textId="599B2694" w:rsidR="00D05EB5" w:rsidRDefault="00D05EB5" w:rsidP="007A029B">
            <w:pPr>
              <w:pStyle w:val="TAC"/>
              <w:rPr>
                <w:rFonts w:cs="Arial"/>
              </w:rPr>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30F94B8" w14:textId="77777777" w:rsidTr="007A029B">
        <w:trPr>
          <w:trHeight w:val="422"/>
          <w:jc w:val="center"/>
        </w:trPr>
        <w:tc>
          <w:tcPr>
            <w:tcW w:w="1628" w:type="dxa"/>
          </w:tcPr>
          <w:p w14:paraId="56AD3E1F" w14:textId="77777777" w:rsidR="00D05EB5" w:rsidRDefault="00D05EB5" w:rsidP="007A029B">
            <w:pPr>
              <w:pStyle w:val="TAL"/>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4F35222C" w14:textId="77777777" w:rsidR="00D05EB5" w:rsidRDefault="00D05EB5" w:rsidP="007A029B">
            <w:pPr>
              <w:pStyle w:val="TAC"/>
              <w:rPr>
                <w:rFonts w:cs="Arial"/>
              </w:rPr>
            </w:pPr>
            <w:r>
              <w:rPr>
                <w:rFonts w:cs="Arial"/>
              </w:rPr>
              <w:t>MHz</w:t>
            </w:r>
          </w:p>
        </w:tc>
        <w:tc>
          <w:tcPr>
            <w:tcW w:w="1823" w:type="dxa"/>
          </w:tcPr>
          <w:p w14:paraId="446CD5F0" w14:textId="77777777" w:rsidR="00D05EB5" w:rsidRDefault="00D05EB5" w:rsidP="007A029B">
            <w:pPr>
              <w:pStyle w:val="TAC"/>
              <w:rPr>
                <w:rFonts w:cs="Arial"/>
              </w:rPr>
            </w:pPr>
            <w:r>
              <w:rPr>
                <w:rFonts w:cs="Arial"/>
              </w:rPr>
              <w:t>≤ -100 &amp; ≥ 100</w:t>
            </w:r>
          </w:p>
          <w:p w14:paraId="1E583DDE" w14:textId="77777777" w:rsidR="00D05EB5" w:rsidRDefault="00D05EB5" w:rsidP="007A029B">
            <w:pPr>
              <w:pStyle w:val="TAC"/>
              <w:rPr>
                <w:rFonts w:cs="Arial"/>
              </w:rPr>
            </w:pPr>
            <w:r>
              <w:rPr>
                <w:rFonts w:cs="Arial"/>
              </w:rPr>
              <w:t>NOTE 5</w:t>
            </w:r>
          </w:p>
        </w:tc>
        <w:tc>
          <w:tcPr>
            <w:tcW w:w="1823" w:type="dxa"/>
          </w:tcPr>
          <w:p w14:paraId="3A4A33C8" w14:textId="77777777" w:rsidR="00D05EB5" w:rsidRDefault="00D05EB5" w:rsidP="007A029B">
            <w:pPr>
              <w:pStyle w:val="TAC"/>
              <w:rPr>
                <w:rFonts w:cs="Arial"/>
              </w:rPr>
            </w:pPr>
            <w:r>
              <w:rPr>
                <w:rFonts w:cs="Arial"/>
              </w:rPr>
              <w:t>≤ -200 &amp; ≥ 200</w:t>
            </w:r>
          </w:p>
          <w:p w14:paraId="4BB15A18" w14:textId="77777777" w:rsidR="00D05EB5" w:rsidRDefault="00D05EB5" w:rsidP="007A029B">
            <w:pPr>
              <w:pStyle w:val="TAC"/>
              <w:rPr>
                <w:rFonts w:cs="Arial"/>
              </w:rPr>
            </w:pPr>
            <w:r>
              <w:rPr>
                <w:rFonts w:cs="Arial"/>
              </w:rPr>
              <w:t>NOTE 5</w:t>
            </w:r>
          </w:p>
        </w:tc>
        <w:tc>
          <w:tcPr>
            <w:tcW w:w="1823" w:type="dxa"/>
          </w:tcPr>
          <w:p w14:paraId="6DDA2DC5" w14:textId="77777777" w:rsidR="00D05EB5" w:rsidRDefault="00D05EB5" w:rsidP="007A029B">
            <w:pPr>
              <w:pStyle w:val="TAC"/>
              <w:rPr>
                <w:rFonts w:cs="Arial"/>
              </w:rPr>
            </w:pPr>
            <w:r>
              <w:rPr>
                <w:rFonts w:cs="Arial"/>
              </w:rPr>
              <w:t>≤ -400 &amp; ≥ 400</w:t>
            </w:r>
          </w:p>
          <w:p w14:paraId="661AE3B6" w14:textId="77777777" w:rsidR="00D05EB5" w:rsidRDefault="00D05EB5" w:rsidP="007A029B">
            <w:pPr>
              <w:pStyle w:val="TAC"/>
              <w:rPr>
                <w:rFonts w:cs="Arial"/>
              </w:rPr>
            </w:pPr>
            <w:r>
              <w:rPr>
                <w:rFonts w:cs="Arial"/>
              </w:rPr>
              <w:t>NOTE 5</w:t>
            </w:r>
          </w:p>
        </w:tc>
        <w:tc>
          <w:tcPr>
            <w:tcW w:w="1824" w:type="dxa"/>
          </w:tcPr>
          <w:p w14:paraId="309EB4C7" w14:textId="77777777" w:rsidR="00D05EB5" w:rsidRDefault="00D05EB5" w:rsidP="007A029B">
            <w:pPr>
              <w:pStyle w:val="TAC"/>
              <w:rPr>
                <w:rFonts w:cs="Arial"/>
              </w:rPr>
            </w:pPr>
            <w:r>
              <w:rPr>
                <w:rFonts w:cs="Arial"/>
              </w:rPr>
              <w:t>≤ -800 &amp; ≥ 800</w:t>
            </w:r>
          </w:p>
          <w:p w14:paraId="538A1334" w14:textId="77777777" w:rsidR="00D05EB5" w:rsidRDefault="00D05EB5" w:rsidP="007A029B">
            <w:pPr>
              <w:pStyle w:val="TAC"/>
              <w:rPr>
                <w:rFonts w:cs="Arial"/>
              </w:rPr>
            </w:pPr>
            <w:r>
              <w:rPr>
                <w:rFonts w:cs="Arial"/>
              </w:rPr>
              <w:t>NOTE 5</w:t>
            </w:r>
          </w:p>
        </w:tc>
      </w:tr>
      <w:tr w:rsidR="00D05EB5" w14:paraId="48F6ED7A" w14:textId="77777777" w:rsidTr="007A029B">
        <w:trPr>
          <w:trHeight w:val="623"/>
          <w:jc w:val="center"/>
        </w:trPr>
        <w:tc>
          <w:tcPr>
            <w:tcW w:w="1628" w:type="dxa"/>
          </w:tcPr>
          <w:p w14:paraId="37C94716" w14:textId="77777777" w:rsidR="00D05EB5" w:rsidRDefault="00D05EB5" w:rsidP="007A029B">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FB8F4BA" w14:textId="77777777" w:rsidR="00D05EB5" w:rsidRDefault="00D05EB5" w:rsidP="007A029B">
            <w:pPr>
              <w:pStyle w:val="TAC"/>
              <w:rPr>
                <w:rFonts w:cs="Arial"/>
              </w:rPr>
            </w:pPr>
            <w:r>
              <w:rPr>
                <w:rFonts w:cs="Arial"/>
              </w:rPr>
              <w:t>MHz</w:t>
            </w:r>
          </w:p>
        </w:tc>
        <w:tc>
          <w:tcPr>
            <w:tcW w:w="1823" w:type="dxa"/>
          </w:tcPr>
          <w:p w14:paraId="35916654"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+ 25</w:t>
            </w:r>
          </w:p>
          <w:p w14:paraId="260F676E"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- 25</w:t>
            </w:r>
          </w:p>
        </w:tc>
        <w:tc>
          <w:tcPr>
            <w:tcW w:w="1823" w:type="dxa"/>
          </w:tcPr>
          <w:p w14:paraId="37FFA24E"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+ 50</w:t>
            </w:r>
          </w:p>
          <w:p w14:paraId="65025EC7"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- 50</w:t>
            </w:r>
          </w:p>
        </w:tc>
        <w:tc>
          <w:tcPr>
            <w:tcW w:w="1823" w:type="dxa"/>
          </w:tcPr>
          <w:p w14:paraId="26FAED55"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+ 100</w:t>
            </w:r>
          </w:p>
          <w:p w14:paraId="036FA515"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- 100</w:t>
            </w:r>
          </w:p>
        </w:tc>
        <w:tc>
          <w:tcPr>
            <w:tcW w:w="1824" w:type="dxa"/>
          </w:tcPr>
          <w:p w14:paraId="6D1CC9E1"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+ 200</w:t>
            </w:r>
          </w:p>
          <w:p w14:paraId="04799FDF"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- 200</w:t>
            </w:r>
          </w:p>
        </w:tc>
      </w:tr>
      <w:tr w:rsidR="00D05EB5" w14:paraId="5F51DCAA" w14:textId="77777777" w:rsidTr="007A029B">
        <w:trPr>
          <w:trHeight w:val="400"/>
          <w:jc w:val="center"/>
        </w:trPr>
        <w:tc>
          <w:tcPr>
            <w:tcW w:w="9663" w:type="dxa"/>
            <w:gridSpan w:val="6"/>
          </w:tcPr>
          <w:p w14:paraId="44013564" w14:textId="103CD26E" w:rsidR="00D05EB5" w:rsidRDefault="00D05EB5" w:rsidP="007A029B">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D6A0F85" w14:textId="7AEE72CD" w:rsidR="00D05EB5" w:rsidRDefault="00D05EB5" w:rsidP="007A029B">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68E26B7B" w14:textId="3023E378" w:rsidR="00D05EB5" w:rsidRDefault="00D05EB5" w:rsidP="007A029B">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51424BCA" w14:textId="77777777" w:rsidR="00D05EB5" w:rsidRDefault="00D05EB5" w:rsidP="007A029B">
            <w:pPr>
              <w:pStyle w:val="TAN"/>
            </w:pPr>
            <w:r>
              <w:t>NOTE 4:</w:t>
            </w:r>
            <w:r>
              <w:tab/>
              <w:t xml:space="preserve"> Void</w:t>
            </w:r>
          </w:p>
          <w:p w14:paraId="776252C1" w14:textId="77777777" w:rsidR="00D05EB5" w:rsidRDefault="00D05EB5" w:rsidP="007A029B">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(offset)|/SCS) + 0.5)*SCS MHz with SCS the sub-carrier spacing of the wanted signal in MHz. Wanted and interferer signal have same SCS.</w:t>
            </w:r>
          </w:p>
          <w:p w14:paraId="120DB62B" w14:textId="77777777" w:rsidR="00D05EB5" w:rsidRDefault="00D05EB5" w:rsidP="007A029B">
            <w:pPr>
              <w:pStyle w:val="TAN"/>
            </w:pPr>
            <w:r>
              <w:t>NOTE 6:</w:t>
            </w:r>
            <w:r>
              <w:tab/>
              <w:t>F</w:t>
            </w:r>
            <w:r>
              <w:rPr>
                <w:vertAlign w:val="subscript"/>
              </w:rPr>
              <w:t>Interferer</w:t>
            </w:r>
            <w:r>
              <w:t xml:space="preserve"> range values for unwanted modulated interfering signals are interferer center frequencies.</w:t>
            </w:r>
          </w:p>
          <w:p w14:paraId="3312536F" w14:textId="169B93EF" w:rsidR="00D05EB5" w:rsidRDefault="00D05EB5" w:rsidP="007A029B">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P</w:t>
            </w:r>
            <w:r>
              <w:rPr>
                <w:rFonts w:cs="Arial"/>
                <w:vertAlign w:val="subscript"/>
              </w:rPr>
              <w:t>UMAX,f,c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61178B8F" w14:textId="77777777" w:rsidR="00D05EB5" w:rsidRDefault="00D05EB5" w:rsidP="007A029B">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628B5F4A" w14:textId="77777777" w:rsidR="00D05EB5" w:rsidRDefault="00D05EB5" w:rsidP="00D05EB5"/>
    <w:p w14:paraId="5C41C6E0" w14:textId="77777777" w:rsidR="00796090" w:rsidRDefault="00796090" w:rsidP="00796090">
      <w:pPr>
        <w:pStyle w:val="Heading3"/>
        <w:rPr>
          <w:lang w:val="en-US"/>
        </w:rPr>
      </w:pPr>
      <w:bookmarkStart w:id="4271" w:name="_Toc176775378"/>
      <w:bookmarkStart w:id="4272" w:name="_Toc187243973"/>
      <w:bookmarkStart w:id="4273" w:name="_Toc193201522"/>
      <w:r>
        <w:rPr>
          <w:lang w:val="en-US"/>
        </w:rPr>
        <w:t>10.6.3</w:t>
      </w:r>
      <w:r>
        <w:rPr>
          <w:lang w:val="en-US"/>
        </w:rPr>
        <w:tab/>
      </w:r>
      <w:r>
        <w:rPr>
          <w:rFonts w:hint="eastAsia"/>
          <w:lang w:val="en-US"/>
        </w:rPr>
        <w:t>Minimum requirement</w:t>
      </w:r>
      <w:r>
        <w:t xml:space="preserve"> for </w:t>
      </w:r>
      <w:r>
        <w:rPr>
          <w:rFonts w:hint="eastAsia"/>
          <w:lang w:val="en-US"/>
        </w:rPr>
        <w:t>Fixed VSAT</w:t>
      </w:r>
      <w:bookmarkEnd w:id="4266"/>
      <w:bookmarkEnd w:id="4267"/>
      <w:bookmarkEnd w:id="4268"/>
      <w:bookmarkEnd w:id="4269"/>
      <w:bookmarkEnd w:id="4270"/>
      <w:bookmarkEnd w:id="4271"/>
      <w:bookmarkEnd w:id="4272"/>
      <w:bookmarkEnd w:id="4273"/>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4274" w:name="_Toc29804735"/>
      <w:bookmarkStart w:id="4275" w:name="_Toc21339518"/>
      <w:bookmarkStart w:id="4276" w:name="_Toc161754008"/>
      <w:bookmarkStart w:id="4277" w:name="_Toc161754629"/>
      <w:bookmarkStart w:id="4278" w:name="_Toc163202202"/>
      <w:bookmarkStart w:id="4279" w:name="_Toc169888468"/>
      <w:bookmarkStart w:id="4280" w:name="_Toc171551657"/>
      <w:r>
        <w:lastRenderedPageBreak/>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(offset)|/SCS) + 0.5)*SCS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4281" w:name="_Toc176775379"/>
      <w:bookmarkStart w:id="4282" w:name="_Toc187243974"/>
      <w:bookmarkStart w:id="4283" w:name="_Toc193201523"/>
      <w:r>
        <w:rPr>
          <w:rFonts w:hint="eastAsia"/>
          <w:lang w:val="en-US"/>
        </w:rPr>
        <w:t>10</w:t>
      </w:r>
      <w:r>
        <w:t>.</w:t>
      </w:r>
      <w:r>
        <w:rPr>
          <w:rFonts w:hint="eastAsia"/>
          <w:lang w:val="en-US"/>
        </w:rPr>
        <w:t>7</w:t>
      </w:r>
      <w:r>
        <w:tab/>
        <w:t>Spurious emissions</w:t>
      </w:r>
      <w:bookmarkEnd w:id="4274"/>
      <w:bookmarkEnd w:id="4275"/>
      <w:bookmarkEnd w:id="4276"/>
      <w:bookmarkEnd w:id="4277"/>
      <w:bookmarkEnd w:id="4278"/>
      <w:bookmarkEnd w:id="4279"/>
      <w:bookmarkEnd w:id="4280"/>
      <w:bookmarkEnd w:id="4281"/>
      <w:bookmarkEnd w:id="4282"/>
      <w:bookmarkEnd w:id="4283"/>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194350DD" w14:textId="77777777" w:rsidR="00324B1B" w:rsidRDefault="00324B1B" w:rsidP="00324B1B">
      <w:pPr>
        <w:pStyle w:val="Heading2"/>
      </w:pPr>
      <w:bookmarkStart w:id="4284" w:name="_Toc169888469"/>
      <w:bookmarkStart w:id="4285" w:name="_Toc171551658"/>
      <w:bookmarkStart w:id="4286" w:name="_Toc176775380"/>
      <w:bookmarkStart w:id="4287" w:name="_Toc187243975"/>
      <w:bookmarkStart w:id="4288" w:name="_Toc193201524"/>
      <w:r>
        <w:rPr>
          <w:rFonts w:hint="eastAsia"/>
          <w:lang w:val="en-US"/>
        </w:rPr>
        <w:t>10</w:t>
      </w:r>
      <w:r>
        <w:t>.8</w:t>
      </w:r>
      <w:r>
        <w:tab/>
        <w:t>Receiver antenna off-axis performance</w:t>
      </w:r>
      <w:bookmarkEnd w:id="4284"/>
      <w:bookmarkEnd w:id="4285"/>
      <w:bookmarkEnd w:id="4286"/>
      <w:bookmarkEnd w:id="4287"/>
      <w:bookmarkEnd w:id="4288"/>
    </w:p>
    <w:p w14:paraId="4681FD69" w14:textId="028A6D82" w:rsidR="00324B1B" w:rsidRDefault="004B560E" w:rsidP="00324B1B">
      <w:r w:rsidRPr="00E4262F">
        <w:t>The following</w:t>
      </w:r>
      <w:r w:rsidR="00BC1844">
        <w:t xml:space="preserve"> </w:t>
      </w:r>
      <w:r>
        <w:t xml:space="preserve">regional </w:t>
      </w:r>
      <w:r w:rsidRPr="00E4262F">
        <w:t xml:space="preserve">requirements are applicable to NTN VSAT operating in band n512 </w:t>
      </w:r>
      <w:r w:rsidRPr="00E4262F">
        <w:rPr>
          <w:lang w:val="en-US"/>
        </w:rPr>
        <w:t>towards geostationary satellite orbit</w:t>
      </w:r>
      <w:r w:rsidRPr="00E4262F">
        <w:t>.</w:t>
      </w:r>
    </w:p>
    <w:p w14:paraId="03E377CB" w14:textId="77777777" w:rsidR="00324B1B" w:rsidRDefault="00324B1B" w:rsidP="00324B1B">
      <w:r>
        <w:t xml:space="preserve">The receiver antenna off-axis gain of each co-polarized components in any direction φ degrees from the antenna main beam shall not exceed the levels specified in Table 10.8-1. </w:t>
      </w:r>
    </w:p>
    <w:p w14:paraId="27CF973B" w14:textId="485B2C46" w:rsidR="00324B1B" w:rsidRDefault="00324B1B" w:rsidP="00324B1B">
      <w:pPr>
        <w:pStyle w:val="TH"/>
        <w:rPr>
          <w:lang w:val="en-US"/>
        </w:rPr>
      </w:pPr>
      <w:r>
        <w:t>Table 10.8-1: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4B560E" w14:paraId="5A081451" w14:textId="77777777" w:rsidTr="007159D8">
        <w:trPr>
          <w:jc w:val="center"/>
        </w:trPr>
        <w:tc>
          <w:tcPr>
            <w:tcW w:w="3210" w:type="dxa"/>
          </w:tcPr>
          <w:p w14:paraId="055B2008" w14:textId="77777777" w:rsidR="004B560E" w:rsidRDefault="004B560E" w:rsidP="004B560E">
            <w:pPr>
              <w:pStyle w:val="TAC"/>
              <w:rPr>
                <w:shd w:val="clear" w:color="auto" w:fill="FFFFFF"/>
              </w:rPr>
            </w:pPr>
            <w:r>
              <w:t>φ</w:t>
            </w:r>
            <w:r>
              <w:rPr>
                <w:vertAlign w:val="subscript"/>
              </w:rPr>
              <w:t>min</w:t>
            </w:r>
            <w:r>
              <w:t xml:space="preserve"> </w:t>
            </w:r>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77777777"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10.8-2. </w:t>
      </w:r>
    </w:p>
    <w:p w14:paraId="0B4BE8F9" w14:textId="72EBC929" w:rsidR="00324B1B" w:rsidRDefault="00324B1B" w:rsidP="00324B1B">
      <w:pPr>
        <w:pStyle w:val="TH"/>
        <w:rPr>
          <w:lang w:val="en-US"/>
        </w:rPr>
      </w:pPr>
      <w:r>
        <w:lastRenderedPageBreak/>
        <w:t>Table 10.8-2: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77777777" w:rsidR="00324B1B" w:rsidRDefault="00324B1B" w:rsidP="007159D8">
            <w:pPr>
              <w:pStyle w:val="TAC"/>
              <w:rPr>
                <w:shd w:val="clear" w:color="auto" w:fill="FFFFFF"/>
              </w:rPr>
            </w:pPr>
            <w:r>
              <w:t>φ</w:t>
            </w:r>
            <w:r>
              <w:rPr>
                <w:vertAlign w:val="subscript"/>
              </w:rPr>
              <w:t>r</w:t>
            </w:r>
            <w:r>
              <w:t xml:space="preserve"> </w:t>
            </w:r>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66C99D77" w14:textId="77777777" w:rsidR="00DF026E" w:rsidRDefault="00DF026E" w:rsidP="00DF026E">
      <w:pPr>
        <w:pStyle w:val="Heading1"/>
      </w:pPr>
      <w:bookmarkStart w:id="4289" w:name="_Toc169888470"/>
      <w:bookmarkStart w:id="4290" w:name="_Toc171551659"/>
      <w:bookmarkStart w:id="4291" w:name="_Toc176775381"/>
      <w:bookmarkStart w:id="4292" w:name="_Toc187243976"/>
      <w:bookmarkStart w:id="4293" w:name="_Toc193201525"/>
      <w:r>
        <w:rPr>
          <w:lang w:val="en-US"/>
        </w:rPr>
        <w:t>11</w:t>
      </w:r>
      <w:r>
        <w:tab/>
        <w:t>Demodulation performance requirements (Radiated requirements)</w:t>
      </w:r>
      <w:bookmarkEnd w:id="4289"/>
      <w:bookmarkEnd w:id="4290"/>
      <w:bookmarkEnd w:id="4291"/>
      <w:bookmarkEnd w:id="4292"/>
      <w:bookmarkEnd w:id="4293"/>
    </w:p>
    <w:p w14:paraId="5FAADDC2" w14:textId="77777777" w:rsidR="00DF026E" w:rsidRDefault="00DF026E" w:rsidP="00DF026E">
      <w:pPr>
        <w:pStyle w:val="Heading2"/>
      </w:pPr>
      <w:bookmarkStart w:id="4294" w:name="_Toc169888471"/>
      <w:bookmarkStart w:id="4295" w:name="_Toc171551660"/>
      <w:bookmarkStart w:id="4296" w:name="_Toc176775382"/>
      <w:bookmarkStart w:id="4297" w:name="_Toc187243977"/>
      <w:bookmarkStart w:id="4298" w:name="_Toc193201526"/>
      <w:r>
        <w:t>11.1</w:t>
      </w:r>
      <w:r>
        <w:tab/>
        <w:t>General</w:t>
      </w:r>
      <w:bookmarkEnd w:id="4294"/>
      <w:bookmarkEnd w:id="4295"/>
      <w:bookmarkEnd w:id="4296"/>
      <w:bookmarkEnd w:id="4297"/>
      <w:bookmarkEnd w:id="4298"/>
    </w:p>
    <w:p w14:paraId="390A3B29" w14:textId="77777777" w:rsidR="00DF026E" w:rsidRPr="00652012" w:rsidRDefault="00DF026E" w:rsidP="00DF026E">
      <w:pPr>
        <w:pStyle w:val="Heading3"/>
      </w:pPr>
      <w:bookmarkStart w:id="4299" w:name="_Toc169888472"/>
      <w:bookmarkStart w:id="4300" w:name="_Toc171551661"/>
      <w:bookmarkStart w:id="4301" w:name="_Toc176775383"/>
      <w:bookmarkStart w:id="4302" w:name="_Toc187243978"/>
      <w:bookmarkStart w:id="4303" w:name="_Toc193201527"/>
      <w:r>
        <w:t>11</w:t>
      </w:r>
      <w:r w:rsidRPr="00652012">
        <w:t>.1.2</w:t>
      </w:r>
      <w:r w:rsidRPr="00652012">
        <w:rPr>
          <w:rFonts w:hint="eastAsia"/>
        </w:rPr>
        <w:tab/>
      </w:r>
      <w:r w:rsidRPr="00652012">
        <w:t>Applicability of minimum requirements</w:t>
      </w:r>
      <w:bookmarkEnd w:id="4299"/>
      <w:bookmarkEnd w:id="4300"/>
      <w:bookmarkEnd w:id="4301"/>
      <w:bookmarkEnd w:id="4302"/>
      <w:bookmarkEnd w:id="4303"/>
    </w:p>
    <w:p w14:paraId="588C6C02" w14:textId="1397CF33" w:rsidR="00DF026E" w:rsidRPr="00186E68" w:rsidRDefault="0043759B" w:rsidP="00DF026E">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sidRPr="00186E68">
        <w:t>.</w:t>
      </w:r>
    </w:p>
    <w:p w14:paraId="1E1879F2" w14:textId="27AAE7FF" w:rsidR="00DF026E" w:rsidRPr="00652012" w:rsidRDefault="00DF026E" w:rsidP="00DF026E">
      <w:pPr>
        <w:pStyle w:val="Heading3"/>
      </w:pPr>
      <w:bookmarkStart w:id="4304" w:name="_Toc169888473"/>
      <w:bookmarkStart w:id="4305" w:name="_Toc171551662"/>
      <w:bookmarkStart w:id="4306" w:name="_Toc176775384"/>
      <w:bookmarkStart w:id="4307" w:name="_Toc187243979"/>
      <w:bookmarkStart w:id="4308" w:name="_Toc193201528"/>
      <w:r>
        <w:t>11</w:t>
      </w:r>
      <w:r w:rsidRPr="00652012">
        <w:t>.1.3</w:t>
      </w:r>
      <w:r w:rsidRPr="00652012">
        <w:rPr>
          <w:rFonts w:hint="eastAsia"/>
        </w:rPr>
        <w:tab/>
      </w:r>
      <w:bookmarkEnd w:id="4304"/>
      <w:bookmarkEnd w:id="4305"/>
      <w:r w:rsidR="00C57926">
        <w:t>Radiated</w:t>
      </w:r>
      <w:r w:rsidR="00C57926" w:rsidRPr="00652012">
        <w:t xml:space="preserve"> requirements</w:t>
      </w:r>
      <w:bookmarkEnd w:id="4306"/>
      <w:bookmarkEnd w:id="4307"/>
      <w:bookmarkEnd w:id="4308"/>
    </w:p>
    <w:p w14:paraId="2C0AFE00" w14:textId="77777777" w:rsidR="00DF026E" w:rsidRPr="00652012" w:rsidRDefault="00DF026E" w:rsidP="00DF026E">
      <w:pPr>
        <w:pStyle w:val="Heading4"/>
      </w:pPr>
      <w:bookmarkStart w:id="4309" w:name="_Toc169888474"/>
      <w:bookmarkStart w:id="4310" w:name="_Toc171551663"/>
      <w:bookmarkStart w:id="4311" w:name="_Toc176775385"/>
      <w:bookmarkStart w:id="4312" w:name="_Toc187243980"/>
      <w:bookmarkStart w:id="4313" w:name="_Toc193201529"/>
      <w:r>
        <w:t>11</w:t>
      </w:r>
      <w:r w:rsidRPr="00652012">
        <w:t>.1.3.1</w:t>
      </w:r>
      <w:r w:rsidRPr="00652012">
        <w:rPr>
          <w:rFonts w:hint="eastAsia"/>
        </w:rPr>
        <w:tab/>
      </w:r>
      <w:r w:rsidRPr="00652012">
        <w:t>Introduction</w:t>
      </w:r>
      <w:bookmarkEnd w:id="4309"/>
      <w:bookmarkEnd w:id="4310"/>
      <w:bookmarkEnd w:id="4311"/>
      <w:bookmarkEnd w:id="4312"/>
      <w:bookmarkEnd w:id="4313"/>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4314" w:name="_Toc169888475"/>
      <w:bookmarkStart w:id="4315" w:name="_Toc171551664"/>
      <w:bookmarkStart w:id="4316" w:name="_Toc176775386"/>
      <w:bookmarkStart w:id="4317" w:name="_Toc187243981"/>
      <w:bookmarkStart w:id="4318" w:name="_Toc193201530"/>
      <w:r>
        <w:t>11.1.3</w:t>
      </w:r>
      <w:r w:rsidRPr="00186E68">
        <w:t>.</w:t>
      </w:r>
      <w:r>
        <w:t>2</w:t>
      </w:r>
      <w:r w:rsidRPr="00186E68">
        <w:rPr>
          <w:rFonts w:hint="eastAsia"/>
        </w:rPr>
        <w:tab/>
        <w:t>R</w:t>
      </w:r>
      <w:r w:rsidRPr="00186E68">
        <w:t>eference point</w:t>
      </w:r>
      <w:bookmarkEnd w:id="4314"/>
      <w:bookmarkEnd w:id="4315"/>
      <w:bookmarkEnd w:id="4316"/>
      <w:bookmarkEnd w:id="4317"/>
      <w:bookmarkEnd w:id="4318"/>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4319" w:name="_Toc169888476"/>
      <w:bookmarkStart w:id="4320" w:name="_Toc171551665"/>
      <w:bookmarkStart w:id="4321" w:name="_Toc176775387"/>
      <w:bookmarkStart w:id="4322" w:name="_Toc187243982"/>
      <w:bookmarkStart w:id="4323" w:name="_Toc193201531"/>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4319"/>
      <w:bookmarkEnd w:id="4320"/>
      <w:bookmarkEnd w:id="4321"/>
      <w:bookmarkEnd w:id="4322"/>
      <w:bookmarkEnd w:id="4323"/>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lastRenderedPageBreak/>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4324" w:name="_Toc169888477"/>
      <w:bookmarkStart w:id="4325" w:name="_Toc171551666"/>
      <w:bookmarkStart w:id="4326" w:name="_Toc176775388"/>
      <w:bookmarkStart w:id="4327" w:name="_Toc187243983"/>
      <w:bookmarkStart w:id="4328" w:name="_Toc193201532"/>
      <w:r>
        <w:t>11</w:t>
      </w:r>
      <w:r w:rsidRPr="00652012">
        <w:t>.1.3.4</w:t>
      </w:r>
      <w:r w:rsidRPr="00652012">
        <w:rPr>
          <w:rFonts w:hint="eastAsia"/>
        </w:rPr>
        <w:tab/>
      </w:r>
      <w:r w:rsidRPr="00652012">
        <w:t>Noc</w:t>
      </w:r>
      <w:bookmarkEnd w:id="4324"/>
      <w:bookmarkEnd w:id="4325"/>
      <w:bookmarkEnd w:id="4326"/>
      <w:bookmarkEnd w:id="4327"/>
      <w:bookmarkEnd w:id="4328"/>
    </w:p>
    <w:p w14:paraId="404C1C20" w14:textId="77777777" w:rsidR="00DF026E" w:rsidRPr="00186E68" w:rsidRDefault="00DF026E" w:rsidP="00E21E1D">
      <w:pPr>
        <w:pStyle w:val="Heading5"/>
      </w:pPr>
      <w:bookmarkStart w:id="4329" w:name="_Toc169888478"/>
      <w:bookmarkStart w:id="4330" w:name="_Toc171551667"/>
      <w:bookmarkStart w:id="4331" w:name="_Toc176775389"/>
      <w:bookmarkStart w:id="4332" w:name="_Toc187243984"/>
      <w:bookmarkStart w:id="4333" w:name="_Toc193201533"/>
      <w:r>
        <w:t>11.1.3</w:t>
      </w:r>
      <w:r w:rsidRPr="00186E68">
        <w:t>.</w:t>
      </w:r>
      <w:r>
        <w:t>4</w:t>
      </w:r>
      <w:r w:rsidRPr="00186E68">
        <w:t>.1</w:t>
      </w:r>
      <w:r w:rsidRPr="00186E68">
        <w:tab/>
        <w:t>Introduction</w:t>
      </w:r>
      <w:bookmarkEnd w:id="4329"/>
      <w:bookmarkEnd w:id="4330"/>
      <w:bookmarkEnd w:id="4331"/>
      <w:bookmarkEnd w:id="4332"/>
      <w:bookmarkEnd w:id="4333"/>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0708886" w14:textId="77777777" w:rsidR="00DF026E" w:rsidRPr="00186E68" w:rsidRDefault="00DF026E" w:rsidP="00E21E1D">
      <w:pPr>
        <w:pStyle w:val="Heading5"/>
      </w:pPr>
      <w:bookmarkStart w:id="4334" w:name="_Toc169888479"/>
      <w:bookmarkStart w:id="4335" w:name="_Toc171551668"/>
      <w:bookmarkStart w:id="4336" w:name="_Toc176775390"/>
      <w:bookmarkStart w:id="4337" w:name="_Toc187243985"/>
      <w:bookmarkStart w:id="4338" w:name="_Toc193201534"/>
      <w:r>
        <w:t>11.1.3</w:t>
      </w:r>
      <w:r w:rsidRPr="00186E68">
        <w:t>.</w:t>
      </w:r>
      <w:r>
        <w:t>4</w:t>
      </w:r>
      <w:r w:rsidRPr="00186E68">
        <w:t>.2</w:t>
      </w:r>
      <w:r w:rsidRPr="00186E68">
        <w:tab/>
        <w:t xml:space="preserve">Noc for operating bands in </w:t>
      </w:r>
      <w:r>
        <w:t>FR2-NTN</w:t>
      </w:r>
      <w:bookmarkEnd w:id="4334"/>
      <w:bookmarkEnd w:id="4335"/>
      <w:bookmarkEnd w:id="4336"/>
      <w:bookmarkEnd w:id="4337"/>
      <w:bookmarkEnd w:id="4338"/>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4339" w:name="_Toc169888480"/>
      <w:bookmarkStart w:id="4340" w:name="_Toc171551669"/>
      <w:bookmarkStart w:id="4341" w:name="_Toc176775391"/>
      <w:bookmarkStart w:id="4342" w:name="_Toc187243986"/>
      <w:bookmarkStart w:id="4343" w:name="_Toc193201535"/>
      <w:r>
        <w:t>11.2</w:t>
      </w:r>
      <w:r>
        <w:tab/>
        <w:t>Demodulation performance requirements</w:t>
      </w:r>
      <w:bookmarkEnd w:id="4339"/>
      <w:bookmarkEnd w:id="4340"/>
      <w:bookmarkEnd w:id="4341"/>
      <w:bookmarkEnd w:id="4342"/>
      <w:bookmarkEnd w:id="4343"/>
    </w:p>
    <w:p w14:paraId="1D6D43F1" w14:textId="77777777" w:rsidR="00DF026E" w:rsidRPr="00683DC0" w:rsidRDefault="00DF026E" w:rsidP="008A70EA">
      <w:pPr>
        <w:pStyle w:val="Heading3"/>
      </w:pPr>
      <w:bookmarkStart w:id="4344" w:name="_Toc169888481"/>
      <w:bookmarkStart w:id="4345" w:name="_Toc171551670"/>
      <w:bookmarkStart w:id="4346" w:name="_Toc176775392"/>
      <w:bookmarkStart w:id="4347" w:name="_Toc187243987"/>
      <w:bookmarkStart w:id="4348" w:name="_Toc193201536"/>
      <w:r>
        <w:t>11.2.1</w:t>
      </w:r>
      <w:r w:rsidRPr="00683DC0">
        <w:rPr>
          <w:rFonts w:hint="eastAsia"/>
        </w:rPr>
        <w:tab/>
        <w:t>General</w:t>
      </w:r>
      <w:bookmarkEnd w:id="4344"/>
      <w:bookmarkEnd w:id="4345"/>
      <w:bookmarkEnd w:id="4346"/>
      <w:bookmarkEnd w:id="4347"/>
      <w:bookmarkEnd w:id="4348"/>
    </w:p>
    <w:p w14:paraId="03D43A76" w14:textId="77777777" w:rsidR="00DF026E" w:rsidRPr="00683DC0" w:rsidRDefault="00DF026E" w:rsidP="008A70EA">
      <w:pPr>
        <w:pStyle w:val="Heading4"/>
      </w:pPr>
      <w:bookmarkStart w:id="4349" w:name="_Toc169888482"/>
      <w:bookmarkStart w:id="4350" w:name="_Toc171551671"/>
      <w:bookmarkStart w:id="4351" w:name="_Toc176775393"/>
      <w:bookmarkStart w:id="4352" w:name="_Toc187243988"/>
      <w:bookmarkStart w:id="4353" w:name="_Toc193201537"/>
      <w:r>
        <w:t>11.2.1</w:t>
      </w:r>
      <w:r w:rsidRPr="00683DC0">
        <w:t>.1</w:t>
      </w:r>
      <w:r w:rsidRPr="00683DC0">
        <w:rPr>
          <w:rFonts w:hint="eastAsia"/>
        </w:rPr>
        <w:tab/>
      </w:r>
      <w:r w:rsidRPr="00683DC0">
        <w:t>Applicability of requirements</w:t>
      </w:r>
      <w:bookmarkEnd w:id="4349"/>
      <w:bookmarkEnd w:id="4350"/>
      <w:bookmarkEnd w:id="4351"/>
      <w:bookmarkEnd w:id="4352"/>
      <w:bookmarkEnd w:id="4353"/>
    </w:p>
    <w:p w14:paraId="7FD38666" w14:textId="77777777" w:rsidR="00DF026E" w:rsidRPr="00683DC0" w:rsidRDefault="00DF026E" w:rsidP="008A70EA">
      <w:pPr>
        <w:pStyle w:val="Heading5"/>
      </w:pPr>
      <w:bookmarkStart w:id="4354" w:name="_Toc169888483"/>
      <w:bookmarkStart w:id="4355" w:name="_Toc171551672"/>
      <w:bookmarkStart w:id="4356" w:name="_Toc176775394"/>
      <w:bookmarkStart w:id="4357" w:name="_Toc187243989"/>
      <w:bookmarkStart w:id="4358" w:name="_Toc193201538"/>
      <w:r>
        <w:t>11.2.1</w:t>
      </w:r>
      <w:r w:rsidRPr="00683DC0">
        <w:t>.1.1</w:t>
      </w:r>
      <w:r w:rsidRPr="00683DC0">
        <w:rPr>
          <w:rFonts w:hint="eastAsia"/>
        </w:rPr>
        <w:tab/>
      </w:r>
      <w:r w:rsidRPr="00683DC0">
        <w:t>General</w:t>
      </w:r>
      <w:bookmarkEnd w:id="4354"/>
      <w:bookmarkEnd w:id="4355"/>
      <w:bookmarkEnd w:id="4356"/>
      <w:bookmarkEnd w:id="4357"/>
      <w:bookmarkEnd w:id="4358"/>
    </w:p>
    <w:p w14:paraId="70D7E678" w14:textId="234E7A9F" w:rsidR="00DF026E" w:rsidRDefault="00C57926" w:rsidP="008A70EA">
      <w:r w:rsidRPr="00F76F8C">
        <w:t>The minimum performance requirements are applicable to all FR2-NTN 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4359" w:name="_Toc169888484"/>
      <w:bookmarkStart w:id="4360" w:name="_Toc171551673"/>
      <w:bookmarkStart w:id="4361" w:name="_Toc176775395"/>
      <w:bookmarkStart w:id="4362" w:name="_Toc187243990"/>
      <w:bookmarkStart w:id="4363" w:name="_Toc193201539"/>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4359"/>
      <w:bookmarkEnd w:id="4360"/>
      <w:bookmarkEnd w:id="4361"/>
      <w:bookmarkEnd w:id="4362"/>
      <w:bookmarkEnd w:id="4363"/>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03370106" w14:textId="77777777" w:rsidR="00DF026E" w:rsidRPr="00683DC0" w:rsidRDefault="00DF026E" w:rsidP="00360180">
      <w:pPr>
        <w:pStyle w:val="TH"/>
      </w:pPr>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DF026E" w:rsidRPr="003D669B" w14:paraId="0741E492" w14:textId="77777777" w:rsidTr="007159D8">
        <w:trPr>
          <w:trHeight w:val="58"/>
        </w:trPr>
        <w:tc>
          <w:tcPr>
            <w:tcW w:w="1396" w:type="pct"/>
            <w:vAlign w:val="center"/>
            <w:hideMark/>
          </w:tcPr>
          <w:p w14:paraId="702EF1A2" w14:textId="46034101" w:rsidR="00DF026E" w:rsidRPr="003D669B" w:rsidRDefault="00C57926" w:rsidP="00360180">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53F8C55F" w14:textId="77777777" w:rsidR="00DF026E" w:rsidRPr="003D669B" w:rsidRDefault="00DF026E" w:rsidP="00360180">
            <w:pPr>
              <w:pStyle w:val="TAH"/>
              <w:rPr>
                <w:lang w:eastAsia="ko-KR"/>
              </w:rPr>
            </w:pPr>
            <w:r w:rsidRPr="003D669B">
              <w:rPr>
                <w:lang w:eastAsia="ko-KR"/>
              </w:rPr>
              <w:t>Test type</w:t>
            </w:r>
          </w:p>
        </w:tc>
        <w:tc>
          <w:tcPr>
            <w:tcW w:w="1259" w:type="pct"/>
            <w:vAlign w:val="center"/>
            <w:hideMark/>
          </w:tcPr>
          <w:p w14:paraId="09B89F1D" w14:textId="77777777" w:rsidR="00DF026E" w:rsidRPr="003D669B" w:rsidRDefault="00DF026E" w:rsidP="00360180">
            <w:pPr>
              <w:pStyle w:val="TAH"/>
              <w:rPr>
                <w:lang w:eastAsia="ko-KR"/>
              </w:rPr>
            </w:pPr>
            <w:r w:rsidRPr="003D669B">
              <w:rPr>
                <w:lang w:eastAsia="ko-KR"/>
              </w:rPr>
              <w:t>Test list</w:t>
            </w:r>
          </w:p>
        </w:tc>
        <w:tc>
          <w:tcPr>
            <w:tcW w:w="1019" w:type="pct"/>
            <w:vAlign w:val="center"/>
            <w:hideMark/>
          </w:tcPr>
          <w:p w14:paraId="0ABCC799" w14:textId="77777777" w:rsidR="00DF026E" w:rsidRPr="003D669B" w:rsidRDefault="00DF026E" w:rsidP="00360180">
            <w:pPr>
              <w:pStyle w:val="TAH"/>
              <w:rPr>
                <w:lang w:eastAsia="ko-KR"/>
              </w:rPr>
            </w:pPr>
            <w:r w:rsidRPr="003D669B">
              <w:rPr>
                <w:lang w:eastAsia="ko-KR"/>
              </w:rPr>
              <w:t>Applicability notes</w:t>
            </w:r>
          </w:p>
        </w:tc>
      </w:tr>
      <w:tr w:rsidR="00DF026E" w:rsidRPr="003D669B" w14:paraId="74C21635" w14:textId="77777777" w:rsidTr="007159D8">
        <w:trPr>
          <w:trHeight w:val="682"/>
        </w:trPr>
        <w:tc>
          <w:tcPr>
            <w:tcW w:w="1396" w:type="pct"/>
            <w:vAlign w:val="center"/>
            <w:hideMark/>
          </w:tcPr>
          <w:p w14:paraId="05EA5A0F" w14:textId="77777777" w:rsidR="00DF026E" w:rsidRPr="003D669B" w:rsidRDefault="00DF026E" w:rsidP="00360180">
            <w:pPr>
              <w:pStyle w:val="TAL"/>
              <w:rPr>
                <w:lang w:val="en-US"/>
              </w:rPr>
            </w:pPr>
            <w:r w:rsidRPr="003D669B">
              <w:rPr>
                <w:lang w:val="en-US"/>
              </w:rPr>
              <w:t>NR NTN access (nonTerrestrialNetwork-r17)</w:t>
            </w:r>
          </w:p>
        </w:tc>
        <w:tc>
          <w:tcPr>
            <w:tcW w:w="698" w:type="pct"/>
            <w:vAlign w:val="center"/>
          </w:tcPr>
          <w:p w14:paraId="0A8D9A97"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75703B9D" w14:textId="77777777" w:rsidR="00DF026E" w:rsidRPr="003D669B" w:rsidRDefault="00DF026E" w:rsidP="00360180">
            <w:pPr>
              <w:pStyle w:val="TAC"/>
              <w:rPr>
                <w:lang w:val="en-US"/>
              </w:rPr>
            </w:pPr>
            <w:r>
              <w:rPr>
                <w:lang w:val="en-US"/>
              </w:rPr>
              <w:t>PDCCH</w:t>
            </w:r>
          </w:p>
        </w:tc>
        <w:tc>
          <w:tcPr>
            <w:tcW w:w="1259" w:type="pct"/>
            <w:vAlign w:val="center"/>
          </w:tcPr>
          <w:p w14:paraId="6DABEF0B" w14:textId="77777777" w:rsidR="00DF026E" w:rsidRPr="003D669B" w:rsidRDefault="00DF026E" w:rsidP="00360180">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7FE6052" w14:textId="77777777" w:rsidR="00DF026E" w:rsidRPr="003D669B" w:rsidRDefault="00DF026E" w:rsidP="00360180">
            <w:pPr>
              <w:pStyle w:val="TAL"/>
              <w:rPr>
                <w:lang w:val="en-US"/>
              </w:rPr>
            </w:pPr>
          </w:p>
        </w:tc>
      </w:tr>
      <w:tr w:rsidR="00DF026E" w:rsidRPr="003D669B" w14:paraId="4C0B4754" w14:textId="77777777" w:rsidTr="007159D8">
        <w:trPr>
          <w:trHeight w:val="689"/>
        </w:trPr>
        <w:tc>
          <w:tcPr>
            <w:tcW w:w="1396" w:type="pct"/>
            <w:vMerge w:val="restart"/>
            <w:vAlign w:val="center"/>
          </w:tcPr>
          <w:p w14:paraId="54DAE929" w14:textId="77777777" w:rsidR="00DF026E" w:rsidRPr="003D669B" w:rsidRDefault="00DF026E" w:rsidP="00360180">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D2FB81D"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5AB711CA" w14:textId="77777777" w:rsidR="00DF026E" w:rsidRDefault="00DF026E" w:rsidP="00360180">
            <w:pPr>
              <w:pStyle w:val="TAC"/>
              <w:rPr>
                <w:lang w:val="en-US"/>
              </w:rPr>
            </w:pPr>
            <w:r w:rsidRPr="003D669B">
              <w:rPr>
                <w:lang w:val="en-US"/>
              </w:rPr>
              <w:t>PDSCH</w:t>
            </w:r>
          </w:p>
        </w:tc>
        <w:tc>
          <w:tcPr>
            <w:tcW w:w="1259" w:type="pct"/>
            <w:vAlign w:val="center"/>
          </w:tcPr>
          <w:p w14:paraId="3C3269E5"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Align w:val="center"/>
          </w:tcPr>
          <w:p w14:paraId="7515452A"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DF026E" w:rsidRPr="003D669B" w14:paraId="18E7871F" w14:textId="77777777" w:rsidTr="007159D8">
        <w:trPr>
          <w:trHeight w:val="689"/>
        </w:trPr>
        <w:tc>
          <w:tcPr>
            <w:tcW w:w="1396" w:type="pct"/>
            <w:vMerge/>
            <w:vAlign w:val="center"/>
          </w:tcPr>
          <w:p w14:paraId="67BC5115" w14:textId="77777777" w:rsidR="00DF026E" w:rsidRPr="003D669B" w:rsidRDefault="00DF026E" w:rsidP="00360180">
            <w:pPr>
              <w:pStyle w:val="TAL"/>
              <w:rPr>
                <w:lang w:val="en-US"/>
              </w:rPr>
            </w:pPr>
          </w:p>
        </w:tc>
        <w:tc>
          <w:tcPr>
            <w:tcW w:w="698" w:type="pct"/>
            <w:vAlign w:val="center"/>
          </w:tcPr>
          <w:p w14:paraId="3E7F7E3A"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C1A4A9E" w14:textId="77777777" w:rsidR="00DF026E" w:rsidRDefault="00DF026E" w:rsidP="00360180">
            <w:pPr>
              <w:pStyle w:val="TAC"/>
              <w:rPr>
                <w:lang w:val="en-US"/>
              </w:rPr>
            </w:pPr>
            <w:r w:rsidRPr="003D669B">
              <w:rPr>
                <w:lang w:val="en-US"/>
              </w:rPr>
              <w:t>PDSCH</w:t>
            </w:r>
          </w:p>
        </w:tc>
        <w:tc>
          <w:tcPr>
            <w:tcW w:w="1259" w:type="pct"/>
            <w:vAlign w:val="center"/>
          </w:tcPr>
          <w:p w14:paraId="57AD572E"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Align w:val="center"/>
          </w:tcPr>
          <w:p w14:paraId="2FF65A00"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DF026E" w:rsidRPr="003D669B" w14:paraId="6CA61682" w14:textId="77777777" w:rsidTr="007159D8">
        <w:trPr>
          <w:trHeight w:val="699"/>
        </w:trPr>
        <w:tc>
          <w:tcPr>
            <w:tcW w:w="1396" w:type="pct"/>
            <w:vAlign w:val="center"/>
          </w:tcPr>
          <w:p w14:paraId="053770EE" w14:textId="77777777" w:rsidR="00DF026E" w:rsidRPr="003D669B" w:rsidRDefault="00DF026E" w:rsidP="00360180">
            <w:pPr>
              <w:pStyle w:val="TAL"/>
              <w:rPr>
                <w:lang w:val="en-US"/>
              </w:rPr>
            </w:pPr>
            <w:r w:rsidRPr="003D669B">
              <w:rPr>
                <w:lang w:val="en-US"/>
              </w:rPr>
              <w:t xml:space="preserve">Increasing the number of HARQ processes (max-HARQ-ProcessNumber-r17) </w:t>
            </w:r>
          </w:p>
        </w:tc>
        <w:tc>
          <w:tcPr>
            <w:tcW w:w="698" w:type="pct"/>
            <w:vAlign w:val="center"/>
          </w:tcPr>
          <w:p w14:paraId="3AF40492"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E603207" w14:textId="77777777" w:rsidR="00DF026E" w:rsidRPr="003D669B" w:rsidRDefault="00DF026E" w:rsidP="00360180">
            <w:pPr>
              <w:pStyle w:val="TAC"/>
              <w:rPr>
                <w:lang w:val="en-US"/>
              </w:rPr>
            </w:pPr>
            <w:r w:rsidRPr="003D669B">
              <w:rPr>
                <w:lang w:val="en-US"/>
              </w:rPr>
              <w:t>PDSCH</w:t>
            </w:r>
          </w:p>
        </w:tc>
        <w:tc>
          <w:tcPr>
            <w:tcW w:w="1259" w:type="pct"/>
            <w:vAlign w:val="center"/>
          </w:tcPr>
          <w:p w14:paraId="0B6BF9FB"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1-3, 2-3</w:t>
            </w:r>
            <w:r w:rsidRPr="003D669B">
              <w:rPr>
                <w:lang w:val="en-US"/>
              </w:rPr>
              <w:t>)</w:t>
            </w:r>
          </w:p>
        </w:tc>
        <w:tc>
          <w:tcPr>
            <w:tcW w:w="1019" w:type="pct"/>
            <w:vAlign w:val="center"/>
          </w:tcPr>
          <w:p w14:paraId="4861D7F1" w14:textId="77777777" w:rsidR="00DF026E" w:rsidRPr="003D669B" w:rsidRDefault="00DF026E" w:rsidP="00360180">
            <w:pPr>
              <w:pStyle w:val="TAL"/>
              <w:rPr>
                <w:lang w:val="en-US"/>
              </w:rPr>
            </w:pPr>
          </w:p>
        </w:tc>
      </w:tr>
      <w:tr w:rsidR="00DF026E" w:rsidRPr="003D669B" w14:paraId="6D0633DF" w14:textId="77777777" w:rsidTr="007159D8">
        <w:trPr>
          <w:trHeight w:val="699"/>
        </w:trPr>
        <w:tc>
          <w:tcPr>
            <w:tcW w:w="1396" w:type="pct"/>
            <w:vAlign w:val="center"/>
          </w:tcPr>
          <w:p w14:paraId="3ABA70E3" w14:textId="77777777" w:rsidR="00DF026E" w:rsidRPr="003D669B" w:rsidRDefault="00DF026E" w:rsidP="00360180">
            <w:pPr>
              <w:pStyle w:val="TAL"/>
              <w:rPr>
                <w:lang w:val="en-US"/>
              </w:rPr>
            </w:pPr>
            <w:r w:rsidRPr="003D669B">
              <w:rPr>
                <w:lang w:val="en-US"/>
              </w:rPr>
              <w:t xml:space="preserve">Disabled HARQ feedback for downlink transmission (harq-FeedbackDisabled-r17) </w:t>
            </w:r>
          </w:p>
        </w:tc>
        <w:tc>
          <w:tcPr>
            <w:tcW w:w="698" w:type="pct"/>
            <w:vAlign w:val="center"/>
          </w:tcPr>
          <w:p w14:paraId="1D899174" w14:textId="3AB2EEDC" w:rsidR="00DF026E" w:rsidRPr="003D669B" w:rsidRDefault="00DF026E" w:rsidP="00360180">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419DD294" w14:textId="77777777" w:rsidR="00DF026E" w:rsidRPr="003D669B" w:rsidRDefault="00DF026E" w:rsidP="00360180">
            <w:pPr>
              <w:pStyle w:val="TAC"/>
              <w:rPr>
                <w:lang w:val="en-US"/>
              </w:rPr>
            </w:pPr>
            <w:r w:rsidRPr="003D669B">
              <w:rPr>
                <w:rFonts w:hint="eastAsia"/>
                <w:lang w:val="en-US"/>
              </w:rPr>
              <w:t>P</w:t>
            </w:r>
            <w:r w:rsidRPr="003D669B">
              <w:rPr>
                <w:lang w:val="en-US"/>
              </w:rPr>
              <w:t>DSCH</w:t>
            </w:r>
          </w:p>
        </w:tc>
        <w:tc>
          <w:tcPr>
            <w:tcW w:w="1259" w:type="pct"/>
            <w:vAlign w:val="center"/>
          </w:tcPr>
          <w:p w14:paraId="5EA43D86"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1-4, 2-4</w:t>
            </w:r>
            <w:r w:rsidRPr="003D669B">
              <w:rPr>
                <w:lang w:val="en-US"/>
              </w:rPr>
              <w:t>)</w:t>
            </w:r>
          </w:p>
        </w:tc>
        <w:tc>
          <w:tcPr>
            <w:tcW w:w="1019" w:type="pct"/>
            <w:vAlign w:val="center"/>
          </w:tcPr>
          <w:p w14:paraId="5DD91BA3" w14:textId="77777777" w:rsidR="00DF026E" w:rsidRPr="003D669B" w:rsidRDefault="00DF026E" w:rsidP="00360180">
            <w:pPr>
              <w:pStyle w:val="TAL"/>
              <w:rPr>
                <w:lang w:val="en-US"/>
              </w:rPr>
            </w:pPr>
          </w:p>
        </w:tc>
      </w:tr>
    </w:tbl>
    <w:p w14:paraId="2200F54A" w14:textId="77777777" w:rsidR="00DF026E" w:rsidRPr="00652012" w:rsidRDefault="00DF026E" w:rsidP="00DF026E"/>
    <w:p w14:paraId="19CED45A" w14:textId="77777777" w:rsidR="00DF026E" w:rsidRPr="00D066FC" w:rsidRDefault="00DF026E" w:rsidP="00130522">
      <w:pPr>
        <w:pStyle w:val="Heading3"/>
      </w:pPr>
      <w:bookmarkStart w:id="4364" w:name="_Toc169888485"/>
      <w:bookmarkStart w:id="4365" w:name="_Toc171551674"/>
      <w:bookmarkStart w:id="4366" w:name="_Toc176775396"/>
      <w:bookmarkStart w:id="4367" w:name="_Toc187243991"/>
      <w:bookmarkStart w:id="4368" w:name="_Toc193201540"/>
      <w:r>
        <w:lastRenderedPageBreak/>
        <w:t>11.2.2</w:t>
      </w:r>
      <w:r>
        <w:tab/>
      </w:r>
      <w:r w:rsidRPr="00D066FC">
        <w:t>PDSCH demodulation requirements</w:t>
      </w:r>
      <w:bookmarkEnd w:id="4364"/>
      <w:bookmarkEnd w:id="4365"/>
      <w:bookmarkEnd w:id="4366"/>
      <w:bookmarkEnd w:id="4367"/>
      <w:bookmarkEnd w:id="4368"/>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lastRenderedPageBreak/>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7159D8">
        <w:tc>
          <w:tcPr>
            <w:tcW w:w="5419" w:type="dxa"/>
            <w:gridSpan w:val="3"/>
            <w:shd w:val="clear" w:color="auto" w:fill="auto"/>
          </w:tcPr>
          <w:p w14:paraId="5EB0ACBA" w14:textId="77777777" w:rsidR="00DF026E" w:rsidRPr="00D066FC" w:rsidRDefault="00DF026E" w:rsidP="00130522">
            <w:pPr>
              <w:pStyle w:val="TAH"/>
            </w:pPr>
            <w:r w:rsidRPr="00D066FC">
              <w:lastRenderedPageBreak/>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DF026E" w:rsidRPr="00D066FC" w14:paraId="661DCBB3" w14:textId="77777777" w:rsidTr="007159D8">
        <w:tc>
          <w:tcPr>
            <w:tcW w:w="1794" w:type="dxa"/>
            <w:vMerge/>
            <w:shd w:val="clear" w:color="auto" w:fill="auto"/>
            <w:vAlign w:val="center"/>
          </w:tcPr>
          <w:p w14:paraId="40E29426" w14:textId="77777777" w:rsidR="00DF026E" w:rsidRPr="00D066FC" w:rsidRDefault="00DF026E" w:rsidP="00130522">
            <w:pPr>
              <w:pStyle w:val="TAL"/>
              <w:rPr>
                <w:lang w:eastAsia="ja-JP"/>
              </w:rPr>
            </w:pPr>
          </w:p>
        </w:tc>
        <w:tc>
          <w:tcPr>
            <w:tcW w:w="3625" w:type="dxa"/>
            <w:gridSpan w:val="2"/>
            <w:shd w:val="clear" w:color="auto" w:fill="auto"/>
            <w:vAlign w:val="center"/>
          </w:tcPr>
          <w:p w14:paraId="4F5A418E" w14:textId="77777777" w:rsidR="00DF026E" w:rsidRPr="00D066FC" w:rsidRDefault="00DF026E" w:rsidP="00130522">
            <w:pPr>
              <w:pStyle w:val="TAL"/>
              <w:rPr>
                <w:lang w:eastAsia="ja-JP"/>
              </w:rPr>
            </w:pPr>
            <w:r w:rsidRPr="00D066FC">
              <w:t>Subcarrier spacing</w:t>
            </w:r>
          </w:p>
        </w:tc>
        <w:tc>
          <w:tcPr>
            <w:tcW w:w="907" w:type="dxa"/>
            <w:shd w:val="clear" w:color="auto" w:fill="auto"/>
            <w:vAlign w:val="center"/>
          </w:tcPr>
          <w:p w14:paraId="5491D6ED" w14:textId="77777777" w:rsidR="00DF026E" w:rsidRPr="00D066FC" w:rsidRDefault="00DF026E" w:rsidP="00130522">
            <w:pPr>
              <w:pStyle w:val="TAC"/>
            </w:pPr>
            <w:r w:rsidRPr="00D066FC">
              <w:t>kHz</w:t>
            </w:r>
          </w:p>
        </w:tc>
        <w:tc>
          <w:tcPr>
            <w:tcW w:w="3295" w:type="dxa"/>
            <w:shd w:val="clear" w:color="auto" w:fill="auto"/>
            <w:vAlign w:val="center"/>
          </w:tcPr>
          <w:p w14:paraId="79EF22FA" w14:textId="77777777" w:rsidR="00DF026E" w:rsidRPr="00D066FC" w:rsidRDefault="00DF026E" w:rsidP="00130522">
            <w:pPr>
              <w:pStyle w:val="TAC"/>
            </w:pPr>
            <w:r>
              <w:t>120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DF026E" w:rsidRPr="00D066FC" w14:paraId="50CC9958" w14:textId="77777777" w:rsidTr="007159D8">
        <w:tc>
          <w:tcPr>
            <w:tcW w:w="1794" w:type="dxa"/>
            <w:vMerge/>
            <w:shd w:val="clear" w:color="auto" w:fill="auto"/>
            <w:vAlign w:val="center"/>
          </w:tcPr>
          <w:p w14:paraId="47383EA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450B3B" w14:textId="77777777" w:rsidR="00DF026E" w:rsidRPr="00D066FC" w:rsidRDefault="00DF026E" w:rsidP="00130522">
            <w:pPr>
              <w:pStyle w:val="TAC"/>
            </w:pPr>
            <w:r>
              <w:t>16</w:t>
            </w:r>
            <w:r w:rsidRPr="00D066FC">
              <w:t>0 for CSI-RS resource 1,2,3,4</w:t>
            </w:r>
          </w:p>
        </w:tc>
      </w:tr>
      <w:tr w:rsidR="00DF026E" w:rsidRPr="00D066FC" w14:paraId="0103710A" w14:textId="77777777" w:rsidTr="007159D8">
        <w:tc>
          <w:tcPr>
            <w:tcW w:w="1794" w:type="dxa"/>
            <w:vMerge/>
            <w:shd w:val="clear" w:color="auto" w:fill="auto"/>
            <w:vAlign w:val="center"/>
          </w:tcPr>
          <w:p w14:paraId="5423A6A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F03C48" w14:textId="77777777" w:rsidR="00DF026E" w:rsidRPr="00D066FC" w:rsidRDefault="00DF026E" w:rsidP="00130522">
            <w:pPr>
              <w:pStyle w:val="TAC"/>
            </w:pPr>
            <w:r>
              <w:t>8</w:t>
            </w:r>
            <w:r w:rsidRPr="00D066FC">
              <w:t>0 for CSI-RS resource 1 and 2</w:t>
            </w:r>
          </w:p>
          <w:p w14:paraId="00456369" w14:textId="77777777" w:rsidR="00DF026E" w:rsidRPr="00D066FC" w:rsidRDefault="00DF026E" w:rsidP="00130522">
            <w:pPr>
              <w:pStyle w:val="TAC"/>
            </w:pPr>
            <w:r>
              <w:t>8</w:t>
            </w:r>
            <w:r w:rsidRPr="00D066FC">
              <w:t>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DF026E" w:rsidRPr="00D066FC" w14:paraId="20F31875" w14:textId="77777777" w:rsidTr="007159D8">
        <w:tc>
          <w:tcPr>
            <w:tcW w:w="1794" w:type="dxa"/>
            <w:vMerge/>
            <w:shd w:val="clear" w:color="auto" w:fill="auto"/>
            <w:vAlign w:val="center"/>
          </w:tcPr>
          <w:p w14:paraId="1FC5E1B3"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ACB38" w14:textId="77777777" w:rsidR="00DF026E" w:rsidRPr="00D066FC" w:rsidRDefault="00DF026E" w:rsidP="00130522">
            <w:pPr>
              <w:pStyle w:val="TAC"/>
            </w:pPr>
            <w:r>
              <w:t>16</w:t>
            </w:r>
            <w:r w:rsidRPr="00D066FC">
              <w:t>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4369"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F026E" w:rsidRPr="00D066FC" w14:paraId="320AB3B3" w14:textId="77777777" w:rsidTr="007159D8">
        <w:trPr>
          <w:trHeight w:val="53"/>
        </w:trPr>
        <w:tc>
          <w:tcPr>
            <w:tcW w:w="1794" w:type="dxa"/>
            <w:vMerge/>
            <w:shd w:val="clear" w:color="auto" w:fill="auto"/>
            <w:vAlign w:val="center"/>
          </w:tcPr>
          <w:p w14:paraId="33F47A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AF317F" w14:textId="77777777" w:rsidR="00DF026E" w:rsidRPr="00D066FC" w:rsidRDefault="00DF026E" w:rsidP="00130522">
            <w:pPr>
              <w:pStyle w:val="TAC"/>
            </w:pPr>
            <w:r>
              <w:t>16</w:t>
            </w:r>
            <w:r w:rsidRPr="00D066FC">
              <w:t>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4369"/>
      <w:tr w:rsidR="00DF026E" w:rsidRPr="00D066FC" w14:paraId="684C7AC4" w14:textId="77777777" w:rsidTr="007159D8">
        <w:tc>
          <w:tcPr>
            <w:tcW w:w="1794" w:type="dxa"/>
            <w:vMerge w:val="restart"/>
            <w:shd w:val="clear" w:color="auto" w:fill="auto"/>
            <w:vAlign w:val="center"/>
          </w:tcPr>
          <w:p w14:paraId="3E96C56F" w14:textId="77777777" w:rsidR="00DF026E" w:rsidRPr="00D066FC" w:rsidRDefault="00DF026E" w:rsidP="00130522">
            <w:pPr>
              <w:pStyle w:val="TAL"/>
            </w:pPr>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F026E" w:rsidRPr="00D066FC" w14:paraId="77620C0B" w14:textId="77777777" w:rsidTr="007159D8">
        <w:tc>
          <w:tcPr>
            <w:tcW w:w="1794" w:type="dxa"/>
            <w:vMerge/>
            <w:shd w:val="clear" w:color="auto" w:fill="auto"/>
            <w:vAlign w:val="center"/>
          </w:tcPr>
          <w:p w14:paraId="600A2F0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6CAE28" w14:textId="77777777" w:rsidR="00DF026E" w:rsidRPr="00D066FC" w:rsidRDefault="00DF026E" w:rsidP="00130522">
            <w:pPr>
              <w:pStyle w:val="TAC"/>
            </w:pPr>
            <w:r w:rsidRPr="00AB03E0">
              <w:t>160 for CSI-RS resource 1,2</w:t>
            </w: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4370" w:name="_Toc169888486"/>
      <w:bookmarkStart w:id="4371" w:name="_Toc171551675"/>
      <w:bookmarkStart w:id="4372" w:name="_Toc176775397"/>
      <w:bookmarkStart w:id="4373" w:name="_Toc187243992"/>
      <w:bookmarkStart w:id="4374" w:name="_Toc193201541"/>
      <w:r>
        <w:t>11.2.2.1</w:t>
      </w:r>
      <w:r>
        <w:tab/>
        <w:t>1Rx requirements</w:t>
      </w:r>
      <w:bookmarkEnd w:id="4370"/>
      <w:bookmarkEnd w:id="4371"/>
      <w:bookmarkEnd w:id="4372"/>
      <w:bookmarkEnd w:id="4373"/>
      <w:bookmarkEnd w:id="4374"/>
    </w:p>
    <w:p w14:paraId="4A54B2BB" w14:textId="77777777" w:rsidR="00DF026E" w:rsidRDefault="00DF026E" w:rsidP="00BB2CEB">
      <w:pPr>
        <w:pStyle w:val="Heading5"/>
      </w:pPr>
      <w:bookmarkStart w:id="4375" w:name="_Toc169888487"/>
      <w:bookmarkStart w:id="4376" w:name="_Toc171551676"/>
      <w:bookmarkStart w:id="4377" w:name="_Toc176775398"/>
      <w:bookmarkStart w:id="4378" w:name="_Toc187243993"/>
      <w:bookmarkStart w:id="4379" w:name="_Toc193201542"/>
      <w:r>
        <w:t>11</w:t>
      </w:r>
      <w:r w:rsidRPr="00C25669">
        <w:t>.</w:t>
      </w:r>
      <w:r w:rsidRPr="00C25669">
        <w:rPr>
          <w:rFonts w:hint="eastAsia"/>
        </w:rPr>
        <w:t>2</w:t>
      </w:r>
      <w:r w:rsidRPr="00C25669">
        <w:t>.</w:t>
      </w:r>
      <w:r>
        <w:t>2</w:t>
      </w:r>
      <w:r w:rsidRPr="00C25669">
        <w:t>.</w:t>
      </w:r>
      <w:r>
        <w:t>1.1</w:t>
      </w:r>
      <w:r>
        <w:tab/>
        <w:t>FDD</w:t>
      </w:r>
      <w:bookmarkEnd w:id="4375"/>
      <w:bookmarkEnd w:id="4376"/>
      <w:bookmarkEnd w:id="4377"/>
      <w:bookmarkEnd w:id="4378"/>
      <w:bookmarkEnd w:id="4379"/>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3B7D48CF" w14:textId="77777777" w:rsidR="00DF026E" w:rsidRPr="00C1629D" w:rsidRDefault="00DF026E" w:rsidP="00BB2CEB">
      <w:r w:rsidRPr="00C1629D">
        <w:t xml:space="preserve">The performance requirements are specified in </w:t>
      </w:r>
      <w:r w:rsidRPr="00C1629D">
        <w:rPr>
          <w:rFonts w:hint="eastAsia"/>
        </w:rPr>
        <w:t>T</w:t>
      </w:r>
      <w:r w:rsidRPr="00C1629D">
        <w:t xml:space="preserve">able </w:t>
      </w:r>
      <w:r>
        <w:t>11</w:t>
      </w:r>
      <w:r w:rsidRPr="00C1629D">
        <w:t>.</w:t>
      </w:r>
      <w:r w:rsidRPr="00C1629D">
        <w:rPr>
          <w:rFonts w:hint="eastAsia"/>
        </w:rPr>
        <w:t>2</w:t>
      </w:r>
      <w:r w:rsidRPr="00C1629D">
        <w:t>.</w:t>
      </w:r>
      <w:r w:rsidRPr="00C1629D">
        <w:rPr>
          <w:rFonts w:hint="eastAsia"/>
        </w:rPr>
        <w:t>2</w:t>
      </w:r>
      <w:r w:rsidRPr="00C1629D">
        <w:t>.</w:t>
      </w:r>
      <w:r>
        <w:t>1</w:t>
      </w:r>
      <w:r w:rsidRPr="00C1629D">
        <w:t xml:space="preserve">.1.1-3 with the addition of test parameters in </w:t>
      </w:r>
      <w:r w:rsidRPr="00C1629D">
        <w:rPr>
          <w:rFonts w:hint="eastAsia"/>
        </w:rPr>
        <w:t>Table</w:t>
      </w:r>
      <w:r w:rsidRPr="00C1629D">
        <w:t xml:space="preserve"> </w:t>
      </w:r>
      <w:r w:rsidRPr="004E4FC4">
        <w:t>11.2.2.1.1.1</w:t>
      </w:r>
      <w:r w:rsidRPr="00C1629D">
        <w:t xml:space="preserve">-2 and the downlink physical channel setup according to </w:t>
      </w:r>
      <w:r w:rsidRPr="00C1629D">
        <w:rPr>
          <w:rFonts w:hint="eastAsia"/>
        </w:rPr>
        <w:t xml:space="preserve">Annex </w:t>
      </w:r>
      <w:r w:rsidRPr="00C1629D">
        <w:t>A</w:t>
      </w:r>
      <w:r w:rsidRPr="00C1629D">
        <w:rPr>
          <w:rFonts w:hint="eastAsia"/>
        </w:rPr>
        <w:t>.3</w:t>
      </w:r>
      <w:r w:rsidRPr="00C1629D">
        <w:t>.</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lastRenderedPageBreak/>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DF026E" w:rsidRPr="00C1629D" w14:paraId="1D0873F2" w14:textId="77777777" w:rsidTr="007159D8">
        <w:tc>
          <w:tcPr>
            <w:tcW w:w="4822" w:type="dxa"/>
            <w:shd w:val="clear" w:color="auto" w:fill="auto"/>
          </w:tcPr>
          <w:p w14:paraId="4EE1E814" w14:textId="77777777" w:rsidR="00DF026E" w:rsidRPr="00C1629D" w:rsidRDefault="00DF026E" w:rsidP="00BB2CEB">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0359EA3D" w:rsidR="00DF026E" w:rsidRPr="00C1629D" w:rsidRDefault="005C506D" w:rsidP="00BB2CEB">
            <w:pPr>
              <w:pStyle w:val="TAL"/>
            </w:pPr>
            <w:r w:rsidRPr="00C1629D">
              <w:t>1-1, 1-2, 1-3, 1-4</w:t>
            </w:r>
            <w:r>
              <w:rPr>
                <w:rFonts w:hint="eastAsia"/>
              </w:rPr>
              <w:t>, 2-1, 2-2, 2-3, 2-4</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473147">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DF026E" w:rsidRPr="00C1629D" w14:paraId="63E8DAEA" w14:textId="77777777" w:rsidTr="00473147">
        <w:tc>
          <w:tcPr>
            <w:tcW w:w="1773" w:type="dxa"/>
            <w:vMerge w:val="restart"/>
            <w:shd w:val="clear" w:color="auto" w:fill="auto"/>
            <w:vAlign w:val="center"/>
          </w:tcPr>
          <w:p w14:paraId="4C41092A" w14:textId="77777777" w:rsidR="00DF026E" w:rsidRPr="00C1629D" w:rsidRDefault="00DF026E" w:rsidP="00BB2CEB">
            <w:pPr>
              <w:pStyle w:val="TAL"/>
            </w:pPr>
            <w:r w:rsidRPr="00C1629D">
              <w:rPr>
                <w:rFonts w:hint="eastAsia"/>
              </w:rPr>
              <w:t>CSI-RS for tracking</w:t>
            </w:r>
          </w:p>
        </w:tc>
        <w:tc>
          <w:tcPr>
            <w:tcW w:w="3478" w:type="dxa"/>
            <w:shd w:val="clear" w:color="auto" w:fill="auto"/>
            <w:vAlign w:val="center"/>
          </w:tcPr>
          <w:p w14:paraId="7609600E" w14:textId="77777777" w:rsidR="00DF026E" w:rsidRPr="00C1629D" w:rsidRDefault="00DF026E" w:rsidP="00BB2CEB">
            <w:pPr>
              <w:pStyle w:val="TAL"/>
            </w:pPr>
            <w:r w:rsidRPr="00C1629D">
              <w:t>CSI-RS periodicity</w:t>
            </w:r>
          </w:p>
        </w:tc>
        <w:tc>
          <w:tcPr>
            <w:tcW w:w="1177" w:type="dxa"/>
            <w:shd w:val="clear" w:color="auto" w:fill="auto"/>
            <w:vAlign w:val="center"/>
          </w:tcPr>
          <w:p w14:paraId="60B6E415" w14:textId="77777777" w:rsidR="00DF026E" w:rsidRPr="00C1629D" w:rsidRDefault="00DF026E" w:rsidP="00BB2CEB">
            <w:pPr>
              <w:pStyle w:val="TAC"/>
            </w:pPr>
            <w:r w:rsidRPr="00C1629D">
              <w:t>Slots</w:t>
            </w:r>
          </w:p>
        </w:tc>
        <w:tc>
          <w:tcPr>
            <w:tcW w:w="3203" w:type="dxa"/>
            <w:shd w:val="clear" w:color="auto" w:fill="auto"/>
            <w:vAlign w:val="center"/>
          </w:tcPr>
          <w:p w14:paraId="6358E227" w14:textId="77777777" w:rsidR="00DF026E" w:rsidRPr="00C1629D" w:rsidDel="007B13C5" w:rsidRDefault="00DF026E" w:rsidP="00BB2CEB">
            <w:pPr>
              <w:pStyle w:val="TAC"/>
            </w:pPr>
            <w:r>
              <w:t>160</w:t>
            </w:r>
            <w:r w:rsidRPr="00C1629D">
              <w:t xml:space="preserve"> for CSI-RS resource 1,2,3,4.</w:t>
            </w:r>
            <w:r w:rsidRPr="00C1629D">
              <w:br/>
            </w:r>
          </w:p>
        </w:tc>
      </w:tr>
      <w:tr w:rsidR="00DF026E" w:rsidRPr="00C1629D" w14:paraId="448C4D63" w14:textId="77777777" w:rsidTr="00473147">
        <w:tc>
          <w:tcPr>
            <w:tcW w:w="1773" w:type="dxa"/>
            <w:vMerge/>
            <w:shd w:val="clear" w:color="auto" w:fill="auto"/>
            <w:vAlign w:val="center"/>
          </w:tcPr>
          <w:p w14:paraId="772340A9" w14:textId="77777777" w:rsidR="00DF026E" w:rsidRPr="00C1629D" w:rsidRDefault="00DF026E" w:rsidP="00BB2CEB">
            <w:pPr>
              <w:pStyle w:val="TAL"/>
            </w:pPr>
          </w:p>
        </w:tc>
        <w:tc>
          <w:tcPr>
            <w:tcW w:w="3478" w:type="dxa"/>
            <w:shd w:val="clear" w:color="auto" w:fill="auto"/>
            <w:vAlign w:val="center"/>
          </w:tcPr>
          <w:p w14:paraId="1E7484B0" w14:textId="77777777" w:rsidR="00DF026E" w:rsidRPr="00C1629D" w:rsidRDefault="00DF026E" w:rsidP="00BB2CEB">
            <w:pPr>
              <w:pStyle w:val="TAL"/>
            </w:pPr>
            <w:r w:rsidRPr="00C1629D">
              <w:t>CSI-RS offset</w:t>
            </w:r>
          </w:p>
        </w:tc>
        <w:tc>
          <w:tcPr>
            <w:tcW w:w="1177" w:type="dxa"/>
            <w:shd w:val="clear" w:color="auto" w:fill="auto"/>
            <w:vAlign w:val="center"/>
          </w:tcPr>
          <w:p w14:paraId="77131FFD" w14:textId="77777777" w:rsidR="00DF026E" w:rsidRPr="00C1629D" w:rsidRDefault="00DF026E" w:rsidP="00BB2CEB">
            <w:pPr>
              <w:pStyle w:val="TAC"/>
            </w:pPr>
            <w:r w:rsidRPr="00C1629D">
              <w:t>Slots</w:t>
            </w:r>
          </w:p>
        </w:tc>
        <w:tc>
          <w:tcPr>
            <w:tcW w:w="3203" w:type="dxa"/>
            <w:shd w:val="clear" w:color="auto" w:fill="auto"/>
            <w:vAlign w:val="center"/>
          </w:tcPr>
          <w:p w14:paraId="33BF14C3" w14:textId="77777777" w:rsidR="00DF026E" w:rsidRPr="00C1629D" w:rsidDel="007B13C5" w:rsidRDefault="00DF026E" w:rsidP="00BB2CEB">
            <w:pPr>
              <w:pStyle w:val="TAC"/>
            </w:pPr>
            <w:r>
              <w:t>8</w:t>
            </w:r>
            <w:r w:rsidRPr="00C1629D">
              <w:t>0 for CSI-RS resource 1 and 2</w:t>
            </w:r>
            <w:r w:rsidRPr="00C1629D">
              <w:br/>
            </w:r>
            <w:r>
              <w:t>8</w:t>
            </w:r>
            <w:r w:rsidRPr="00C1629D">
              <w:t>1 for CSI-RS resource 3 and 4.</w:t>
            </w:r>
          </w:p>
        </w:tc>
      </w:tr>
      <w:tr w:rsidR="00DF026E"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DF026E" w:rsidRPr="00C1629D" w:rsidRDefault="00DF026E" w:rsidP="00BB2CEB">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11603DB" w14:textId="77777777" w:rsidR="00DF026E" w:rsidRPr="00C1629D" w:rsidRDefault="00DF026E" w:rsidP="00BB2CEB">
            <w:pPr>
              <w:pStyle w:val="TAC"/>
            </w:pPr>
            <w:r w:rsidRPr="00C1629D">
              <w:t>16 for Test 1-1, Test 1-2</w:t>
            </w:r>
            <w:r w:rsidRPr="00C1629D">
              <w:br/>
              <w:t>32 for Test 1-3</w:t>
            </w:r>
          </w:p>
          <w:p w14:paraId="549EC2FF" w14:textId="77777777" w:rsidR="00DF026E" w:rsidRPr="00C1629D" w:rsidRDefault="00DF026E" w:rsidP="00BB2CEB">
            <w:pPr>
              <w:pStyle w:val="TAC"/>
            </w:pPr>
            <w:r w:rsidRPr="00C1629D">
              <w:t>4 with feedback disabled, 12 with feedback enabled in 16 HARQ processes for Test 1-4 in which 4 disabled processes are randomly select</w:t>
            </w:r>
            <w:r>
              <w:t>ed</w:t>
            </w:r>
            <w:r w:rsidRPr="00C1629D">
              <w:t xml:space="preserve"> at test configuration</w:t>
            </w:r>
          </w:p>
        </w:tc>
      </w:tr>
      <w:tr w:rsidR="00DF026E"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DF026E" w:rsidRPr="00C1629D" w:rsidRDefault="00DF026E" w:rsidP="00BB2CEB">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AEEC8EC" w14:textId="77777777" w:rsidR="00DF026E" w:rsidRDefault="00DF026E" w:rsidP="00BB2CEB">
            <w:pPr>
              <w:pStyle w:val="TAC"/>
            </w:pPr>
            <w:r w:rsidRPr="00807750">
              <w:t>80</w:t>
            </w:r>
            <w:r w:rsidRPr="00C1629D">
              <w:t xml:space="preserve"> for Test 1-1, Test 1-2, Test 1-3</w:t>
            </w:r>
            <w:r>
              <w:t xml:space="preserve"> and Test 1-4</w:t>
            </w:r>
          </w:p>
          <w:p w14:paraId="159EECB0" w14:textId="77777777" w:rsidR="00DF026E" w:rsidRPr="00C1629D" w:rsidRDefault="00DF026E" w:rsidP="00BB2CEB">
            <w:pPr>
              <w:pStyle w:val="TAC"/>
            </w:pPr>
            <w:r w:rsidRPr="00807750">
              <w:t>2080 for Test 2-1, Test 2-2, Test 2-3</w:t>
            </w:r>
            <w:r>
              <w:t xml:space="preserve"> and Test 2-4</w:t>
            </w:r>
          </w:p>
        </w:tc>
      </w:tr>
      <w:tr w:rsidR="00473147"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473147" w:rsidRPr="00C1629D" w:rsidRDefault="00473147" w:rsidP="00473147">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473147" w:rsidRPr="00C1629D" w:rsidRDefault="00473147" w:rsidP="00473147">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633DCC5" w14:textId="77777777" w:rsidR="00473147" w:rsidRPr="006771B2" w:rsidRDefault="00473147" w:rsidP="00473147">
            <w:pPr>
              <w:keepNext/>
              <w:keepLines/>
              <w:spacing w:after="0"/>
              <w:jc w:val="center"/>
              <w:rPr>
                <w:rFonts w:ascii="Arial" w:hAnsi="Arial"/>
                <w:sz w:val="18"/>
              </w:rPr>
            </w:pPr>
            <w:r>
              <w:rPr>
                <w:rFonts w:ascii="Arial" w:hAnsi="Arial"/>
                <w:sz w:val="18"/>
              </w:rPr>
              <w:t>64</w:t>
            </w:r>
            <w:r w:rsidRPr="006771B2">
              <w:rPr>
                <w:rFonts w:ascii="Arial" w:hAnsi="Arial"/>
                <w:sz w:val="18"/>
              </w:rPr>
              <w:t xml:space="preserve"> for Test 1-1, Test 1-2, Test 1-3 and Test 1-4</w:t>
            </w:r>
          </w:p>
          <w:p w14:paraId="6F134BDB" w14:textId="7EA94316" w:rsidR="00473147" w:rsidRPr="00807750" w:rsidRDefault="00473147" w:rsidP="00473147">
            <w:pPr>
              <w:pStyle w:val="TAC"/>
            </w:pPr>
            <w:r w:rsidRPr="006771B2">
              <w:t>20</w:t>
            </w:r>
            <w:r>
              <w:t>64</w:t>
            </w:r>
            <w:r w:rsidRPr="006771B2">
              <w:t xml:space="preserve"> for Test 2-1, Test 2-2, Test 2-3 and Test 2-4</w:t>
            </w:r>
          </w:p>
        </w:tc>
      </w:tr>
      <w:tr w:rsidR="00DF026E"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DF026E" w:rsidRPr="00C1629D" w:rsidRDefault="00DF026E" w:rsidP="00BB2CEB">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ED03449" w14:textId="77777777" w:rsidR="00DF026E" w:rsidRPr="00C1629D" w:rsidRDefault="00DF026E" w:rsidP="00BB2CEB">
            <w:pPr>
              <w:pStyle w:val="TAC"/>
            </w:pPr>
            <w:r w:rsidRPr="00C1629D">
              <w:t>4 for Test 1-1, Test 1-2, Test 1-3</w:t>
            </w:r>
          </w:p>
          <w:p w14:paraId="5472A0B8" w14:textId="77777777" w:rsidR="00DF026E" w:rsidRPr="00C1629D" w:rsidRDefault="00DF026E" w:rsidP="00BB2CEB">
            <w:pPr>
              <w:pStyle w:val="TAC"/>
            </w:pPr>
            <w:r>
              <w:rPr>
                <w:rFonts w:hint="eastAsia"/>
                <w:color w:val="000000"/>
                <w:lang w:val="en-US"/>
              </w:rPr>
              <w:t>1</w:t>
            </w:r>
            <w:r>
              <w:rPr>
                <w:color w:val="000000"/>
                <w:lang w:val="en-US"/>
              </w:rPr>
              <w:t xml:space="preserve"> </w:t>
            </w:r>
            <w:r w:rsidRPr="00C1629D">
              <w:t>for Test 1-4</w:t>
            </w:r>
            <w:r>
              <w:t xml:space="preserve"> (</w:t>
            </w:r>
            <w:r w:rsidRPr="00C1629D">
              <w:t>re-Tx disable</w:t>
            </w:r>
            <w:r>
              <w:t>d</w:t>
            </w:r>
            <w:r w:rsidRPr="00C1629D">
              <w:t xml:space="preserve"> for all HARQ</w:t>
            </w:r>
            <w:r>
              <w:t xml:space="preserve">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lastRenderedPageBreak/>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DF026E">
      <w:pPr>
        <w:keepNext/>
        <w:keepLines/>
        <w:spacing w:before="60"/>
        <w:jc w:val="center"/>
        <w:rPr>
          <w:rFonts w:ascii="Arial" w:hAnsi="Arial"/>
          <w:b/>
        </w:rPr>
      </w:pPr>
      <w:r w:rsidRPr="00C1629D">
        <w:rPr>
          <w:rFonts w:ascii="Arial" w:hAnsi="Arial"/>
          <w:b/>
        </w:rPr>
        <w:t xml:space="preserve">Table </w:t>
      </w:r>
      <w:r w:rsidRPr="004E4FC4">
        <w:rPr>
          <w:rFonts w:ascii="Arial" w:hAnsi="Arial"/>
          <w:b/>
        </w:rPr>
        <w:t>11.2.2.1.1.1</w:t>
      </w:r>
      <w:r w:rsidRPr="00C1629D">
        <w:rPr>
          <w:rFonts w:ascii="Arial" w:hAnsi="Arial"/>
          <w:b/>
        </w:rPr>
        <w:t>-</w:t>
      </w:r>
      <w:r>
        <w:rPr>
          <w:rFonts w:ascii="Arial" w:hAnsi="Arial"/>
          <w:b/>
        </w:rPr>
        <w:t>4</w:t>
      </w:r>
      <w:r w:rsidRPr="00C1629D">
        <w:rPr>
          <w:rFonts w:ascii="Arial" w:hAnsi="Arial"/>
          <w:b/>
        </w:rPr>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259873E0" w14:textId="77777777" w:rsidTr="005C506D">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5C506D">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5"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5C506D">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4"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5C506D">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4"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5C506D">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4"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5C506D">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4"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05E9A87D" w14:textId="77777777" w:rsidR="00DF026E" w:rsidRPr="0094204C" w:rsidRDefault="00DF026E" w:rsidP="00DF026E"/>
    <w:p w14:paraId="6FF17ADB" w14:textId="77777777" w:rsidR="00DF026E" w:rsidRPr="001E7EA3" w:rsidRDefault="00DF026E" w:rsidP="008A3665">
      <w:pPr>
        <w:pStyle w:val="Heading3"/>
      </w:pPr>
      <w:bookmarkStart w:id="4380" w:name="_Toc61121039"/>
      <w:bookmarkStart w:id="4381" w:name="_Toc67918225"/>
      <w:bookmarkStart w:id="4382" w:name="_Toc76298269"/>
      <w:bookmarkStart w:id="4383" w:name="_Toc76572281"/>
      <w:bookmarkStart w:id="4384" w:name="_Toc76652148"/>
      <w:bookmarkStart w:id="4385" w:name="_Toc76652986"/>
      <w:bookmarkStart w:id="4386" w:name="_Toc83742259"/>
      <w:bookmarkStart w:id="4387" w:name="_Toc91440749"/>
      <w:bookmarkStart w:id="4388" w:name="_Toc98849539"/>
      <w:bookmarkStart w:id="4389" w:name="_Toc106543393"/>
      <w:bookmarkStart w:id="4390" w:name="_Toc106737491"/>
      <w:bookmarkStart w:id="4391" w:name="_Toc107233258"/>
      <w:bookmarkStart w:id="4392" w:name="_Toc107234873"/>
      <w:bookmarkStart w:id="4393" w:name="_Toc107419843"/>
      <w:bookmarkStart w:id="4394" w:name="_Toc107477139"/>
      <w:bookmarkStart w:id="4395" w:name="_Toc114565996"/>
      <w:bookmarkStart w:id="4396" w:name="_Toc123936308"/>
      <w:bookmarkStart w:id="4397" w:name="_Toc124377323"/>
      <w:bookmarkStart w:id="4398" w:name="_Toc169888488"/>
      <w:bookmarkStart w:id="4399" w:name="_Toc171551677"/>
      <w:bookmarkStart w:id="4400" w:name="_Toc176775399"/>
      <w:bookmarkStart w:id="4401" w:name="_Toc187243994"/>
      <w:bookmarkStart w:id="4402" w:name="_Toc193201543"/>
      <w:r w:rsidRPr="001E7EA3">
        <w:t>11.2.</w:t>
      </w:r>
      <w:r w:rsidRPr="001E7EA3">
        <w:rPr>
          <w:rFonts w:hint="eastAsia"/>
        </w:rPr>
        <w:t>3</w:t>
      </w:r>
      <w:r w:rsidRPr="001E7EA3">
        <w:rPr>
          <w:rFonts w:hint="eastAsia"/>
        </w:rPr>
        <w:tab/>
      </w:r>
      <w:r w:rsidRPr="001E7EA3">
        <w:t>PDCCH demodulation requirements</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lastRenderedPageBreak/>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7159D8">
        <w:trPr>
          <w:jc w:val="center"/>
        </w:trPr>
        <w:tc>
          <w:tcPr>
            <w:tcW w:w="3108" w:type="pct"/>
            <w:gridSpan w:val="3"/>
            <w:shd w:val="clear" w:color="auto" w:fill="auto"/>
          </w:tcPr>
          <w:p w14:paraId="0EBEB39F" w14:textId="77777777" w:rsidR="00DF026E" w:rsidRPr="001E7EA3" w:rsidRDefault="00DF026E" w:rsidP="008A3665">
            <w:pPr>
              <w:pStyle w:val="TAH"/>
            </w:pPr>
            <w:r w:rsidRPr="001E7EA3">
              <w:lastRenderedPageBreak/>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2"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7159D8">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5"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2"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7159D8">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5"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2"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7159D8">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5"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2"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7159D8">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5"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2"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7159D8">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5"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2"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7159D8">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7159D8">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7159D8">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7159D8">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7159D8">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7159D8">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7159D8">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7159D8">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7159D8">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DF026E" w:rsidRPr="001E7EA3" w14:paraId="4947944A" w14:textId="77777777" w:rsidTr="007159D8">
        <w:trPr>
          <w:jc w:val="center"/>
        </w:trPr>
        <w:tc>
          <w:tcPr>
            <w:tcW w:w="1082" w:type="pct"/>
            <w:vMerge/>
            <w:shd w:val="clear" w:color="auto" w:fill="auto"/>
            <w:vAlign w:val="center"/>
          </w:tcPr>
          <w:p w14:paraId="5FD818F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229D119" w14:textId="77777777" w:rsidR="00DF026E" w:rsidRPr="001E7EA3" w:rsidRDefault="00DF026E" w:rsidP="008A3665">
            <w:pPr>
              <w:pStyle w:val="TAC"/>
            </w:pPr>
            <w:r w:rsidRPr="001E7EA3">
              <w:t>160</w:t>
            </w:r>
          </w:p>
        </w:tc>
      </w:tr>
      <w:tr w:rsidR="00DF026E" w:rsidRPr="001E7EA3" w14:paraId="171F5AA4" w14:textId="77777777" w:rsidTr="007159D8">
        <w:trPr>
          <w:jc w:val="center"/>
        </w:trPr>
        <w:tc>
          <w:tcPr>
            <w:tcW w:w="1082" w:type="pct"/>
            <w:vMerge/>
            <w:shd w:val="clear" w:color="auto" w:fill="auto"/>
            <w:vAlign w:val="center"/>
          </w:tcPr>
          <w:p w14:paraId="5A10AFA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5E6FD6C" w14:textId="77777777" w:rsidR="00DF026E" w:rsidRPr="001E7EA3" w:rsidRDefault="00DF026E" w:rsidP="008A3665">
            <w:pPr>
              <w:pStyle w:val="TAC"/>
            </w:pPr>
            <w:r w:rsidRPr="001E7EA3">
              <w:t>80 for CSI-RS resource 1 and 2</w:t>
            </w:r>
          </w:p>
          <w:p w14:paraId="699513A4" w14:textId="77777777" w:rsidR="00DF026E" w:rsidRPr="001E7EA3" w:rsidRDefault="00DF026E" w:rsidP="008A3665">
            <w:pPr>
              <w:pStyle w:val="TAC"/>
            </w:pPr>
            <w:r w:rsidRPr="001E7EA3">
              <w:t>81 for CSI-RS resource 3 and 4</w:t>
            </w:r>
          </w:p>
        </w:tc>
      </w:tr>
      <w:tr w:rsidR="00DF026E" w:rsidRPr="001E7EA3" w14:paraId="5813CD46" w14:textId="77777777" w:rsidTr="007159D8">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7159D8">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7159D8">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7159D8">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7159D8">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7159D8">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7159D8">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7159D8">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7159D8">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7159D8">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7159D8">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7159D8">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7159D8">
        <w:trPr>
          <w:jc w:val="center"/>
        </w:trPr>
        <w:tc>
          <w:tcPr>
            <w:tcW w:w="3108"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lastRenderedPageBreak/>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7159D8">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7159D8">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7159D8">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7159D8">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7159D8">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7159D8">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7159D8">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7159D8">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7159D8">
        <w:trPr>
          <w:trHeight w:val="58"/>
          <w:jc w:val="center"/>
        </w:trPr>
        <w:tc>
          <w:tcPr>
            <w:tcW w:w="3108" w:type="pct"/>
            <w:gridSpan w:val="3"/>
            <w:tcBorders>
              <w:right w:val="single" w:sz="4" w:space="0" w:color="auto"/>
            </w:tcBorders>
            <w:shd w:val="clear" w:color="auto" w:fill="auto"/>
            <w:vAlign w:val="center"/>
          </w:tcPr>
          <w:p w14:paraId="0CD66020" w14:textId="77777777" w:rsidR="00DF026E" w:rsidRPr="001E7EA3" w:rsidRDefault="00DF026E" w:rsidP="008A3665">
            <w:pPr>
              <w:pStyle w:val="TAL"/>
            </w:pPr>
            <w:r w:rsidRPr="001E7EA3">
              <w:t>Symbols for all unused R</w:t>
            </w:r>
            <w:r w:rsidRPr="001E7EA3">
              <w:rPr>
                <w:rFonts w:hint="eastAsia"/>
              </w:rPr>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7159D8">
        <w:trPr>
          <w:trHeight w:val="58"/>
          <w:jc w:val="center"/>
        </w:trPr>
        <w:tc>
          <w:tcPr>
            <w:tcW w:w="4996"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4403" w:name="_Toc21338276"/>
      <w:bookmarkStart w:id="4404" w:name="_Toc29808384"/>
      <w:bookmarkStart w:id="4405" w:name="_Toc37068303"/>
      <w:bookmarkStart w:id="4406" w:name="_Toc37083848"/>
      <w:bookmarkStart w:id="4407" w:name="_Toc37084190"/>
      <w:bookmarkStart w:id="4408" w:name="_Toc40209552"/>
      <w:bookmarkStart w:id="4409" w:name="_Toc40209894"/>
      <w:bookmarkStart w:id="4410" w:name="_Toc45892853"/>
      <w:bookmarkStart w:id="4411" w:name="_Toc53176718"/>
      <w:bookmarkStart w:id="4412" w:name="_Toc61121040"/>
      <w:bookmarkStart w:id="4413" w:name="_Toc67918226"/>
      <w:bookmarkStart w:id="4414" w:name="_Toc76298270"/>
      <w:bookmarkStart w:id="4415" w:name="_Toc76572282"/>
      <w:bookmarkStart w:id="4416" w:name="_Toc76652149"/>
      <w:bookmarkStart w:id="4417" w:name="_Toc76652987"/>
      <w:bookmarkStart w:id="4418" w:name="_Toc83742260"/>
      <w:bookmarkStart w:id="4419" w:name="_Toc91440750"/>
      <w:bookmarkStart w:id="4420" w:name="_Toc98849540"/>
      <w:bookmarkStart w:id="4421" w:name="_Toc106543394"/>
      <w:bookmarkStart w:id="4422" w:name="_Toc106737492"/>
      <w:bookmarkStart w:id="4423" w:name="_Toc107233259"/>
      <w:bookmarkStart w:id="4424" w:name="_Toc107234874"/>
      <w:bookmarkStart w:id="4425" w:name="_Toc107419844"/>
      <w:bookmarkStart w:id="4426" w:name="_Toc107477140"/>
      <w:bookmarkStart w:id="4427" w:name="_Toc114565997"/>
      <w:bookmarkStart w:id="4428" w:name="_Toc123936309"/>
      <w:bookmarkStart w:id="4429" w:name="_Toc124377324"/>
      <w:bookmarkStart w:id="4430" w:name="_Toc169888489"/>
      <w:bookmarkStart w:id="4431" w:name="_Toc171551678"/>
      <w:bookmarkStart w:id="4432" w:name="_Toc176775400"/>
      <w:bookmarkStart w:id="4433" w:name="_Toc187243995"/>
      <w:bookmarkStart w:id="4434" w:name="_Toc193201544"/>
      <w:r w:rsidRPr="001E7EA3">
        <w:t>11.2.</w:t>
      </w:r>
      <w:r w:rsidRPr="001E7EA3">
        <w:rPr>
          <w:rFonts w:hint="eastAsia"/>
        </w:rPr>
        <w:t>3</w:t>
      </w:r>
      <w:r w:rsidRPr="001E7EA3">
        <w:t>.1</w:t>
      </w:r>
      <w:r w:rsidRPr="001E7EA3">
        <w:rPr>
          <w:rFonts w:hint="eastAsia"/>
        </w:rPr>
        <w:tab/>
        <w:t>1</w:t>
      </w:r>
      <w:r w:rsidRPr="001E7EA3">
        <w:t>RX requirements</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4435" w:name="_Toc169888490"/>
      <w:bookmarkStart w:id="4436" w:name="_Toc171551679"/>
      <w:bookmarkStart w:id="4437" w:name="_Toc176775401"/>
      <w:bookmarkStart w:id="4438" w:name="_Toc187243996"/>
      <w:bookmarkStart w:id="4439" w:name="_Toc193201545"/>
      <w:r w:rsidRPr="001E7EA3">
        <w:t>11.</w:t>
      </w:r>
      <w:r w:rsidRPr="001E7EA3">
        <w:rPr>
          <w:rFonts w:hint="eastAsia"/>
        </w:rPr>
        <w:t>2</w:t>
      </w:r>
      <w:r w:rsidRPr="001E7EA3">
        <w:t>.3.1.1</w:t>
      </w:r>
      <w:r w:rsidRPr="001E7EA3">
        <w:rPr>
          <w:rFonts w:hint="eastAsia"/>
        </w:rPr>
        <w:tab/>
      </w:r>
      <w:r w:rsidRPr="001E7EA3">
        <w:t>Minimum requirements with 1Tx Antenna</w:t>
      </w:r>
      <w:bookmarkEnd w:id="4435"/>
      <w:bookmarkEnd w:id="4436"/>
      <w:bookmarkEnd w:id="4437"/>
      <w:bookmarkEnd w:id="4438"/>
      <w:bookmarkEnd w:id="4439"/>
    </w:p>
    <w:p w14:paraId="39D5AECF" w14:textId="77777777" w:rsidR="00DF026E" w:rsidRPr="001E7EA3" w:rsidRDefault="00DF026E" w:rsidP="00DF026E">
      <w:pPr>
        <w:rPr>
          <w:rFonts w:cs="v5.0.0"/>
        </w:rPr>
      </w:pPr>
      <w:r w:rsidRPr="001E7EA3">
        <w:rPr>
          <w:rFonts w:cs="v5.0.0"/>
        </w:rPr>
        <w:t xml:space="preserve">For the parameters specified in Table </w:t>
      </w:r>
      <w:r w:rsidRPr="001E7EA3">
        <w:t>11.2.3.1-1</w:t>
      </w:r>
      <w:r w:rsidRPr="001E7EA3">
        <w:rPr>
          <w:rFonts w:cs="v5.0.0"/>
        </w:rPr>
        <w:t>, the average probability of a missed downlink scheduling grant (Pm-dsg) shall be below the specified value in Table 11.2.3.1.1-1.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lastRenderedPageBreak/>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4440" w:name="startOfAnnexes"/>
      <w:bookmarkStart w:id="4441" w:name="_Toc97562325"/>
      <w:bookmarkStart w:id="4442" w:name="_Toc104122559"/>
      <w:bookmarkStart w:id="4443" w:name="_Toc104205510"/>
      <w:bookmarkStart w:id="4444" w:name="_Toc104206717"/>
      <w:bookmarkStart w:id="4445" w:name="_Toc104503677"/>
      <w:bookmarkStart w:id="4446" w:name="_Toc106127608"/>
      <w:bookmarkStart w:id="4447" w:name="_Toc123057990"/>
      <w:bookmarkStart w:id="4448" w:name="_Toc124256683"/>
      <w:bookmarkStart w:id="4449" w:name="_Toc131734996"/>
      <w:bookmarkStart w:id="4450" w:name="_Toc137372773"/>
      <w:bookmarkStart w:id="4451" w:name="_Toc138885159"/>
      <w:bookmarkStart w:id="4452" w:name="_Toc145690662"/>
      <w:bookmarkStart w:id="4453" w:name="_Toc155382217"/>
      <w:bookmarkStart w:id="4454" w:name="_Toc161754009"/>
      <w:bookmarkStart w:id="4455" w:name="_Toc161754630"/>
      <w:bookmarkStart w:id="4456" w:name="_Toc163202203"/>
      <w:bookmarkStart w:id="4457" w:name="_Toc169888491"/>
      <w:bookmarkStart w:id="4458" w:name="_Toc171551680"/>
      <w:bookmarkStart w:id="4459" w:name="_Toc176775402"/>
      <w:bookmarkStart w:id="4460" w:name="_Toc187243997"/>
      <w:bookmarkStart w:id="4461" w:name="_Toc193201546"/>
      <w:bookmarkEnd w:id="4440"/>
      <w:r w:rsidRPr="00B67F0D">
        <w:rPr>
          <w:lang w:val="en-US"/>
        </w:rPr>
        <w:lastRenderedPageBreak/>
        <w:t>Annex A (</w:t>
      </w:r>
      <w:r>
        <w:rPr>
          <w:lang w:val="en-US"/>
        </w:rPr>
        <w:t>normative</w:t>
      </w:r>
      <w:r w:rsidRPr="00B67F0D">
        <w:rPr>
          <w:lang w:val="en-US"/>
        </w:rPr>
        <w:t>):</w:t>
      </w:r>
      <w:r w:rsidRPr="00B67F0D">
        <w:rPr>
          <w:lang w:val="en-US"/>
        </w:rPr>
        <w:br/>
      </w:r>
      <w:r w:rsidRPr="00C04A08">
        <w:t>Measurement channels</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38B394E7" w14:textId="77777777" w:rsidR="00635740" w:rsidRPr="00C25669" w:rsidRDefault="00635740" w:rsidP="00635740">
      <w:pPr>
        <w:pStyle w:val="Heading1"/>
      </w:pPr>
      <w:bookmarkStart w:id="4462" w:name="_Toc76298424"/>
      <w:bookmarkStart w:id="4463" w:name="_Toc76572436"/>
      <w:bookmarkStart w:id="4464" w:name="_Toc76652303"/>
      <w:bookmarkStart w:id="4465" w:name="_Toc76653141"/>
      <w:bookmarkStart w:id="4466" w:name="_Toc83742414"/>
      <w:bookmarkStart w:id="4467" w:name="_Toc91440904"/>
      <w:bookmarkStart w:id="4468" w:name="_Toc98849694"/>
      <w:bookmarkStart w:id="4469" w:name="_Toc106543548"/>
      <w:bookmarkStart w:id="4470" w:name="_Toc106737646"/>
      <w:bookmarkStart w:id="4471" w:name="_Toc107233413"/>
      <w:bookmarkStart w:id="4472" w:name="_Toc107235031"/>
      <w:bookmarkStart w:id="4473" w:name="_Toc107420001"/>
      <w:bookmarkStart w:id="4474" w:name="_Toc107477299"/>
      <w:bookmarkStart w:id="4475" w:name="_Toc123057991"/>
      <w:bookmarkStart w:id="4476" w:name="_Toc124256684"/>
      <w:bookmarkStart w:id="4477" w:name="_Toc131734997"/>
      <w:bookmarkStart w:id="4478" w:name="_Toc137372774"/>
      <w:bookmarkStart w:id="4479" w:name="_Toc138885160"/>
      <w:bookmarkStart w:id="4480" w:name="_Toc145690663"/>
      <w:bookmarkStart w:id="4481" w:name="_Toc155382218"/>
      <w:bookmarkStart w:id="4482" w:name="_Toc161754010"/>
      <w:bookmarkStart w:id="4483" w:name="_Toc161754631"/>
      <w:bookmarkStart w:id="4484" w:name="_Toc163202204"/>
      <w:bookmarkStart w:id="4485" w:name="_Toc169888492"/>
      <w:bookmarkStart w:id="4486" w:name="_Toc171551681"/>
      <w:bookmarkStart w:id="4487" w:name="_Toc176775403"/>
      <w:bookmarkStart w:id="4488" w:name="_Toc187243998"/>
      <w:bookmarkStart w:id="4489" w:name="_Toc193201547"/>
      <w:r w:rsidRPr="00C25669">
        <w:t>A.1</w:t>
      </w:r>
      <w:r w:rsidRPr="00C25669">
        <w:rPr>
          <w:rFonts w:hint="eastAsia"/>
          <w:snapToGrid w:val="0"/>
        </w:rPr>
        <w:tab/>
      </w:r>
      <w:r w:rsidRPr="00C25669">
        <w:t>General</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5C643AEE" w14:textId="77777777" w:rsidR="00635740" w:rsidRPr="00C25669" w:rsidRDefault="00635740" w:rsidP="00635740">
      <w:pPr>
        <w:pStyle w:val="Heading2"/>
        <w:rPr>
          <w:snapToGrid w:val="0"/>
        </w:rPr>
      </w:pPr>
      <w:bookmarkStart w:id="4490" w:name="_Toc21338389"/>
      <w:bookmarkStart w:id="4491" w:name="_Toc29808497"/>
      <w:bookmarkStart w:id="4492" w:name="_Toc37068416"/>
      <w:bookmarkStart w:id="4493" w:name="_Toc37083961"/>
      <w:bookmarkStart w:id="4494" w:name="_Toc37084303"/>
      <w:bookmarkStart w:id="4495" w:name="_Toc40209665"/>
      <w:bookmarkStart w:id="4496" w:name="_Toc40210007"/>
      <w:bookmarkStart w:id="4497" w:name="_Toc45892966"/>
      <w:bookmarkStart w:id="4498" w:name="_Toc53176831"/>
      <w:bookmarkStart w:id="4499" w:name="_Toc61121159"/>
      <w:bookmarkStart w:id="4500" w:name="_Toc67918355"/>
      <w:bookmarkStart w:id="4501" w:name="_Toc76298425"/>
      <w:bookmarkStart w:id="4502" w:name="_Toc76572437"/>
      <w:bookmarkStart w:id="4503" w:name="_Toc76652304"/>
      <w:bookmarkStart w:id="4504" w:name="_Toc76653142"/>
      <w:bookmarkStart w:id="4505" w:name="_Toc83742415"/>
      <w:bookmarkStart w:id="4506" w:name="_Toc91440905"/>
      <w:bookmarkStart w:id="4507" w:name="_Toc98849695"/>
      <w:bookmarkStart w:id="4508" w:name="_Toc106543549"/>
      <w:bookmarkStart w:id="4509" w:name="_Toc106737647"/>
      <w:bookmarkStart w:id="4510" w:name="_Toc107233414"/>
      <w:bookmarkStart w:id="4511" w:name="_Toc107235032"/>
      <w:bookmarkStart w:id="4512" w:name="_Toc107420002"/>
      <w:bookmarkStart w:id="4513" w:name="_Toc107477300"/>
      <w:bookmarkStart w:id="4514" w:name="_Toc123057992"/>
      <w:bookmarkStart w:id="4515" w:name="_Toc124256685"/>
      <w:bookmarkStart w:id="4516" w:name="_Toc131734998"/>
      <w:bookmarkStart w:id="4517" w:name="_Toc137372775"/>
      <w:bookmarkStart w:id="4518" w:name="_Toc138885161"/>
      <w:bookmarkStart w:id="4519" w:name="_Toc145690664"/>
      <w:bookmarkStart w:id="4520" w:name="_Toc155382219"/>
      <w:bookmarkStart w:id="4521" w:name="_Toc161754011"/>
      <w:bookmarkStart w:id="4522" w:name="_Toc161754632"/>
      <w:bookmarkStart w:id="4523" w:name="_Toc163202205"/>
      <w:bookmarkStart w:id="4524" w:name="_Toc169888493"/>
      <w:bookmarkStart w:id="4525" w:name="_Toc171551682"/>
      <w:bookmarkStart w:id="4526" w:name="_Toc176775404"/>
      <w:bookmarkStart w:id="4527" w:name="_Toc187243999"/>
      <w:bookmarkStart w:id="4528" w:name="_Toc193201548"/>
      <w:r w:rsidRPr="00C25669">
        <w:rPr>
          <w:snapToGrid w:val="0"/>
        </w:rPr>
        <w:t>A.1.1</w:t>
      </w:r>
      <w:r w:rsidRPr="00C25669">
        <w:rPr>
          <w:snapToGrid w:val="0"/>
        </w:rPr>
        <w:tab/>
        <w:t>Throughput definition</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4529" w:name="_Toc123057993"/>
      <w:bookmarkStart w:id="4530" w:name="_Toc124256686"/>
      <w:bookmarkStart w:id="4531" w:name="_Toc131734999"/>
      <w:bookmarkStart w:id="4532" w:name="_Toc137372776"/>
      <w:bookmarkStart w:id="4533" w:name="_Toc138885162"/>
      <w:bookmarkStart w:id="4534" w:name="_Toc145690665"/>
      <w:bookmarkStart w:id="4535" w:name="_Toc155382220"/>
      <w:bookmarkStart w:id="4536" w:name="_Toc161754012"/>
      <w:bookmarkStart w:id="4537" w:name="_Toc161754633"/>
      <w:bookmarkStart w:id="4538" w:name="_Toc163202206"/>
      <w:bookmarkStart w:id="4539" w:name="_Toc169888494"/>
      <w:bookmarkStart w:id="4540" w:name="_Toc171551683"/>
      <w:bookmarkStart w:id="4541" w:name="_Toc176775405"/>
      <w:bookmarkStart w:id="4542" w:name="_Toc187244000"/>
      <w:bookmarkStart w:id="4543" w:name="_Toc193201549"/>
      <w:r w:rsidRPr="00C25669">
        <w:t>A.</w:t>
      </w:r>
      <w:r>
        <w:t>2</w:t>
      </w:r>
      <w:r w:rsidRPr="00C25669">
        <w:rPr>
          <w:rFonts w:hint="eastAsia"/>
          <w:snapToGrid w:val="0"/>
        </w:rPr>
        <w:tab/>
      </w:r>
      <w:r w:rsidR="00E13F74">
        <w:t>U</w:t>
      </w:r>
      <w:r w:rsidRPr="00C25669">
        <w:t>L reference measurement channels</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6414DD73" w14:textId="77777777" w:rsidR="00AA6209" w:rsidRDefault="00AA6209" w:rsidP="00AA6209">
      <w:pPr>
        <w:pStyle w:val="Heading2"/>
      </w:pPr>
      <w:bookmarkStart w:id="4544" w:name="_Toc27478673"/>
      <w:bookmarkStart w:id="4545" w:name="_Toc36227387"/>
      <w:bookmarkStart w:id="4546" w:name="_Toc161754013"/>
      <w:bookmarkStart w:id="4547" w:name="_Toc161754634"/>
      <w:bookmarkStart w:id="4548" w:name="_Toc163202207"/>
      <w:bookmarkStart w:id="4549" w:name="_Toc169888495"/>
      <w:bookmarkStart w:id="4550" w:name="_Toc171551684"/>
      <w:bookmarkStart w:id="4551" w:name="_Toc176775406"/>
      <w:bookmarkStart w:id="4552" w:name="_Toc187244001"/>
      <w:bookmarkStart w:id="4553" w:name="_Toc193201550"/>
      <w:r>
        <w:t>A.2.1</w:t>
      </w:r>
      <w:r>
        <w:tab/>
        <w:t>General</w:t>
      </w:r>
      <w:bookmarkEnd w:id="4544"/>
      <w:bookmarkEnd w:id="4545"/>
      <w:bookmarkEnd w:id="4546"/>
      <w:bookmarkEnd w:id="4547"/>
      <w:bookmarkEnd w:id="4548"/>
      <w:bookmarkEnd w:id="4549"/>
      <w:bookmarkEnd w:id="4550"/>
      <w:bookmarkEnd w:id="4551"/>
      <w:bookmarkEnd w:id="4552"/>
      <w:bookmarkEnd w:id="4553"/>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037BD032" w14:textId="5CD878DD" w:rsidR="00155BE5" w:rsidRDefault="00155BE5" w:rsidP="00155BE5">
      <w:pPr>
        <w:pStyle w:val="Heading2"/>
      </w:pPr>
      <w:bookmarkStart w:id="4554" w:name="_Toc27478674"/>
      <w:bookmarkStart w:id="4555" w:name="_Toc36227388"/>
      <w:bookmarkStart w:id="4556" w:name="_Toc161754014"/>
      <w:bookmarkStart w:id="4557" w:name="_Toc161754635"/>
      <w:bookmarkStart w:id="4558" w:name="_Toc163202208"/>
      <w:bookmarkStart w:id="4559" w:name="_Toc169888496"/>
      <w:bookmarkStart w:id="4560" w:name="_Toc171551685"/>
      <w:bookmarkStart w:id="4561" w:name="_Toc176775407"/>
      <w:bookmarkStart w:id="4562" w:name="_Toc187244002"/>
      <w:bookmarkStart w:id="4563" w:name="_Toc193201551"/>
      <w:r>
        <w:lastRenderedPageBreak/>
        <w:t>A.2.2</w:t>
      </w:r>
      <w:r>
        <w:tab/>
      </w:r>
      <w:bookmarkEnd w:id="4554"/>
      <w:bookmarkEnd w:id="4555"/>
      <w:bookmarkEnd w:id="4556"/>
      <w:bookmarkEnd w:id="4557"/>
      <w:bookmarkEnd w:id="4558"/>
      <w:bookmarkEnd w:id="4559"/>
      <w:bookmarkEnd w:id="4560"/>
      <w:r w:rsidR="00041B27">
        <w:t>Reference measurement channels for FR1-NTN FDD</w:t>
      </w:r>
      <w:bookmarkEnd w:id="4561"/>
      <w:bookmarkEnd w:id="4562"/>
      <w:bookmarkEnd w:id="4563"/>
    </w:p>
    <w:p w14:paraId="3FEECB9B" w14:textId="77777777" w:rsidR="00155BE5" w:rsidRDefault="00155BE5" w:rsidP="00155BE5">
      <w:pPr>
        <w:pStyle w:val="Heading3"/>
      </w:pPr>
      <w:bookmarkStart w:id="4564" w:name="_Toc27478675"/>
      <w:bookmarkStart w:id="4565" w:name="_Toc36227389"/>
      <w:bookmarkStart w:id="4566" w:name="_Toc161754015"/>
      <w:bookmarkStart w:id="4567" w:name="_Toc161754636"/>
      <w:bookmarkStart w:id="4568" w:name="_Toc163202209"/>
      <w:bookmarkStart w:id="4569" w:name="_Toc169888497"/>
      <w:bookmarkStart w:id="4570" w:name="_Toc171551686"/>
      <w:bookmarkStart w:id="4571" w:name="_Toc176775408"/>
      <w:bookmarkStart w:id="4572" w:name="_Toc187244003"/>
      <w:bookmarkStart w:id="4573" w:name="_Toc193201552"/>
      <w:r>
        <w:t>A.2.2.1</w:t>
      </w:r>
      <w:r>
        <w:tab/>
        <w:t>DFT-s-OFDM Pi/2-BPSK</w:t>
      </w:r>
      <w:bookmarkEnd w:id="4564"/>
      <w:bookmarkEnd w:id="4565"/>
      <w:bookmarkEnd w:id="4566"/>
      <w:bookmarkEnd w:id="4567"/>
      <w:bookmarkEnd w:id="4568"/>
      <w:bookmarkEnd w:id="4569"/>
      <w:bookmarkEnd w:id="4570"/>
      <w:bookmarkEnd w:id="4571"/>
      <w:bookmarkEnd w:id="4572"/>
      <w:bookmarkEnd w:id="4573"/>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4574" w:name="_Toc27478676"/>
      <w:bookmarkStart w:id="4575" w:name="_Toc36227390"/>
      <w:bookmarkStart w:id="4576" w:name="_Toc161754016"/>
      <w:bookmarkStart w:id="4577" w:name="_Toc161754637"/>
      <w:bookmarkStart w:id="4578" w:name="_Toc163202210"/>
      <w:bookmarkStart w:id="4579" w:name="_Toc169888498"/>
      <w:bookmarkStart w:id="4580" w:name="_Toc171551687"/>
      <w:bookmarkStart w:id="4581" w:name="_Toc176775409"/>
      <w:bookmarkStart w:id="4582" w:name="_Toc187244004"/>
      <w:bookmarkStart w:id="4583" w:name="_Toc193201553"/>
      <w:r>
        <w:lastRenderedPageBreak/>
        <w:t>A.2.2.2</w:t>
      </w:r>
      <w:r>
        <w:tab/>
        <w:t>DFT-s-OFDM QPSK</w:t>
      </w:r>
      <w:bookmarkEnd w:id="4574"/>
      <w:bookmarkEnd w:id="4575"/>
      <w:bookmarkEnd w:id="4576"/>
      <w:bookmarkEnd w:id="4577"/>
      <w:bookmarkEnd w:id="4578"/>
      <w:bookmarkEnd w:id="4579"/>
      <w:bookmarkEnd w:id="4580"/>
      <w:bookmarkEnd w:id="4581"/>
      <w:bookmarkEnd w:id="4582"/>
      <w:bookmarkEnd w:id="4583"/>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4584" w:name="_Toc27478677"/>
      <w:bookmarkStart w:id="4585" w:name="_Toc36227391"/>
      <w:bookmarkStart w:id="4586" w:name="_Toc161754017"/>
      <w:bookmarkStart w:id="4587" w:name="_Toc161754638"/>
      <w:bookmarkStart w:id="4588" w:name="_Toc163202211"/>
      <w:bookmarkStart w:id="4589" w:name="_Toc169888499"/>
      <w:bookmarkStart w:id="4590" w:name="_Toc171551688"/>
      <w:bookmarkStart w:id="4591" w:name="_Toc176775410"/>
      <w:bookmarkStart w:id="4592" w:name="_Toc187244005"/>
      <w:bookmarkStart w:id="4593" w:name="_Toc193201554"/>
      <w:r>
        <w:lastRenderedPageBreak/>
        <w:t>A.2.2.3</w:t>
      </w:r>
      <w:r>
        <w:tab/>
        <w:t>DFT-s-OFDM 16QAM</w:t>
      </w:r>
      <w:bookmarkEnd w:id="4584"/>
      <w:bookmarkEnd w:id="4585"/>
      <w:bookmarkEnd w:id="4586"/>
      <w:bookmarkEnd w:id="4587"/>
      <w:bookmarkEnd w:id="4588"/>
      <w:bookmarkEnd w:id="4589"/>
      <w:bookmarkEnd w:id="4590"/>
      <w:bookmarkEnd w:id="4591"/>
      <w:bookmarkEnd w:id="4592"/>
      <w:bookmarkEnd w:id="4593"/>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4594" w:name="_Toc27478678"/>
      <w:bookmarkStart w:id="4595" w:name="_Toc36227392"/>
      <w:bookmarkStart w:id="4596" w:name="_Toc161754018"/>
      <w:bookmarkStart w:id="4597" w:name="_Toc161754639"/>
      <w:bookmarkStart w:id="4598" w:name="_Toc163202212"/>
      <w:bookmarkStart w:id="4599" w:name="_Toc169888500"/>
      <w:bookmarkStart w:id="4600" w:name="_Toc171551689"/>
      <w:bookmarkStart w:id="4601" w:name="_Toc176775411"/>
      <w:bookmarkStart w:id="4602" w:name="_Toc187244006"/>
      <w:bookmarkStart w:id="4603" w:name="_Toc193201555"/>
      <w:r>
        <w:lastRenderedPageBreak/>
        <w:t>A.2.2.4</w:t>
      </w:r>
      <w:r>
        <w:tab/>
        <w:t>DFT-s-OFDM 64QAM</w:t>
      </w:r>
      <w:bookmarkEnd w:id="4594"/>
      <w:bookmarkEnd w:id="4595"/>
      <w:bookmarkEnd w:id="4596"/>
      <w:bookmarkEnd w:id="4597"/>
      <w:bookmarkEnd w:id="4598"/>
      <w:bookmarkEnd w:id="4599"/>
      <w:bookmarkEnd w:id="4600"/>
      <w:bookmarkEnd w:id="4601"/>
      <w:bookmarkEnd w:id="4602"/>
      <w:bookmarkEnd w:id="4603"/>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33F191C0" w:rsidR="00155BE5" w:rsidRDefault="00155BE5" w:rsidP="00155BE5">
      <w:pPr>
        <w:pStyle w:val="Heading3"/>
      </w:pPr>
      <w:bookmarkStart w:id="4604" w:name="_Toc27478679"/>
      <w:bookmarkStart w:id="4605" w:name="_Toc36227393"/>
      <w:bookmarkStart w:id="4606" w:name="_Toc161754019"/>
      <w:bookmarkStart w:id="4607" w:name="_Toc161754640"/>
      <w:bookmarkStart w:id="4608" w:name="_Toc163202213"/>
      <w:bookmarkStart w:id="4609" w:name="_Toc169888501"/>
      <w:bookmarkStart w:id="4610" w:name="_Toc171551690"/>
      <w:bookmarkStart w:id="4611" w:name="_Toc176775412"/>
      <w:bookmarkStart w:id="4612" w:name="_Toc187244007"/>
      <w:bookmarkStart w:id="4613" w:name="_Toc193201556"/>
      <w:r>
        <w:t>A.2.2.5</w:t>
      </w:r>
      <w:r>
        <w:tab/>
      </w:r>
      <w:bookmarkEnd w:id="4604"/>
      <w:bookmarkEnd w:id="4605"/>
      <w:bookmarkEnd w:id="4606"/>
      <w:bookmarkEnd w:id="4607"/>
      <w:bookmarkEnd w:id="4608"/>
      <w:bookmarkEnd w:id="4609"/>
      <w:bookmarkEnd w:id="4610"/>
      <w:bookmarkEnd w:id="4611"/>
      <w:bookmarkEnd w:id="4612"/>
      <w:r w:rsidR="00C74E8B">
        <w:t>Void</w:t>
      </w:r>
      <w:bookmarkEnd w:id="4613"/>
    </w:p>
    <w:p w14:paraId="6FC4ADB3" w14:textId="77777777" w:rsidR="00155BE5" w:rsidRDefault="00155BE5" w:rsidP="00155BE5">
      <w:pPr>
        <w:rPr>
          <w:lang w:val="en-US"/>
        </w:rPr>
      </w:pPr>
    </w:p>
    <w:p w14:paraId="6748A509" w14:textId="77777777" w:rsidR="00155BE5" w:rsidRDefault="00155BE5" w:rsidP="00155BE5">
      <w:pPr>
        <w:pStyle w:val="Heading3"/>
      </w:pPr>
      <w:bookmarkStart w:id="4614" w:name="_Toc27478680"/>
      <w:bookmarkStart w:id="4615" w:name="_Toc36227394"/>
      <w:bookmarkStart w:id="4616" w:name="_Toc161754020"/>
      <w:bookmarkStart w:id="4617" w:name="_Toc161754641"/>
      <w:bookmarkStart w:id="4618" w:name="_Toc163202214"/>
      <w:bookmarkStart w:id="4619" w:name="_Toc169888502"/>
      <w:bookmarkStart w:id="4620" w:name="_Toc171551691"/>
      <w:bookmarkStart w:id="4621" w:name="_Toc176775413"/>
      <w:bookmarkStart w:id="4622" w:name="_Toc187244008"/>
      <w:bookmarkStart w:id="4623" w:name="_Toc193201557"/>
      <w:r>
        <w:lastRenderedPageBreak/>
        <w:t>A.2.2.6</w:t>
      </w:r>
      <w:r>
        <w:tab/>
        <w:t>CP-OFDM QPSK</w:t>
      </w:r>
      <w:bookmarkEnd w:id="4614"/>
      <w:bookmarkEnd w:id="4615"/>
      <w:bookmarkEnd w:id="4616"/>
      <w:bookmarkEnd w:id="4617"/>
      <w:bookmarkEnd w:id="4618"/>
      <w:bookmarkEnd w:id="4619"/>
      <w:bookmarkEnd w:id="4620"/>
      <w:bookmarkEnd w:id="4621"/>
      <w:bookmarkEnd w:id="4622"/>
      <w:bookmarkEnd w:id="4623"/>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B44FC9">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4624" w:name="_Toc27478681"/>
      <w:bookmarkStart w:id="4625" w:name="_Toc36227395"/>
      <w:bookmarkStart w:id="4626" w:name="_Toc161754021"/>
      <w:bookmarkStart w:id="4627" w:name="_Toc161754642"/>
      <w:bookmarkStart w:id="4628" w:name="_Toc163202215"/>
      <w:bookmarkStart w:id="4629" w:name="_Toc169888503"/>
      <w:bookmarkStart w:id="4630" w:name="_Toc171551692"/>
      <w:bookmarkStart w:id="4631" w:name="_Toc176775414"/>
      <w:bookmarkStart w:id="4632" w:name="_Toc187244009"/>
      <w:bookmarkStart w:id="4633" w:name="_Toc193201558"/>
      <w:r>
        <w:lastRenderedPageBreak/>
        <w:t>A.2.2.7</w:t>
      </w:r>
      <w:r>
        <w:tab/>
        <w:t>CP-OFDM 16QAM</w:t>
      </w:r>
      <w:bookmarkEnd w:id="4624"/>
      <w:bookmarkEnd w:id="4625"/>
      <w:bookmarkEnd w:id="4626"/>
      <w:bookmarkEnd w:id="4627"/>
      <w:bookmarkEnd w:id="4628"/>
      <w:bookmarkEnd w:id="4629"/>
      <w:bookmarkEnd w:id="4630"/>
      <w:bookmarkEnd w:id="4631"/>
      <w:bookmarkEnd w:id="4632"/>
      <w:bookmarkEnd w:id="4633"/>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4634" w:name="_Toc27478682"/>
      <w:bookmarkStart w:id="4635" w:name="_Toc36227396"/>
      <w:bookmarkStart w:id="4636" w:name="_Toc161754022"/>
      <w:bookmarkStart w:id="4637" w:name="_Toc161754643"/>
      <w:bookmarkStart w:id="4638" w:name="_Toc163202216"/>
      <w:bookmarkStart w:id="4639" w:name="_Toc169888504"/>
      <w:bookmarkStart w:id="4640" w:name="_Toc171551693"/>
      <w:bookmarkStart w:id="4641" w:name="_Toc176775415"/>
      <w:bookmarkStart w:id="4642" w:name="_Toc187244010"/>
      <w:bookmarkStart w:id="4643" w:name="_Toc193201559"/>
      <w:r>
        <w:lastRenderedPageBreak/>
        <w:t>A.2.2.8</w:t>
      </w:r>
      <w:r>
        <w:tab/>
        <w:t>CP-OFDM 64QAM</w:t>
      </w:r>
      <w:bookmarkEnd w:id="4634"/>
      <w:bookmarkEnd w:id="4635"/>
      <w:bookmarkEnd w:id="4636"/>
      <w:bookmarkEnd w:id="4637"/>
      <w:bookmarkEnd w:id="4638"/>
      <w:bookmarkEnd w:id="4639"/>
      <w:bookmarkEnd w:id="4640"/>
      <w:bookmarkEnd w:id="4641"/>
      <w:bookmarkEnd w:id="4642"/>
      <w:bookmarkEnd w:id="4643"/>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03A8BFA7" w:rsidR="00155BE5" w:rsidRDefault="00155BE5" w:rsidP="00155BE5">
      <w:pPr>
        <w:pStyle w:val="Heading3"/>
      </w:pPr>
      <w:bookmarkStart w:id="4644" w:name="_Toc27478683"/>
      <w:bookmarkStart w:id="4645" w:name="_Toc36227397"/>
      <w:bookmarkStart w:id="4646" w:name="_Toc161754023"/>
      <w:bookmarkStart w:id="4647" w:name="_Toc161754644"/>
      <w:bookmarkStart w:id="4648" w:name="_Toc163202217"/>
      <w:bookmarkStart w:id="4649" w:name="_Toc169888505"/>
      <w:bookmarkStart w:id="4650" w:name="_Toc171551694"/>
      <w:bookmarkStart w:id="4651" w:name="_Toc176775416"/>
      <w:bookmarkStart w:id="4652" w:name="_Toc187244011"/>
      <w:bookmarkStart w:id="4653" w:name="_Toc193201560"/>
      <w:r>
        <w:t>A.2.2.9</w:t>
      </w:r>
      <w:r>
        <w:tab/>
      </w:r>
      <w:bookmarkEnd w:id="4644"/>
      <w:bookmarkEnd w:id="4645"/>
      <w:bookmarkEnd w:id="4646"/>
      <w:bookmarkEnd w:id="4647"/>
      <w:bookmarkEnd w:id="4648"/>
      <w:bookmarkEnd w:id="4649"/>
      <w:bookmarkEnd w:id="4650"/>
      <w:bookmarkEnd w:id="4651"/>
      <w:bookmarkEnd w:id="4652"/>
      <w:r w:rsidR="00C74E8B">
        <w:t>Void</w:t>
      </w:r>
      <w:bookmarkEnd w:id="4653"/>
    </w:p>
    <w:p w14:paraId="670E830D" w14:textId="77777777" w:rsidR="00AA6209" w:rsidRDefault="00AA6209" w:rsidP="00AA6209"/>
    <w:p w14:paraId="21052E02" w14:textId="77777777" w:rsidR="00041B27" w:rsidRDefault="00041B27" w:rsidP="00041B27">
      <w:pPr>
        <w:pStyle w:val="Heading2"/>
      </w:pPr>
      <w:bookmarkStart w:id="4654" w:name="_Toc176775417"/>
      <w:bookmarkStart w:id="4655" w:name="_Toc187244012"/>
      <w:bookmarkStart w:id="4656" w:name="_Toc193201561"/>
      <w:r>
        <w:lastRenderedPageBreak/>
        <w:t>A.2.3</w:t>
      </w:r>
      <w:r>
        <w:tab/>
        <w:t>Reference measurement channels for FR2-NTN FDD</w:t>
      </w:r>
      <w:bookmarkEnd w:id="4654"/>
      <w:bookmarkEnd w:id="4655"/>
      <w:bookmarkEnd w:id="4656"/>
    </w:p>
    <w:p w14:paraId="5EC2D85E" w14:textId="77777777" w:rsidR="00041B27" w:rsidRPr="00C04A08" w:rsidRDefault="00041B27" w:rsidP="00041B27">
      <w:pPr>
        <w:pStyle w:val="Heading3"/>
      </w:pPr>
      <w:bookmarkStart w:id="4657" w:name="_Toc114537336"/>
      <w:bookmarkStart w:id="4658" w:name="_Toc115257604"/>
      <w:bookmarkStart w:id="4659" w:name="_Toc123086924"/>
      <w:bookmarkStart w:id="4660" w:name="_Toc123088659"/>
      <w:bookmarkStart w:id="4661" w:name="_Toc124298315"/>
      <w:bookmarkStart w:id="4662" w:name="_Toc130575066"/>
      <w:bookmarkStart w:id="4663" w:name="_Toc131767476"/>
      <w:bookmarkStart w:id="4664" w:name="_Toc176775418"/>
      <w:bookmarkStart w:id="4665" w:name="_Toc187244013"/>
      <w:bookmarkStart w:id="4666" w:name="_Toc193201562"/>
      <w:r w:rsidRPr="00C04A08">
        <w:t>A.2.3.1</w:t>
      </w:r>
      <w:r w:rsidRPr="00C04A08">
        <w:tab/>
        <w:t>DFT-s-OFDM Pi/2-BPSK</w:t>
      </w:r>
      <w:bookmarkEnd w:id="4657"/>
      <w:bookmarkEnd w:id="4658"/>
      <w:bookmarkEnd w:id="4659"/>
      <w:bookmarkEnd w:id="4660"/>
      <w:bookmarkEnd w:id="4661"/>
      <w:bookmarkEnd w:id="4662"/>
      <w:bookmarkEnd w:id="4663"/>
      <w:bookmarkEnd w:id="4664"/>
      <w:bookmarkEnd w:id="4665"/>
      <w:bookmarkEnd w:id="4666"/>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B44FC9">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4667" w:name="_Toc21340979"/>
      <w:bookmarkStart w:id="4668" w:name="_Toc29805427"/>
      <w:bookmarkStart w:id="4669" w:name="_Toc36456636"/>
      <w:bookmarkStart w:id="4670" w:name="_Toc36469734"/>
      <w:bookmarkStart w:id="4671" w:name="_Toc37254151"/>
      <w:bookmarkStart w:id="4672" w:name="_Toc37323009"/>
      <w:bookmarkStart w:id="4673" w:name="_Toc37324415"/>
      <w:bookmarkStart w:id="4674" w:name="_Toc45889939"/>
      <w:bookmarkStart w:id="4675" w:name="_Toc52196619"/>
      <w:bookmarkStart w:id="4676" w:name="_Toc52197599"/>
      <w:bookmarkStart w:id="4677" w:name="_Toc53173322"/>
      <w:bookmarkStart w:id="4678" w:name="_Toc53173691"/>
      <w:bookmarkStart w:id="4679" w:name="_Toc61119693"/>
      <w:bookmarkStart w:id="4680" w:name="_Toc61120075"/>
      <w:bookmarkStart w:id="4681" w:name="_Toc67926146"/>
      <w:bookmarkStart w:id="4682" w:name="_Toc75273784"/>
      <w:bookmarkStart w:id="4683" w:name="_Toc76510684"/>
      <w:bookmarkStart w:id="4684" w:name="_Toc83129841"/>
      <w:bookmarkStart w:id="4685" w:name="_Toc90591373"/>
      <w:bookmarkStart w:id="4686" w:name="_Toc98864432"/>
      <w:bookmarkStart w:id="4687" w:name="_Toc99733681"/>
      <w:bookmarkStart w:id="4688" w:name="_Toc106577586"/>
      <w:bookmarkStart w:id="4689" w:name="_Toc114537337"/>
      <w:bookmarkStart w:id="4690" w:name="_Toc115257605"/>
      <w:bookmarkStart w:id="4691" w:name="_Toc123086925"/>
      <w:bookmarkStart w:id="4692" w:name="_Toc123088660"/>
      <w:bookmarkStart w:id="4693" w:name="_Toc124298316"/>
      <w:bookmarkStart w:id="4694" w:name="_Toc130575067"/>
      <w:bookmarkStart w:id="4695" w:name="_Toc131767477"/>
      <w:bookmarkStart w:id="4696" w:name="_Toc176775419"/>
      <w:bookmarkStart w:id="4697" w:name="_Toc187244014"/>
      <w:bookmarkStart w:id="4698" w:name="_Toc193201563"/>
      <w:r w:rsidRPr="00C04A08">
        <w:t>A.2.3.2</w:t>
      </w:r>
      <w:r w:rsidRPr="00C04A08">
        <w:tab/>
        <w:t>DFT-s-OFDM QPSK</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4699" w:name="_Toc21340980"/>
      <w:bookmarkStart w:id="4700" w:name="_Toc29805428"/>
      <w:bookmarkStart w:id="4701" w:name="_Toc36456637"/>
      <w:bookmarkStart w:id="4702" w:name="_Toc36469735"/>
      <w:bookmarkStart w:id="4703" w:name="_Toc37254152"/>
      <w:bookmarkStart w:id="4704" w:name="_Toc37323010"/>
      <w:bookmarkStart w:id="4705" w:name="_Toc37324416"/>
      <w:bookmarkStart w:id="4706" w:name="_Toc45889940"/>
      <w:bookmarkStart w:id="4707" w:name="_Toc52196620"/>
      <w:bookmarkStart w:id="4708" w:name="_Toc52197600"/>
      <w:bookmarkStart w:id="4709" w:name="_Toc53173323"/>
      <w:bookmarkStart w:id="4710" w:name="_Toc53173692"/>
      <w:bookmarkStart w:id="4711" w:name="_Toc61119694"/>
      <w:bookmarkStart w:id="4712" w:name="_Toc61120076"/>
      <w:bookmarkStart w:id="4713" w:name="_Toc67926147"/>
      <w:bookmarkStart w:id="4714" w:name="_Toc75273785"/>
      <w:bookmarkStart w:id="4715" w:name="_Toc76510685"/>
      <w:bookmarkStart w:id="4716" w:name="_Toc83129842"/>
      <w:bookmarkStart w:id="4717" w:name="_Toc90591374"/>
      <w:bookmarkStart w:id="4718" w:name="_Toc98864433"/>
      <w:bookmarkStart w:id="4719" w:name="_Toc99733682"/>
      <w:bookmarkStart w:id="4720" w:name="_Toc106577587"/>
      <w:bookmarkStart w:id="4721" w:name="_Toc114537338"/>
      <w:bookmarkStart w:id="4722" w:name="_Toc115257606"/>
      <w:bookmarkStart w:id="4723" w:name="_Toc123086926"/>
      <w:bookmarkStart w:id="4724" w:name="_Toc123088661"/>
      <w:bookmarkStart w:id="4725" w:name="_Toc124298317"/>
      <w:bookmarkStart w:id="4726" w:name="_Toc130575068"/>
      <w:bookmarkStart w:id="4727" w:name="_Toc131767478"/>
      <w:bookmarkStart w:id="4728" w:name="_Toc176775420"/>
      <w:bookmarkStart w:id="4729" w:name="_Toc187244015"/>
      <w:bookmarkStart w:id="4730" w:name="_Toc193201564"/>
      <w:r w:rsidRPr="00C04A08">
        <w:lastRenderedPageBreak/>
        <w:t>A.2.3.3</w:t>
      </w:r>
      <w:r w:rsidRPr="00C04A08">
        <w:tab/>
        <w:t>DFT-s-OFDM 16QAM</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4731" w:name="_Toc21340981"/>
      <w:bookmarkStart w:id="4732" w:name="_Toc29805429"/>
      <w:bookmarkStart w:id="4733" w:name="_Toc36456638"/>
      <w:bookmarkStart w:id="4734" w:name="_Toc36469736"/>
      <w:bookmarkStart w:id="4735" w:name="_Toc37254153"/>
      <w:bookmarkStart w:id="4736" w:name="_Toc37323011"/>
      <w:bookmarkStart w:id="4737" w:name="_Toc37324417"/>
      <w:bookmarkStart w:id="4738" w:name="_Toc45889941"/>
      <w:bookmarkStart w:id="4739" w:name="_Toc52196621"/>
      <w:bookmarkStart w:id="4740" w:name="_Toc52197601"/>
      <w:bookmarkStart w:id="4741" w:name="_Toc53173324"/>
      <w:bookmarkStart w:id="4742" w:name="_Toc53173693"/>
      <w:bookmarkStart w:id="4743" w:name="_Toc61119695"/>
      <w:bookmarkStart w:id="4744" w:name="_Toc61120077"/>
      <w:bookmarkStart w:id="4745" w:name="_Toc67926148"/>
      <w:bookmarkStart w:id="4746" w:name="_Toc75273786"/>
      <w:bookmarkStart w:id="4747" w:name="_Toc76510686"/>
      <w:bookmarkStart w:id="4748" w:name="_Toc83129843"/>
      <w:bookmarkStart w:id="4749" w:name="_Toc90591375"/>
      <w:bookmarkStart w:id="4750" w:name="_Toc98864434"/>
      <w:bookmarkStart w:id="4751" w:name="_Toc99733683"/>
      <w:bookmarkStart w:id="4752" w:name="_Toc106577588"/>
      <w:bookmarkStart w:id="4753" w:name="_Toc114537339"/>
      <w:bookmarkStart w:id="4754" w:name="_Toc115257607"/>
      <w:bookmarkStart w:id="4755" w:name="_Toc123086927"/>
      <w:bookmarkStart w:id="4756" w:name="_Toc123088662"/>
      <w:bookmarkStart w:id="4757" w:name="_Toc124298318"/>
      <w:bookmarkStart w:id="4758" w:name="_Toc130575069"/>
      <w:bookmarkStart w:id="4759" w:name="_Toc131767479"/>
      <w:bookmarkStart w:id="4760" w:name="_Toc176775421"/>
      <w:bookmarkStart w:id="4761" w:name="_Toc187244016"/>
      <w:bookmarkStart w:id="4762" w:name="_Toc193201565"/>
      <w:r w:rsidRPr="00C04A08">
        <w:t>A.2.3.4</w:t>
      </w:r>
      <w:r w:rsidRPr="00C04A08">
        <w:tab/>
        <w:t>DFT-s-OFDM 64QAM</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4763" w:name="_Toc21340982"/>
      <w:bookmarkStart w:id="4764" w:name="_Toc29805430"/>
      <w:bookmarkStart w:id="4765" w:name="_Toc36456639"/>
      <w:bookmarkStart w:id="4766" w:name="_Toc36469737"/>
      <w:bookmarkStart w:id="4767" w:name="_Toc37254154"/>
      <w:bookmarkStart w:id="4768" w:name="_Toc37323012"/>
      <w:bookmarkStart w:id="4769" w:name="_Toc37324418"/>
      <w:bookmarkStart w:id="4770" w:name="_Toc45889942"/>
      <w:bookmarkStart w:id="4771" w:name="_Toc52196622"/>
      <w:bookmarkStart w:id="4772" w:name="_Toc52197602"/>
      <w:bookmarkStart w:id="4773" w:name="_Toc53173325"/>
      <w:bookmarkStart w:id="4774" w:name="_Toc53173694"/>
      <w:bookmarkStart w:id="4775" w:name="_Toc61119696"/>
      <w:bookmarkStart w:id="4776" w:name="_Toc61120078"/>
      <w:bookmarkStart w:id="4777" w:name="_Toc67926149"/>
      <w:bookmarkStart w:id="4778" w:name="_Toc75273787"/>
      <w:bookmarkStart w:id="4779" w:name="_Toc76510687"/>
      <w:bookmarkStart w:id="4780" w:name="_Toc83129844"/>
      <w:bookmarkStart w:id="4781" w:name="_Toc90591376"/>
      <w:bookmarkStart w:id="4782" w:name="_Toc98864435"/>
      <w:bookmarkStart w:id="4783" w:name="_Toc99733684"/>
      <w:bookmarkStart w:id="4784" w:name="_Toc106577589"/>
      <w:bookmarkStart w:id="4785" w:name="_Toc114537340"/>
      <w:bookmarkStart w:id="4786" w:name="_Toc115257608"/>
      <w:bookmarkStart w:id="4787" w:name="_Toc123086928"/>
      <w:bookmarkStart w:id="4788" w:name="_Toc123088663"/>
      <w:bookmarkStart w:id="4789" w:name="_Toc124298319"/>
      <w:bookmarkStart w:id="4790" w:name="_Toc130575070"/>
      <w:bookmarkStart w:id="4791" w:name="_Toc131767480"/>
      <w:bookmarkStart w:id="4792" w:name="_Toc176775422"/>
      <w:bookmarkStart w:id="4793" w:name="_Toc187244017"/>
      <w:bookmarkStart w:id="4794" w:name="_Toc193201566"/>
      <w:r w:rsidRPr="00C04A08">
        <w:t>A.2.3.5</w:t>
      </w:r>
      <w:r w:rsidRPr="00C04A08">
        <w:tab/>
        <w:t>CP-OFDM QPSK</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 xml:space="preserve">Allocated resource </w:t>
            </w:r>
            <w:r w:rsidRPr="00835F44">
              <w:lastRenderedPageBreak/>
              <w:t>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lastRenderedPageBreak/>
              <w:t xml:space="preserve">DFT-s-OFDM Symbols </w:t>
            </w:r>
            <w:r w:rsidRPr="00835F44">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 xml:space="preserve">Number of code blocks </w:t>
            </w:r>
            <w:r w:rsidRPr="00835F44">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lastRenderedPageBreak/>
              <w:t xml:space="preserve">Total number </w:t>
            </w:r>
            <w:r w:rsidRPr="00835F44">
              <w:lastRenderedPageBreak/>
              <w:t>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lastRenderedPageBreak/>
              <w:t xml:space="preserve">Total modulated </w:t>
            </w:r>
            <w:r w:rsidRPr="00835F44">
              <w:lastRenderedPageBreak/>
              <w:t>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4795" w:name="_Toc21340983"/>
      <w:bookmarkStart w:id="4796" w:name="_Toc29805431"/>
      <w:bookmarkStart w:id="4797" w:name="_Toc36456640"/>
      <w:bookmarkStart w:id="4798" w:name="_Toc36469738"/>
      <w:bookmarkStart w:id="4799" w:name="_Toc37254155"/>
      <w:bookmarkStart w:id="4800" w:name="_Toc37323013"/>
      <w:bookmarkStart w:id="4801" w:name="_Toc37324419"/>
      <w:bookmarkStart w:id="4802" w:name="_Toc45889943"/>
      <w:bookmarkStart w:id="4803" w:name="_Toc52196623"/>
      <w:bookmarkStart w:id="4804" w:name="_Toc52197603"/>
      <w:bookmarkStart w:id="4805" w:name="_Toc53173326"/>
      <w:bookmarkStart w:id="4806" w:name="_Toc53173695"/>
      <w:bookmarkStart w:id="4807" w:name="_Toc61119697"/>
      <w:bookmarkStart w:id="4808" w:name="_Toc61120079"/>
      <w:bookmarkStart w:id="4809" w:name="_Toc67926150"/>
      <w:bookmarkStart w:id="4810" w:name="_Toc75273788"/>
      <w:bookmarkStart w:id="4811" w:name="_Toc76510688"/>
      <w:bookmarkStart w:id="4812" w:name="_Toc83129845"/>
      <w:bookmarkStart w:id="4813" w:name="_Toc90591377"/>
      <w:bookmarkStart w:id="4814" w:name="_Toc98864436"/>
      <w:bookmarkStart w:id="4815" w:name="_Toc99733685"/>
      <w:bookmarkStart w:id="4816" w:name="_Toc106577590"/>
      <w:bookmarkStart w:id="4817" w:name="_Toc114537341"/>
      <w:bookmarkStart w:id="4818" w:name="_Toc115257609"/>
      <w:bookmarkStart w:id="4819" w:name="_Toc123086929"/>
      <w:bookmarkStart w:id="4820" w:name="_Toc123088664"/>
      <w:bookmarkStart w:id="4821" w:name="_Toc124298320"/>
      <w:bookmarkStart w:id="4822" w:name="_Toc130575071"/>
      <w:bookmarkStart w:id="4823" w:name="_Toc131767481"/>
      <w:bookmarkStart w:id="4824" w:name="_Toc176775423"/>
      <w:bookmarkStart w:id="4825" w:name="_Toc187244018"/>
      <w:bookmarkStart w:id="4826" w:name="_Toc193201567"/>
      <w:r w:rsidRPr="00C04A08">
        <w:t>A.2.3.6</w:t>
      </w:r>
      <w:r w:rsidRPr="00C04A08">
        <w:tab/>
        <w:t>CP-OFDM 16QAM</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4827" w:name="_Toc21340984"/>
      <w:bookmarkStart w:id="4828" w:name="_Toc29805432"/>
      <w:bookmarkStart w:id="4829" w:name="_Toc36456641"/>
      <w:bookmarkStart w:id="4830" w:name="_Toc36469739"/>
      <w:bookmarkStart w:id="4831" w:name="_Toc37254156"/>
      <w:bookmarkStart w:id="4832" w:name="_Toc37323014"/>
      <w:bookmarkStart w:id="4833" w:name="_Toc37324420"/>
      <w:bookmarkStart w:id="4834" w:name="_Toc45889944"/>
      <w:bookmarkStart w:id="4835" w:name="_Toc52196624"/>
      <w:bookmarkStart w:id="4836" w:name="_Toc52197604"/>
      <w:bookmarkStart w:id="4837" w:name="_Toc53173327"/>
      <w:bookmarkStart w:id="4838" w:name="_Toc53173696"/>
      <w:bookmarkStart w:id="4839" w:name="_Toc61119698"/>
      <w:bookmarkStart w:id="4840" w:name="_Toc61120080"/>
      <w:bookmarkStart w:id="4841" w:name="_Toc67926151"/>
      <w:bookmarkStart w:id="4842" w:name="_Toc75273789"/>
      <w:bookmarkStart w:id="4843" w:name="_Toc76510689"/>
      <w:bookmarkStart w:id="4844" w:name="_Toc83129846"/>
      <w:bookmarkStart w:id="4845" w:name="_Toc90591378"/>
      <w:bookmarkStart w:id="4846" w:name="_Toc98864437"/>
      <w:bookmarkStart w:id="4847" w:name="_Toc99733686"/>
      <w:bookmarkStart w:id="4848" w:name="_Toc106577591"/>
      <w:bookmarkStart w:id="4849" w:name="_Toc114537342"/>
      <w:bookmarkStart w:id="4850" w:name="_Toc115257610"/>
      <w:bookmarkStart w:id="4851" w:name="_Toc123086930"/>
      <w:bookmarkStart w:id="4852" w:name="_Toc123088665"/>
      <w:bookmarkStart w:id="4853" w:name="_Toc124298321"/>
      <w:bookmarkStart w:id="4854" w:name="_Toc130575072"/>
      <w:bookmarkStart w:id="4855" w:name="_Toc131767482"/>
      <w:bookmarkStart w:id="4856" w:name="_Toc176775424"/>
      <w:bookmarkStart w:id="4857" w:name="_Toc187244019"/>
      <w:bookmarkStart w:id="4858" w:name="_Toc193201568"/>
      <w:r w:rsidRPr="00C04A08">
        <w:t>A.2.3.7</w:t>
      </w:r>
      <w:r w:rsidRPr="00C04A08">
        <w:tab/>
        <w:t>CP-OFDM 64QAM</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4859" w:name="_Toc21338393"/>
      <w:bookmarkStart w:id="4860" w:name="_Toc29808501"/>
      <w:bookmarkStart w:id="4861" w:name="_Toc37068420"/>
      <w:bookmarkStart w:id="4862" w:name="_Toc37083965"/>
      <w:bookmarkStart w:id="4863" w:name="_Toc37084307"/>
      <w:bookmarkStart w:id="4864" w:name="_Toc40209669"/>
      <w:bookmarkStart w:id="4865" w:name="_Toc40210011"/>
      <w:bookmarkStart w:id="4866" w:name="_Toc45892970"/>
      <w:bookmarkStart w:id="4867" w:name="_Toc53176835"/>
      <w:bookmarkStart w:id="4868" w:name="_Toc61121163"/>
      <w:bookmarkStart w:id="4869" w:name="_Toc67918359"/>
      <w:bookmarkStart w:id="4870" w:name="_Toc76298429"/>
      <w:bookmarkStart w:id="4871" w:name="_Toc76572441"/>
      <w:bookmarkStart w:id="4872" w:name="_Toc76652308"/>
      <w:bookmarkStart w:id="4873" w:name="_Toc76653146"/>
      <w:bookmarkStart w:id="4874" w:name="_Toc83742419"/>
      <w:bookmarkStart w:id="4875" w:name="_Toc91440909"/>
      <w:bookmarkStart w:id="4876" w:name="_Toc98849699"/>
      <w:bookmarkStart w:id="4877" w:name="_Toc106543553"/>
      <w:bookmarkStart w:id="4878" w:name="_Toc106737651"/>
      <w:bookmarkStart w:id="4879" w:name="_Toc107233418"/>
      <w:bookmarkStart w:id="4880" w:name="_Toc107235036"/>
      <w:bookmarkStart w:id="4881" w:name="_Toc107420006"/>
      <w:bookmarkStart w:id="4882" w:name="_Toc107477304"/>
      <w:bookmarkStart w:id="4883" w:name="_Toc123057994"/>
      <w:bookmarkStart w:id="4884" w:name="_Toc124256687"/>
      <w:bookmarkStart w:id="4885" w:name="_Toc131735000"/>
      <w:bookmarkStart w:id="4886" w:name="_Toc137372777"/>
      <w:bookmarkStart w:id="4887" w:name="_Toc138885163"/>
      <w:bookmarkStart w:id="4888" w:name="_Toc145690666"/>
      <w:bookmarkStart w:id="4889" w:name="_Toc155382221"/>
      <w:bookmarkStart w:id="4890" w:name="_Toc161754024"/>
      <w:bookmarkStart w:id="4891" w:name="_Toc161754645"/>
      <w:bookmarkStart w:id="4892" w:name="_Toc163202218"/>
      <w:bookmarkStart w:id="4893" w:name="_Toc169888506"/>
      <w:bookmarkStart w:id="4894" w:name="_Toc171551695"/>
      <w:bookmarkStart w:id="4895" w:name="_Toc176775425"/>
      <w:bookmarkStart w:id="4896" w:name="_Toc187244020"/>
      <w:bookmarkStart w:id="4897" w:name="_Toc193201569"/>
      <w:r w:rsidRPr="00C25669">
        <w:t>A.3</w:t>
      </w:r>
      <w:r w:rsidRPr="00C25669">
        <w:rPr>
          <w:rFonts w:hint="eastAsia"/>
          <w:snapToGrid w:val="0"/>
        </w:rPr>
        <w:tab/>
      </w:r>
      <w:r w:rsidRPr="00C25669">
        <w:t>DL reference measurement channels</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33956CD8" w14:textId="77777777" w:rsidR="00635740" w:rsidRPr="00C25669" w:rsidRDefault="00635740" w:rsidP="00635740">
      <w:pPr>
        <w:pStyle w:val="Heading2"/>
      </w:pPr>
      <w:bookmarkStart w:id="4898" w:name="_Toc21338394"/>
      <w:bookmarkStart w:id="4899" w:name="_Toc29808502"/>
      <w:bookmarkStart w:id="4900" w:name="_Toc37068421"/>
      <w:bookmarkStart w:id="4901" w:name="_Toc37083966"/>
      <w:bookmarkStart w:id="4902" w:name="_Toc37084308"/>
      <w:bookmarkStart w:id="4903" w:name="_Toc40209670"/>
      <w:bookmarkStart w:id="4904" w:name="_Toc40210012"/>
      <w:bookmarkStart w:id="4905" w:name="_Toc45892971"/>
      <w:bookmarkStart w:id="4906" w:name="_Toc53176836"/>
      <w:bookmarkStart w:id="4907" w:name="_Toc61121164"/>
      <w:bookmarkStart w:id="4908" w:name="_Toc67918360"/>
      <w:bookmarkStart w:id="4909" w:name="_Toc76298430"/>
      <w:bookmarkStart w:id="4910" w:name="_Toc76572442"/>
      <w:bookmarkStart w:id="4911" w:name="_Toc76652309"/>
      <w:bookmarkStart w:id="4912" w:name="_Toc76653147"/>
      <w:bookmarkStart w:id="4913" w:name="_Toc83742420"/>
      <w:bookmarkStart w:id="4914" w:name="_Toc91440910"/>
      <w:bookmarkStart w:id="4915" w:name="_Toc98849700"/>
      <w:bookmarkStart w:id="4916" w:name="_Toc106543554"/>
      <w:bookmarkStart w:id="4917" w:name="_Toc106737652"/>
      <w:bookmarkStart w:id="4918" w:name="_Toc107233419"/>
      <w:bookmarkStart w:id="4919" w:name="_Toc107235037"/>
      <w:bookmarkStart w:id="4920" w:name="_Toc107420007"/>
      <w:bookmarkStart w:id="4921" w:name="_Toc107477305"/>
      <w:bookmarkStart w:id="4922" w:name="_Toc123057995"/>
      <w:bookmarkStart w:id="4923" w:name="_Toc124256688"/>
      <w:bookmarkStart w:id="4924" w:name="_Toc131735001"/>
      <w:bookmarkStart w:id="4925" w:name="_Toc137372778"/>
      <w:bookmarkStart w:id="4926" w:name="_Toc138885164"/>
      <w:bookmarkStart w:id="4927" w:name="_Toc145690667"/>
      <w:bookmarkStart w:id="4928" w:name="_Toc155382222"/>
      <w:bookmarkStart w:id="4929" w:name="_Toc161754025"/>
      <w:bookmarkStart w:id="4930" w:name="_Toc161754646"/>
      <w:bookmarkStart w:id="4931" w:name="_Toc163202219"/>
      <w:bookmarkStart w:id="4932" w:name="_Toc169888507"/>
      <w:bookmarkStart w:id="4933" w:name="_Toc171551696"/>
      <w:bookmarkStart w:id="4934" w:name="_Toc176775426"/>
      <w:bookmarkStart w:id="4935" w:name="_Toc187244021"/>
      <w:bookmarkStart w:id="4936" w:name="_Toc193201570"/>
      <w:r w:rsidRPr="00C25669">
        <w:t>A.3.1</w:t>
      </w:r>
      <w:r w:rsidRPr="00C25669">
        <w:rPr>
          <w:rFonts w:hint="eastAsia"/>
          <w:snapToGrid w:val="0"/>
        </w:rPr>
        <w:tab/>
      </w:r>
      <w:r w:rsidRPr="00C25669">
        <w:t>General</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Unless otherwise stated, no user data is scheduled on slot #0 within 20 ms in order to avoid SSB and PDSCH transmissions in one slot and simplify test configuration.</w:t>
      </w:r>
    </w:p>
    <w:p w14:paraId="10E0836D" w14:textId="77777777" w:rsidR="00635740" w:rsidRPr="00C25669" w:rsidRDefault="00635740" w:rsidP="00635740">
      <w:pPr>
        <w:pStyle w:val="Heading2"/>
      </w:pPr>
      <w:bookmarkStart w:id="4937" w:name="_Toc21338395"/>
      <w:bookmarkStart w:id="4938" w:name="_Toc29808503"/>
      <w:bookmarkStart w:id="4939" w:name="_Toc37068422"/>
      <w:bookmarkStart w:id="4940" w:name="_Toc37083967"/>
      <w:bookmarkStart w:id="4941" w:name="_Toc37084309"/>
      <w:bookmarkStart w:id="4942" w:name="_Toc40209671"/>
      <w:bookmarkStart w:id="4943" w:name="_Toc40210013"/>
      <w:bookmarkStart w:id="4944" w:name="_Toc45892972"/>
      <w:bookmarkStart w:id="4945" w:name="_Toc53176837"/>
      <w:bookmarkStart w:id="4946" w:name="_Toc61121165"/>
      <w:bookmarkStart w:id="4947" w:name="_Toc67918361"/>
      <w:bookmarkStart w:id="4948" w:name="_Toc76298431"/>
      <w:bookmarkStart w:id="4949" w:name="_Toc76572443"/>
      <w:bookmarkStart w:id="4950" w:name="_Toc76652310"/>
      <w:bookmarkStart w:id="4951" w:name="_Toc76653148"/>
      <w:bookmarkStart w:id="4952" w:name="_Toc83742421"/>
      <w:bookmarkStart w:id="4953" w:name="_Toc91440911"/>
      <w:bookmarkStart w:id="4954" w:name="_Toc98849701"/>
      <w:bookmarkStart w:id="4955" w:name="_Toc106543555"/>
      <w:bookmarkStart w:id="4956" w:name="_Toc106737653"/>
      <w:bookmarkStart w:id="4957" w:name="_Toc107233420"/>
      <w:bookmarkStart w:id="4958" w:name="_Toc107235038"/>
      <w:bookmarkStart w:id="4959" w:name="_Toc107420008"/>
      <w:bookmarkStart w:id="4960" w:name="_Toc107477306"/>
      <w:bookmarkStart w:id="4961" w:name="_Toc123057996"/>
      <w:bookmarkStart w:id="4962" w:name="_Toc124256689"/>
      <w:bookmarkStart w:id="4963" w:name="_Toc131735002"/>
      <w:bookmarkStart w:id="4964" w:name="_Toc137372779"/>
      <w:bookmarkStart w:id="4965" w:name="_Toc138885165"/>
      <w:bookmarkStart w:id="4966" w:name="_Toc145690668"/>
      <w:bookmarkStart w:id="4967" w:name="_Toc155382223"/>
      <w:bookmarkStart w:id="4968" w:name="_Toc161754026"/>
      <w:bookmarkStart w:id="4969" w:name="_Toc161754647"/>
      <w:bookmarkStart w:id="4970" w:name="_Toc163202220"/>
      <w:bookmarkStart w:id="4971" w:name="_Toc169888508"/>
      <w:bookmarkStart w:id="4972" w:name="_Toc171551697"/>
      <w:bookmarkStart w:id="4973" w:name="_Toc176775427"/>
      <w:bookmarkStart w:id="4974" w:name="_Toc187244022"/>
      <w:bookmarkStart w:id="4975" w:name="_Toc193201571"/>
      <w:r w:rsidRPr="00C25669">
        <w:t>A.3.2</w:t>
      </w:r>
      <w:r w:rsidRPr="00C25669">
        <w:rPr>
          <w:rFonts w:hint="eastAsia"/>
          <w:snapToGrid w:val="0"/>
        </w:rPr>
        <w:tab/>
      </w:r>
      <w:r w:rsidRPr="00C25669">
        <w:t>Reference measurement channels for PDSCH performance requirements</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4976" w:name="_Toc21338396"/>
      <w:bookmarkStart w:id="4977" w:name="_Toc29808504"/>
      <w:bookmarkStart w:id="4978" w:name="_Toc37068423"/>
      <w:bookmarkStart w:id="4979" w:name="_Toc37083968"/>
      <w:bookmarkStart w:id="4980" w:name="_Toc37084310"/>
      <w:bookmarkStart w:id="4981" w:name="_Toc40209672"/>
      <w:bookmarkStart w:id="4982" w:name="_Toc40210014"/>
      <w:bookmarkStart w:id="4983" w:name="_Toc45892973"/>
      <w:bookmarkStart w:id="4984" w:name="_Toc53176838"/>
      <w:bookmarkStart w:id="4985" w:name="_Toc61121166"/>
      <w:bookmarkStart w:id="4986" w:name="_Toc67918362"/>
      <w:bookmarkStart w:id="4987" w:name="_Toc76298432"/>
      <w:bookmarkStart w:id="4988" w:name="_Toc76572444"/>
      <w:bookmarkStart w:id="4989" w:name="_Toc76652311"/>
      <w:bookmarkStart w:id="4990" w:name="_Toc76653149"/>
      <w:bookmarkStart w:id="4991" w:name="_Toc83742422"/>
      <w:bookmarkStart w:id="4992" w:name="_Toc91440912"/>
      <w:bookmarkStart w:id="4993" w:name="_Toc98849702"/>
      <w:bookmarkStart w:id="4994" w:name="_Toc106543556"/>
      <w:bookmarkStart w:id="4995" w:name="_Toc106737654"/>
      <w:bookmarkStart w:id="4996" w:name="_Toc107233421"/>
      <w:bookmarkStart w:id="4997" w:name="_Toc107235039"/>
      <w:bookmarkStart w:id="4998" w:name="_Toc107420009"/>
      <w:bookmarkStart w:id="4999" w:name="_Toc107477307"/>
      <w:bookmarkStart w:id="5000" w:name="_Toc123057997"/>
      <w:bookmarkStart w:id="5001" w:name="_Toc124256690"/>
      <w:bookmarkStart w:id="5002" w:name="_Toc131735003"/>
      <w:bookmarkStart w:id="5003" w:name="_Toc137372780"/>
      <w:bookmarkStart w:id="5004" w:name="_Toc138885166"/>
      <w:bookmarkStart w:id="5005" w:name="_Toc145690669"/>
      <w:bookmarkStart w:id="5006" w:name="_Toc155382224"/>
      <w:bookmarkStart w:id="5007" w:name="_Toc161754027"/>
      <w:bookmarkStart w:id="5008" w:name="_Toc161754648"/>
      <w:bookmarkStart w:id="5009" w:name="_Toc163202221"/>
      <w:bookmarkStart w:id="5010" w:name="_Toc169888509"/>
      <w:bookmarkStart w:id="5011" w:name="_Toc171551698"/>
      <w:bookmarkStart w:id="5012" w:name="_Toc176775428"/>
      <w:bookmarkStart w:id="5013" w:name="_Toc187244023"/>
      <w:bookmarkStart w:id="5014" w:name="_Toc193201572"/>
      <w:r w:rsidRPr="00C25669">
        <w:lastRenderedPageBreak/>
        <w:t>A.3.2.1</w:t>
      </w:r>
      <w:r w:rsidRPr="00C25669">
        <w:rPr>
          <w:rFonts w:hint="eastAsia"/>
          <w:snapToGrid w:val="0"/>
        </w:rPr>
        <w:tab/>
      </w:r>
      <w:r w:rsidRPr="00C25669">
        <w:t>FDD</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41C21567" w14:textId="77777777" w:rsidR="00635740" w:rsidRPr="00C25669" w:rsidRDefault="00635740" w:rsidP="007222DC">
      <w:pPr>
        <w:pStyle w:val="Heading4"/>
      </w:pPr>
      <w:bookmarkStart w:id="5015" w:name="_Toc21338397"/>
      <w:bookmarkStart w:id="5016" w:name="_Toc29808505"/>
      <w:bookmarkStart w:id="5017" w:name="_Toc37068424"/>
      <w:bookmarkStart w:id="5018" w:name="_Toc37083969"/>
      <w:bookmarkStart w:id="5019" w:name="_Toc37084311"/>
      <w:bookmarkStart w:id="5020" w:name="_Toc40209673"/>
      <w:bookmarkStart w:id="5021" w:name="_Toc40210015"/>
      <w:bookmarkStart w:id="5022" w:name="_Toc45892974"/>
      <w:bookmarkStart w:id="5023" w:name="_Toc53176839"/>
      <w:bookmarkStart w:id="5024" w:name="_Toc61121167"/>
      <w:bookmarkStart w:id="5025" w:name="_Toc67918363"/>
      <w:bookmarkStart w:id="5026" w:name="_Toc76298433"/>
      <w:bookmarkStart w:id="5027" w:name="_Toc76572445"/>
      <w:bookmarkStart w:id="5028" w:name="_Toc76652312"/>
      <w:bookmarkStart w:id="5029" w:name="_Toc76653150"/>
      <w:bookmarkStart w:id="5030" w:name="_Toc83742423"/>
      <w:bookmarkStart w:id="5031" w:name="_Toc91440913"/>
      <w:bookmarkStart w:id="5032" w:name="_Toc98849703"/>
      <w:bookmarkStart w:id="5033" w:name="_Toc106543557"/>
      <w:bookmarkStart w:id="5034" w:name="_Toc106737655"/>
      <w:bookmarkStart w:id="5035" w:name="_Toc107233422"/>
      <w:bookmarkStart w:id="5036" w:name="_Toc107235040"/>
      <w:bookmarkStart w:id="5037" w:name="_Toc107420010"/>
      <w:bookmarkStart w:id="5038" w:name="_Toc107477308"/>
      <w:bookmarkStart w:id="5039" w:name="_Toc123057998"/>
      <w:bookmarkStart w:id="5040" w:name="_Toc124256691"/>
      <w:bookmarkStart w:id="5041" w:name="_Toc131735004"/>
      <w:bookmarkStart w:id="5042" w:name="_Toc137372781"/>
      <w:bookmarkStart w:id="5043" w:name="_Toc138885167"/>
      <w:bookmarkStart w:id="5044" w:name="_Toc145690670"/>
      <w:bookmarkStart w:id="5045" w:name="_Toc155382225"/>
      <w:bookmarkStart w:id="5046" w:name="_Toc161754028"/>
      <w:bookmarkStart w:id="5047" w:name="_Toc161754649"/>
      <w:bookmarkStart w:id="5048" w:name="_Toc163202222"/>
      <w:bookmarkStart w:id="5049" w:name="_Toc169888510"/>
      <w:bookmarkStart w:id="5050" w:name="_Toc171551699"/>
      <w:bookmarkStart w:id="5051" w:name="_Toc176775429"/>
      <w:bookmarkStart w:id="5052" w:name="_Toc187244024"/>
      <w:bookmarkStart w:id="5053" w:name="_Toc193201573"/>
      <w:r w:rsidRPr="00C25669">
        <w:t>A.3.2.1.1</w:t>
      </w:r>
      <w:r w:rsidRPr="00C25669">
        <w:rPr>
          <w:rFonts w:hint="eastAsia"/>
          <w:snapToGrid w:val="0"/>
        </w:rPr>
        <w:tab/>
      </w:r>
      <w:r w:rsidRPr="00C25669">
        <w:t>Reference measurement channels for SCS 15 kHz FR1</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635740" w:rsidRPr="00C25669" w14:paraId="3FC34AD5" w14:textId="77777777" w:rsidTr="007159D8">
        <w:trPr>
          <w:jc w:val="center"/>
        </w:trPr>
        <w:tc>
          <w:tcPr>
            <w:tcW w:w="1235"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3" w:type="pct"/>
            <w:gridSpan w:val="5"/>
            <w:shd w:val="clear" w:color="auto" w:fill="auto"/>
            <w:vAlign w:val="center"/>
          </w:tcPr>
          <w:p w14:paraId="14B35B53" w14:textId="77777777" w:rsidR="00635740" w:rsidRPr="00C25669" w:rsidRDefault="00635740" w:rsidP="007159D8">
            <w:pPr>
              <w:pStyle w:val="TAH"/>
            </w:pPr>
            <w:r w:rsidRPr="00C25669">
              <w:t>Value</w:t>
            </w:r>
          </w:p>
        </w:tc>
      </w:tr>
      <w:tr w:rsidR="00635740" w:rsidRPr="00C25669" w14:paraId="10B46461" w14:textId="77777777" w:rsidTr="008B6911">
        <w:trPr>
          <w:jc w:val="center"/>
        </w:trPr>
        <w:tc>
          <w:tcPr>
            <w:tcW w:w="1235" w:type="pct"/>
            <w:vAlign w:val="center"/>
          </w:tcPr>
          <w:p w14:paraId="421A9263" w14:textId="77777777" w:rsidR="00635740" w:rsidRPr="00C25669" w:rsidRDefault="00635740" w:rsidP="007159D8">
            <w:pPr>
              <w:pStyle w:val="TAL"/>
            </w:pPr>
            <w:r w:rsidRPr="00C25669">
              <w:t>Reference channel</w:t>
            </w:r>
          </w:p>
        </w:tc>
        <w:tc>
          <w:tcPr>
            <w:tcW w:w="362" w:type="pct"/>
            <w:vAlign w:val="center"/>
          </w:tcPr>
          <w:p w14:paraId="106EC4F9" w14:textId="77777777" w:rsidR="00635740" w:rsidRPr="00C25669" w:rsidRDefault="00635740" w:rsidP="007159D8">
            <w:pPr>
              <w:pStyle w:val="TAC"/>
              <w:rPr>
                <w:szCs w:val="18"/>
              </w:rPr>
            </w:pPr>
          </w:p>
        </w:tc>
        <w:tc>
          <w:tcPr>
            <w:tcW w:w="661" w:type="pct"/>
            <w:vAlign w:val="center"/>
          </w:tcPr>
          <w:p w14:paraId="0487323E" w14:textId="77777777" w:rsidR="00635740" w:rsidRPr="00C25669" w:rsidRDefault="00635740" w:rsidP="007159D8">
            <w:pPr>
              <w:pStyle w:val="TAC"/>
              <w:rPr>
                <w:szCs w:val="18"/>
              </w:rPr>
            </w:pPr>
            <w:r w:rsidRPr="00C25669">
              <w:rPr>
                <w:szCs w:val="18"/>
              </w:rPr>
              <w:t>R.PDSCH.1-1.1 FDD</w:t>
            </w:r>
          </w:p>
        </w:tc>
        <w:tc>
          <w:tcPr>
            <w:tcW w:w="661" w:type="pct"/>
            <w:vAlign w:val="center"/>
          </w:tcPr>
          <w:p w14:paraId="519F2753" w14:textId="77777777" w:rsidR="00635740" w:rsidRPr="00C25669" w:rsidRDefault="00635740" w:rsidP="007159D8">
            <w:pPr>
              <w:pStyle w:val="TAC"/>
            </w:pPr>
          </w:p>
        </w:tc>
        <w:tc>
          <w:tcPr>
            <w:tcW w:w="661" w:type="pct"/>
            <w:vAlign w:val="center"/>
          </w:tcPr>
          <w:p w14:paraId="61B47AD6" w14:textId="77777777" w:rsidR="00635740" w:rsidRPr="00C25669" w:rsidRDefault="00635740" w:rsidP="007159D8">
            <w:pPr>
              <w:pStyle w:val="TAC"/>
            </w:pPr>
          </w:p>
        </w:tc>
        <w:tc>
          <w:tcPr>
            <w:tcW w:w="747" w:type="pct"/>
            <w:vAlign w:val="center"/>
          </w:tcPr>
          <w:p w14:paraId="63D93BDB" w14:textId="77777777" w:rsidR="00635740" w:rsidRPr="00C25669" w:rsidRDefault="00635740" w:rsidP="007159D8">
            <w:pPr>
              <w:pStyle w:val="TAC"/>
            </w:pPr>
          </w:p>
        </w:tc>
        <w:tc>
          <w:tcPr>
            <w:tcW w:w="673" w:type="pct"/>
            <w:vAlign w:val="center"/>
          </w:tcPr>
          <w:p w14:paraId="1FDA31C7" w14:textId="77777777" w:rsidR="00635740" w:rsidRPr="00C25669" w:rsidRDefault="00635740" w:rsidP="007159D8">
            <w:pPr>
              <w:pStyle w:val="TAC"/>
            </w:pPr>
          </w:p>
        </w:tc>
      </w:tr>
      <w:tr w:rsidR="00635740" w:rsidRPr="00C25669" w14:paraId="140CFCD0" w14:textId="77777777" w:rsidTr="008B6911">
        <w:trPr>
          <w:trHeight w:val="54"/>
          <w:jc w:val="center"/>
        </w:trPr>
        <w:tc>
          <w:tcPr>
            <w:tcW w:w="1235" w:type="pct"/>
            <w:vAlign w:val="center"/>
          </w:tcPr>
          <w:p w14:paraId="737BA2D8" w14:textId="77777777" w:rsidR="00635740" w:rsidRPr="00C25669" w:rsidRDefault="00635740" w:rsidP="007159D8">
            <w:pPr>
              <w:pStyle w:val="TAL"/>
            </w:pPr>
            <w:r w:rsidRPr="00C25669">
              <w:t>Channel bandwidth</w:t>
            </w:r>
          </w:p>
        </w:tc>
        <w:tc>
          <w:tcPr>
            <w:tcW w:w="362" w:type="pct"/>
            <w:vAlign w:val="center"/>
          </w:tcPr>
          <w:p w14:paraId="69232EDA" w14:textId="77777777" w:rsidR="00635740" w:rsidRPr="00C25669" w:rsidRDefault="00635740" w:rsidP="007159D8">
            <w:pPr>
              <w:pStyle w:val="TAC"/>
              <w:rPr>
                <w:rFonts w:cs="Arial"/>
                <w:szCs w:val="18"/>
              </w:rPr>
            </w:pPr>
            <w:r w:rsidRPr="00C25669">
              <w:rPr>
                <w:rFonts w:cs="Arial"/>
                <w:szCs w:val="18"/>
              </w:rPr>
              <w:t>MHz</w:t>
            </w:r>
          </w:p>
        </w:tc>
        <w:tc>
          <w:tcPr>
            <w:tcW w:w="661" w:type="pct"/>
            <w:vAlign w:val="center"/>
          </w:tcPr>
          <w:p w14:paraId="05C9611A" w14:textId="77777777" w:rsidR="00635740" w:rsidRPr="00C25669" w:rsidRDefault="00635740" w:rsidP="007159D8">
            <w:pPr>
              <w:pStyle w:val="TAC"/>
              <w:rPr>
                <w:rFonts w:cs="Arial"/>
                <w:szCs w:val="18"/>
              </w:rPr>
            </w:pPr>
            <w:r w:rsidRPr="00C25669">
              <w:rPr>
                <w:rFonts w:cs="Arial"/>
                <w:szCs w:val="18"/>
              </w:rPr>
              <w:t>10</w:t>
            </w:r>
          </w:p>
        </w:tc>
        <w:tc>
          <w:tcPr>
            <w:tcW w:w="661" w:type="pct"/>
            <w:vAlign w:val="center"/>
          </w:tcPr>
          <w:p w14:paraId="199ED83F" w14:textId="77777777" w:rsidR="00635740" w:rsidRPr="00C25669" w:rsidRDefault="00635740" w:rsidP="007159D8">
            <w:pPr>
              <w:pStyle w:val="TAC"/>
              <w:rPr>
                <w:rFonts w:cs="Arial"/>
              </w:rPr>
            </w:pPr>
          </w:p>
        </w:tc>
        <w:tc>
          <w:tcPr>
            <w:tcW w:w="661" w:type="pct"/>
            <w:vAlign w:val="center"/>
          </w:tcPr>
          <w:p w14:paraId="7DDAAC65" w14:textId="77777777" w:rsidR="00635740" w:rsidRPr="00C25669" w:rsidRDefault="00635740" w:rsidP="007159D8">
            <w:pPr>
              <w:pStyle w:val="TAC"/>
              <w:rPr>
                <w:rFonts w:cs="Arial"/>
              </w:rPr>
            </w:pPr>
          </w:p>
        </w:tc>
        <w:tc>
          <w:tcPr>
            <w:tcW w:w="747" w:type="pct"/>
            <w:vAlign w:val="center"/>
          </w:tcPr>
          <w:p w14:paraId="491491C8" w14:textId="77777777" w:rsidR="00635740" w:rsidRPr="00C25669" w:rsidRDefault="00635740" w:rsidP="007159D8">
            <w:pPr>
              <w:pStyle w:val="TAC"/>
              <w:rPr>
                <w:rFonts w:cs="Arial"/>
              </w:rPr>
            </w:pPr>
          </w:p>
        </w:tc>
        <w:tc>
          <w:tcPr>
            <w:tcW w:w="673" w:type="pct"/>
          </w:tcPr>
          <w:p w14:paraId="35297F7F" w14:textId="77777777" w:rsidR="00635740" w:rsidRPr="00C25669" w:rsidRDefault="00635740" w:rsidP="007159D8">
            <w:pPr>
              <w:pStyle w:val="TAC"/>
              <w:rPr>
                <w:rFonts w:cs="Arial"/>
              </w:rPr>
            </w:pPr>
          </w:p>
        </w:tc>
      </w:tr>
      <w:tr w:rsidR="00635740" w:rsidRPr="00C25669" w14:paraId="16106795" w14:textId="77777777" w:rsidTr="008B6911">
        <w:trPr>
          <w:trHeight w:val="54"/>
          <w:jc w:val="center"/>
        </w:trPr>
        <w:tc>
          <w:tcPr>
            <w:tcW w:w="1235" w:type="pct"/>
            <w:vAlign w:val="center"/>
          </w:tcPr>
          <w:p w14:paraId="514B6A97" w14:textId="77777777" w:rsidR="00635740" w:rsidRPr="00C25669" w:rsidRDefault="00635740" w:rsidP="007159D8">
            <w:pPr>
              <w:pStyle w:val="TAL"/>
              <w:rPr>
                <w:rFonts w:cs="Arial"/>
              </w:rPr>
            </w:pPr>
            <w:r w:rsidRPr="00C25669">
              <w:rPr>
                <w:rFonts w:cs="Arial"/>
              </w:rPr>
              <w:t>Subcarrier spacing</w:t>
            </w:r>
          </w:p>
        </w:tc>
        <w:tc>
          <w:tcPr>
            <w:tcW w:w="362" w:type="pct"/>
            <w:vAlign w:val="center"/>
          </w:tcPr>
          <w:p w14:paraId="5544F114" w14:textId="77777777" w:rsidR="00635740" w:rsidRPr="00C25669" w:rsidRDefault="00635740" w:rsidP="007159D8">
            <w:pPr>
              <w:pStyle w:val="TAC"/>
              <w:rPr>
                <w:rFonts w:cs="Arial"/>
                <w:szCs w:val="18"/>
              </w:rPr>
            </w:pPr>
            <w:r w:rsidRPr="00C25669">
              <w:rPr>
                <w:rFonts w:cs="Arial"/>
                <w:szCs w:val="18"/>
              </w:rPr>
              <w:t>kHz</w:t>
            </w:r>
          </w:p>
        </w:tc>
        <w:tc>
          <w:tcPr>
            <w:tcW w:w="661" w:type="pct"/>
            <w:vAlign w:val="center"/>
          </w:tcPr>
          <w:p w14:paraId="50E17E61" w14:textId="77777777" w:rsidR="00635740" w:rsidRPr="00C25669" w:rsidRDefault="00635740" w:rsidP="007159D8">
            <w:pPr>
              <w:pStyle w:val="TAC"/>
              <w:rPr>
                <w:rFonts w:cs="Arial"/>
                <w:szCs w:val="18"/>
              </w:rPr>
            </w:pPr>
            <w:r w:rsidRPr="00C25669">
              <w:rPr>
                <w:rFonts w:cs="Arial"/>
                <w:szCs w:val="18"/>
              </w:rPr>
              <w:t>15</w:t>
            </w:r>
          </w:p>
        </w:tc>
        <w:tc>
          <w:tcPr>
            <w:tcW w:w="661" w:type="pct"/>
            <w:vAlign w:val="center"/>
          </w:tcPr>
          <w:p w14:paraId="75BA4193" w14:textId="77777777" w:rsidR="00635740" w:rsidRPr="00C25669" w:rsidRDefault="00635740" w:rsidP="007159D8">
            <w:pPr>
              <w:pStyle w:val="TAC"/>
              <w:rPr>
                <w:rFonts w:cs="Arial"/>
              </w:rPr>
            </w:pPr>
          </w:p>
        </w:tc>
        <w:tc>
          <w:tcPr>
            <w:tcW w:w="661" w:type="pct"/>
            <w:vAlign w:val="center"/>
          </w:tcPr>
          <w:p w14:paraId="0572ABA7" w14:textId="77777777" w:rsidR="00635740" w:rsidRPr="00C25669" w:rsidRDefault="00635740" w:rsidP="007159D8">
            <w:pPr>
              <w:pStyle w:val="TAC"/>
              <w:rPr>
                <w:rFonts w:cs="Arial"/>
              </w:rPr>
            </w:pPr>
          </w:p>
        </w:tc>
        <w:tc>
          <w:tcPr>
            <w:tcW w:w="747" w:type="pct"/>
            <w:vAlign w:val="center"/>
          </w:tcPr>
          <w:p w14:paraId="1B2FD3E7" w14:textId="77777777" w:rsidR="00635740" w:rsidRPr="00C25669" w:rsidRDefault="00635740" w:rsidP="007159D8">
            <w:pPr>
              <w:pStyle w:val="TAC"/>
              <w:rPr>
                <w:rFonts w:cs="Arial"/>
              </w:rPr>
            </w:pPr>
          </w:p>
        </w:tc>
        <w:tc>
          <w:tcPr>
            <w:tcW w:w="673" w:type="pct"/>
          </w:tcPr>
          <w:p w14:paraId="14E0FB2B" w14:textId="77777777" w:rsidR="00635740" w:rsidRPr="00C25669" w:rsidRDefault="00635740" w:rsidP="007159D8">
            <w:pPr>
              <w:pStyle w:val="TAC"/>
              <w:rPr>
                <w:rFonts w:cs="Arial"/>
              </w:rPr>
            </w:pPr>
          </w:p>
        </w:tc>
      </w:tr>
      <w:tr w:rsidR="00635740" w:rsidRPr="00C25669" w14:paraId="174F2396" w14:textId="77777777" w:rsidTr="008B6911">
        <w:trPr>
          <w:jc w:val="center"/>
        </w:trPr>
        <w:tc>
          <w:tcPr>
            <w:tcW w:w="1235" w:type="pct"/>
            <w:vAlign w:val="center"/>
          </w:tcPr>
          <w:p w14:paraId="0E627322" w14:textId="77777777" w:rsidR="00635740" w:rsidRPr="00C25669" w:rsidRDefault="00635740" w:rsidP="007159D8">
            <w:pPr>
              <w:pStyle w:val="TAL"/>
              <w:rPr>
                <w:rFonts w:cs="Arial"/>
              </w:rPr>
            </w:pPr>
            <w:r w:rsidRPr="00C25669">
              <w:rPr>
                <w:rFonts w:cs="Arial"/>
              </w:rPr>
              <w:t>Number of allocated resource blocks</w:t>
            </w:r>
          </w:p>
        </w:tc>
        <w:tc>
          <w:tcPr>
            <w:tcW w:w="362" w:type="pct"/>
            <w:vAlign w:val="center"/>
          </w:tcPr>
          <w:p w14:paraId="71E79513" w14:textId="77777777" w:rsidR="00635740" w:rsidRPr="00C25669" w:rsidRDefault="00635740" w:rsidP="007159D8">
            <w:pPr>
              <w:pStyle w:val="TAC"/>
              <w:rPr>
                <w:rFonts w:cs="Arial"/>
                <w:szCs w:val="18"/>
              </w:rPr>
            </w:pPr>
            <w:r w:rsidRPr="00C25669">
              <w:rPr>
                <w:rFonts w:cs="Arial"/>
                <w:szCs w:val="18"/>
              </w:rPr>
              <w:t>PRBs</w:t>
            </w:r>
          </w:p>
        </w:tc>
        <w:tc>
          <w:tcPr>
            <w:tcW w:w="661" w:type="pct"/>
            <w:vAlign w:val="center"/>
          </w:tcPr>
          <w:p w14:paraId="5C4EDCCE" w14:textId="77777777" w:rsidR="00635740" w:rsidRPr="00C25669" w:rsidRDefault="00635740" w:rsidP="007159D8">
            <w:pPr>
              <w:pStyle w:val="TAC"/>
              <w:rPr>
                <w:rFonts w:cs="Arial"/>
                <w:szCs w:val="18"/>
              </w:rPr>
            </w:pPr>
            <w:r w:rsidRPr="00C25669">
              <w:rPr>
                <w:rFonts w:cs="Arial"/>
                <w:szCs w:val="18"/>
              </w:rPr>
              <w:t>52</w:t>
            </w:r>
          </w:p>
        </w:tc>
        <w:tc>
          <w:tcPr>
            <w:tcW w:w="661" w:type="pct"/>
            <w:vAlign w:val="center"/>
          </w:tcPr>
          <w:p w14:paraId="5879C20C" w14:textId="77777777" w:rsidR="00635740" w:rsidRPr="00C25669" w:rsidRDefault="00635740" w:rsidP="007159D8">
            <w:pPr>
              <w:pStyle w:val="TAC"/>
              <w:rPr>
                <w:rFonts w:cs="Arial"/>
              </w:rPr>
            </w:pPr>
          </w:p>
        </w:tc>
        <w:tc>
          <w:tcPr>
            <w:tcW w:w="661" w:type="pct"/>
            <w:vAlign w:val="center"/>
          </w:tcPr>
          <w:p w14:paraId="52161FD3" w14:textId="77777777" w:rsidR="00635740" w:rsidRPr="00C25669" w:rsidRDefault="00635740" w:rsidP="007159D8">
            <w:pPr>
              <w:pStyle w:val="TAC"/>
              <w:rPr>
                <w:rFonts w:cs="Arial"/>
              </w:rPr>
            </w:pPr>
          </w:p>
        </w:tc>
        <w:tc>
          <w:tcPr>
            <w:tcW w:w="747" w:type="pct"/>
            <w:vAlign w:val="center"/>
          </w:tcPr>
          <w:p w14:paraId="35CFB6D9" w14:textId="77777777" w:rsidR="00635740" w:rsidRPr="00C25669" w:rsidRDefault="00635740" w:rsidP="007159D8">
            <w:pPr>
              <w:pStyle w:val="TAC"/>
              <w:rPr>
                <w:rFonts w:cs="Arial"/>
              </w:rPr>
            </w:pPr>
          </w:p>
        </w:tc>
        <w:tc>
          <w:tcPr>
            <w:tcW w:w="673" w:type="pct"/>
          </w:tcPr>
          <w:p w14:paraId="7CA66A76" w14:textId="77777777" w:rsidR="00635740" w:rsidRPr="00C25669" w:rsidRDefault="00635740" w:rsidP="007159D8">
            <w:pPr>
              <w:pStyle w:val="TAC"/>
              <w:rPr>
                <w:rFonts w:cs="Arial"/>
              </w:rPr>
            </w:pPr>
          </w:p>
        </w:tc>
      </w:tr>
      <w:tr w:rsidR="00635740" w:rsidRPr="00C25669" w14:paraId="4F3FEA0F" w14:textId="77777777" w:rsidTr="008B6911">
        <w:trPr>
          <w:jc w:val="center"/>
        </w:trPr>
        <w:tc>
          <w:tcPr>
            <w:tcW w:w="1235" w:type="pct"/>
            <w:vAlign w:val="center"/>
          </w:tcPr>
          <w:p w14:paraId="5214E890" w14:textId="77777777" w:rsidR="00635740" w:rsidRPr="00C25669" w:rsidRDefault="00635740" w:rsidP="007159D8">
            <w:pPr>
              <w:pStyle w:val="TAL"/>
              <w:rPr>
                <w:rFonts w:cs="Arial"/>
              </w:rPr>
            </w:pPr>
            <w:r w:rsidRPr="00C25669">
              <w:rPr>
                <w:rFonts w:cs="Arial"/>
              </w:rPr>
              <w:t>Number of consecutive PDSCH symbols</w:t>
            </w:r>
          </w:p>
        </w:tc>
        <w:tc>
          <w:tcPr>
            <w:tcW w:w="362" w:type="pct"/>
            <w:vAlign w:val="center"/>
          </w:tcPr>
          <w:p w14:paraId="072AC990" w14:textId="77777777" w:rsidR="00635740" w:rsidRPr="00C25669" w:rsidRDefault="00635740" w:rsidP="007159D8">
            <w:pPr>
              <w:pStyle w:val="TAC"/>
              <w:rPr>
                <w:rFonts w:cs="Arial"/>
                <w:szCs w:val="18"/>
              </w:rPr>
            </w:pPr>
          </w:p>
        </w:tc>
        <w:tc>
          <w:tcPr>
            <w:tcW w:w="661" w:type="pct"/>
            <w:vAlign w:val="center"/>
          </w:tcPr>
          <w:p w14:paraId="0F834659" w14:textId="77777777" w:rsidR="00635740" w:rsidRPr="00C25669" w:rsidRDefault="00635740" w:rsidP="007159D8">
            <w:pPr>
              <w:pStyle w:val="TAC"/>
              <w:rPr>
                <w:rFonts w:cs="Arial"/>
                <w:szCs w:val="18"/>
              </w:rPr>
            </w:pPr>
            <w:r w:rsidRPr="00C25669">
              <w:rPr>
                <w:rFonts w:cs="Arial"/>
                <w:szCs w:val="18"/>
              </w:rPr>
              <w:t>12</w:t>
            </w:r>
          </w:p>
        </w:tc>
        <w:tc>
          <w:tcPr>
            <w:tcW w:w="661" w:type="pct"/>
            <w:vAlign w:val="center"/>
          </w:tcPr>
          <w:p w14:paraId="3A2E7E2D" w14:textId="77777777" w:rsidR="00635740" w:rsidRPr="00C25669" w:rsidRDefault="00635740" w:rsidP="007159D8">
            <w:pPr>
              <w:pStyle w:val="TAC"/>
              <w:rPr>
                <w:rFonts w:cs="Arial"/>
              </w:rPr>
            </w:pPr>
          </w:p>
        </w:tc>
        <w:tc>
          <w:tcPr>
            <w:tcW w:w="661" w:type="pct"/>
            <w:vAlign w:val="center"/>
          </w:tcPr>
          <w:p w14:paraId="24AB66E1" w14:textId="77777777" w:rsidR="00635740" w:rsidRPr="00C25669" w:rsidRDefault="00635740" w:rsidP="007159D8">
            <w:pPr>
              <w:pStyle w:val="TAC"/>
              <w:rPr>
                <w:rFonts w:cs="Arial"/>
              </w:rPr>
            </w:pPr>
          </w:p>
        </w:tc>
        <w:tc>
          <w:tcPr>
            <w:tcW w:w="747" w:type="pct"/>
            <w:vAlign w:val="center"/>
          </w:tcPr>
          <w:p w14:paraId="5E969A1B" w14:textId="77777777" w:rsidR="00635740" w:rsidRPr="00C25669" w:rsidRDefault="00635740" w:rsidP="007159D8">
            <w:pPr>
              <w:pStyle w:val="TAC"/>
              <w:rPr>
                <w:rFonts w:cs="Arial"/>
              </w:rPr>
            </w:pPr>
          </w:p>
        </w:tc>
        <w:tc>
          <w:tcPr>
            <w:tcW w:w="673" w:type="pct"/>
          </w:tcPr>
          <w:p w14:paraId="52A2EBE1" w14:textId="77777777" w:rsidR="00635740" w:rsidRPr="00C25669" w:rsidRDefault="00635740" w:rsidP="007159D8">
            <w:pPr>
              <w:pStyle w:val="TAC"/>
              <w:rPr>
                <w:rFonts w:cs="Arial"/>
              </w:rPr>
            </w:pPr>
          </w:p>
        </w:tc>
      </w:tr>
      <w:tr w:rsidR="00635740" w:rsidRPr="00C25669" w14:paraId="001FD92C" w14:textId="77777777" w:rsidTr="008B6911">
        <w:trPr>
          <w:jc w:val="center"/>
        </w:trPr>
        <w:tc>
          <w:tcPr>
            <w:tcW w:w="1235" w:type="pct"/>
            <w:vAlign w:val="center"/>
          </w:tcPr>
          <w:p w14:paraId="62031AB0" w14:textId="77777777" w:rsidR="00635740" w:rsidRPr="00C25669" w:rsidRDefault="00635740" w:rsidP="007159D8">
            <w:pPr>
              <w:pStyle w:val="TAL"/>
              <w:rPr>
                <w:rFonts w:cs="Arial"/>
              </w:rPr>
            </w:pPr>
            <w:r w:rsidRPr="00C25669">
              <w:rPr>
                <w:rFonts w:cs="Arial"/>
              </w:rPr>
              <w:t>Allocated slots per 2 frames</w:t>
            </w:r>
          </w:p>
        </w:tc>
        <w:tc>
          <w:tcPr>
            <w:tcW w:w="362" w:type="pct"/>
            <w:vAlign w:val="center"/>
          </w:tcPr>
          <w:p w14:paraId="2C23B897" w14:textId="77777777" w:rsidR="00635740" w:rsidRPr="00C25669" w:rsidRDefault="00635740" w:rsidP="007159D8">
            <w:pPr>
              <w:pStyle w:val="TAC"/>
              <w:rPr>
                <w:rFonts w:cs="Arial"/>
                <w:szCs w:val="18"/>
              </w:rPr>
            </w:pPr>
            <w:r w:rsidRPr="00C25669">
              <w:rPr>
                <w:rFonts w:cs="Arial"/>
                <w:szCs w:val="18"/>
              </w:rPr>
              <w:t>Slots</w:t>
            </w:r>
          </w:p>
        </w:tc>
        <w:tc>
          <w:tcPr>
            <w:tcW w:w="661" w:type="pct"/>
            <w:vAlign w:val="center"/>
          </w:tcPr>
          <w:p w14:paraId="716D4CD9" w14:textId="77777777" w:rsidR="00635740" w:rsidRPr="00C25669" w:rsidRDefault="00635740" w:rsidP="007159D8">
            <w:pPr>
              <w:pStyle w:val="TAC"/>
              <w:rPr>
                <w:rFonts w:cs="Arial"/>
                <w:szCs w:val="18"/>
              </w:rPr>
            </w:pPr>
            <w:r w:rsidRPr="00C25669">
              <w:rPr>
                <w:rFonts w:cs="Arial"/>
                <w:szCs w:val="18"/>
              </w:rPr>
              <w:t>19</w:t>
            </w:r>
          </w:p>
        </w:tc>
        <w:tc>
          <w:tcPr>
            <w:tcW w:w="661" w:type="pct"/>
            <w:vAlign w:val="center"/>
          </w:tcPr>
          <w:p w14:paraId="092A126D" w14:textId="77777777" w:rsidR="00635740" w:rsidRPr="00C25669" w:rsidRDefault="00635740" w:rsidP="007159D8">
            <w:pPr>
              <w:pStyle w:val="TAC"/>
              <w:rPr>
                <w:rFonts w:cs="Arial"/>
              </w:rPr>
            </w:pPr>
          </w:p>
        </w:tc>
        <w:tc>
          <w:tcPr>
            <w:tcW w:w="661" w:type="pct"/>
            <w:vAlign w:val="center"/>
          </w:tcPr>
          <w:p w14:paraId="2E11A129" w14:textId="77777777" w:rsidR="00635740" w:rsidRPr="00C25669" w:rsidRDefault="00635740" w:rsidP="007159D8">
            <w:pPr>
              <w:pStyle w:val="TAC"/>
              <w:rPr>
                <w:rFonts w:cs="Arial"/>
              </w:rPr>
            </w:pPr>
          </w:p>
        </w:tc>
        <w:tc>
          <w:tcPr>
            <w:tcW w:w="747" w:type="pct"/>
            <w:vAlign w:val="center"/>
          </w:tcPr>
          <w:p w14:paraId="75607942" w14:textId="77777777" w:rsidR="00635740" w:rsidRPr="00C25669" w:rsidRDefault="00635740" w:rsidP="007159D8">
            <w:pPr>
              <w:pStyle w:val="TAC"/>
              <w:rPr>
                <w:rFonts w:cs="Arial"/>
              </w:rPr>
            </w:pPr>
          </w:p>
        </w:tc>
        <w:tc>
          <w:tcPr>
            <w:tcW w:w="673" w:type="pct"/>
          </w:tcPr>
          <w:p w14:paraId="1118D13D" w14:textId="77777777" w:rsidR="00635740" w:rsidRPr="00C25669" w:rsidRDefault="00635740" w:rsidP="007159D8">
            <w:pPr>
              <w:pStyle w:val="TAC"/>
              <w:rPr>
                <w:rFonts w:cs="Arial"/>
              </w:rPr>
            </w:pPr>
          </w:p>
        </w:tc>
      </w:tr>
      <w:tr w:rsidR="00635740" w:rsidRPr="00C25669" w14:paraId="49BA1994" w14:textId="77777777" w:rsidTr="008B6911">
        <w:trPr>
          <w:jc w:val="center"/>
        </w:trPr>
        <w:tc>
          <w:tcPr>
            <w:tcW w:w="1235" w:type="pct"/>
            <w:vAlign w:val="center"/>
          </w:tcPr>
          <w:p w14:paraId="60DB0F73" w14:textId="77777777" w:rsidR="00635740" w:rsidRPr="00C25669" w:rsidRDefault="00635740" w:rsidP="007159D8">
            <w:pPr>
              <w:pStyle w:val="TAL"/>
              <w:rPr>
                <w:rFonts w:cs="Arial"/>
              </w:rPr>
            </w:pPr>
            <w:r w:rsidRPr="00C25669">
              <w:rPr>
                <w:rFonts w:cs="Arial"/>
              </w:rPr>
              <w:t>MCS table</w:t>
            </w:r>
          </w:p>
        </w:tc>
        <w:tc>
          <w:tcPr>
            <w:tcW w:w="362" w:type="pct"/>
            <w:vAlign w:val="center"/>
          </w:tcPr>
          <w:p w14:paraId="4EEC9DE6" w14:textId="77777777" w:rsidR="00635740" w:rsidRPr="00C25669" w:rsidRDefault="00635740" w:rsidP="007159D8">
            <w:pPr>
              <w:pStyle w:val="TAC"/>
              <w:rPr>
                <w:rFonts w:cs="Arial"/>
                <w:szCs w:val="18"/>
              </w:rPr>
            </w:pPr>
          </w:p>
        </w:tc>
        <w:tc>
          <w:tcPr>
            <w:tcW w:w="661" w:type="pct"/>
            <w:vAlign w:val="center"/>
          </w:tcPr>
          <w:p w14:paraId="667250BA" w14:textId="77777777" w:rsidR="00635740" w:rsidRPr="00C25669" w:rsidRDefault="00635740" w:rsidP="007159D8">
            <w:pPr>
              <w:pStyle w:val="TAC"/>
              <w:rPr>
                <w:rFonts w:cs="Arial"/>
                <w:szCs w:val="18"/>
              </w:rPr>
            </w:pPr>
            <w:r w:rsidRPr="00C25669">
              <w:rPr>
                <w:rFonts w:cs="Arial"/>
                <w:szCs w:val="18"/>
              </w:rPr>
              <w:t>64QAM</w:t>
            </w:r>
          </w:p>
        </w:tc>
        <w:tc>
          <w:tcPr>
            <w:tcW w:w="661" w:type="pct"/>
            <w:vAlign w:val="center"/>
          </w:tcPr>
          <w:p w14:paraId="4A8FD70C" w14:textId="77777777" w:rsidR="00635740" w:rsidRPr="00C25669" w:rsidRDefault="00635740" w:rsidP="007159D8">
            <w:pPr>
              <w:pStyle w:val="TAC"/>
              <w:rPr>
                <w:rFonts w:cs="Arial"/>
              </w:rPr>
            </w:pPr>
          </w:p>
        </w:tc>
        <w:tc>
          <w:tcPr>
            <w:tcW w:w="661" w:type="pct"/>
            <w:vAlign w:val="center"/>
          </w:tcPr>
          <w:p w14:paraId="0B39BB48" w14:textId="77777777" w:rsidR="00635740" w:rsidRPr="00C25669" w:rsidRDefault="00635740" w:rsidP="007159D8">
            <w:pPr>
              <w:pStyle w:val="TAC"/>
              <w:rPr>
                <w:rFonts w:cs="Arial"/>
              </w:rPr>
            </w:pPr>
          </w:p>
        </w:tc>
        <w:tc>
          <w:tcPr>
            <w:tcW w:w="747" w:type="pct"/>
            <w:vAlign w:val="center"/>
          </w:tcPr>
          <w:p w14:paraId="40D27D6B" w14:textId="77777777" w:rsidR="00635740" w:rsidRPr="00C25669" w:rsidRDefault="00635740" w:rsidP="007159D8">
            <w:pPr>
              <w:pStyle w:val="TAC"/>
              <w:rPr>
                <w:rFonts w:cs="Arial"/>
              </w:rPr>
            </w:pPr>
          </w:p>
        </w:tc>
        <w:tc>
          <w:tcPr>
            <w:tcW w:w="673" w:type="pct"/>
          </w:tcPr>
          <w:p w14:paraId="6622378D" w14:textId="77777777" w:rsidR="00635740" w:rsidRPr="00C25669" w:rsidRDefault="00635740" w:rsidP="007159D8">
            <w:pPr>
              <w:pStyle w:val="TAC"/>
              <w:rPr>
                <w:rFonts w:cs="Arial"/>
              </w:rPr>
            </w:pPr>
          </w:p>
        </w:tc>
      </w:tr>
      <w:tr w:rsidR="00635740" w:rsidRPr="00C25669" w14:paraId="4B2D80CF" w14:textId="77777777" w:rsidTr="008B6911">
        <w:trPr>
          <w:jc w:val="center"/>
        </w:trPr>
        <w:tc>
          <w:tcPr>
            <w:tcW w:w="1235" w:type="pct"/>
            <w:vAlign w:val="center"/>
          </w:tcPr>
          <w:p w14:paraId="03741830" w14:textId="77777777" w:rsidR="00635740" w:rsidRPr="00C25669" w:rsidRDefault="00635740" w:rsidP="007159D8">
            <w:pPr>
              <w:pStyle w:val="TAL"/>
              <w:rPr>
                <w:rFonts w:cs="Arial"/>
              </w:rPr>
            </w:pPr>
            <w:r w:rsidRPr="00C25669">
              <w:rPr>
                <w:rFonts w:cs="Arial"/>
              </w:rPr>
              <w:t>MCS index</w:t>
            </w:r>
          </w:p>
        </w:tc>
        <w:tc>
          <w:tcPr>
            <w:tcW w:w="362" w:type="pct"/>
            <w:vAlign w:val="center"/>
          </w:tcPr>
          <w:p w14:paraId="17D09F9D" w14:textId="77777777" w:rsidR="00635740" w:rsidRPr="00C25669" w:rsidRDefault="00635740" w:rsidP="007159D8">
            <w:pPr>
              <w:pStyle w:val="TAC"/>
              <w:rPr>
                <w:rFonts w:cs="Arial"/>
                <w:szCs w:val="18"/>
              </w:rPr>
            </w:pPr>
          </w:p>
        </w:tc>
        <w:tc>
          <w:tcPr>
            <w:tcW w:w="661" w:type="pct"/>
            <w:vAlign w:val="center"/>
          </w:tcPr>
          <w:p w14:paraId="39880A06" w14:textId="77777777" w:rsidR="00635740" w:rsidRPr="00C25669" w:rsidRDefault="00635740" w:rsidP="007159D8">
            <w:pPr>
              <w:pStyle w:val="TAC"/>
              <w:rPr>
                <w:rFonts w:cs="Arial"/>
                <w:szCs w:val="18"/>
              </w:rPr>
            </w:pPr>
            <w:r w:rsidRPr="00C25669">
              <w:rPr>
                <w:rFonts w:cs="Arial"/>
                <w:szCs w:val="18"/>
              </w:rPr>
              <w:t>4</w:t>
            </w:r>
          </w:p>
        </w:tc>
        <w:tc>
          <w:tcPr>
            <w:tcW w:w="661" w:type="pct"/>
            <w:vAlign w:val="center"/>
          </w:tcPr>
          <w:p w14:paraId="32F566AA" w14:textId="77777777" w:rsidR="00635740" w:rsidRPr="00C25669" w:rsidRDefault="00635740" w:rsidP="007159D8">
            <w:pPr>
              <w:pStyle w:val="TAC"/>
              <w:rPr>
                <w:rFonts w:cs="Arial"/>
              </w:rPr>
            </w:pPr>
          </w:p>
        </w:tc>
        <w:tc>
          <w:tcPr>
            <w:tcW w:w="661" w:type="pct"/>
            <w:vAlign w:val="center"/>
          </w:tcPr>
          <w:p w14:paraId="0B706379" w14:textId="77777777" w:rsidR="00635740" w:rsidRPr="00C25669" w:rsidRDefault="00635740" w:rsidP="007159D8">
            <w:pPr>
              <w:pStyle w:val="TAC"/>
              <w:rPr>
                <w:rFonts w:cs="Arial"/>
              </w:rPr>
            </w:pPr>
          </w:p>
        </w:tc>
        <w:tc>
          <w:tcPr>
            <w:tcW w:w="747" w:type="pct"/>
            <w:vAlign w:val="center"/>
          </w:tcPr>
          <w:p w14:paraId="71A4D905" w14:textId="77777777" w:rsidR="00635740" w:rsidRPr="00C25669" w:rsidRDefault="00635740" w:rsidP="007159D8">
            <w:pPr>
              <w:pStyle w:val="TAC"/>
              <w:rPr>
                <w:rFonts w:cs="Arial"/>
              </w:rPr>
            </w:pPr>
          </w:p>
        </w:tc>
        <w:tc>
          <w:tcPr>
            <w:tcW w:w="673" w:type="pct"/>
          </w:tcPr>
          <w:p w14:paraId="5C267A45" w14:textId="77777777" w:rsidR="00635740" w:rsidRPr="00C25669" w:rsidRDefault="00635740" w:rsidP="007159D8">
            <w:pPr>
              <w:pStyle w:val="TAC"/>
              <w:rPr>
                <w:rFonts w:cs="Arial"/>
              </w:rPr>
            </w:pPr>
          </w:p>
        </w:tc>
      </w:tr>
      <w:tr w:rsidR="00635740" w:rsidRPr="00C25669" w14:paraId="0C9CB5FF" w14:textId="77777777" w:rsidTr="008B6911">
        <w:trPr>
          <w:jc w:val="center"/>
        </w:trPr>
        <w:tc>
          <w:tcPr>
            <w:tcW w:w="1235" w:type="pct"/>
            <w:vAlign w:val="center"/>
          </w:tcPr>
          <w:p w14:paraId="2BB35393" w14:textId="77777777" w:rsidR="00635740" w:rsidRPr="00C25669" w:rsidRDefault="00635740" w:rsidP="007159D8">
            <w:pPr>
              <w:pStyle w:val="TAL"/>
              <w:rPr>
                <w:rFonts w:cs="Arial"/>
              </w:rPr>
            </w:pPr>
            <w:r w:rsidRPr="00C25669">
              <w:rPr>
                <w:rFonts w:cs="Arial"/>
              </w:rPr>
              <w:t>Modulation</w:t>
            </w:r>
          </w:p>
        </w:tc>
        <w:tc>
          <w:tcPr>
            <w:tcW w:w="362" w:type="pct"/>
            <w:vAlign w:val="center"/>
          </w:tcPr>
          <w:p w14:paraId="199A0818" w14:textId="77777777" w:rsidR="00635740" w:rsidRPr="00C25669" w:rsidRDefault="00635740" w:rsidP="007159D8">
            <w:pPr>
              <w:pStyle w:val="TAC"/>
              <w:rPr>
                <w:rFonts w:cs="Arial"/>
                <w:szCs w:val="18"/>
              </w:rPr>
            </w:pPr>
          </w:p>
        </w:tc>
        <w:tc>
          <w:tcPr>
            <w:tcW w:w="661" w:type="pct"/>
            <w:vAlign w:val="center"/>
          </w:tcPr>
          <w:p w14:paraId="45354474" w14:textId="77777777" w:rsidR="00635740" w:rsidRPr="00C25669" w:rsidRDefault="00635740" w:rsidP="007159D8">
            <w:pPr>
              <w:pStyle w:val="TAC"/>
              <w:rPr>
                <w:rFonts w:cs="Arial"/>
                <w:szCs w:val="18"/>
              </w:rPr>
            </w:pPr>
            <w:r w:rsidRPr="00C25669">
              <w:rPr>
                <w:rFonts w:cs="Arial"/>
                <w:szCs w:val="18"/>
              </w:rPr>
              <w:t>QPSK</w:t>
            </w:r>
          </w:p>
        </w:tc>
        <w:tc>
          <w:tcPr>
            <w:tcW w:w="661" w:type="pct"/>
            <w:vAlign w:val="center"/>
          </w:tcPr>
          <w:p w14:paraId="278FF7C6" w14:textId="77777777" w:rsidR="00635740" w:rsidRPr="00C25669" w:rsidRDefault="00635740" w:rsidP="007159D8">
            <w:pPr>
              <w:pStyle w:val="TAC"/>
              <w:rPr>
                <w:rFonts w:cs="Arial"/>
              </w:rPr>
            </w:pPr>
          </w:p>
        </w:tc>
        <w:tc>
          <w:tcPr>
            <w:tcW w:w="661" w:type="pct"/>
            <w:vAlign w:val="center"/>
          </w:tcPr>
          <w:p w14:paraId="59213468" w14:textId="77777777" w:rsidR="00635740" w:rsidRPr="00C25669" w:rsidRDefault="00635740" w:rsidP="007159D8">
            <w:pPr>
              <w:pStyle w:val="TAC"/>
              <w:rPr>
                <w:rFonts w:cs="Arial"/>
              </w:rPr>
            </w:pPr>
          </w:p>
        </w:tc>
        <w:tc>
          <w:tcPr>
            <w:tcW w:w="747" w:type="pct"/>
            <w:vAlign w:val="center"/>
          </w:tcPr>
          <w:p w14:paraId="69E44C93" w14:textId="77777777" w:rsidR="00635740" w:rsidRPr="00C25669" w:rsidRDefault="00635740" w:rsidP="007159D8">
            <w:pPr>
              <w:pStyle w:val="TAC"/>
              <w:rPr>
                <w:rFonts w:cs="Arial"/>
              </w:rPr>
            </w:pPr>
          </w:p>
        </w:tc>
        <w:tc>
          <w:tcPr>
            <w:tcW w:w="673" w:type="pct"/>
          </w:tcPr>
          <w:p w14:paraId="765A9896" w14:textId="77777777" w:rsidR="00635740" w:rsidRPr="00C25669" w:rsidRDefault="00635740" w:rsidP="007159D8">
            <w:pPr>
              <w:pStyle w:val="TAC"/>
              <w:rPr>
                <w:rFonts w:cs="Arial"/>
              </w:rPr>
            </w:pPr>
          </w:p>
        </w:tc>
      </w:tr>
      <w:tr w:rsidR="00635740" w:rsidRPr="00C25669" w14:paraId="3B59721A" w14:textId="77777777" w:rsidTr="008B6911">
        <w:trPr>
          <w:jc w:val="center"/>
        </w:trPr>
        <w:tc>
          <w:tcPr>
            <w:tcW w:w="1235" w:type="pct"/>
            <w:vAlign w:val="center"/>
          </w:tcPr>
          <w:p w14:paraId="72FEA2B8" w14:textId="77777777" w:rsidR="00635740" w:rsidRPr="00C25669" w:rsidRDefault="00635740" w:rsidP="007159D8">
            <w:pPr>
              <w:pStyle w:val="TAL"/>
              <w:rPr>
                <w:rFonts w:cs="Arial"/>
              </w:rPr>
            </w:pPr>
            <w:r w:rsidRPr="00C25669">
              <w:rPr>
                <w:rFonts w:cs="Arial"/>
              </w:rPr>
              <w:t>Target Coding Rate</w:t>
            </w:r>
          </w:p>
        </w:tc>
        <w:tc>
          <w:tcPr>
            <w:tcW w:w="362" w:type="pct"/>
            <w:vAlign w:val="center"/>
          </w:tcPr>
          <w:p w14:paraId="2DB557B1" w14:textId="77777777" w:rsidR="00635740" w:rsidRPr="00C25669" w:rsidRDefault="00635740" w:rsidP="007159D8">
            <w:pPr>
              <w:pStyle w:val="TAC"/>
              <w:rPr>
                <w:rFonts w:cs="Arial"/>
                <w:szCs w:val="18"/>
              </w:rPr>
            </w:pPr>
          </w:p>
        </w:tc>
        <w:tc>
          <w:tcPr>
            <w:tcW w:w="661" w:type="pct"/>
            <w:vAlign w:val="center"/>
          </w:tcPr>
          <w:p w14:paraId="20F1FC0B" w14:textId="77777777" w:rsidR="00635740" w:rsidRPr="00C25669" w:rsidRDefault="00635740" w:rsidP="007159D8">
            <w:pPr>
              <w:pStyle w:val="TAC"/>
              <w:rPr>
                <w:rFonts w:cs="Arial"/>
                <w:szCs w:val="18"/>
              </w:rPr>
            </w:pPr>
            <w:r w:rsidRPr="00C25669">
              <w:rPr>
                <w:rFonts w:cs="Arial"/>
                <w:szCs w:val="18"/>
              </w:rPr>
              <w:t>0.30</w:t>
            </w:r>
          </w:p>
        </w:tc>
        <w:tc>
          <w:tcPr>
            <w:tcW w:w="661" w:type="pct"/>
            <w:vAlign w:val="center"/>
          </w:tcPr>
          <w:p w14:paraId="7E5EE432" w14:textId="77777777" w:rsidR="00635740" w:rsidRPr="00C25669" w:rsidRDefault="00635740" w:rsidP="007159D8">
            <w:pPr>
              <w:pStyle w:val="TAC"/>
              <w:rPr>
                <w:rFonts w:cs="Arial"/>
              </w:rPr>
            </w:pPr>
          </w:p>
        </w:tc>
        <w:tc>
          <w:tcPr>
            <w:tcW w:w="661" w:type="pct"/>
            <w:vAlign w:val="center"/>
          </w:tcPr>
          <w:p w14:paraId="196546D5" w14:textId="77777777" w:rsidR="00635740" w:rsidRPr="00C25669" w:rsidRDefault="00635740" w:rsidP="007159D8">
            <w:pPr>
              <w:pStyle w:val="TAC"/>
              <w:rPr>
                <w:rFonts w:cs="Arial"/>
              </w:rPr>
            </w:pPr>
          </w:p>
        </w:tc>
        <w:tc>
          <w:tcPr>
            <w:tcW w:w="747" w:type="pct"/>
            <w:vAlign w:val="center"/>
          </w:tcPr>
          <w:p w14:paraId="5D5B05CF" w14:textId="77777777" w:rsidR="00635740" w:rsidRPr="00C25669" w:rsidRDefault="00635740" w:rsidP="007159D8">
            <w:pPr>
              <w:pStyle w:val="TAC"/>
              <w:rPr>
                <w:rFonts w:cs="Arial"/>
              </w:rPr>
            </w:pPr>
          </w:p>
        </w:tc>
        <w:tc>
          <w:tcPr>
            <w:tcW w:w="673" w:type="pct"/>
          </w:tcPr>
          <w:p w14:paraId="07FACB64" w14:textId="77777777" w:rsidR="00635740" w:rsidRPr="00C25669" w:rsidRDefault="00635740" w:rsidP="007159D8">
            <w:pPr>
              <w:pStyle w:val="TAC"/>
              <w:rPr>
                <w:rFonts w:cs="Arial"/>
              </w:rPr>
            </w:pPr>
          </w:p>
        </w:tc>
      </w:tr>
      <w:tr w:rsidR="00635740" w:rsidRPr="00C25669" w14:paraId="26C8C5BC" w14:textId="77777777" w:rsidTr="008B6911">
        <w:trPr>
          <w:jc w:val="center"/>
        </w:trPr>
        <w:tc>
          <w:tcPr>
            <w:tcW w:w="1235" w:type="pct"/>
            <w:vAlign w:val="center"/>
          </w:tcPr>
          <w:p w14:paraId="717B20D1" w14:textId="77777777" w:rsidR="00635740" w:rsidRPr="00C25669" w:rsidRDefault="00635740" w:rsidP="007159D8">
            <w:pPr>
              <w:pStyle w:val="TAL"/>
              <w:rPr>
                <w:rFonts w:cs="Arial"/>
              </w:rPr>
            </w:pPr>
            <w:r w:rsidRPr="00C25669">
              <w:rPr>
                <w:rFonts w:cs="Arial"/>
              </w:rPr>
              <w:t>Number of MIMO layers</w:t>
            </w:r>
          </w:p>
        </w:tc>
        <w:tc>
          <w:tcPr>
            <w:tcW w:w="362" w:type="pct"/>
            <w:vAlign w:val="center"/>
          </w:tcPr>
          <w:p w14:paraId="1BA6D5CF" w14:textId="77777777" w:rsidR="00635740" w:rsidRPr="00C25669" w:rsidRDefault="00635740" w:rsidP="007159D8">
            <w:pPr>
              <w:pStyle w:val="TAC"/>
              <w:rPr>
                <w:rFonts w:cs="Arial"/>
                <w:szCs w:val="18"/>
              </w:rPr>
            </w:pPr>
          </w:p>
        </w:tc>
        <w:tc>
          <w:tcPr>
            <w:tcW w:w="661" w:type="pct"/>
            <w:vAlign w:val="center"/>
          </w:tcPr>
          <w:p w14:paraId="6A651E9E" w14:textId="77777777" w:rsidR="00635740" w:rsidRPr="00C25669" w:rsidRDefault="00635740" w:rsidP="007159D8">
            <w:pPr>
              <w:pStyle w:val="TAC"/>
              <w:rPr>
                <w:rFonts w:cs="Arial"/>
                <w:szCs w:val="18"/>
              </w:rPr>
            </w:pPr>
            <w:r w:rsidRPr="00C25669">
              <w:rPr>
                <w:rFonts w:cs="Arial"/>
                <w:szCs w:val="18"/>
              </w:rPr>
              <w:t>1</w:t>
            </w:r>
          </w:p>
        </w:tc>
        <w:tc>
          <w:tcPr>
            <w:tcW w:w="661" w:type="pct"/>
            <w:vAlign w:val="center"/>
          </w:tcPr>
          <w:p w14:paraId="44548AFC" w14:textId="77777777" w:rsidR="00635740" w:rsidRPr="00C25669" w:rsidRDefault="00635740" w:rsidP="007159D8">
            <w:pPr>
              <w:pStyle w:val="TAC"/>
              <w:rPr>
                <w:rFonts w:cs="Arial"/>
              </w:rPr>
            </w:pPr>
          </w:p>
        </w:tc>
        <w:tc>
          <w:tcPr>
            <w:tcW w:w="661" w:type="pct"/>
            <w:vAlign w:val="center"/>
          </w:tcPr>
          <w:p w14:paraId="7A64BB7D" w14:textId="77777777" w:rsidR="00635740" w:rsidRPr="00C25669" w:rsidRDefault="00635740" w:rsidP="007159D8">
            <w:pPr>
              <w:pStyle w:val="TAC"/>
              <w:rPr>
                <w:rFonts w:cs="Arial"/>
              </w:rPr>
            </w:pPr>
          </w:p>
        </w:tc>
        <w:tc>
          <w:tcPr>
            <w:tcW w:w="747" w:type="pct"/>
            <w:vAlign w:val="center"/>
          </w:tcPr>
          <w:p w14:paraId="0579915E" w14:textId="77777777" w:rsidR="00635740" w:rsidRPr="00C25669" w:rsidRDefault="00635740" w:rsidP="007159D8">
            <w:pPr>
              <w:pStyle w:val="TAC"/>
              <w:rPr>
                <w:rFonts w:cs="Arial"/>
              </w:rPr>
            </w:pPr>
          </w:p>
        </w:tc>
        <w:tc>
          <w:tcPr>
            <w:tcW w:w="673" w:type="pct"/>
          </w:tcPr>
          <w:p w14:paraId="23CA6671" w14:textId="77777777" w:rsidR="00635740" w:rsidRPr="00C25669" w:rsidRDefault="00635740" w:rsidP="007159D8">
            <w:pPr>
              <w:pStyle w:val="TAC"/>
              <w:rPr>
                <w:rFonts w:cs="Arial"/>
              </w:rPr>
            </w:pPr>
          </w:p>
        </w:tc>
      </w:tr>
      <w:tr w:rsidR="00635740" w:rsidRPr="00C25669" w14:paraId="4DD4BA1D" w14:textId="77777777" w:rsidTr="008B6911">
        <w:trPr>
          <w:jc w:val="center"/>
        </w:trPr>
        <w:tc>
          <w:tcPr>
            <w:tcW w:w="1235" w:type="pct"/>
            <w:vAlign w:val="center"/>
          </w:tcPr>
          <w:p w14:paraId="7F56781D" w14:textId="77777777" w:rsidR="00635740" w:rsidRPr="00C25669" w:rsidRDefault="00635740"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635740" w:rsidRPr="00C25669" w:rsidRDefault="00635740" w:rsidP="007159D8">
            <w:pPr>
              <w:pStyle w:val="TAC"/>
              <w:rPr>
                <w:rFonts w:cs="Arial"/>
                <w:szCs w:val="18"/>
              </w:rPr>
            </w:pPr>
          </w:p>
        </w:tc>
        <w:tc>
          <w:tcPr>
            <w:tcW w:w="661" w:type="pct"/>
            <w:vAlign w:val="center"/>
          </w:tcPr>
          <w:p w14:paraId="5AA3CF9E" w14:textId="4BCB08A4" w:rsidR="00635740" w:rsidRPr="00C25669" w:rsidRDefault="008B6911" w:rsidP="007159D8">
            <w:pPr>
              <w:pStyle w:val="TAC"/>
              <w:rPr>
                <w:rFonts w:cs="Arial"/>
                <w:szCs w:val="18"/>
              </w:rPr>
            </w:pPr>
            <w:r>
              <w:rPr>
                <w:rFonts w:cs="Arial"/>
                <w:szCs w:val="18"/>
              </w:rPr>
              <w:t>12</w:t>
            </w:r>
          </w:p>
        </w:tc>
        <w:tc>
          <w:tcPr>
            <w:tcW w:w="661" w:type="pct"/>
            <w:vAlign w:val="center"/>
          </w:tcPr>
          <w:p w14:paraId="5960D356" w14:textId="77777777" w:rsidR="00635740" w:rsidRPr="00C25669" w:rsidRDefault="00635740" w:rsidP="007159D8">
            <w:pPr>
              <w:pStyle w:val="TAC"/>
              <w:rPr>
                <w:rFonts w:cs="Arial"/>
              </w:rPr>
            </w:pPr>
          </w:p>
        </w:tc>
        <w:tc>
          <w:tcPr>
            <w:tcW w:w="661" w:type="pct"/>
            <w:vAlign w:val="center"/>
          </w:tcPr>
          <w:p w14:paraId="72987C81" w14:textId="77777777" w:rsidR="00635740" w:rsidRPr="00C25669" w:rsidRDefault="00635740" w:rsidP="007159D8">
            <w:pPr>
              <w:pStyle w:val="TAC"/>
              <w:rPr>
                <w:rFonts w:cs="Arial"/>
              </w:rPr>
            </w:pPr>
          </w:p>
        </w:tc>
        <w:tc>
          <w:tcPr>
            <w:tcW w:w="747" w:type="pct"/>
            <w:vAlign w:val="center"/>
          </w:tcPr>
          <w:p w14:paraId="5EED6124" w14:textId="77777777" w:rsidR="00635740" w:rsidRPr="00C25669" w:rsidRDefault="00635740" w:rsidP="007159D8">
            <w:pPr>
              <w:pStyle w:val="TAC"/>
              <w:rPr>
                <w:rFonts w:cs="Arial"/>
              </w:rPr>
            </w:pPr>
          </w:p>
        </w:tc>
        <w:tc>
          <w:tcPr>
            <w:tcW w:w="673" w:type="pct"/>
          </w:tcPr>
          <w:p w14:paraId="53B47AB8" w14:textId="77777777" w:rsidR="00635740" w:rsidRPr="00C25669" w:rsidRDefault="00635740" w:rsidP="007159D8">
            <w:pPr>
              <w:pStyle w:val="TAC"/>
              <w:rPr>
                <w:rFonts w:cs="Arial"/>
              </w:rPr>
            </w:pPr>
          </w:p>
        </w:tc>
      </w:tr>
      <w:tr w:rsidR="00635740" w:rsidRPr="00C25669" w14:paraId="16124E0F" w14:textId="77777777" w:rsidTr="008B6911">
        <w:trPr>
          <w:jc w:val="center"/>
        </w:trPr>
        <w:tc>
          <w:tcPr>
            <w:tcW w:w="1235" w:type="pct"/>
            <w:vAlign w:val="center"/>
          </w:tcPr>
          <w:p w14:paraId="74F4B922" w14:textId="77777777" w:rsidR="00635740" w:rsidRPr="00C25669" w:rsidRDefault="00635740"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635740" w:rsidRPr="00C25669" w:rsidRDefault="00635740" w:rsidP="007159D8">
            <w:pPr>
              <w:pStyle w:val="TAC"/>
              <w:rPr>
                <w:rFonts w:cs="Arial"/>
                <w:szCs w:val="18"/>
              </w:rPr>
            </w:pPr>
          </w:p>
        </w:tc>
        <w:tc>
          <w:tcPr>
            <w:tcW w:w="661" w:type="pct"/>
            <w:vAlign w:val="center"/>
          </w:tcPr>
          <w:p w14:paraId="255B90A7" w14:textId="77777777" w:rsidR="00635740" w:rsidRPr="00C25669" w:rsidRDefault="00635740" w:rsidP="007159D8">
            <w:pPr>
              <w:pStyle w:val="TAC"/>
              <w:rPr>
                <w:rFonts w:cs="Arial"/>
                <w:szCs w:val="18"/>
              </w:rPr>
            </w:pPr>
            <w:r w:rsidRPr="00C25669">
              <w:rPr>
                <w:rFonts w:cs="Arial"/>
                <w:szCs w:val="18"/>
              </w:rPr>
              <w:t>0</w:t>
            </w:r>
          </w:p>
        </w:tc>
        <w:tc>
          <w:tcPr>
            <w:tcW w:w="661" w:type="pct"/>
            <w:vAlign w:val="center"/>
          </w:tcPr>
          <w:p w14:paraId="44C91323" w14:textId="77777777" w:rsidR="00635740" w:rsidRPr="00C25669" w:rsidRDefault="00635740" w:rsidP="007159D8">
            <w:pPr>
              <w:pStyle w:val="TAC"/>
              <w:rPr>
                <w:rFonts w:cs="Arial"/>
              </w:rPr>
            </w:pPr>
          </w:p>
        </w:tc>
        <w:tc>
          <w:tcPr>
            <w:tcW w:w="661" w:type="pct"/>
            <w:vAlign w:val="center"/>
          </w:tcPr>
          <w:p w14:paraId="70EFEF97" w14:textId="77777777" w:rsidR="00635740" w:rsidRPr="00C25669" w:rsidRDefault="00635740" w:rsidP="007159D8">
            <w:pPr>
              <w:pStyle w:val="TAC"/>
              <w:rPr>
                <w:rFonts w:cs="Arial"/>
              </w:rPr>
            </w:pPr>
          </w:p>
        </w:tc>
        <w:tc>
          <w:tcPr>
            <w:tcW w:w="747" w:type="pct"/>
            <w:vAlign w:val="center"/>
          </w:tcPr>
          <w:p w14:paraId="3FC777CE" w14:textId="77777777" w:rsidR="00635740" w:rsidRPr="00C25669" w:rsidRDefault="00635740" w:rsidP="007159D8">
            <w:pPr>
              <w:pStyle w:val="TAC"/>
              <w:rPr>
                <w:rFonts w:cs="Arial"/>
              </w:rPr>
            </w:pPr>
          </w:p>
        </w:tc>
        <w:tc>
          <w:tcPr>
            <w:tcW w:w="673" w:type="pct"/>
          </w:tcPr>
          <w:p w14:paraId="624BEEBA" w14:textId="77777777" w:rsidR="00635740" w:rsidRPr="00C25669" w:rsidRDefault="00635740" w:rsidP="007159D8">
            <w:pPr>
              <w:pStyle w:val="TAC"/>
              <w:rPr>
                <w:rFonts w:cs="Arial"/>
              </w:rPr>
            </w:pPr>
          </w:p>
        </w:tc>
      </w:tr>
      <w:tr w:rsidR="00635740" w:rsidRPr="00C25669" w14:paraId="466750C5" w14:textId="77777777" w:rsidTr="008B6911">
        <w:trPr>
          <w:jc w:val="center"/>
        </w:trPr>
        <w:tc>
          <w:tcPr>
            <w:tcW w:w="1235" w:type="pct"/>
            <w:vAlign w:val="center"/>
          </w:tcPr>
          <w:p w14:paraId="57494BEC" w14:textId="77777777" w:rsidR="00635740" w:rsidRPr="00C25669" w:rsidRDefault="00635740" w:rsidP="007159D8">
            <w:pPr>
              <w:pStyle w:val="TAL"/>
              <w:rPr>
                <w:rFonts w:cs="Arial"/>
              </w:rPr>
            </w:pPr>
            <w:r w:rsidRPr="00C25669">
              <w:rPr>
                <w:rFonts w:cs="Arial"/>
              </w:rPr>
              <w:t xml:space="preserve">Information Bit Payload per Slot </w:t>
            </w:r>
          </w:p>
        </w:tc>
        <w:tc>
          <w:tcPr>
            <w:tcW w:w="362" w:type="pct"/>
            <w:vAlign w:val="center"/>
          </w:tcPr>
          <w:p w14:paraId="31F27899" w14:textId="77777777" w:rsidR="00635740" w:rsidRPr="00C25669" w:rsidRDefault="00635740" w:rsidP="007159D8">
            <w:pPr>
              <w:pStyle w:val="TAC"/>
              <w:rPr>
                <w:rFonts w:cs="Arial"/>
                <w:szCs w:val="18"/>
              </w:rPr>
            </w:pPr>
          </w:p>
        </w:tc>
        <w:tc>
          <w:tcPr>
            <w:tcW w:w="661" w:type="pct"/>
            <w:vAlign w:val="center"/>
          </w:tcPr>
          <w:p w14:paraId="3E095395" w14:textId="77777777" w:rsidR="00635740" w:rsidRPr="00C25669" w:rsidRDefault="00635740" w:rsidP="007159D8">
            <w:pPr>
              <w:pStyle w:val="TAC"/>
              <w:rPr>
                <w:rFonts w:cs="Arial"/>
                <w:szCs w:val="18"/>
              </w:rPr>
            </w:pPr>
          </w:p>
        </w:tc>
        <w:tc>
          <w:tcPr>
            <w:tcW w:w="661" w:type="pct"/>
            <w:vAlign w:val="center"/>
          </w:tcPr>
          <w:p w14:paraId="06D85858" w14:textId="77777777" w:rsidR="00635740" w:rsidRPr="00C25669" w:rsidRDefault="00635740" w:rsidP="007159D8">
            <w:pPr>
              <w:pStyle w:val="TAC"/>
              <w:rPr>
                <w:rFonts w:cs="Arial"/>
              </w:rPr>
            </w:pPr>
          </w:p>
        </w:tc>
        <w:tc>
          <w:tcPr>
            <w:tcW w:w="661" w:type="pct"/>
            <w:vAlign w:val="center"/>
          </w:tcPr>
          <w:p w14:paraId="34C1D9F2" w14:textId="77777777" w:rsidR="00635740" w:rsidRPr="00C25669" w:rsidRDefault="00635740" w:rsidP="007159D8">
            <w:pPr>
              <w:pStyle w:val="TAC"/>
              <w:rPr>
                <w:rFonts w:cs="Arial"/>
              </w:rPr>
            </w:pPr>
          </w:p>
        </w:tc>
        <w:tc>
          <w:tcPr>
            <w:tcW w:w="747" w:type="pct"/>
            <w:vAlign w:val="center"/>
          </w:tcPr>
          <w:p w14:paraId="0BD2F8AD" w14:textId="77777777" w:rsidR="00635740" w:rsidRPr="00C25669" w:rsidRDefault="00635740" w:rsidP="007159D8">
            <w:pPr>
              <w:pStyle w:val="TAC"/>
              <w:rPr>
                <w:rFonts w:cs="Arial"/>
              </w:rPr>
            </w:pPr>
          </w:p>
        </w:tc>
        <w:tc>
          <w:tcPr>
            <w:tcW w:w="673" w:type="pct"/>
          </w:tcPr>
          <w:p w14:paraId="379ABD92" w14:textId="77777777" w:rsidR="00635740" w:rsidRPr="00C25669" w:rsidRDefault="00635740" w:rsidP="007159D8">
            <w:pPr>
              <w:pStyle w:val="TAC"/>
              <w:rPr>
                <w:rFonts w:cs="Arial"/>
              </w:rPr>
            </w:pPr>
          </w:p>
        </w:tc>
      </w:tr>
      <w:tr w:rsidR="00635740" w:rsidRPr="00C25669" w14:paraId="2506867C" w14:textId="77777777" w:rsidTr="008B6911">
        <w:trPr>
          <w:jc w:val="center"/>
        </w:trPr>
        <w:tc>
          <w:tcPr>
            <w:tcW w:w="1235" w:type="pct"/>
            <w:vAlign w:val="center"/>
          </w:tcPr>
          <w:p w14:paraId="04928164" w14:textId="77777777" w:rsidR="00635740" w:rsidRPr="00C25669" w:rsidRDefault="00635740" w:rsidP="007159D8">
            <w:pPr>
              <w:pStyle w:val="TAL"/>
            </w:pPr>
            <w:r w:rsidRPr="00C25669">
              <w:t xml:space="preserve">  For Slot i = 0</w:t>
            </w:r>
          </w:p>
        </w:tc>
        <w:tc>
          <w:tcPr>
            <w:tcW w:w="362" w:type="pct"/>
            <w:vAlign w:val="center"/>
          </w:tcPr>
          <w:p w14:paraId="037A9B6B" w14:textId="77777777" w:rsidR="00635740" w:rsidRPr="00C25669" w:rsidRDefault="00635740" w:rsidP="007159D8">
            <w:pPr>
              <w:pStyle w:val="TAC"/>
            </w:pPr>
            <w:r w:rsidRPr="00C25669">
              <w:t>Bits</w:t>
            </w:r>
          </w:p>
        </w:tc>
        <w:tc>
          <w:tcPr>
            <w:tcW w:w="661" w:type="pct"/>
            <w:vAlign w:val="center"/>
          </w:tcPr>
          <w:p w14:paraId="11A9134B" w14:textId="77777777" w:rsidR="00635740" w:rsidRPr="00C25669" w:rsidRDefault="00635740" w:rsidP="007159D8">
            <w:pPr>
              <w:pStyle w:val="TAC"/>
            </w:pPr>
            <w:r w:rsidRPr="00C25669">
              <w:t>N/A</w:t>
            </w:r>
          </w:p>
        </w:tc>
        <w:tc>
          <w:tcPr>
            <w:tcW w:w="661" w:type="pct"/>
            <w:vAlign w:val="center"/>
          </w:tcPr>
          <w:p w14:paraId="1E55D94C" w14:textId="77777777" w:rsidR="00635740" w:rsidRPr="00C25669" w:rsidRDefault="00635740" w:rsidP="007159D8">
            <w:pPr>
              <w:pStyle w:val="TAC"/>
            </w:pPr>
          </w:p>
        </w:tc>
        <w:tc>
          <w:tcPr>
            <w:tcW w:w="661" w:type="pct"/>
            <w:vAlign w:val="center"/>
          </w:tcPr>
          <w:p w14:paraId="5E7E0329" w14:textId="77777777" w:rsidR="00635740" w:rsidRPr="00C25669" w:rsidRDefault="00635740" w:rsidP="007159D8">
            <w:pPr>
              <w:pStyle w:val="TAC"/>
              <w:rPr>
                <w:rFonts w:cs="Arial"/>
              </w:rPr>
            </w:pPr>
          </w:p>
        </w:tc>
        <w:tc>
          <w:tcPr>
            <w:tcW w:w="747" w:type="pct"/>
            <w:vAlign w:val="center"/>
          </w:tcPr>
          <w:p w14:paraId="234C31D5" w14:textId="77777777" w:rsidR="00635740" w:rsidRPr="00C25669" w:rsidRDefault="00635740" w:rsidP="007159D8">
            <w:pPr>
              <w:pStyle w:val="TAC"/>
              <w:rPr>
                <w:rFonts w:cs="Arial"/>
              </w:rPr>
            </w:pPr>
          </w:p>
        </w:tc>
        <w:tc>
          <w:tcPr>
            <w:tcW w:w="673" w:type="pct"/>
          </w:tcPr>
          <w:p w14:paraId="3D208E79" w14:textId="77777777" w:rsidR="00635740" w:rsidRPr="00C25669" w:rsidRDefault="00635740" w:rsidP="007159D8">
            <w:pPr>
              <w:pStyle w:val="TAC"/>
              <w:rPr>
                <w:rFonts w:cs="Arial"/>
              </w:rPr>
            </w:pPr>
          </w:p>
        </w:tc>
      </w:tr>
      <w:tr w:rsidR="00635740" w:rsidRPr="00C25669" w14:paraId="513E31D2" w14:textId="77777777" w:rsidTr="008B6911">
        <w:trPr>
          <w:jc w:val="center"/>
        </w:trPr>
        <w:tc>
          <w:tcPr>
            <w:tcW w:w="1235" w:type="pct"/>
            <w:vAlign w:val="center"/>
          </w:tcPr>
          <w:p w14:paraId="06620450" w14:textId="77777777" w:rsidR="00635740" w:rsidRPr="00C25669" w:rsidRDefault="00635740" w:rsidP="007159D8">
            <w:pPr>
              <w:pStyle w:val="TAL"/>
            </w:pPr>
            <w:r w:rsidRPr="00C25669">
              <w:t xml:space="preserve">  For Slots i = 1,…, 19</w:t>
            </w:r>
          </w:p>
        </w:tc>
        <w:tc>
          <w:tcPr>
            <w:tcW w:w="362" w:type="pct"/>
            <w:vAlign w:val="center"/>
          </w:tcPr>
          <w:p w14:paraId="794C2C8D" w14:textId="77777777" w:rsidR="00635740" w:rsidRPr="00C25669" w:rsidRDefault="00635740" w:rsidP="007159D8">
            <w:pPr>
              <w:pStyle w:val="TAC"/>
            </w:pPr>
            <w:r w:rsidRPr="00C25669">
              <w:t>Bits</w:t>
            </w:r>
          </w:p>
        </w:tc>
        <w:tc>
          <w:tcPr>
            <w:tcW w:w="661" w:type="pct"/>
            <w:vAlign w:val="center"/>
          </w:tcPr>
          <w:p w14:paraId="7A5625F7" w14:textId="471763F4" w:rsidR="00635740" w:rsidRPr="00C25669" w:rsidRDefault="008B6911" w:rsidP="007159D8">
            <w:pPr>
              <w:pStyle w:val="TAC"/>
            </w:pPr>
            <w:r>
              <w:t>4096</w:t>
            </w:r>
          </w:p>
        </w:tc>
        <w:tc>
          <w:tcPr>
            <w:tcW w:w="661" w:type="pct"/>
            <w:vAlign w:val="center"/>
          </w:tcPr>
          <w:p w14:paraId="55FB619A" w14:textId="77777777" w:rsidR="00635740" w:rsidRPr="00C25669" w:rsidRDefault="00635740" w:rsidP="007159D8">
            <w:pPr>
              <w:pStyle w:val="TAC"/>
            </w:pPr>
          </w:p>
        </w:tc>
        <w:tc>
          <w:tcPr>
            <w:tcW w:w="661" w:type="pct"/>
            <w:vAlign w:val="center"/>
          </w:tcPr>
          <w:p w14:paraId="27DC27F0" w14:textId="77777777" w:rsidR="00635740" w:rsidRPr="00C25669" w:rsidRDefault="00635740" w:rsidP="007159D8">
            <w:pPr>
              <w:pStyle w:val="TAC"/>
              <w:rPr>
                <w:rFonts w:cs="Arial"/>
              </w:rPr>
            </w:pPr>
          </w:p>
        </w:tc>
        <w:tc>
          <w:tcPr>
            <w:tcW w:w="747" w:type="pct"/>
            <w:vAlign w:val="center"/>
          </w:tcPr>
          <w:p w14:paraId="43F4F79B" w14:textId="77777777" w:rsidR="00635740" w:rsidRPr="00C25669" w:rsidRDefault="00635740" w:rsidP="007159D8">
            <w:pPr>
              <w:pStyle w:val="TAC"/>
              <w:rPr>
                <w:rFonts w:cs="Arial"/>
              </w:rPr>
            </w:pPr>
          </w:p>
        </w:tc>
        <w:tc>
          <w:tcPr>
            <w:tcW w:w="673" w:type="pct"/>
          </w:tcPr>
          <w:p w14:paraId="27CBD1D9" w14:textId="77777777" w:rsidR="00635740" w:rsidRPr="00C25669" w:rsidRDefault="00635740" w:rsidP="007159D8">
            <w:pPr>
              <w:pStyle w:val="TAC"/>
              <w:rPr>
                <w:rFonts w:cs="Arial"/>
              </w:rPr>
            </w:pPr>
          </w:p>
        </w:tc>
      </w:tr>
      <w:tr w:rsidR="00635740" w:rsidRPr="00FB27FE" w14:paraId="6563978E" w14:textId="77777777" w:rsidTr="008B6911">
        <w:trPr>
          <w:jc w:val="center"/>
        </w:trPr>
        <w:tc>
          <w:tcPr>
            <w:tcW w:w="1235" w:type="pct"/>
            <w:vAlign w:val="center"/>
          </w:tcPr>
          <w:p w14:paraId="5A0A23C6" w14:textId="77777777" w:rsidR="00635740" w:rsidRPr="00C25669" w:rsidRDefault="00635740" w:rsidP="007159D8">
            <w:pPr>
              <w:pStyle w:val="TAL"/>
              <w:rPr>
                <w:lang w:val="sv-FI"/>
              </w:rPr>
            </w:pPr>
            <w:r w:rsidRPr="00C25669">
              <w:rPr>
                <w:lang w:val="sv-FI"/>
              </w:rPr>
              <w:t>Transport block CRC per Slot</w:t>
            </w:r>
          </w:p>
        </w:tc>
        <w:tc>
          <w:tcPr>
            <w:tcW w:w="362" w:type="pct"/>
            <w:vAlign w:val="center"/>
          </w:tcPr>
          <w:p w14:paraId="520B3EA4" w14:textId="77777777" w:rsidR="00635740" w:rsidRPr="00C25669" w:rsidRDefault="00635740" w:rsidP="007159D8">
            <w:pPr>
              <w:pStyle w:val="TAC"/>
              <w:rPr>
                <w:lang w:val="sv-FI"/>
              </w:rPr>
            </w:pPr>
          </w:p>
        </w:tc>
        <w:tc>
          <w:tcPr>
            <w:tcW w:w="661" w:type="pct"/>
            <w:vAlign w:val="center"/>
          </w:tcPr>
          <w:p w14:paraId="146F0002" w14:textId="77777777" w:rsidR="00635740" w:rsidRPr="00C25669" w:rsidRDefault="00635740" w:rsidP="007159D8">
            <w:pPr>
              <w:pStyle w:val="TAC"/>
              <w:rPr>
                <w:lang w:val="sv-FI"/>
              </w:rPr>
            </w:pPr>
          </w:p>
        </w:tc>
        <w:tc>
          <w:tcPr>
            <w:tcW w:w="661" w:type="pct"/>
            <w:vAlign w:val="center"/>
          </w:tcPr>
          <w:p w14:paraId="01600BD2" w14:textId="77777777" w:rsidR="00635740" w:rsidRPr="00C25669" w:rsidRDefault="00635740" w:rsidP="007159D8">
            <w:pPr>
              <w:pStyle w:val="TAC"/>
              <w:rPr>
                <w:lang w:val="sv-FI"/>
              </w:rPr>
            </w:pPr>
          </w:p>
        </w:tc>
        <w:tc>
          <w:tcPr>
            <w:tcW w:w="661" w:type="pct"/>
            <w:vAlign w:val="center"/>
          </w:tcPr>
          <w:p w14:paraId="5CB22884" w14:textId="77777777" w:rsidR="00635740" w:rsidRPr="00C25669" w:rsidRDefault="00635740" w:rsidP="007159D8">
            <w:pPr>
              <w:pStyle w:val="TAC"/>
              <w:rPr>
                <w:rFonts w:cs="Arial"/>
                <w:lang w:val="sv-FI"/>
              </w:rPr>
            </w:pPr>
          </w:p>
        </w:tc>
        <w:tc>
          <w:tcPr>
            <w:tcW w:w="747" w:type="pct"/>
            <w:vAlign w:val="center"/>
          </w:tcPr>
          <w:p w14:paraId="39C936C2" w14:textId="77777777" w:rsidR="00635740" w:rsidRPr="00C25669" w:rsidRDefault="00635740" w:rsidP="007159D8">
            <w:pPr>
              <w:pStyle w:val="TAC"/>
              <w:rPr>
                <w:rFonts w:cs="Arial"/>
                <w:lang w:val="sv-FI"/>
              </w:rPr>
            </w:pPr>
          </w:p>
        </w:tc>
        <w:tc>
          <w:tcPr>
            <w:tcW w:w="673" w:type="pct"/>
          </w:tcPr>
          <w:p w14:paraId="77467781" w14:textId="77777777" w:rsidR="00635740" w:rsidRPr="00C25669" w:rsidRDefault="00635740" w:rsidP="007159D8">
            <w:pPr>
              <w:pStyle w:val="TAC"/>
              <w:rPr>
                <w:rFonts w:cs="Arial"/>
                <w:lang w:val="sv-FI"/>
              </w:rPr>
            </w:pPr>
          </w:p>
        </w:tc>
      </w:tr>
      <w:tr w:rsidR="00635740" w:rsidRPr="00C25669" w14:paraId="277927D3" w14:textId="77777777" w:rsidTr="008B6911">
        <w:trPr>
          <w:jc w:val="center"/>
        </w:trPr>
        <w:tc>
          <w:tcPr>
            <w:tcW w:w="1235" w:type="pct"/>
            <w:vAlign w:val="center"/>
          </w:tcPr>
          <w:p w14:paraId="38BA20FE" w14:textId="77777777" w:rsidR="00635740" w:rsidRPr="00C25669" w:rsidRDefault="00635740" w:rsidP="007159D8">
            <w:pPr>
              <w:pStyle w:val="TAL"/>
            </w:pPr>
            <w:r w:rsidRPr="00C25669">
              <w:rPr>
                <w:lang w:val="sv-FI"/>
              </w:rPr>
              <w:t xml:space="preserve">  </w:t>
            </w:r>
            <w:r w:rsidRPr="00C25669">
              <w:t>For Slot i = 0</w:t>
            </w:r>
          </w:p>
        </w:tc>
        <w:tc>
          <w:tcPr>
            <w:tcW w:w="362" w:type="pct"/>
            <w:vAlign w:val="center"/>
          </w:tcPr>
          <w:p w14:paraId="57907428" w14:textId="77777777" w:rsidR="00635740" w:rsidRPr="00C25669" w:rsidRDefault="00635740" w:rsidP="007159D8">
            <w:pPr>
              <w:pStyle w:val="TAC"/>
            </w:pPr>
            <w:r w:rsidRPr="00C25669">
              <w:t>Bits</w:t>
            </w:r>
          </w:p>
        </w:tc>
        <w:tc>
          <w:tcPr>
            <w:tcW w:w="661" w:type="pct"/>
            <w:vAlign w:val="center"/>
          </w:tcPr>
          <w:p w14:paraId="5BC51219" w14:textId="77777777" w:rsidR="00635740" w:rsidRPr="00C25669" w:rsidRDefault="00635740" w:rsidP="007159D8">
            <w:pPr>
              <w:pStyle w:val="TAC"/>
            </w:pPr>
            <w:r w:rsidRPr="00C25669">
              <w:t>N/A</w:t>
            </w:r>
          </w:p>
        </w:tc>
        <w:tc>
          <w:tcPr>
            <w:tcW w:w="661" w:type="pct"/>
            <w:vAlign w:val="center"/>
          </w:tcPr>
          <w:p w14:paraId="325434AE" w14:textId="77777777" w:rsidR="00635740" w:rsidRPr="00C25669" w:rsidRDefault="00635740" w:rsidP="007159D8">
            <w:pPr>
              <w:pStyle w:val="TAC"/>
            </w:pPr>
          </w:p>
        </w:tc>
        <w:tc>
          <w:tcPr>
            <w:tcW w:w="661" w:type="pct"/>
            <w:vAlign w:val="center"/>
          </w:tcPr>
          <w:p w14:paraId="6375CAC1" w14:textId="77777777" w:rsidR="00635740" w:rsidRPr="00C25669" w:rsidRDefault="00635740" w:rsidP="007159D8">
            <w:pPr>
              <w:pStyle w:val="TAC"/>
              <w:rPr>
                <w:rFonts w:cs="Arial"/>
              </w:rPr>
            </w:pPr>
          </w:p>
        </w:tc>
        <w:tc>
          <w:tcPr>
            <w:tcW w:w="747" w:type="pct"/>
            <w:vAlign w:val="center"/>
          </w:tcPr>
          <w:p w14:paraId="38F03C42" w14:textId="77777777" w:rsidR="00635740" w:rsidRPr="00C25669" w:rsidRDefault="00635740" w:rsidP="007159D8">
            <w:pPr>
              <w:pStyle w:val="TAC"/>
              <w:rPr>
                <w:rFonts w:cs="Arial"/>
              </w:rPr>
            </w:pPr>
          </w:p>
        </w:tc>
        <w:tc>
          <w:tcPr>
            <w:tcW w:w="673" w:type="pct"/>
          </w:tcPr>
          <w:p w14:paraId="73448A43" w14:textId="77777777" w:rsidR="00635740" w:rsidRPr="00C25669" w:rsidRDefault="00635740" w:rsidP="007159D8">
            <w:pPr>
              <w:pStyle w:val="TAC"/>
              <w:rPr>
                <w:rFonts w:cs="Arial"/>
              </w:rPr>
            </w:pPr>
          </w:p>
        </w:tc>
      </w:tr>
      <w:tr w:rsidR="00635740" w:rsidRPr="00C25669" w14:paraId="62181F65" w14:textId="77777777" w:rsidTr="008B6911">
        <w:trPr>
          <w:jc w:val="center"/>
        </w:trPr>
        <w:tc>
          <w:tcPr>
            <w:tcW w:w="1235" w:type="pct"/>
            <w:vAlign w:val="center"/>
          </w:tcPr>
          <w:p w14:paraId="6DF98A50" w14:textId="77777777" w:rsidR="00635740" w:rsidRPr="00C25669" w:rsidRDefault="00635740" w:rsidP="007159D8">
            <w:pPr>
              <w:pStyle w:val="TAL"/>
            </w:pPr>
            <w:r w:rsidRPr="00C25669">
              <w:t xml:space="preserve">  For Slots i = 1,…, 19</w:t>
            </w:r>
          </w:p>
        </w:tc>
        <w:tc>
          <w:tcPr>
            <w:tcW w:w="362" w:type="pct"/>
            <w:vAlign w:val="center"/>
          </w:tcPr>
          <w:p w14:paraId="193C15E7" w14:textId="77777777" w:rsidR="00635740" w:rsidRPr="00C25669" w:rsidRDefault="00635740" w:rsidP="007159D8">
            <w:pPr>
              <w:pStyle w:val="TAC"/>
            </w:pPr>
            <w:r w:rsidRPr="00C25669">
              <w:t>Bits</w:t>
            </w:r>
          </w:p>
        </w:tc>
        <w:tc>
          <w:tcPr>
            <w:tcW w:w="661" w:type="pct"/>
            <w:vAlign w:val="center"/>
          </w:tcPr>
          <w:p w14:paraId="3120F5B1" w14:textId="77777777" w:rsidR="00635740" w:rsidRPr="00C25669" w:rsidRDefault="00635740" w:rsidP="007159D8">
            <w:pPr>
              <w:pStyle w:val="TAC"/>
            </w:pPr>
            <w:r w:rsidRPr="00C25669">
              <w:t>24</w:t>
            </w:r>
          </w:p>
        </w:tc>
        <w:tc>
          <w:tcPr>
            <w:tcW w:w="661" w:type="pct"/>
            <w:vAlign w:val="center"/>
          </w:tcPr>
          <w:p w14:paraId="587E58AC" w14:textId="77777777" w:rsidR="00635740" w:rsidRPr="00C25669" w:rsidRDefault="00635740" w:rsidP="007159D8">
            <w:pPr>
              <w:pStyle w:val="TAC"/>
            </w:pPr>
          </w:p>
        </w:tc>
        <w:tc>
          <w:tcPr>
            <w:tcW w:w="661" w:type="pct"/>
            <w:vAlign w:val="center"/>
          </w:tcPr>
          <w:p w14:paraId="021CA25E" w14:textId="77777777" w:rsidR="00635740" w:rsidRPr="00C25669" w:rsidRDefault="00635740" w:rsidP="007159D8">
            <w:pPr>
              <w:pStyle w:val="TAC"/>
              <w:rPr>
                <w:rFonts w:cs="Arial"/>
              </w:rPr>
            </w:pPr>
          </w:p>
        </w:tc>
        <w:tc>
          <w:tcPr>
            <w:tcW w:w="747" w:type="pct"/>
            <w:vAlign w:val="center"/>
          </w:tcPr>
          <w:p w14:paraId="1F8DA87F" w14:textId="77777777" w:rsidR="00635740" w:rsidRPr="00C25669" w:rsidRDefault="00635740" w:rsidP="007159D8">
            <w:pPr>
              <w:pStyle w:val="TAC"/>
              <w:rPr>
                <w:rFonts w:cs="Arial"/>
              </w:rPr>
            </w:pPr>
          </w:p>
        </w:tc>
        <w:tc>
          <w:tcPr>
            <w:tcW w:w="673" w:type="pct"/>
          </w:tcPr>
          <w:p w14:paraId="1885DA65" w14:textId="77777777" w:rsidR="00635740" w:rsidRPr="00C25669" w:rsidRDefault="00635740" w:rsidP="007159D8">
            <w:pPr>
              <w:pStyle w:val="TAC"/>
              <w:rPr>
                <w:rFonts w:cs="Arial"/>
              </w:rPr>
            </w:pPr>
          </w:p>
        </w:tc>
      </w:tr>
      <w:tr w:rsidR="00635740" w:rsidRPr="00C25669" w14:paraId="728054A9" w14:textId="77777777" w:rsidTr="008B6911">
        <w:trPr>
          <w:jc w:val="center"/>
        </w:trPr>
        <w:tc>
          <w:tcPr>
            <w:tcW w:w="1235" w:type="pct"/>
            <w:vAlign w:val="center"/>
          </w:tcPr>
          <w:p w14:paraId="52794333" w14:textId="77777777" w:rsidR="00635740" w:rsidRPr="00C25669" w:rsidRDefault="00635740" w:rsidP="007159D8">
            <w:pPr>
              <w:pStyle w:val="TAL"/>
            </w:pPr>
            <w:r w:rsidRPr="00C25669">
              <w:t>Number of Code Blocks per Slot</w:t>
            </w:r>
          </w:p>
        </w:tc>
        <w:tc>
          <w:tcPr>
            <w:tcW w:w="362" w:type="pct"/>
            <w:vAlign w:val="center"/>
          </w:tcPr>
          <w:p w14:paraId="1113EFBF" w14:textId="77777777" w:rsidR="00635740" w:rsidRPr="00C25669" w:rsidRDefault="00635740" w:rsidP="007159D8">
            <w:pPr>
              <w:pStyle w:val="TAC"/>
            </w:pPr>
          </w:p>
        </w:tc>
        <w:tc>
          <w:tcPr>
            <w:tcW w:w="661" w:type="pct"/>
            <w:vAlign w:val="center"/>
          </w:tcPr>
          <w:p w14:paraId="44E11B4C" w14:textId="77777777" w:rsidR="00635740" w:rsidRPr="00C25669" w:rsidRDefault="00635740" w:rsidP="007159D8">
            <w:pPr>
              <w:pStyle w:val="TAC"/>
            </w:pPr>
          </w:p>
        </w:tc>
        <w:tc>
          <w:tcPr>
            <w:tcW w:w="661" w:type="pct"/>
            <w:vAlign w:val="center"/>
          </w:tcPr>
          <w:p w14:paraId="0AE11332" w14:textId="77777777" w:rsidR="00635740" w:rsidRPr="00C25669" w:rsidRDefault="00635740" w:rsidP="007159D8">
            <w:pPr>
              <w:pStyle w:val="TAC"/>
            </w:pPr>
          </w:p>
        </w:tc>
        <w:tc>
          <w:tcPr>
            <w:tcW w:w="661" w:type="pct"/>
            <w:vAlign w:val="center"/>
          </w:tcPr>
          <w:p w14:paraId="77AA1DCF" w14:textId="77777777" w:rsidR="00635740" w:rsidRPr="00C25669" w:rsidRDefault="00635740" w:rsidP="007159D8">
            <w:pPr>
              <w:pStyle w:val="TAC"/>
              <w:rPr>
                <w:rFonts w:cs="Arial"/>
              </w:rPr>
            </w:pPr>
          </w:p>
        </w:tc>
        <w:tc>
          <w:tcPr>
            <w:tcW w:w="747" w:type="pct"/>
            <w:vAlign w:val="center"/>
          </w:tcPr>
          <w:p w14:paraId="54467453" w14:textId="77777777" w:rsidR="00635740" w:rsidRPr="00C25669" w:rsidRDefault="00635740" w:rsidP="007159D8">
            <w:pPr>
              <w:pStyle w:val="TAC"/>
              <w:rPr>
                <w:rFonts w:cs="Arial"/>
              </w:rPr>
            </w:pPr>
          </w:p>
        </w:tc>
        <w:tc>
          <w:tcPr>
            <w:tcW w:w="673" w:type="pct"/>
          </w:tcPr>
          <w:p w14:paraId="2DE9842C" w14:textId="77777777" w:rsidR="00635740" w:rsidRPr="00C25669" w:rsidRDefault="00635740" w:rsidP="007159D8">
            <w:pPr>
              <w:pStyle w:val="TAC"/>
              <w:rPr>
                <w:rFonts w:cs="Arial"/>
              </w:rPr>
            </w:pPr>
          </w:p>
        </w:tc>
      </w:tr>
      <w:tr w:rsidR="00635740" w:rsidRPr="00C25669" w14:paraId="6A0B0693" w14:textId="77777777" w:rsidTr="008B6911">
        <w:trPr>
          <w:jc w:val="center"/>
        </w:trPr>
        <w:tc>
          <w:tcPr>
            <w:tcW w:w="1235" w:type="pct"/>
            <w:vAlign w:val="center"/>
          </w:tcPr>
          <w:p w14:paraId="403CDEF1" w14:textId="77777777" w:rsidR="00635740" w:rsidRPr="00C25669" w:rsidRDefault="00635740" w:rsidP="007159D8">
            <w:pPr>
              <w:pStyle w:val="TAL"/>
            </w:pPr>
            <w:r w:rsidRPr="00C25669">
              <w:t xml:space="preserve">  For Slot i = 0</w:t>
            </w:r>
          </w:p>
        </w:tc>
        <w:tc>
          <w:tcPr>
            <w:tcW w:w="362" w:type="pct"/>
            <w:vAlign w:val="center"/>
          </w:tcPr>
          <w:p w14:paraId="7A418DA7" w14:textId="77777777" w:rsidR="00635740" w:rsidRPr="00C25669" w:rsidRDefault="00635740" w:rsidP="007159D8">
            <w:pPr>
              <w:pStyle w:val="TAC"/>
            </w:pPr>
            <w:r w:rsidRPr="00C25669">
              <w:t>CBs</w:t>
            </w:r>
          </w:p>
        </w:tc>
        <w:tc>
          <w:tcPr>
            <w:tcW w:w="661" w:type="pct"/>
            <w:vAlign w:val="center"/>
          </w:tcPr>
          <w:p w14:paraId="3FE43229" w14:textId="77777777" w:rsidR="00635740" w:rsidRPr="00C25669" w:rsidRDefault="00635740" w:rsidP="007159D8">
            <w:pPr>
              <w:pStyle w:val="TAC"/>
            </w:pPr>
            <w:r w:rsidRPr="00C25669">
              <w:t>N/A</w:t>
            </w:r>
          </w:p>
        </w:tc>
        <w:tc>
          <w:tcPr>
            <w:tcW w:w="661" w:type="pct"/>
            <w:vAlign w:val="center"/>
          </w:tcPr>
          <w:p w14:paraId="3065175A" w14:textId="77777777" w:rsidR="00635740" w:rsidRPr="00C25669" w:rsidRDefault="00635740" w:rsidP="007159D8">
            <w:pPr>
              <w:pStyle w:val="TAC"/>
            </w:pPr>
          </w:p>
        </w:tc>
        <w:tc>
          <w:tcPr>
            <w:tcW w:w="661" w:type="pct"/>
            <w:vAlign w:val="center"/>
          </w:tcPr>
          <w:p w14:paraId="313DA3F9" w14:textId="77777777" w:rsidR="00635740" w:rsidRPr="00C25669" w:rsidRDefault="00635740" w:rsidP="007159D8">
            <w:pPr>
              <w:pStyle w:val="TAC"/>
              <w:rPr>
                <w:rFonts w:cs="Arial"/>
              </w:rPr>
            </w:pPr>
          </w:p>
        </w:tc>
        <w:tc>
          <w:tcPr>
            <w:tcW w:w="747" w:type="pct"/>
            <w:vAlign w:val="center"/>
          </w:tcPr>
          <w:p w14:paraId="24C85DDA" w14:textId="77777777" w:rsidR="00635740" w:rsidRPr="00C25669" w:rsidRDefault="00635740" w:rsidP="007159D8">
            <w:pPr>
              <w:pStyle w:val="TAC"/>
              <w:rPr>
                <w:rFonts w:cs="Arial"/>
              </w:rPr>
            </w:pPr>
          </w:p>
        </w:tc>
        <w:tc>
          <w:tcPr>
            <w:tcW w:w="673" w:type="pct"/>
          </w:tcPr>
          <w:p w14:paraId="35C5383B" w14:textId="77777777" w:rsidR="00635740" w:rsidRPr="00C25669" w:rsidRDefault="00635740" w:rsidP="007159D8">
            <w:pPr>
              <w:pStyle w:val="TAC"/>
              <w:rPr>
                <w:rFonts w:cs="Arial"/>
              </w:rPr>
            </w:pPr>
          </w:p>
        </w:tc>
      </w:tr>
      <w:tr w:rsidR="00635740" w:rsidRPr="00C25669" w14:paraId="3860A8EE" w14:textId="77777777" w:rsidTr="008B6911">
        <w:trPr>
          <w:jc w:val="center"/>
        </w:trPr>
        <w:tc>
          <w:tcPr>
            <w:tcW w:w="1235" w:type="pct"/>
            <w:vAlign w:val="center"/>
          </w:tcPr>
          <w:p w14:paraId="440818C2" w14:textId="77777777" w:rsidR="00635740" w:rsidRPr="00C25669" w:rsidRDefault="00635740" w:rsidP="007159D8">
            <w:pPr>
              <w:pStyle w:val="TAL"/>
            </w:pPr>
            <w:r w:rsidRPr="00C25669">
              <w:t xml:space="preserve">  For Slots i = 1,…, 19</w:t>
            </w:r>
          </w:p>
        </w:tc>
        <w:tc>
          <w:tcPr>
            <w:tcW w:w="362" w:type="pct"/>
            <w:vAlign w:val="center"/>
          </w:tcPr>
          <w:p w14:paraId="05AA9EC6" w14:textId="77777777" w:rsidR="00635740" w:rsidRPr="00C25669" w:rsidRDefault="00635740" w:rsidP="007159D8">
            <w:pPr>
              <w:pStyle w:val="TAC"/>
            </w:pPr>
            <w:r w:rsidRPr="00C25669">
              <w:t>CBs</w:t>
            </w:r>
          </w:p>
        </w:tc>
        <w:tc>
          <w:tcPr>
            <w:tcW w:w="661" w:type="pct"/>
            <w:vAlign w:val="center"/>
          </w:tcPr>
          <w:p w14:paraId="7D99D2AA" w14:textId="77777777" w:rsidR="00635740" w:rsidRPr="00C25669" w:rsidRDefault="00635740" w:rsidP="007159D8">
            <w:pPr>
              <w:pStyle w:val="TAC"/>
            </w:pPr>
            <w:r w:rsidRPr="00C25669">
              <w:t>1</w:t>
            </w:r>
          </w:p>
        </w:tc>
        <w:tc>
          <w:tcPr>
            <w:tcW w:w="661" w:type="pct"/>
            <w:vAlign w:val="center"/>
          </w:tcPr>
          <w:p w14:paraId="1133C191" w14:textId="77777777" w:rsidR="00635740" w:rsidRPr="00C25669" w:rsidRDefault="00635740" w:rsidP="007159D8">
            <w:pPr>
              <w:pStyle w:val="TAC"/>
            </w:pPr>
          </w:p>
        </w:tc>
        <w:tc>
          <w:tcPr>
            <w:tcW w:w="661" w:type="pct"/>
            <w:vAlign w:val="center"/>
          </w:tcPr>
          <w:p w14:paraId="09958A42" w14:textId="77777777" w:rsidR="00635740" w:rsidRPr="00C25669" w:rsidRDefault="00635740" w:rsidP="007159D8">
            <w:pPr>
              <w:pStyle w:val="TAC"/>
              <w:rPr>
                <w:rFonts w:cs="Arial"/>
              </w:rPr>
            </w:pPr>
          </w:p>
        </w:tc>
        <w:tc>
          <w:tcPr>
            <w:tcW w:w="747" w:type="pct"/>
            <w:vAlign w:val="center"/>
          </w:tcPr>
          <w:p w14:paraId="48E5AA64" w14:textId="77777777" w:rsidR="00635740" w:rsidRPr="00C25669" w:rsidRDefault="00635740" w:rsidP="007159D8">
            <w:pPr>
              <w:pStyle w:val="TAC"/>
              <w:rPr>
                <w:rFonts w:cs="Arial"/>
              </w:rPr>
            </w:pPr>
          </w:p>
        </w:tc>
        <w:tc>
          <w:tcPr>
            <w:tcW w:w="673" w:type="pct"/>
          </w:tcPr>
          <w:p w14:paraId="2DC6A2CF" w14:textId="77777777" w:rsidR="00635740" w:rsidRPr="00C25669" w:rsidRDefault="00635740" w:rsidP="007159D8">
            <w:pPr>
              <w:pStyle w:val="TAC"/>
              <w:rPr>
                <w:rFonts w:cs="Arial"/>
              </w:rPr>
            </w:pPr>
          </w:p>
        </w:tc>
      </w:tr>
      <w:tr w:rsidR="00635740" w:rsidRPr="00C25669" w14:paraId="24411AFF" w14:textId="77777777" w:rsidTr="008B6911">
        <w:trPr>
          <w:jc w:val="center"/>
        </w:trPr>
        <w:tc>
          <w:tcPr>
            <w:tcW w:w="1235" w:type="pct"/>
            <w:vAlign w:val="center"/>
          </w:tcPr>
          <w:p w14:paraId="6F3D821B" w14:textId="77777777" w:rsidR="00635740" w:rsidRPr="00C25669" w:rsidRDefault="00635740" w:rsidP="007159D8">
            <w:pPr>
              <w:pStyle w:val="TAL"/>
            </w:pPr>
            <w:r w:rsidRPr="00C25669">
              <w:t>Binary Channel Bits Per Slot</w:t>
            </w:r>
          </w:p>
        </w:tc>
        <w:tc>
          <w:tcPr>
            <w:tcW w:w="362" w:type="pct"/>
            <w:vAlign w:val="center"/>
          </w:tcPr>
          <w:p w14:paraId="25B5493C" w14:textId="77777777" w:rsidR="00635740" w:rsidRPr="00C25669" w:rsidRDefault="00635740" w:rsidP="007159D8">
            <w:pPr>
              <w:pStyle w:val="TAC"/>
            </w:pPr>
          </w:p>
        </w:tc>
        <w:tc>
          <w:tcPr>
            <w:tcW w:w="661" w:type="pct"/>
            <w:vAlign w:val="center"/>
          </w:tcPr>
          <w:p w14:paraId="36C74D5A" w14:textId="77777777" w:rsidR="00635740" w:rsidRPr="00C25669" w:rsidRDefault="00635740" w:rsidP="007159D8">
            <w:pPr>
              <w:pStyle w:val="TAC"/>
            </w:pPr>
          </w:p>
        </w:tc>
        <w:tc>
          <w:tcPr>
            <w:tcW w:w="661" w:type="pct"/>
            <w:vAlign w:val="center"/>
          </w:tcPr>
          <w:p w14:paraId="16EF4546" w14:textId="77777777" w:rsidR="00635740" w:rsidRPr="00C25669" w:rsidRDefault="00635740" w:rsidP="007159D8">
            <w:pPr>
              <w:pStyle w:val="TAC"/>
            </w:pPr>
          </w:p>
        </w:tc>
        <w:tc>
          <w:tcPr>
            <w:tcW w:w="661" w:type="pct"/>
            <w:vAlign w:val="center"/>
          </w:tcPr>
          <w:p w14:paraId="74413E28" w14:textId="77777777" w:rsidR="00635740" w:rsidRPr="00C25669" w:rsidRDefault="00635740" w:rsidP="007159D8">
            <w:pPr>
              <w:pStyle w:val="TAC"/>
              <w:rPr>
                <w:rFonts w:cs="Arial"/>
              </w:rPr>
            </w:pPr>
          </w:p>
        </w:tc>
        <w:tc>
          <w:tcPr>
            <w:tcW w:w="747" w:type="pct"/>
            <w:vAlign w:val="center"/>
          </w:tcPr>
          <w:p w14:paraId="05FA796C" w14:textId="77777777" w:rsidR="00635740" w:rsidRPr="00C25669" w:rsidRDefault="00635740" w:rsidP="007159D8">
            <w:pPr>
              <w:pStyle w:val="TAC"/>
              <w:rPr>
                <w:rFonts w:cs="Arial"/>
              </w:rPr>
            </w:pPr>
          </w:p>
        </w:tc>
        <w:tc>
          <w:tcPr>
            <w:tcW w:w="673" w:type="pct"/>
          </w:tcPr>
          <w:p w14:paraId="7510E57E" w14:textId="77777777" w:rsidR="00635740" w:rsidRPr="00C25669" w:rsidRDefault="00635740" w:rsidP="007159D8">
            <w:pPr>
              <w:pStyle w:val="TAC"/>
              <w:rPr>
                <w:rFonts w:cs="Arial"/>
              </w:rPr>
            </w:pPr>
          </w:p>
        </w:tc>
      </w:tr>
      <w:tr w:rsidR="00635740" w:rsidRPr="00C25669" w14:paraId="63B99E6B" w14:textId="77777777" w:rsidTr="008B6911">
        <w:trPr>
          <w:jc w:val="center"/>
        </w:trPr>
        <w:tc>
          <w:tcPr>
            <w:tcW w:w="1235" w:type="pct"/>
            <w:vAlign w:val="center"/>
          </w:tcPr>
          <w:p w14:paraId="70B564CD" w14:textId="77777777" w:rsidR="00635740" w:rsidRPr="00C25669" w:rsidRDefault="00635740" w:rsidP="007159D8">
            <w:pPr>
              <w:pStyle w:val="TAL"/>
            </w:pPr>
            <w:r w:rsidRPr="00C25669">
              <w:t xml:space="preserve">  For Slot i = 0</w:t>
            </w:r>
          </w:p>
        </w:tc>
        <w:tc>
          <w:tcPr>
            <w:tcW w:w="362" w:type="pct"/>
            <w:vAlign w:val="center"/>
          </w:tcPr>
          <w:p w14:paraId="79E90734" w14:textId="77777777" w:rsidR="00635740" w:rsidRPr="00C25669" w:rsidRDefault="00635740" w:rsidP="007159D8">
            <w:pPr>
              <w:pStyle w:val="TAC"/>
            </w:pPr>
            <w:r w:rsidRPr="00C25669">
              <w:t>Bits</w:t>
            </w:r>
          </w:p>
        </w:tc>
        <w:tc>
          <w:tcPr>
            <w:tcW w:w="661" w:type="pct"/>
            <w:vAlign w:val="center"/>
          </w:tcPr>
          <w:p w14:paraId="7BC6441B" w14:textId="77777777" w:rsidR="00635740" w:rsidRPr="00C25669" w:rsidRDefault="00635740" w:rsidP="007159D8">
            <w:pPr>
              <w:pStyle w:val="TAC"/>
            </w:pPr>
            <w:r w:rsidRPr="00C25669">
              <w:t>N/A</w:t>
            </w:r>
          </w:p>
        </w:tc>
        <w:tc>
          <w:tcPr>
            <w:tcW w:w="661" w:type="pct"/>
            <w:vAlign w:val="center"/>
          </w:tcPr>
          <w:p w14:paraId="002FC782" w14:textId="77777777" w:rsidR="00635740" w:rsidRPr="00C25669" w:rsidRDefault="00635740" w:rsidP="007159D8">
            <w:pPr>
              <w:pStyle w:val="TAC"/>
            </w:pPr>
          </w:p>
        </w:tc>
        <w:tc>
          <w:tcPr>
            <w:tcW w:w="661" w:type="pct"/>
            <w:vAlign w:val="center"/>
          </w:tcPr>
          <w:p w14:paraId="440577E7" w14:textId="77777777" w:rsidR="00635740" w:rsidRPr="00C25669" w:rsidRDefault="00635740" w:rsidP="007159D8">
            <w:pPr>
              <w:pStyle w:val="TAC"/>
              <w:rPr>
                <w:rFonts w:cs="Arial"/>
              </w:rPr>
            </w:pPr>
          </w:p>
        </w:tc>
        <w:tc>
          <w:tcPr>
            <w:tcW w:w="747" w:type="pct"/>
            <w:vAlign w:val="center"/>
          </w:tcPr>
          <w:p w14:paraId="20D5C32C" w14:textId="77777777" w:rsidR="00635740" w:rsidRPr="00C25669" w:rsidRDefault="00635740" w:rsidP="007159D8">
            <w:pPr>
              <w:pStyle w:val="TAC"/>
              <w:rPr>
                <w:rFonts w:cs="Arial"/>
              </w:rPr>
            </w:pPr>
          </w:p>
        </w:tc>
        <w:tc>
          <w:tcPr>
            <w:tcW w:w="673" w:type="pct"/>
          </w:tcPr>
          <w:p w14:paraId="43AD2036" w14:textId="77777777" w:rsidR="00635740" w:rsidRPr="00C25669" w:rsidRDefault="00635740" w:rsidP="007159D8">
            <w:pPr>
              <w:pStyle w:val="TAC"/>
              <w:rPr>
                <w:rFonts w:cs="Arial"/>
              </w:rPr>
            </w:pPr>
          </w:p>
        </w:tc>
      </w:tr>
      <w:tr w:rsidR="008B6911" w:rsidRPr="00C25669" w14:paraId="7291F945" w14:textId="77777777" w:rsidTr="008B6911">
        <w:trPr>
          <w:jc w:val="center"/>
        </w:trPr>
        <w:tc>
          <w:tcPr>
            <w:tcW w:w="1235" w:type="pct"/>
            <w:vAlign w:val="center"/>
          </w:tcPr>
          <w:p w14:paraId="62FF50CD" w14:textId="77777777" w:rsidR="008B6911" w:rsidRPr="00C25669" w:rsidRDefault="008B6911" w:rsidP="008B6911">
            <w:pPr>
              <w:pStyle w:val="TAL"/>
            </w:pPr>
            <w:r w:rsidRPr="00C25669">
              <w:t xml:space="preserve">  For Slots i = 10, 11</w:t>
            </w:r>
          </w:p>
        </w:tc>
        <w:tc>
          <w:tcPr>
            <w:tcW w:w="362" w:type="pct"/>
            <w:vAlign w:val="center"/>
          </w:tcPr>
          <w:p w14:paraId="77CBB1D2" w14:textId="77777777" w:rsidR="008B6911" w:rsidRPr="00C25669" w:rsidRDefault="008B6911" w:rsidP="008B6911">
            <w:pPr>
              <w:pStyle w:val="TAC"/>
            </w:pPr>
            <w:r w:rsidRPr="00C25669">
              <w:t>Bits</w:t>
            </w:r>
          </w:p>
        </w:tc>
        <w:tc>
          <w:tcPr>
            <w:tcW w:w="661" w:type="pct"/>
            <w:vAlign w:val="center"/>
          </w:tcPr>
          <w:p w14:paraId="5C71ADF6" w14:textId="67626274" w:rsidR="008B6911" w:rsidRPr="00C25669" w:rsidRDefault="008B6911" w:rsidP="008B6911">
            <w:pPr>
              <w:pStyle w:val="TAC"/>
            </w:pPr>
            <w:r>
              <w:t>13104</w:t>
            </w:r>
          </w:p>
        </w:tc>
        <w:tc>
          <w:tcPr>
            <w:tcW w:w="661" w:type="pct"/>
            <w:vAlign w:val="center"/>
          </w:tcPr>
          <w:p w14:paraId="102BAD22" w14:textId="77777777" w:rsidR="008B6911" w:rsidRPr="00C25669" w:rsidRDefault="008B6911" w:rsidP="008B6911">
            <w:pPr>
              <w:pStyle w:val="TAC"/>
            </w:pPr>
          </w:p>
        </w:tc>
        <w:tc>
          <w:tcPr>
            <w:tcW w:w="661" w:type="pct"/>
            <w:vAlign w:val="center"/>
          </w:tcPr>
          <w:p w14:paraId="769DA101" w14:textId="77777777" w:rsidR="008B6911" w:rsidRPr="00C25669" w:rsidRDefault="008B6911" w:rsidP="008B6911">
            <w:pPr>
              <w:pStyle w:val="TAC"/>
              <w:rPr>
                <w:rFonts w:cs="Arial"/>
              </w:rPr>
            </w:pPr>
          </w:p>
        </w:tc>
        <w:tc>
          <w:tcPr>
            <w:tcW w:w="747" w:type="pct"/>
            <w:vAlign w:val="center"/>
          </w:tcPr>
          <w:p w14:paraId="18369149" w14:textId="77777777" w:rsidR="008B6911" w:rsidRPr="00C25669" w:rsidRDefault="008B6911" w:rsidP="008B6911">
            <w:pPr>
              <w:pStyle w:val="TAC"/>
              <w:rPr>
                <w:rFonts w:cs="Arial"/>
              </w:rPr>
            </w:pPr>
          </w:p>
        </w:tc>
        <w:tc>
          <w:tcPr>
            <w:tcW w:w="673" w:type="pct"/>
          </w:tcPr>
          <w:p w14:paraId="007062FB" w14:textId="77777777" w:rsidR="008B6911" w:rsidRPr="00C25669" w:rsidRDefault="008B6911" w:rsidP="008B6911">
            <w:pPr>
              <w:pStyle w:val="TAC"/>
              <w:rPr>
                <w:rFonts w:cs="Arial"/>
              </w:rPr>
            </w:pPr>
          </w:p>
        </w:tc>
      </w:tr>
      <w:tr w:rsidR="008B6911" w:rsidRPr="00C25669" w14:paraId="3D2EA36E" w14:textId="77777777" w:rsidTr="008B6911">
        <w:trPr>
          <w:jc w:val="center"/>
        </w:trPr>
        <w:tc>
          <w:tcPr>
            <w:tcW w:w="1235" w:type="pct"/>
            <w:vAlign w:val="center"/>
          </w:tcPr>
          <w:p w14:paraId="6514ADD9" w14:textId="77777777" w:rsidR="008B6911" w:rsidRPr="00C25669" w:rsidRDefault="008B6911" w:rsidP="008B6911">
            <w:pPr>
              <w:pStyle w:val="TAL"/>
            </w:pPr>
            <w:r w:rsidRPr="00C25669">
              <w:t xml:space="preserve">  For Slots i =</w:t>
            </w:r>
            <w:r w:rsidRPr="00C25669">
              <w:rPr>
                <w:rFonts w:hint="eastAsia"/>
              </w:rPr>
              <w:t>1</w:t>
            </w:r>
            <w:r w:rsidRPr="00C25669">
              <w:t>,…, 9, 12, …, 19</w:t>
            </w:r>
          </w:p>
        </w:tc>
        <w:tc>
          <w:tcPr>
            <w:tcW w:w="362" w:type="pct"/>
            <w:vAlign w:val="center"/>
          </w:tcPr>
          <w:p w14:paraId="655E44DB" w14:textId="77777777" w:rsidR="008B6911" w:rsidRPr="00C25669" w:rsidRDefault="008B6911" w:rsidP="008B6911">
            <w:pPr>
              <w:pStyle w:val="TAC"/>
            </w:pPr>
            <w:r w:rsidRPr="00C25669">
              <w:t>Bits</w:t>
            </w:r>
          </w:p>
        </w:tc>
        <w:tc>
          <w:tcPr>
            <w:tcW w:w="661" w:type="pct"/>
            <w:vAlign w:val="center"/>
          </w:tcPr>
          <w:p w14:paraId="6C847C64" w14:textId="4467DBAD" w:rsidR="008B6911" w:rsidRPr="00C25669" w:rsidRDefault="008B6911" w:rsidP="008B6911">
            <w:pPr>
              <w:pStyle w:val="TAC"/>
            </w:pPr>
            <w:r>
              <w:t>13728</w:t>
            </w:r>
          </w:p>
        </w:tc>
        <w:tc>
          <w:tcPr>
            <w:tcW w:w="661" w:type="pct"/>
            <w:vAlign w:val="center"/>
          </w:tcPr>
          <w:p w14:paraId="31A50BAE" w14:textId="77777777" w:rsidR="008B6911" w:rsidRPr="00C25669" w:rsidRDefault="008B6911" w:rsidP="008B6911">
            <w:pPr>
              <w:pStyle w:val="TAC"/>
            </w:pPr>
          </w:p>
        </w:tc>
        <w:tc>
          <w:tcPr>
            <w:tcW w:w="661" w:type="pct"/>
            <w:vAlign w:val="center"/>
          </w:tcPr>
          <w:p w14:paraId="23BDD5B9" w14:textId="77777777" w:rsidR="008B6911" w:rsidRPr="00C25669" w:rsidRDefault="008B6911" w:rsidP="008B6911">
            <w:pPr>
              <w:pStyle w:val="TAC"/>
              <w:rPr>
                <w:rFonts w:cs="Arial"/>
              </w:rPr>
            </w:pPr>
          </w:p>
        </w:tc>
        <w:tc>
          <w:tcPr>
            <w:tcW w:w="747" w:type="pct"/>
            <w:vAlign w:val="center"/>
          </w:tcPr>
          <w:p w14:paraId="44BCE6EF" w14:textId="77777777" w:rsidR="008B6911" w:rsidRPr="00C25669" w:rsidRDefault="008B6911" w:rsidP="008B6911">
            <w:pPr>
              <w:pStyle w:val="TAC"/>
              <w:rPr>
                <w:rFonts w:cs="Arial"/>
              </w:rPr>
            </w:pPr>
          </w:p>
        </w:tc>
        <w:tc>
          <w:tcPr>
            <w:tcW w:w="673" w:type="pct"/>
          </w:tcPr>
          <w:p w14:paraId="1DF438AA" w14:textId="77777777" w:rsidR="008B6911" w:rsidRPr="00C25669" w:rsidRDefault="008B6911" w:rsidP="008B6911">
            <w:pPr>
              <w:pStyle w:val="TAC"/>
              <w:rPr>
                <w:rFonts w:cs="Arial"/>
              </w:rPr>
            </w:pPr>
          </w:p>
        </w:tc>
      </w:tr>
      <w:tr w:rsidR="008B6911" w:rsidRPr="00C25669" w14:paraId="18D0EFB0" w14:textId="77777777" w:rsidTr="008B6911">
        <w:trPr>
          <w:trHeight w:val="70"/>
          <w:jc w:val="center"/>
        </w:trPr>
        <w:tc>
          <w:tcPr>
            <w:tcW w:w="1235" w:type="pct"/>
            <w:vAlign w:val="center"/>
          </w:tcPr>
          <w:p w14:paraId="41408C5A" w14:textId="77777777" w:rsidR="008B6911" w:rsidRPr="00C25669" w:rsidRDefault="008B6911" w:rsidP="008B6911">
            <w:pPr>
              <w:pStyle w:val="TAL"/>
            </w:pPr>
            <w:r w:rsidRPr="00C25669">
              <w:t>Max. Throughput averaged over 2 frames</w:t>
            </w:r>
          </w:p>
        </w:tc>
        <w:tc>
          <w:tcPr>
            <w:tcW w:w="362" w:type="pct"/>
            <w:vAlign w:val="center"/>
          </w:tcPr>
          <w:p w14:paraId="645526EB" w14:textId="77777777" w:rsidR="008B6911" w:rsidRPr="00C25669" w:rsidRDefault="008B6911" w:rsidP="008B6911">
            <w:pPr>
              <w:pStyle w:val="TAC"/>
            </w:pPr>
            <w:r w:rsidRPr="00C25669">
              <w:t>Mbps</w:t>
            </w:r>
          </w:p>
        </w:tc>
        <w:tc>
          <w:tcPr>
            <w:tcW w:w="661" w:type="pct"/>
            <w:vAlign w:val="center"/>
          </w:tcPr>
          <w:p w14:paraId="31C2F77D" w14:textId="5F634606" w:rsidR="008B6911" w:rsidRPr="00C25669" w:rsidRDefault="008B6911" w:rsidP="008B6911">
            <w:pPr>
              <w:pStyle w:val="TAC"/>
            </w:pPr>
            <w:r>
              <w:t>3.891</w:t>
            </w:r>
          </w:p>
        </w:tc>
        <w:tc>
          <w:tcPr>
            <w:tcW w:w="661" w:type="pct"/>
            <w:vAlign w:val="center"/>
          </w:tcPr>
          <w:p w14:paraId="1F9D4264" w14:textId="77777777" w:rsidR="008B6911" w:rsidRPr="00C25669" w:rsidRDefault="008B6911" w:rsidP="008B6911">
            <w:pPr>
              <w:pStyle w:val="TAC"/>
            </w:pPr>
          </w:p>
        </w:tc>
        <w:tc>
          <w:tcPr>
            <w:tcW w:w="661" w:type="pct"/>
            <w:vAlign w:val="center"/>
          </w:tcPr>
          <w:p w14:paraId="6F08B0D8" w14:textId="77777777" w:rsidR="008B6911" w:rsidRPr="00C25669" w:rsidRDefault="008B6911" w:rsidP="008B6911">
            <w:pPr>
              <w:pStyle w:val="TAC"/>
              <w:rPr>
                <w:rFonts w:cs="Arial"/>
              </w:rPr>
            </w:pPr>
          </w:p>
        </w:tc>
        <w:tc>
          <w:tcPr>
            <w:tcW w:w="747" w:type="pct"/>
            <w:vAlign w:val="center"/>
          </w:tcPr>
          <w:p w14:paraId="3B75495A" w14:textId="77777777" w:rsidR="008B6911" w:rsidRPr="00C25669" w:rsidRDefault="008B6911" w:rsidP="008B6911">
            <w:pPr>
              <w:pStyle w:val="TAC"/>
              <w:rPr>
                <w:rFonts w:cs="Arial"/>
              </w:rPr>
            </w:pPr>
          </w:p>
        </w:tc>
        <w:tc>
          <w:tcPr>
            <w:tcW w:w="673" w:type="pct"/>
          </w:tcPr>
          <w:p w14:paraId="1D8BD757" w14:textId="77777777" w:rsidR="008B6911" w:rsidRPr="00C25669" w:rsidRDefault="008B6911" w:rsidP="008B6911">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6"/>
        <w:gridCol w:w="1237"/>
        <w:gridCol w:w="1237"/>
        <w:gridCol w:w="1398"/>
        <w:gridCol w:w="1240"/>
      </w:tblGrid>
      <w:tr w:rsidR="00635740" w:rsidRPr="0037783B" w14:paraId="530E5F62" w14:textId="77777777" w:rsidTr="007159D8">
        <w:trPr>
          <w:jc w:val="center"/>
        </w:trPr>
        <w:tc>
          <w:tcPr>
            <w:tcW w:w="711" w:type="pct"/>
            <w:shd w:val="clear" w:color="auto" w:fill="auto"/>
            <w:vAlign w:val="center"/>
          </w:tcPr>
          <w:p w14:paraId="393AA2F3" w14:textId="77777777" w:rsidR="00635740" w:rsidRPr="0037783B" w:rsidRDefault="00635740" w:rsidP="007159D8">
            <w:pPr>
              <w:pStyle w:val="TAH"/>
            </w:pPr>
            <w:r w:rsidRPr="0037783B">
              <w:t>Parameter</w:t>
            </w:r>
          </w:p>
        </w:tc>
        <w:tc>
          <w:tcPr>
            <w:tcW w:w="351" w:type="pct"/>
            <w:shd w:val="clear" w:color="auto" w:fill="auto"/>
            <w:vAlign w:val="center"/>
          </w:tcPr>
          <w:p w14:paraId="198A28E9" w14:textId="77777777" w:rsidR="00635740" w:rsidRPr="0037783B" w:rsidRDefault="00635740" w:rsidP="007159D8">
            <w:pPr>
              <w:pStyle w:val="TAH"/>
            </w:pPr>
            <w:r w:rsidRPr="0037783B">
              <w:t>Unit</w:t>
            </w:r>
          </w:p>
        </w:tc>
        <w:tc>
          <w:tcPr>
            <w:tcW w:w="3294" w:type="pct"/>
            <w:gridSpan w:val="5"/>
            <w:shd w:val="clear" w:color="auto" w:fill="auto"/>
            <w:vAlign w:val="center"/>
          </w:tcPr>
          <w:p w14:paraId="645023F2" w14:textId="77777777" w:rsidR="00635740" w:rsidRPr="0037783B" w:rsidRDefault="00635740" w:rsidP="007159D8">
            <w:pPr>
              <w:pStyle w:val="TAH"/>
            </w:pPr>
            <w:r w:rsidRPr="0037783B">
              <w:t>Value</w:t>
            </w:r>
          </w:p>
        </w:tc>
        <w:tc>
          <w:tcPr>
            <w:tcW w:w="643" w:type="pct"/>
          </w:tcPr>
          <w:p w14:paraId="717FE8AE" w14:textId="77777777" w:rsidR="00635740" w:rsidRPr="0037783B" w:rsidRDefault="00635740" w:rsidP="007159D8">
            <w:pPr>
              <w:pStyle w:val="TAH"/>
            </w:pPr>
          </w:p>
        </w:tc>
      </w:tr>
      <w:tr w:rsidR="00635740" w:rsidRPr="0037783B" w14:paraId="45F73CA1" w14:textId="77777777" w:rsidTr="007159D8">
        <w:trPr>
          <w:jc w:val="center"/>
        </w:trPr>
        <w:tc>
          <w:tcPr>
            <w:tcW w:w="711" w:type="pct"/>
            <w:vAlign w:val="center"/>
          </w:tcPr>
          <w:p w14:paraId="696E1C53" w14:textId="77777777" w:rsidR="00635740" w:rsidRPr="0037783B" w:rsidRDefault="00635740" w:rsidP="007159D8">
            <w:pPr>
              <w:pStyle w:val="TAL"/>
            </w:pPr>
            <w:r w:rsidRPr="0037783B">
              <w:t>Reference channel</w:t>
            </w:r>
          </w:p>
        </w:tc>
        <w:tc>
          <w:tcPr>
            <w:tcW w:w="351" w:type="pct"/>
          </w:tcPr>
          <w:p w14:paraId="4041814E" w14:textId="77777777" w:rsidR="00635740" w:rsidRPr="0037783B" w:rsidRDefault="00635740" w:rsidP="007159D8">
            <w:pPr>
              <w:pStyle w:val="TAC"/>
            </w:pPr>
          </w:p>
        </w:tc>
        <w:tc>
          <w:tcPr>
            <w:tcW w:w="642" w:type="pct"/>
          </w:tcPr>
          <w:p w14:paraId="2C0A6F6B" w14:textId="77777777" w:rsidR="00635740" w:rsidRPr="0037783B" w:rsidRDefault="00635740" w:rsidP="007159D8">
            <w:pPr>
              <w:pStyle w:val="TAC"/>
            </w:pPr>
            <w:r w:rsidRPr="0037783B">
              <w:t>R.PDSCH.1-2.1 FDD</w:t>
            </w:r>
          </w:p>
        </w:tc>
        <w:tc>
          <w:tcPr>
            <w:tcW w:w="642" w:type="pct"/>
          </w:tcPr>
          <w:p w14:paraId="27612CCC" w14:textId="77777777" w:rsidR="00635740" w:rsidRPr="0037783B" w:rsidRDefault="00635740" w:rsidP="007159D8">
            <w:pPr>
              <w:pStyle w:val="TAC"/>
            </w:pPr>
          </w:p>
        </w:tc>
        <w:tc>
          <w:tcPr>
            <w:tcW w:w="642" w:type="pct"/>
          </w:tcPr>
          <w:p w14:paraId="5600482E" w14:textId="77777777" w:rsidR="00635740" w:rsidRPr="0037783B" w:rsidRDefault="00635740" w:rsidP="007159D8">
            <w:pPr>
              <w:pStyle w:val="TAC"/>
            </w:pPr>
          </w:p>
        </w:tc>
        <w:tc>
          <w:tcPr>
            <w:tcW w:w="642" w:type="pct"/>
          </w:tcPr>
          <w:p w14:paraId="63DDDDC8" w14:textId="77777777" w:rsidR="00635740" w:rsidRPr="0037783B" w:rsidRDefault="00635740" w:rsidP="007159D8">
            <w:pPr>
              <w:pStyle w:val="TAC"/>
            </w:pPr>
          </w:p>
        </w:tc>
        <w:tc>
          <w:tcPr>
            <w:tcW w:w="725" w:type="pct"/>
          </w:tcPr>
          <w:p w14:paraId="51923006" w14:textId="77777777" w:rsidR="00635740" w:rsidRPr="0037783B" w:rsidRDefault="00635740" w:rsidP="007159D8">
            <w:pPr>
              <w:pStyle w:val="TAC"/>
            </w:pPr>
          </w:p>
        </w:tc>
        <w:tc>
          <w:tcPr>
            <w:tcW w:w="643" w:type="pct"/>
          </w:tcPr>
          <w:p w14:paraId="7049455F" w14:textId="77777777" w:rsidR="00635740" w:rsidRPr="00B549FD" w:rsidRDefault="00635740" w:rsidP="007159D8">
            <w:pPr>
              <w:pStyle w:val="TAC"/>
            </w:pPr>
          </w:p>
        </w:tc>
      </w:tr>
      <w:tr w:rsidR="00635740" w:rsidRPr="0037783B" w14:paraId="35BBB870" w14:textId="77777777" w:rsidTr="007159D8">
        <w:trPr>
          <w:trHeight w:val="54"/>
          <w:jc w:val="center"/>
        </w:trPr>
        <w:tc>
          <w:tcPr>
            <w:tcW w:w="711" w:type="pct"/>
            <w:vAlign w:val="center"/>
          </w:tcPr>
          <w:p w14:paraId="38DDD4B7" w14:textId="77777777" w:rsidR="00635740" w:rsidRPr="0037783B" w:rsidRDefault="00635740" w:rsidP="007159D8">
            <w:pPr>
              <w:pStyle w:val="TAL"/>
              <w:rPr>
                <w:rFonts w:cs="Arial"/>
              </w:rPr>
            </w:pPr>
            <w:r w:rsidRPr="0037783B">
              <w:t>Channel bandwidth</w:t>
            </w:r>
          </w:p>
        </w:tc>
        <w:tc>
          <w:tcPr>
            <w:tcW w:w="351" w:type="pct"/>
          </w:tcPr>
          <w:p w14:paraId="31363D5C" w14:textId="77777777" w:rsidR="00635740" w:rsidRPr="0037783B" w:rsidRDefault="00635740" w:rsidP="007159D8">
            <w:pPr>
              <w:pStyle w:val="TAC"/>
              <w:rPr>
                <w:rFonts w:cs="Arial"/>
              </w:rPr>
            </w:pPr>
            <w:r w:rsidRPr="0037783B">
              <w:rPr>
                <w:rFonts w:cs="Arial"/>
              </w:rPr>
              <w:t>MHz</w:t>
            </w:r>
          </w:p>
        </w:tc>
        <w:tc>
          <w:tcPr>
            <w:tcW w:w="642" w:type="pct"/>
          </w:tcPr>
          <w:p w14:paraId="08DCB3D7" w14:textId="77777777" w:rsidR="00635740" w:rsidRPr="0037783B" w:rsidRDefault="00635740" w:rsidP="007159D8">
            <w:pPr>
              <w:pStyle w:val="TAC"/>
              <w:rPr>
                <w:rFonts w:cs="Arial"/>
              </w:rPr>
            </w:pPr>
            <w:r w:rsidRPr="0037783B">
              <w:rPr>
                <w:rFonts w:cs="Arial"/>
              </w:rPr>
              <w:t>10</w:t>
            </w:r>
          </w:p>
        </w:tc>
        <w:tc>
          <w:tcPr>
            <w:tcW w:w="642" w:type="pct"/>
          </w:tcPr>
          <w:p w14:paraId="15EBE22D" w14:textId="77777777" w:rsidR="00635740" w:rsidRPr="0037783B" w:rsidRDefault="00635740" w:rsidP="007159D8">
            <w:pPr>
              <w:pStyle w:val="TAC"/>
              <w:rPr>
                <w:rFonts w:cs="Arial"/>
              </w:rPr>
            </w:pPr>
          </w:p>
        </w:tc>
        <w:tc>
          <w:tcPr>
            <w:tcW w:w="642" w:type="pct"/>
          </w:tcPr>
          <w:p w14:paraId="15508C20" w14:textId="77777777" w:rsidR="00635740" w:rsidRPr="0037783B" w:rsidRDefault="00635740" w:rsidP="007159D8">
            <w:pPr>
              <w:pStyle w:val="TAC"/>
              <w:rPr>
                <w:rFonts w:cs="Arial"/>
              </w:rPr>
            </w:pPr>
          </w:p>
        </w:tc>
        <w:tc>
          <w:tcPr>
            <w:tcW w:w="642" w:type="pct"/>
          </w:tcPr>
          <w:p w14:paraId="4E1C6ECE" w14:textId="77777777" w:rsidR="00635740" w:rsidRPr="0037783B" w:rsidRDefault="00635740" w:rsidP="007159D8">
            <w:pPr>
              <w:pStyle w:val="TAC"/>
              <w:rPr>
                <w:rFonts w:cs="Arial"/>
              </w:rPr>
            </w:pPr>
          </w:p>
        </w:tc>
        <w:tc>
          <w:tcPr>
            <w:tcW w:w="725" w:type="pct"/>
          </w:tcPr>
          <w:p w14:paraId="33D3C41B" w14:textId="77777777" w:rsidR="00635740" w:rsidRPr="0037783B" w:rsidRDefault="00635740" w:rsidP="007159D8">
            <w:pPr>
              <w:pStyle w:val="TAC"/>
              <w:rPr>
                <w:rFonts w:cs="Arial"/>
              </w:rPr>
            </w:pPr>
          </w:p>
        </w:tc>
        <w:tc>
          <w:tcPr>
            <w:tcW w:w="643" w:type="pct"/>
          </w:tcPr>
          <w:p w14:paraId="5E170F88" w14:textId="77777777" w:rsidR="00635740" w:rsidRPr="00975A75" w:rsidRDefault="00635740" w:rsidP="007159D8">
            <w:pPr>
              <w:pStyle w:val="TAC"/>
            </w:pPr>
          </w:p>
        </w:tc>
      </w:tr>
      <w:tr w:rsidR="00635740" w:rsidRPr="0037783B" w14:paraId="15063240" w14:textId="77777777" w:rsidTr="007159D8">
        <w:trPr>
          <w:trHeight w:val="54"/>
          <w:jc w:val="center"/>
        </w:trPr>
        <w:tc>
          <w:tcPr>
            <w:tcW w:w="711" w:type="pct"/>
            <w:vAlign w:val="center"/>
          </w:tcPr>
          <w:p w14:paraId="7D9F66F8" w14:textId="77777777" w:rsidR="00635740" w:rsidRPr="0037783B" w:rsidRDefault="00635740" w:rsidP="007159D8">
            <w:pPr>
              <w:pStyle w:val="TAL"/>
              <w:rPr>
                <w:rFonts w:cs="Arial"/>
              </w:rPr>
            </w:pPr>
            <w:r w:rsidRPr="0037783B">
              <w:rPr>
                <w:rFonts w:cs="Arial"/>
              </w:rPr>
              <w:t>Subcarrier spacing</w:t>
            </w:r>
          </w:p>
        </w:tc>
        <w:tc>
          <w:tcPr>
            <w:tcW w:w="351" w:type="pct"/>
          </w:tcPr>
          <w:p w14:paraId="673E2078" w14:textId="77777777" w:rsidR="00635740" w:rsidRPr="0037783B" w:rsidRDefault="00635740" w:rsidP="007159D8">
            <w:pPr>
              <w:pStyle w:val="TAC"/>
              <w:rPr>
                <w:rFonts w:cs="Arial"/>
              </w:rPr>
            </w:pPr>
            <w:r w:rsidRPr="0037783B">
              <w:rPr>
                <w:rFonts w:cs="Arial"/>
              </w:rPr>
              <w:t>kHz</w:t>
            </w:r>
          </w:p>
        </w:tc>
        <w:tc>
          <w:tcPr>
            <w:tcW w:w="642" w:type="pct"/>
          </w:tcPr>
          <w:p w14:paraId="5570767B" w14:textId="77777777" w:rsidR="00635740" w:rsidRPr="0037783B" w:rsidRDefault="00635740" w:rsidP="007159D8">
            <w:pPr>
              <w:pStyle w:val="TAC"/>
              <w:rPr>
                <w:rFonts w:cs="Arial"/>
              </w:rPr>
            </w:pPr>
            <w:r w:rsidRPr="0037783B">
              <w:rPr>
                <w:rFonts w:cs="Arial"/>
              </w:rPr>
              <w:t>15</w:t>
            </w:r>
          </w:p>
        </w:tc>
        <w:tc>
          <w:tcPr>
            <w:tcW w:w="642" w:type="pct"/>
          </w:tcPr>
          <w:p w14:paraId="567E332F" w14:textId="77777777" w:rsidR="00635740" w:rsidRPr="0037783B" w:rsidRDefault="00635740" w:rsidP="007159D8">
            <w:pPr>
              <w:pStyle w:val="TAC"/>
              <w:rPr>
                <w:rFonts w:cs="Arial"/>
              </w:rPr>
            </w:pPr>
          </w:p>
        </w:tc>
        <w:tc>
          <w:tcPr>
            <w:tcW w:w="642" w:type="pct"/>
          </w:tcPr>
          <w:p w14:paraId="427E7E7F" w14:textId="77777777" w:rsidR="00635740" w:rsidRPr="0037783B" w:rsidRDefault="00635740" w:rsidP="007159D8">
            <w:pPr>
              <w:pStyle w:val="TAC"/>
              <w:rPr>
                <w:rFonts w:cs="Arial"/>
              </w:rPr>
            </w:pPr>
          </w:p>
        </w:tc>
        <w:tc>
          <w:tcPr>
            <w:tcW w:w="642" w:type="pct"/>
          </w:tcPr>
          <w:p w14:paraId="09C7A19C" w14:textId="77777777" w:rsidR="00635740" w:rsidRPr="0037783B" w:rsidRDefault="00635740" w:rsidP="007159D8">
            <w:pPr>
              <w:pStyle w:val="TAC"/>
              <w:rPr>
                <w:rFonts w:cs="Arial"/>
              </w:rPr>
            </w:pPr>
          </w:p>
        </w:tc>
        <w:tc>
          <w:tcPr>
            <w:tcW w:w="725" w:type="pct"/>
          </w:tcPr>
          <w:p w14:paraId="4A8F9E7C" w14:textId="77777777" w:rsidR="00635740" w:rsidRPr="0037783B" w:rsidRDefault="00635740" w:rsidP="007159D8">
            <w:pPr>
              <w:pStyle w:val="TAC"/>
              <w:rPr>
                <w:rFonts w:cs="Arial"/>
              </w:rPr>
            </w:pPr>
          </w:p>
        </w:tc>
        <w:tc>
          <w:tcPr>
            <w:tcW w:w="643" w:type="pct"/>
          </w:tcPr>
          <w:p w14:paraId="02BFD976" w14:textId="77777777" w:rsidR="00635740" w:rsidRPr="00975A75" w:rsidRDefault="00635740" w:rsidP="007159D8">
            <w:pPr>
              <w:pStyle w:val="TAC"/>
            </w:pPr>
          </w:p>
        </w:tc>
      </w:tr>
      <w:tr w:rsidR="00635740" w:rsidRPr="0037783B" w14:paraId="28775873" w14:textId="77777777" w:rsidTr="007159D8">
        <w:trPr>
          <w:jc w:val="center"/>
        </w:trPr>
        <w:tc>
          <w:tcPr>
            <w:tcW w:w="711" w:type="pct"/>
            <w:vAlign w:val="center"/>
          </w:tcPr>
          <w:p w14:paraId="29C28570" w14:textId="77777777" w:rsidR="00635740" w:rsidRPr="0037783B" w:rsidRDefault="00635740" w:rsidP="007159D8">
            <w:pPr>
              <w:pStyle w:val="TAL"/>
              <w:rPr>
                <w:rFonts w:cs="Arial"/>
              </w:rPr>
            </w:pPr>
            <w:r w:rsidRPr="0037783B">
              <w:rPr>
                <w:rFonts w:cs="Arial"/>
              </w:rPr>
              <w:t>Number of allocated resource blocks</w:t>
            </w:r>
          </w:p>
        </w:tc>
        <w:tc>
          <w:tcPr>
            <w:tcW w:w="351" w:type="pct"/>
          </w:tcPr>
          <w:p w14:paraId="2685EF68" w14:textId="77777777" w:rsidR="00635740" w:rsidRPr="0037783B" w:rsidRDefault="00635740" w:rsidP="007159D8">
            <w:pPr>
              <w:pStyle w:val="TAC"/>
              <w:rPr>
                <w:rFonts w:cs="Arial"/>
              </w:rPr>
            </w:pPr>
            <w:r w:rsidRPr="0037783B">
              <w:rPr>
                <w:rFonts w:cs="Arial"/>
              </w:rPr>
              <w:t>PRBs</w:t>
            </w:r>
          </w:p>
        </w:tc>
        <w:tc>
          <w:tcPr>
            <w:tcW w:w="642" w:type="pct"/>
          </w:tcPr>
          <w:p w14:paraId="7B3E3AD3" w14:textId="77777777" w:rsidR="00635740" w:rsidRPr="0037783B" w:rsidRDefault="00635740" w:rsidP="007159D8">
            <w:pPr>
              <w:pStyle w:val="TAC"/>
              <w:rPr>
                <w:rFonts w:cs="Arial"/>
              </w:rPr>
            </w:pPr>
            <w:r w:rsidRPr="0037783B">
              <w:rPr>
                <w:rFonts w:cs="Arial"/>
              </w:rPr>
              <w:t>52</w:t>
            </w:r>
          </w:p>
        </w:tc>
        <w:tc>
          <w:tcPr>
            <w:tcW w:w="642" w:type="pct"/>
          </w:tcPr>
          <w:p w14:paraId="1D63ACE3" w14:textId="77777777" w:rsidR="00635740" w:rsidRPr="0037783B" w:rsidRDefault="00635740" w:rsidP="007159D8">
            <w:pPr>
              <w:pStyle w:val="TAC"/>
              <w:rPr>
                <w:rFonts w:cs="Arial"/>
              </w:rPr>
            </w:pPr>
          </w:p>
        </w:tc>
        <w:tc>
          <w:tcPr>
            <w:tcW w:w="642" w:type="pct"/>
          </w:tcPr>
          <w:p w14:paraId="13EC3A3D" w14:textId="77777777" w:rsidR="00635740" w:rsidRPr="0037783B" w:rsidRDefault="00635740" w:rsidP="007159D8">
            <w:pPr>
              <w:pStyle w:val="TAC"/>
              <w:rPr>
                <w:rFonts w:cs="Arial"/>
              </w:rPr>
            </w:pPr>
          </w:p>
        </w:tc>
        <w:tc>
          <w:tcPr>
            <w:tcW w:w="642" w:type="pct"/>
          </w:tcPr>
          <w:p w14:paraId="6882EB5B" w14:textId="77777777" w:rsidR="00635740" w:rsidRPr="0037783B" w:rsidRDefault="00635740" w:rsidP="007159D8">
            <w:pPr>
              <w:pStyle w:val="TAC"/>
              <w:rPr>
                <w:rFonts w:cs="Arial"/>
              </w:rPr>
            </w:pPr>
          </w:p>
        </w:tc>
        <w:tc>
          <w:tcPr>
            <w:tcW w:w="725" w:type="pct"/>
          </w:tcPr>
          <w:p w14:paraId="018C00EB" w14:textId="77777777" w:rsidR="00635740" w:rsidRPr="0037783B" w:rsidRDefault="00635740" w:rsidP="007159D8">
            <w:pPr>
              <w:pStyle w:val="TAC"/>
              <w:rPr>
                <w:rFonts w:cs="Arial"/>
              </w:rPr>
            </w:pPr>
          </w:p>
        </w:tc>
        <w:tc>
          <w:tcPr>
            <w:tcW w:w="643" w:type="pct"/>
          </w:tcPr>
          <w:p w14:paraId="730BD856" w14:textId="77777777" w:rsidR="00635740" w:rsidRPr="00975A75" w:rsidRDefault="00635740" w:rsidP="007159D8">
            <w:pPr>
              <w:pStyle w:val="TAC"/>
            </w:pPr>
          </w:p>
        </w:tc>
      </w:tr>
      <w:tr w:rsidR="00635740" w:rsidRPr="0037783B" w14:paraId="29037E0B" w14:textId="77777777" w:rsidTr="007159D8">
        <w:trPr>
          <w:jc w:val="center"/>
        </w:trPr>
        <w:tc>
          <w:tcPr>
            <w:tcW w:w="711" w:type="pct"/>
            <w:vAlign w:val="center"/>
          </w:tcPr>
          <w:p w14:paraId="058906E0" w14:textId="77777777" w:rsidR="00635740" w:rsidRPr="0037783B" w:rsidRDefault="00635740" w:rsidP="007159D8">
            <w:pPr>
              <w:pStyle w:val="TAL"/>
              <w:rPr>
                <w:rFonts w:cs="Arial"/>
              </w:rPr>
            </w:pPr>
            <w:r w:rsidRPr="0037783B">
              <w:rPr>
                <w:rFonts w:cs="Arial"/>
              </w:rPr>
              <w:t>Number of consecutive PDSCH symbols</w:t>
            </w:r>
          </w:p>
        </w:tc>
        <w:tc>
          <w:tcPr>
            <w:tcW w:w="351" w:type="pct"/>
          </w:tcPr>
          <w:p w14:paraId="74D983B5" w14:textId="77777777" w:rsidR="00635740" w:rsidRPr="0037783B" w:rsidRDefault="00635740" w:rsidP="007159D8">
            <w:pPr>
              <w:pStyle w:val="TAC"/>
              <w:rPr>
                <w:rFonts w:cs="Arial"/>
              </w:rPr>
            </w:pPr>
          </w:p>
        </w:tc>
        <w:tc>
          <w:tcPr>
            <w:tcW w:w="642" w:type="pct"/>
          </w:tcPr>
          <w:p w14:paraId="579EA9C5" w14:textId="77777777" w:rsidR="00635740" w:rsidRPr="0037783B" w:rsidRDefault="00635740" w:rsidP="007159D8">
            <w:pPr>
              <w:pStyle w:val="TAC"/>
              <w:rPr>
                <w:rFonts w:cs="Arial"/>
              </w:rPr>
            </w:pPr>
            <w:r w:rsidRPr="0037783B">
              <w:rPr>
                <w:rFonts w:cs="Arial"/>
              </w:rPr>
              <w:t>12</w:t>
            </w:r>
          </w:p>
        </w:tc>
        <w:tc>
          <w:tcPr>
            <w:tcW w:w="642" w:type="pct"/>
          </w:tcPr>
          <w:p w14:paraId="7CE3BD82" w14:textId="77777777" w:rsidR="00635740" w:rsidRPr="0037783B" w:rsidRDefault="00635740" w:rsidP="007159D8">
            <w:pPr>
              <w:pStyle w:val="TAC"/>
              <w:rPr>
                <w:rFonts w:cs="Arial"/>
              </w:rPr>
            </w:pPr>
          </w:p>
        </w:tc>
        <w:tc>
          <w:tcPr>
            <w:tcW w:w="642" w:type="pct"/>
          </w:tcPr>
          <w:p w14:paraId="47EA275A" w14:textId="77777777" w:rsidR="00635740" w:rsidRPr="0037783B" w:rsidRDefault="00635740" w:rsidP="007159D8">
            <w:pPr>
              <w:pStyle w:val="TAC"/>
              <w:rPr>
                <w:rFonts w:cs="Arial"/>
              </w:rPr>
            </w:pPr>
          </w:p>
        </w:tc>
        <w:tc>
          <w:tcPr>
            <w:tcW w:w="642" w:type="pct"/>
          </w:tcPr>
          <w:p w14:paraId="7CF47CBC" w14:textId="77777777" w:rsidR="00635740" w:rsidRPr="0037783B" w:rsidRDefault="00635740" w:rsidP="007159D8">
            <w:pPr>
              <w:pStyle w:val="TAC"/>
              <w:rPr>
                <w:rFonts w:cs="Arial"/>
              </w:rPr>
            </w:pPr>
          </w:p>
        </w:tc>
        <w:tc>
          <w:tcPr>
            <w:tcW w:w="725" w:type="pct"/>
          </w:tcPr>
          <w:p w14:paraId="4A623EB8" w14:textId="77777777" w:rsidR="00635740" w:rsidRPr="0037783B" w:rsidRDefault="00635740" w:rsidP="007159D8">
            <w:pPr>
              <w:pStyle w:val="TAC"/>
              <w:rPr>
                <w:rFonts w:cs="Arial"/>
              </w:rPr>
            </w:pPr>
          </w:p>
        </w:tc>
        <w:tc>
          <w:tcPr>
            <w:tcW w:w="643" w:type="pct"/>
          </w:tcPr>
          <w:p w14:paraId="360CED97" w14:textId="77777777" w:rsidR="00635740" w:rsidRPr="00975A75" w:rsidRDefault="00635740" w:rsidP="007159D8">
            <w:pPr>
              <w:pStyle w:val="TAC"/>
            </w:pPr>
          </w:p>
        </w:tc>
      </w:tr>
      <w:tr w:rsidR="00635740" w:rsidRPr="0037783B" w14:paraId="19934D59" w14:textId="77777777" w:rsidTr="007159D8">
        <w:trPr>
          <w:jc w:val="center"/>
        </w:trPr>
        <w:tc>
          <w:tcPr>
            <w:tcW w:w="711" w:type="pct"/>
            <w:vAlign w:val="center"/>
          </w:tcPr>
          <w:p w14:paraId="06072AB7" w14:textId="77777777" w:rsidR="00635740" w:rsidRPr="0037783B" w:rsidRDefault="00635740" w:rsidP="007159D8">
            <w:pPr>
              <w:pStyle w:val="TAL"/>
              <w:rPr>
                <w:rFonts w:cs="Arial"/>
              </w:rPr>
            </w:pPr>
            <w:r w:rsidRPr="0037783B">
              <w:rPr>
                <w:rFonts w:cs="Arial"/>
              </w:rPr>
              <w:t>Allocated slots per 2 frames</w:t>
            </w:r>
          </w:p>
        </w:tc>
        <w:tc>
          <w:tcPr>
            <w:tcW w:w="351" w:type="pct"/>
          </w:tcPr>
          <w:p w14:paraId="5BFE633B" w14:textId="77777777" w:rsidR="00635740" w:rsidRPr="0037783B" w:rsidRDefault="00635740" w:rsidP="007159D8">
            <w:pPr>
              <w:pStyle w:val="TAC"/>
              <w:rPr>
                <w:rFonts w:cs="Arial"/>
              </w:rPr>
            </w:pPr>
            <w:r w:rsidRPr="0037783B">
              <w:rPr>
                <w:rFonts w:cs="Arial"/>
              </w:rPr>
              <w:t>Slots</w:t>
            </w:r>
          </w:p>
        </w:tc>
        <w:tc>
          <w:tcPr>
            <w:tcW w:w="642" w:type="pct"/>
          </w:tcPr>
          <w:p w14:paraId="4931A37A" w14:textId="77777777" w:rsidR="00635740" w:rsidRPr="0037783B" w:rsidRDefault="00635740" w:rsidP="007159D8">
            <w:pPr>
              <w:pStyle w:val="TAC"/>
              <w:rPr>
                <w:rFonts w:cs="Arial"/>
              </w:rPr>
            </w:pPr>
            <w:r w:rsidRPr="0037783B">
              <w:rPr>
                <w:rFonts w:cs="Arial"/>
              </w:rPr>
              <w:t>19</w:t>
            </w:r>
          </w:p>
        </w:tc>
        <w:tc>
          <w:tcPr>
            <w:tcW w:w="642" w:type="pct"/>
          </w:tcPr>
          <w:p w14:paraId="10595F62" w14:textId="77777777" w:rsidR="00635740" w:rsidRPr="0037783B" w:rsidRDefault="00635740" w:rsidP="007159D8">
            <w:pPr>
              <w:pStyle w:val="TAC"/>
              <w:rPr>
                <w:rFonts w:cs="Arial"/>
              </w:rPr>
            </w:pPr>
          </w:p>
        </w:tc>
        <w:tc>
          <w:tcPr>
            <w:tcW w:w="642" w:type="pct"/>
          </w:tcPr>
          <w:p w14:paraId="4FACE0D5" w14:textId="77777777" w:rsidR="00635740" w:rsidRPr="0037783B" w:rsidRDefault="00635740" w:rsidP="007159D8">
            <w:pPr>
              <w:pStyle w:val="TAC"/>
              <w:rPr>
                <w:rFonts w:cs="Arial"/>
              </w:rPr>
            </w:pPr>
          </w:p>
        </w:tc>
        <w:tc>
          <w:tcPr>
            <w:tcW w:w="642" w:type="pct"/>
          </w:tcPr>
          <w:p w14:paraId="363A27FE" w14:textId="77777777" w:rsidR="00635740" w:rsidRPr="0037783B" w:rsidRDefault="00635740" w:rsidP="007159D8">
            <w:pPr>
              <w:pStyle w:val="TAC"/>
              <w:rPr>
                <w:rFonts w:cs="Arial"/>
              </w:rPr>
            </w:pPr>
          </w:p>
        </w:tc>
        <w:tc>
          <w:tcPr>
            <w:tcW w:w="725" w:type="pct"/>
          </w:tcPr>
          <w:p w14:paraId="701D023A" w14:textId="77777777" w:rsidR="00635740" w:rsidRPr="0037783B" w:rsidRDefault="00635740" w:rsidP="007159D8">
            <w:pPr>
              <w:pStyle w:val="TAC"/>
              <w:rPr>
                <w:rFonts w:cs="Arial"/>
              </w:rPr>
            </w:pPr>
          </w:p>
        </w:tc>
        <w:tc>
          <w:tcPr>
            <w:tcW w:w="643" w:type="pct"/>
          </w:tcPr>
          <w:p w14:paraId="23EB6BCD" w14:textId="77777777" w:rsidR="00635740" w:rsidRPr="00975A75" w:rsidRDefault="00635740" w:rsidP="007159D8">
            <w:pPr>
              <w:pStyle w:val="TAC"/>
            </w:pPr>
          </w:p>
        </w:tc>
      </w:tr>
      <w:tr w:rsidR="00635740" w:rsidRPr="0037783B" w14:paraId="2B559BE9" w14:textId="77777777" w:rsidTr="007159D8">
        <w:trPr>
          <w:jc w:val="center"/>
        </w:trPr>
        <w:tc>
          <w:tcPr>
            <w:tcW w:w="711" w:type="pct"/>
            <w:vAlign w:val="center"/>
          </w:tcPr>
          <w:p w14:paraId="430B19D0" w14:textId="77777777" w:rsidR="00635740" w:rsidRPr="0037783B" w:rsidRDefault="00635740" w:rsidP="007159D8">
            <w:pPr>
              <w:pStyle w:val="TAL"/>
              <w:rPr>
                <w:rFonts w:cs="Arial"/>
              </w:rPr>
            </w:pPr>
            <w:r w:rsidRPr="0037783B">
              <w:rPr>
                <w:rFonts w:cs="Arial"/>
              </w:rPr>
              <w:t>MCS table</w:t>
            </w:r>
          </w:p>
        </w:tc>
        <w:tc>
          <w:tcPr>
            <w:tcW w:w="351" w:type="pct"/>
          </w:tcPr>
          <w:p w14:paraId="1BEA092C" w14:textId="77777777" w:rsidR="00635740" w:rsidRPr="0037783B" w:rsidRDefault="00635740" w:rsidP="007159D8">
            <w:pPr>
              <w:pStyle w:val="TAC"/>
              <w:rPr>
                <w:rFonts w:cs="Arial"/>
              </w:rPr>
            </w:pPr>
          </w:p>
        </w:tc>
        <w:tc>
          <w:tcPr>
            <w:tcW w:w="642" w:type="pct"/>
          </w:tcPr>
          <w:p w14:paraId="7C6E90D5" w14:textId="77777777" w:rsidR="00635740" w:rsidRPr="0037783B" w:rsidRDefault="00635740" w:rsidP="007159D8">
            <w:pPr>
              <w:pStyle w:val="TAC"/>
              <w:rPr>
                <w:rFonts w:cs="Arial"/>
              </w:rPr>
            </w:pPr>
            <w:r w:rsidRPr="0037783B">
              <w:rPr>
                <w:rFonts w:cs="Arial"/>
              </w:rPr>
              <w:t>64QAM</w:t>
            </w:r>
          </w:p>
        </w:tc>
        <w:tc>
          <w:tcPr>
            <w:tcW w:w="642" w:type="pct"/>
          </w:tcPr>
          <w:p w14:paraId="38B72FE5" w14:textId="77777777" w:rsidR="00635740" w:rsidRPr="0037783B" w:rsidRDefault="00635740" w:rsidP="007159D8">
            <w:pPr>
              <w:pStyle w:val="TAC"/>
              <w:rPr>
                <w:rFonts w:cs="Arial"/>
              </w:rPr>
            </w:pPr>
          </w:p>
        </w:tc>
        <w:tc>
          <w:tcPr>
            <w:tcW w:w="642" w:type="pct"/>
          </w:tcPr>
          <w:p w14:paraId="66B5290C" w14:textId="77777777" w:rsidR="00635740" w:rsidRPr="0037783B" w:rsidRDefault="00635740" w:rsidP="007159D8">
            <w:pPr>
              <w:pStyle w:val="TAC"/>
              <w:rPr>
                <w:rFonts w:cs="Arial"/>
              </w:rPr>
            </w:pPr>
          </w:p>
        </w:tc>
        <w:tc>
          <w:tcPr>
            <w:tcW w:w="642" w:type="pct"/>
          </w:tcPr>
          <w:p w14:paraId="4EF4AECA" w14:textId="77777777" w:rsidR="00635740" w:rsidRPr="0037783B" w:rsidRDefault="00635740" w:rsidP="007159D8">
            <w:pPr>
              <w:pStyle w:val="TAC"/>
              <w:rPr>
                <w:rFonts w:cs="Arial"/>
              </w:rPr>
            </w:pPr>
          </w:p>
        </w:tc>
        <w:tc>
          <w:tcPr>
            <w:tcW w:w="725" w:type="pct"/>
          </w:tcPr>
          <w:p w14:paraId="1BE257C6" w14:textId="77777777" w:rsidR="00635740" w:rsidRPr="0037783B" w:rsidRDefault="00635740" w:rsidP="007159D8">
            <w:pPr>
              <w:pStyle w:val="TAC"/>
              <w:rPr>
                <w:rFonts w:cs="Arial"/>
              </w:rPr>
            </w:pPr>
          </w:p>
        </w:tc>
        <w:tc>
          <w:tcPr>
            <w:tcW w:w="643" w:type="pct"/>
          </w:tcPr>
          <w:p w14:paraId="554DF8FB" w14:textId="77777777" w:rsidR="00635740" w:rsidRPr="00975A75" w:rsidRDefault="00635740" w:rsidP="007159D8">
            <w:pPr>
              <w:pStyle w:val="TAC"/>
            </w:pPr>
          </w:p>
        </w:tc>
      </w:tr>
      <w:tr w:rsidR="00635740" w:rsidRPr="0037783B" w14:paraId="7B401C5F" w14:textId="77777777" w:rsidTr="007159D8">
        <w:trPr>
          <w:jc w:val="center"/>
        </w:trPr>
        <w:tc>
          <w:tcPr>
            <w:tcW w:w="711" w:type="pct"/>
            <w:vAlign w:val="center"/>
          </w:tcPr>
          <w:p w14:paraId="0E4B149C" w14:textId="77777777" w:rsidR="00635740" w:rsidRPr="0037783B" w:rsidRDefault="00635740" w:rsidP="007159D8">
            <w:pPr>
              <w:pStyle w:val="TAL"/>
              <w:rPr>
                <w:rFonts w:cs="Arial"/>
              </w:rPr>
            </w:pPr>
            <w:r w:rsidRPr="0037783B">
              <w:rPr>
                <w:rFonts w:cs="Arial"/>
              </w:rPr>
              <w:t>MCS index</w:t>
            </w:r>
          </w:p>
        </w:tc>
        <w:tc>
          <w:tcPr>
            <w:tcW w:w="351" w:type="pct"/>
          </w:tcPr>
          <w:p w14:paraId="71626BC7" w14:textId="77777777" w:rsidR="00635740" w:rsidRPr="0037783B" w:rsidRDefault="00635740" w:rsidP="007159D8">
            <w:pPr>
              <w:pStyle w:val="TAC"/>
              <w:rPr>
                <w:rFonts w:cs="Arial"/>
              </w:rPr>
            </w:pPr>
          </w:p>
        </w:tc>
        <w:tc>
          <w:tcPr>
            <w:tcW w:w="642" w:type="pct"/>
          </w:tcPr>
          <w:p w14:paraId="67CD9997" w14:textId="77777777" w:rsidR="00635740" w:rsidRPr="0037783B" w:rsidRDefault="00635740" w:rsidP="007159D8">
            <w:pPr>
              <w:pStyle w:val="TAC"/>
              <w:rPr>
                <w:rFonts w:cs="Arial"/>
              </w:rPr>
            </w:pPr>
            <w:r w:rsidRPr="0037783B">
              <w:rPr>
                <w:rFonts w:cs="Arial"/>
              </w:rPr>
              <w:t>13</w:t>
            </w:r>
          </w:p>
        </w:tc>
        <w:tc>
          <w:tcPr>
            <w:tcW w:w="642" w:type="pct"/>
          </w:tcPr>
          <w:p w14:paraId="558A3010" w14:textId="77777777" w:rsidR="00635740" w:rsidRPr="0037783B" w:rsidRDefault="00635740" w:rsidP="007159D8">
            <w:pPr>
              <w:pStyle w:val="TAC"/>
              <w:rPr>
                <w:rFonts w:cs="Arial"/>
              </w:rPr>
            </w:pPr>
          </w:p>
        </w:tc>
        <w:tc>
          <w:tcPr>
            <w:tcW w:w="642" w:type="pct"/>
          </w:tcPr>
          <w:p w14:paraId="3162B978" w14:textId="77777777" w:rsidR="00635740" w:rsidRPr="0037783B" w:rsidRDefault="00635740" w:rsidP="007159D8">
            <w:pPr>
              <w:pStyle w:val="TAC"/>
              <w:rPr>
                <w:rFonts w:cs="Arial"/>
              </w:rPr>
            </w:pPr>
          </w:p>
        </w:tc>
        <w:tc>
          <w:tcPr>
            <w:tcW w:w="642" w:type="pct"/>
          </w:tcPr>
          <w:p w14:paraId="3371FA66" w14:textId="77777777" w:rsidR="00635740" w:rsidRPr="0037783B" w:rsidRDefault="00635740" w:rsidP="007159D8">
            <w:pPr>
              <w:pStyle w:val="TAC"/>
              <w:rPr>
                <w:rFonts w:cs="Arial"/>
              </w:rPr>
            </w:pPr>
          </w:p>
        </w:tc>
        <w:tc>
          <w:tcPr>
            <w:tcW w:w="725" w:type="pct"/>
          </w:tcPr>
          <w:p w14:paraId="369FF1AC" w14:textId="77777777" w:rsidR="00635740" w:rsidRPr="0037783B" w:rsidRDefault="00635740" w:rsidP="007159D8">
            <w:pPr>
              <w:pStyle w:val="TAC"/>
              <w:rPr>
                <w:rFonts w:cs="Arial"/>
              </w:rPr>
            </w:pPr>
          </w:p>
        </w:tc>
        <w:tc>
          <w:tcPr>
            <w:tcW w:w="643" w:type="pct"/>
          </w:tcPr>
          <w:p w14:paraId="31072C6D" w14:textId="77777777" w:rsidR="00635740" w:rsidRPr="00975A75" w:rsidRDefault="00635740" w:rsidP="007159D8">
            <w:pPr>
              <w:pStyle w:val="TAC"/>
            </w:pPr>
          </w:p>
        </w:tc>
      </w:tr>
      <w:tr w:rsidR="00635740" w:rsidRPr="0037783B" w14:paraId="0222CC23" w14:textId="77777777" w:rsidTr="007159D8">
        <w:trPr>
          <w:jc w:val="center"/>
        </w:trPr>
        <w:tc>
          <w:tcPr>
            <w:tcW w:w="711" w:type="pct"/>
            <w:vAlign w:val="center"/>
          </w:tcPr>
          <w:p w14:paraId="658D735A" w14:textId="77777777" w:rsidR="00635740" w:rsidRPr="0037783B" w:rsidRDefault="00635740" w:rsidP="007159D8">
            <w:pPr>
              <w:pStyle w:val="TAL"/>
              <w:rPr>
                <w:rFonts w:cs="Arial"/>
              </w:rPr>
            </w:pPr>
            <w:r w:rsidRPr="0037783B">
              <w:rPr>
                <w:rFonts w:cs="Arial"/>
              </w:rPr>
              <w:t>Modulation</w:t>
            </w:r>
          </w:p>
        </w:tc>
        <w:tc>
          <w:tcPr>
            <w:tcW w:w="351" w:type="pct"/>
          </w:tcPr>
          <w:p w14:paraId="7E8F33DC" w14:textId="77777777" w:rsidR="00635740" w:rsidRPr="0037783B" w:rsidRDefault="00635740" w:rsidP="007159D8">
            <w:pPr>
              <w:pStyle w:val="TAC"/>
              <w:rPr>
                <w:rFonts w:cs="Arial"/>
              </w:rPr>
            </w:pPr>
          </w:p>
        </w:tc>
        <w:tc>
          <w:tcPr>
            <w:tcW w:w="642" w:type="pct"/>
          </w:tcPr>
          <w:p w14:paraId="56C57BE7" w14:textId="77777777" w:rsidR="00635740" w:rsidRPr="0037783B" w:rsidRDefault="00635740" w:rsidP="007159D8">
            <w:pPr>
              <w:pStyle w:val="TAC"/>
              <w:rPr>
                <w:rFonts w:cs="Arial"/>
              </w:rPr>
            </w:pPr>
            <w:r w:rsidRPr="0037783B">
              <w:rPr>
                <w:rFonts w:cs="Arial"/>
              </w:rPr>
              <w:t>16QAM</w:t>
            </w:r>
          </w:p>
        </w:tc>
        <w:tc>
          <w:tcPr>
            <w:tcW w:w="642" w:type="pct"/>
          </w:tcPr>
          <w:p w14:paraId="712F25DB" w14:textId="77777777" w:rsidR="00635740" w:rsidRPr="0037783B" w:rsidRDefault="00635740" w:rsidP="007159D8">
            <w:pPr>
              <w:pStyle w:val="TAC"/>
              <w:rPr>
                <w:rFonts w:cs="Arial"/>
              </w:rPr>
            </w:pPr>
          </w:p>
        </w:tc>
        <w:tc>
          <w:tcPr>
            <w:tcW w:w="642" w:type="pct"/>
          </w:tcPr>
          <w:p w14:paraId="38CC33B3" w14:textId="77777777" w:rsidR="00635740" w:rsidRPr="0037783B" w:rsidRDefault="00635740" w:rsidP="007159D8">
            <w:pPr>
              <w:pStyle w:val="TAC"/>
              <w:rPr>
                <w:rFonts w:cs="Arial"/>
              </w:rPr>
            </w:pPr>
          </w:p>
        </w:tc>
        <w:tc>
          <w:tcPr>
            <w:tcW w:w="642" w:type="pct"/>
          </w:tcPr>
          <w:p w14:paraId="0CE83EA9" w14:textId="77777777" w:rsidR="00635740" w:rsidRPr="0037783B" w:rsidRDefault="00635740" w:rsidP="007159D8">
            <w:pPr>
              <w:pStyle w:val="TAC"/>
              <w:rPr>
                <w:rFonts w:cs="Arial"/>
              </w:rPr>
            </w:pPr>
          </w:p>
        </w:tc>
        <w:tc>
          <w:tcPr>
            <w:tcW w:w="725" w:type="pct"/>
          </w:tcPr>
          <w:p w14:paraId="44B88AB3" w14:textId="77777777" w:rsidR="00635740" w:rsidRPr="0037783B" w:rsidRDefault="00635740" w:rsidP="007159D8">
            <w:pPr>
              <w:pStyle w:val="TAC"/>
              <w:rPr>
                <w:rFonts w:cs="Arial"/>
              </w:rPr>
            </w:pPr>
          </w:p>
        </w:tc>
        <w:tc>
          <w:tcPr>
            <w:tcW w:w="643" w:type="pct"/>
          </w:tcPr>
          <w:p w14:paraId="76ADBC6E" w14:textId="77777777" w:rsidR="00635740" w:rsidRPr="00975A75" w:rsidRDefault="00635740" w:rsidP="007159D8">
            <w:pPr>
              <w:pStyle w:val="TAC"/>
            </w:pPr>
          </w:p>
        </w:tc>
      </w:tr>
      <w:tr w:rsidR="00635740" w:rsidRPr="0037783B" w14:paraId="14F51E3F" w14:textId="77777777" w:rsidTr="007159D8">
        <w:trPr>
          <w:jc w:val="center"/>
        </w:trPr>
        <w:tc>
          <w:tcPr>
            <w:tcW w:w="711" w:type="pct"/>
            <w:vAlign w:val="center"/>
          </w:tcPr>
          <w:p w14:paraId="0BFE1E14" w14:textId="77777777" w:rsidR="00635740" w:rsidRPr="0037783B" w:rsidRDefault="00635740" w:rsidP="007159D8">
            <w:pPr>
              <w:pStyle w:val="TAL"/>
              <w:rPr>
                <w:rFonts w:cs="Arial"/>
              </w:rPr>
            </w:pPr>
            <w:r w:rsidRPr="0037783B">
              <w:rPr>
                <w:rFonts w:cs="Arial"/>
              </w:rPr>
              <w:t>Target Coding Rate</w:t>
            </w:r>
          </w:p>
        </w:tc>
        <w:tc>
          <w:tcPr>
            <w:tcW w:w="351" w:type="pct"/>
          </w:tcPr>
          <w:p w14:paraId="2ED4A40F" w14:textId="77777777" w:rsidR="00635740" w:rsidRPr="0037783B" w:rsidRDefault="00635740" w:rsidP="007159D8">
            <w:pPr>
              <w:pStyle w:val="TAC"/>
              <w:rPr>
                <w:rFonts w:cs="Arial"/>
              </w:rPr>
            </w:pPr>
          </w:p>
        </w:tc>
        <w:tc>
          <w:tcPr>
            <w:tcW w:w="642" w:type="pct"/>
          </w:tcPr>
          <w:p w14:paraId="2EA6A629" w14:textId="77777777" w:rsidR="00635740" w:rsidRPr="0037783B" w:rsidRDefault="00635740" w:rsidP="007159D8">
            <w:pPr>
              <w:pStyle w:val="TAC"/>
              <w:rPr>
                <w:rFonts w:cs="Arial"/>
              </w:rPr>
            </w:pPr>
            <w:r w:rsidRPr="0037783B">
              <w:rPr>
                <w:rFonts w:cs="Arial"/>
              </w:rPr>
              <w:t>0.48</w:t>
            </w:r>
          </w:p>
        </w:tc>
        <w:tc>
          <w:tcPr>
            <w:tcW w:w="642" w:type="pct"/>
          </w:tcPr>
          <w:p w14:paraId="4A4151DE" w14:textId="77777777" w:rsidR="00635740" w:rsidRPr="0037783B" w:rsidRDefault="00635740" w:rsidP="007159D8">
            <w:pPr>
              <w:pStyle w:val="TAC"/>
              <w:rPr>
                <w:rFonts w:cs="Arial"/>
              </w:rPr>
            </w:pPr>
          </w:p>
        </w:tc>
        <w:tc>
          <w:tcPr>
            <w:tcW w:w="642" w:type="pct"/>
          </w:tcPr>
          <w:p w14:paraId="46EE811C" w14:textId="77777777" w:rsidR="00635740" w:rsidRPr="0037783B" w:rsidRDefault="00635740" w:rsidP="007159D8">
            <w:pPr>
              <w:pStyle w:val="TAC"/>
              <w:rPr>
                <w:rFonts w:cs="Arial"/>
              </w:rPr>
            </w:pPr>
          </w:p>
        </w:tc>
        <w:tc>
          <w:tcPr>
            <w:tcW w:w="642" w:type="pct"/>
          </w:tcPr>
          <w:p w14:paraId="46DBEE08" w14:textId="77777777" w:rsidR="00635740" w:rsidRPr="0037783B" w:rsidRDefault="00635740" w:rsidP="007159D8">
            <w:pPr>
              <w:pStyle w:val="TAC"/>
              <w:rPr>
                <w:rFonts w:cs="Arial"/>
              </w:rPr>
            </w:pPr>
          </w:p>
        </w:tc>
        <w:tc>
          <w:tcPr>
            <w:tcW w:w="725" w:type="pct"/>
          </w:tcPr>
          <w:p w14:paraId="7E478118" w14:textId="77777777" w:rsidR="00635740" w:rsidRPr="0037783B" w:rsidRDefault="00635740" w:rsidP="007159D8">
            <w:pPr>
              <w:pStyle w:val="TAC"/>
              <w:rPr>
                <w:rFonts w:cs="Arial"/>
              </w:rPr>
            </w:pPr>
          </w:p>
        </w:tc>
        <w:tc>
          <w:tcPr>
            <w:tcW w:w="643" w:type="pct"/>
          </w:tcPr>
          <w:p w14:paraId="18306DE8" w14:textId="77777777" w:rsidR="00635740" w:rsidRPr="00975A75" w:rsidRDefault="00635740" w:rsidP="007159D8">
            <w:pPr>
              <w:pStyle w:val="TAC"/>
            </w:pPr>
          </w:p>
        </w:tc>
      </w:tr>
      <w:tr w:rsidR="00635740" w:rsidRPr="0037783B" w14:paraId="24BD5059" w14:textId="77777777" w:rsidTr="007159D8">
        <w:trPr>
          <w:jc w:val="center"/>
        </w:trPr>
        <w:tc>
          <w:tcPr>
            <w:tcW w:w="711" w:type="pct"/>
            <w:vAlign w:val="center"/>
          </w:tcPr>
          <w:p w14:paraId="1A961CDF" w14:textId="77777777" w:rsidR="00635740" w:rsidRPr="0037783B" w:rsidRDefault="00635740" w:rsidP="007159D8">
            <w:pPr>
              <w:pStyle w:val="TAL"/>
              <w:rPr>
                <w:rFonts w:cs="Arial"/>
              </w:rPr>
            </w:pPr>
            <w:r w:rsidRPr="0037783B">
              <w:rPr>
                <w:rFonts w:cs="Arial"/>
              </w:rPr>
              <w:t>Number of MIMO layers</w:t>
            </w:r>
          </w:p>
        </w:tc>
        <w:tc>
          <w:tcPr>
            <w:tcW w:w="351" w:type="pct"/>
          </w:tcPr>
          <w:p w14:paraId="0BDE6384" w14:textId="77777777" w:rsidR="00635740" w:rsidRPr="0037783B" w:rsidRDefault="00635740" w:rsidP="007159D8">
            <w:pPr>
              <w:pStyle w:val="TAC"/>
              <w:rPr>
                <w:rFonts w:cs="Arial"/>
              </w:rPr>
            </w:pPr>
          </w:p>
        </w:tc>
        <w:tc>
          <w:tcPr>
            <w:tcW w:w="642" w:type="pct"/>
          </w:tcPr>
          <w:p w14:paraId="6D9C83E2" w14:textId="77777777" w:rsidR="00635740" w:rsidRPr="0037783B" w:rsidRDefault="00635740" w:rsidP="007159D8">
            <w:pPr>
              <w:pStyle w:val="TAC"/>
              <w:rPr>
                <w:rFonts w:cs="Arial"/>
              </w:rPr>
            </w:pPr>
            <w:r w:rsidRPr="0037783B">
              <w:rPr>
                <w:rFonts w:cs="Arial"/>
              </w:rPr>
              <w:t>1</w:t>
            </w:r>
          </w:p>
        </w:tc>
        <w:tc>
          <w:tcPr>
            <w:tcW w:w="642" w:type="pct"/>
          </w:tcPr>
          <w:p w14:paraId="287C7980" w14:textId="77777777" w:rsidR="00635740" w:rsidRPr="0037783B" w:rsidRDefault="00635740" w:rsidP="007159D8">
            <w:pPr>
              <w:pStyle w:val="TAC"/>
              <w:rPr>
                <w:rFonts w:cs="Arial"/>
              </w:rPr>
            </w:pPr>
          </w:p>
        </w:tc>
        <w:tc>
          <w:tcPr>
            <w:tcW w:w="642" w:type="pct"/>
          </w:tcPr>
          <w:p w14:paraId="4A4DFBD7" w14:textId="77777777" w:rsidR="00635740" w:rsidRPr="0037783B" w:rsidRDefault="00635740" w:rsidP="007159D8">
            <w:pPr>
              <w:pStyle w:val="TAC"/>
              <w:rPr>
                <w:rFonts w:cs="Arial"/>
              </w:rPr>
            </w:pPr>
          </w:p>
        </w:tc>
        <w:tc>
          <w:tcPr>
            <w:tcW w:w="642" w:type="pct"/>
          </w:tcPr>
          <w:p w14:paraId="2CC346DE" w14:textId="77777777" w:rsidR="00635740" w:rsidRPr="0037783B" w:rsidRDefault="00635740" w:rsidP="007159D8">
            <w:pPr>
              <w:pStyle w:val="TAC"/>
              <w:rPr>
                <w:rFonts w:cs="Arial"/>
              </w:rPr>
            </w:pPr>
          </w:p>
        </w:tc>
        <w:tc>
          <w:tcPr>
            <w:tcW w:w="725" w:type="pct"/>
          </w:tcPr>
          <w:p w14:paraId="5A826B5E" w14:textId="77777777" w:rsidR="00635740" w:rsidRPr="0037783B" w:rsidRDefault="00635740" w:rsidP="007159D8">
            <w:pPr>
              <w:pStyle w:val="TAC"/>
              <w:rPr>
                <w:rFonts w:cs="Arial"/>
              </w:rPr>
            </w:pPr>
          </w:p>
        </w:tc>
        <w:tc>
          <w:tcPr>
            <w:tcW w:w="643" w:type="pct"/>
          </w:tcPr>
          <w:p w14:paraId="585DE23E" w14:textId="77777777" w:rsidR="00635740" w:rsidRPr="00975A75" w:rsidRDefault="00635740" w:rsidP="007159D8">
            <w:pPr>
              <w:pStyle w:val="TAC"/>
            </w:pPr>
          </w:p>
        </w:tc>
      </w:tr>
      <w:tr w:rsidR="00635740" w:rsidRPr="0037783B" w14:paraId="425BB22F" w14:textId="77777777" w:rsidTr="007159D8">
        <w:trPr>
          <w:jc w:val="center"/>
        </w:trPr>
        <w:tc>
          <w:tcPr>
            <w:tcW w:w="711" w:type="pct"/>
            <w:vAlign w:val="center"/>
          </w:tcPr>
          <w:p w14:paraId="0DC0286C" w14:textId="77777777" w:rsidR="00635740" w:rsidRPr="0037783B" w:rsidRDefault="00635740" w:rsidP="007159D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635740" w:rsidRPr="0037783B" w:rsidRDefault="00635740" w:rsidP="007159D8">
            <w:pPr>
              <w:pStyle w:val="TAC"/>
              <w:rPr>
                <w:rFonts w:cs="Arial"/>
              </w:rPr>
            </w:pPr>
          </w:p>
        </w:tc>
        <w:tc>
          <w:tcPr>
            <w:tcW w:w="642" w:type="pct"/>
          </w:tcPr>
          <w:p w14:paraId="40CA4C15" w14:textId="77777777" w:rsidR="00635740" w:rsidRPr="0037783B" w:rsidRDefault="00635740" w:rsidP="007159D8">
            <w:pPr>
              <w:pStyle w:val="TAC"/>
              <w:rPr>
                <w:rFonts w:cs="Arial"/>
              </w:rPr>
            </w:pPr>
            <w:r w:rsidRPr="0037783B">
              <w:rPr>
                <w:rFonts w:cs="Arial"/>
              </w:rPr>
              <w:t>12</w:t>
            </w:r>
          </w:p>
        </w:tc>
        <w:tc>
          <w:tcPr>
            <w:tcW w:w="642" w:type="pct"/>
          </w:tcPr>
          <w:p w14:paraId="2BD58C2F" w14:textId="77777777" w:rsidR="00635740" w:rsidRPr="0037783B" w:rsidRDefault="00635740" w:rsidP="007159D8">
            <w:pPr>
              <w:pStyle w:val="TAC"/>
              <w:rPr>
                <w:rFonts w:cs="Arial"/>
              </w:rPr>
            </w:pPr>
          </w:p>
        </w:tc>
        <w:tc>
          <w:tcPr>
            <w:tcW w:w="642" w:type="pct"/>
          </w:tcPr>
          <w:p w14:paraId="3A6FB6A6" w14:textId="77777777" w:rsidR="00635740" w:rsidRPr="0037783B" w:rsidRDefault="00635740" w:rsidP="007159D8">
            <w:pPr>
              <w:pStyle w:val="TAC"/>
              <w:rPr>
                <w:rFonts w:cs="Arial"/>
              </w:rPr>
            </w:pPr>
          </w:p>
        </w:tc>
        <w:tc>
          <w:tcPr>
            <w:tcW w:w="642" w:type="pct"/>
          </w:tcPr>
          <w:p w14:paraId="6ABED465" w14:textId="77777777" w:rsidR="00635740" w:rsidRPr="0037783B" w:rsidRDefault="00635740" w:rsidP="007159D8">
            <w:pPr>
              <w:pStyle w:val="TAC"/>
              <w:rPr>
                <w:rFonts w:cs="Arial"/>
              </w:rPr>
            </w:pPr>
          </w:p>
        </w:tc>
        <w:tc>
          <w:tcPr>
            <w:tcW w:w="725" w:type="pct"/>
          </w:tcPr>
          <w:p w14:paraId="35E71B95" w14:textId="77777777" w:rsidR="00635740" w:rsidRPr="0037783B" w:rsidRDefault="00635740" w:rsidP="007159D8">
            <w:pPr>
              <w:pStyle w:val="TAC"/>
              <w:rPr>
                <w:rFonts w:cs="Arial"/>
              </w:rPr>
            </w:pPr>
          </w:p>
        </w:tc>
        <w:tc>
          <w:tcPr>
            <w:tcW w:w="643" w:type="pct"/>
          </w:tcPr>
          <w:p w14:paraId="7E19E463" w14:textId="77777777" w:rsidR="00635740" w:rsidRPr="00975A75" w:rsidRDefault="00635740" w:rsidP="007159D8">
            <w:pPr>
              <w:pStyle w:val="TAC"/>
            </w:pPr>
          </w:p>
        </w:tc>
      </w:tr>
      <w:tr w:rsidR="00635740" w:rsidRPr="0037783B" w14:paraId="2A73B9CF" w14:textId="77777777" w:rsidTr="007159D8">
        <w:trPr>
          <w:jc w:val="center"/>
        </w:trPr>
        <w:tc>
          <w:tcPr>
            <w:tcW w:w="711" w:type="pct"/>
            <w:vAlign w:val="center"/>
          </w:tcPr>
          <w:p w14:paraId="52CF979B" w14:textId="77777777" w:rsidR="00635740" w:rsidRPr="0037783B" w:rsidRDefault="00635740" w:rsidP="007159D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635740" w:rsidRPr="0037783B" w:rsidRDefault="00635740" w:rsidP="007159D8">
            <w:pPr>
              <w:pStyle w:val="TAC"/>
              <w:rPr>
                <w:rFonts w:cs="Arial"/>
              </w:rPr>
            </w:pPr>
          </w:p>
        </w:tc>
        <w:tc>
          <w:tcPr>
            <w:tcW w:w="642" w:type="pct"/>
          </w:tcPr>
          <w:p w14:paraId="41CC7FEB" w14:textId="77777777" w:rsidR="00635740" w:rsidRPr="0037783B" w:rsidRDefault="00635740" w:rsidP="007159D8">
            <w:pPr>
              <w:pStyle w:val="TAC"/>
              <w:rPr>
                <w:rFonts w:cs="Arial"/>
              </w:rPr>
            </w:pPr>
            <w:r w:rsidRPr="0037783B">
              <w:rPr>
                <w:rFonts w:cs="Arial"/>
              </w:rPr>
              <w:t>0</w:t>
            </w:r>
          </w:p>
        </w:tc>
        <w:tc>
          <w:tcPr>
            <w:tcW w:w="642" w:type="pct"/>
          </w:tcPr>
          <w:p w14:paraId="5D542DB1" w14:textId="77777777" w:rsidR="00635740" w:rsidRPr="0037783B" w:rsidRDefault="00635740" w:rsidP="007159D8">
            <w:pPr>
              <w:pStyle w:val="TAC"/>
              <w:rPr>
                <w:rFonts w:cs="Arial"/>
              </w:rPr>
            </w:pPr>
          </w:p>
        </w:tc>
        <w:tc>
          <w:tcPr>
            <w:tcW w:w="642" w:type="pct"/>
          </w:tcPr>
          <w:p w14:paraId="0169C402" w14:textId="77777777" w:rsidR="00635740" w:rsidRPr="0037783B" w:rsidRDefault="00635740" w:rsidP="007159D8">
            <w:pPr>
              <w:pStyle w:val="TAC"/>
              <w:rPr>
                <w:rFonts w:cs="Arial"/>
              </w:rPr>
            </w:pPr>
          </w:p>
        </w:tc>
        <w:tc>
          <w:tcPr>
            <w:tcW w:w="642" w:type="pct"/>
          </w:tcPr>
          <w:p w14:paraId="519138FF" w14:textId="77777777" w:rsidR="00635740" w:rsidRPr="0037783B" w:rsidRDefault="00635740" w:rsidP="007159D8">
            <w:pPr>
              <w:pStyle w:val="TAC"/>
              <w:rPr>
                <w:rFonts w:cs="Arial"/>
              </w:rPr>
            </w:pPr>
          </w:p>
        </w:tc>
        <w:tc>
          <w:tcPr>
            <w:tcW w:w="725" w:type="pct"/>
          </w:tcPr>
          <w:p w14:paraId="4B447849" w14:textId="77777777" w:rsidR="00635740" w:rsidRPr="0037783B" w:rsidRDefault="00635740" w:rsidP="007159D8">
            <w:pPr>
              <w:pStyle w:val="TAC"/>
              <w:rPr>
                <w:rFonts w:cs="Arial"/>
              </w:rPr>
            </w:pPr>
          </w:p>
        </w:tc>
        <w:tc>
          <w:tcPr>
            <w:tcW w:w="643" w:type="pct"/>
          </w:tcPr>
          <w:p w14:paraId="1CC7722C" w14:textId="77777777" w:rsidR="00635740" w:rsidRPr="00975A75" w:rsidRDefault="00635740" w:rsidP="007159D8">
            <w:pPr>
              <w:pStyle w:val="TAC"/>
            </w:pPr>
          </w:p>
        </w:tc>
      </w:tr>
      <w:tr w:rsidR="00635740" w:rsidRPr="0037783B" w14:paraId="66BA52DD" w14:textId="77777777" w:rsidTr="007159D8">
        <w:trPr>
          <w:jc w:val="center"/>
        </w:trPr>
        <w:tc>
          <w:tcPr>
            <w:tcW w:w="711" w:type="pct"/>
            <w:vAlign w:val="center"/>
          </w:tcPr>
          <w:p w14:paraId="34ABFA0A" w14:textId="77777777" w:rsidR="00635740" w:rsidRPr="0037783B" w:rsidRDefault="00635740" w:rsidP="007159D8">
            <w:pPr>
              <w:pStyle w:val="TAL"/>
              <w:rPr>
                <w:rFonts w:cs="Arial"/>
              </w:rPr>
            </w:pPr>
            <w:r w:rsidRPr="0037783B">
              <w:rPr>
                <w:rFonts w:cs="Arial"/>
              </w:rPr>
              <w:t xml:space="preserve">Information Bit Payload per Slot </w:t>
            </w:r>
          </w:p>
        </w:tc>
        <w:tc>
          <w:tcPr>
            <w:tcW w:w="351" w:type="pct"/>
          </w:tcPr>
          <w:p w14:paraId="44A4222E" w14:textId="77777777" w:rsidR="00635740" w:rsidRPr="0037783B" w:rsidRDefault="00635740" w:rsidP="007159D8">
            <w:pPr>
              <w:pStyle w:val="TAC"/>
              <w:rPr>
                <w:rFonts w:cs="Arial"/>
              </w:rPr>
            </w:pPr>
          </w:p>
        </w:tc>
        <w:tc>
          <w:tcPr>
            <w:tcW w:w="642" w:type="pct"/>
          </w:tcPr>
          <w:p w14:paraId="67C022AA" w14:textId="77777777" w:rsidR="00635740" w:rsidRPr="0037783B" w:rsidRDefault="00635740" w:rsidP="007159D8">
            <w:pPr>
              <w:pStyle w:val="TAC"/>
              <w:rPr>
                <w:rFonts w:cs="Arial"/>
              </w:rPr>
            </w:pPr>
          </w:p>
        </w:tc>
        <w:tc>
          <w:tcPr>
            <w:tcW w:w="642" w:type="pct"/>
          </w:tcPr>
          <w:p w14:paraId="50FEB96F" w14:textId="77777777" w:rsidR="00635740" w:rsidRPr="0037783B" w:rsidRDefault="00635740" w:rsidP="007159D8">
            <w:pPr>
              <w:pStyle w:val="TAC"/>
              <w:rPr>
                <w:rFonts w:cs="Arial"/>
              </w:rPr>
            </w:pPr>
          </w:p>
        </w:tc>
        <w:tc>
          <w:tcPr>
            <w:tcW w:w="642" w:type="pct"/>
          </w:tcPr>
          <w:p w14:paraId="571CC3D2" w14:textId="77777777" w:rsidR="00635740" w:rsidRPr="0037783B" w:rsidRDefault="00635740" w:rsidP="007159D8">
            <w:pPr>
              <w:pStyle w:val="TAC"/>
              <w:rPr>
                <w:rFonts w:cs="Arial"/>
              </w:rPr>
            </w:pPr>
          </w:p>
        </w:tc>
        <w:tc>
          <w:tcPr>
            <w:tcW w:w="642" w:type="pct"/>
          </w:tcPr>
          <w:p w14:paraId="059129BB" w14:textId="77777777" w:rsidR="00635740" w:rsidRPr="0037783B" w:rsidRDefault="00635740" w:rsidP="007159D8">
            <w:pPr>
              <w:pStyle w:val="TAC"/>
              <w:rPr>
                <w:rFonts w:cs="Arial"/>
              </w:rPr>
            </w:pPr>
          </w:p>
        </w:tc>
        <w:tc>
          <w:tcPr>
            <w:tcW w:w="725" w:type="pct"/>
          </w:tcPr>
          <w:p w14:paraId="2CFAA7A1" w14:textId="77777777" w:rsidR="00635740" w:rsidRPr="0037783B" w:rsidRDefault="00635740" w:rsidP="007159D8">
            <w:pPr>
              <w:pStyle w:val="TAC"/>
              <w:rPr>
                <w:rFonts w:cs="Arial"/>
              </w:rPr>
            </w:pPr>
          </w:p>
        </w:tc>
        <w:tc>
          <w:tcPr>
            <w:tcW w:w="643" w:type="pct"/>
          </w:tcPr>
          <w:p w14:paraId="26FD83E9" w14:textId="77777777" w:rsidR="00635740" w:rsidRPr="0037783B" w:rsidRDefault="00635740" w:rsidP="007159D8">
            <w:pPr>
              <w:pStyle w:val="TAC"/>
              <w:rPr>
                <w:rFonts w:cs="Arial"/>
              </w:rPr>
            </w:pPr>
          </w:p>
        </w:tc>
      </w:tr>
      <w:tr w:rsidR="00635740" w:rsidRPr="0037783B" w14:paraId="65929954" w14:textId="77777777" w:rsidTr="007159D8">
        <w:trPr>
          <w:jc w:val="center"/>
        </w:trPr>
        <w:tc>
          <w:tcPr>
            <w:tcW w:w="711" w:type="pct"/>
            <w:vAlign w:val="center"/>
          </w:tcPr>
          <w:p w14:paraId="1509E498"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7935BCF" w14:textId="77777777" w:rsidR="00635740" w:rsidRPr="0037783B" w:rsidRDefault="00635740" w:rsidP="007159D8">
            <w:pPr>
              <w:pStyle w:val="TAC"/>
              <w:rPr>
                <w:rFonts w:cs="Arial"/>
              </w:rPr>
            </w:pPr>
            <w:r w:rsidRPr="0037783B">
              <w:rPr>
                <w:rFonts w:cs="Arial"/>
              </w:rPr>
              <w:t>Bits</w:t>
            </w:r>
          </w:p>
        </w:tc>
        <w:tc>
          <w:tcPr>
            <w:tcW w:w="642" w:type="pct"/>
          </w:tcPr>
          <w:p w14:paraId="2B35DDB5" w14:textId="77777777" w:rsidR="00635740" w:rsidRPr="0037783B" w:rsidRDefault="00635740" w:rsidP="007159D8">
            <w:pPr>
              <w:pStyle w:val="TAC"/>
              <w:rPr>
                <w:rFonts w:cs="Arial"/>
              </w:rPr>
            </w:pPr>
            <w:r w:rsidRPr="0037783B">
              <w:rPr>
                <w:rFonts w:cs="Arial"/>
              </w:rPr>
              <w:t>N/A</w:t>
            </w:r>
          </w:p>
        </w:tc>
        <w:tc>
          <w:tcPr>
            <w:tcW w:w="642" w:type="pct"/>
          </w:tcPr>
          <w:p w14:paraId="4C87237F" w14:textId="77777777" w:rsidR="00635740" w:rsidRPr="0037783B" w:rsidRDefault="00635740" w:rsidP="007159D8">
            <w:pPr>
              <w:pStyle w:val="TAC"/>
              <w:rPr>
                <w:rFonts w:cs="Arial"/>
              </w:rPr>
            </w:pPr>
          </w:p>
        </w:tc>
        <w:tc>
          <w:tcPr>
            <w:tcW w:w="642" w:type="pct"/>
          </w:tcPr>
          <w:p w14:paraId="7769A88F" w14:textId="77777777" w:rsidR="00635740" w:rsidRPr="0037783B" w:rsidRDefault="00635740" w:rsidP="007159D8">
            <w:pPr>
              <w:pStyle w:val="TAC"/>
              <w:rPr>
                <w:rFonts w:cs="Arial"/>
              </w:rPr>
            </w:pPr>
          </w:p>
        </w:tc>
        <w:tc>
          <w:tcPr>
            <w:tcW w:w="642" w:type="pct"/>
          </w:tcPr>
          <w:p w14:paraId="2B746598" w14:textId="77777777" w:rsidR="00635740" w:rsidRPr="0037783B" w:rsidRDefault="00635740" w:rsidP="007159D8">
            <w:pPr>
              <w:pStyle w:val="TAC"/>
              <w:rPr>
                <w:rFonts w:cs="Arial"/>
              </w:rPr>
            </w:pPr>
          </w:p>
        </w:tc>
        <w:tc>
          <w:tcPr>
            <w:tcW w:w="725" w:type="pct"/>
          </w:tcPr>
          <w:p w14:paraId="2B6A4492" w14:textId="77777777" w:rsidR="00635740" w:rsidRPr="0037783B" w:rsidRDefault="00635740" w:rsidP="007159D8">
            <w:pPr>
              <w:pStyle w:val="TAC"/>
              <w:rPr>
                <w:rFonts w:cs="Arial"/>
              </w:rPr>
            </w:pPr>
          </w:p>
        </w:tc>
        <w:tc>
          <w:tcPr>
            <w:tcW w:w="643" w:type="pct"/>
          </w:tcPr>
          <w:p w14:paraId="26D57267" w14:textId="77777777" w:rsidR="00635740" w:rsidRPr="00975A75" w:rsidRDefault="00635740" w:rsidP="007159D8">
            <w:pPr>
              <w:pStyle w:val="TAC"/>
            </w:pPr>
          </w:p>
        </w:tc>
      </w:tr>
      <w:tr w:rsidR="00635740" w:rsidRPr="0037783B" w14:paraId="4172AF69" w14:textId="77777777" w:rsidTr="007159D8">
        <w:trPr>
          <w:jc w:val="center"/>
        </w:trPr>
        <w:tc>
          <w:tcPr>
            <w:tcW w:w="711" w:type="pct"/>
            <w:vAlign w:val="center"/>
          </w:tcPr>
          <w:p w14:paraId="44112965"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16DE786" w14:textId="77777777" w:rsidR="00635740" w:rsidRPr="0037783B" w:rsidRDefault="00635740" w:rsidP="007159D8">
            <w:pPr>
              <w:pStyle w:val="TAC"/>
              <w:rPr>
                <w:rFonts w:cs="Arial"/>
              </w:rPr>
            </w:pPr>
            <w:r w:rsidRPr="0037783B">
              <w:rPr>
                <w:rFonts w:cs="Arial"/>
              </w:rPr>
              <w:t>Bits</w:t>
            </w:r>
          </w:p>
        </w:tc>
        <w:tc>
          <w:tcPr>
            <w:tcW w:w="642" w:type="pct"/>
          </w:tcPr>
          <w:p w14:paraId="5057E5BB" w14:textId="77777777" w:rsidR="00635740" w:rsidRPr="0037783B" w:rsidRDefault="00635740" w:rsidP="007159D8">
            <w:pPr>
              <w:pStyle w:val="TAC"/>
              <w:rPr>
                <w:rFonts w:cs="Arial"/>
              </w:rPr>
            </w:pPr>
            <w:r w:rsidRPr="0037783B">
              <w:rPr>
                <w:rFonts w:cs="Arial"/>
              </w:rPr>
              <w:t>13064</w:t>
            </w:r>
          </w:p>
        </w:tc>
        <w:tc>
          <w:tcPr>
            <w:tcW w:w="642" w:type="pct"/>
          </w:tcPr>
          <w:p w14:paraId="57151FE8" w14:textId="77777777" w:rsidR="00635740" w:rsidRPr="0037783B" w:rsidRDefault="00635740" w:rsidP="007159D8">
            <w:pPr>
              <w:pStyle w:val="TAC"/>
              <w:rPr>
                <w:rFonts w:cs="Arial"/>
              </w:rPr>
            </w:pPr>
          </w:p>
        </w:tc>
        <w:tc>
          <w:tcPr>
            <w:tcW w:w="642" w:type="pct"/>
          </w:tcPr>
          <w:p w14:paraId="6075F37A" w14:textId="77777777" w:rsidR="00635740" w:rsidRPr="0037783B" w:rsidRDefault="00635740" w:rsidP="007159D8">
            <w:pPr>
              <w:pStyle w:val="TAC"/>
              <w:rPr>
                <w:rFonts w:cs="Arial"/>
              </w:rPr>
            </w:pPr>
          </w:p>
        </w:tc>
        <w:tc>
          <w:tcPr>
            <w:tcW w:w="642" w:type="pct"/>
          </w:tcPr>
          <w:p w14:paraId="280A7440" w14:textId="77777777" w:rsidR="00635740" w:rsidRPr="0037783B" w:rsidRDefault="00635740" w:rsidP="007159D8">
            <w:pPr>
              <w:pStyle w:val="TAC"/>
              <w:rPr>
                <w:rFonts w:cs="Arial"/>
              </w:rPr>
            </w:pPr>
          </w:p>
        </w:tc>
        <w:tc>
          <w:tcPr>
            <w:tcW w:w="725" w:type="pct"/>
          </w:tcPr>
          <w:p w14:paraId="341A886D" w14:textId="77777777" w:rsidR="00635740" w:rsidRPr="0037783B" w:rsidRDefault="00635740" w:rsidP="007159D8">
            <w:pPr>
              <w:pStyle w:val="TAC"/>
              <w:rPr>
                <w:rFonts w:cs="Arial"/>
              </w:rPr>
            </w:pPr>
          </w:p>
        </w:tc>
        <w:tc>
          <w:tcPr>
            <w:tcW w:w="643" w:type="pct"/>
          </w:tcPr>
          <w:p w14:paraId="78F09AE1" w14:textId="77777777" w:rsidR="00635740" w:rsidRPr="00975A75" w:rsidRDefault="00635740" w:rsidP="007159D8">
            <w:pPr>
              <w:pStyle w:val="TAC"/>
            </w:pPr>
          </w:p>
        </w:tc>
      </w:tr>
      <w:tr w:rsidR="00635740" w:rsidRPr="00FB27FE" w14:paraId="571FE13A" w14:textId="77777777" w:rsidTr="007159D8">
        <w:trPr>
          <w:jc w:val="center"/>
        </w:trPr>
        <w:tc>
          <w:tcPr>
            <w:tcW w:w="711" w:type="pct"/>
            <w:vAlign w:val="center"/>
          </w:tcPr>
          <w:p w14:paraId="67C02AC8" w14:textId="77777777" w:rsidR="00635740" w:rsidRPr="0037783B" w:rsidRDefault="00635740" w:rsidP="007159D8">
            <w:pPr>
              <w:pStyle w:val="TAL"/>
              <w:rPr>
                <w:rFonts w:cs="Arial"/>
                <w:lang w:val="sv-FI"/>
              </w:rPr>
            </w:pPr>
            <w:r w:rsidRPr="0037783B">
              <w:rPr>
                <w:rFonts w:cs="Arial"/>
                <w:lang w:val="sv-FI"/>
              </w:rPr>
              <w:t>Transport block CRC per Slot</w:t>
            </w:r>
          </w:p>
        </w:tc>
        <w:tc>
          <w:tcPr>
            <w:tcW w:w="351" w:type="pct"/>
          </w:tcPr>
          <w:p w14:paraId="52361A1D" w14:textId="77777777" w:rsidR="00635740" w:rsidRPr="0037783B" w:rsidRDefault="00635740" w:rsidP="007159D8">
            <w:pPr>
              <w:pStyle w:val="TAC"/>
              <w:rPr>
                <w:rFonts w:cs="Arial"/>
                <w:lang w:val="sv-FI"/>
              </w:rPr>
            </w:pPr>
          </w:p>
        </w:tc>
        <w:tc>
          <w:tcPr>
            <w:tcW w:w="642" w:type="pct"/>
          </w:tcPr>
          <w:p w14:paraId="0094B41D" w14:textId="77777777" w:rsidR="00635740" w:rsidRPr="0037783B" w:rsidRDefault="00635740" w:rsidP="007159D8">
            <w:pPr>
              <w:pStyle w:val="TAC"/>
              <w:rPr>
                <w:rFonts w:cs="Arial"/>
                <w:lang w:val="sv-FI"/>
              </w:rPr>
            </w:pPr>
          </w:p>
        </w:tc>
        <w:tc>
          <w:tcPr>
            <w:tcW w:w="642" w:type="pct"/>
          </w:tcPr>
          <w:p w14:paraId="63CE6D63" w14:textId="77777777" w:rsidR="00635740" w:rsidRPr="0037783B" w:rsidRDefault="00635740" w:rsidP="007159D8">
            <w:pPr>
              <w:pStyle w:val="TAC"/>
              <w:rPr>
                <w:rFonts w:cs="Arial"/>
                <w:lang w:val="sv-FI"/>
              </w:rPr>
            </w:pPr>
          </w:p>
        </w:tc>
        <w:tc>
          <w:tcPr>
            <w:tcW w:w="642" w:type="pct"/>
          </w:tcPr>
          <w:p w14:paraId="0147594B" w14:textId="77777777" w:rsidR="00635740" w:rsidRPr="0037783B" w:rsidRDefault="00635740" w:rsidP="007159D8">
            <w:pPr>
              <w:pStyle w:val="TAC"/>
              <w:rPr>
                <w:rFonts w:cs="Arial"/>
                <w:lang w:val="sv-FI"/>
              </w:rPr>
            </w:pPr>
          </w:p>
        </w:tc>
        <w:tc>
          <w:tcPr>
            <w:tcW w:w="642" w:type="pct"/>
          </w:tcPr>
          <w:p w14:paraId="29394786" w14:textId="77777777" w:rsidR="00635740" w:rsidRPr="0037783B" w:rsidRDefault="00635740" w:rsidP="007159D8">
            <w:pPr>
              <w:pStyle w:val="TAC"/>
              <w:rPr>
                <w:rFonts w:cs="Arial"/>
                <w:lang w:val="sv-FI"/>
              </w:rPr>
            </w:pPr>
          </w:p>
        </w:tc>
        <w:tc>
          <w:tcPr>
            <w:tcW w:w="725" w:type="pct"/>
          </w:tcPr>
          <w:p w14:paraId="157998C7" w14:textId="77777777" w:rsidR="00635740" w:rsidRPr="0037783B" w:rsidRDefault="00635740" w:rsidP="007159D8">
            <w:pPr>
              <w:pStyle w:val="TAC"/>
              <w:rPr>
                <w:rFonts w:cs="Arial"/>
                <w:lang w:val="sv-FI"/>
              </w:rPr>
            </w:pPr>
          </w:p>
        </w:tc>
        <w:tc>
          <w:tcPr>
            <w:tcW w:w="643" w:type="pct"/>
          </w:tcPr>
          <w:p w14:paraId="74E6D901" w14:textId="77777777" w:rsidR="00635740" w:rsidRPr="0037783B" w:rsidRDefault="00635740" w:rsidP="007159D8">
            <w:pPr>
              <w:pStyle w:val="TAC"/>
              <w:rPr>
                <w:rFonts w:cs="Arial"/>
                <w:lang w:val="sv-FI"/>
              </w:rPr>
            </w:pPr>
          </w:p>
        </w:tc>
      </w:tr>
      <w:tr w:rsidR="00635740" w:rsidRPr="0037783B" w14:paraId="41A800F0" w14:textId="77777777" w:rsidTr="007159D8">
        <w:trPr>
          <w:jc w:val="center"/>
        </w:trPr>
        <w:tc>
          <w:tcPr>
            <w:tcW w:w="711" w:type="pct"/>
            <w:vAlign w:val="center"/>
          </w:tcPr>
          <w:p w14:paraId="7D1058D7" w14:textId="77777777" w:rsidR="00635740" w:rsidRPr="0037783B" w:rsidRDefault="00635740" w:rsidP="007159D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635740" w:rsidRPr="0037783B" w:rsidRDefault="00635740" w:rsidP="007159D8">
            <w:pPr>
              <w:pStyle w:val="TAC"/>
              <w:rPr>
                <w:rFonts w:cs="Arial"/>
              </w:rPr>
            </w:pPr>
            <w:r w:rsidRPr="0037783B">
              <w:rPr>
                <w:rFonts w:cs="Arial"/>
              </w:rPr>
              <w:t>Bits</w:t>
            </w:r>
          </w:p>
        </w:tc>
        <w:tc>
          <w:tcPr>
            <w:tcW w:w="642" w:type="pct"/>
          </w:tcPr>
          <w:p w14:paraId="1AB4831C" w14:textId="77777777" w:rsidR="00635740" w:rsidRPr="0037783B" w:rsidRDefault="00635740" w:rsidP="007159D8">
            <w:pPr>
              <w:pStyle w:val="TAC"/>
              <w:rPr>
                <w:rFonts w:cs="Arial"/>
              </w:rPr>
            </w:pPr>
            <w:r w:rsidRPr="0037783B">
              <w:rPr>
                <w:rFonts w:cs="Arial"/>
              </w:rPr>
              <w:t>N/A</w:t>
            </w:r>
          </w:p>
        </w:tc>
        <w:tc>
          <w:tcPr>
            <w:tcW w:w="642" w:type="pct"/>
          </w:tcPr>
          <w:p w14:paraId="1A16790E" w14:textId="77777777" w:rsidR="00635740" w:rsidRPr="0037783B" w:rsidRDefault="00635740" w:rsidP="007159D8">
            <w:pPr>
              <w:pStyle w:val="TAC"/>
              <w:rPr>
                <w:rFonts w:cs="Arial"/>
              </w:rPr>
            </w:pPr>
          </w:p>
        </w:tc>
        <w:tc>
          <w:tcPr>
            <w:tcW w:w="642" w:type="pct"/>
          </w:tcPr>
          <w:p w14:paraId="6B2EC42F" w14:textId="77777777" w:rsidR="00635740" w:rsidRPr="0037783B" w:rsidRDefault="00635740" w:rsidP="007159D8">
            <w:pPr>
              <w:pStyle w:val="TAC"/>
              <w:rPr>
                <w:rFonts w:cs="Arial"/>
              </w:rPr>
            </w:pPr>
          </w:p>
        </w:tc>
        <w:tc>
          <w:tcPr>
            <w:tcW w:w="642" w:type="pct"/>
          </w:tcPr>
          <w:p w14:paraId="7C291E74" w14:textId="77777777" w:rsidR="00635740" w:rsidRPr="0037783B" w:rsidRDefault="00635740" w:rsidP="007159D8">
            <w:pPr>
              <w:pStyle w:val="TAC"/>
              <w:rPr>
                <w:rFonts w:cs="Arial"/>
              </w:rPr>
            </w:pPr>
          </w:p>
        </w:tc>
        <w:tc>
          <w:tcPr>
            <w:tcW w:w="725" w:type="pct"/>
          </w:tcPr>
          <w:p w14:paraId="5082512F" w14:textId="77777777" w:rsidR="00635740" w:rsidRPr="0037783B" w:rsidRDefault="00635740" w:rsidP="007159D8">
            <w:pPr>
              <w:pStyle w:val="TAC"/>
              <w:rPr>
                <w:rFonts w:cs="Arial"/>
              </w:rPr>
            </w:pPr>
          </w:p>
        </w:tc>
        <w:tc>
          <w:tcPr>
            <w:tcW w:w="643" w:type="pct"/>
          </w:tcPr>
          <w:p w14:paraId="32715A75" w14:textId="77777777" w:rsidR="00635740" w:rsidRPr="00975A75" w:rsidRDefault="00635740" w:rsidP="007159D8">
            <w:pPr>
              <w:pStyle w:val="TAC"/>
            </w:pPr>
          </w:p>
        </w:tc>
      </w:tr>
      <w:tr w:rsidR="00635740" w:rsidRPr="0037783B" w14:paraId="7D6470CC" w14:textId="77777777" w:rsidTr="007159D8">
        <w:trPr>
          <w:jc w:val="center"/>
        </w:trPr>
        <w:tc>
          <w:tcPr>
            <w:tcW w:w="711" w:type="pct"/>
            <w:vAlign w:val="center"/>
          </w:tcPr>
          <w:p w14:paraId="6538C722"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4E3C5C49" w14:textId="77777777" w:rsidR="00635740" w:rsidRPr="0037783B" w:rsidRDefault="00635740" w:rsidP="007159D8">
            <w:pPr>
              <w:pStyle w:val="TAC"/>
              <w:rPr>
                <w:rFonts w:cs="Arial"/>
              </w:rPr>
            </w:pPr>
            <w:r w:rsidRPr="0037783B">
              <w:rPr>
                <w:rFonts w:cs="Arial"/>
              </w:rPr>
              <w:t>Bits</w:t>
            </w:r>
          </w:p>
        </w:tc>
        <w:tc>
          <w:tcPr>
            <w:tcW w:w="642" w:type="pct"/>
          </w:tcPr>
          <w:p w14:paraId="7CAD3CCD" w14:textId="77777777" w:rsidR="00635740" w:rsidRPr="0037783B" w:rsidRDefault="00635740" w:rsidP="007159D8">
            <w:pPr>
              <w:pStyle w:val="TAC"/>
              <w:rPr>
                <w:rFonts w:cs="Arial"/>
              </w:rPr>
            </w:pPr>
            <w:r w:rsidRPr="0037783B">
              <w:rPr>
                <w:rFonts w:cs="Arial"/>
              </w:rPr>
              <w:t>24</w:t>
            </w:r>
          </w:p>
        </w:tc>
        <w:tc>
          <w:tcPr>
            <w:tcW w:w="642" w:type="pct"/>
          </w:tcPr>
          <w:p w14:paraId="1D026DF9" w14:textId="77777777" w:rsidR="00635740" w:rsidRPr="0037783B" w:rsidRDefault="00635740" w:rsidP="007159D8">
            <w:pPr>
              <w:pStyle w:val="TAC"/>
              <w:rPr>
                <w:rFonts w:cs="Arial"/>
              </w:rPr>
            </w:pPr>
          </w:p>
        </w:tc>
        <w:tc>
          <w:tcPr>
            <w:tcW w:w="642" w:type="pct"/>
          </w:tcPr>
          <w:p w14:paraId="0141B9B6" w14:textId="77777777" w:rsidR="00635740" w:rsidRPr="0037783B" w:rsidRDefault="00635740" w:rsidP="007159D8">
            <w:pPr>
              <w:pStyle w:val="TAC"/>
              <w:rPr>
                <w:rFonts w:cs="Arial"/>
              </w:rPr>
            </w:pPr>
          </w:p>
        </w:tc>
        <w:tc>
          <w:tcPr>
            <w:tcW w:w="642" w:type="pct"/>
          </w:tcPr>
          <w:p w14:paraId="517E1CD6" w14:textId="77777777" w:rsidR="00635740" w:rsidRPr="0037783B" w:rsidRDefault="00635740" w:rsidP="007159D8">
            <w:pPr>
              <w:pStyle w:val="TAC"/>
              <w:rPr>
                <w:rFonts w:cs="Arial"/>
              </w:rPr>
            </w:pPr>
          </w:p>
        </w:tc>
        <w:tc>
          <w:tcPr>
            <w:tcW w:w="725" w:type="pct"/>
          </w:tcPr>
          <w:p w14:paraId="6E250D8A" w14:textId="77777777" w:rsidR="00635740" w:rsidRPr="0037783B" w:rsidRDefault="00635740" w:rsidP="007159D8">
            <w:pPr>
              <w:pStyle w:val="TAC"/>
              <w:rPr>
                <w:rFonts w:cs="Arial"/>
              </w:rPr>
            </w:pPr>
          </w:p>
        </w:tc>
        <w:tc>
          <w:tcPr>
            <w:tcW w:w="643" w:type="pct"/>
          </w:tcPr>
          <w:p w14:paraId="1E855D99" w14:textId="77777777" w:rsidR="00635740" w:rsidRPr="00975A75" w:rsidRDefault="00635740" w:rsidP="007159D8">
            <w:pPr>
              <w:pStyle w:val="TAC"/>
            </w:pPr>
          </w:p>
        </w:tc>
      </w:tr>
      <w:tr w:rsidR="00635740" w:rsidRPr="0037783B" w14:paraId="0B1A6751" w14:textId="77777777" w:rsidTr="007159D8">
        <w:trPr>
          <w:jc w:val="center"/>
        </w:trPr>
        <w:tc>
          <w:tcPr>
            <w:tcW w:w="711" w:type="pct"/>
            <w:vAlign w:val="center"/>
          </w:tcPr>
          <w:p w14:paraId="1148477C" w14:textId="77777777" w:rsidR="00635740" w:rsidRPr="0037783B" w:rsidRDefault="00635740" w:rsidP="007159D8">
            <w:pPr>
              <w:pStyle w:val="TAL"/>
              <w:rPr>
                <w:rFonts w:cs="Arial"/>
              </w:rPr>
            </w:pPr>
            <w:r w:rsidRPr="0037783B">
              <w:rPr>
                <w:rFonts w:cs="Arial"/>
              </w:rPr>
              <w:t>Number of Code Blocks per Slot</w:t>
            </w:r>
          </w:p>
        </w:tc>
        <w:tc>
          <w:tcPr>
            <w:tcW w:w="351" w:type="pct"/>
          </w:tcPr>
          <w:p w14:paraId="1CEB1FD0" w14:textId="77777777" w:rsidR="00635740" w:rsidRPr="0037783B" w:rsidRDefault="00635740" w:rsidP="007159D8">
            <w:pPr>
              <w:pStyle w:val="TAC"/>
              <w:rPr>
                <w:rFonts w:cs="Arial"/>
              </w:rPr>
            </w:pPr>
          </w:p>
        </w:tc>
        <w:tc>
          <w:tcPr>
            <w:tcW w:w="642" w:type="pct"/>
          </w:tcPr>
          <w:p w14:paraId="03303825" w14:textId="77777777" w:rsidR="00635740" w:rsidRPr="0037783B" w:rsidRDefault="00635740" w:rsidP="007159D8">
            <w:pPr>
              <w:pStyle w:val="TAC"/>
              <w:rPr>
                <w:rFonts w:cs="Arial"/>
              </w:rPr>
            </w:pPr>
          </w:p>
        </w:tc>
        <w:tc>
          <w:tcPr>
            <w:tcW w:w="642" w:type="pct"/>
          </w:tcPr>
          <w:p w14:paraId="6BE6A527" w14:textId="77777777" w:rsidR="00635740" w:rsidRPr="0037783B" w:rsidRDefault="00635740" w:rsidP="007159D8">
            <w:pPr>
              <w:pStyle w:val="TAC"/>
              <w:rPr>
                <w:rFonts w:cs="Arial"/>
              </w:rPr>
            </w:pPr>
          </w:p>
        </w:tc>
        <w:tc>
          <w:tcPr>
            <w:tcW w:w="642" w:type="pct"/>
          </w:tcPr>
          <w:p w14:paraId="0A5AAE7A" w14:textId="77777777" w:rsidR="00635740" w:rsidRPr="0037783B" w:rsidRDefault="00635740" w:rsidP="007159D8">
            <w:pPr>
              <w:pStyle w:val="TAC"/>
              <w:rPr>
                <w:rFonts w:cs="Arial"/>
              </w:rPr>
            </w:pPr>
          </w:p>
        </w:tc>
        <w:tc>
          <w:tcPr>
            <w:tcW w:w="642" w:type="pct"/>
          </w:tcPr>
          <w:p w14:paraId="53E438B0" w14:textId="77777777" w:rsidR="00635740" w:rsidRPr="0037783B" w:rsidRDefault="00635740" w:rsidP="007159D8">
            <w:pPr>
              <w:pStyle w:val="TAC"/>
              <w:rPr>
                <w:rFonts w:cs="Arial"/>
              </w:rPr>
            </w:pPr>
          </w:p>
        </w:tc>
        <w:tc>
          <w:tcPr>
            <w:tcW w:w="725" w:type="pct"/>
          </w:tcPr>
          <w:p w14:paraId="755FA4E1" w14:textId="77777777" w:rsidR="00635740" w:rsidRPr="0037783B" w:rsidRDefault="00635740" w:rsidP="007159D8">
            <w:pPr>
              <w:pStyle w:val="TAC"/>
              <w:rPr>
                <w:rFonts w:cs="Arial"/>
              </w:rPr>
            </w:pPr>
          </w:p>
        </w:tc>
        <w:tc>
          <w:tcPr>
            <w:tcW w:w="643" w:type="pct"/>
          </w:tcPr>
          <w:p w14:paraId="71454FFC" w14:textId="77777777" w:rsidR="00635740" w:rsidRPr="0037783B" w:rsidRDefault="00635740" w:rsidP="007159D8">
            <w:pPr>
              <w:pStyle w:val="TAC"/>
              <w:rPr>
                <w:rFonts w:cs="Arial"/>
              </w:rPr>
            </w:pPr>
          </w:p>
        </w:tc>
      </w:tr>
      <w:tr w:rsidR="00635740" w:rsidRPr="0037783B" w14:paraId="784AAC49" w14:textId="77777777" w:rsidTr="007159D8">
        <w:trPr>
          <w:jc w:val="center"/>
        </w:trPr>
        <w:tc>
          <w:tcPr>
            <w:tcW w:w="711" w:type="pct"/>
            <w:vAlign w:val="center"/>
          </w:tcPr>
          <w:p w14:paraId="0EFA5024"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3E13405" w14:textId="77777777" w:rsidR="00635740" w:rsidRPr="0037783B" w:rsidRDefault="00635740" w:rsidP="007159D8">
            <w:pPr>
              <w:pStyle w:val="TAC"/>
              <w:rPr>
                <w:rFonts w:cs="Arial"/>
              </w:rPr>
            </w:pPr>
            <w:r w:rsidRPr="0037783B">
              <w:rPr>
                <w:rFonts w:cs="Arial"/>
              </w:rPr>
              <w:t>CBs</w:t>
            </w:r>
          </w:p>
        </w:tc>
        <w:tc>
          <w:tcPr>
            <w:tcW w:w="642" w:type="pct"/>
          </w:tcPr>
          <w:p w14:paraId="61956D78" w14:textId="77777777" w:rsidR="00635740" w:rsidRPr="0037783B" w:rsidRDefault="00635740" w:rsidP="007159D8">
            <w:pPr>
              <w:pStyle w:val="TAC"/>
              <w:rPr>
                <w:rFonts w:cs="Arial"/>
              </w:rPr>
            </w:pPr>
            <w:r w:rsidRPr="0037783B">
              <w:rPr>
                <w:rFonts w:cs="Arial"/>
              </w:rPr>
              <w:t>N/A</w:t>
            </w:r>
          </w:p>
        </w:tc>
        <w:tc>
          <w:tcPr>
            <w:tcW w:w="642" w:type="pct"/>
          </w:tcPr>
          <w:p w14:paraId="3C9583A3" w14:textId="77777777" w:rsidR="00635740" w:rsidRPr="0037783B" w:rsidRDefault="00635740" w:rsidP="007159D8">
            <w:pPr>
              <w:pStyle w:val="TAC"/>
              <w:rPr>
                <w:rFonts w:cs="Arial"/>
              </w:rPr>
            </w:pPr>
          </w:p>
        </w:tc>
        <w:tc>
          <w:tcPr>
            <w:tcW w:w="642" w:type="pct"/>
          </w:tcPr>
          <w:p w14:paraId="4EE7E565" w14:textId="77777777" w:rsidR="00635740" w:rsidRPr="0037783B" w:rsidRDefault="00635740" w:rsidP="007159D8">
            <w:pPr>
              <w:pStyle w:val="TAC"/>
              <w:rPr>
                <w:rFonts w:cs="Arial"/>
              </w:rPr>
            </w:pPr>
          </w:p>
        </w:tc>
        <w:tc>
          <w:tcPr>
            <w:tcW w:w="642" w:type="pct"/>
          </w:tcPr>
          <w:p w14:paraId="31584416" w14:textId="77777777" w:rsidR="00635740" w:rsidRPr="0037783B" w:rsidRDefault="00635740" w:rsidP="007159D8">
            <w:pPr>
              <w:pStyle w:val="TAC"/>
              <w:rPr>
                <w:rFonts w:cs="Arial"/>
              </w:rPr>
            </w:pPr>
          </w:p>
        </w:tc>
        <w:tc>
          <w:tcPr>
            <w:tcW w:w="725" w:type="pct"/>
          </w:tcPr>
          <w:p w14:paraId="2238C527" w14:textId="77777777" w:rsidR="00635740" w:rsidRPr="0037783B" w:rsidRDefault="00635740" w:rsidP="007159D8">
            <w:pPr>
              <w:pStyle w:val="TAC"/>
              <w:rPr>
                <w:rFonts w:cs="Arial"/>
              </w:rPr>
            </w:pPr>
          </w:p>
        </w:tc>
        <w:tc>
          <w:tcPr>
            <w:tcW w:w="643" w:type="pct"/>
          </w:tcPr>
          <w:p w14:paraId="76F035BE" w14:textId="77777777" w:rsidR="00635740" w:rsidRPr="00975A75" w:rsidRDefault="00635740" w:rsidP="007159D8">
            <w:pPr>
              <w:pStyle w:val="TAC"/>
            </w:pPr>
          </w:p>
        </w:tc>
      </w:tr>
      <w:tr w:rsidR="00635740" w:rsidRPr="0037783B" w14:paraId="34E5B54B" w14:textId="77777777" w:rsidTr="007159D8">
        <w:trPr>
          <w:jc w:val="center"/>
        </w:trPr>
        <w:tc>
          <w:tcPr>
            <w:tcW w:w="711" w:type="pct"/>
            <w:vAlign w:val="center"/>
          </w:tcPr>
          <w:p w14:paraId="63C06CDF"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81D86B1" w14:textId="77777777" w:rsidR="00635740" w:rsidRPr="0037783B" w:rsidRDefault="00635740" w:rsidP="007159D8">
            <w:pPr>
              <w:pStyle w:val="TAC"/>
              <w:rPr>
                <w:rFonts w:cs="Arial"/>
              </w:rPr>
            </w:pPr>
            <w:r w:rsidRPr="0037783B">
              <w:rPr>
                <w:rFonts w:cs="Arial"/>
              </w:rPr>
              <w:t>CBs</w:t>
            </w:r>
          </w:p>
        </w:tc>
        <w:tc>
          <w:tcPr>
            <w:tcW w:w="642" w:type="pct"/>
          </w:tcPr>
          <w:p w14:paraId="4FC532C7" w14:textId="77777777" w:rsidR="00635740" w:rsidRPr="0037783B" w:rsidRDefault="00635740" w:rsidP="007159D8">
            <w:pPr>
              <w:pStyle w:val="TAC"/>
              <w:rPr>
                <w:rFonts w:cs="Arial"/>
              </w:rPr>
            </w:pPr>
            <w:r w:rsidRPr="0037783B">
              <w:rPr>
                <w:rFonts w:cs="Arial"/>
              </w:rPr>
              <w:t>2</w:t>
            </w:r>
          </w:p>
        </w:tc>
        <w:tc>
          <w:tcPr>
            <w:tcW w:w="642" w:type="pct"/>
          </w:tcPr>
          <w:p w14:paraId="5B39ED82" w14:textId="77777777" w:rsidR="00635740" w:rsidRPr="0037783B" w:rsidRDefault="00635740" w:rsidP="007159D8">
            <w:pPr>
              <w:pStyle w:val="TAC"/>
              <w:rPr>
                <w:rFonts w:cs="Arial"/>
              </w:rPr>
            </w:pPr>
          </w:p>
        </w:tc>
        <w:tc>
          <w:tcPr>
            <w:tcW w:w="642" w:type="pct"/>
          </w:tcPr>
          <w:p w14:paraId="58597FAC" w14:textId="77777777" w:rsidR="00635740" w:rsidRPr="0037783B" w:rsidRDefault="00635740" w:rsidP="007159D8">
            <w:pPr>
              <w:pStyle w:val="TAC"/>
              <w:rPr>
                <w:rFonts w:cs="Arial"/>
              </w:rPr>
            </w:pPr>
          </w:p>
        </w:tc>
        <w:tc>
          <w:tcPr>
            <w:tcW w:w="642" w:type="pct"/>
          </w:tcPr>
          <w:p w14:paraId="7C83D574" w14:textId="77777777" w:rsidR="00635740" w:rsidRPr="0037783B" w:rsidRDefault="00635740" w:rsidP="007159D8">
            <w:pPr>
              <w:pStyle w:val="TAC"/>
              <w:rPr>
                <w:rFonts w:cs="Arial"/>
              </w:rPr>
            </w:pPr>
          </w:p>
        </w:tc>
        <w:tc>
          <w:tcPr>
            <w:tcW w:w="725" w:type="pct"/>
          </w:tcPr>
          <w:p w14:paraId="68A0B986" w14:textId="77777777" w:rsidR="00635740" w:rsidRPr="0037783B" w:rsidRDefault="00635740" w:rsidP="007159D8">
            <w:pPr>
              <w:pStyle w:val="TAC"/>
              <w:rPr>
                <w:rFonts w:cs="Arial"/>
              </w:rPr>
            </w:pPr>
          </w:p>
        </w:tc>
        <w:tc>
          <w:tcPr>
            <w:tcW w:w="643" w:type="pct"/>
          </w:tcPr>
          <w:p w14:paraId="78FA4994" w14:textId="77777777" w:rsidR="00635740" w:rsidRPr="00975A75" w:rsidRDefault="00635740" w:rsidP="007159D8">
            <w:pPr>
              <w:pStyle w:val="TAC"/>
            </w:pPr>
          </w:p>
        </w:tc>
      </w:tr>
      <w:tr w:rsidR="00635740" w:rsidRPr="0037783B" w14:paraId="05B3066A" w14:textId="77777777" w:rsidTr="007159D8">
        <w:trPr>
          <w:jc w:val="center"/>
        </w:trPr>
        <w:tc>
          <w:tcPr>
            <w:tcW w:w="711" w:type="pct"/>
            <w:vAlign w:val="center"/>
          </w:tcPr>
          <w:p w14:paraId="6B68C1E7" w14:textId="77777777" w:rsidR="00635740" w:rsidRPr="0037783B" w:rsidRDefault="00635740" w:rsidP="007159D8">
            <w:pPr>
              <w:pStyle w:val="TAL"/>
              <w:rPr>
                <w:rFonts w:cs="Arial"/>
              </w:rPr>
            </w:pPr>
            <w:r w:rsidRPr="0037783B">
              <w:rPr>
                <w:rFonts w:cs="Arial"/>
              </w:rPr>
              <w:t>Binary Channel Bits Per Slot</w:t>
            </w:r>
          </w:p>
        </w:tc>
        <w:tc>
          <w:tcPr>
            <w:tcW w:w="351" w:type="pct"/>
          </w:tcPr>
          <w:p w14:paraId="2CE3BBF2" w14:textId="77777777" w:rsidR="00635740" w:rsidRPr="0037783B" w:rsidRDefault="00635740" w:rsidP="007159D8">
            <w:pPr>
              <w:pStyle w:val="TAC"/>
              <w:rPr>
                <w:rFonts w:cs="Arial"/>
              </w:rPr>
            </w:pPr>
          </w:p>
        </w:tc>
        <w:tc>
          <w:tcPr>
            <w:tcW w:w="642" w:type="pct"/>
          </w:tcPr>
          <w:p w14:paraId="37AE04A9" w14:textId="77777777" w:rsidR="00635740" w:rsidRPr="0037783B" w:rsidRDefault="00635740" w:rsidP="007159D8">
            <w:pPr>
              <w:pStyle w:val="TAC"/>
              <w:rPr>
                <w:rFonts w:cs="Arial"/>
              </w:rPr>
            </w:pPr>
          </w:p>
        </w:tc>
        <w:tc>
          <w:tcPr>
            <w:tcW w:w="642" w:type="pct"/>
          </w:tcPr>
          <w:p w14:paraId="29F5A7C1" w14:textId="77777777" w:rsidR="00635740" w:rsidRPr="0037783B" w:rsidRDefault="00635740" w:rsidP="007159D8">
            <w:pPr>
              <w:pStyle w:val="TAC"/>
              <w:rPr>
                <w:rFonts w:cs="Arial"/>
              </w:rPr>
            </w:pPr>
          </w:p>
        </w:tc>
        <w:tc>
          <w:tcPr>
            <w:tcW w:w="642" w:type="pct"/>
          </w:tcPr>
          <w:p w14:paraId="50316137" w14:textId="77777777" w:rsidR="00635740" w:rsidRPr="0037783B" w:rsidRDefault="00635740" w:rsidP="007159D8">
            <w:pPr>
              <w:pStyle w:val="TAC"/>
              <w:rPr>
                <w:rFonts w:cs="Arial"/>
              </w:rPr>
            </w:pPr>
          </w:p>
        </w:tc>
        <w:tc>
          <w:tcPr>
            <w:tcW w:w="642" w:type="pct"/>
          </w:tcPr>
          <w:p w14:paraId="116B6D79" w14:textId="77777777" w:rsidR="00635740" w:rsidRPr="0037783B" w:rsidRDefault="00635740" w:rsidP="007159D8">
            <w:pPr>
              <w:pStyle w:val="TAC"/>
              <w:rPr>
                <w:rFonts w:cs="Arial"/>
              </w:rPr>
            </w:pPr>
          </w:p>
        </w:tc>
        <w:tc>
          <w:tcPr>
            <w:tcW w:w="725" w:type="pct"/>
          </w:tcPr>
          <w:p w14:paraId="61538369" w14:textId="77777777" w:rsidR="00635740" w:rsidRPr="0037783B" w:rsidRDefault="00635740" w:rsidP="007159D8">
            <w:pPr>
              <w:pStyle w:val="TAC"/>
              <w:rPr>
                <w:rFonts w:cs="Arial"/>
              </w:rPr>
            </w:pPr>
          </w:p>
        </w:tc>
        <w:tc>
          <w:tcPr>
            <w:tcW w:w="643" w:type="pct"/>
          </w:tcPr>
          <w:p w14:paraId="5BE545C9" w14:textId="77777777" w:rsidR="00635740" w:rsidRPr="0037783B" w:rsidRDefault="00635740" w:rsidP="007159D8">
            <w:pPr>
              <w:pStyle w:val="TAC"/>
              <w:rPr>
                <w:rFonts w:cs="Arial"/>
              </w:rPr>
            </w:pPr>
          </w:p>
        </w:tc>
      </w:tr>
      <w:tr w:rsidR="00635740" w:rsidRPr="0037783B" w14:paraId="205A073B" w14:textId="77777777" w:rsidTr="007159D8">
        <w:trPr>
          <w:jc w:val="center"/>
        </w:trPr>
        <w:tc>
          <w:tcPr>
            <w:tcW w:w="711" w:type="pct"/>
            <w:vAlign w:val="center"/>
          </w:tcPr>
          <w:p w14:paraId="4009D48B"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542BAFA3" w14:textId="77777777" w:rsidR="00635740" w:rsidRPr="0037783B" w:rsidRDefault="00635740" w:rsidP="007159D8">
            <w:pPr>
              <w:pStyle w:val="TAC"/>
              <w:rPr>
                <w:rFonts w:cs="Arial"/>
              </w:rPr>
            </w:pPr>
            <w:r w:rsidRPr="0037783B">
              <w:rPr>
                <w:rFonts w:cs="Arial"/>
              </w:rPr>
              <w:t>Bits</w:t>
            </w:r>
          </w:p>
        </w:tc>
        <w:tc>
          <w:tcPr>
            <w:tcW w:w="642" w:type="pct"/>
          </w:tcPr>
          <w:p w14:paraId="2AFDE392" w14:textId="77777777" w:rsidR="00635740" w:rsidRPr="0037783B" w:rsidRDefault="00635740" w:rsidP="007159D8">
            <w:pPr>
              <w:pStyle w:val="TAC"/>
              <w:rPr>
                <w:rFonts w:cs="Arial"/>
              </w:rPr>
            </w:pPr>
            <w:r w:rsidRPr="0037783B">
              <w:rPr>
                <w:rFonts w:cs="Arial"/>
              </w:rPr>
              <w:t>N/A</w:t>
            </w:r>
          </w:p>
        </w:tc>
        <w:tc>
          <w:tcPr>
            <w:tcW w:w="642" w:type="pct"/>
          </w:tcPr>
          <w:p w14:paraId="69102C55" w14:textId="77777777" w:rsidR="00635740" w:rsidRPr="0037783B" w:rsidRDefault="00635740" w:rsidP="007159D8">
            <w:pPr>
              <w:pStyle w:val="TAC"/>
              <w:rPr>
                <w:rFonts w:cs="Arial"/>
              </w:rPr>
            </w:pPr>
          </w:p>
        </w:tc>
        <w:tc>
          <w:tcPr>
            <w:tcW w:w="642" w:type="pct"/>
          </w:tcPr>
          <w:p w14:paraId="2C819FFB" w14:textId="77777777" w:rsidR="00635740" w:rsidRPr="0037783B" w:rsidRDefault="00635740" w:rsidP="007159D8">
            <w:pPr>
              <w:pStyle w:val="TAC"/>
              <w:rPr>
                <w:rFonts w:cs="Arial"/>
              </w:rPr>
            </w:pPr>
          </w:p>
        </w:tc>
        <w:tc>
          <w:tcPr>
            <w:tcW w:w="642" w:type="pct"/>
          </w:tcPr>
          <w:p w14:paraId="03E337A1" w14:textId="77777777" w:rsidR="00635740" w:rsidRPr="0037783B" w:rsidRDefault="00635740" w:rsidP="007159D8">
            <w:pPr>
              <w:pStyle w:val="TAC"/>
              <w:rPr>
                <w:rFonts w:cs="Arial"/>
              </w:rPr>
            </w:pPr>
          </w:p>
        </w:tc>
        <w:tc>
          <w:tcPr>
            <w:tcW w:w="725" w:type="pct"/>
          </w:tcPr>
          <w:p w14:paraId="3ED9CDFE" w14:textId="77777777" w:rsidR="00635740" w:rsidRPr="0037783B" w:rsidRDefault="00635740" w:rsidP="007159D8">
            <w:pPr>
              <w:pStyle w:val="TAC"/>
              <w:rPr>
                <w:rFonts w:cs="Arial"/>
              </w:rPr>
            </w:pPr>
          </w:p>
        </w:tc>
        <w:tc>
          <w:tcPr>
            <w:tcW w:w="643" w:type="pct"/>
          </w:tcPr>
          <w:p w14:paraId="44C04D15" w14:textId="77777777" w:rsidR="00635740" w:rsidRPr="00975A75" w:rsidRDefault="00635740" w:rsidP="007159D8">
            <w:pPr>
              <w:pStyle w:val="TAC"/>
            </w:pPr>
          </w:p>
        </w:tc>
      </w:tr>
      <w:tr w:rsidR="00635740" w:rsidRPr="0037783B" w14:paraId="196D14DC" w14:textId="77777777" w:rsidTr="007159D8">
        <w:trPr>
          <w:jc w:val="center"/>
        </w:trPr>
        <w:tc>
          <w:tcPr>
            <w:tcW w:w="711" w:type="pct"/>
            <w:vAlign w:val="center"/>
          </w:tcPr>
          <w:p w14:paraId="38D42BCA" w14:textId="77777777" w:rsidR="00635740" w:rsidRPr="0037783B" w:rsidRDefault="00635740" w:rsidP="007159D8">
            <w:pPr>
              <w:pStyle w:val="TAL"/>
              <w:rPr>
                <w:rFonts w:cs="Arial"/>
              </w:rPr>
            </w:pPr>
            <w:r w:rsidRPr="0037783B">
              <w:rPr>
                <w:rFonts w:cs="Arial"/>
              </w:rPr>
              <w:t xml:space="preserve">  For Slots i = 10, 11</w:t>
            </w:r>
          </w:p>
        </w:tc>
        <w:tc>
          <w:tcPr>
            <w:tcW w:w="351" w:type="pct"/>
          </w:tcPr>
          <w:p w14:paraId="3EA0B78E" w14:textId="77777777" w:rsidR="00635740" w:rsidRPr="0037783B" w:rsidRDefault="00635740" w:rsidP="007159D8">
            <w:pPr>
              <w:pStyle w:val="TAC"/>
              <w:rPr>
                <w:rFonts w:cs="Arial"/>
              </w:rPr>
            </w:pPr>
            <w:r w:rsidRPr="0037783B">
              <w:rPr>
                <w:rFonts w:cs="Arial"/>
              </w:rPr>
              <w:t>Bits</w:t>
            </w:r>
          </w:p>
        </w:tc>
        <w:tc>
          <w:tcPr>
            <w:tcW w:w="642" w:type="pct"/>
          </w:tcPr>
          <w:p w14:paraId="36AE8DE4" w14:textId="77777777" w:rsidR="00635740" w:rsidRPr="0037783B" w:rsidRDefault="00635740" w:rsidP="007159D8">
            <w:pPr>
              <w:pStyle w:val="TAC"/>
              <w:rPr>
                <w:rFonts w:cs="Arial"/>
              </w:rPr>
            </w:pPr>
            <w:r w:rsidRPr="0037783B">
              <w:rPr>
                <w:rFonts w:cs="Arial"/>
              </w:rPr>
              <w:t>26208</w:t>
            </w:r>
          </w:p>
        </w:tc>
        <w:tc>
          <w:tcPr>
            <w:tcW w:w="642" w:type="pct"/>
          </w:tcPr>
          <w:p w14:paraId="61862C5B" w14:textId="77777777" w:rsidR="00635740" w:rsidRPr="0037783B" w:rsidRDefault="00635740" w:rsidP="007159D8">
            <w:pPr>
              <w:pStyle w:val="TAC"/>
              <w:rPr>
                <w:rFonts w:cs="Arial"/>
              </w:rPr>
            </w:pPr>
          </w:p>
        </w:tc>
        <w:tc>
          <w:tcPr>
            <w:tcW w:w="642" w:type="pct"/>
          </w:tcPr>
          <w:p w14:paraId="736098AA" w14:textId="77777777" w:rsidR="00635740" w:rsidRPr="0037783B" w:rsidRDefault="00635740" w:rsidP="007159D8">
            <w:pPr>
              <w:pStyle w:val="TAC"/>
              <w:rPr>
                <w:rFonts w:cs="Arial"/>
              </w:rPr>
            </w:pPr>
          </w:p>
        </w:tc>
        <w:tc>
          <w:tcPr>
            <w:tcW w:w="642" w:type="pct"/>
          </w:tcPr>
          <w:p w14:paraId="5BCDAA64" w14:textId="77777777" w:rsidR="00635740" w:rsidRPr="0037783B" w:rsidRDefault="00635740" w:rsidP="007159D8">
            <w:pPr>
              <w:pStyle w:val="TAC"/>
              <w:rPr>
                <w:rFonts w:cs="Arial"/>
              </w:rPr>
            </w:pPr>
          </w:p>
        </w:tc>
        <w:tc>
          <w:tcPr>
            <w:tcW w:w="725" w:type="pct"/>
          </w:tcPr>
          <w:p w14:paraId="7C0EA93F" w14:textId="77777777" w:rsidR="00635740" w:rsidRPr="0037783B" w:rsidRDefault="00635740" w:rsidP="007159D8">
            <w:pPr>
              <w:pStyle w:val="TAC"/>
              <w:rPr>
                <w:rFonts w:cs="Arial"/>
              </w:rPr>
            </w:pPr>
          </w:p>
        </w:tc>
        <w:tc>
          <w:tcPr>
            <w:tcW w:w="643" w:type="pct"/>
          </w:tcPr>
          <w:p w14:paraId="597FDDCE" w14:textId="77777777" w:rsidR="00635740" w:rsidRPr="00975A75" w:rsidRDefault="00635740" w:rsidP="007159D8">
            <w:pPr>
              <w:pStyle w:val="TAC"/>
            </w:pPr>
          </w:p>
        </w:tc>
      </w:tr>
      <w:tr w:rsidR="00635740" w:rsidRPr="0037783B" w14:paraId="7498C1BE" w14:textId="77777777" w:rsidTr="007159D8">
        <w:trPr>
          <w:jc w:val="center"/>
        </w:trPr>
        <w:tc>
          <w:tcPr>
            <w:tcW w:w="711" w:type="pct"/>
            <w:vAlign w:val="center"/>
          </w:tcPr>
          <w:p w14:paraId="08C5FA6A" w14:textId="77777777" w:rsidR="00635740" w:rsidRPr="0037783B" w:rsidRDefault="00635740" w:rsidP="007159D8">
            <w:pPr>
              <w:pStyle w:val="TAL"/>
              <w:rPr>
                <w:rFonts w:cs="Arial"/>
              </w:rPr>
            </w:pPr>
            <w:r w:rsidRPr="0037783B">
              <w:rPr>
                <w:rFonts w:cs="Arial"/>
              </w:rPr>
              <w:t xml:space="preserve">  For Slots i = 1,…, 9, 12, …, 19</w:t>
            </w:r>
          </w:p>
        </w:tc>
        <w:tc>
          <w:tcPr>
            <w:tcW w:w="351" w:type="pct"/>
          </w:tcPr>
          <w:p w14:paraId="2E247AB8" w14:textId="77777777" w:rsidR="00635740" w:rsidRPr="0037783B" w:rsidRDefault="00635740" w:rsidP="007159D8">
            <w:pPr>
              <w:pStyle w:val="TAC"/>
              <w:rPr>
                <w:rFonts w:cs="Arial"/>
              </w:rPr>
            </w:pPr>
            <w:r w:rsidRPr="0037783B">
              <w:rPr>
                <w:rFonts w:cs="Arial"/>
              </w:rPr>
              <w:t>Bits</w:t>
            </w:r>
          </w:p>
        </w:tc>
        <w:tc>
          <w:tcPr>
            <w:tcW w:w="642" w:type="pct"/>
          </w:tcPr>
          <w:p w14:paraId="48849FE3" w14:textId="77777777" w:rsidR="00635740" w:rsidRPr="0037783B" w:rsidRDefault="00635740" w:rsidP="007159D8">
            <w:pPr>
              <w:pStyle w:val="TAC"/>
              <w:rPr>
                <w:rFonts w:cs="Arial"/>
              </w:rPr>
            </w:pPr>
            <w:r w:rsidRPr="0037783B">
              <w:rPr>
                <w:rFonts w:cs="Arial"/>
              </w:rPr>
              <w:t>27456</w:t>
            </w:r>
          </w:p>
        </w:tc>
        <w:tc>
          <w:tcPr>
            <w:tcW w:w="642" w:type="pct"/>
          </w:tcPr>
          <w:p w14:paraId="22F6A667" w14:textId="77777777" w:rsidR="00635740" w:rsidRPr="0037783B" w:rsidRDefault="00635740" w:rsidP="007159D8">
            <w:pPr>
              <w:pStyle w:val="TAC"/>
              <w:rPr>
                <w:rFonts w:cs="Arial"/>
              </w:rPr>
            </w:pPr>
          </w:p>
        </w:tc>
        <w:tc>
          <w:tcPr>
            <w:tcW w:w="642" w:type="pct"/>
          </w:tcPr>
          <w:p w14:paraId="6B5A7636" w14:textId="77777777" w:rsidR="00635740" w:rsidRPr="0037783B" w:rsidRDefault="00635740" w:rsidP="007159D8">
            <w:pPr>
              <w:pStyle w:val="TAC"/>
              <w:rPr>
                <w:rFonts w:cs="Arial"/>
              </w:rPr>
            </w:pPr>
          </w:p>
        </w:tc>
        <w:tc>
          <w:tcPr>
            <w:tcW w:w="642" w:type="pct"/>
          </w:tcPr>
          <w:p w14:paraId="0875E9AF" w14:textId="77777777" w:rsidR="00635740" w:rsidRPr="0037783B" w:rsidRDefault="00635740" w:rsidP="007159D8">
            <w:pPr>
              <w:pStyle w:val="TAC"/>
              <w:rPr>
                <w:rFonts w:cs="Arial"/>
              </w:rPr>
            </w:pPr>
          </w:p>
        </w:tc>
        <w:tc>
          <w:tcPr>
            <w:tcW w:w="725" w:type="pct"/>
          </w:tcPr>
          <w:p w14:paraId="2E929FFD" w14:textId="77777777" w:rsidR="00635740" w:rsidRPr="0037783B" w:rsidRDefault="00635740" w:rsidP="007159D8">
            <w:pPr>
              <w:pStyle w:val="TAC"/>
              <w:rPr>
                <w:rFonts w:cs="Arial"/>
              </w:rPr>
            </w:pPr>
          </w:p>
        </w:tc>
        <w:tc>
          <w:tcPr>
            <w:tcW w:w="643" w:type="pct"/>
          </w:tcPr>
          <w:p w14:paraId="4A107657" w14:textId="77777777" w:rsidR="00635740" w:rsidRPr="00975A75" w:rsidRDefault="00635740" w:rsidP="007159D8">
            <w:pPr>
              <w:pStyle w:val="TAC"/>
            </w:pPr>
          </w:p>
        </w:tc>
      </w:tr>
      <w:tr w:rsidR="00635740" w:rsidRPr="0037783B" w14:paraId="4D518AE6" w14:textId="77777777" w:rsidTr="007159D8">
        <w:trPr>
          <w:trHeight w:val="70"/>
          <w:jc w:val="center"/>
        </w:trPr>
        <w:tc>
          <w:tcPr>
            <w:tcW w:w="711" w:type="pct"/>
            <w:vAlign w:val="center"/>
          </w:tcPr>
          <w:p w14:paraId="234D8392" w14:textId="77777777" w:rsidR="00635740" w:rsidRPr="0037783B" w:rsidRDefault="00635740" w:rsidP="007159D8">
            <w:pPr>
              <w:pStyle w:val="TAL"/>
              <w:rPr>
                <w:rFonts w:cs="Arial"/>
              </w:rPr>
            </w:pPr>
            <w:r w:rsidRPr="0037783B">
              <w:rPr>
                <w:rFonts w:cs="Arial"/>
              </w:rPr>
              <w:t>Max. Throughput averaged over 2 frames</w:t>
            </w:r>
          </w:p>
        </w:tc>
        <w:tc>
          <w:tcPr>
            <w:tcW w:w="351" w:type="pct"/>
          </w:tcPr>
          <w:p w14:paraId="6FBD4117" w14:textId="77777777" w:rsidR="00635740" w:rsidRPr="0037783B" w:rsidRDefault="00635740" w:rsidP="007159D8">
            <w:pPr>
              <w:pStyle w:val="TAC"/>
              <w:rPr>
                <w:rFonts w:cs="Arial"/>
              </w:rPr>
            </w:pPr>
            <w:r w:rsidRPr="0037783B">
              <w:rPr>
                <w:rFonts w:cs="Arial"/>
              </w:rPr>
              <w:t>Mbps</w:t>
            </w:r>
          </w:p>
        </w:tc>
        <w:tc>
          <w:tcPr>
            <w:tcW w:w="642" w:type="pct"/>
          </w:tcPr>
          <w:p w14:paraId="4A771361" w14:textId="77777777" w:rsidR="00635740" w:rsidRPr="0037783B" w:rsidRDefault="00635740" w:rsidP="007159D8">
            <w:pPr>
              <w:pStyle w:val="TAC"/>
              <w:rPr>
                <w:rFonts w:cs="Arial"/>
              </w:rPr>
            </w:pPr>
            <w:r w:rsidRPr="0037783B">
              <w:rPr>
                <w:rFonts w:cs="Arial"/>
              </w:rPr>
              <w:t>12.411</w:t>
            </w:r>
          </w:p>
        </w:tc>
        <w:tc>
          <w:tcPr>
            <w:tcW w:w="642" w:type="pct"/>
          </w:tcPr>
          <w:p w14:paraId="552F4C2D" w14:textId="77777777" w:rsidR="00635740" w:rsidRPr="0037783B" w:rsidRDefault="00635740" w:rsidP="007159D8">
            <w:pPr>
              <w:pStyle w:val="TAC"/>
              <w:rPr>
                <w:rFonts w:cs="Arial"/>
              </w:rPr>
            </w:pPr>
          </w:p>
        </w:tc>
        <w:tc>
          <w:tcPr>
            <w:tcW w:w="642" w:type="pct"/>
          </w:tcPr>
          <w:p w14:paraId="128A2F52" w14:textId="77777777" w:rsidR="00635740" w:rsidRPr="0037783B" w:rsidRDefault="00635740" w:rsidP="007159D8">
            <w:pPr>
              <w:pStyle w:val="TAC"/>
              <w:rPr>
                <w:rFonts w:cs="Arial"/>
              </w:rPr>
            </w:pPr>
          </w:p>
        </w:tc>
        <w:tc>
          <w:tcPr>
            <w:tcW w:w="642" w:type="pct"/>
          </w:tcPr>
          <w:p w14:paraId="5A460F84" w14:textId="77777777" w:rsidR="00635740" w:rsidRPr="0037783B" w:rsidRDefault="00635740" w:rsidP="007159D8">
            <w:pPr>
              <w:pStyle w:val="TAC"/>
              <w:rPr>
                <w:rFonts w:cs="Arial"/>
              </w:rPr>
            </w:pPr>
          </w:p>
        </w:tc>
        <w:tc>
          <w:tcPr>
            <w:tcW w:w="725" w:type="pct"/>
          </w:tcPr>
          <w:p w14:paraId="4CCE13AB" w14:textId="77777777" w:rsidR="00635740" w:rsidRPr="0037783B" w:rsidRDefault="00635740" w:rsidP="007159D8">
            <w:pPr>
              <w:pStyle w:val="TAC"/>
              <w:rPr>
                <w:rFonts w:cs="Arial"/>
              </w:rPr>
            </w:pPr>
          </w:p>
        </w:tc>
        <w:tc>
          <w:tcPr>
            <w:tcW w:w="643" w:type="pct"/>
          </w:tcPr>
          <w:p w14:paraId="18D5635C" w14:textId="77777777" w:rsidR="00635740" w:rsidRPr="00975A75" w:rsidRDefault="00635740" w:rsidP="007159D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5054" w:name="_Toc161754029"/>
      <w:bookmarkStart w:id="5055" w:name="_Toc161754650"/>
      <w:bookmarkStart w:id="5056" w:name="_Toc163202223"/>
      <w:bookmarkStart w:id="5057" w:name="_Toc169888511"/>
      <w:bookmarkStart w:id="5058" w:name="_Toc171551700"/>
      <w:bookmarkStart w:id="5059" w:name="_Toc176775430"/>
      <w:bookmarkStart w:id="5060" w:name="_Toc187244025"/>
      <w:bookmarkStart w:id="5061" w:name="_Toc193201574"/>
      <w:r>
        <w:lastRenderedPageBreak/>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5054"/>
      <w:bookmarkEnd w:id="5055"/>
      <w:bookmarkEnd w:id="5056"/>
      <w:bookmarkEnd w:id="5057"/>
      <w:bookmarkEnd w:id="5058"/>
      <w:bookmarkEnd w:id="5059"/>
      <w:bookmarkEnd w:id="5060"/>
      <w:bookmarkEnd w:id="5061"/>
    </w:p>
    <w:p w14:paraId="7CCBAF77" w14:textId="703E0694" w:rsidR="00CB1E5F" w:rsidRPr="00CB1E5F" w:rsidRDefault="00CB1E5F" w:rsidP="00CB1E5F">
      <w:pPr>
        <w:rPr>
          <w:lang w:val="en-US"/>
        </w:rPr>
      </w:pPr>
    </w:p>
    <w:p w14:paraId="5F300B56" w14:textId="77777777" w:rsidR="007222DC" w:rsidRDefault="007222DC" w:rsidP="007222DC">
      <w:pPr>
        <w:pStyle w:val="TH"/>
      </w:pPr>
      <w:r>
        <w:t>Table A.3.2.1.</w:t>
      </w:r>
      <w:r>
        <w:rPr>
          <w:rFonts w:hint="eastAsia"/>
          <w:lang w:val="en-US"/>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7222DC" w14:paraId="3D5D0F46" w14:textId="77777777" w:rsidTr="007159D8">
        <w:trPr>
          <w:jc w:val="center"/>
        </w:trPr>
        <w:tc>
          <w:tcPr>
            <w:tcW w:w="3690" w:type="dxa"/>
          </w:tcPr>
          <w:p w14:paraId="512FD375" w14:textId="77777777" w:rsidR="007222DC" w:rsidRDefault="007222DC" w:rsidP="007159D8">
            <w:pPr>
              <w:pStyle w:val="TAH"/>
            </w:pPr>
            <w:r>
              <w:t>Parameter</w:t>
            </w:r>
          </w:p>
        </w:tc>
        <w:tc>
          <w:tcPr>
            <w:tcW w:w="1093" w:type="dxa"/>
          </w:tcPr>
          <w:p w14:paraId="32D01AF4" w14:textId="77777777" w:rsidR="007222DC" w:rsidRDefault="007222DC" w:rsidP="007159D8">
            <w:pPr>
              <w:pStyle w:val="TAH"/>
            </w:pPr>
            <w:r>
              <w:t>Unit</w:t>
            </w:r>
          </w:p>
        </w:tc>
        <w:tc>
          <w:tcPr>
            <w:tcW w:w="2955" w:type="dxa"/>
            <w:gridSpan w:val="3"/>
          </w:tcPr>
          <w:p w14:paraId="74A6C83F" w14:textId="77777777" w:rsidR="007222DC" w:rsidRDefault="007222DC" w:rsidP="007159D8">
            <w:pPr>
              <w:pStyle w:val="TAH"/>
            </w:pPr>
            <w:r>
              <w:t>Value</w:t>
            </w:r>
          </w:p>
        </w:tc>
      </w:tr>
      <w:tr w:rsidR="007222DC" w14:paraId="1DE84127" w14:textId="77777777" w:rsidTr="007159D8">
        <w:trPr>
          <w:jc w:val="center"/>
        </w:trPr>
        <w:tc>
          <w:tcPr>
            <w:tcW w:w="3690" w:type="dxa"/>
          </w:tcPr>
          <w:p w14:paraId="361FC9F8" w14:textId="77777777" w:rsidR="007222DC" w:rsidRDefault="007222DC" w:rsidP="007222DC">
            <w:pPr>
              <w:pStyle w:val="TAC"/>
            </w:pPr>
            <w:r>
              <w:t>Channel bandwidth</w:t>
            </w:r>
          </w:p>
        </w:tc>
        <w:tc>
          <w:tcPr>
            <w:tcW w:w="1093" w:type="dxa"/>
          </w:tcPr>
          <w:p w14:paraId="7C940B41" w14:textId="77777777" w:rsidR="007222DC" w:rsidRDefault="007222DC" w:rsidP="007222DC">
            <w:pPr>
              <w:pStyle w:val="TAC"/>
            </w:pPr>
            <w:r>
              <w:t>MHz</w:t>
            </w:r>
          </w:p>
        </w:tc>
        <w:tc>
          <w:tcPr>
            <w:tcW w:w="985" w:type="dxa"/>
          </w:tcPr>
          <w:p w14:paraId="5680A67C" w14:textId="77777777" w:rsidR="007222DC" w:rsidRDefault="007222DC" w:rsidP="007222DC">
            <w:pPr>
              <w:pStyle w:val="TAC"/>
            </w:pPr>
            <w:r>
              <w:t>50</w:t>
            </w:r>
          </w:p>
        </w:tc>
        <w:tc>
          <w:tcPr>
            <w:tcW w:w="985" w:type="dxa"/>
          </w:tcPr>
          <w:p w14:paraId="207FD637" w14:textId="77777777" w:rsidR="007222DC" w:rsidRDefault="007222DC" w:rsidP="007222DC">
            <w:pPr>
              <w:pStyle w:val="TAC"/>
            </w:pPr>
            <w:r>
              <w:t>100</w:t>
            </w:r>
          </w:p>
        </w:tc>
        <w:tc>
          <w:tcPr>
            <w:tcW w:w="985" w:type="dxa"/>
          </w:tcPr>
          <w:p w14:paraId="6349B66C" w14:textId="77777777" w:rsidR="007222DC" w:rsidRDefault="007222DC" w:rsidP="007222DC">
            <w:pPr>
              <w:pStyle w:val="TAC"/>
            </w:pPr>
            <w:r>
              <w:t>200</w:t>
            </w:r>
          </w:p>
        </w:tc>
      </w:tr>
      <w:tr w:rsidR="007222DC" w14:paraId="7B9ECF0D" w14:textId="77777777" w:rsidTr="007159D8">
        <w:trPr>
          <w:jc w:val="center"/>
        </w:trPr>
        <w:tc>
          <w:tcPr>
            <w:tcW w:w="3690" w:type="dxa"/>
          </w:tcPr>
          <w:p w14:paraId="72182891" w14:textId="77777777" w:rsidR="007222DC" w:rsidRDefault="007222DC" w:rsidP="007222DC">
            <w:pPr>
              <w:pStyle w:val="TAC"/>
            </w:pPr>
            <w:r>
              <w:t xml:space="preserve">Subcarrier spacing configuration </w:t>
            </w:r>
            <w:r>
              <w:object w:dxaOrig="160" w:dyaOrig="290" w14:anchorId="75D7499D">
                <v:shape id="_x0000_i1031" type="#_x0000_t75" style="width:8pt;height:14pt" o:ole="">
                  <v:imagedata r:id="rId40" o:title=""/>
                </v:shape>
                <o:OLEObject Type="Embed" ProgID="Equation.3" ShapeID="_x0000_i1031" DrawAspect="Content" ObjectID="_1804704067" r:id="rId41"/>
              </w:object>
            </w:r>
          </w:p>
        </w:tc>
        <w:tc>
          <w:tcPr>
            <w:tcW w:w="1093" w:type="dxa"/>
          </w:tcPr>
          <w:p w14:paraId="23D933BF" w14:textId="77777777" w:rsidR="007222DC" w:rsidRDefault="007222DC" w:rsidP="007222DC">
            <w:pPr>
              <w:pStyle w:val="TAC"/>
            </w:pPr>
          </w:p>
        </w:tc>
        <w:tc>
          <w:tcPr>
            <w:tcW w:w="985" w:type="dxa"/>
          </w:tcPr>
          <w:p w14:paraId="5EA2DD9B" w14:textId="77777777" w:rsidR="007222DC" w:rsidRDefault="007222DC" w:rsidP="007222DC">
            <w:pPr>
              <w:pStyle w:val="TAC"/>
            </w:pPr>
            <w:r>
              <w:t>2</w:t>
            </w:r>
          </w:p>
        </w:tc>
        <w:tc>
          <w:tcPr>
            <w:tcW w:w="985" w:type="dxa"/>
          </w:tcPr>
          <w:p w14:paraId="291C7E7E" w14:textId="77777777" w:rsidR="007222DC" w:rsidRDefault="007222DC" w:rsidP="007222DC">
            <w:pPr>
              <w:pStyle w:val="TAC"/>
            </w:pPr>
            <w:r>
              <w:t>2</w:t>
            </w:r>
          </w:p>
        </w:tc>
        <w:tc>
          <w:tcPr>
            <w:tcW w:w="985" w:type="dxa"/>
          </w:tcPr>
          <w:p w14:paraId="452D72ED" w14:textId="77777777" w:rsidR="007222DC" w:rsidRDefault="007222DC" w:rsidP="007222DC">
            <w:pPr>
              <w:pStyle w:val="TAC"/>
            </w:pPr>
            <w:r>
              <w:t>2</w:t>
            </w:r>
          </w:p>
        </w:tc>
      </w:tr>
      <w:tr w:rsidR="007222DC" w14:paraId="13CBB4BA" w14:textId="77777777" w:rsidTr="007159D8">
        <w:trPr>
          <w:jc w:val="center"/>
        </w:trPr>
        <w:tc>
          <w:tcPr>
            <w:tcW w:w="3690" w:type="dxa"/>
          </w:tcPr>
          <w:p w14:paraId="167A2794" w14:textId="77777777" w:rsidR="007222DC" w:rsidRDefault="007222DC" w:rsidP="007222DC">
            <w:pPr>
              <w:pStyle w:val="TAC"/>
            </w:pPr>
            <w:r>
              <w:t>Allocated resource blocks</w:t>
            </w:r>
          </w:p>
        </w:tc>
        <w:tc>
          <w:tcPr>
            <w:tcW w:w="1093" w:type="dxa"/>
          </w:tcPr>
          <w:p w14:paraId="674D03FF" w14:textId="77777777" w:rsidR="007222DC" w:rsidRDefault="007222DC" w:rsidP="007222DC">
            <w:pPr>
              <w:pStyle w:val="TAC"/>
            </w:pPr>
          </w:p>
        </w:tc>
        <w:tc>
          <w:tcPr>
            <w:tcW w:w="985" w:type="dxa"/>
          </w:tcPr>
          <w:p w14:paraId="109F466D" w14:textId="77777777" w:rsidR="007222DC" w:rsidRDefault="007222DC" w:rsidP="007222DC">
            <w:pPr>
              <w:pStyle w:val="TAC"/>
            </w:pPr>
            <w:r>
              <w:t>66</w:t>
            </w:r>
          </w:p>
        </w:tc>
        <w:tc>
          <w:tcPr>
            <w:tcW w:w="985" w:type="dxa"/>
          </w:tcPr>
          <w:p w14:paraId="495D6F95" w14:textId="77777777" w:rsidR="007222DC" w:rsidRDefault="007222DC" w:rsidP="007222DC">
            <w:pPr>
              <w:pStyle w:val="TAC"/>
            </w:pPr>
            <w:r>
              <w:t>132</w:t>
            </w:r>
          </w:p>
        </w:tc>
        <w:tc>
          <w:tcPr>
            <w:tcW w:w="985" w:type="dxa"/>
          </w:tcPr>
          <w:p w14:paraId="208E7282" w14:textId="77777777" w:rsidR="007222DC" w:rsidRDefault="007222DC" w:rsidP="007222DC">
            <w:pPr>
              <w:pStyle w:val="TAC"/>
            </w:pPr>
            <w:r>
              <w:t>264</w:t>
            </w:r>
          </w:p>
        </w:tc>
      </w:tr>
      <w:tr w:rsidR="007222DC" w14:paraId="1C9BEB98" w14:textId="77777777" w:rsidTr="007159D8">
        <w:trPr>
          <w:jc w:val="center"/>
        </w:trPr>
        <w:tc>
          <w:tcPr>
            <w:tcW w:w="3690" w:type="dxa"/>
          </w:tcPr>
          <w:p w14:paraId="08E112B3" w14:textId="77777777" w:rsidR="007222DC" w:rsidRDefault="007222DC" w:rsidP="007222DC">
            <w:pPr>
              <w:pStyle w:val="TAC"/>
            </w:pPr>
            <w:r>
              <w:t>Subcarriers per resource block</w:t>
            </w:r>
          </w:p>
        </w:tc>
        <w:tc>
          <w:tcPr>
            <w:tcW w:w="1093" w:type="dxa"/>
          </w:tcPr>
          <w:p w14:paraId="3D97094F" w14:textId="77777777" w:rsidR="007222DC" w:rsidRDefault="007222DC" w:rsidP="007222DC">
            <w:pPr>
              <w:pStyle w:val="TAC"/>
            </w:pPr>
          </w:p>
        </w:tc>
        <w:tc>
          <w:tcPr>
            <w:tcW w:w="985" w:type="dxa"/>
          </w:tcPr>
          <w:p w14:paraId="664D02F3" w14:textId="77777777" w:rsidR="007222DC" w:rsidRDefault="007222DC" w:rsidP="007222DC">
            <w:pPr>
              <w:pStyle w:val="TAC"/>
            </w:pPr>
            <w:r>
              <w:t>12</w:t>
            </w:r>
          </w:p>
        </w:tc>
        <w:tc>
          <w:tcPr>
            <w:tcW w:w="985" w:type="dxa"/>
          </w:tcPr>
          <w:p w14:paraId="337709A8" w14:textId="77777777" w:rsidR="007222DC" w:rsidRDefault="007222DC" w:rsidP="007222DC">
            <w:pPr>
              <w:pStyle w:val="TAC"/>
            </w:pPr>
            <w:r>
              <w:t>12</w:t>
            </w:r>
          </w:p>
        </w:tc>
        <w:tc>
          <w:tcPr>
            <w:tcW w:w="985" w:type="dxa"/>
          </w:tcPr>
          <w:p w14:paraId="78BA42A7" w14:textId="77777777" w:rsidR="007222DC" w:rsidRDefault="007222DC" w:rsidP="007222DC">
            <w:pPr>
              <w:pStyle w:val="TAC"/>
            </w:pPr>
            <w:r>
              <w:t>12</w:t>
            </w:r>
          </w:p>
        </w:tc>
      </w:tr>
      <w:tr w:rsidR="003F6F2C" w14:paraId="1D006511" w14:textId="77777777" w:rsidTr="007159D8">
        <w:trPr>
          <w:jc w:val="center"/>
        </w:trPr>
        <w:tc>
          <w:tcPr>
            <w:tcW w:w="3690" w:type="dxa"/>
          </w:tcPr>
          <w:p w14:paraId="24A9E17D" w14:textId="77777777" w:rsidR="003F6F2C" w:rsidRDefault="003F6F2C" w:rsidP="003F6F2C">
            <w:pPr>
              <w:pStyle w:val="TAC"/>
            </w:pPr>
            <w:r>
              <w:t>Allocated slots per Frame (NOTE 7)</w:t>
            </w:r>
          </w:p>
        </w:tc>
        <w:tc>
          <w:tcPr>
            <w:tcW w:w="1093" w:type="dxa"/>
          </w:tcPr>
          <w:p w14:paraId="243C45E3" w14:textId="77777777" w:rsidR="003F6F2C" w:rsidRDefault="003F6F2C" w:rsidP="003F6F2C">
            <w:pPr>
              <w:pStyle w:val="TAC"/>
            </w:pPr>
          </w:p>
        </w:tc>
        <w:tc>
          <w:tcPr>
            <w:tcW w:w="985" w:type="dxa"/>
          </w:tcPr>
          <w:p w14:paraId="3751E843" w14:textId="168F4B30" w:rsidR="003F6F2C" w:rsidRDefault="003F6F2C" w:rsidP="003F6F2C">
            <w:pPr>
              <w:pStyle w:val="TAC"/>
            </w:pPr>
            <w:r>
              <w:t>23/24</w:t>
            </w:r>
          </w:p>
        </w:tc>
        <w:tc>
          <w:tcPr>
            <w:tcW w:w="985" w:type="dxa"/>
          </w:tcPr>
          <w:p w14:paraId="5C48212A" w14:textId="5BB812F4" w:rsidR="003F6F2C" w:rsidRDefault="003F6F2C" w:rsidP="003F6F2C">
            <w:pPr>
              <w:pStyle w:val="TAC"/>
            </w:pPr>
            <w:r>
              <w:t>23/24</w:t>
            </w:r>
          </w:p>
        </w:tc>
        <w:tc>
          <w:tcPr>
            <w:tcW w:w="985" w:type="dxa"/>
          </w:tcPr>
          <w:p w14:paraId="562D2565" w14:textId="2AEF09B7" w:rsidR="003F6F2C" w:rsidRDefault="003F6F2C" w:rsidP="003F6F2C">
            <w:pPr>
              <w:pStyle w:val="TAC"/>
            </w:pPr>
            <w:r>
              <w:t>23/24</w:t>
            </w:r>
          </w:p>
        </w:tc>
      </w:tr>
      <w:tr w:rsidR="007222DC" w14:paraId="4D6128D0" w14:textId="77777777" w:rsidTr="007159D8">
        <w:trPr>
          <w:jc w:val="center"/>
        </w:trPr>
        <w:tc>
          <w:tcPr>
            <w:tcW w:w="3690" w:type="dxa"/>
          </w:tcPr>
          <w:p w14:paraId="3331FAB1" w14:textId="77777777" w:rsidR="007222DC" w:rsidRDefault="007222DC" w:rsidP="007222DC">
            <w:pPr>
              <w:pStyle w:val="TAC"/>
            </w:pPr>
            <w:r>
              <w:t>MCS index</w:t>
            </w:r>
          </w:p>
        </w:tc>
        <w:tc>
          <w:tcPr>
            <w:tcW w:w="1093" w:type="dxa"/>
          </w:tcPr>
          <w:p w14:paraId="1F6B3703" w14:textId="77777777" w:rsidR="007222DC" w:rsidRDefault="007222DC" w:rsidP="007222DC">
            <w:pPr>
              <w:pStyle w:val="TAC"/>
            </w:pPr>
          </w:p>
        </w:tc>
        <w:tc>
          <w:tcPr>
            <w:tcW w:w="985" w:type="dxa"/>
          </w:tcPr>
          <w:p w14:paraId="6F2A3857" w14:textId="77777777" w:rsidR="007222DC" w:rsidRDefault="007222DC" w:rsidP="007222DC">
            <w:pPr>
              <w:pStyle w:val="TAC"/>
            </w:pPr>
            <w:r>
              <w:t>4</w:t>
            </w:r>
          </w:p>
        </w:tc>
        <w:tc>
          <w:tcPr>
            <w:tcW w:w="985" w:type="dxa"/>
          </w:tcPr>
          <w:p w14:paraId="41C06208" w14:textId="77777777" w:rsidR="007222DC" w:rsidRDefault="007222DC" w:rsidP="007222DC">
            <w:pPr>
              <w:pStyle w:val="TAC"/>
            </w:pPr>
            <w:r>
              <w:t>4</w:t>
            </w:r>
          </w:p>
        </w:tc>
        <w:tc>
          <w:tcPr>
            <w:tcW w:w="985" w:type="dxa"/>
          </w:tcPr>
          <w:p w14:paraId="0C7DB3A3" w14:textId="77777777" w:rsidR="007222DC" w:rsidRDefault="007222DC" w:rsidP="007222DC">
            <w:pPr>
              <w:pStyle w:val="TAC"/>
            </w:pPr>
            <w:r>
              <w:t>4</w:t>
            </w:r>
          </w:p>
        </w:tc>
      </w:tr>
      <w:tr w:rsidR="007222DC" w14:paraId="0BC1BA98" w14:textId="77777777" w:rsidTr="007159D8">
        <w:trPr>
          <w:jc w:val="center"/>
        </w:trPr>
        <w:tc>
          <w:tcPr>
            <w:tcW w:w="3690" w:type="dxa"/>
          </w:tcPr>
          <w:p w14:paraId="2367A109" w14:textId="77777777" w:rsidR="007222DC" w:rsidRDefault="007222DC" w:rsidP="007222DC">
            <w:pPr>
              <w:pStyle w:val="TAC"/>
            </w:pPr>
            <w:r>
              <w:t>Modulation</w:t>
            </w:r>
          </w:p>
        </w:tc>
        <w:tc>
          <w:tcPr>
            <w:tcW w:w="1093" w:type="dxa"/>
          </w:tcPr>
          <w:p w14:paraId="59999835" w14:textId="77777777" w:rsidR="007222DC" w:rsidRDefault="007222DC" w:rsidP="007222DC">
            <w:pPr>
              <w:pStyle w:val="TAC"/>
            </w:pPr>
          </w:p>
        </w:tc>
        <w:tc>
          <w:tcPr>
            <w:tcW w:w="985" w:type="dxa"/>
          </w:tcPr>
          <w:p w14:paraId="7470FD19" w14:textId="77777777" w:rsidR="007222DC" w:rsidRDefault="007222DC" w:rsidP="007222DC">
            <w:pPr>
              <w:pStyle w:val="TAC"/>
            </w:pPr>
            <w:r>
              <w:t>QPSK</w:t>
            </w:r>
          </w:p>
        </w:tc>
        <w:tc>
          <w:tcPr>
            <w:tcW w:w="985" w:type="dxa"/>
          </w:tcPr>
          <w:p w14:paraId="2DAA8BBD" w14:textId="77777777" w:rsidR="007222DC" w:rsidRDefault="007222DC" w:rsidP="007222DC">
            <w:pPr>
              <w:pStyle w:val="TAC"/>
            </w:pPr>
            <w:r>
              <w:t>QPSK</w:t>
            </w:r>
          </w:p>
        </w:tc>
        <w:tc>
          <w:tcPr>
            <w:tcW w:w="985" w:type="dxa"/>
          </w:tcPr>
          <w:p w14:paraId="02BF9B9E" w14:textId="77777777" w:rsidR="007222DC" w:rsidRDefault="007222DC" w:rsidP="007222DC">
            <w:pPr>
              <w:pStyle w:val="TAC"/>
            </w:pPr>
            <w:r>
              <w:t>QPSK</w:t>
            </w:r>
          </w:p>
        </w:tc>
      </w:tr>
      <w:tr w:rsidR="007222DC" w14:paraId="6A35759D" w14:textId="77777777" w:rsidTr="007159D8">
        <w:trPr>
          <w:jc w:val="center"/>
        </w:trPr>
        <w:tc>
          <w:tcPr>
            <w:tcW w:w="3690" w:type="dxa"/>
          </w:tcPr>
          <w:p w14:paraId="2220038F" w14:textId="77777777" w:rsidR="007222DC" w:rsidRDefault="007222DC" w:rsidP="007222DC">
            <w:pPr>
              <w:pStyle w:val="TAC"/>
            </w:pPr>
            <w:r>
              <w:t>Target Coding Rate</w:t>
            </w:r>
          </w:p>
        </w:tc>
        <w:tc>
          <w:tcPr>
            <w:tcW w:w="1093" w:type="dxa"/>
          </w:tcPr>
          <w:p w14:paraId="4135411C" w14:textId="77777777" w:rsidR="007222DC" w:rsidRDefault="007222DC" w:rsidP="007222DC">
            <w:pPr>
              <w:pStyle w:val="TAC"/>
            </w:pPr>
          </w:p>
        </w:tc>
        <w:tc>
          <w:tcPr>
            <w:tcW w:w="985" w:type="dxa"/>
          </w:tcPr>
          <w:p w14:paraId="330F944B" w14:textId="77777777" w:rsidR="007222DC" w:rsidRDefault="007222DC" w:rsidP="007222DC">
            <w:pPr>
              <w:pStyle w:val="TAC"/>
            </w:pPr>
            <w:r>
              <w:t>1/3</w:t>
            </w:r>
          </w:p>
        </w:tc>
        <w:tc>
          <w:tcPr>
            <w:tcW w:w="985" w:type="dxa"/>
          </w:tcPr>
          <w:p w14:paraId="77B8DD8E" w14:textId="77777777" w:rsidR="007222DC" w:rsidRDefault="007222DC" w:rsidP="007222DC">
            <w:pPr>
              <w:pStyle w:val="TAC"/>
            </w:pPr>
            <w:r>
              <w:t>1/3</w:t>
            </w:r>
          </w:p>
        </w:tc>
        <w:tc>
          <w:tcPr>
            <w:tcW w:w="985" w:type="dxa"/>
          </w:tcPr>
          <w:p w14:paraId="0A188866" w14:textId="77777777" w:rsidR="007222DC" w:rsidRDefault="007222DC" w:rsidP="007222DC">
            <w:pPr>
              <w:pStyle w:val="TAC"/>
            </w:pPr>
            <w:r>
              <w:t>1/3</w:t>
            </w:r>
          </w:p>
        </w:tc>
      </w:tr>
      <w:tr w:rsidR="007222DC" w14:paraId="25DB7CBF" w14:textId="77777777" w:rsidTr="007159D8">
        <w:trPr>
          <w:jc w:val="center"/>
        </w:trPr>
        <w:tc>
          <w:tcPr>
            <w:tcW w:w="3690" w:type="dxa"/>
          </w:tcPr>
          <w:p w14:paraId="1FEDE998" w14:textId="77777777" w:rsidR="007222DC" w:rsidRDefault="007222DC" w:rsidP="007222DC">
            <w:pPr>
              <w:pStyle w:val="TAC"/>
            </w:pPr>
            <w:r>
              <w:t>Maximum number of HARQ transmissions</w:t>
            </w:r>
          </w:p>
        </w:tc>
        <w:tc>
          <w:tcPr>
            <w:tcW w:w="1093" w:type="dxa"/>
          </w:tcPr>
          <w:p w14:paraId="052732BB" w14:textId="77777777" w:rsidR="007222DC" w:rsidRDefault="007222DC" w:rsidP="007222DC">
            <w:pPr>
              <w:pStyle w:val="TAC"/>
            </w:pPr>
          </w:p>
        </w:tc>
        <w:tc>
          <w:tcPr>
            <w:tcW w:w="985" w:type="dxa"/>
          </w:tcPr>
          <w:p w14:paraId="4BD1E07D" w14:textId="77777777" w:rsidR="007222DC" w:rsidRDefault="007222DC" w:rsidP="007222DC">
            <w:pPr>
              <w:pStyle w:val="TAC"/>
            </w:pPr>
            <w:r>
              <w:t>1</w:t>
            </w:r>
          </w:p>
        </w:tc>
        <w:tc>
          <w:tcPr>
            <w:tcW w:w="985" w:type="dxa"/>
          </w:tcPr>
          <w:p w14:paraId="4D9DE9DC" w14:textId="77777777" w:rsidR="007222DC" w:rsidRDefault="007222DC" w:rsidP="007222DC">
            <w:pPr>
              <w:pStyle w:val="TAC"/>
            </w:pPr>
            <w:r>
              <w:t>1</w:t>
            </w:r>
          </w:p>
        </w:tc>
        <w:tc>
          <w:tcPr>
            <w:tcW w:w="985" w:type="dxa"/>
          </w:tcPr>
          <w:p w14:paraId="3E217D94" w14:textId="77777777" w:rsidR="007222DC" w:rsidRDefault="007222DC" w:rsidP="007222DC">
            <w:pPr>
              <w:pStyle w:val="TAC"/>
            </w:pPr>
            <w:r>
              <w:t>1</w:t>
            </w:r>
          </w:p>
        </w:tc>
      </w:tr>
      <w:tr w:rsidR="007222DC" w14:paraId="14B3E0AF" w14:textId="77777777" w:rsidTr="007159D8">
        <w:trPr>
          <w:jc w:val="center"/>
        </w:trPr>
        <w:tc>
          <w:tcPr>
            <w:tcW w:w="3690" w:type="dxa"/>
          </w:tcPr>
          <w:p w14:paraId="704D6707" w14:textId="77777777" w:rsidR="007222DC" w:rsidRDefault="007222DC" w:rsidP="007222DC">
            <w:pPr>
              <w:pStyle w:val="TAC"/>
            </w:pPr>
            <w:r>
              <w:t>Information Bit Payload per Slot</w:t>
            </w:r>
          </w:p>
        </w:tc>
        <w:tc>
          <w:tcPr>
            <w:tcW w:w="1093" w:type="dxa"/>
          </w:tcPr>
          <w:p w14:paraId="647667DC" w14:textId="77777777" w:rsidR="007222DC" w:rsidRDefault="007222DC" w:rsidP="007222DC">
            <w:pPr>
              <w:pStyle w:val="TAC"/>
            </w:pPr>
          </w:p>
        </w:tc>
        <w:tc>
          <w:tcPr>
            <w:tcW w:w="985" w:type="dxa"/>
          </w:tcPr>
          <w:p w14:paraId="2D7B478D" w14:textId="77777777" w:rsidR="007222DC" w:rsidRDefault="007222DC" w:rsidP="007222DC">
            <w:pPr>
              <w:pStyle w:val="TAC"/>
            </w:pPr>
          </w:p>
        </w:tc>
        <w:tc>
          <w:tcPr>
            <w:tcW w:w="985" w:type="dxa"/>
          </w:tcPr>
          <w:p w14:paraId="6D74C3E3" w14:textId="77777777" w:rsidR="007222DC" w:rsidRDefault="007222DC" w:rsidP="007222DC">
            <w:pPr>
              <w:pStyle w:val="TAC"/>
            </w:pPr>
          </w:p>
        </w:tc>
        <w:tc>
          <w:tcPr>
            <w:tcW w:w="985" w:type="dxa"/>
          </w:tcPr>
          <w:p w14:paraId="338BC93C" w14:textId="77777777" w:rsidR="007222DC" w:rsidRDefault="007222DC" w:rsidP="007222DC">
            <w:pPr>
              <w:pStyle w:val="TAC"/>
            </w:pPr>
          </w:p>
        </w:tc>
      </w:tr>
      <w:tr w:rsidR="007222DC" w14:paraId="2C47403C" w14:textId="77777777" w:rsidTr="007159D8">
        <w:trPr>
          <w:jc w:val="center"/>
        </w:trPr>
        <w:tc>
          <w:tcPr>
            <w:tcW w:w="3690" w:type="dxa"/>
          </w:tcPr>
          <w:p w14:paraId="53BF63E7" w14:textId="77777777" w:rsidR="007222DC" w:rsidRDefault="007222DC" w:rsidP="007222DC">
            <w:pPr>
              <w:pStyle w:val="TAC"/>
            </w:pPr>
            <w:r>
              <w:rPr>
                <w:rFonts w:eastAsia="Malgun Gothic"/>
              </w:rPr>
              <w:t>For Slots 0 and Slot i, if mod(i, 5) = {3,4} for i from {0,…,79} (NOTE 5)</w:t>
            </w:r>
          </w:p>
        </w:tc>
        <w:tc>
          <w:tcPr>
            <w:tcW w:w="1093" w:type="dxa"/>
          </w:tcPr>
          <w:p w14:paraId="706875F3" w14:textId="77777777" w:rsidR="007222DC" w:rsidRDefault="007222DC" w:rsidP="007222DC">
            <w:pPr>
              <w:pStyle w:val="TAC"/>
            </w:pPr>
            <w:r>
              <w:t>Bits</w:t>
            </w:r>
          </w:p>
        </w:tc>
        <w:tc>
          <w:tcPr>
            <w:tcW w:w="985" w:type="dxa"/>
          </w:tcPr>
          <w:p w14:paraId="7281CDBB" w14:textId="77777777" w:rsidR="007222DC" w:rsidRDefault="007222DC" w:rsidP="007222DC">
            <w:pPr>
              <w:pStyle w:val="TAC"/>
            </w:pPr>
            <w:r>
              <w:t>N/A</w:t>
            </w:r>
          </w:p>
        </w:tc>
        <w:tc>
          <w:tcPr>
            <w:tcW w:w="985" w:type="dxa"/>
          </w:tcPr>
          <w:p w14:paraId="78BE72D8" w14:textId="77777777" w:rsidR="007222DC" w:rsidRDefault="007222DC" w:rsidP="007222DC">
            <w:pPr>
              <w:pStyle w:val="TAC"/>
            </w:pPr>
            <w:r>
              <w:t>N/A</w:t>
            </w:r>
          </w:p>
        </w:tc>
        <w:tc>
          <w:tcPr>
            <w:tcW w:w="985" w:type="dxa"/>
          </w:tcPr>
          <w:p w14:paraId="3D48C8AC" w14:textId="77777777" w:rsidR="007222DC" w:rsidRDefault="007222DC" w:rsidP="007222DC">
            <w:pPr>
              <w:pStyle w:val="TAC"/>
            </w:pPr>
            <w:r>
              <w:t>N/A</w:t>
            </w:r>
          </w:p>
        </w:tc>
      </w:tr>
      <w:tr w:rsidR="007222DC" w14:paraId="33EA860F" w14:textId="77777777" w:rsidTr="007159D8">
        <w:trPr>
          <w:jc w:val="center"/>
        </w:trPr>
        <w:tc>
          <w:tcPr>
            <w:tcW w:w="3690" w:type="dxa"/>
          </w:tcPr>
          <w:p w14:paraId="4477F7CB" w14:textId="77777777" w:rsidR="007222DC" w:rsidRDefault="007222DC" w:rsidP="007222DC">
            <w:pPr>
              <w:pStyle w:val="TAC"/>
            </w:pPr>
            <w:r>
              <w:rPr>
                <w:rFonts w:eastAsia="Malgun Gothic"/>
              </w:rPr>
              <w:t>For Slot i, if mod(i, 5) = {0,1,2} for i from {1,…,79} (NOTE 6)</w:t>
            </w:r>
          </w:p>
        </w:tc>
        <w:tc>
          <w:tcPr>
            <w:tcW w:w="1093" w:type="dxa"/>
          </w:tcPr>
          <w:p w14:paraId="4969F0DA" w14:textId="77777777" w:rsidR="007222DC" w:rsidRDefault="007222DC" w:rsidP="007222DC">
            <w:pPr>
              <w:pStyle w:val="TAC"/>
            </w:pPr>
            <w:r>
              <w:t>Bits</w:t>
            </w:r>
          </w:p>
        </w:tc>
        <w:tc>
          <w:tcPr>
            <w:tcW w:w="985" w:type="dxa"/>
          </w:tcPr>
          <w:p w14:paraId="0049A754" w14:textId="77777777" w:rsidR="007222DC" w:rsidRDefault="007222DC" w:rsidP="007222DC">
            <w:pPr>
              <w:pStyle w:val="TAC"/>
            </w:pPr>
            <w:r>
              <w:t>4224</w:t>
            </w:r>
          </w:p>
        </w:tc>
        <w:tc>
          <w:tcPr>
            <w:tcW w:w="985" w:type="dxa"/>
          </w:tcPr>
          <w:p w14:paraId="24A4E39C" w14:textId="77777777" w:rsidR="007222DC" w:rsidRDefault="007222DC" w:rsidP="007222DC">
            <w:pPr>
              <w:pStyle w:val="TAC"/>
            </w:pPr>
            <w:r>
              <w:t>8456</w:t>
            </w:r>
          </w:p>
        </w:tc>
        <w:tc>
          <w:tcPr>
            <w:tcW w:w="985" w:type="dxa"/>
          </w:tcPr>
          <w:p w14:paraId="64BCA3F3" w14:textId="77777777" w:rsidR="007222DC" w:rsidRDefault="007222DC" w:rsidP="007222DC">
            <w:pPr>
              <w:pStyle w:val="TAC"/>
            </w:pPr>
            <w:r>
              <w:t>16896</w:t>
            </w:r>
          </w:p>
        </w:tc>
      </w:tr>
      <w:tr w:rsidR="007222DC" w14:paraId="522D04BA" w14:textId="77777777" w:rsidTr="007159D8">
        <w:trPr>
          <w:jc w:val="center"/>
        </w:trPr>
        <w:tc>
          <w:tcPr>
            <w:tcW w:w="3690" w:type="dxa"/>
          </w:tcPr>
          <w:p w14:paraId="4725ACB0" w14:textId="77777777" w:rsidR="007222DC" w:rsidRDefault="007222DC" w:rsidP="007222DC">
            <w:pPr>
              <w:pStyle w:val="TAC"/>
            </w:pPr>
            <w:r>
              <w:t>Transport block CRC</w:t>
            </w:r>
          </w:p>
        </w:tc>
        <w:tc>
          <w:tcPr>
            <w:tcW w:w="1093" w:type="dxa"/>
          </w:tcPr>
          <w:p w14:paraId="0B5EC178" w14:textId="77777777" w:rsidR="007222DC" w:rsidRDefault="007222DC" w:rsidP="007222DC">
            <w:pPr>
              <w:pStyle w:val="TAC"/>
            </w:pPr>
            <w:r>
              <w:t>Bits</w:t>
            </w:r>
          </w:p>
        </w:tc>
        <w:tc>
          <w:tcPr>
            <w:tcW w:w="985" w:type="dxa"/>
          </w:tcPr>
          <w:p w14:paraId="4D30D0CA" w14:textId="77777777" w:rsidR="007222DC" w:rsidRDefault="007222DC" w:rsidP="007222DC">
            <w:pPr>
              <w:pStyle w:val="TAC"/>
            </w:pPr>
            <w:r>
              <w:t>24</w:t>
            </w:r>
          </w:p>
        </w:tc>
        <w:tc>
          <w:tcPr>
            <w:tcW w:w="985" w:type="dxa"/>
          </w:tcPr>
          <w:p w14:paraId="64C6B810" w14:textId="77777777" w:rsidR="007222DC" w:rsidRDefault="007222DC" w:rsidP="007222DC">
            <w:pPr>
              <w:pStyle w:val="TAC"/>
            </w:pPr>
            <w:r>
              <w:t>24</w:t>
            </w:r>
          </w:p>
        </w:tc>
        <w:tc>
          <w:tcPr>
            <w:tcW w:w="985" w:type="dxa"/>
          </w:tcPr>
          <w:p w14:paraId="3690201F" w14:textId="77777777" w:rsidR="007222DC" w:rsidRDefault="007222DC" w:rsidP="007222DC">
            <w:pPr>
              <w:pStyle w:val="TAC"/>
            </w:pPr>
            <w:r>
              <w:t>24</w:t>
            </w:r>
          </w:p>
        </w:tc>
      </w:tr>
      <w:tr w:rsidR="007222DC" w14:paraId="7F7A126A" w14:textId="77777777" w:rsidTr="007159D8">
        <w:trPr>
          <w:jc w:val="center"/>
        </w:trPr>
        <w:tc>
          <w:tcPr>
            <w:tcW w:w="3690" w:type="dxa"/>
          </w:tcPr>
          <w:p w14:paraId="241B27A4" w14:textId="77777777" w:rsidR="007222DC" w:rsidRDefault="007222DC" w:rsidP="007222DC">
            <w:pPr>
              <w:pStyle w:val="TAC"/>
            </w:pPr>
            <w:r>
              <w:t>LDPC base graph</w:t>
            </w:r>
          </w:p>
        </w:tc>
        <w:tc>
          <w:tcPr>
            <w:tcW w:w="1093" w:type="dxa"/>
          </w:tcPr>
          <w:p w14:paraId="40CC90C6" w14:textId="77777777" w:rsidR="007222DC" w:rsidRDefault="007222DC" w:rsidP="007222DC">
            <w:pPr>
              <w:pStyle w:val="TAC"/>
            </w:pPr>
          </w:p>
        </w:tc>
        <w:tc>
          <w:tcPr>
            <w:tcW w:w="985" w:type="dxa"/>
          </w:tcPr>
          <w:p w14:paraId="02DADFBD" w14:textId="77777777" w:rsidR="007222DC" w:rsidRDefault="007222DC" w:rsidP="007222DC">
            <w:pPr>
              <w:pStyle w:val="TAC"/>
            </w:pPr>
            <w:r>
              <w:t>1</w:t>
            </w:r>
          </w:p>
        </w:tc>
        <w:tc>
          <w:tcPr>
            <w:tcW w:w="985" w:type="dxa"/>
          </w:tcPr>
          <w:p w14:paraId="21C6070A" w14:textId="77777777" w:rsidR="007222DC" w:rsidRDefault="007222DC" w:rsidP="007222DC">
            <w:pPr>
              <w:pStyle w:val="TAC"/>
            </w:pPr>
            <w:r>
              <w:t>1</w:t>
            </w:r>
          </w:p>
        </w:tc>
        <w:tc>
          <w:tcPr>
            <w:tcW w:w="985" w:type="dxa"/>
          </w:tcPr>
          <w:p w14:paraId="4508D903" w14:textId="77777777" w:rsidR="007222DC" w:rsidRDefault="007222DC" w:rsidP="007222DC">
            <w:pPr>
              <w:pStyle w:val="TAC"/>
            </w:pPr>
            <w:r>
              <w:t>1</w:t>
            </w:r>
          </w:p>
        </w:tc>
      </w:tr>
      <w:tr w:rsidR="007222DC" w14:paraId="23D12FE3" w14:textId="77777777" w:rsidTr="007159D8">
        <w:trPr>
          <w:jc w:val="center"/>
        </w:trPr>
        <w:tc>
          <w:tcPr>
            <w:tcW w:w="3690" w:type="dxa"/>
          </w:tcPr>
          <w:p w14:paraId="092173E8" w14:textId="77777777" w:rsidR="007222DC" w:rsidRDefault="007222DC" w:rsidP="007222DC">
            <w:pPr>
              <w:pStyle w:val="TAC"/>
            </w:pPr>
            <w:r>
              <w:t>Number of Code Blocks per Slot</w:t>
            </w:r>
          </w:p>
        </w:tc>
        <w:tc>
          <w:tcPr>
            <w:tcW w:w="1093" w:type="dxa"/>
          </w:tcPr>
          <w:p w14:paraId="63684772" w14:textId="77777777" w:rsidR="007222DC" w:rsidRDefault="007222DC" w:rsidP="007222DC">
            <w:pPr>
              <w:pStyle w:val="TAC"/>
            </w:pPr>
          </w:p>
        </w:tc>
        <w:tc>
          <w:tcPr>
            <w:tcW w:w="985" w:type="dxa"/>
          </w:tcPr>
          <w:p w14:paraId="3289DB26" w14:textId="77777777" w:rsidR="007222DC" w:rsidRDefault="007222DC" w:rsidP="007222DC">
            <w:pPr>
              <w:pStyle w:val="TAC"/>
            </w:pPr>
          </w:p>
        </w:tc>
        <w:tc>
          <w:tcPr>
            <w:tcW w:w="985" w:type="dxa"/>
          </w:tcPr>
          <w:p w14:paraId="6DA90882" w14:textId="77777777" w:rsidR="007222DC" w:rsidRDefault="007222DC" w:rsidP="007222DC">
            <w:pPr>
              <w:pStyle w:val="TAC"/>
            </w:pPr>
          </w:p>
        </w:tc>
        <w:tc>
          <w:tcPr>
            <w:tcW w:w="985" w:type="dxa"/>
          </w:tcPr>
          <w:p w14:paraId="08B85CEA" w14:textId="77777777" w:rsidR="007222DC" w:rsidRDefault="007222DC" w:rsidP="007222DC">
            <w:pPr>
              <w:pStyle w:val="TAC"/>
            </w:pPr>
          </w:p>
        </w:tc>
      </w:tr>
      <w:tr w:rsidR="007222DC" w14:paraId="4A6B831E" w14:textId="77777777" w:rsidTr="007159D8">
        <w:trPr>
          <w:jc w:val="center"/>
        </w:trPr>
        <w:tc>
          <w:tcPr>
            <w:tcW w:w="3690" w:type="dxa"/>
          </w:tcPr>
          <w:p w14:paraId="2B26D7C1" w14:textId="77777777" w:rsidR="007222DC" w:rsidRDefault="007222DC" w:rsidP="007222DC">
            <w:pPr>
              <w:pStyle w:val="TAC"/>
              <w:rPr>
                <w:rFonts w:eastAsia="Malgun Gothic"/>
              </w:rPr>
            </w:pPr>
            <w:r>
              <w:rPr>
                <w:rFonts w:eastAsia="Malgun Gothic"/>
              </w:rPr>
              <w:t>For Slots 0 and Slot i, if mod(i, 5) = {3,4} for i from {0,…,79} (NOTE 5)</w:t>
            </w:r>
          </w:p>
        </w:tc>
        <w:tc>
          <w:tcPr>
            <w:tcW w:w="1093" w:type="dxa"/>
          </w:tcPr>
          <w:p w14:paraId="0C2FDB1D" w14:textId="77777777" w:rsidR="007222DC" w:rsidRDefault="007222DC" w:rsidP="007222DC">
            <w:pPr>
              <w:pStyle w:val="TAC"/>
            </w:pPr>
            <w:r>
              <w:t>CBs</w:t>
            </w:r>
          </w:p>
        </w:tc>
        <w:tc>
          <w:tcPr>
            <w:tcW w:w="985" w:type="dxa"/>
          </w:tcPr>
          <w:p w14:paraId="22F58C67" w14:textId="77777777" w:rsidR="007222DC" w:rsidRDefault="007222DC" w:rsidP="007222DC">
            <w:pPr>
              <w:pStyle w:val="TAC"/>
            </w:pPr>
            <w:r>
              <w:t>N/A</w:t>
            </w:r>
          </w:p>
        </w:tc>
        <w:tc>
          <w:tcPr>
            <w:tcW w:w="985" w:type="dxa"/>
          </w:tcPr>
          <w:p w14:paraId="41180CFB" w14:textId="77777777" w:rsidR="007222DC" w:rsidRDefault="007222DC" w:rsidP="007222DC">
            <w:pPr>
              <w:pStyle w:val="TAC"/>
            </w:pPr>
            <w:r>
              <w:t>N/A</w:t>
            </w:r>
          </w:p>
        </w:tc>
        <w:tc>
          <w:tcPr>
            <w:tcW w:w="985" w:type="dxa"/>
          </w:tcPr>
          <w:p w14:paraId="52B6D08D" w14:textId="77777777" w:rsidR="007222DC" w:rsidRDefault="007222DC" w:rsidP="007222DC">
            <w:pPr>
              <w:pStyle w:val="TAC"/>
            </w:pPr>
            <w:r>
              <w:t>N/A</w:t>
            </w:r>
          </w:p>
        </w:tc>
      </w:tr>
      <w:tr w:rsidR="007222DC" w14:paraId="5A090C6F" w14:textId="77777777" w:rsidTr="007159D8">
        <w:trPr>
          <w:jc w:val="center"/>
        </w:trPr>
        <w:tc>
          <w:tcPr>
            <w:tcW w:w="3690" w:type="dxa"/>
          </w:tcPr>
          <w:p w14:paraId="19920432" w14:textId="77777777" w:rsidR="007222DC" w:rsidRDefault="007222DC" w:rsidP="007222DC">
            <w:pPr>
              <w:pStyle w:val="TAC"/>
              <w:rPr>
                <w:rFonts w:eastAsia="Malgun Gothic"/>
              </w:rPr>
            </w:pPr>
            <w:r>
              <w:rPr>
                <w:rFonts w:eastAsia="Malgun Gothic"/>
              </w:rPr>
              <w:t>For Slot i, if mod(i, 5) = {0,1,2} for i from {1,…,79} (NOTE 6)</w:t>
            </w:r>
          </w:p>
        </w:tc>
        <w:tc>
          <w:tcPr>
            <w:tcW w:w="1093" w:type="dxa"/>
          </w:tcPr>
          <w:p w14:paraId="11B7B407" w14:textId="77777777" w:rsidR="007222DC" w:rsidRDefault="007222DC" w:rsidP="007222DC">
            <w:pPr>
              <w:pStyle w:val="TAC"/>
            </w:pPr>
            <w:r>
              <w:t>CBs</w:t>
            </w:r>
          </w:p>
        </w:tc>
        <w:tc>
          <w:tcPr>
            <w:tcW w:w="985" w:type="dxa"/>
          </w:tcPr>
          <w:p w14:paraId="4F823D6B" w14:textId="77777777" w:rsidR="007222DC" w:rsidRDefault="007222DC" w:rsidP="007222DC">
            <w:pPr>
              <w:pStyle w:val="TAC"/>
            </w:pPr>
            <w:r>
              <w:t>1</w:t>
            </w:r>
          </w:p>
        </w:tc>
        <w:tc>
          <w:tcPr>
            <w:tcW w:w="985" w:type="dxa"/>
          </w:tcPr>
          <w:p w14:paraId="527B19A5" w14:textId="77777777" w:rsidR="007222DC" w:rsidRDefault="007222DC" w:rsidP="007222DC">
            <w:pPr>
              <w:pStyle w:val="TAC"/>
            </w:pPr>
            <w:r>
              <w:t>2</w:t>
            </w:r>
          </w:p>
        </w:tc>
        <w:tc>
          <w:tcPr>
            <w:tcW w:w="985" w:type="dxa"/>
          </w:tcPr>
          <w:p w14:paraId="5793BEBC" w14:textId="77777777" w:rsidR="007222DC" w:rsidRDefault="007222DC" w:rsidP="007222DC">
            <w:pPr>
              <w:pStyle w:val="TAC"/>
            </w:pPr>
            <w:r>
              <w:t>3</w:t>
            </w:r>
          </w:p>
        </w:tc>
      </w:tr>
      <w:tr w:rsidR="007222DC" w14:paraId="6F13A847" w14:textId="77777777" w:rsidTr="007159D8">
        <w:trPr>
          <w:jc w:val="center"/>
        </w:trPr>
        <w:tc>
          <w:tcPr>
            <w:tcW w:w="3690" w:type="dxa"/>
          </w:tcPr>
          <w:p w14:paraId="282EEBDF" w14:textId="77777777" w:rsidR="007222DC" w:rsidRDefault="007222DC" w:rsidP="007222DC">
            <w:pPr>
              <w:pStyle w:val="TAC"/>
              <w:rPr>
                <w:rFonts w:eastAsia="Malgun Gothic"/>
              </w:rPr>
            </w:pPr>
            <w:r>
              <w:rPr>
                <w:rFonts w:eastAsia="Malgun Gothic"/>
              </w:rPr>
              <w:t>Binary Channel Bits Per Slot</w:t>
            </w:r>
          </w:p>
        </w:tc>
        <w:tc>
          <w:tcPr>
            <w:tcW w:w="1093" w:type="dxa"/>
          </w:tcPr>
          <w:p w14:paraId="2B1B92EB" w14:textId="77777777" w:rsidR="007222DC" w:rsidRDefault="007222DC" w:rsidP="007222DC">
            <w:pPr>
              <w:pStyle w:val="TAC"/>
            </w:pPr>
          </w:p>
        </w:tc>
        <w:tc>
          <w:tcPr>
            <w:tcW w:w="985" w:type="dxa"/>
          </w:tcPr>
          <w:p w14:paraId="5BE01118" w14:textId="77777777" w:rsidR="007222DC" w:rsidRDefault="007222DC" w:rsidP="007222DC">
            <w:pPr>
              <w:pStyle w:val="TAC"/>
            </w:pPr>
          </w:p>
        </w:tc>
        <w:tc>
          <w:tcPr>
            <w:tcW w:w="985" w:type="dxa"/>
          </w:tcPr>
          <w:p w14:paraId="3DFCA9C0" w14:textId="77777777" w:rsidR="007222DC" w:rsidRDefault="007222DC" w:rsidP="007222DC">
            <w:pPr>
              <w:pStyle w:val="TAC"/>
            </w:pPr>
          </w:p>
        </w:tc>
        <w:tc>
          <w:tcPr>
            <w:tcW w:w="985" w:type="dxa"/>
          </w:tcPr>
          <w:p w14:paraId="2108F109" w14:textId="77777777" w:rsidR="007222DC" w:rsidRDefault="007222DC" w:rsidP="007222DC">
            <w:pPr>
              <w:pStyle w:val="TAC"/>
            </w:pPr>
          </w:p>
        </w:tc>
      </w:tr>
      <w:tr w:rsidR="007222DC" w14:paraId="4B9FB9BC" w14:textId="77777777" w:rsidTr="007159D8">
        <w:trPr>
          <w:jc w:val="center"/>
        </w:trPr>
        <w:tc>
          <w:tcPr>
            <w:tcW w:w="3690" w:type="dxa"/>
          </w:tcPr>
          <w:p w14:paraId="602BACF8" w14:textId="77777777" w:rsidR="007222DC" w:rsidRDefault="007222DC" w:rsidP="007222DC">
            <w:pPr>
              <w:pStyle w:val="TAC"/>
              <w:rPr>
                <w:rFonts w:eastAsia="Malgun Gothic"/>
              </w:rPr>
            </w:pPr>
            <w:r>
              <w:rPr>
                <w:rFonts w:eastAsia="Malgun Gothic"/>
              </w:rPr>
              <w:t>For Slots 0 and Slot i, if mod(i, 5) = {3,4} for i from {0,…,79} (NOTE 5)</w:t>
            </w:r>
          </w:p>
        </w:tc>
        <w:tc>
          <w:tcPr>
            <w:tcW w:w="1093" w:type="dxa"/>
          </w:tcPr>
          <w:p w14:paraId="069785A2" w14:textId="77777777" w:rsidR="007222DC" w:rsidRDefault="007222DC" w:rsidP="007222DC">
            <w:pPr>
              <w:pStyle w:val="TAC"/>
            </w:pPr>
            <w:r>
              <w:t>Bits</w:t>
            </w:r>
          </w:p>
        </w:tc>
        <w:tc>
          <w:tcPr>
            <w:tcW w:w="985" w:type="dxa"/>
          </w:tcPr>
          <w:p w14:paraId="7DEE3BAA" w14:textId="77777777" w:rsidR="007222DC" w:rsidRDefault="007222DC" w:rsidP="007222DC">
            <w:pPr>
              <w:pStyle w:val="TAC"/>
            </w:pPr>
            <w:r>
              <w:t>N/A</w:t>
            </w:r>
          </w:p>
        </w:tc>
        <w:tc>
          <w:tcPr>
            <w:tcW w:w="985" w:type="dxa"/>
          </w:tcPr>
          <w:p w14:paraId="3773E238" w14:textId="77777777" w:rsidR="007222DC" w:rsidRDefault="007222DC" w:rsidP="007222DC">
            <w:pPr>
              <w:pStyle w:val="TAC"/>
            </w:pPr>
            <w:r>
              <w:t>N/A</w:t>
            </w:r>
          </w:p>
        </w:tc>
        <w:tc>
          <w:tcPr>
            <w:tcW w:w="985" w:type="dxa"/>
          </w:tcPr>
          <w:p w14:paraId="73BA42C0" w14:textId="77777777" w:rsidR="007222DC" w:rsidRDefault="007222DC" w:rsidP="007222DC">
            <w:pPr>
              <w:pStyle w:val="TAC"/>
            </w:pPr>
            <w:r>
              <w:t>N/A</w:t>
            </w:r>
          </w:p>
        </w:tc>
      </w:tr>
      <w:tr w:rsidR="007222DC" w14:paraId="1C6CBA42" w14:textId="77777777" w:rsidTr="007159D8">
        <w:trPr>
          <w:jc w:val="center"/>
        </w:trPr>
        <w:tc>
          <w:tcPr>
            <w:tcW w:w="3690" w:type="dxa"/>
          </w:tcPr>
          <w:p w14:paraId="49A5300C" w14:textId="77777777" w:rsidR="007222DC" w:rsidRDefault="007222DC" w:rsidP="007222DC">
            <w:pPr>
              <w:pStyle w:val="TAC"/>
              <w:rPr>
                <w:rFonts w:eastAsia="Malgun Gothic"/>
              </w:rPr>
            </w:pPr>
            <w:r>
              <w:rPr>
                <w:rFonts w:eastAsia="Malgun Gothic"/>
              </w:rPr>
              <w:t>For Slot i, if mod(i, 5) = {0,1,2} for i from {1,…,79} (NOTE 6)</w:t>
            </w:r>
          </w:p>
        </w:tc>
        <w:tc>
          <w:tcPr>
            <w:tcW w:w="1093" w:type="dxa"/>
          </w:tcPr>
          <w:p w14:paraId="61311286" w14:textId="77777777" w:rsidR="007222DC" w:rsidRDefault="007222DC" w:rsidP="007222DC">
            <w:pPr>
              <w:pStyle w:val="TAC"/>
            </w:pPr>
            <w:r>
              <w:t>Bits</w:t>
            </w:r>
          </w:p>
        </w:tc>
        <w:tc>
          <w:tcPr>
            <w:tcW w:w="985" w:type="dxa"/>
          </w:tcPr>
          <w:p w14:paraId="32A09A8A" w14:textId="77777777" w:rsidR="007222DC" w:rsidRDefault="007222DC" w:rsidP="007222DC">
            <w:pPr>
              <w:pStyle w:val="TAC"/>
              <w:rPr>
                <w:rFonts w:eastAsia="Malgun Gothic"/>
              </w:rPr>
            </w:pPr>
            <w:r>
              <w:rPr>
                <w:rFonts w:eastAsia="Malgun Gothic"/>
              </w:rPr>
              <w:t>14256</w:t>
            </w:r>
          </w:p>
        </w:tc>
        <w:tc>
          <w:tcPr>
            <w:tcW w:w="985" w:type="dxa"/>
          </w:tcPr>
          <w:p w14:paraId="56555D46" w14:textId="77777777" w:rsidR="007222DC" w:rsidRDefault="007222DC" w:rsidP="007222DC">
            <w:pPr>
              <w:pStyle w:val="TAC"/>
              <w:rPr>
                <w:rFonts w:eastAsia="Malgun Gothic"/>
              </w:rPr>
            </w:pPr>
            <w:r>
              <w:rPr>
                <w:rFonts w:eastAsia="Malgun Gothic"/>
              </w:rPr>
              <w:t>28512</w:t>
            </w:r>
          </w:p>
        </w:tc>
        <w:tc>
          <w:tcPr>
            <w:tcW w:w="985" w:type="dxa"/>
          </w:tcPr>
          <w:p w14:paraId="23E828AA" w14:textId="77777777" w:rsidR="007222DC" w:rsidRDefault="007222DC" w:rsidP="007222DC">
            <w:pPr>
              <w:pStyle w:val="TAC"/>
              <w:rPr>
                <w:rFonts w:eastAsia="Malgun Gothic"/>
              </w:rPr>
            </w:pPr>
            <w:r>
              <w:rPr>
                <w:rFonts w:eastAsia="Malgun Gothic"/>
              </w:rPr>
              <w:t>57024</w:t>
            </w:r>
          </w:p>
        </w:tc>
      </w:tr>
      <w:tr w:rsidR="003F6F2C" w14:paraId="744BC573" w14:textId="77777777" w:rsidTr="007159D8">
        <w:trPr>
          <w:trHeight w:val="70"/>
          <w:jc w:val="center"/>
        </w:trPr>
        <w:tc>
          <w:tcPr>
            <w:tcW w:w="3690" w:type="dxa"/>
          </w:tcPr>
          <w:p w14:paraId="123227CF" w14:textId="77777777" w:rsidR="003F6F2C" w:rsidRDefault="003F6F2C" w:rsidP="003F6F2C">
            <w:pPr>
              <w:pStyle w:val="TAC"/>
            </w:pPr>
            <w:r>
              <w:t>Max. Throughput averaged over 1 frame (NOTE 8)</w:t>
            </w:r>
          </w:p>
        </w:tc>
        <w:tc>
          <w:tcPr>
            <w:tcW w:w="1093" w:type="dxa"/>
          </w:tcPr>
          <w:p w14:paraId="292DDBA9" w14:textId="77777777" w:rsidR="003F6F2C" w:rsidRDefault="003F6F2C" w:rsidP="003F6F2C">
            <w:pPr>
              <w:pStyle w:val="TAC"/>
            </w:pPr>
            <w:r>
              <w:t>Mbps</w:t>
            </w:r>
          </w:p>
        </w:tc>
        <w:tc>
          <w:tcPr>
            <w:tcW w:w="985" w:type="dxa"/>
          </w:tcPr>
          <w:p w14:paraId="5F50A35B" w14:textId="2F5485ED" w:rsidR="003F6F2C" w:rsidRDefault="003F6F2C" w:rsidP="003F6F2C">
            <w:pPr>
              <w:pStyle w:val="TAC"/>
              <w:rPr>
                <w:lang w:val="en-US"/>
              </w:rPr>
            </w:pPr>
            <w:r>
              <w:rPr>
                <w:rFonts w:hint="eastAsia"/>
                <w:lang w:val="en-US"/>
              </w:rPr>
              <w:t>10.138</w:t>
            </w:r>
          </w:p>
        </w:tc>
        <w:tc>
          <w:tcPr>
            <w:tcW w:w="985" w:type="dxa"/>
          </w:tcPr>
          <w:p w14:paraId="3397C668" w14:textId="58A2A3C5" w:rsidR="003F6F2C" w:rsidRDefault="003F6F2C" w:rsidP="003F6F2C">
            <w:pPr>
              <w:pStyle w:val="TAC"/>
              <w:rPr>
                <w:lang w:val="en-US"/>
              </w:rPr>
            </w:pPr>
            <w:r>
              <w:rPr>
                <w:rFonts w:hint="eastAsia"/>
                <w:lang w:val="en-US"/>
              </w:rPr>
              <w:t>20.294</w:t>
            </w:r>
          </w:p>
        </w:tc>
        <w:tc>
          <w:tcPr>
            <w:tcW w:w="985" w:type="dxa"/>
          </w:tcPr>
          <w:p w14:paraId="60A35048" w14:textId="7271B220" w:rsidR="003F6F2C" w:rsidRDefault="003F6F2C" w:rsidP="003F6F2C">
            <w:pPr>
              <w:pStyle w:val="TAC"/>
              <w:rPr>
                <w:lang w:val="en-US"/>
              </w:rPr>
            </w:pPr>
            <w:r>
              <w:rPr>
                <w:rFonts w:hint="eastAsia"/>
                <w:lang w:val="en-US"/>
              </w:rPr>
              <w:t>40.550</w:t>
            </w:r>
          </w:p>
        </w:tc>
      </w:tr>
      <w:tr w:rsidR="007222DC" w14:paraId="5A4667E1" w14:textId="77777777" w:rsidTr="007159D8">
        <w:trPr>
          <w:trHeight w:val="70"/>
          <w:jc w:val="center"/>
        </w:trPr>
        <w:tc>
          <w:tcPr>
            <w:tcW w:w="7738" w:type="dxa"/>
            <w:gridSpan w:val="5"/>
          </w:tcPr>
          <w:p w14:paraId="3810FA70" w14:textId="77777777" w:rsidR="003F6F2C" w:rsidRPr="00A85085" w:rsidRDefault="003F6F2C" w:rsidP="003F6F2C">
            <w:pPr>
              <w:pStyle w:val="TAN"/>
            </w:pPr>
            <w:r w:rsidRPr="00A85085">
              <w:t>NOTE 1:</w:t>
            </w:r>
            <w:r w:rsidRPr="00A85085">
              <w:tab/>
              <w:t>Additional parameters are specified in Table A.3.1-1 and Table A.3.3.1-1.</w:t>
            </w:r>
          </w:p>
          <w:p w14:paraId="7E64793E" w14:textId="77777777" w:rsidR="003F6F2C" w:rsidRPr="00A85085" w:rsidRDefault="003F6F2C" w:rsidP="003F6F2C">
            <w:pPr>
              <w:pStyle w:val="TAN"/>
            </w:pPr>
            <w:r w:rsidRPr="00A85085">
              <w:t>NOTE 2:</w:t>
            </w:r>
            <w:r w:rsidRPr="00A85085">
              <w:tab/>
              <w:t>If more than one Code Block is present, an additional CRC sequence of L = 24 Bits is attached to each Code Block (otherwise L = 0 Bit).</w:t>
            </w:r>
          </w:p>
          <w:p w14:paraId="6F8C4891" w14:textId="77777777" w:rsidR="003F6F2C" w:rsidRPr="00A85085" w:rsidRDefault="003F6F2C" w:rsidP="003F6F2C">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73C8C50E" w14:textId="77777777" w:rsidR="003F6F2C" w:rsidRPr="00A85085" w:rsidRDefault="003F6F2C" w:rsidP="003F6F2C">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783C96F4" w14:textId="0ECB759B" w:rsidR="003F6F2C" w:rsidRPr="00A85085" w:rsidRDefault="003F6F2C" w:rsidP="003F6F2C">
            <w:pPr>
              <w:pStyle w:val="TAN"/>
              <w:rPr>
                <w:rFonts w:eastAsia="Malgun Gothic"/>
              </w:rPr>
            </w:pPr>
            <w:r w:rsidRPr="00A85085">
              <w:rPr>
                <w:rFonts w:eastAsia="Malgun Gothic"/>
              </w:rPr>
              <w:t>NOTE 5:</w:t>
            </w:r>
            <w:r w:rsidRPr="00A85085">
              <w:rPr>
                <w:rFonts w:eastAsia="Malgun Gothic"/>
              </w:rPr>
              <w:tab/>
              <w:t>When this DL RMC used together with the UL RMC for the transmitter requirements requiring at least one sub frame (1ms) for the measurement period, Slot i, if mod(i, 8) = {3,4,5,6,7} for i from {0,…,79}.</w:t>
            </w:r>
          </w:p>
          <w:p w14:paraId="47780BFF" w14:textId="2E6B7814" w:rsidR="003F6F2C" w:rsidRPr="00A85085" w:rsidRDefault="003F6F2C" w:rsidP="003F6F2C">
            <w:pPr>
              <w:pStyle w:val="TAN"/>
              <w:rPr>
                <w:rFonts w:eastAsia="Malgun Gothic"/>
              </w:rPr>
            </w:pPr>
            <w:r w:rsidRPr="00A85085">
              <w:rPr>
                <w:rFonts w:eastAsia="Malgun Gothic"/>
              </w:rPr>
              <w:t>NOTE 6:</w:t>
            </w:r>
            <w:r w:rsidRPr="00A85085">
              <w:rPr>
                <w:rFonts w:eastAsia="Malgun Gothic"/>
              </w:rPr>
              <w:tab/>
              <w:t>When this DL RMC used together with the UL RMC for the transmitter requirements requiring at least one sub frame (1ms) for the measurement period, Slot i, if mod(i, 8) = {0,1,2} for i from {0,…,79}.</w:t>
            </w:r>
          </w:p>
          <w:p w14:paraId="63710B21" w14:textId="77777777" w:rsidR="003F6F2C" w:rsidRPr="00A85085" w:rsidRDefault="003F6F2C" w:rsidP="003F6F2C">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0DCF06D9" w14:textId="02C4D47F" w:rsidR="007222DC" w:rsidRDefault="003F6F2C" w:rsidP="003F6F2C">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1D619A01" w14:textId="77777777" w:rsidR="007222DC" w:rsidRDefault="007222DC" w:rsidP="00635740"/>
    <w:p w14:paraId="370E9F32" w14:textId="6BEA56A7" w:rsidR="00D76FEF" w:rsidRDefault="00D76FEF" w:rsidP="00D76FEF">
      <w:pPr>
        <w:pStyle w:val="TH"/>
      </w:pPr>
      <w:r>
        <w:lastRenderedPageBreak/>
        <w:t>Table A.3.2.1.</w:t>
      </w:r>
      <w:r>
        <w:rPr>
          <w:rFonts w:hint="eastAsia"/>
          <w:lang w:val="en-US"/>
        </w:rPr>
        <w:t>2</w:t>
      </w:r>
      <w:r>
        <w:t>-2: PDSCH Reference Chann</w:t>
      </w:r>
      <w:r w:rsidRPr="00A85085">
        <w:t xml:space="preserve">el for FDD </w:t>
      </w:r>
      <w:r w:rsidR="004A5BA2" w:rsidRPr="00A85085">
        <w:t>(16QAM)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76493" w14:paraId="0582420A" w14:textId="77777777" w:rsidTr="007159D8">
        <w:trPr>
          <w:jc w:val="center"/>
        </w:trPr>
        <w:tc>
          <w:tcPr>
            <w:tcW w:w="3690" w:type="dxa"/>
          </w:tcPr>
          <w:p w14:paraId="211A7764" w14:textId="77777777" w:rsidR="00376493" w:rsidRDefault="00376493" w:rsidP="007159D8">
            <w:pPr>
              <w:pStyle w:val="TAH"/>
            </w:pPr>
            <w:r>
              <w:t>Parameter</w:t>
            </w:r>
          </w:p>
        </w:tc>
        <w:tc>
          <w:tcPr>
            <w:tcW w:w="1093" w:type="dxa"/>
          </w:tcPr>
          <w:p w14:paraId="0F630123" w14:textId="77777777" w:rsidR="00376493" w:rsidRDefault="00376493" w:rsidP="007159D8">
            <w:pPr>
              <w:pStyle w:val="TAH"/>
            </w:pPr>
            <w:r>
              <w:t>Unit</w:t>
            </w:r>
          </w:p>
        </w:tc>
        <w:tc>
          <w:tcPr>
            <w:tcW w:w="2955" w:type="dxa"/>
            <w:gridSpan w:val="3"/>
          </w:tcPr>
          <w:p w14:paraId="642F4BF7" w14:textId="77777777" w:rsidR="00376493" w:rsidRDefault="00376493" w:rsidP="007159D8">
            <w:pPr>
              <w:pStyle w:val="TAH"/>
            </w:pPr>
            <w:r>
              <w:t>Value</w:t>
            </w:r>
          </w:p>
        </w:tc>
      </w:tr>
      <w:tr w:rsidR="00376493" w14:paraId="046C1003" w14:textId="77777777" w:rsidTr="007159D8">
        <w:trPr>
          <w:jc w:val="center"/>
        </w:trPr>
        <w:tc>
          <w:tcPr>
            <w:tcW w:w="3690" w:type="dxa"/>
          </w:tcPr>
          <w:p w14:paraId="712C1E0C" w14:textId="77777777" w:rsidR="00376493" w:rsidRDefault="00376493" w:rsidP="007159D8">
            <w:pPr>
              <w:pStyle w:val="TAC"/>
            </w:pPr>
            <w:r>
              <w:t>Channel bandwidth</w:t>
            </w:r>
          </w:p>
        </w:tc>
        <w:tc>
          <w:tcPr>
            <w:tcW w:w="1093" w:type="dxa"/>
          </w:tcPr>
          <w:p w14:paraId="448996D7" w14:textId="77777777" w:rsidR="00376493" w:rsidRDefault="00376493" w:rsidP="007159D8">
            <w:pPr>
              <w:pStyle w:val="TAC"/>
            </w:pPr>
            <w:r>
              <w:t>MHz</w:t>
            </w:r>
          </w:p>
        </w:tc>
        <w:tc>
          <w:tcPr>
            <w:tcW w:w="985" w:type="dxa"/>
          </w:tcPr>
          <w:p w14:paraId="6D6C7FE8" w14:textId="77777777" w:rsidR="00376493" w:rsidRDefault="00376493" w:rsidP="007159D8">
            <w:pPr>
              <w:pStyle w:val="TAC"/>
            </w:pPr>
            <w:r>
              <w:t>50</w:t>
            </w:r>
          </w:p>
        </w:tc>
        <w:tc>
          <w:tcPr>
            <w:tcW w:w="985" w:type="dxa"/>
          </w:tcPr>
          <w:p w14:paraId="7673E442" w14:textId="77777777" w:rsidR="00376493" w:rsidRDefault="00376493" w:rsidP="007159D8">
            <w:pPr>
              <w:pStyle w:val="TAC"/>
            </w:pPr>
            <w:r>
              <w:t>100</w:t>
            </w:r>
          </w:p>
        </w:tc>
        <w:tc>
          <w:tcPr>
            <w:tcW w:w="985" w:type="dxa"/>
          </w:tcPr>
          <w:p w14:paraId="5708B747" w14:textId="77777777" w:rsidR="00376493" w:rsidRDefault="00376493" w:rsidP="007159D8">
            <w:pPr>
              <w:pStyle w:val="TAC"/>
            </w:pPr>
            <w:r>
              <w:t>200</w:t>
            </w:r>
          </w:p>
        </w:tc>
      </w:tr>
      <w:tr w:rsidR="00376493" w14:paraId="19D62042" w14:textId="77777777" w:rsidTr="007159D8">
        <w:trPr>
          <w:jc w:val="center"/>
        </w:trPr>
        <w:tc>
          <w:tcPr>
            <w:tcW w:w="3690" w:type="dxa"/>
          </w:tcPr>
          <w:p w14:paraId="40AF082D" w14:textId="77777777" w:rsidR="00376493" w:rsidRDefault="00376493" w:rsidP="007159D8">
            <w:pPr>
              <w:pStyle w:val="TAC"/>
            </w:pPr>
            <w:r>
              <w:t xml:space="preserve">Subcarrier spacing configuration </w:t>
            </w:r>
            <w:r>
              <w:object w:dxaOrig="160" w:dyaOrig="290" w14:anchorId="4FC3AEEC">
                <v:shape id="_x0000_i1032" type="#_x0000_t75" style="width:8pt;height:14pt" o:ole="">
                  <v:imagedata r:id="rId40" o:title=""/>
                </v:shape>
                <o:OLEObject Type="Embed" ProgID="Equation.3" ShapeID="_x0000_i1032" DrawAspect="Content" ObjectID="_1804704068" r:id="rId42"/>
              </w:object>
            </w:r>
          </w:p>
        </w:tc>
        <w:tc>
          <w:tcPr>
            <w:tcW w:w="1093" w:type="dxa"/>
          </w:tcPr>
          <w:p w14:paraId="15D96BF5" w14:textId="77777777" w:rsidR="00376493" w:rsidRDefault="00376493" w:rsidP="007159D8">
            <w:pPr>
              <w:pStyle w:val="TAC"/>
            </w:pPr>
          </w:p>
        </w:tc>
        <w:tc>
          <w:tcPr>
            <w:tcW w:w="985" w:type="dxa"/>
          </w:tcPr>
          <w:p w14:paraId="510F6607" w14:textId="77777777" w:rsidR="00376493" w:rsidRDefault="00376493" w:rsidP="007159D8">
            <w:pPr>
              <w:pStyle w:val="TAC"/>
            </w:pPr>
            <w:r>
              <w:t>2</w:t>
            </w:r>
          </w:p>
        </w:tc>
        <w:tc>
          <w:tcPr>
            <w:tcW w:w="985" w:type="dxa"/>
          </w:tcPr>
          <w:p w14:paraId="56C9F415" w14:textId="77777777" w:rsidR="00376493" w:rsidRDefault="00376493" w:rsidP="007159D8">
            <w:pPr>
              <w:pStyle w:val="TAC"/>
            </w:pPr>
            <w:r>
              <w:t>2</w:t>
            </w:r>
          </w:p>
        </w:tc>
        <w:tc>
          <w:tcPr>
            <w:tcW w:w="985" w:type="dxa"/>
          </w:tcPr>
          <w:p w14:paraId="1CA5A5CB" w14:textId="77777777" w:rsidR="00376493" w:rsidRDefault="00376493" w:rsidP="007159D8">
            <w:pPr>
              <w:pStyle w:val="TAC"/>
            </w:pPr>
            <w:r>
              <w:t>2</w:t>
            </w:r>
          </w:p>
        </w:tc>
      </w:tr>
      <w:tr w:rsidR="00376493" w14:paraId="5BDE8EDD" w14:textId="77777777" w:rsidTr="007159D8">
        <w:trPr>
          <w:jc w:val="center"/>
        </w:trPr>
        <w:tc>
          <w:tcPr>
            <w:tcW w:w="3690" w:type="dxa"/>
          </w:tcPr>
          <w:p w14:paraId="46A050B4" w14:textId="77777777" w:rsidR="00376493" w:rsidRDefault="00376493" w:rsidP="007159D8">
            <w:pPr>
              <w:pStyle w:val="TAC"/>
            </w:pPr>
            <w:r>
              <w:t>Allocated resource blocks</w:t>
            </w:r>
          </w:p>
        </w:tc>
        <w:tc>
          <w:tcPr>
            <w:tcW w:w="1093" w:type="dxa"/>
          </w:tcPr>
          <w:p w14:paraId="0F44E33C" w14:textId="77777777" w:rsidR="00376493" w:rsidRDefault="00376493" w:rsidP="007159D8">
            <w:pPr>
              <w:pStyle w:val="TAC"/>
            </w:pPr>
          </w:p>
        </w:tc>
        <w:tc>
          <w:tcPr>
            <w:tcW w:w="985" w:type="dxa"/>
          </w:tcPr>
          <w:p w14:paraId="60CE201B" w14:textId="77777777" w:rsidR="00376493" w:rsidRDefault="00376493" w:rsidP="007159D8">
            <w:pPr>
              <w:pStyle w:val="TAC"/>
            </w:pPr>
            <w:r>
              <w:t>66</w:t>
            </w:r>
          </w:p>
        </w:tc>
        <w:tc>
          <w:tcPr>
            <w:tcW w:w="985" w:type="dxa"/>
          </w:tcPr>
          <w:p w14:paraId="5EB28532" w14:textId="77777777" w:rsidR="00376493" w:rsidRDefault="00376493" w:rsidP="007159D8">
            <w:pPr>
              <w:pStyle w:val="TAC"/>
            </w:pPr>
            <w:r>
              <w:t>132</w:t>
            </w:r>
          </w:p>
        </w:tc>
        <w:tc>
          <w:tcPr>
            <w:tcW w:w="985" w:type="dxa"/>
          </w:tcPr>
          <w:p w14:paraId="01ACC3C2" w14:textId="77777777" w:rsidR="00376493" w:rsidRDefault="00376493" w:rsidP="007159D8">
            <w:pPr>
              <w:pStyle w:val="TAC"/>
            </w:pPr>
            <w:r>
              <w:t>264</w:t>
            </w:r>
          </w:p>
        </w:tc>
      </w:tr>
      <w:tr w:rsidR="00376493" w14:paraId="0E858510" w14:textId="77777777" w:rsidTr="007159D8">
        <w:trPr>
          <w:jc w:val="center"/>
        </w:trPr>
        <w:tc>
          <w:tcPr>
            <w:tcW w:w="3690" w:type="dxa"/>
          </w:tcPr>
          <w:p w14:paraId="041BA6A2" w14:textId="77777777" w:rsidR="00376493" w:rsidRDefault="00376493" w:rsidP="007159D8">
            <w:pPr>
              <w:pStyle w:val="TAC"/>
            </w:pPr>
            <w:r>
              <w:t>Subcarriers per resource block</w:t>
            </w:r>
          </w:p>
        </w:tc>
        <w:tc>
          <w:tcPr>
            <w:tcW w:w="1093" w:type="dxa"/>
          </w:tcPr>
          <w:p w14:paraId="33D44003" w14:textId="77777777" w:rsidR="00376493" w:rsidRDefault="00376493" w:rsidP="007159D8">
            <w:pPr>
              <w:pStyle w:val="TAC"/>
            </w:pPr>
          </w:p>
        </w:tc>
        <w:tc>
          <w:tcPr>
            <w:tcW w:w="985" w:type="dxa"/>
          </w:tcPr>
          <w:p w14:paraId="70A87E8A" w14:textId="77777777" w:rsidR="00376493" w:rsidRDefault="00376493" w:rsidP="007159D8">
            <w:pPr>
              <w:pStyle w:val="TAC"/>
            </w:pPr>
            <w:r>
              <w:t>12</w:t>
            </w:r>
          </w:p>
        </w:tc>
        <w:tc>
          <w:tcPr>
            <w:tcW w:w="985" w:type="dxa"/>
          </w:tcPr>
          <w:p w14:paraId="0B0B70F8" w14:textId="77777777" w:rsidR="00376493" w:rsidRDefault="00376493" w:rsidP="007159D8">
            <w:pPr>
              <w:pStyle w:val="TAC"/>
            </w:pPr>
            <w:r>
              <w:t>12</w:t>
            </w:r>
          </w:p>
        </w:tc>
        <w:tc>
          <w:tcPr>
            <w:tcW w:w="985" w:type="dxa"/>
          </w:tcPr>
          <w:p w14:paraId="50F97EE2" w14:textId="77777777" w:rsidR="00376493" w:rsidRDefault="00376493" w:rsidP="007159D8">
            <w:pPr>
              <w:pStyle w:val="TAC"/>
            </w:pPr>
            <w:r>
              <w:t>12</w:t>
            </w:r>
          </w:p>
        </w:tc>
      </w:tr>
      <w:tr w:rsidR="00376493" w14:paraId="34187388" w14:textId="77777777" w:rsidTr="007159D8">
        <w:trPr>
          <w:jc w:val="center"/>
        </w:trPr>
        <w:tc>
          <w:tcPr>
            <w:tcW w:w="3690" w:type="dxa"/>
          </w:tcPr>
          <w:p w14:paraId="334E6BF0" w14:textId="77777777" w:rsidR="00376493" w:rsidRDefault="00376493" w:rsidP="007159D8">
            <w:pPr>
              <w:pStyle w:val="TAC"/>
            </w:pPr>
            <w:r>
              <w:t>Allocated slots per Frame (NOTE 6)</w:t>
            </w:r>
          </w:p>
        </w:tc>
        <w:tc>
          <w:tcPr>
            <w:tcW w:w="1093" w:type="dxa"/>
          </w:tcPr>
          <w:p w14:paraId="628FA7B5" w14:textId="77777777" w:rsidR="00376493" w:rsidRDefault="00376493" w:rsidP="007159D8">
            <w:pPr>
              <w:pStyle w:val="TAC"/>
            </w:pPr>
          </w:p>
        </w:tc>
        <w:tc>
          <w:tcPr>
            <w:tcW w:w="985" w:type="dxa"/>
          </w:tcPr>
          <w:p w14:paraId="3C21BC92" w14:textId="017546BF" w:rsidR="00376493" w:rsidRDefault="00376493" w:rsidP="007159D8">
            <w:pPr>
              <w:pStyle w:val="TAC"/>
            </w:pPr>
            <w:r>
              <w:t>23/24</w:t>
            </w:r>
          </w:p>
        </w:tc>
        <w:tc>
          <w:tcPr>
            <w:tcW w:w="985" w:type="dxa"/>
          </w:tcPr>
          <w:p w14:paraId="754C0381" w14:textId="1199F361" w:rsidR="00376493" w:rsidRDefault="00376493" w:rsidP="007159D8">
            <w:pPr>
              <w:pStyle w:val="TAC"/>
            </w:pPr>
            <w:r>
              <w:t>23/24</w:t>
            </w:r>
          </w:p>
        </w:tc>
        <w:tc>
          <w:tcPr>
            <w:tcW w:w="985" w:type="dxa"/>
          </w:tcPr>
          <w:p w14:paraId="002F5D3C" w14:textId="496220E0" w:rsidR="00376493" w:rsidRDefault="00376493" w:rsidP="007159D8">
            <w:pPr>
              <w:pStyle w:val="TAC"/>
            </w:pPr>
            <w:r>
              <w:t>23/24</w:t>
            </w:r>
          </w:p>
        </w:tc>
      </w:tr>
      <w:tr w:rsidR="00376493" w14:paraId="2743D208" w14:textId="77777777" w:rsidTr="007159D8">
        <w:trPr>
          <w:jc w:val="center"/>
        </w:trPr>
        <w:tc>
          <w:tcPr>
            <w:tcW w:w="3690" w:type="dxa"/>
          </w:tcPr>
          <w:p w14:paraId="2914ECBE" w14:textId="77777777" w:rsidR="00376493" w:rsidRDefault="00376493" w:rsidP="007159D8">
            <w:pPr>
              <w:pStyle w:val="TAC"/>
            </w:pPr>
            <w:r>
              <w:t>MCS index</w:t>
            </w:r>
          </w:p>
        </w:tc>
        <w:tc>
          <w:tcPr>
            <w:tcW w:w="1093" w:type="dxa"/>
          </w:tcPr>
          <w:p w14:paraId="22CB1010" w14:textId="77777777" w:rsidR="00376493" w:rsidRDefault="00376493" w:rsidP="007159D8">
            <w:pPr>
              <w:pStyle w:val="TAC"/>
            </w:pPr>
          </w:p>
        </w:tc>
        <w:tc>
          <w:tcPr>
            <w:tcW w:w="985" w:type="dxa"/>
          </w:tcPr>
          <w:p w14:paraId="633403E3" w14:textId="77777777" w:rsidR="00376493" w:rsidRDefault="00376493" w:rsidP="007159D8">
            <w:pPr>
              <w:pStyle w:val="TAC"/>
            </w:pPr>
            <w:r>
              <w:rPr>
                <w:rFonts w:hint="eastAsia"/>
                <w:lang w:val="en-US"/>
              </w:rPr>
              <w:t>13</w:t>
            </w:r>
          </w:p>
        </w:tc>
        <w:tc>
          <w:tcPr>
            <w:tcW w:w="985" w:type="dxa"/>
          </w:tcPr>
          <w:p w14:paraId="5D85FFA4" w14:textId="77777777" w:rsidR="00376493" w:rsidRDefault="00376493" w:rsidP="007159D8">
            <w:pPr>
              <w:pStyle w:val="TAC"/>
            </w:pPr>
            <w:r>
              <w:rPr>
                <w:rFonts w:hint="eastAsia"/>
                <w:lang w:val="en-US"/>
              </w:rPr>
              <w:t>13</w:t>
            </w:r>
          </w:p>
        </w:tc>
        <w:tc>
          <w:tcPr>
            <w:tcW w:w="985" w:type="dxa"/>
          </w:tcPr>
          <w:p w14:paraId="78AD3128" w14:textId="77777777" w:rsidR="00376493" w:rsidRDefault="00376493" w:rsidP="007159D8">
            <w:pPr>
              <w:pStyle w:val="TAC"/>
            </w:pPr>
            <w:r>
              <w:rPr>
                <w:rFonts w:hint="eastAsia"/>
                <w:lang w:val="en-US"/>
              </w:rPr>
              <w:t>13</w:t>
            </w:r>
          </w:p>
        </w:tc>
      </w:tr>
      <w:tr w:rsidR="00376493" w14:paraId="71749DE3" w14:textId="77777777" w:rsidTr="007159D8">
        <w:trPr>
          <w:jc w:val="center"/>
        </w:trPr>
        <w:tc>
          <w:tcPr>
            <w:tcW w:w="3690" w:type="dxa"/>
          </w:tcPr>
          <w:p w14:paraId="6FDD322D" w14:textId="77777777" w:rsidR="00376493" w:rsidRDefault="00376493" w:rsidP="007159D8">
            <w:pPr>
              <w:pStyle w:val="TAC"/>
            </w:pPr>
            <w:r>
              <w:t>Modulation</w:t>
            </w:r>
          </w:p>
        </w:tc>
        <w:tc>
          <w:tcPr>
            <w:tcW w:w="1093" w:type="dxa"/>
          </w:tcPr>
          <w:p w14:paraId="13DAEE2C" w14:textId="77777777" w:rsidR="00376493" w:rsidRDefault="00376493" w:rsidP="007159D8">
            <w:pPr>
              <w:pStyle w:val="TAC"/>
            </w:pPr>
          </w:p>
        </w:tc>
        <w:tc>
          <w:tcPr>
            <w:tcW w:w="985" w:type="dxa"/>
          </w:tcPr>
          <w:p w14:paraId="50EFD158" w14:textId="77777777" w:rsidR="00376493" w:rsidRPr="00EF4A45" w:rsidRDefault="00376493" w:rsidP="007159D8">
            <w:pPr>
              <w:pStyle w:val="TAC"/>
              <w:rPr>
                <w:highlight w:val="yellow"/>
              </w:rPr>
            </w:pPr>
            <w:r>
              <w:rPr>
                <w:rFonts w:hint="eastAsia"/>
                <w:lang w:val="en-US"/>
              </w:rPr>
              <w:t>16QAM</w:t>
            </w:r>
          </w:p>
        </w:tc>
        <w:tc>
          <w:tcPr>
            <w:tcW w:w="985" w:type="dxa"/>
          </w:tcPr>
          <w:p w14:paraId="1B3F0220" w14:textId="77777777" w:rsidR="00376493" w:rsidRPr="00EF4A45" w:rsidRDefault="00376493" w:rsidP="007159D8">
            <w:pPr>
              <w:pStyle w:val="TAC"/>
              <w:rPr>
                <w:highlight w:val="yellow"/>
              </w:rPr>
            </w:pPr>
            <w:r>
              <w:rPr>
                <w:rFonts w:hint="eastAsia"/>
                <w:lang w:val="en-US"/>
              </w:rPr>
              <w:t>16QAM</w:t>
            </w:r>
          </w:p>
        </w:tc>
        <w:tc>
          <w:tcPr>
            <w:tcW w:w="985" w:type="dxa"/>
          </w:tcPr>
          <w:p w14:paraId="5B414157" w14:textId="77777777" w:rsidR="00376493" w:rsidRPr="00EF4A45" w:rsidRDefault="00376493" w:rsidP="007159D8">
            <w:pPr>
              <w:pStyle w:val="TAC"/>
              <w:rPr>
                <w:highlight w:val="yellow"/>
              </w:rPr>
            </w:pPr>
            <w:r>
              <w:rPr>
                <w:rFonts w:hint="eastAsia"/>
                <w:lang w:val="en-US"/>
              </w:rPr>
              <w:t>16QAM</w:t>
            </w:r>
          </w:p>
        </w:tc>
      </w:tr>
      <w:tr w:rsidR="00376493" w14:paraId="75460772" w14:textId="77777777" w:rsidTr="007159D8">
        <w:trPr>
          <w:jc w:val="center"/>
        </w:trPr>
        <w:tc>
          <w:tcPr>
            <w:tcW w:w="3690" w:type="dxa"/>
          </w:tcPr>
          <w:p w14:paraId="21DA1443" w14:textId="77777777" w:rsidR="00376493" w:rsidRDefault="00376493" w:rsidP="007159D8">
            <w:pPr>
              <w:pStyle w:val="TAC"/>
            </w:pPr>
            <w:r>
              <w:t>Target Coding Rate</w:t>
            </w:r>
          </w:p>
        </w:tc>
        <w:tc>
          <w:tcPr>
            <w:tcW w:w="1093" w:type="dxa"/>
          </w:tcPr>
          <w:p w14:paraId="46481F7D" w14:textId="77777777" w:rsidR="00376493" w:rsidRDefault="00376493" w:rsidP="007159D8">
            <w:pPr>
              <w:pStyle w:val="TAC"/>
            </w:pPr>
          </w:p>
        </w:tc>
        <w:tc>
          <w:tcPr>
            <w:tcW w:w="985" w:type="dxa"/>
          </w:tcPr>
          <w:p w14:paraId="57ECCD62" w14:textId="77777777" w:rsidR="00376493" w:rsidRDefault="00376493" w:rsidP="007159D8">
            <w:pPr>
              <w:pStyle w:val="TAC"/>
            </w:pPr>
            <w:r>
              <w:rPr>
                <w:rFonts w:hint="eastAsia"/>
                <w:lang w:val="en-US"/>
              </w:rPr>
              <w:t>0.48</w:t>
            </w:r>
          </w:p>
        </w:tc>
        <w:tc>
          <w:tcPr>
            <w:tcW w:w="985" w:type="dxa"/>
          </w:tcPr>
          <w:p w14:paraId="329013AD" w14:textId="77777777" w:rsidR="00376493" w:rsidRDefault="00376493" w:rsidP="007159D8">
            <w:pPr>
              <w:pStyle w:val="TAC"/>
            </w:pPr>
            <w:r>
              <w:rPr>
                <w:rFonts w:hint="eastAsia"/>
                <w:lang w:val="en-US"/>
              </w:rPr>
              <w:t>0.48</w:t>
            </w:r>
          </w:p>
        </w:tc>
        <w:tc>
          <w:tcPr>
            <w:tcW w:w="985" w:type="dxa"/>
          </w:tcPr>
          <w:p w14:paraId="5C4F9CFA" w14:textId="77777777" w:rsidR="00376493" w:rsidRDefault="00376493" w:rsidP="007159D8">
            <w:pPr>
              <w:pStyle w:val="TAC"/>
            </w:pPr>
            <w:r>
              <w:rPr>
                <w:rFonts w:hint="eastAsia"/>
                <w:lang w:val="en-US"/>
              </w:rPr>
              <w:t>0.48</w:t>
            </w:r>
          </w:p>
        </w:tc>
      </w:tr>
      <w:tr w:rsidR="00376493" w14:paraId="12399D84" w14:textId="77777777" w:rsidTr="007159D8">
        <w:trPr>
          <w:jc w:val="center"/>
        </w:trPr>
        <w:tc>
          <w:tcPr>
            <w:tcW w:w="3690" w:type="dxa"/>
          </w:tcPr>
          <w:p w14:paraId="1A989E72" w14:textId="77777777" w:rsidR="00376493" w:rsidRDefault="00376493" w:rsidP="007159D8">
            <w:pPr>
              <w:pStyle w:val="TAC"/>
            </w:pPr>
            <w:r>
              <w:t>Maximum number of HARQ transmissions</w:t>
            </w:r>
          </w:p>
        </w:tc>
        <w:tc>
          <w:tcPr>
            <w:tcW w:w="1093" w:type="dxa"/>
          </w:tcPr>
          <w:p w14:paraId="6C0342F8" w14:textId="77777777" w:rsidR="00376493" w:rsidRDefault="00376493" w:rsidP="007159D8">
            <w:pPr>
              <w:pStyle w:val="TAC"/>
            </w:pPr>
          </w:p>
        </w:tc>
        <w:tc>
          <w:tcPr>
            <w:tcW w:w="985" w:type="dxa"/>
          </w:tcPr>
          <w:p w14:paraId="542D0FD7" w14:textId="77777777" w:rsidR="00376493" w:rsidRDefault="00376493" w:rsidP="007159D8">
            <w:pPr>
              <w:pStyle w:val="TAC"/>
            </w:pPr>
            <w:r>
              <w:rPr>
                <w:rFonts w:hint="eastAsia"/>
                <w:lang w:val="en-US"/>
              </w:rPr>
              <w:t>1</w:t>
            </w:r>
          </w:p>
        </w:tc>
        <w:tc>
          <w:tcPr>
            <w:tcW w:w="985" w:type="dxa"/>
          </w:tcPr>
          <w:p w14:paraId="5FC58CBC" w14:textId="77777777" w:rsidR="00376493" w:rsidRDefault="00376493" w:rsidP="007159D8">
            <w:pPr>
              <w:pStyle w:val="TAC"/>
            </w:pPr>
            <w:r>
              <w:rPr>
                <w:rFonts w:hint="eastAsia"/>
                <w:lang w:val="en-US"/>
              </w:rPr>
              <w:t>1</w:t>
            </w:r>
          </w:p>
        </w:tc>
        <w:tc>
          <w:tcPr>
            <w:tcW w:w="985" w:type="dxa"/>
          </w:tcPr>
          <w:p w14:paraId="38B4FC23" w14:textId="77777777" w:rsidR="00376493" w:rsidRDefault="00376493" w:rsidP="007159D8">
            <w:pPr>
              <w:pStyle w:val="TAC"/>
            </w:pPr>
            <w:r>
              <w:rPr>
                <w:rFonts w:hint="eastAsia"/>
                <w:lang w:val="en-US"/>
              </w:rPr>
              <w:t>1</w:t>
            </w:r>
          </w:p>
        </w:tc>
      </w:tr>
      <w:tr w:rsidR="00376493" w14:paraId="3D4EEB98" w14:textId="77777777" w:rsidTr="007159D8">
        <w:trPr>
          <w:jc w:val="center"/>
        </w:trPr>
        <w:tc>
          <w:tcPr>
            <w:tcW w:w="3690" w:type="dxa"/>
          </w:tcPr>
          <w:p w14:paraId="475C796A" w14:textId="77777777" w:rsidR="00376493" w:rsidRDefault="00376493" w:rsidP="007159D8">
            <w:pPr>
              <w:pStyle w:val="TAC"/>
            </w:pPr>
            <w:r>
              <w:t>Information Bit Payload per Slot</w:t>
            </w:r>
          </w:p>
        </w:tc>
        <w:tc>
          <w:tcPr>
            <w:tcW w:w="1093" w:type="dxa"/>
          </w:tcPr>
          <w:p w14:paraId="41AAB4A5" w14:textId="77777777" w:rsidR="00376493" w:rsidRDefault="00376493" w:rsidP="007159D8">
            <w:pPr>
              <w:pStyle w:val="TAC"/>
            </w:pPr>
          </w:p>
        </w:tc>
        <w:tc>
          <w:tcPr>
            <w:tcW w:w="985" w:type="dxa"/>
          </w:tcPr>
          <w:p w14:paraId="4CE0EF50" w14:textId="77777777" w:rsidR="00376493" w:rsidRDefault="00376493" w:rsidP="007159D8">
            <w:pPr>
              <w:pStyle w:val="TAC"/>
            </w:pPr>
          </w:p>
        </w:tc>
        <w:tc>
          <w:tcPr>
            <w:tcW w:w="985" w:type="dxa"/>
          </w:tcPr>
          <w:p w14:paraId="6C49B3F1" w14:textId="77777777" w:rsidR="00376493" w:rsidRDefault="00376493" w:rsidP="007159D8">
            <w:pPr>
              <w:pStyle w:val="TAC"/>
            </w:pPr>
          </w:p>
        </w:tc>
        <w:tc>
          <w:tcPr>
            <w:tcW w:w="985" w:type="dxa"/>
          </w:tcPr>
          <w:p w14:paraId="62890342" w14:textId="77777777" w:rsidR="00376493" w:rsidRDefault="00376493" w:rsidP="007159D8">
            <w:pPr>
              <w:pStyle w:val="TAC"/>
            </w:pPr>
          </w:p>
        </w:tc>
      </w:tr>
      <w:tr w:rsidR="00376493" w14:paraId="7AA8CF9B" w14:textId="77777777" w:rsidTr="007159D8">
        <w:trPr>
          <w:jc w:val="center"/>
        </w:trPr>
        <w:tc>
          <w:tcPr>
            <w:tcW w:w="3690" w:type="dxa"/>
          </w:tcPr>
          <w:p w14:paraId="17B10049" w14:textId="77777777" w:rsidR="00376493" w:rsidRDefault="00376493" w:rsidP="007159D8">
            <w:pPr>
              <w:pStyle w:val="TAC"/>
            </w:pPr>
            <w:r>
              <w:rPr>
                <w:rFonts w:eastAsia="Malgun Gothic"/>
              </w:rPr>
              <w:t>For Slots 0 and Slot i, if mod(i, 5) = {3,4} for i from {0,…,79}</w:t>
            </w:r>
          </w:p>
        </w:tc>
        <w:tc>
          <w:tcPr>
            <w:tcW w:w="1093" w:type="dxa"/>
          </w:tcPr>
          <w:p w14:paraId="7C64B0BB" w14:textId="77777777" w:rsidR="00376493" w:rsidRDefault="00376493" w:rsidP="007159D8">
            <w:pPr>
              <w:pStyle w:val="TAC"/>
            </w:pPr>
            <w:r>
              <w:t>Bits</w:t>
            </w:r>
          </w:p>
        </w:tc>
        <w:tc>
          <w:tcPr>
            <w:tcW w:w="985" w:type="dxa"/>
          </w:tcPr>
          <w:p w14:paraId="3DDCE953" w14:textId="77777777" w:rsidR="00376493" w:rsidRDefault="00376493" w:rsidP="007159D8">
            <w:pPr>
              <w:pStyle w:val="TAC"/>
            </w:pPr>
            <w:r>
              <w:rPr>
                <w:rFonts w:hint="eastAsia"/>
                <w:lang w:val="en-US"/>
              </w:rPr>
              <w:t>N/A</w:t>
            </w:r>
          </w:p>
        </w:tc>
        <w:tc>
          <w:tcPr>
            <w:tcW w:w="985" w:type="dxa"/>
          </w:tcPr>
          <w:p w14:paraId="5EEFE480" w14:textId="77777777" w:rsidR="00376493" w:rsidRDefault="00376493" w:rsidP="007159D8">
            <w:pPr>
              <w:pStyle w:val="TAC"/>
            </w:pPr>
            <w:r>
              <w:rPr>
                <w:rFonts w:hint="eastAsia"/>
                <w:lang w:val="en-US"/>
              </w:rPr>
              <w:t>N/A</w:t>
            </w:r>
          </w:p>
        </w:tc>
        <w:tc>
          <w:tcPr>
            <w:tcW w:w="985" w:type="dxa"/>
          </w:tcPr>
          <w:p w14:paraId="341DEA0D" w14:textId="77777777" w:rsidR="00376493" w:rsidRDefault="00376493" w:rsidP="007159D8">
            <w:pPr>
              <w:pStyle w:val="TAC"/>
            </w:pPr>
            <w:r>
              <w:rPr>
                <w:rFonts w:hint="eastAsia"/>
                <w:lang w:val="en-US"/>
              </w:rPr>
              <w:t>N/A</w:t>
            </w:r>
          </w:p>
        </w:tc>
      </w:tr>
      <w:tr w:rsidR="00376493" w14:paraId="1A16B679" w14:textId="77777777" w:rsidTr="007159D8">
        <w:trPr>
          <w:jc w:val="center"/>
        </w:trPr>
        <w:tc>
          <w:tcPr>
            <w:tcW w:w="3690" w:type="dxa"/>
          </w:tcPr>
          <w:p w14:paraId="39317A2D" w14:textId="77777777" w:rsidR="00376493" w:rsidRDefault="00376493" w:rsidP="007159D8">
            <w:pPr>
              <w:pStyle w:val="TAC"/>
            </w:pPr>
            <w:r>
              <w:t xml:space="preserve">For Slot i, if mod(i, </w:t>
            </w:r>
            <w:r>
              <w:rPr>
                <w:rFonts w:hint="eastAsia"/>
              </w:rPr>
              <w:t>5</w:t>
            </w:r>
            <w:r>
              <w:t xml:space="preserve">) = {0,1,2} for i from </w:t>
            </w:r>
            <w:r>
              <w:rPr>
                <w:rFonts w:eastAsia="Malgun Gothic"/>
              </w:rPr>
              <w:t>{1,…,79}</w:t>
            </w:r>
          </w:p>
        </w:tc>
        <w:tc>
          <w:tcPr>
            <w:tcW w:w="1093" w:type="dxa"/>
          </w:tcPr>
          <w:p w14:paraId="3A28D668" w14:textId="77777777" w:rsidR="00376493" w:rsidRDefault="00376493" w:rsidP="007159D8">
            <w:pPr>
              <w:pStyle w:val="TAC"/>
            </w:pPr>
            <w:r>
              <w:t>Bits</w:t>
            </w:r>
          </w:p>
        </w:tc>
        <w:tc>
          <w:tcPr>
            <w:tcW w:w="985" w:type="dxa"/>
          </w:tcPr>
          <w:p w14:paraId="4BB62740" w14:textId="77777777" w:rsidR="00376493" w:rsidRDefault="00376493" w:rsidP="007159D8">
            <w:pPr>
              <w:pStyle w:val="TAC"/>
            </w:pPr>
            <w:r>
              <w:rPr>
                <w:rFonts w:hint="eastAsia"/>
                <w:lang w:val="en-US"/>
              </w:rPr>
              <w:t>12808</w:t>
            </w:r>
          </w:p>
        </w:tc>
        <w:tc>
          <w:tcPr>
            <w:tcW w:w="985" w:type="dxa"/>
          </w:tcPr>
          <w:p w14:paraId="260CA96E" w14:textId="77777777" w:rsidR="00376493" w:rsidRDefault="00376493" w:rsidP="007159D8">
            <w:pPr>
              <w:pStyle w:val="TAC"/>
            </w:pPr>
            <w:r>
              <w:rPr>
                <w:rFonts w:hint="eastAsia"/>
                <w:lang w:val="en-US"/>
              </w:rPr>
              <w:t>25608</w:t>
            </w:r>
          </w:p>
        </w:tc>
        <w:tc>
          <w:tcPr>
            <w:tcW w:w="985" w:type="dxa"/>
          </w:tcPr>
          <w:p w14:paraId="4ECC9902" w14:textId="77777777" w:rsidR="00376493" w:rsidRDefault="00376493" w:rsidP="007159D8">
            <w:pPr>
              <w:pStyle w:val="TAC"/>
            </w:pPr>
            <w:r>
              <w:rPr>
                <w:rFonts w:hint="eastAsia"/>
                <w:lang w:val="en-US"/>
              </w:rPr>
              <w:t>51216</w:t>
            </w:r>
          </w:p>
        </w:tc>
      </w:tr>
      <w:tr w:rsidR="00376493" w14:paraId="008F6F1C" w14:textId="77777777" w:rsidTr="007159D8">
        <w:trPr>
          <w:jc w:val="center"/>
        </w:trPr>
        <w:tc>
          <w:tcPr>
            <w:tcW w:w="3690" w:type="dxa"/>
          </w:tcPr>
          <w:p w14:paraId="74630424" w14:textId="77777777" w:rsidR="00376493" w:rsidRDefault="00376493" w:rsidP="007159D8">
            <w:pPr>
              <w:pStyle w:val="TAC"/>
            </w:pPr>
            <w:r>
              <w:t>Transport block CRC</w:t>
            </w:r>
          </w:p>
        </w:tc>
        <w:tc>
          <w:tcPr>
            <w:tcW w:w="1093" w:type="dxa"/>
          </w:tcPr>
          <w:p w14:paraId="15A2BE29" w14:textId="77777777" w:rsidR="00376493" w:rsidRDefault="00376493" w:rsidP="007159D8">
            <w:pPr>
              <w:pStyle w:val="TAC"/>
            </w:pPr>
            <w:r>
              <w:t>Bits</w:t>
            </w:r>
          </w:p>
        </w:tc>
        <w:tc>
          <w:tcPr>
            <w:tcW w:w="985" w:type="dxa"/>
          </w:tcPr>
          <w:p w14:paraId="1F65DFB9" w14:textId="77777777" w:rsidR="00376493" w:rsidRDefault="00376493" w:rsidP="007159D8">
            <w:pPr>
              <w:pStyle w:val="TAC"/>
            </w:pPr>
            <w:r>
              <w:rPr>
                <w:rFonts w:hint="eastAsia"/>
                <w:lang w:val="en-US"/>
              </w:rPr>
              <w:t>24</w:t>
            </w:r>
          </w:p>
        </w:tc>
        <w:tc>
          <w:tcPr>
            <w:tcW w:w="985" w:type="dxa"/>
          </w:tcPr>
          <w:p w14:paraId="224471DC" w14:textId="77777777" w:rsidR="00376493" w:rsidRDefault="00376493" w:rsidP="007159D8">
            <w:pPr>
              <w:pStyle w:val="TAC"/>
            </w:pPr>
            <w:r>
              <w:rPr>
                <w:rFonts w:hint="eastAsia"/>
                <w:lang w:val="en-US"/>
              </w:rPr>
              <w:t>24</w:t>
            </w:r>
          </w:p>
        </w:tc>
        <w:tc>
          <w:tcPr>
            <w:tcW w:w="985" w:type="dxa"/>
          </w:tcPr>
          <w:p w14:paraId="36D0BA7F" w14:textId="77777777" w:rsidR="00376493" w:rsidRDefault="00376493" w:rsidP="007159D8">
            <w:pPr>
              <w:pStyle w:val="TAC"/>
            </w:pPr>
            <w:r>
              <w:rPr>
                <w:rFonts w:hint="eastAsia"/>
                <w:lang w:val="en-US"/>
              </w:rPr>
              <w:t>24</w:t>
            </w:r>
          </w:p>
        </w:tc>
      </w:tr>
      <w:tr w:rsidR="00376493" w14:paraId="3AEE58CF" w14:textId="77777777" w:rsidTr="007159D8">
        <w:trPr>
          <w:jc w:val="center"/>
        </w:trPr>
        <w:tc>
          <w:tcPr>
            <w:tcW w:w="3690" w:type="dxa"/>
          </w:tcPr>
          <w:p w14:paraId="19A637E7" w14:textId="77777777" w:rsidR="00376493" w:rsidRDefault="00376493" w:rsidP="007159D8">
            <w:pPr>
              <w:pStyle w:val="TAC"/>
            </w:pPr>
            <w:r>
              <w:t>LDPC base graph</w:t>
            </w:r>
          </w:p>
        </w:tc>
        <w:tc>
          <w:tcPr>
            <w:tcW w:w="1093" w:type="dxa"/>
          </w:tcPr>
          <w:p w14:paraId="18BB4B46" w14:textId="77777777" w:rsidR="00376493" w:rsidRDefault="00376493" w:rsidP="007159D8">
            <w:pPr>
              <w:pStyle w:val="TAC"/>
            </w:pPr>
          </w:p>
        </w:tc>
        <w:tc>
          <w:tcPr>
            <w:tcW w:w="985" w:type="dxa"/>
          </w:tcPr>
          <w:p w14:paraId="64437DCE" w14:textId="77777777" w:rsidR="00376493" w:rsidRDefault="00376493" w:rsidP="007159D8">
            <w:pPr>
              <w:pStyle w:val="TAC"/>
            </w:pPr>
            <w:r>
              <w:rPr>
                <w:rFonts w:hint="eastAsia"/>
                <w:lang w:val="en-US"/>
              </w:rPr>
              <w:t>1</w:t>
            </w:r>
          </w:p>
        </w:tc>
        <w:tc>
          <w:tcPr>
            <w:tcW w:w="985" w:type="dxa"/>
          </w:tcPr>
          <w:p w14:paraId="0C3E20F7" w14:textId="77777777" w:rsidR="00376493" w:rsidRDefault="00376493" w:rsidP="007159D8">
            <w:pPr>
              <w:pStyle w:val="TAC"/>
            </w:pPr>
            <w:r>
              <w:rPr>
                <w:rFonts w:hint="eastAsia"/>
                <w:lang w:val="en-US"/>
              </w:rPr>
              <w:t>1</w:t>
            </w:r>
          </w:p>
        </w:tc>
        <w:tc>
          <w:tcPr>
            <w:tcW w:w="985" w:type="dxa"/>
          </w:tcPr>
          <w:p w14:paraId="46836CB6" w14:textId="77777777" w:rsidR="00376493" w:rsidRDefault="00376493" w:rsidP="007159D8">
            <w:pPr>
              <w:pStyle w:val="TAC"/>
            </w:pPr>
            <w:r>
              <w:rPr>
                <w:rFonts w:hint="eastAsia"/>
                <w:lang w:val="en-US"/>
              </w:rPr>
              <w:t>1</w:t>
            </w:r>
          </w:p>
        </w:tc>
      </w:tr>
      <w:tr w:rsidR="00376493" w14:paraId="68B56CA1" w14:textId="77777777" w:rsidTr="007159D8">
        <w:trPr>
          <w:jc w:val="center"/>
        </w:trPr>
        <w:tc>
          <w:tcPr>
            <w:tcW w:w="3690" w:type="dxa"/>
          </w:tcPr>
          <w:p w14:paraId="64D1DD1B" w14:textId="77777777" w:rsidR="00376493" w:rsidRDefault="00376493" w:rsidP="007159D8">
            <w:pPr>
              <w:pStyle w:val="TAC"/>
            </w:pPr>
            <w:r>
              <w:t>Number of Code Blocks per Slot</w:t>
            </w:r>
          </w:p>
        </w:tc>
        <w:tc>
          <w:tcPr>
            <w:tcW w:w="1093" w:type="dxa"/>
          </w:tcPr>
          <w:p w14:paraId="621C41D4" w14:textId="77777777" w:rsidR="00376493" w:rsidRDefault="00376493" w:rsidP="007159D8">
            <w:pPr>
              <w:pStyle w:val="TAC"/>
            </w:pPr>
          </w:p>
        </w:tc>
        <w:tc>
          <w:tcPr>
            <w:tcW w:w="985" w:type="dxa"/>
          </w:tcPr>
          <w:p w14:paraId="711646DE" w14:textId="77777777" w:rsidR="00376493" w:rsidRDefault="00376493" w:rsidP="007159D8">
            <w:pPr>
              <w:pStyle w:val="TAC"/>
            </w:pPr>
          </w:p>
        </w:tc>
        <w:tc>
          <w:tcPr>
            <w:tcW w:w="985" w:type="dxa"/>
          </w:tcPr>
          <w:p w14:paraId="7EA99F37" w14:textId="77777777" w:rsidR="00376493" w:rsidRDefault="00376493" w:rsidP="007159D8">
            <w:pPr>
              <w:pStyle w:val="TAC"/>
            </w:pPr>
          </w:p>
        </w:tc>
        <w:tc>
          <w:tcPr>
            <w:tcW w:w="985" w:type="dxa"/>
          </w:tcPr>
          <w:p w14:paraId="4C4E08D3" w14:textId="77777777" w:rsidR="00376493" w:rsidRDefault="00376493" w:rsidP="007159D8">
            <w:pPr>
              <w:pStyle w:val="TAC"/>
            </w:pPr>
          </w:p>
        </w:tc>
      </w:tr>
      <w:tr w:rsidR="00376493" w14:paraId="30876D93" w14:textId="77777777" w:rsidTr="007159D8">
        <w:trPr>
          <w:jc w:val="center"/>
        </w:trPr>
        <w:tc>
          <w:tcPr>
            <w:tcW w:w="3690" w:type="dxa"/>
          </w:tcPr>
          <w:p w14:paraId="13153E7F" w14:textId="77777777" w:rsidR="00376493" w:rsidRDefault="00376493" w:rsidP="007159D8">
            <w:pPr>
              <w:pStyle w:val="TAC"/>
            </w:pPr>
            <w:r>
              <w:rPr>
                <w:rFonts w:eastAsia="Malgun Gothic"/>
              </w:rPr>
              <w:t>For Slot i, if mod(i, 10) = {0,1,2} for i from {1,…,79}</w:t>
            </w:r>
          </w:p>
        </w:tc>
        <w:tc>
          <w:tcPr>
            <w:tcW w:w="1093" w:type="dxa"/>
          </w:tcPr>
          <w:p w14:paraId="310B5818" w14:textId="77777777" w:rsidR="00376493" w:rsidRDefault="00376493" w:rsidP="007159D8">
            <w:pPr>
              <w:pStyle w:val="TAC"/>
            </w:pPr>
            <w:r>
              <w:t>CBs</w:t>
            </w:r>
          </w:p>
        </w:tc>
        <w:tc>
          <w:tcPr>
            <w:tcW w:w="985" w:type="dxa"/>
          </w:tcPr>
          <w:p w14:paraId="1B3F4EE9" w14:textId="77777777" w:rsidR="00376493" w:rsidRDefault="00376493" w:rsidP="007159D8">
            <w:pPr>
              <w:pStyle w:val="TAC"/>
            </w:pPr>
            <w:r>
              <w:rPr>
                <w:rFonts w:hint="eastAsia"/>
                <w:lang w:val="en-US"/>
              </w:rPr>
              <w:t>N/A</w:t>
            </w:r>
          </w:p>
        </w:tc>
        <w:tc>
          <w:tcPr>
            <w:tcW w:w="985" w:type="dxa"/>
          </w:tcPr>
          <w:p w14:paraId="66C31157" w14:textId="77777777" w:rsidR="00376493" w:rsidRDefault="00376493" w:rsidP="007159D8">
            <w:pPr>
              <w:pStyle w:val="TAC"/>
            </w:pPr>
            <w:r>
              <w:rPr>
                <w:rFonts w:hint="eastAsia"/>
                <w:lang w:val="en-US"/>
              </w:rPr>
              <w:t>N/A</w:t>
            </w:r>
          </w:p>
        </w:tc>
        <w:tc>
          <w:tcPr>
            <w:tcW w:w="985" w:type="dxa"/>
          </w:tcPr>
          <w:p w14:paraId="647D287F" w14:textId="77777777" w:rsidR="00376493" w:rsidRDefault="00376493" w:rsidP="007159D8">
            <w:pPr>
              <w:pStyle w:val="TAC"/>
            </w:pPr>
            <w:r>
              <w:rPr>
                <w:rFonts w:hint="eastAsia"/>
                <w:lang w:val="en-US"/>
              </w:rPr>
              <w:t>N/A</w:t>
            </w:r>
          </w:p>
        </w:tc>
      </w:tr>
      <w:tr w:rsidR="00376493" w14:paraId="49ED8913" w14:textId="77777777" w:rsidTr="007159D8">
        <w:trPr>
          <w:jc w:val="center"/>
        </w:trPr>
        <w:tc>
          <w:tcPr>
            <w:tcW w:w="3690" w:type="dxa"/>
          </w:tcPr>
          <w:p w14:paraId="56836749" w14:textId="77777777" w:rsidR="00376493" w:rsidRDefault="00376493" w:rsidP="007159D8">
            <w:pPr>
              <w:pStyle w:val="TAC"/>
            </w:pPr>
            <w:r>
              <w:t xml:space="preserve">For Slot i, if mod(i, </w:t>
            </w:r>
            <w:r>
              <w:rPr>
                <w:rFonts w:hint="eastAsia"/>
              </w:rPr>
              <w:t>5</w:t>
            </w:r>
            <w:r>
              <w:t xml:space="preserve">) = {0,1,2} for i from </w:t>
            </w:r>
            <w:r>
              <w:rPr>
                <w:rFonts w:eastAsia="Malgun Gothic"/>
              </w:rPr>
              <w:t>{1,…,79}</w:t>
            </w:r>
          </w:p>
        </w:tc>
        <w:tc>
          <w:tcPr>
            <w:tcW w:w="1093" w:type="dxa"/>
          </w:tcPr>
          <w:p w14:paraId="0A1E2EEB" w14:textId="77777777" w:rsidR="00376493" w:rsidRDefault="00376493" w:rsidP="007159D8">
            <w:pPr>
              <w:pStyle w:val="TAC"/>
            </w:pPr>
            <w:r>
              <w:t>CBs</w:t>
            </w:r>
          </w:p>
        </w:tc>
        <w:tc>
          <w:tcPr>
            <w:tcW w:w="985" w:type="dxa"/>
          </w:tcPr>
          <w:p w14:paraId="42FAA737" w14:textId="77777777" w:rsidR="00376493" w:rsidRDefault="00376493" w:rsidP="007159D8">
            <w:pPr>
              <w:pStyle w:val="TAC"/>
            </w:pPr>
            <w:r>
              <w:rPr>
                <w:rFonts w:hint="eastAsia"/>
                <w:lang w:val="en-US"/>
              </w:rPr>
              <w:t>2</w:t>
            </w:r>
          </w:p>
        </w:tc>
        <w:tc>
          <w:tcPr>
            <w:tcW w:w="985" w:type="dxa"/>
          </w:tcPr>
          <w:p w14:paraId="24EDCB83" w14:textId="77777777" w:rsidR="00376493" w:rsidRDefault="00376493" w:rsidP="007159D8">
            <w:pPr>
              <w:pStyle w:val="TAC"/>
            </w:pPr>
            <w:r>
              <w:rPr>
                <w:rFonts w:hint="eastAsia"/>
                <w:lang w:val="en-US"/>
              </w:rPr>
              <w:t>4</w:t>
            </w:r>
          </w:p>
        </w:tc>
        <w:tc>
          <w:tcPr>
            <w:tcW w:w="985" w:type="dxa"/>
          </w:tcPr>
          <w:p w14:paraId="51A534F5" w14:textId="77777777" w:rsidR="00376493" w:rsidRDefault="00376493" w:rsidP="007159D8">
            <w:pPr>
              <w:pStyle w:val="TAC"/>
            </w:pPr>
            <w:r>
              <w:rPr>
                <w:rFonts w:hint="eastAsia"/>
                <w:lang w:val="en-US"/>
              </w:rPr>
              <w:t>7</w:t>
            </w:r>
          </w:p>
        </w:tc>
      </w:tr>
      <w:tr w:rsidR="00376493" w14:paraId="770D9B0A" w14:textId="77777777" w:rsidTr="007159D8">
        <w:trPr>
          <w:jc w:val="center"/>
        </w:trPr>
        <w:tc>
          <w:tcPr>
            <w:tcW w:w="3690" w:type="dxa"/>
          </w:tcPr>
          <w:p w14:paraId="38B07139" w14:textId="77777777" w:rsidR="00376493" w:rsidRDefault="00376493" w:rsidP="007159D8">
            <w:pPr>
              <w:pStyle w:val="TAC"/>
            </w:pPr>
            <w:r>
              <w:t>Binary Channel Bits Per Slot</w:t>
            </w:r>
          </w:p>
        </w:tc>
        <w:tc>
          <w:tcPr>
            <w:tcW w:w="1093" w:type="dxa"/>
          </w:tcPr>
          <w:p w14:paraId="63F470F2" w14:textId="77777777" w:rsidR="00376493" w:rsidRDefault="00376493" w:rsidP="007159D8">
            <w:pPr>
              <w:pStyle w:val="TAC"/>
            </w:pPr>
          </w:p>
        </w:tc>
        <w:tc>
          <w:tcPr>
            <w:tcW w:w="985" w:type="dxa"/>
          </w:tcPr>
          <w:p w14:paraId="339DDA91" w14:textId="77777777" w:rsidR="00376493" w:rsidRDefault="00376493" w:rsidP="007159D8">
            <w:pPr>
              <w:pStyle w:val="TAC"/>
            </w:pPr>
          </w:p>
        </w:tc>
        <w:tc>
          <w:tcPr>
            <w:tcW w:w="985" w:type="dxa"/>
          </w:tcPr>
          <w:p w14:paraId="49D6C0AC" w14:textId="77777777" w:rsidR="00376493" w:rsidRDefault="00376493" w:rsidP="007159D8">
            <w:pPr>
              <w:pStyle w:val="TAC"/>
            </w:pPr>
          </w:p>
        </w:tc>
        <w:tc>
          <w:tcPr>
            <w:tcW w:w="985" w:type="dxa"/>
          </w:tcPr>
          <w:p w14:paraId="4EAA51B6" w14:textId="77777777" w:rsidR="00376493" w:rsidRDefault="00376493" w:rsidP="007159D8">
            <w:pPr>
              <w:pStyle w:val="TAC"/>
            </w:pPr>
          </w:p>
        </w:tc>
      </w:tr>
      <w:tr w:rsidR="00376493" w14:paraId="3674A7F3" w14:textId="77777777" w:rsidTr="007159D8">
        <w:trPr>
          <w:jc w:val="center"/>
        </w:trPr>
        <w:tc>
          <w:tcPr>
            <w:tcW w:w="3690" w:type="dxa"/>
          </w:tcPr>
          <w:p w14:paraId="6001CC5C" w14:textId="77777777" w:rsidR="00376493" w:rsidRDefault="00376493" w:rsidP="007159D8">
            <w:pPr>
              <w:pStyle w:val="TAC"/>
            </w:pPr>
            <w:r>
              <w:rPr>
                <w:rFonts w:eastAsia="Malgun Gothic"/>
              </w:rPr>
              <w:t>For Slots 0 and Slot i, if mod(i, 5) = {3,4} for i from {0,…,79}</w:t>
            </w:r>
          </w:p>
        </w:tc>
        <w:tc>
          <w:tcPr>
            <w:tcW w:w="1093" w:type="dxa"/>
          </w:tcPr>
          <w:p w14:paraId="4009DDD5" w14:textId="77777777" w:rsidR="00376493" w:rsidRDefault="00376493" w:rsidP="007159D8">
            <w:pPr>
              <w:pStyle w:val="TAC"/>
            </w:pPr>
            <w:r>
              <w:t>Bits</w:t>
            </w:r>
          </w:p>
        </w:tc>
        <w:tc>
          <w:tcPr>
            <w:tcW w:w="985" w:type="dxa"/>
          </w:tcPr>
          <w:p w14:paraId="55900A3F" w14:textId="77777777" w:rsidR="00376493" w:rsidRDefault="00376493" w:rsidP="007159D8">
            <w:pPr>
              <w:pStyle w:val="TAC"/>
            </w:pPr>
            <w:r>
              <w:rPr>
                <w:rFonts w:hint="eastAsia"/>
                <w:lang w:val="en-US"/>
              </w:rPr>
              <w:t>N/A</w:t>
            </w:r>
          </w:p>
        </w:tc>
        <w:tc>
          <w:tcPr>
            <w:tcW w:w="985" w:type="dxa"/>
          </w:tcPr>
          <w:p w14:paraId="11E5F2DF" w14:textId="77777777" w:rsidR="00376493" w:rsidRDefault="00376493" w:rsidP="007159D8">
            <w:pPr>
              <w:pStyle w:val="TAC"/>
            </w:pPr>
            <w:r>
              <w:rPr>
                <w:rFonts w:hint="eastAsia"/>
                <w:lang w:val="en-US"/>
              </w:rPr>
              <w:t>N/A</w:t>
            </w:r>
          </w:p>
        </w:tc>
        <w:tc>
          <w:tcPr>
            <w:tcW w:w="985" w:type="dxa"/>
          </w:tcPr>
          <w:p w14:paraId="3DA322A3" w14:textId="77777777" w:rsidR="00376493" w:rsidRDefault="00376493" w:rsidP="007159D8">
            <w:pPr>
              <w:pStyle w:val="TAC"/>
            </w:pPr>
            <w:r>
              <w:rPr>
                <w:rFonts w:hint="eastAsia"/>
                <w:lang w:val="en-US"/>
              </w:rPr>
              <w:t>N/A</w:t>
            </w:r>
          </w:p>
        </w:tc>
      </w:tr>
      <w:tr w:rsidR="00376493" w14:paraId="4FCD30D2" w14:textId="77777777" w:rsidTr="007159D8">
        <w:trPr>
          <w:jc w:val="center"/>
        </w:trPr>
        <w:tc>
          <w:tcPr>
            <w:tcW w:w="3690" w:type="dxa"/>
          </w:tcPr>
          <w:p w14:paraId="345BDBDC" w14:textId="77777777" w:rsidR="00376493" w:rsidRDefault="00376493" w:rsidP="007159D8">
            <w:pPr>
              <w:pStyle w:val="TAC"/>
            </w:pPr>
            <w:r>
              <w:t xml:space="preserve">For Slot i, if mod(i, </w:t>
            </w:r>
            <w:r>
              <w:rPr>
                <w:rFonts w:hint="eastAsia"/>
              </w:rPr>
              <w:t>5</w:t>
            </w:r>
            <w:r>
              <w:t xml:space="preserve">) = {0,1,2} for i from </w:t>
            </w:r>
            <w:r>
              <w:rPr>
                <w:rFonts w:eastAsia="Malgun Gothic"/>
              </w:rPr>
              <w:t>{1,…,79}</w:t>
            </w:r>
          </w:p>
        </w:tc>
        <w:tc>
          <w:tcPr>
            <w:tcW w:w="1093" w:type="dxa"/>
          </w:tcPr>
          <w:p w14:paraId="430E64CF" w14:textId="77777777" w:rsidR="00376493" w:rsidRDefault="00376493" w:rsidP="007159D8">
            <w:pPr>
              <w:pStyle w:val="TAC"/>
            </w:pPr>
            <w:r>
              <w:t>Bits</w:t>
            </w:r>
          </w:p>
        </w:tc>
        <w:tc>
          <w:tcPr>
            <w:tcW w:w="985" w:type="dxa"/>
          </w:tcPr>
          <w:p w14:paraId="1A3E2388" w14:textId="77777777" w:rsidR="00376493" w:rsidRDefault="00376493" w:rsidP="007159D8">
            <w:pPr>
              <w:pStyle w:val="TAC"/>
            </w:pPr>
            <w:r>
              <w:rPr>
                <w:rFonts w:hint="eastAsia"/>
                <w:lang w:val="en-US"/>
              </w:rPr>
              <w:t>27324</w:t>
            </w:r>
          </w:p>
        </w:tc>
        <w:tc>
          <w:tcPr>
            <w:tcW w:w="985" w:type="dxa"/>
          </w:tcPr>
          <w:p w14:paraId="5CE5D313" w14:textId="77777777" w:rsidR="00376493" w:rsidRDefault="00376493" w:rsidP="007159D8">
            <w:pPr>
              <w:pStyle w:val="TAC"/>
            </w:pPr>
            <w:r>
              <w:rPr>
                <w:rFonts w:hint="eastAsia"/>
                <w:lang w:val="en-US"/>
              </w:rPr>
              <w:t>54648</w:t>
            </w:r>
          </w:p>
        </w:tc>
        <w:tc>
          <w:tcPr>
            <w:tcW w:w="985" w:type="dxa"/>
          </w:tcPr>
          <w:p w14:paraId="77DF625B" w14:textId="77777777" w:rsidR="00376493" w:rsidRDefault="00376493" w:rsidP="007159D8">
            <w:pPr>
              <w:pStyle w:val="TAC"/>
            </w:pPr>
            <w:r>
              <w:rPr>
                <w:rFonts w:hint="eastAsia"/>
                <w:lang w:val="en-US"/>
              </w:rPr>
              <w:t>109296</w:t>
            </w:r>
          </w:p>
        </w:tc>
      </w:tr>
      <w:tr w:rsidR="00376493" w14:paraId="69651D0E" w14:textId="77777777" w:rsidTr="007159D8">
        <w:trPr>
          <w:trHeight w:val="70"/>
          <w:jc w:val="center"/>
        </w:trPr>
        <w:tc>
          <w:tcPr>
            <w:tcW w:w="3690" w:type="dxa"/>
          </w:tcPr>
          <w:p w14:paraId="0DD6DA8F" w14:textId="77777777" w:rsidR="00376493" w:rsidRDefault="00376493" w:rsidP="007159D8">
            <w:pPr>
              <w:pStyle w:val="TAC"/>
            </w:pPr>
            <w:r>
              <w:t>Max. Throughput averaged over 1 frame (NOTE 7)</w:t>
            </w:r>
          </w:p>
        </w:tc>
        <w:tc>
          <w:tcPr>
            <w:tcW w:w="1093" w:type="dxa"/>
          </w:tcPr>
          <w:p w14:paraId="068B5381" w14:textId="77777777" w:rsidR="00376493" w:rsidRDefault="00376493" w:rsidP="007159D8">
            <w:pPr>
              <w:pStyle w:val="TAC"/>
            </w:pPr>
            <w:r>
              <w:t>Mbps</w:t>
            </w:r>
          </w:p>
        </w:tc>
        <w:tc>
          <w:tcPr>
            <w:tcW w:w="985" w:type="dxa"/>
          </w:tcPr>
          <w:p w14:paraId="2A0F2E24" w14:textId="77777777" w:rsidR="00376493" w:rsidRDefault="00376493" w:rsidP="007159D8">
            <w:pPr>
              <w:pStyle w:val="TAC"/>
              <w:rPr>
                <w:lang w:val="en-US"/>
              </w:rPr>
            </w:pPr>
            <w:r>
              <w:rPr>
                <w:rFonts w:hint="eastAsia"/>
                <w:lang w:val="en-US"/>
              </w:rPr>
              <w:t>30.739</w:t>
            </w:r>
          </w:p>
        </w:tc>
        <w:tc>
          <w:tcPr>
            <w:tcW w:w="985" w:type="dxa"/>
          </w:tcPr>
          <w:p w14:paraId="2369F059" w14:textId="77777777" w:rsidR="00376493" w:rsidRDefault="00376493" w:rsidP="007159D8">
            <w:pPr>
              <w:pStyle w:val="TAC"/>
              <w:rPr>
                <w:lang w:val="en-US"/>
              </w:rPr>
            </w:pPr>
            <w:r>
              <w:rPr>
                <w:rFonts w:hint="eastAsia"/>
                <w:lang w:val="en-US"/>
              </w:rPr>
              <w:t>61.459</w:t>
            </w:r>
          </w:p>
        </w:tc>
        <w:tc>
          <w:tcPr>
            <w:tcW w:w="985" w:type="dxa"/>
          </w:tcPr>
          <w:p w14:paraId="323654EF" w14:textId="77777777" w:rsidR="00376493" w:rsidRDefault="00376493" w:rsidP="007159D8">
            <w:pPr>
              <w:pStyle w:val="TAC"/>
              <w:rPr>
                <w:lang w:val="en-US"/>
              </w:rPr>
            </w:pPr>
            <w:r>
              <w:rPr>
                <w:rFonts w:hint="eastAsia"/>
                <w:lang w:val="en-US"/>
              </w:rPr>
              <w:t>122.918</w:t>
            </w:r>
          </w:p>
        </w:tc>
      </w:tr>
      <w:tr w:rsidR="00376493" w14:paraId="07DF9ADA" w14:textId="77777777" w:rsidTr="007159D8">
        <w:trPr>
          <w:trHeight w:val="70"/>
          <w:jc w:val="center"/>
        </w:trPr>
        <w:tc>
          <w:tcPr>
            <w:tcW w:w="7738" w:type="dxa"/>
            <w:gridSpan w:val="5"/>
          </w:tcPr>
          <w:p w14:paraId="67187FD2" w14:textId="77777777" w:rsidR="00376493" w:rsidRDefault="00376493" w:rsidP="007159D8">
            <w:pPr>
              <w:pStyle w:val="TAN"/>
              <w:rPr>
                <w:rFonts w:eastAsia="Malgun Gothic"/>
              </w:rPr>
            </w:pPr>
            <w:r>
              <w:rPr>
                <w:rFonts w:eastAsia="Malgun Gothic"/>
              </w:rPr>
              <w:t>NOTE 1:</w:t>
            </w:r>
            <w:r>
              <w:rPr>
                <w:rFonts w:eastAsia="Malgun Gothic"/>
              </w:rPr>
              <w:tab/>
              <w:t>Additional parameters are specified in Table A.3.1-1 and Table A.3.3.1-1.</w:t>
            </w:r>
          </w:p>
          <w:p w14:paraId="31EC7E0C" w14:textId="77777777" w:rsidR="00376493" w:rsidRDefault="00376493" w:rsidP="007159D8">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58AC5545" w14:textId="77777777" w:rsidR="00376493" w:rsidRDefault="00376493" w:rsidP="007159D8">
            <w:pPr>
              <w:pStyle w:val="TAN"/>
              <w:rPr>
                <w:rFonts w:eastAsia="Malgun Gothic"/>
              </w:rPr>
            </w:pPr>
            <w:r>
              <w:rPr>
                <w:rFonts w:eastAsia="Malgun Gothic"/>
              </w:rPr>
              <w:t>NOTE 3:</w:t>
            </w:r>
            <w:r>
              <w:rPr>
                <w:rFonts w:eastAsia="Malgun Gothic"/>
              </w:rPr>
              <w:tab/>
              <w:t>SS/PBCH block is transmitted in slot 0 with periodicity 20 ms.</w:t>
            </w:r>
          </w:p>
          <w:p w14:paraId="665019C5" w14:textId="77777777" w:rsidR="00376493" w:rsidRDefault="00376493" w:rsidP="007159D8">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29F99560" w14:textId="77777777" w:rsidR="00376493" w:rsidRDefault="00376493" w:rsidP="007159D8">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66E4528C" w14:textId="77777777" w:rsidR="00376493" w:rsidRDefault="00376493" w:rsidP="007159D8">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603FBA6C" w14:textId="77777777" w:rsidR="00376493" w:rsidRDefault="00376493" w:rsidP="007159D8">
            <w:pPr>
              <w:pStyle w:val="TAN"/>
              <w:rPr>
                <w:lang w:val="en-US"/>
              </w:rPr>
            </w:pPr>
            <w:r>
              <w:rPr>
                <w:shd w:val="clear" w:color="auto" w:fill="FFFFFF"/>
              </w:rPr>
              <w:t>NOTE 7:</w:t>
            </w:r>
            <w:r>
              <w:rPr>
                <w:shd w:val="clear" w:color="auto" w:fill="FFFFFF"/>
              </w:rPr>
              <w:tab/>
              <w:t>Throughput is averaged over 2nd frame of RMC.</w:t>
            </w:r>
          </w:p>
        </w:tc>
      </w:tr>
    </w:tbl>
    <w:p w14:paraId="284459F7" w14:textId="77777777" w:rsidR="00376493" w:rsidRDefault="00376493" w:rsidP="00376493"/>
    <w:p w14:paraId="0A6AAB04" w14:textId="77777777" w:rsidR="00B54AD9" w:rsidRDefault="00B54AD9" w:rsidP="00B54AD9">
      <w:pPr>
        <w:pStyle w:val="TH"/>
        <w:rPr>
          <w:lang w:val="en-US"/>
        </w:rPr>
      </w:pPr>
      <w:r>
        <w:lastRenderedPageBreak/>
        <w:t>Table A.3.2.1.</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B54AD9" w14:paraId="6B7D5C4C" w14:textId="77777777" w:rsidTr="007159D8">
        <w:trPr>
          <w:jc w:val="center"/>
        </w:trPr>
        <w:tc>
          <w:tcPr>
            <w:tcW w:w="3690" w:type="dxa"/>
          </w:tcPr>
          <w:p w14:paraId="392F67E2" w14:textId="77777777" w:rsidR="00B54AD9" w:rsidRDefault="00B54AD9" w:rsidP="007159D8">
            <w:pPr>
              <w:pStyle w:val="TAH"/>
            </w:pPr>
            <w:r>
              <w:t>Parameter</w:t>
            </w:r>
          </w:p>
        </w:tc>
        <w:tc>
          <w:tcPr>
            <w:tcW w:w="1093" w:type="dxa"/>
          </w:tcPr>
          <w:p w14:paraId="6AB1221D" w14:textId="77777777" w:rsidR="00B54AD9" w:rsidRDefault="00B54AD9" w:rsidP="007159D8">
            <w:pPr>
              <w:pStyle w:val="TAH"/>
            </w:pPr>
            <w:r>
              <w:t>Unit</w:t>
            </w:r>
          </w:p>
        </w:tc>
        <w:tc>
          <w:tcPr>
            <w:tcW w:w="2955" w:type="dxa"/>
            <w:gridSpan w:val="3"/>
          </w:tcPr>
          <w:p w14:paraId="2876AAA6" w14:textId="77777777" w:rsidR="00B54AD9" w:rsidRDefault="00B54AD9" w:rsidP="007159D8">
            <w:pPr>
              <w:pStyle w:val="TAH"/>
            </w:pPr>
            <w:r>
              <w:t>Value</w:t>
            </w:r>
          </w:p>
        </w:tc>
      </w:tr>
      <w:tr w:rsidR="00B54AD9" w14:paraId="4C590D95" w14:textId="77777777" w:rsidTr="007159D8">
        <w:trPr>
          <w:jc w:val="center"/>
        </w:trPr>
        <w:tc>
          <w:tcPr>
            <w:tcW w:w="3690" w:type="dxa"/>
          </w:tcPr>
          <w:p w14:paraId="434AC014" w14:textId="77777777" w:rsidR="00B54AD9" w:rsidRDefault="00B54AD9" w:rsidP="007159D8">
            <w:pPr>
              <w:pStyle w:val="TAC"/>
            </w:pPr>
            <w:r>
              <w:t>Channel bandwidth</w:t>
            </w:r>
          </w:p>
        </w:tc>
        <w:tc>
          <w:tcPr>
            <w:tcW w:w="1093" w:type="dxa"/>
          </w:tcPr>
          <w:p w14:paraId="25B78B78" w14:textId="77777777" w:rsidR="00B54AD9" w:rsidRDefault="00B54AD9" w:rsidP="007159D8">
            <w:pPr>
              <w:pStyle w:val="TAC"/>
            </w:pPr>
            <w:r>
              <w:t>MHz</w:t>
            </w:r>
          </w:p>
        </w:tc>
        <w:tc>
          <w:tcPr>
            <w:tcW w:w="985" w:type="dxa"/>
          </w:tcPr>
          <w:p w14:paraId="0D6E4A05" w14:textId="77777777" w:rsidR="00B54AD9" w:rsidRDefault="00B54AD9" w:rsidP="007159D8">
            <w:pPr>
              <w:pStyle w:val="TAC"/>
            </w:pPr>
            <w:r>
              <w:t>50</w:t>
            </w:r>
          </w:p>
        </w:tc>
        <w:tc>
          <w:tcPr>
            <w:tcW w:w="985" w:type="dxa"/>
          </w:tcPr>
          <w:p w14:paraId="5B1A69F9" w14:textId="77777777" w:rsidR="00B54AD9" w:rsidRDefault="00B54AD9" w:rsidP="007159D8">
            <w:pPr>
              <w:pStyle w:val="TAC"/>
            </w:pPr>
            <w:r>
              <w:t>100</w:t>
            </w:r>
          </w:p>
        </w:tc>
        <w:tc>
          <w:tcPr>
            <w:tcW w:w="985" w:type="dxa"/>
          </w:tcPr>
          <w:p w14:paraId="1F604C3A" w14:textId="77777777" w:rsidR="00B54AD9" w:rsidRDefault="00B54AD9" w:rsidP="007159D8">
            <w:pPr>
              <w:pStyle w:val="TAC"/>
            </w:pPr>
            <w:r>
              <w:t>200</w:t>
            </w:r>
          </w:p>
        </w:tc>
      </w:tr>
      <w:tr w:rsidR="00B54AD9" w14:paraId="71CC70CA" w14:textId="77777777" w:rsidTr="007159D8">
        <w:trPr>
          <w:jc w:val="center"/>
        </w:trPr>
        <w:tc>
          <w:tcPr>
            <w:tcW w:w="3690" w:type="dxa"/>
          </w:tcPr>
          <w:p w14:paraId="0F6AF608" w14:textId="77777777" w:rsidR="00B54AD9" w:rsidRDefault="00B54AD9" w:rsidP="007159D8">
            <w:pPr>
              <w:pStyle w:val="TAC"/>
            </w:pPr>
            <w:r>
              <w:t xml:space="preserve">Subcarrier spacing configuration </w:t>
            </w:r>
            <w:r>
              <w:object w:dxaOrig="210" w:dyaOrig="310" w14:anchorId="3C0AEE74">
                <v:shape id="_x0000_i1033" type="#_x0000_t75" style="width:11pt;height:16.5pt" o:ole="">
                  <v:imagedata r:id="rId40" o:title=""/>
                </v:shape>
                <o:OLEObject Type="Embed" ProgID="Equation.3" ShapeID="_x0000_i1033" DrawAspect="Content" ObjectID="_1804704069" r:id="rId43"/>
              </w:object>
            </w:r>
          </w:p>
        </w:tc>
        <w:tc>
          <w:tcPr>
            <w:tcW w:w="1093" w:type="dxa"/>
          </w:tcPr>
          <w:p w14:paraId="156D4FC6" w14:textId="77777777" w:rsidR="00B54AD9" w:rsidRDefault="00B54AD9" w:rsidP="007159D8">
            <w:pPr>
              <w:pStyle w:val="TAC"/>
            </w:pPr>
          </w:p>
        </w:tc>
        <w:tc>
          <w:tcPr>
            <w:tcW w:w="985" w:type="dxa"/>
          </w:tcPr>
          <w:p w14:paraId="1D9A219E" w14:textId="77777777" w:rsidR="00B54AD9" w:rsidRDefault="00B54AD9" w:rsidP="007159D8">
            <w:pPr>
              <w:pStyle w:val="TAC"/>
            </w:pPr>
            <w:r>
              <w:t>2</w:t>
            </w:r>
          </w:p>
        </w:tc>
        <w:tc>
          <w:tcPr>
            <w:tcW w:w="985" w:type="dxa"/>
          </w:tcPr>
          <w:p w14:paraId="3D087733" w14:textId="77777777" w:rsidR="00B54AD9" w:rsidRDefault="00B54AD9" w:rsidP="007159D8">
            <w:pPr>
              <w:pStyle w:val="TAC"/>
            </w:pPr>
            <w:r>
              <w:t>2</w:t>
            </w:r>
          </w:p>
        </w:tc>
        <w:tc>
          <w:tcPr>
            <w:tcW w:w="985" w:type="dxa"/>
          </w:tcPr>
          <w:p w14:paraId="08D1C057" w14:textId="77777777" w:rsidR="00B54AD9" w:rsidRDefault="00B54AD9" w:rsidP="007159D8">
            <w:pPr>
              <w:pStyle w:val="TAC"/>
            </w:pPr>
            <w:r>
              <w:t>2</w:t>
            </w:r>
          </w:p>
        </w:tc>
      </w:tr>
      <w:tr w:rsidR="00B54AD9" w14:paraId="5A4BE4B4" w14:textId="77777777" w:rsidTr="007159D8">
        <w:trPr>
          <w:jc w:val="center"/>
        </w:trPr>
        <w:tc>
          <w:tcPr>
            <w:tcW w:w="3690" w:type="dxa"/>
          </w:tcPr>
          <w:p w14:paraId="4B0FF583" w14:textId="77777777" w:rsidR="00B54AD9" w:rsidRDefault="00B54AD9" w:rsidP="007159D8">
            <w:pPr>
              <w:pStyle w:val="TAC"/>
            </w:pPr>
            <w:r>
              <w:t>Allocated resource blocks</w:t>
            </w:r>
          </w:p>
        </w:tc>
        <w:tc>
          <w:tcPr>
            <w:tcW w:w="1093" w:type="dxa"/>
          </w:tcPr>
          <w:p w14:paraId="3E4A6D72" w14:textId="77777777" w:rsidR="00B54AD9" w:rsidRDefault="00B54AD9" w:rsidP="007159D8">
            <w:pPr>
              <w:pStyle w:val="TAC"/>
            </w:pPr>
          </w:p>
        </w:tc>
        <w:tc>
          <w:tcPr>
            <w:tcW w:w="985" w:type="dxa"/>
          </w:tcPr>
          <w:p w14:paraId="4855737F" w14:textId="77777777" w:rsidR="00B54AD9" w:rsidRDefault="00B54AD9" w:rsidP="007159D8">
            <w:pPr>
              <w:pStyle w:val="TAC"/>
            </w:pPr>
            <w:r>
              <w:t>66</w:t>
            </w:r>
          </w:p>
        </w:tc>
        <w:tc>
          <w:tcPr>
            <w:tcW w:w="985" w:type="dxa"/>
          </w:tcPr>
          <w:p w14:paraId="113CBB1D" w14:textId="77777777" w:rsidR="00B54AD9" w:rsidRDefault="00B54AD9" w:rsidP="007159D8">
            <w:pPr>
              <w:pStyle w:val="TAC"/>
            </w:pPr>
            <w:r>
              <w:t>132</w:t>
            </w:r>
          </w:p>
        </w:tc>
        <w:tc>
          <w:tcPr>
            <w:tcW w:w="985" w:type="dxa"/>
          </w:tcPr>
          <w:p w14:paraId="61E2F132" w14:textId="77777777" w:rsidR="00B54AD9" w:rsidRDefault="00B54AD9" w:rsidP="007159D8">
            <w:pPr>
              <w:pStyle w:val="TAC"/>
            </w:pPr>
            <w:r>
              <w:t>264</w:t>
            </w:r>
          </w:p>
        </w:tc>
      </w:tr>
      <w:tr w:rsidR="00B54AD9" w14:paraId="007F34E1" w14:textId="77777777" w:rsidTr="007159D8">
        <w:trPr>
          <w:jc w:val="center"/>
        </w:trPr>
        <w:tc>
          <w:tcPr>
            <w:tcW w:w="3690" w:type="dxa"/>
          </w:tcPr>
          <w:p w14:paraId="2C91A98E" w14:textId="77777777" w:rsidR="00B54AD9" w:rsidRDefault="00B54AD9" w:rsidP="007159D8">
            <w:pPr>
              <w:pStyle w:val="TAC"/>
            </w:pPr>
            <w:r>
              <w:t>Subcarriers per resource block</w:t>
            </w:r>
          </w:p>
        </w:tc>
        <w:tc>
          <w:tcPr>
            <w:tcW w:w="1093" w:type="dxa"/>
          </w:tcPr>
          <w:p w14:paraId="6B227018" w14:textId="77777777" w:rsidR="00B54AD9" w:rsidRDefault="00B54AD9" w:rsidP="007159D8">
            <w:pPr>
              <w:pStyle w:val="TAC"/>
            </w:pPr>
          </w:p>
        </w:tc>
        <w:tc>
          <w:tcPr>
            <w:tcW w:w="985" w:type="dxa"/>
          </w:tcPr>
          <w:p w14:paraId="23333BD0" w14:textId="77777777" w:rsidR="00B54AD9" w:rsidRDefault="00B54AD9" w:rsidP="007159D8">
            <w:pPr>
              <w:pStyle w:val="TAC"/>
            </w:pPr>
            <w:r>
              <w:t>12</w:t>
            </w:r>
          </w:p>
        </w:tc>
        <w:tc>
          <w:tcPr>
            <w:tcW w:w="985" w:type="dxa"/>
          </w:tcPr>
          <w:p w14:paraId="7F8A4E09" w14:textId="77777777" w:rsidR="00B54AD9" w:rsidRDefault="00B54AD9" w:rsidP="007159D8">
            <w:pPr>
              <w:pStyle w:val="TAC"/>
            </w:pPr>
            <w:r>
              <w:t>12</w:t>
            </w:r>
          </w:p>
        </w:tc>
        <w:tc>
          <w:tcPr>
            <w:tcW w:w="985" w:type="dxa"/>
          </w:tcPr>
          <w:p w14:paraId="77E0A74D" w14:textId="77777777" w:rsidR="00B54AD9" w:rsidRDefault="00B54AD9" w:rsidP="007159D8">
            <w:pPr>
              <w:pStyle w:val="TAC"/>
            </w:pPr>
            <w:r>
              <w:t>12</w:t>
            </w:r>
          </w:p>
        </w:tc>
      </w:tr>
      <w:tr w:rsidR="00B54AD9" w14:paraId="4B93C1E4" w14:textId="77777777" w:rsidTr="007159D8">
        <w:trPr>
          <w:jc w:val="center"/>
        </w:trPr>
        <w:tc>
          <w:tcPr>
            <w:tcW w:w="3690" w:type="dxa"/>
          </w:tcPr>
          <w:p w14:paraId="2B1C519D" w14:textId="77777777" w:rsidR="00B54AD9" w:rsidRDefault="00B54AD9" w:rsidP="007159D8">
            <w:pPr>
              <w:pStyle w:val="TAC"/>
            </w:pPr>
            <w:r>
              <w:t>Allocated slots per Frame (NOTE 6)</w:t>
            </w:r>
          </w:p>
        </w:tc>
        <w:tc>
          <w:tcPr>
            <w:tcW w:w="1093" w:type="dxa"/>
          </w:tcPr>
          <w:p w14:paraId="7873BE83" w14:textId="77777777" w:rsidR="00B54AD9" w:rsidRDefault="00B54AD9" w:rsidP="007159D8">
            <w:pPr>
              <w:pStyle w:val="TAC"/>
            </w:pPr>
          </w:p>
        </w:tc>
        <w:tc>
          <w:tcPr>
            <w:tcW w:w="985" w:type="dxa"/>
          </w:tcPr>
          <w:p w14:paraId="0B60A210" w14:textId="508D16FC" w:rsidR="00B54AD9" w:rsidRDefault="00B54AD9" w:rsidP="007159D8">
            <w:pPr>
              <w:pStyle w:val="TAC"/>
            </w:pPr>
            <w:r>
              <w:t>23/24</w:t>
            </w:r>
          </w:p>
        </w:tc>
        <w:tc>
          <w:tcPr>
            <w:tcW w:w="985" w:type="dxa"/>
          </w:tcPr>
          <w:p w14:paraId="1536026D" w14:textId="53B6C0C8" w:rsidR="00B54AD9" w:rsidRDefault="00B54AD9" w:rsidP="007159D8">
            <w:pPr>
              <w:pStyle w:val="TAC"/>
            </w:pPr>
            <w:r>
              <w:t>23/24</w:t>
            </w:r>
          </w:p>
        </w:tc>
        <w:tc>
          <w:tcPr>
            <w:tcW w:w="985" w:type="dxa"/>
          </w:tcPr>
          <w:p w14:paraId="5407D56E" w14:textId="3A228ECD" w:rsidR="00B54AD9" w:rsidRDefault="00B54AD9" w:rsidP="007159D8">
            <w:pPr>
              <w:pStyle w:val="TAC"/>
            </w:pPr>
            <w:r>
              <w:t>23/24</w:t>
            </w:r>
          </w:p>
        </w:tc>
      </w:tr>
      <w:tr w:rsidR="00B54AD9" w14:paraId="1192D955" w14:textId="77777777" w:rsidTr="007159D8">
        <w:trPr>
          <w:jc w:val="center"/>
        </w:trPr>
        <w:tc>
          <w:tcPr>
            <w:tcW w:w="3690" w:type="dxa"/>
          </w:tcPr>
          <w:p w14:paraId="7E821500" w14:textId="77777777" w:rsidR="00B54AD9" w:rsidRDefault="00B54AD9" w:rsidP="007159D8">
            <w:pPr>
              <w:pStyle w:val="TAC"/>
            </w:pPr>
            <w:r>
              <w:t>MCS index</w:t>
            </w:r>
          </w:p>
        </w:tc>
        <w:tc>
          <w:tcPr>
            <w:tcW w:w="1093" w:type="dxa"/>
          </w:tcPr>
          <w:p w14:paraId="5F6CA4A6" w14:textId="77777777" w:rsidR="00B54AD9" w:rsidRDefault="00B54AD9" w:rsidP="007159D8">
            <w:pPr>
              <w:pStyle w:val="TAC"/>
            </w:pPr>
          </w:p>
        </w:tc>
        <w:tc>
          <w:tcPr>
            <w:tcW w:w="985" w:type="dxa"/>
          </w:tcPr>
          <w:p w14:paraId="65F553B0" w14:textId="77777777" w:rsidR="00B54AD9" w:rsidRDefault="00B54AD9" w:rsidP="007159D8">
            <w:pPr>
              <w:pStyle w:val="TAC"/>
            </w:pPr>
            <w:r>
              <w:t>19</w:t>
            </w:r>
          </w:p>
        </w:tc>
        <w:tc>
          <w:tcPr>
            <w:tcW w:w="985" w:type="dxa"/>
          </w:tcPr>
          <w:p w14:paraId="0F98698C" w14:textId="77777777" w:rsidR="00B54AD9" w:rsidRDefault="00B54AD9" w:rsidP="007159D8">
            <w:pPr>
              <w:pStyle w:val="TAC"/>
            </w:pPr>
            <w:r>
              <w:t>19</w:t>
            </w:r>
          </w:p>
        </w:tc>
        <w:tc>
          <w:tcPr>
            <w:tcW w:w="985" w:type="dxa"/>
          </w:tcPr>
          <w:p w14:paraId="6515D4D5" w14:textId="77777777" w:rsidR="00B54AD9" w:rsidRDefault="00B54AD9" w:rsidP="007159D8">
            <w:pPr>
              <w:pStyle w:val="TAC"/>
            </w:pPr>
            <w:r>
              <w:t>19</w:t>
            </w:r>
          </w:p>
        </w:tc>
      </w:tr>
      <w:tr w:rsidR="00B54AD9" w14:paraId="2F2B8FED" w14:textId="77777777" w:rsidTr="007159D8">
        <w:trPr>
          <w:jc w:val="center"/>
        </w:trPr>
        <w:tc>
          <w:tcPr>
            <w:tcW w:w="3690" w:type="dxa"/>
          </w:tcPr>
          <w:p w14:paraId="49A83F36" w14:textId="77777777" w:rsidR="00B54AD9" w:rsidRDefault="00B54AD9" w:rsidP="007159D8">
            <w:pPr>
              <w:pStyle w:val="TAC"/>
            </w:pPr>
            <w:r>
              <w:t>Modulation</w:t>
            </w:r>
          </w:p>
        </w:tc>
        <w:tc>
          <w:tcPr>
            <w:tcW w:w="1093" w:type="dxa"/>
          </w:tcPr>
          <w:p w14:paraId="568DD056" w14:textId="77777777" w:rsidR="00B54AD9" w:rsidRDefault="00B54AD9" w:rsidP="007159D8">
            <w:pPr>
              <w:pStyle w:val="TAC"/>
            </w:pPr>
          </w:p>
        </w:tc>
        <w:tc>
          <w:tcPr>
            <w:tcW w:w="985" w:type="dxa"/>
          </w:tcPr>
          <w:p w14:paraId="197E454B" w14:textId="77777777" w:rsidR="00B54AD9" w:rsidRDefault="00B54AD9" w:rsidP="007159D8">
            <w:pPr>
              <w:pStyle w:val="TAC"/>
            </w:pPr>
            <w:r>
              <w:t>64QAM</w:t>
            </w:r>
          </w:p>
        </w:tc>
        <w:tc>
          <w:tcPr>
            <w:tcW w:w="985" w:type="dxa"/>
          </w:tcPr>
          <w:p w14:paraId="1C34FDC1" w14:textId="77777777" w:rsidR="00B54AD9" w:rsidRDefault="00B54AD9" w:rsidP="007159D8">
            <w:pPr>
              <w:pStyle w:val="TAC"/>
            </w:pPr>
            <w:r>
              <w:t>64QAM</w:t>
            </w:r>
          </w:p>
        </w:tc>
        <w:tc>
          <w:tcPr>
            <w:tcW w:w="985" w:type="dxa"/>
          </w:tcPr>
          <w:p w14:paraId="37F78EBC" w14:textId="77777777" w:rsidR="00B54AD9" w:rsidRDefault="00B54AD9" w:rsidP="007159D8">
            <w:pPr>
              <w:pStyle w:val="TAC"/>
            </w:pPr>
            <w:r>
              <w:t>64QAM</w:t>
            </w:r>
          </w:p>
        </w:tc>
      </w:tr>
      <w:tr w:rsidR="00B54AD9" w14:paraId="59EA5E7C" w14:textId="77777777" w:rsidTr="007159D8">
        <w:trPr>
          <w:jc w:val="center"/>
        </w:trPr>
        <w:tc>
          <w:tcPr>
            <w:tcW w:w="3690" w:type="dxa"/>
          </w:tcPr>
          <w:p w14:paraId="353D3178" w14:textId="77777777" w:rsidR="00B54AD9" w:rsidRDefault="00B54AD9" w:rsidP="007159D8">
            <w:pPr>
              <w:pStyle w:val="TAC"/>
            </w:pPr>
            <w:r>
              <w:t>Target Coding Rate</w:t>
            </w:r>
          </w:p>
        </w:tc>
        <w:tc>
          <w:tcPr>
            <w:tcW w:w="1093" w:type="dxa"/>
          </w:tcPr>
          <w:p w14:paraId="079F8F2E" w14:textId="77777777" w:rsidR="00B54AD9" w:rsidRDefault="00B54AD9" w:rsidP="007159D8">
            <w:pPr>
              <w:pStyle w:val="TAC"/>
            </w:pPr>
          </w:p>
        </w:tc>
        <w:tc>
          <w:tcPr>
            <w:tcW w:w="985" w:type="dxa"/>
          </w:tcPr>
          <w:p w14:paraId="0F448F3C" w14:textId="77777777" w:rsidR="00B54AD9" w:rsidRDefault="00B54AD9" w:rsidP="007159D8">
            <w:pPr>
              <w:pStyle w:val="TAC"/>
            </w:pPr>
            <w:r>
              <w:t>1/2</w:t>
            </w:r>
          </w:p>
        </w:tc>
        <w:tc>
          <w:tcPr>
            <w:tcW w:w="985" w:type="dxa"/>
          </w:tcPr>
          <w:p w14:paraId="5437BB20" w14:textId="77777777" w:rsidR="00B54AD9" w:rsidRDefault="00B54AD9" w:rsidP="007159D8">
            <w:pPr>
              <w:pStyle w:val="TAC"/>
            </w:pPr>
            <w:r>
              <w:t>1/2</w:t>
            </w:r>
          </w:p>
        </w:tc>
        <w:tc>
          <w:tcPr>
            <w:tcW w:w="985" w:type="dxa"/>
          </w:tcPr>
          <w:p w14:paraId="79129BA7" w14:textId="77777777" w:rsidR="00B54AD9" w:rsidRDefault="00B54AD9" w:rsidP="007159D8">
            <w:pPr>
              <w:pStyle w:val="TAC"/>
            </w:pPr>
            <w:r>
              <w:t>1/2</w:t>
            </w:r>
          </w:p>
        </w:tc>
      </w:tr>
      <w:tr w:rsidR="00B54AD9" w14:paraId="0574729A" w14:textId="77777777" w:rsidTr="007159D8">
        <w:trPr>
          <w:jc w:val="center"/>
        </w:trPr>
        <w:tc>
          <w:tcPr>
            <w:tcW w:w="3690" w:type="dxa"/>
          </w:tcPr>
          <w:p w14:paraId="0F37AEF7" w14:textId="77777777" w:rsidR="00B54AD9" w:rsidRDefault="00B54AD9" w:rsidP="007159D8">
            <w:pPr>
              <w:pStyle w:val="TAC"/>
            </w:pPr>
            <w:r>
              <w:t>Maximum number of HARQ transmissions</w:t>
            </w:r>
          </w:p>
        </w:tc>
        <w:tc>
          <w:tcPr>
            <w:tcW w:w="1093" w:type="dxa"/>
          </w:tcPr>
          <w:p w14:paraId="663FED21" w14:textId="77777777" w:rsidR="00B54AD9" w:rsidRDefault="00B54AD9" w:rsidP="007159D8">
            <w:pPr>
              <w:pStyle w:val="TAC"/>
            </w:pPr>
          </w:p>
        </w:tc>
        <w:tc>
          <w:tcPr>
            <w:tcW w:w="985" w:type="dxa"/>
          </w:tcPr>
          <w:p w14:paraId="3D78FC0E" w14:textId="77777777" w:rsidR="00B54AD9" w:rsidRDefault="00B54AD9" w:rsidP="007159D8">
            <w:pPr>
              <w:pStyle w:val="TAC"/>
            </w:pPr>
            <w:r>
              <w:t>1</w:t>
            </w:r>
          </w:p>
        </w:tc>
        <w:tc>
          <w:tcPr>
            <w:tcW w:w="985" w:type="dxa"/>
          </w:tcPr>
          <w:p w14:paraId="656A8298" w14:textId="77777777" w:rsidR="00B54AD9" w:rsidRDefault="00B54AD9" w:rsidP="007159D8">
            <w:pPr>
              <w:pStyle w:val="TAC"/>
            </w:pPr>
            <w:r>
              <w:t>1</w:t>
            </w:r>
          </w:p>
        </w:tc>
        <w:tc>
          <w:tcPr>
            <w:tcW w:w="985" w:type="dxa"/>
          </w:tcPr>
          <w:p w14:paraId="4220F56F" w14:textId="77777777" w:rsidR="00B54AD9" w:rsidRDefault="00B54AD9" w:rsidP="007159D8">
            <w:pPr>
              <w:pStyle w:val="TAC"/>
            </w:pPr>
            <w:r>
              <w:t>1</w:t>
            </w:r>
          </w:p>
        </w:tc>
      </w:tr>
      <w:tr w:rsidR="00B54AD9" w14:paraId="0E498BA6" w14:textId="77777777" w:rsidTr="007159D8">
        <w:trPr>
          <w:jc w:val="center"/>
        </w:trPr>
        <w:tc>
          <w:tcPr>
            <w:tcW w:w="3690" w:type="dxa"/>
          </w:tcPr>
          <w:p w14:paraId="5F5D382A" w14:textId="77777777" w:rsidR="00B54AD9" w:rsidRDefault="00B54AD9" w:rsidP="007159D8">
            <w:pPr>
              <w:pStyle w:val="TAC"/>
            </w:pPr>
            <w:r>
              <w:t>Information Bit Payload per Slot</w:t>
            </w:r>
          </w:p>
        </w:tc>
        <w:tc>
          <w:tcPr>
            <w:tcW w:w="1093" w:type="dxa"/>
          </w:tcPr>
          <w:p w14:paraId="16408245" w14:textId="77777777" w:rsidR="00B54AD9" w:rsidRDefault="00B54AD9" w:rsidP="007159D8">
            <w:pPr>
              <w:pStyle w:val="TAC"/>
            </w:pPr>
          </w:p>
        </w:tc>
        <w:tc>
          <w:tcPr>
            <w:tcW w:w="985" w:type="dxa"/>
          </w:tcPr>
          <w:p w14:paraId="43D250D5" w14:textId="77777777" w:rsidR="00B54AD9" w:rsidRDefault="00B54AD9" w:rsidP="007159D8">
            <w:pPr>
              <w:pStyle w:val="TAC"/>
            </w:pPr>
          </w:p>
        </w:tc>
        <w:tc>
          <w:tcPr>
            <w:tcW w:w="985" w:type="dxa"/>
          </w:tcPr>
          <w:p w14:paraId="7673C4F5" w14:textId="77777777" w:rsidR="00B54AD9" w:rsidRDefault="00B54AD9" w:rsidP="007159D8">
            <w:pPr>
              <w:pStyle w:val="TAC"/>
            </w:pPr>
          </w:p>
        </w:tc>
        <w:tc>
          <w:tcPr>
            <w:tcW w:w="985" w:type="dxa"/>
          </w:tcPr>
          <w:p w14:paraId="5257D314" w14:textId="77777777" w:rsidR="00B54AD9" w:rsidRDefault="00B54AD9" w:rsidP="007159D8">
            <w:pPr>
              <w:pStyle w:val="TAC"/>
            </w:pPr>
          </w:p>
        </w:tc>
      </w:tr>
      <w:tr w:rsidR="00B54AD9" w14:paraId="659912AB" w14:textId="77777777" w:rsidTr="007159D8">
        <w:trPr>
          <w:jc w:val="center"/>
        </w:trPr>
        <w:tc>
          <w:tcPr>
            <w:tcW w:w="3690" w:type="dxa"/>
          </w:tcPr>
          <w:p w14:paraId="367F0991" w14:textId="77777777" w:rsidR="00B54AD9" w:rsidRDefault="00B54AD9" w:rsidP="007159D8">
            <w:pPr>
              <w:pStyle w:val="TAC"/>
            </w:pPr>
            <w:r>
              <w:rPr>
                <w:rFonts w:eastAsia="Malgun Gothic"/>
              </w:rPr>
              <w:t>For Slots 0 and Slot i, if mod(i, 5) = {3,4} for i from {0,…,79}</w:t>
            </w:r>
          </w:p>
        </w:tc>
        <w:tc>
          <w:tcPr>
            <w:tcW w:w="1093" w:type="dxa"/>
          </w:tcPr>
          <w:p w14:paraId="429EC43C" w14:textId="77777777" w:rsidR="00B54AD9" w:rsidRDefault="00B54AD9" w:rsidP="007159D8">
            <w:pPr>
              <w:pStyle w:val="TAC"/>
            </w:pPr>
            <w:r>
              <w:t>Bits</w:t>
            </w:r>
          </w:p>
        </w:tc>
        <w:tc>
          <w:tcPr>
            <w:tcW w:w="985" w:type="dxa"/>
          </w:tcPr>
          <w:p w14:paraId="5FDB135A" w14:textId="77777777" w:rsidR="00B54AD9" w:rsidRDefault="00B54AD9" w:rsidP="007159D8">
            <w:pPr>
              <w:pStyle w:val="TAC"/>
            </w:pPr>
            <w:r>
              <w:t>N/A</w:t>
            </w:r>
          </w:p>
        </w:tc>
        <w:tc>
          <w:tcPr>
            <w:tcW w:w="985" w:type="dxa"/>
          </w:tcPr>
          <w:p w14:paraId="72825090" w14:textId="77777777" w:rsidR="00B54AD9" w:rsidRDefault="00B54AD9" w:rsidP="007159D8">
            <w:pPr>
              <w:pStyle w:val="TAC"/>
            </w:pPr>
            <w:r>
              <w:t>N/A</w:t>
            </w:r>
          </w:p>
        </w:tc>
        <w:tc>
          <w:tcPr>
            <w:tcW w:w="985" w:type="dxa"/>
          </w:tcPr>
          <w:p w14:paraId="0C59A199" w14:textId="77777777" w:rsidR="00B54AD9" w:rsidRDefault="00B54AD9" w:rsidP="007159D8">
            <w:pPr>
              <w:pStyle w:val="TAC"/>
            </w:pPr>
            <w:r>
              <w:t>N/A</w:t>
            </w:r>
          </w:p>
        </w:tc>
      </w:tr>
      <w:tr w:rsidR="00B54AD9" w14:paraId="7DAEF02D" w14:textId="77777777" w:rsidTr="007159D8">
        <w:trPr>
          <w:jc w:val="center"/>
        </w:trPr>
        <w:tc>
          <w:tcPr>
            <w:tcW w:w="3690" w:type="dxa"/>
          </w:tcPr>
          <w:p w14:paraId="3C6E0AC7" w14:textId="77777777" w:rsidR="00B54AD9" w:rsidRDefault="00B54AD9" w:rsidP="007159D8">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64A05A45" w14:textId="77777777" w:rsidR="00B54AD9" w:rsidRDefault="00B54AD9" w:rsidP="007159D8">
            <w:pPr>
              <w:pStyle w:val="TAC"/>
            </w:pPr>
            <w:r>
              <w:t>Bits</w:t>
            </w:r>
          </w:p>
        </w:tc>
        <w:tc>
          <w:tcPr>
            <w:tcW w:w="985" w:type="dxa"/>
          </w:tcPr>
          <w:p w14:paraId="76B3EB12" w14:textId="77777777" w:rsidR="00B54AD9" w:rsidRDefault="00B54AD9" w:rsidP="007159D8">
            <w:pPr>
              <w:pStyle w:val="TAC"/>
            </w:pPr>
            <w:r>
              <w:t>20496</w:t>
            </w:r>
          </w:p>
        </w:tc>
        <w:tc>
          <w:tcPr>
            <w:tcW w:w="985" w:type="dxa"/>
          </w:tcPr>
          <w:p w14:paraId="6F4E01DB" w14:textId="77777777" w:rsidR="00B54AD9" w:rsidRDefault="00B54AD9" w:rsidP="007159D8">
            <w:pPr>
              <w:pStyle w:val="TAC"/>
            </w:pPr>
            <w:r>
              <w:t>40976</w:t>
            </w:r>
          </w:p>
        </w:tc>
        <w:tc>
          <w:tcPr>
            <w:tcW w:w="985" w:type="dxa"/>
          </w:tcPr>
          <w:p w14:paraId="1EAA1331" w14:textId="77777777" w:rsidR="00B54AD9" w:rsidRDefault="00B54AD9" w:rsidP="007159D8">
            <w:pPr>
              <w:pStyle w:val="TAC"/>
            </w:pPr>
            <w:r>
              <w:t>81976</w:t>
            </w:r>
          </w:p>
        </w:tc>
      </w:tr>
      <w:tr w:rsidR="00B54AD9" w14:paraId="20A20B98" w14:textId="77777777" w:rsidTr="007159D8">
        <w:trPr>
          <w:jc w:val="center"/>
        </w:trPr>
        <w:tc>
          <w:tcPr>
            <w:tcW w:w="3690" w:type="dxa"/>
          </w:tcPr>
          <w:p w14:paraId="3B40E316" w14:textId="77777777" w:rsidR="00B54AD9" w:rsidRDefault="00B54AD9" w:rsidP="007159D8">
            <w:pPr>
              <w:pStyle w:val="TAC"/>
            </w:pPr>
            <w:r>
              <w:t>Transport block CRC</w:t>
            </w:r>
          </w:p>
        </w:tc>
        <w:tc>
          <w:tcPr>
            <w:tcW w:w="1093" w:type="dxa"/>
          </w:tcPr>
          <w:p w14:paraId="43549CD5" w14:textId="77777777" w:rsidR="00B54AD9" w:rsidRDefault="00B54AD9" w:rsidP="007159D8">
            <w:pPr>
              <w:pStyle w:val="TAC"/>
            </w:pPr>
            <w:r>
              <w:t>Bits</w:t>
            </w:r>
          </w:p>
        </w:tc>
        <w:tc>
          <w:tcPr>
            <w:tcW w:w="985" w:type="dxa"/>
          </w:tcPr>
          <w:p w14:paraId="2011690E" w14:textId="77777777" w:rsidR="00B54AD9" w:rsidRDefault="00B54AD9" w:rsidP="007159D8">
            <w:pPr>
              <w:pStyle w:val="TAC"/>
            </w:pPr>
            <w:r>
              <w:t>24</w:t>
            </w:r>
          </w:p>
        </w:tc>
        <w:tc>
          <w:tcPr>
            <w:tcW w:w="985" w:type="dxa"/>
          </w:tcPr>
          <w:p w14:paraId="56F7F11C" w14:textId="77777777" w:rsidR="00B54AD9" w:rsidRDefault="00B54AD9" w:rsidP="007159D8">
            <w:pPr>
              <w:pStyle w:val="TAC"/>
            </w:pPr>
            <w:r>
              <w:t>24</w:t>
            </w:r>
          </w:p>
        </w:tc>
        <w:tc>
          <w:tcPr>
            <w:tcW w:w="985" w:type="dxa"/>
          </w:tcPr>
          <w:p w14:paraId="00E9B3C4" w14:textId="77777777" w:rsidR="00B54AD9" w:rsidRDefault="00B54AD9" w:rsidP="007159D8">
            <w:pPr>
              <w:pStyle w:val="TAC"/>
            </w:pPr>
            <w:r>
              <w:t>24</w:t>
            </w:r>
          </w:p>
        </w:tc>
      </w:tr>
      <w:tr w:rsidR="00B54AD9" w14:paraId="261EF058" w14:textId="77777777" w:rsidTr="007159D8">
        <w:trPr>
          <w:jc w:val="center"/>
        </w:trPr>
        <w:tc>
          <w:tcPr>
            <w:tcW w:w="3690" w:type="dxa"/>
          </w:tcPr>
          <w:p w14:paraId="03A39234" w14:textId="77777777" w:rsidR="00B54AD9" w:rsidRDefault="00B54AD9" w:rsidP="007159D8">
            <w:pPr>
              <w:pStyle w:val="TAC"/>
            </w:pPr>
            <w:r>
              <w:t>LDPC base graph</w:t>
            </w:r>
          </w:p>
        </w:tc>
        <w:tc>
          <w:tcPr>
            <w:tcW w:w="1093" w:type="dxa"/>
          </w:tcPr>
          <w:p w14:paraId="352C748C" w14:textId="77777777" w:rsidR="00B54AD9" w:rsidRDefault="00B54AD9" w:rsidP="007159D8">
            <w:pPr>
              <w:pStyle w:val="TAC"/>
            </w:pPr>
          </w:p>
        </w:tc>
        <w:tc>
          <w:tcPr>
            <w:tcW w:w="985" w:type="dxa"/>
          </w:tcPr>
          <w:p w14:paraId="05800208" w14:textId="77777777" w:rsidR="00B54AD9" w:rsidRDefault="00B54AD9" w:rsidP="007159D8">
            <w:pPr>
              <w:pStyle w:val="TAC"/>
            </w:pPr>
            <w:r>
              <w:t>1</w:t>
            </w:r>
          </w:p>
        </w:tc>
        <w:tc>
          <w:tcPr>
            <w:tcW w:w="985" w:type="dxa"/>
          </w:tcPr>
          <w:p w14:paraId="1ADA9C9A" w14:textId="77777777" w:rsidR="00B54AD9" w:rsidRDefault="00B54AD9" w:rsidP="007159D8">
            <w:pPr>
              <w:pStyle w:val="TAC"/>
            </w:pPr>
            <w:r>
              <w:t>1</w:t>
            </w:r>
          </w:p>
        </w:tc>
        <w:tc>
          <w:tcPr>
            <w:tcW w:w="985" w:type="dxa"/>
          </w:tcPr>
          <w:p w14:paraId="4FB677CE" w14:textId="77777777" w:rsidR="00B54AD9" w:rsidRDefault="00B54AD9" w:rsidP="007159D8">
            <w:pPr>
              <w:pStyle w:val="TAC"/>
            </w:pPr>
            <w:r>
              <w:t>1</w:t>
            </w:r>
          </w:p>
        </w:tc>
      </w:tr>
      <w:tr w:rsidR="00B54AD9" w14:paraId="3ECE1EB8" w14:textId="77777777" w:rsidTr="007159D8">
        <w:trPr>
          <w:jc w:val="center"/>
        </w:trPr>
        <w:tc>
          <w:tcPr>
            <w:tcW w:w="3690" w:type="dxa"/>
          </w:tcPr>
          <w:p w14:paraId="0BF71B51" w14:textId="77777777" w:rsidR="00B54AD9" w:rsidRDefault="00B54AD9" w:rsidP="007159D8">
            <w:pPr>
              <w:pStyle w:val="TAC"/>
            </w:pPr>
            <w:r>
              <w:t>Number of Code Blocks per Slot</w:t>
            </w:r>
          </w:p>
        </w:tc>
        <w:tc>
          <w:tcPr>
            <w:tcW w:w="1093" w:type="dxa"/>
          </w:tcPr>
          <w:p w14:paraId="21DFA082" w14:textId="77777777" w:rsidR="00B54AD9" w:rsidRDefault="00B54AD9" w:rsidP="007159D8">
            <w:pPr>
              <w:pStyle w:val="TAC"/>
            </w:pPr>
          </w:p>
        </w:tc>
        <w:tc>
          <w:tcPr>
            <w:tcW w:w="985" w:type="dxa"/>
          </w:tcPr>
          <w:p w14:paraId="1B1D69E7" w14:textId="77777777" w:rsidR="00B54AD9" w:rsidRDefault="00B54AD9" w:rsidP="007159D8">
            <w:pPr>
              <w:pStyle w:val="TAC"/>
            </w:pPr>
          </w:p>
        </w:tc>
        <w:tc>
          <w:tcPr>
            <w:tcW w:w="985" w:type="dxa"/>
          </w:tcPr>
          <w:p w14:paraId="5274921E" w14:textId="77777777" w:rsidR="00B54AD9" w:rsidRDefault="00B54AD9" w:rsidP="007159D8">
            <w:pPr>
              <w:pStyle w:val="TAC"/>
            </w:pPr>
          </w:p>
        </w:tc>
        <w:tc>
          <w:tcPr>
            <w:tcW w:w="985" w:type="dxa"/>
          </w:tcPr>
          <w:p w14:paraId="5D166283" w14:textId="77777777" w:rsidR="00B54AD9" w:rsidRDefault="00B54AD9" w:rsidP="007159D8">
            <w:pPr>
              <w:pStyle w:val="TAC"/>
            </w:pPr>
          </w:p>
        </w:tc>
      </w:tr>
      <w:tr w:rsidR="00B54AD9" w14:paraId="27927303" w14:textId="77777777" w:rsidTr="007159D8">
        <w:trPr>
          <w:jc w:val="center"/>
        </w:trPr>
        <w:tc>
          <w:tcPr>
            <w:tcW w:w="3690" w:type="dxa"/>
          </w:tcPr>
          <w:p w14:paraId="047D5E9A" w14:textId="77777777" w:rsidR="00B54AD9" w:rsidRDefault="00B54AD9" w:rsidP="007159D8">
            <w:pPr>
              <w:pStyle w:val="TAC"/>
            </w:pPr>
            <w:r>
              <w:rPr>
                <w:rFonts w:eastAsia="Malgun Gothic"/>
              </w:rPr>
              <w:t>For Slot i, if mod(i, 10) = {0,1,2} for i from {1,…,79}</w:t>
            </w:r>
          </w:p>
        </w:tc>
        <w:tc>
          <w:tcPr>
            <w:tcW w:w="1093" w:type="dxa"/>
          </w:tcPr>
          <w:p w14:paraId="58A2E0AF" w14:textId="77777777" w:rsidR="00B54AD9" w:rsidRDefault="00B54AD9" w:rsidP="007159D8">
            <w:pPr>
              <w:pStyle w:val="TAC"/>
            </w:pPr>
            <w:r>
              <w:t>CBs</w:t>
            </w:r>
          </w:p>
        </w:tc>
        <w:tc>
          <w:tcPr>
            <w:tcW w:w="985" w:type="dxa"/>
          </w:tcPr>
          <w:p w14:paraId="7B926FE3" w14:textId="77777777" w:rsidR="00B54AD9" w:rsidRDefault="00B54AD9" w:rsidP="007159D8">
            <w:pPr>
              <w:pStyle w:val="TAC"/>
            </w:pPr>
            <w:r>
              <w:t>N/A</w:t>
            </w:r>
          </w:p>
        </w:tc>
        <w:tc>
          <w:tcPr>
            <w:tcW w:w="985" w:type="dxa"/>
          </w:tcPr>
          <w:p w14:paraId="3BDB6142" w14:textId="77777777" w:rsidR="00B54AD9" w:rsidRDefault="00B54AD9" w:rsidP="007159D8">
            <w:pPr>
              <w:pStyle w:val="TAC"/>
            </w:pPr>
            <w:r>
              <w:t>N/A</w:t>
            </w:r>
          </w:p>
        </w:tc>
        <w:tc>
          <w:tcPr>
            <w:tcW w:w="985" w:type="dxa"/>
          </w:tcPr>
          <w:p w14:paraId="6A2EFC50" w14:textId="77777777" w:rsidR="00B54AD9" w:rsidRDefault="00B54AD9" w:rsidP="007159D8">
            <w:pPr>
              <w:pStyle w:val="TAC"/>
            </w:pPr>
            <w:r>
              <w:t>N/A</w:t>
            </w:r>
          </w:p>
        </w:tc>
      </w:tr>
      <w:tr w:rsidR="00B54AD9" w14:paraId="4DEAC203" w14:textId="77777777" w:rsidTr="007159D8">
        <w:trPr>
          <w:jc w:val="center"/>
        </w:trPr>
        <w:tc>
          <w:tcPr>
            <w:tcW w:w="3690" w:type="dxa"/>
          </w:tcPr>
          <w:p w14:paraId="38530DC9" w14:textId="77777777" w:rsidR="00B54AD9" w:rsidRDefault="00B54AD9" w:rsidP="007159D8">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6544ADBC" w14:textId="77777777" w:rsidR="00B54AD9" w:rsidRDefault="00B54AD9" w:rsidP="007159D8">
            <w:pPr>
              <w:pStyle w:val="TAC"/>
            </w:pPr>
            <w:r>
              <w:t>CBs</w:t>
            </w:r>
          </w:p>
        </w:tc>
        <w:tc>
          <w:tcPr>
            <w:tcW w:w="985" w:type="dxa"/>
          </w:tcPr>
          <w:p w14:paraId="16C9FDB6" w14:textId="77777777" w:rsidR="00B54AD9" w:rsidRDefault="00B54AD9" w:rsidP="007159D8">
            <w:pPr>
              <w:pStyle w:val="TAC"/>
            </w:pPr>
            <w:r>
              <w:t>3</w:t>
            </w:r>
          </w:p>
        </w:tc>
        <w:tc>
          <w:tcPr>
            <w:tcW w:w="985" w:type="dxa"/>
          </w:tcPr>
          <w:p w14:paraId="5E16DE9F" w14:textId="77777777" w:rsidR="00B54AD9" w:rsidRDefault="00B54AD9" w:rsidP="007159D8">
            <w:pPr>
              <w:pStyle w:val="TAC"/>
            </w:pPr>
            <w:r>
              <w:t>5</w:t>
            </w:r>
          </w:p>
        </w:tc>
        <w:tc>
          <w:tcPr>
            <w:tcW w:w="985" w:type="dxa"/>
          </w:tcPr>
          <w:p w14:paraId="2E6759BF" w14:textId="77777777" w:rsidR="00B54AD9" w:rsidRDefault="00B54AD9" w:rsidP="007159D8">
            <w:pPr>
              <w:pStyle w:val="TAC"/>
            </w:pPr>
            <w:r>
              <w:t>10</w:t>
            </w:r>
          </w:p>
        </w:tc>
      </w:tr>
      <w:tr w:rsidR="00B54AD9" w14:paraId="0D3BF2BD" w14:textId="77777777" w:rsidTr="007159D8">
        <w:trPr>
          <w:jc w:val="center"/>
        </w:trPr>
        <w:tc>
          <w:tcPr>
            <w:tcW w:w="3690" w:type="dxa"/>
          </w:tcPr>
          <w:p w14:paraId="4221CDD3" w14:textId="77777777" w:rsidR="00B54AD9" w:rsidRDefault="00B54AD9" w:rsidP="007159D8">
            <w:pPr>
              <w:pStyle w:val="TAC"/>
            </w:pPr>
            <w:r>
              <w:t>Binary Channel Bits Per Slot</w:t>
            </w:r>
          </w:p>
        </w:tc>
        <w:tc>
          <w:tcPr>
            <w:tcW w:w="1093" w:type="dxa"/>
          </w:tcPr>
          <w:p w14:paraId="25E1DE3D" w14:textId="77777777" w:rsidR="00B54AD9" w:rsidRDefault="00B54AD9" w:rsidP="007159D8">
            <w:pPr>
              <w:pStyle w:val="TAC"/>
            </w:pPr>
          </w:p>
        </w:tc>
        <w:tc>
          <w:tcPr>
            <w:tcW w:w="985" w:type="dxa"/>
          </w:tcPr>
          <w:p w14:paraId="651781AE" w14:textId="77777777" w:rsidR="00B54AD9" w:rsidRDefault="00B54AD9" w:rsidP="007159D8">
            <w:pPr>
              <w:pStyle w:val="TAC"/>
            </w:pPr>
          </w:p>
        </w:tc>
        <w:tc>
          <w:tcPr>
            <w:tcW w:w="985" w:type="dxa"/>
          </w:tcPr>
          <w:p w14:paraId="51D6E0E7" w14:textId="77777777" w:rsidR="00B54AD9" w:rsidRDefault="00B54AD9" w:rsidP="007159D8">
            <w:pPr>
              <w:pStyle w:val="TAC"/>
            </w:pPr>
          </w:p>
        </w:tc>
        <w:tc>
          <w:tcPr>
            <w:tcW w:w="985" w:type="dxa"/>
          </w:tcPr>
          <w:p w14:paraId="3B7EDEF3" w14:textId="77777777" w:rsidR="00B54AD9" w:rsidRDefault="00B54AD9" w:rsidP="007159D8">
            <w:pPr>
              <w:pStyle w:val="TAC"/>
            </w:pPr>
          </w:p>
        </w:tc>
      </w:tr>
      <w:tr w:rsidR="00B54AD9" w14:paraId="78CD96EF" w14:textId="77777777" w:rsidTr="007159D8">
        <w:trPr>
          <w:jc w:val="center"/>
        </w:trPr>
        <w:tc>
          <w:tcPr>
            <w:tcW w:w="3690" w:type="dxa"/>
          </w:tcPr>
          <w:p w14:paraId="4FDBE3B2" w14:textId="77777777" w:rsidR="00B54AD9" w:rsidRDefault="00B54AD9" w:rsidP="007159D8">
            <w:pPr>
              <w:pStyle w:val="TAC"/>
            </w:pPr>
            <w:r>
              <w:rPr>
                <w:rFonts w:eastAsia="Malgun Gothic"/>
              </w:rPr>
              <w:t>For Slots 0 and Slot i, if mod(i, 5) = {3,4} for i from {0,…,79}</w:t>
            </w:r>
          </w:p>
        </w:tc>
        <w:tc>
          <w:tcPr>
            <w:tcW w:w="1093" w:type="dxa"/>
          </w:tcPr>
          <w:p w14:paraId="41BB15DB" w14:textId="77777777" w:rsidR="00B54AD9" w:rsidRDefault="00B54AD9" w:rsidP="007159D8">
            <w:pPr>
              <w:pStyle w:val="TAC"/>
            </w:pPr>
            <w:r>
              <w:t>Bits</w:t>
            </w:r>
          </w:p>
        </w:tc>
        <w:tc>
          <w:tcPr>
            <w:tcW w:w="985" w:type="dxa"/>
          </w:tcPr>
          <w:p w14:paraId="41424581" w14:textId="77777777" w:rsidR="00B54AD9" w:rsidRDefault="00B54AD9" w:rsidP="007159D8">
            <w:pPr>
              <w:pStyle w:val="TAC"/>
            </w:pPr>
            <w:r>
              <w:t>N/A</w:t>
            </w:r>
          </w:p>
        </w:tc>
        <w:tc>
          <w:tcPr>
            <w:tcW w:w="985" w:type="dxa"/>
          </w:tcPr>
          <w:p w14:paraId="267142A0" w14:textId="77777777" w:rsidR="00B54AD9" w:rsidRDefault="00B54AD9" w:rsidP="007159D8">
            <w:pPr>
              <w:pStyle w:val="TAC"/>
            </w:pPr>
            <w:r>
              <w:t>N/A</w:t>
            </w:r>
          </w:p>
        </w:tc>
        <w:tc>
          <w:tcPr>
            <w:tcW w:w="985" w:type="dxa"/>
          </w:tcPr>
          <w:p w14:paraId="6215C904" w14:textId="77777777" w:rsidR="00B54AD9" w:rsidRDefault="00B54AD9" w:rsidP="007159D8">
            <w:pPr>
              <w:pStyle w:val="TAC"/>
            </w:pPr>
            <w:r>
              <w:t>N/A</w:t>
            </w:r>
          </w:p>
        </w:tc>
      </w:tr>
      <w:tr w:rsidR="00B54AD9" w14:paraId="15D08A8C" w14:textId="77777777" w:rsidTr="007159D8">
        <w:trPr>
          <w:jc w:val="center"/>
        </w:trPr>
        <w:tc>
          <w:tcPr>
            <w:tcW w:w="3690" w:type="dxa"/>
          </w:tcPr>
          <w:p w14:paraId="02245207" w14:textId="77777777" w:rsidR="00B54AD9" w:rsidRDefault="00B54AD9" w:rsidP="007159D8">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466B8C1E" w14:textId="77777777" w:rsidR="00B54AD9" w:rsidRDefault="00B54AD9" w:rsidP="007159D8">
            <w:pPr>
              <w:pStyle w:val="TAC"/>
            </w:pPr>
            <w:r>
              <w:t>Bits</w:t>
            </w:r>
          </w:p>
        </w:tc>
        <w:tc>
          <w:tcPr>
            <w:tcW w:w="985" w:type="dxa"/>
          </w:tcPr>
          <w:p w14:paraId="26EB2FDF" w14:textId="77777777" w:rsidR="00B54AD9" w:rsidRDefault="00B54AD9" w:rsidP="007159D8">
            <w:pPr>
              <w:pStyle w:val="TAC"/>
            </w:pPr>
            <w:r>
              <w:t>40986</w:t>
            </w:r>
          </w:p>
        </w:tc>
        <w:tc>
          <w:tcPr>
            <w:tcW w:w="985" w:type="dxa"/>
          </w:tcPr>
          <w:p w14:paraId="279847BE" w14:textId="77777777" w:rsidR="00B54AD9" w:rsidRDefault="00B54AD9" w:rsidP="007159D8">
            <w:pPr>
              <w:pStyle w:val="TAC"/>
            </w:pPr>
            <w:r>
              <w:t>81972</w:t>
            </w:r>
          </w:p>
        </w:tc>
        <w:tc>
          <w:tcPr>
            <w:tcW w:w="985" w:type="dxa"/>
          </w:tcPr>
          <w:p w14:paraId="180513AD" w14:textId="77777777" w:rsidR="00B54AD9" w:rsidRDefault="00B54AD9" w:rsidP="007159D8">
            <w:pPr>
              <w:pStyle w:val="TAC"/>
            </w:pPr>
            <w:r>
              <w:t>163944</w:t>
            </w:r>
          </w:p>
        </w:tc>
      </w:tr>
      <w:tr w:rsidR="00B54AD9" w14:paraId="59BEF5FE" w14:textId="77777777" w:rsidTr="007159D8">
        <w:trPr>
          <w:trHeight w:val="70"/>
          <w:jc w:val="center"/>
        </w:trPr>
        <w:tc>
          <w:tcPr>
            <w:tcW w:w="3690" w:type="dxa"/>
          </w:tcPr>
          <w:p w14:paraId="7C5FE743" w14:textId="77777777" w:rsidR="00B54AD9" w:rsidRDefault="00B54AD9" w:rsidP="007159D8">
            <w:pPr>
              <w:pStyle w:val="TAC"/>
            </w:pPr>
            <w:r>
              <w:t>Max. Throughput averaged over 1 frame (NOTE 7)</w:t>
            </w:r>
          </w:p>
        </w:tc>
        <w:tc>
          <w:tcPr>
            <w:tcW w:w="1093" w:type="dxa"/>
          </w:tcPr>
          <w:p w14:paraId="0637DD58" w14:textId="77777777" w:rsidR="00B54AD9" w:rsidRDefault="00B54AD9" w:rsidP="007159D8">
            <w:pPr>
              <w:pStyle w:val="TAC"/>
            </w:pPr>
            <w:r>
              <w:t>Mbps</w:t>
            </w:r>
          </w:p>
        </w:tc>
        <w:tc>
          <w:tcPr>
            <w:tcW w:w="985" w:type="dxa"/>
          </w:tcPr>
          <w:p w14:paraId="283330F1" w14:textId="77777777" w:rsidR="00B54AD9" w:rsidRDefault="00B54AD9" w:rsidP="007159D8">
            <w:pPr>
              <w:pStyle w:val="TAC"/>
              <w:rPr>
                <w:rFonts w:eastAsia="Malgun Gothic"/>
              </w:rPr>
            </w:pPr>
            <w:r>
              <w:rPr>
                <w:rFonts w:eastAsia="Malgun Gothic"/>
              </w:rPr>
              <w:t>49.190</w:t>
            </w:r>
          </w:p>
        </w:tc>
        <w:tc>
          <w:tcPr>
            <w:tcW w:w="985" w:type="dxa"/>
          </w:tcPr>
          <w:p w14:paraId="4EE95B53" w14:textId="77777777" w:rsidR="00B54AD9" w:rsidRDefault="00B54AD9" w:rsidP="007159D8">
            <w:pPr>
              <w:pStyle w:val="TAC"/>
              <w:rPr>
                <w:rFonts w:eastAsia="Malgun Gothic"/>
              </w:rPr>
            </w:pPr>
            <w:r>
              <w:rPr>
                <w:rFonts w:eastAsia="Malgun Gothic"/>
              </w:rPr>
              <w:t>98.34</w:t>
            </w:r>
            <w:r>
              <w:rPr>
                <w:rFonts w:hint="eastAsia"/>
                <w:lang w:val="en-US"/>
              </w:rPr>
              <w:t>2</w:t>
            </w:r>
          </w:p>
        </w:tc>
        <w:tc>
          <w:tcPr>
            <w:tcW w:w="985" w:type="dxa"/>
          </w:tcPr>
          <w:p w14:paraId="69616DD2" w14:textId="77777777" w:rsidR="00B54AD9" w:rsidRDefault="00B54AD9" w:rsidP="007159D8">
            <w:pPr>
              <w:pStyle w:val="TAC"/>
              <w:rPr>
                <w:rFonts w:eastAsia="Malgun Gothic"/>
              </w:rPr>
            </w:pPr>
            <w:r>
              <w:rPr>
                <w:rFonts w:eastAsia="Malgun Gothic"/>
              </w:rPr>
              <w:t>196.742</w:t>
            </w:r>
          </w:p>
        </w:tc>
      </w:tr>
      <w:tr w:rsidR="00B54AD9" w14:paraId="7F97A4DC" w14:textId="77777777" w:rsidTr="007159D8">
        <w:trPr>
          <w:trHeight w:val="70"/>
          <w:jc w:val="center"/>
        </w:trPr>
        <w:tc>
          <w:tcPr>
            <w:tcW w:w="7738" w:type="dxa"/>
            <w:gridSpan w:val="5"/>
          </w:tcPr>
          <w:p w14:paraId="0DEFEFE9" w14:textId="77777777" w:rsidR="00B54AD9" w:rsidRDefault="00B54AD9" w:rsidP="007159D8">
            <w:pPr>
              <w:pStyle w:val="TAN"/>
              <w:rPr>
                <w:rFonts w:eastAsia="Malgun Gothic"/>
              </w:rPr>
            </w:pPr>
            <w:r>
              <w:rPr>
                <w:rFonts w:eastAsia="Malgun Gothic"/>
              </w:rPr>
              <w:t>NOTE 1:</w:t>
            </w:r>
            <w:r>
              <w:rPr>
                <w:rFonts w:eastAsia="Malgun Gothic"/>
              </w:rPr>
              <w:tab/>
              <w:t>Additional parameters are specified in Table A.3.1-1 and Table A.3.3.1-1.</w:t>
            </w:r>
          </w:p>
          <w:p w14:paraId="48D380EE" w14:textId="77777777" w:rsidR="00B54AD9" w:rsidRDefault="00B54AD9" w:rsidP="007159D8">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750608A5" w14:textId="77777777" w:rsidR="00B54AD9" w:rsidRDefault="00B54AD9" w:rsidP="007159D8">
            <w:pPr>
              <w:pStyle w:val="TAN"/>
              <w:rPr>
                <w:rFonts w:eastAsia="Malgun Gothic"/>
              </w:rPr>
            </w:pPr>
            <w:r>
              <w:rPr>
                <w:rFonts w:eastAsia="Malgun Gothic"/>
              </w:rPr>
              <w:t>NOTE 3:</w:t>
            </w:r>
            <w:r>
              <w:rPr>
                <w:rFonts w:eastAsia="Malgun Gothic"/>
              </w:rPr>
              <w:tab/>
              <w:t>SS/PBCH block is transmitted in slot 0 with periodicity 20 ms.</w:t>
            </w:r>
          </w:p>
          <w:p w14:paraId="03868826" w14:textId="77777777" w:rsidR="00B54AD9" w:rsidRDefault="00B54AD9" w:rsidP="007159D8">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5B21C3FD" w14:textId="77777777" w:rsidR="00B54AD9" w:rsidRDefault="00B54AD9" w:rsidP="007159D8">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3968A4DD" w14:textId="77777777" w:rsidR="00B54AD9" w:rsidRDefault="00B54AD9" w:rsidP="007159D8">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E8997F6" w14:textId="77777777" w:rsidR="00B54AD9" w:rsidRDefault="00B54AD9" w:rsidP="007159D8">
            <w:pPr>
              <w:pStyle w:val="TAN"/>
              <w:rPr>
                <w:lang w:val="en-US"/>
              </w:rPr>
            </w:pPr>
            <w:r>
              <w:rPr>
                <w:lang w:val="en-US"/>
              </w:rPr>
              <w:t>NOTE 7:</w:t>
            </w:r>
            <w:r>
              <w:rPr>
                <w:lang w:val="en-US"/>
              </w:rPr>
              <w:tab/>
              <w:t>Throughput is averaged over 2nd frame of RMC.</w:t>
            </w:r>
          </w:p>
        </w:tc>
      </w:tr>
    </w:tbl>
    <w:p w14:paraId="779C8CB8" w14:textId="77777777" w:rsidR="00B54AD9" w:rsidRPr="00441A13" w:rsidRDefault="00B54AD9" w:rsidP="00B54AD9"/>
    <w:p w14:paraId="4DE2CE77" w14:textId="0EC23EC3" w:rsidR="00D76FEF" w:rsidRDefault="00C066D7" w:rsidP="00C066D7">
      <w:pPr>
        <w:pStyle w:val="Heading4"/>
        <w:rPr>
          <w:lang w:val="en-US"/>
        </w:rPr>
      </w:pPr>
      <w:bookmarkStart w:id="5062" w:name="_Toc161754030"/>
      <w:bookmarkStart w:id="5063" w:name="_Toc161754651"/>
      <w:bookmarkStart w:id="5064" w:name="_Toc163202224"/>
      <w:bookmarkStart w:id="5065" w:name="_Toc169888512"/>
      <w:bookmarkStart w:id="5066" w:name="_Toc171551701"/>
      <w:bookmarkStart w:id="5067" w:name="_Toc176775431"/>
      <w:bookmarkStart w:id="5068" w:name="_Toc187244026"/>
      <w:bookmarkStart w:id="5069" w:name="_Toc193201575"/>
      <w:r>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5062"/>
      <w:bookmarkEnd w:id="5063"/>
      <w:bookmarkEnd w:id="5064"/>
      <w:bookmarkEnd w:id="5065"/>
      <w:bookmarkEnd w:id="5066"/>
      <w:bookmarkEnd w:id="5067"/>
      <w:bookmarkEnd w:id="5068"/>
      <w:bookmarkEnd w:id="5069"/>
    </w:p>
    <w:p w14:paraId="185F6850" w14:textId="216B354E" w:rsidR="005936B3" w:rsidRPr="008A3ED0" w:rsidRDefault="005936B3" w:rsidP="008A3ED0">
      <w:pPr>
        <w:rPr>
          <w:lang w:val="en-US"/>
        </w:rPr>
      </w:pPr>
    </w:p>
    <w:p w14:paraId="49376766" w14:textId="222AA422" w:rsidR="001711AC" w:rsidRDefault="001711AC" w:rsidP="001711AC">
      <w:pPr>
        <w:pStyle w:val="TH"/>
      </w:pPr>
      <w:r>
        <w:lastRenderedPageBreak/>
        <w:t>Table A.3.2.1.</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062CD" w14:paraId="1063395E" w14:textId="77777777" w:rsidTr="007159D8">
        <w:trPr>
          <w:jc w:val="center"/>
        </w:trPr>
        <w:tc>
          <w:tcPr>
            <w:tcW w:w="3690" w:type="dxa"/>
          </w:tcPr>
          <w:p w14:paraId="4ECE9A0F" w14:textId="77777777" w:rsidR="000062CD" w:rsidRDefault="000062CD" w:rsidP="007159D8">
            <w:pPr>
              <w:pStyle w:val="TAH"/>
            </w:pPr>
            <w:r>
              <w:t>Parameter</w:t>
            </w:r>
          </w:p>
        </w:tc>
        <w:tc>
          <w:tcPr>
            <w:tcW w:w="1093" w:type="dxa"/>
          </w:tcPr>
          <w:p w14:paraId="66F908F7" w14:textId="77777777" w:rsidR="000062CD" w:rsidRDefault="000062CD" w:rsidP="007159D8">
            <w:pPr>
              <w:pStyle w:val="TAH"/>
            </w:pPr>
            <w:r>
              <w:t>Unit</w:t>
            </w:r>
          </w:p>
        </w:tc>
        <w:tc>
          <w:tcPr>
            <w:tcW w:w="3760" w:type="dxa"/>
            <w:gridSpan w:val="4"/>
          </w:tcPr>
          <w:p w14:paraId="7AD9CB8F" w14:textId="77777777" w:rsidR="000062CD" w:rsidRDefault="000062CD" w:rsidP="007159D8">
            <w:pPr>
              <w:pStyle w:val="TAH"/>
            </w:pPr>
            <w:r>
              <w:t>Value</w:t>
            </w:r>
          </w:p>
        </w:tc>
      </w:tr>
      <w:tr w:rsidR="000062CD" w14:paraId="60A68561" w14:textId="77777777" w:rsidTr="007159D8">
        <w:trPr>
          <w:jc w:val="center"/>
        </w:trPr>
        <w:tc>
          <w:tcPr>
            <w:tcW w:w="3690" w:type="dxa"/>
          </w:tcPr>
          <w:p w14:paraId="499C8DE9" w14:textId="77777777" w:rsidR="000062CD" w:rsidRDefault="000062CD" w:rsidP="007159D8">
            <w:pPr>
              <w:pStyle w:val="TAC"/>
            </w:pPr>
            <w:r>
              <w:t>Channel bandwidth</w:t>
            </w:r>
          </w:p>
        </w:tc>
        <w:tc>
          <w:tcPr>
            <w:tcW w:w="1093" w:type="dxa"/>
          </w:tcPr>
          <w:p w14:paraId="15FCF76B" w14:textId="77777777" w:rsidR="000062CD" w:rsidRDefault="000062CD" w:rsidP="007159D8">
            <w:pPr>
              <w:pStyle w:val="TAC"/>
            </w:pPr>
            <w:r>
              <w:t>MHz</w:t>
            </w:r>
          </w:p>
        </w:tc>
        <w:tc>
          <w:tcPr>
            <w:tcW w:w="940" w:type="dxa"/>
          </w:tcPr>
          <w:p w14:paraId="24AC7A32" w14:textId="77777777" w:rsidR="000062CD" w:rsidRDefault="000062CD" w:rsidP="007159D8">
            <w:pPr>
              <w:pStyle w:val="TAC"/>
            </w:pPr>
            <w:r>
              <w:t>50</w:t>
            </w:r>
          </w:p>
        </w:tc>
        <w:tc>
          <w:tcPr>
            <w:tcW w:w="940" w:type="dxa"/>
          </w:tcPr>
          <w:p w14:paraId="07D89E18" w14:textId="77777777" w:rsidR="000062CD" w:rsidRDefault="000062CD" w:rsidP="007159D8">
            <w:pPr>
              <w:pStyle w:val="TAC"/>
            </w:pPr>
            <w:r>
              <w:t>100</w:t>
            </w:r>
          </w:p>
        </w:tc>
        <w:tc>
          <w:tcPr>
            <w:tcW w:w="940" w:type="dxa"/>
          </w:tcPr>
          <w:p w14:paraId="1C35AE9A" w14:textId="77777777" w:rsidR="000062CD" w:rsidRDefault="000062CD" w:rsidP="007159D8">
            <w:pPr>
              <w:pStyle w:val="TAC"/>
            </w:pPr>
            <w:r>
              <w:t>200</w:t>
            </w:r>
          </w:p>
        </w:tc>
        <w:tc>
          <w:tcPr>
            <w:tcW w:w="940" w:type="dxa"/>
          </w:tcPr>
          <w:p w14:paraId="5278000B" w14:textId="77777777" w:rsidR="000062CD" w:rsidRDefault="000062CD" w:rsidP="007159D8">
            <w:pPr>
              <w:pStyle w:val="TAC"/>
            </w:pPr>
            <w:r>
              <w:t>400</w:t>
            </w:r>
          </w:p>
        </w:tc>
      </w:tr>
      <w:tr w:rsidR="000062CD" w14:paraId="133487A4" w14:textId="77777777" w:rsidTr="007159D8">
        <w:trPr>
          <w:jc w:val="center"/>
        </w:trPr>
        <w:tc>
          <w:tcPr>
            <w:tcW w:w="3690" w:type="dxa"/>
          </w:tcPr>
          <w:p w14:paraId="6F57BCD7" w14:textId="77777777" w:rsidR="000062CD" w:rsidRDefault="000062CD" w:rsidP="007159D8">
            <w:pPr>
              <w:pStyle w:val="TAC"/>
            </w:pPr>
            <w:r>
              <w:t xml:space="preserve">Subcarrier spacing configuration </w:t>
            </w:r>
            <w:r>
              <w:object w:dxaOrig="160" w:dyaOrig="290" w14:anchorId="1B5CB669">
                <v:shape id="_x0000_i1034" type="#_x0000_t75" style="width:8pt;height:14pt" o:ole="">
                  <v:imagedata r:id="rId40" o:title=""/>
                </v:shape>
                <o:OLEObject Type="Embed" ProgID="Equation.3" ShapeID="_x0000_i1034" DrawAspect="Content" ObjectID="_1804704070" r:id="rId44"/>
              </w:object>
            </w:r>
          </w:p>
        </w:tc>
        <w:tc>
          <w:tcPr>
            <w:tcW w:w="1093" w:type="dxa"/>
          </w:tcPr>
          <w:p w14:paraId="13F485CF" w14:textId="77777777" w:rsidR="000062CD" w:rsidRDefault="000062CD" w:rsidP="007159D8">
            <w:pPr>
              <w:pStyle w:val="TAC"/>
            </w:pPr>
          </w:p>
        </w:tc>
        <w:tc>
          <w:tcPr>
            <w:tcW w:w="940" w:type="dxa"/>
          </w:tcPr>
          <w:p w14:paraId="26BE19DD" w14:textId="77777777" w:rsidR="000062CD" w:rsidRDefault="000062CD" w:rsidP="007159D8">
            <w:pPr>
              <w:pStyle w:val="TAC"/>
            </w:pPr>
            <w:r>
              <w:t>3</w:t>
            </w:r>
          </w:p>
        </w:tc>
        <w:tc>
          <w:tcPr>
            <w:tcW w:w="940" w:type="dxa"/>
          </w:tcPr>
          <w:p w14:paraId="65F2E795" w14:textId="77777777" w:rsidR="000062CD" w:rsidRDefault="000062CD" w:rsidP="007159D8">
            <w:pPr>
              <w:pStyle w:val="TAC"/>
            </w:pPr>
            <w:r>
              <w:t>3</w:t>
            </w:r>
          </w:p>
        </w:tc>
        <w:tc>
          <w:tcPr>
            <w:tcW w:w="940" w:type="dxa"/>
          </w:tcPr>
          <w:p w14:paraId="32AB3717" w14:textId="77777777" w:rsidR="000062CD" w:rsidRDefault="000062CD" w:rsidP="007159D8">
            <w:pPr>
              <w:pStyle w:val="TAC"/>
            </w:pPr>
            <w:r>
              <w:t>3</w:t>
            </w:r>
          </w:p>
        </w:tc>
        <w:tc>
          <w:tcPr>
            <w:tcW w:w="940" w:type="dxa"/>
          </w:tcPr>
          <w:p w14:paraId="6D6D3FC6" w14:textId="77777777" w:rsidR="000062CD" w:rsidRDefault="000062CD" w:rsidP="007159D8">
            <w:pPr>
              <w:pStyle w:val="TAC"/>
            </w:pPr>
            <w:r>
              <w:t>3</w:t>
            </w:r>
          </w:p>
        </w:tc>
      </w:tr>
      <w:tr w:rsidR="000062CD" w14:paraId="51609D0A" w14:textId="77777777" w:rsidTr="007159D8">
        <w:trPr>
          <w:jc w:val="center"/>
        </w:trPr>
        <w:tc>
          <w:tcPr>
            <w:tcW w:w="3690" w:type="dxa"/>
          </w:tcPr>
          <w:p w14:paraId="61446A07" w14:textId="77777777" w:rsidR="000062CD" w:rsidRDefault="000062CD" w:rsidP="007159D8">
            <w:pPr>
              <w:pStyle w:val="TAC"/>
            </w:pPr>
            <w:r>
              <w:t>Allocated resource blocks</w:t>
            </w:r>
          </w:p>
        </w:tc>
        <w:tc>
          <w:tcPr>
            <w:tcW w:w="1093" w:type="dxa"/>
          </w:tcPr>
          <w:p w14:paraId="18A48B60" w14:textId="77777777" w:rsidR="000062CD" w:rsidRDefault="000062CD" w:rsidP="007159D8">
            <w:pPr>
              <w:pStyle w:val="TAC"/>
            </w:pPr>
          </w:p>
        </w:tc>
        <w:tc>
          <w:tcPr>
            <w:tcW w:w="940" w:type="dxa"/>
          </w:tcPr>
          <w:p w14:paraId="7B83ACE0" w14:textId="77777777" w:rsidR="000062CD" w:rsidRDefault="000062CD" w:rsidP="007159D8">
            <w:pPr>
              <w:pStyle w:val="TAC"/>
            </w:pPr>
            <w:r>
              <w:t>32</w:t>
            </w:r>
          </w:p>
        </w:tc>
        <w:tc>
          <w:tcPr>
            <w:tcW w:w="940" w:type="dxa"/>
          </w:tcPr>
          <w:p w14:paraId="058C06C3" w14:textId="77777777" w:rsidR="000062CD" w:rsidRDefault="000062CD" w:rsidP="007159D8">
            <w:pPr>
              <w:pStyle w:val="TAC"/>
            </w:pPr>
            <w:r>
              <w:t>66</w:t>
            </w:r>
          </w:p>
        </w:tc>
        <w:tc>
          <w:tcPr>
            <w:tcW w:w="940" w:type="dxa"/>
          </w:tcPr>
          <w:p w14:paraId="67EC2434" w14:textId="77777777" w:rsidR="000062CD" w:rsidRDefault="000062CD" w:rsidP="007159D8">
            <w:pPr>
              <w:pStyle w:val="TAC"/>
            </w:pPr>
            <w:r>
              <w:t>132</w:t>
            </w:r>
          </w:p>
        </w:tc>
        <w:tc>
          <w:tcPr>
            <w:tcW w:w="940" w:type="dxa"/>
          </w:tcPr>
          <w:p w14:paraId="6935D606" w14:textId="77777777" w:rsidR="000062CD" w:rsidRDefault="000062CD" w:rsidP="007159D8">
            <w:pPr>
              <w:pStyle w:val="TAC"/>
            </w:pPr>
            <w:r>
              <w:t>264</w:t>
            </w:r>
          </w:p>
        </w:tc>
      </w:tr>
      <w:tr w:rsidR="000062CD" w14:paraId="7868336E" w14:textId="77777777" w:rsidTr="007159D8">
        <w:trPr>
          <w:jc w:val="center"/>
        </w:trPr>
        <w:tc>
          <w:tcPr>
            <w:tcW w:w="3690" w:type="dxa"/>
          </w:tcPr>
          <w:p w14:paraId="027561F4" w14:textId="77777777" w:rsidR="000062CD" w:rsidRDefault="000062CD" w:rsidP="007159D8">
            <w:pPr>
              <w:pStyle w:val="TAC"/>
            </w:pPr>
            <w:r>
              <w:t>Subcarriers per resource block</w:t>
            </w:r>
          </w:p>
        </w:tc>
        <w:tc>
          <w:tcPr>
            <w:tcW w:w="1093" w:type="dxa"/>
          </w:tcPr>
          <w:p w14:paraId="6C3B6E88" w14:textId="77777777" w:rsidR="000062CD" w:rsidRDefault="000062CD" w:rsidP="007159D8">
            <w:pPr>
              <w:pStyle w:val="TAC"/>
            </w:pPr>
          </w:p>
        </w:tc>
        <w:tc>
          <w:tcPr>
            <w:tcW w:w="940" w:type="dxa"/>
          </w:tcPr>
          <w:p w14:paraId="3F0C4DA5" w14:textId="77777777" w:rsidR="000062CD" w:rsidRDefault="000062CD" w:rsidP="007159D8">
            <w:pPr>
              <w:pStyle w:val="TAC"/>
            </w:pPr>
            <w:r>
              <w:t>12</w:t>
            </w:r>
          </w:p>
        </w:tc>
        <w:tc>
          <w:tcPr>
            <w:tcW w:w="940" w:type="dxa"/>
          </w:tcPr>
          <w:p w14:paraId="560B959F" w14:textId="77777777" w:rsidR="000062CD" w:rsidRDefault="000062CD" w:rsidP="007159D8">
            <w:pPr>
              <w:pStyle w:val="TAC"/>
            </w:pPr>
            <w:r>
              <w:t>12</w:t>
            </w:r>
          </w:p>
        </w:tc>
        <w:tc>
          <w:tcPr>
            <w:tcW w:w="940" w:type="dxa"/>
          </w:tcPr>
          <w:p w14:paraId="1577D712" w14:textId="77777777" w:rsidR="000062CD" w:rsidRDefault="000062CD" w:rsidP="007159D8">
            <w:pPr>
              <w:pStyle w:val="TAC"/>
            </w:pPr>
            <w:r>
              <w:t>12</w:t>
            </w:r>
          </w:p>
        </w:tc>
        <w:tc>
          <w:tcPr>
            <w:tcW w:w="940" w:type="dxa"/>
          </w:tcPr>
          <w:p w14:paraId="31828D01" w14:textId="77777777" w:rsidR="000062CD" w:rsidRDefault="000062CD" w:rsidP="007159D8">
            <w:pPr>
              <w:pStyle w:val="TAC"/>
            </w:pPr>
            <w:r>
              <w:t>12</w:t>
            </w:r>
          </w:p>
        </w:tc>
      </w:tr>
      <w:tr w:rsidR="000062CD" w14:paraId="06D8EA3E" w14:textId="77777777" w:rsidTr="007159D8">
        <w:trPr>
          <w:jc w:val="center"/>
        </w:trPr>
        <w:tc>
          <w:tcPr>
            <w:tcW w:w="3690" w:type="dxa"/>
          </w:tcPr>
          <w:p w14:paraId="5089FB85" w14:textId="77777777" w:rsidR="000062CD" w:rsidRDefault="000062CD" w:rsidP="007159D8">
            <w:pPr>
              <w:pStyle w:val="TAC"/>
            </w:pPr>
            <w:r>
              <w:t>Allocated slots per Frame (NOTE 7)</w:t>
            </w:r>
          </w:p>
        </w:tc>
        <w:tc>
          <w:tcPr>
            <w:tcW w:w="1093" w:type="dxa"/>
          </w:tcPr>
          <w:p w14:paraId="58830132" w14:textId="77777777" w:rsidR="000062CD" w:rsidRDefault="000062CD" w:rsidP="007159D8">
            <w:pPr>
              <w:pStyle w:val="TAC"/>
            </w:pPr>
          </w:p>
        </w:tc>
        <w:tc>
          <w:tcPr>
            <w:tcW w:w="940" w:type="dxa"/>
          </w:tcPr>
          <w:p w14:paraId="34D1B9E0" w14:textId="004F6E01" w:rsidR="000062CD" w:rsidRDefault="000062CD" w:rsidP="007159D8">
            <w:pPr>
              <w:pStyle w:val="TAC"/>
            </w:pPr>
            <w:r>
              <w:t>47/48</w:t>
            </w:r>
          </w:p>
        </w:tc>
        <w:tc>
          <w:tcPr>
            <w:tcW w:w="940" w:type="dxa"/>
          </w:tcPr>
          <w:p w14:paraId="6CD490A0" w14:textId="4D5EC8BC" w:rsidR="000062CD" w:rsidRDefault="000062CD" w:rsidP="007159D8">
            <w:pPr>
              <w:pStyle w:val="TAC"/>
            </w:pPr>
            <w:r>
              <w:t>47/48</w:t>
            </w:r>
          </w:p>
        </w:tc>
        <w:tc>
          <w:tcPr>
            <w:tcW w:w="940" w:type="dxa"/>
          </w:tcPr>
          <w:p w14:paraId="31BD4A8E" w14:textId="7F494661" w:rsidR="000062CD" w:rsidRDefault="000062CD" w:rsidP="007159D8">
            <w:pPr>
              <w:pStyle w:val="TAC"/>
            </w:pPr>
            <w:r>
              <w:t>47/48</w:t>
            </w:r>
          </w:p>
        </w:tc>
        <w:tc>
          <w:tcPr>
            <w:tcW w:w="940" w:type="dxa"/>
          </w:tcPr>
          <w:p w14:paraId="45E1E9F3" w14:textId="4D70FE62" w:rsidR="000062CD" w:rsidRDefault="000062CD" w:rsidP="007159D8">
            <w:pPr>
              <w:pStyle w:val="TAC"/>
            </w:pPr>
            <w:r>
              <w:t>47/48</w:t>
            </w:r>
          </w:p>
        </w:tc>
      </w:tr>
      <w:tr w:rsidR="000062CD" w14:paraId="1C96B0B7" w14:textId="77777777" w:rsidTr="007159D8">
        <w:trPr>
          <w:jc w:val="center"/>
        </w:trPr>
        <w:tc>
          <w:tcPr>
            <w:tcW w:w="3690" w:type="dxa"/>
          </w:tcPr>
          <w:p w14:paraId="4A9F13A1" w14:textId="77777777" w:rsidR="000062CD" w:rsidRDefault="000062CD" w:rsidP="007159D8">
            <w:pPr>
              <w:pStyle w:val="TAC"/>
            </w:pPr>
            <w:r>
              <w:t>MCS index</w:t>
            </w:r>
          </w:p>
        </w:tc>
        <w:tc>
          <w:tcPr>
            <w:tcW w:w="1093" w:type="dxa"/>
          </w:tcPr>
          <w:p w14:paraId="53C0EFCA" w14:textId="77777777" w:rsidR="000062CD" w:rsidRDefault="000062CD" w:rsidP="007159D8">
            <w:pPr>
              <w:pStyle w:val="TAC"/>
            </w:pPr>
          </w:p>
        </w:tc>
        <w:tc>
          <w:tcPr>
            <w:tcW w:w="940" w:type="dxa"/>
          </w:tcPr>
          <w:p w14:paraId="2BBBEC3B" w14:textId="77777777" w:rsidR="000062CD" w:rsidRDefault="000062CD" w:rsidP="007159D8">
            <w:pPr>
              <w:pStyle w:val="TAC"/>
            </w:pPr>
            <w:r>
              <w:t>4</w:t>
            </w:r>
          </w:p>
        </w:tc>
        <w:tc>
          <w:tcPr>
            <w:tcW w:w="940" w:type="dxa"/>
          </w:tcPr>
          <w:p w14:paraId="636250B9" w14:textId="77777777" w:rsidR="000062CD" w:rsidRDefault="000062CD" w:rsidP="007159D8">
            <w:pPr>
              <w:pStyle w:val="TAC"/>
            </w:pPr>
            <w:r>
              <w:t>4</w:t>
            </w:r>
          </w:p>
        </w:tc>
        <w:tc>
          <w:tcPr>
            <w:tcW w:w="940" w:type="dxa"/>
          </w:tcPr>
          <w:p w14:paraId="4DBFB960" w14:textId="77777777" w:rsidR="000062CD" w:rsidRDefault="000062CD" w:rsidP="007159D8">
            <w:pPr>
              <w:pStyle w:val="TAC"/>
            </w:pPr>
            <w:r>
              <w:t>4</w:t>
            </w:r>
          </w:p>
        </w:tc>
        <w:tc>
          <w:tcPr>
            <w:tcW w:w="940" w:type="dxa"/>
          </w:tcPr>
          <w:p w14:paraId="4F376E7E" w14:textId="77777777" w:rsidR="000062CD" w:rsidRDefault="000062CD" w:rsidP="007159D8">
            <w:pPr>
              <w:pStyle w:val="TAC"/>
            </w:pPr>
            <w:r>
              <w:t>4</w:t>
            </w:r>
          </w:p>
        </w:tc>
      </w:tr>
      <w:tr w:rsidR="000062CD" w14:paraId="21E01736" w14:textId="77777777" w:rsidTr="007159D8">
        <w:trPr>
          <w:jc w:val="center"/>
        </w:trPr>
        <w:tc>
          <w:tcPr>
            <w:tcW w:w="3690" w:type="dxa"/>
          </w:tcPr>
          <w:p w14:paraId="5C062742" w14:textId="77777777" w:rsidR="000062CD" w:rsidRDefault="000062CD" w:rsidP="007159D8">
            <w:pPr>
              <w:pStyle w:val="TAC"/>
            </w:pPr>
            <w:r>
              <w:t>Modulation</w:t>
            </w:r>
          </w:p>
        </w:tc>
        <w:tc>
          <w:tcPr>
            <w:tcW w:w="1093" w:type="dxa"/>
          </w:tcPr>
          <w:p w14:paraId="731CF374" w14:textId="77777777" w:rsidR="000062CD" w:rsidRDefault="000062CD" w:rsidP="007159D8">
            <w:pPr>
              <w:pStyle w:val="TAC"/>
            </w:pPr>
          </w:p>
        </w:tc>
        <w:tc>
          <w:tcPr>
            <w:tcW w:w="940" w:type="dxa"/>
          </w:tcPr>
          <w:p w14:paraId="38B4993C" w14:textId="77777777" w:rsidR="000062CD" w:rsidRDefault="000062CD" w:rsidP="007159D8">
            <w:pPr>
              <w:pStyle w:val="TAC"/>
            </w:pPr>
            <w:r>
              <w:t>QPSK</w:t>
            </w:r>
          </w:p>
        </w:tc>
        <w:tc>
          <w:tcPr>
            <w:tcW w:w="940" w:type="dxa"/>
          </w:tcPr>
          <w:p w14:paraId="03676273" w14:textId="77777777" w:rsidR="000062CD" w:rsidRDefault="000062CD" w:rsidP="007159D8">
            <w:pPr>
              <w:pStyle w:val="TAC"/>
            </w:pPr>
            <w:r>
              <w:t>QPSK</w:t>
            </w:r>
          </w:p>
        </w:tc>
        <w:tc>
          <w:tcPr>
            <w:tcW w:w="940" w:type="dxa"/>
          </w:tcPr>
          <w:p w14:paraId="30388C7A" w14:textId="77777777" w:rsidR="000062CD" w:rsidRDefault="000062CD" w:rsidP="007159D8">
            <w:pPr>
              <w:pStyle w:val="TAC"/>
            </w:pPr>
            <w:r>
              <w:t>QPSK</w:t>
            </w:r>
          </w:p>
        </w:tc>
        <w:tc>
          <w:tcPr>
            <w:tcW w:w="940" w:type="dxa"/>
          </w:tcPr>
          <w:p w14:paraId="0471EEBA" w14:textId="77777777" w:rsidR="000062CD" w:rsidRDefault="000062CD" w:rsidP="007159D8">
            <w:pPr>
              <w:pStyle w:val="TAC"/>
            </w:pPr>
            <w:r>
              <w:t>QPSK</w:t>
            </w:r>
          </w:p>
        </w:tc>
      </w:tr>
      <w:tr w:rsidR="000062CD" w14:paraId="20AE49DC" w14:textId="77777777" w:rsidTr="007159D8">
        <w:trPr>
          <w:jc w:val="center"/>
        </w:trPr>
        <w:tc>
          <w:tcPr>
            <w:tcW w:w="3690" w:type="dxa"/>
          </w:tcPr>
          <w:p w14:paraId="2CE72A97" w14:textId="77777777" w:rsidR="000062CD" w:rsidRDefault="000062CD" w:rsidP="007159D8">
            <w:pPr>
              <w:pStyle w:val="TAC"/>
            </w:pPr>
            <w:r>
              <w:t>Target Coding Rate</w:t>
            </w:r>
          </w:p>
        </w:tc>
        <w:tc>
          <w:tcPr>
            <w:tcW w:w="1093" w:type="dxa"/>
          </w:tcPr>
          <w:p w14:paraId="3B59B0A2" w14:textId="77777777" w:rsidR="000062CD" w:rsidRDefault="000062CD" w:rsidP="007159D8">
            <w:pPr>
              <w:pStyle w:val="TAC"/>
            </w:pPr>
          </w:p>
        </w:tc>
        <w:tc>
          <w:tcPr>
            <w:tcW w:w="940" w:type="dxa"/>
          </w:tcPr>
          <w:p w14:paraId="7AD9FF27" w14:textId="77777777" w:rsidR="000062CD" w:rsidRDefault="000062CD" w:rsidP="007159D8">
            <w:pPr>
              <w:pStyle w:val="TAC"/>
            </w:pPr>
            <w:r>
              <w:t>1/3</w:t>
            </w:r>
          </w:p>
        </w:tc>
        <w:tc>
          <w:tcPr>
            <w:tcW w:w="940" w:type="dxa"/>
          </w:tcPr>
          <w:p w14:paraId="181E863D" w14:textId="77777777" w:rsidR="000062CD" w:rsidRDefault="000062CD" w:rsidP="007159D8">
            <w:pPr>
              <w:pStyle w:val="TAC"/>
            </w:pPr>
            <w:r>
              <w:t>1/3</w:t>
            </w:r>
          </w:p>
        </w:tc>
        <w:tc>
          <w:tcPr>
            <w:tcW w:w="940" w:type="dxa"/>
          </w:tcPr>
          <w:p w14:paraId="66108A6E" w14:textId="77777777" w:rsidR="000062CD" w:rsidRDefault="000062CD" w:rsidP="007159D8">
            <w:pPr>
              <w:pStyle w:val="TAC"/>
            </w:pPr>
            <w:r>
              <w:t>1/3</w:t>
            </w:r>
          </w:p>
        </w:tc>
        <w:tc>
          <w:tcPr>
            <w:tcW w:w="940" w:type="dxa"/>
          </w:tcPr>
          <w:p w14:paraId="239B879D" w14:textId="77777777" w:rsidR="000062CD" w:rsidRDefault="000062CD" w:rsidP="007159D8">
            <w:pPr>
              <w:pStyle w:val="TAC"/>
            </w:pPr>
            <w:r>
              <w:t>1/3</w:t>
            </w:r>
          </w:p>
        </w:tc>
      </w:tr>
      <w:tr w:rsidR="000062CD" w14:paraId="0DBC7BB3" w14:textId="77777777" w:rsidTr="007159D8">
        <w:trPr>
          <w:jc w:val="center"/>
        </w:trPr>
        <w:tc>
          <w:tcPr>
            <w:tcW w:w="3690" w:type="dxa"/>
          </w:tcPr>
          <w:p w14:paraId="59543CC2" w14:textId="77777777" w:rsidR="000062CD" w:rsidRDefault="000062CD" w:rsidP="007159D8">
            <w:pPr>
              <w:pStyle w:val="TAC"/>
            </w:pPr>
            <w:r>
              <w:t>Maximum number of HARQ transmissions</w:t>
            </w:r>
          </w:p>
        </w:tc>
        <w:tc>
          <w:tcPr>
            <w:tcW w:w="1093" w:type="dxa"/>
          </w:tcPr>
          <w:p w14:paraId="0FABD564" w14:textId="77777777" w:rsidR="000062CD" w:rsidRDefault="000062CD" w:rsidP="007159D8">
            <w:pPr>
              <w:pStyle w:val="TAC"/>
            </w:pPr>
          </w:p>
        </w:tc>
        <w:tc>
          <w:tcPr>
            <w:tcW w:w="940" w:type="dxa"/>
          </w:tcPr>
          <w:p w14:paraId="4E261AEB" w14:textId="77777777" w:rsidR="000062CD" w:rsidRDefault="000062CD" w:rsidP="007159D8">
            <w:pPr>
              <w:pStyle w:val="TAC"/>
            </w:pPr>
            <w:r>
              <w:t>1</w:t>
            </w:r>
          </w:p>
        </w:tc>
        <w:tc>
          <w:tcPr>
            <w:tcW w:w="940" w:type="dxa"/>
          </w:tcPr>
          <w:p w14:paraId="26E38F0D" w14:textId="77777777" w:rsidR="000062CD" w:rsidRDefault="000062CD" w:rsidP="007159D8">
            <w:pPr>
              <w:pStyle w:val="TAC"/>
            </w:pPr>
            <w:r>
              <w:t>1</w:t>
            </w:r>
          </w:p>
        </w:tc>
        <w:tc>
          <w:tcPr>
            <w:tcW w:w="940" w:type="dxa"/>
          </w:tcPr>
          <w:p w14:paraId="02F3ABDC" w14:textId="77777777" w:rsidR="000062CD" w:rsidRDefault="000062CD" w:rsidP="007159D8">
            <w:pPr>
              <w:pStyle w:val="TAC"/>
            </w:pPr>
            <w:r>
              <w:t>1</w:t>
            </w:r>
          </w:p>
        </w:tc>
        <w:tc>
          <w:tcPr>
            <w:tcW w:w="940" w:type="dxa"/>
          </w:tcPr>
          <w:p w14:paraId="5914CAFF" w14:textId="77777777" w:rsidR="000062CD" w:rsidRDefault="000062CD" w:rsidP="007159D8">
            <w:pPr>
              <w:pStyle w:val="TAC"/>
            </w:pPr>
            <w:r>
              <w:t>1</w:t>
            </w:r>
          </w:p>
        </w:tc>
      </w:tr>
      <w:tr w:rsidR="000062CD" w14:paraId="1323BC74" w14:textId="77777777" w:rsidTr="007159D8">
        <w:trPr>
          <w:jc w:val="center"/>
        </w:trPr>
        <w:tc>
          <w:tcPr>
            <w:tcW w:w="3690" w:type="dxa"/>
          </w:tcPr>
          <w:p w14:paraId="12E22B17" w14:textId="77777777" w:rsidR="000062CD" w:rsidRDefault="000062CD" w:rsidP="007159D8">
            <w:pPr>
              <w:pStyle w:val="TAC"/>
            </w:pPr>
            <w:r>
              <w:t>Information Bit Payload per Slot</w:t>
            </w:r>
          </w:p>
        </w:tc>
        <w:tc>
          <w:tcPr>
            <w:tcW w:w="1093" w:type="dxa"/>
          </w:tcPr>
          <w:p w14:paraId="099BD984" w14:textId="77777777" w:rsidR="000062CD" w:rsidRDefault="000062CD" w:rsidP="007159D8">
            <w:pPr>
              <w:pStyle w:val="TAC"/>
            </w:pPr>
          </w:p>
        </w:tc>
        <w:tc>
          <w:tcPr>
            <w:tcW w:w="940" w:type="dxa"/>
          </w:tcPr>
          <w:p w14:paraId="3AF44D5C" w14:textId="77777777" w:rsidR="000062CD" w:rsidRDefault="000062CD" w:rsidP="007159D8">
            <w:pPr>
              <w:pStyle w:val="TAC"/>
            </w:pPr>
          </w:p>
        </w:tc>
        <w:tc>
          <w:tcPr>
            <w:tcW w:w="940" w:type="dxa"/>
          </w:tcPr>
          <w:p w14:paraId="494882EF" w14:textId="77777777" w:rsidR="000062CD" w:rsidRDefault="000062CD" w:rsidP="007159D8">
            <w:pPr>
              <w:pStyle w:val="TAC"/>
            </w:pPr>
          </w:p>
        </w:tc>
        <w:tc>
          <w:tcPr>
            <w:tcW w:w="940" w:type="dxa"/>
          </w:tcPr>
          <w:p w14:paraId="7DD3F3B8" w14:textId="77777777" w:rsidR="000062CD" w:rsidRDefault="000062CD" w:rsidP="007159D8">
            <w:pPr>
              <w:pStyle w:val="TAC"/>
            </w:pPr>
          </w:p>
        </w:tc>
        <w:tc>
          <w:tcPr>
            <w:tcW w:w="940" w:type="dxa"/>
          </w:tcPr>
          <w:p w14:paraId="4739E56F" w14:textId="77777777" w:rsidR="000062CD" w:rsidRDefault="000062CD" w:rsidP="007159D8">
            <w:pPr>
              <w:pStyle w:val="TAC"/>
            </w:pPr>
          </w:p>
        </w:tc>
      </w:tr>
      <w:tr w:rsidR="000062CD" w14:paraId="0DCB242B" w14:textId="77777777" w:rsidTr="007159D8">
        <w:trPr>
          <w:jc w:val="center"/>
        </w:trPr>
        <w:tc>
          <w:tcPr>
            <w:tcW w:w="3690" w:type="dxa"/>
          </w:tcPr>
          <w:p w14:paraId="5D015B8C" w14:textId="77777777" w:rsidR="000062CD" w:rsidRDefault="000062CD" w:rsidP="007159D8">
            <w:pPr>
              <w:pStyle w:val="TAC"/>
              <w:rPr>
                <w:rFonts w:eastAsia="Malgun Gothic"/>
              </w:rPr>
            </w:pPr>
            <w:r>
              <w:rPr>
                <w:rFonts w:eastAsia="Malgun Gothic"/>
              </w:rPr>
              <w:t>For Slots 0 and Slot i, if mod(i, 5) = {3,4} for i from {0,…,159} (NOTE 5)</w:t>
            </w:r>
          </w:p>
        </w:tc>
        <w:tc>
          <w:tcPr>
            <w:tcW w:w="1093" w:type="dxa"/>
          </w:tcPr>
          <w:p w14:paraId="1821E68C" w14:textId="77777777" w:rsidR="000062CD" w:rsidRDefault="000062CD" w:rsidP="007159D8">
            <w:pPr>
              <w:pStyle w:val="TAC"/>
            </w:pPr>
            <w:r>
              <w:t>Bits</w:t>
            </w:r>
          </w:p>
        </w:tc>
        <w:tc>
          <w:tcPr>
            <w:tcW w:w="940" w:type="dxa"/>
          </w:tcPr>
          <w:p w14:paraId="679656C8" w14:textId="77777777" w:rsidR="000062CD" w:rsidRDefault="000062CD" w:rsidP="007159D8">
            <w:pPr>
              <w:pStyle w:val="TAC"/>
            </w:pPr>
            <w:r>
              <w:t>N/A</w:t>
            </w:r>
          </w:p>
        </w:tc>
        <w:tc>
          <w:tcPr>
            <w:tcW w:w="940" w:type="dxa"/>
          </w:tcPr>
          <w:p w14:paraId="0D8C3344" w14:textId="77777777" w:rsidR="000062CD" w:rsidRDefault="000062CD" w:rsidP="007159D8">
            <w:pPr>
              <w:pStyle w:val="TAC"/>
            </w:pPr>
            <w:r>
              <w:t>N/A</w:t>
            </w:r>
          </w:p>
        </w:tc>
        <w:tc>
          <w:tcPr>
            <w:tcW w:w="940" w:type="dxa"/>
          </w:tcPr>
          <w:p w14:paraId="56976DCD" w14:textId="77777777" w:rsidR="000062CD" w:rsidRDefault="000062CD" w:rsidP="007159D8">
            <w:pPr>
              <w:pStyle w:val="TAC"/>
            </w:pPr>
            <w:r>
              <w:t>N/A</w:t>
            </w:r>
          </w:p>
        </w:tc>
        <w:tc>
          <w:tcPr>
            <w:tcW w:w="940" w:type="dxa"/>
          </w:tcPr>
          <w:p w14:paraId="0A5C30DC" w14:textId="77777777" w:rsidR="000062CD" w:rsidRDefault="000062CD" w:rsidP="007159D8">
            <w:pPr>
              <w:pStyle w:val="TAC"/>
            </w:pPr>
            <w:r>
              <w:t>N/A</w:t>
            </w:r>
          </w:p>
        </w:tc>
      </w:tr>
      <w:tr w:rsidR="000062CD" w14:paraId="03843EFC" w14:textId="77777777" w:rsidTr="007159D8">
        <w:trPr>
          <w:jc w:val="center"/>
        </w:trPr>
        <w:tc>
          <w:tcPr>
            <w:tcW w:w="3690" w:type="dxa"/>
          </w:tcPr>
          <w:p w14:paraId="45373A98" w14:textId="77777777" w:rsidR="000062CD" w:rsidRDefault="000062CD" w:rsidP="007159D8">
            <w:pPr>
              <w:pStyle w:val="TAC"/>
              <w:rPr>
                <w:rFonts w:eastAsia="Malgun Gothic"/>
              </w:rPr>
            </w:pPr>
            <w:r>
              <w:rPr>
                <w:rFonts w:eastAsia="Malgun Gothic"/>
              </w:rPr>
              <w:t>For Slot i, if mod(i, 5) = {0,1,2} for i from {1,…,159} (NOTE 6)</w:t>
            </w:r>
          </w:p>
        </w:tc>
        <w:tc>
          <w:tcPr>
            <w:tcW w:w="1093" w:type="dxa"/>
          </w:tcPr>
          <w:p w14:paraId="72CFC32A" w14:textId="77777777" w:rsidR="000062CD" w:rsidRDefault="000062CD" w:rsidP="007159D8">
            <w:pPr>
              <w:pStyle w:val="TAC"/>
            </w:pPr>
            <w:r>
              <w:t>Bits</w:t>
            </w:r>
          </w:p>
        </w:tc>
        <w:tc>
          <w:tcPr>
            <w:tcW w:w="940" w:type="dxa"/>
          </w:tcPr>
          <w:p w14:paraId="277F1C51" w14:textId="77777777" w:rsidR="000062CD" w:rsidRDefault="000062CD" w:rsidP="007159D8">
            <w:pPr>
              <w:pStyle w:val="TAC"/>
            </w:pPr>
            <w:r>
              <w:t>2088</w:t>
            </w:r>
          </w:p>
        </w:tc>
        <w:tc>
          <w:tcPr>
            <w:tcW w:w="940" w:type="dxa"/>
          </w:tcPr>
          <w:p w14:paraId="526E2538" w14:textId="77777777" w:rsidR="000062CD" w:rsidRDefault="000062CD" w:rsidP="007159D8">
            <w:pPr>
              <w:pStyle w:val="TAC"/>
            </w:pPr>
            <w:r>
              <w:t>4224</w:t>
            </w:r>
          </w:p>
        </w:tc>
        <w:tc>
          <w:tcPr>
            <w:tcW w:w="940" w:type="dxa"/>
          </w:tcPr>
          <w:p w14:paraId="6696AE5B" w14:textId="77777777" w:rsidR="000062CD" w:rsidRDefault="000062CD" w:rsidP="007159D8">
            <w:pPr>
              <w:pStyle w:val="TAC"/>
            </w:pPr>
            <w:r>
              <w:t>8456</w:t>
            </w:r>
          </w:p>
        </w:tc>
        <w:tc>
          <w:tcPr>
            <w:tcW w:w="940" w:type="dxa"/>
          </w:tcPr>
          <w:p w14:paraId="3DABD12B" w14:textId="77777777" w:rsidR="000062CD" w:rsidRDefault="000062CD" w:rsidP="007159D8">
            <w:pPr>
              <w:pStyle w:val="TAC"/>
            </w:pPr>
            <w:r>
              <w:t>16896</w:t>
            </w:r>
          </w:p>
        </w:tc>
      </w:tr>
      <w:tr w:rsidR="000062CD" w14:paraId="1488FD66" w14:textId="77777777" w:rsidTr="007159D8">
        <w:trPr>
          <w:jc w:val="center"/>
        </w:trPr>
        <w:tc>
          <w:tcPr>
            <w:tcW w:w="3690" w:type="dxa"/>
          </w:tcPr>
          <w:p w14:paraId="0370ED4B" w14:textId="77777777" w:rsidR="000062CD" w:rsidRDefault="000062CD" w:rsidP="007159D8">
            <w:pPr>
              <w:pStyle w:val="TAC"/>
              <w:rPr>
                <w:rFonts w:eastAsia="Malgun Gothic"/>
              </w:rPr>
            </w:pPr>
            <w:r>
              <w:rPr>
                <w:rFonts w:eastAsia="Malgun Gothic"/>
              </w:rPr>
              <w:t>Transport block CRC</w:t>
            </w:r>
          </w:p>
        </w:tc>
        <w:tc>
          <w:tcPr>
            <w:tcW w:w="1093" w:type="dxa"/>
          </w:tcPr>
          <w:p w14:paraId="1E4BFC03" w14:textId="77777777" w:rsidR="000062CD" w:rsidRDefault="000062CD" w:rsidP="007159D8">
            <w:pPr>
              <w:pStyle w:val="TAC"/>
            </w:pPr>
            <w:r>
              <w:t>Bits</w:t>
            </w:r>
          </w:p>
        </w:tc>
        <w:tc>
          <w:tcPr>
            <w:tcW w:w="940" w:type="dxa"/>
          </w:tcPr>
          <w:p w14:paraId="640FC78B" w14:textId="77777777" w:rsidR="000062CD" w:rsidRDefault="000062CD" w:rsidP="007159D8">
            <w:pPr>
              <w:pStyle w:val="TAC"/>
            </w:pPr>
            <w:r>
              <w:t>16</w:t>
            </w:r>
          </w:p>
        </w:tc>
        <w:tc>
          <w:tcPr>
            <w:tcW w:w="940" w:type="dxa"/>
          </w:tcPr>
          <w:p w14:paraId="4C671223" w14:textId="77777777" w:rsidR="000062CD" w:rsidRDefault="000062CD" w:rsidP="007159D8">
            <w:pPr>
              <w:pStyle w:val="TAC"/>
            </w:pPr>
            <w:r>
              <w:t>24</w:t>
            </w:r>
          </w:p>
        </w:tc>
        <w:tc>
          <w:tcPr>
            <w:tcW w:w="940" w:type="dxa"/>
          </w:tcPr>
          <w:p w14:paraId="292F9F1C" w14:textId="77777777" w:rsidR="000062CD" w:rsidRDefault="000062CD" w:rsidP="007159D8">
            <w:pPr>
              <w:pStyle w:val="TAC"/>
            </w:pPr>
            <w:r>
              <w:t>24</w:t>
            </w:r>
          </w:p>
        </w:tc>
        <w:tc>
          <w:tcPr>
            <w:tcW w:w="940" w:type="dxa"/>
          </w:tcPr>
          <w:p w14:paraId="22F7B935" w14:textId="77777777" w:rsidR="000062CD" w:rsidRDefault="000062CD" w:rsidP="007159D8">
            <w:pPr>
              <w:pStyle w:val="TAC"/>
            </w:pPr>
            <w:r>
              <w:t>24</w:t>
            </w:r>
          </w:p>
        </w:tc>
      </w:tr>
      <w:tr w:rsidR="000062CD" w14:paraId="2972BE71" w14:textId="77777777" w:rsidTr="007159D8">
        <w:trPr>
          <w:jc w:val="center"/>
        </w:trPr>
        <w:tc>
          <w:tcPr>
            <w:tcW w:w="3690" w:type="dxa"/>
          </w:tcPr>
          <w:p w14:paraId="666DEF0B" w14:textId="77777777" w:rsidR="000062CD" w:rsidRDefault="000062CD" w:rsidP="007159D8">
            <w:pPr>
              <w:pStyle w:val="TAC"/>
              <w:rPr>
                <w:rFonts w:eastAsia="Malgun Gothic"/>
              </w:rPr>
            </w:pPr>
            <w:r>
              <w:rPr>
                <w:rFonts w:eastAsia="Malgun Gothic"/>
              </w:rPr>
              <w:t>LDPC base graph</w:t>
            </w:r>
          </w:p>
        </w:tc>
        <w:tc>
          <w:tcPr>
            <w:tcW w:w="1093" w:type="dxa"/>
          </w:tcPr>
          <w:p w14:paraId="227873A8" w14:textId="77777777" w:rsidR="000062CD" w:rsidRDefault="000062CD" w:rsidP="007159D8">
            <w:pPr>
              <w:pStyle w:val="TAC"/>
            </w:pPr>
          </w:p>
        </w:tc>
        <w:tc>
          <w:tcPr>
            <w:tcW w:w="940" w:type="dxa"/>
          </w:tcPr>
          <w:p w14:paraId="01F9B4C6" w14:textId="77777777" w:rsidR="000062CD" w:rsidRDefault="000062CD" w:rsidP="007159D8">
            <w:pPr>
              <w:pStyle w:val="TAC"/>
            </w:pPr>
            <w:r>
              <w:t>2</w:t>
            </w:r>
          </w:p>
        </w:tc>
        <w:tc>
          <w:tcPr>
            <w:tcW w:w="940" w:type="dxa"/>
          </w:tcPr>
          <w:p w14:paraId="6398C102" w14:textId="77777777" w:rsidR="000062CD" w:rsidRDefault="000062CD" w:rsidP="007159D8">
            <w:pPr>
              <w:pStyle w:val="TAC"/>
            </w:pPr>
            <w:r>
              <w:t>1</w:t>
            </w:r>
          </w:p>
        </w:tc>
        <w:tc>
          <w:tcPr>
            <w:tcW w:w="940" w:type="dxa"/>
          </w:tcPr>
          <w:p w14:paraId="76314297" w14:textId="77777777" w:rsidR="000062CD" w:rsidRDefault="000062CD" w:rsidP="007159D8">
            <w:pPr>
              <w:pStyle w:val="TAC"/>
            </w:pPr>
            <w:r>
              <w:t>1</w:t>
            </w:r>
          </w:p>
        </w:tc>
        <w:tc>
          <w:tcPr>
            <w:tcW w:w="940" w:type="dxa"/>
          </w:tcPr>
          <w:p w14:paraId="5AD49C08" w14:textId="77777777" w:rsidR="000062CD" w:rsidRDefault="000062CD" w:rsidP="007159D8">
            <w:pPr>
              <w:pStyle w:val="TAC"/>
            </w:pPr>
            <w:r>
              <w:t>1</w:t>
            </w:r>
          </w:p>
        </w:tc>
      </w:tr>
      <w:tr w:rsidR="000062CD" w14:paraId="54CCE5FD" w14:textId="77777777" w:rsidTr="007159D8">
        <w:trPr>
          <w:jc w:val="center"/>
        </w:trPr>
        <w:tc>
          <w:tcPr>
            <w:tcW w:w="3690" w:type="dxa"/>
          </w:tcPr>
          <w:p w14:paraId="3200BF3B" w14:textId="77777777" w:rsidR="000062CD" w:rsidRDefault="000062CD" w:rsidP="007159D8">
            <w:pPr>
              <w:pStyle w:val="TAC"/>
              <w:rPr>
                <w:rFonts w:eastAsia="Malgun Gothic"/>
              </w:rPr>
            </w:pPr>
            <w:r>
              <w:rPr>
                <w:rFonts w:eastAsia="Malgun Gothic"/>
              </w:rPr>
              <w:t>Number of Code Blocks per Slot</w:t>
            </w:r>
          </w:p>
        </w:tc>
        <w:tc>
          <w:tcPr>
            <w:tcW w:w="1093" w:type="dxa"/>
          </w:tcPr>
          <w:p w14:paraId="61B50D87" w14:textId="77777777" w:rsidR="000062CD" w:rsidRDefault="000062CD" w:rsidP="007159D8">
            <w:pPr>
              <w:pStyle w:val="TAC"/>
            </w:pPr>
          </w:p>
        </w:tc>
        <w:tc>
          <w:tcPr>
            <w:tcW w:w="940" w:type="dxa"/>
          </w:tcPr>
          <w:p w14:paraId="79D4DEBD" w14:textId="77777777" w:rsidR="000062CD" w:rsidRDefault="000062CD" w:rsidP="007159D8">
            <w:pPr>
              <w:pStyle w:val="TAC"/>
            </w:pPr>
          </w:p>
        </w:tc>
        <w:tc>
          <w:tcPr>
            <w:tcW w:w="940" w:type="dxa"/>
          </w:tcPr>
          <w:p w14:paraId="7671EBAC" w14:textId="77777777" w:rsidR="000062CD" w:rsidRDefault="000062CD" w:rsidP="007159D8">
            <w:pPr>
              <w:pStyle w:val="TAC"/>
            </w:pPr>
          </w:p>
        </w:tc>
        <w:tc>
          <w:tcPr>
            <w:tcW w:w="940" w:type="dxa"/>
          </w:tcPr>
          <w:p w14:paraId="0B6B1ECC" w14:textId="77777777" w:rsidR="000062CD" w:rsidRDefault="000062CD" w:rsidP="007159D8">
            <w:pPr>
              <w:pStyle w:val="TAC"/>
            </w:pPr>
          </w:p>
        </w:tc>
        <w:tc>
          <w:tcPr>
            <w:tcW w:w="940" w:type="dxa"/>
          </w:tcPr>
          <w:p w14:paraId="27892E96" w14:textId="77777777" w:rsidR="000062CD" w:rsidRDefault="000062CD" w:rsidP="007159D8">
            <w:pPr>
              <w:pStyle w:val="TAC"/>
            </w:pPr>
          </w:p>
        </w:tc>
      </w:tr>
      <w:tr w:rsidR="000062CD" w14:paraId="044C7975" w14:textId="77777777" w:rsidTr="007159D8">
        <w:trPr>
          <w:jc w:val="center"/>
        </w:trPr>
        <w:tc>
          <w:tcPr>
            <w:tcW w:w="3690" w:type="dxa"/>
          </w:tcPr>
          <w:p w14:paraId="53A00F46" w14:textId="77777777" w:rsidR="000062CD" w:rsidRDefault="000062CD" w:rsidP="007159D8">
            <w:pPr>
              <w:pStyle w:val="TAC"/>
              <w:rPr>
                <w:rFonts w:eastAsia="Malgun Gothic"/>
              </w:rPr>
            </w:pPr>
            <w:r>
              <w:rPr>
                <w:rFonts w:eastAsia="Malgun Gothic"/>
              </w:rPr>
              <w:t>For Slots 0 and Slot i, if mod(i, 5) = {3,4} for i from {0,…,159} (NOTE 5)</w:t>
            </w:r>
          </w:p>
        </w:tc>
        <w:tc>
          <w:tcPr>
            <w:tcW w:w="1093" w:type="dxa"/>
          </w:tcPr>
          <w:p w14:paraId="3E76CDA4" w14:textId="77777777" w:rsidR="000062CD" w:rsidRDefault="000062CD" w:rsidP="007159D8">
            <w:pPr>
              <w:pStyle w:val="TAC"/>
            </w:pPr>
            <w:r>
              <w:t>CBs</w:t>
            </w:r>
          </w:p>
        </w:tc>
        <w:tc>
          <w:tcPr>
            <w:tcW w:w="940" w:type="dxa"/>
          </w:tcPr>
          <w:p w14:paraId="6EBBE4EB" w14:textId="77777777" w:rsidR="000062CD" w:rsidRDefault="000062CD" w:rsidP="007159D8">
            <w:pPr>
              <w:pStyle w:val="TAC"/>
            </w:pPr>
            <w:r>
              <w:t>N/A</w:t>
            </w:r>
          </w:p>
        </w:tc>
        <w:tc>
          <w:tcPr>
            <w:tcW w:w="940" w:type="dxa"/>
          </w:tcPr>
          <w:p w14:paraId="3949EB21" w14:textId="77777777" w:rsidR="000062CD" w:rsidRDefault="000062CD" w:rsidP="007159D8">
            <w:pPr>
              <w:pStyle w:val="TAC"/>
            </w:pPr>
            <w:r>
              <w:t>N/A</w:t>
            </w:r>
          </w:p>
        </w:tc>
        <w:tc>
          <w:tcPr>
            <w:tcW w:w="940" w:type="dxa"/>
          </w:tcPr>
          <w:p w14:paraId="63CE3038" w14:textId="77777777" w:rsidR="000062CD" w:rsidRDefault="000062CD" w:rsidP="007159D8">
            <w:pPr>
              <w:pStyle w:val="TAC"/>
            </w:pPr>
            <w:r>
              <w:t>N/A</w:t>
            </w:r>
          </w:p>
        </w:tc>
        <w:tc>
          <w:tcPr>
            <w:tcW w:w="940" w:type="dxa"/>
          </w:tcPr>
          <w:p w14:paraId="781CCF5F" w14:textId="77777777" w:rsidR="000062CD" w:rsidRDefault="000062CD" w:rsidP="007159D8">
            <w:pPr>
              <w:pStyle w:val="TAC"/>
            </w:pPr>
            <w:r>
              <w:t>N/A</w:t>
            </w:r>
          </w:p>
        </w:tc>
      </w:tr>
      <w:tr w:rsidR="000062CD" w14:paraId="0E396094" w14:textId="77777777" w:rsidTr="007159D8">
        <w:trPr>
          <w:jc w:val="center"/>
        </w:trPr>
        <w:tc>
          <w:tcPr>
            <w:tcW w:w="3690" w:type="dxa"/>
          </w:tcPr>
          <w:p w14:paraId="04DC406B" w14:textId="77777777" w:rsidR="000062CD" w:rsidRDefault="000062CD" w:rsidP="007159D8">
            <w:pPr>
              <w:pStyle w:val="TAC"/>
              <w:rPr>
                <w:rFonts w:eastAsia="Malgun Gothic"/>
              </w:rPr>
            </w:pPr>
            <w:r>
              <w:rPr>
                <w:rFonts w:eastAsia="Malgun Gothic"/>
              </w:rPr>
              <w:t>For Slot i, if mod(i, 5) = {0,1,2} for i from {1,…,159} (NOTE 6)</w:t>
            </w:r>
          </w:p>
        </w:tc>
        <w:tc>
          <w:tcPr>
            <w:tcW w:w="1093" w:type="dxa"/>
          </w:tcPr>
          <w:p w14:paraId="10A00438" w14:textId="77777777" w:rsidR="000062CD" w:rsidRDefault="000062CD" w:rsidP="007159D8">
            <w:pPr>
              <w:pStyle w:val="TAC"/>
            </w:pPr>
            <w:r>
              <w:t>CBs</w:t>
            </w:r>
          </w:p>
        </w:tc>
        <w:tc>
          <w:tcPr>
            <w:tcW w:w="940" w:type="dxa"/>
          </w:tcPr>
          <w:p w14:paraId="65CE866C" w14:textId="77777777" w:rsidR="000062CD" w:rsidRDefault="000062CD" w:rsidP="007159D8">
            <w:pPr>
              <w:pStyle w:val="TAC"/>
            </w:pPr>
            <w:r>
              <w:t>1</w:t>
            </w:r>
          </w:p>
        </w:tc>
        <w:tc>
          <w:tcPr>
            <w:tcW w:w="940" w:type="dxa"/>
          </w:tcPr>
          <w:p w14:paraId="3F07D246" w14:textId="77777777" w:rsidR="000062CD" w:rsidRDefault="000062CD" w:rsidP="007159D8">
            <w:pPr>
              <w:pStyle w:val="TAC"/>
            </w:pPr>
            <w:r>
              <w:t>1</w:t>
            </w:r>
          </w:p>
        </w:tc>
        <w:tc>
          <w:tcPr>
            <w:tcW w:w="940" w:type="dxa"/>
          </w:tcPr>
          <w:p w14:paraId="2A1A96A1" w14:textId="77777777" w:rsidR="000062CD" w:rsidRDefault="000062CD" w:rsidP="007159D8">
            <w:pPr>
              <w:pStyle w:val="TAC"/>
            </w:pPr>
            <w:r>
              <w:t>2</w:t>
            </w:r>
          </w:p>
        </w:tc>
        <w:tc>
          <w:tcPr>
            <w:tcW w:w="940" w:type="dxa"/>
          </w:tcPr>
          <w:p w14:paraId="5911781A" w14:textId="77777777" w:rsidR="000062CD" w:rsidRDefault="000062CD" w:rsidP="007159D8">
            <w:pPr>
              <w:pStyle w:val="TAC"/>
            </w:pPr>
            <w:r>
              <w:rPr>
                <w:rFonts w:hint="eastAsia"/>
              </w:rPr>
              <w:t>3</w:t>
            </w:r>
          </w:p>
        </w:tc>
      </w:tr>
      <w:tr w:rsidR="000062CD" w14:paraId="67B15F99" w14:textId="77777777" w:rsidTr="007159D8">
        <w:trPr>
          <w:jc w:val="center"/>
        </w:trPr>
        <w:tc>
          <w:tcPr>
            <w:tcW w:w="3690" w:type="dxa"/>
          </w:tcPr>
          <w:p w14:paraId="4A3ACD28" w14:textId="77777777" w:rsidR="000062CD" w:rsidRDefault="000062CD" w:rsidP="007159D8">
            <w:pPr>
              <w:pStyle w:val="TAC"/>
              <w:rPr>
                <w:rFonts w:eastAsia="Malgun Gothic"/>
              </w:rPr>
            </w:pPr>
            <w:r>
              <w:rPr>
                <w:rFonts w:eastAsia="Malgun Gothic"/>
              </w:rPr>
              <w:t>Binary Channel Bits Per Slot</w:t>
            </w:r>
          </w:p>
        </w:tc>
        <w:tc>
          <w:tcPr>
            <w:tcW w:w="1093" w:type="dxa"/>
          </w:tcPr>
          <w:p w14:paraId="4CDD44A2" w14:textId="77777777" w:rsidR="000062CD" w:rsidRDefault="000062CD" w:rsidP="007159D8">
            <w:pPr>
              <w:pStyle w:val="TAC"/>
            </w:pPr>
          </w:p>
        </w:tc>
        <w:tc>
          <w:tcPr>
            <w:tcW w:w="940" w:type="dxa"/>
          </w:tcPr>
          <w:p w14:paraId="5F9ED12B" w14:textId="77777777" w:rsidR="000062CD" w:rsidRDefault="000062CD" w:rsidP="007159D8">
            <w:pPr>
              <w:pStyle w:val="TAC"/>
            </w:pPr>
          </w:p>
        </w:tc>
        <w:tc>
          <w:tcPr>
            <w:tcW w:w="940" w:type="dxa"/>
          </w:tcPr>
          <w:p w14:paraId="6ACB420C" w14:textId="77777777" w:rsidR="000062CD" w:rsidRDefault="000062CD" w:rsidP="007159D8">
            <w:pPr>
              <w:pStyle w:val="TAC"/>
            </w:pPr>
          </w:p>
        </w:tc>
        <w:tc>
          <w:tcPr>
            <w:tcW w:w="940" w:type="dxa"/>
          </w:tcPr>
          <w:p w14:paraId="12B1C7FD" w14:textId="77777777" w:rsidR="000062CD" w:rsidRDefault="000062CD" w:rsidP="007159D8">
            <w:pPr>
              <w:pStyle w:val="TAC"/>
            </w:pPr>
          </w:p>
        </w:tc>
        <w:tc>
          <w:tcPr>
            <w:tcW w:w="940" w:type="dxa"/>
          </w:tcPr>
          <w:p w14:paraId="4951F1AD" w14:textId="77777777" w:rsidR="000062CD" w:rsidRDefault="000062CD" w:rsidP="007159D8">
            <w:pPr>
              <w:pStyle w:val="TAC"/>
            </w:pPr>
          </w:p>
        </w:tc>
      </w:tr>
      <w:tr w:rsidR="000062CD" w14:paraId="3B0BC19E" w14:textId="77777777" w:rsidTr="007159D8">
        <w:trPr>
          <w:jc w:val="center"/>
        </w:trPr>
        <w:tc>
          <w:tcPr>
            <w:tcW w:w="3690" w:type="dxa"/>
          </w:tcPr>
          <w:p w14:paraId="1AAD640D" w14:textId="77777777" w:rsidR="000062CD" w:rsidRDefault="000062CD" w:rsidP="007159D8">
            <w:pPr>
              <w:pStyle w:val="TAC"/>
              <w:rPr>
                <w:rFonts w:eastAsia="Malgun Gothic"/>
              </w:rPr>
            </w:pPr>
            <w:r>
              <w:rPr>
                <w:rFonts w:eastAsia="Malgun Gothic"/>
              </w:rPr>
              <w:t>For Slots 0 and Slot i, if mod(i, 5) = {3,4} for i from {0,…,159} (NOTE 5)</w:t>
            </w:r>
          </w:p>
        </w:tc>
        <w:tc>
          <w:tcPr>
            <w:tcW w:w="1093" w:type="dxa"/>
          </w:tcPr>
          <w:p w14:paraId="08E3F6AE" w14:textId="77777777" w:rsidR="000062CD" w:rsidRDefault="000062CD" w:rsidP="007159D8">
            <w:pPr>
              <w:pStyle w:val="TAC"/>
            </w:pPr>
            <w:r>
              <w:t>Bits</w:t>
            </w:r>
          </w:p>
        </w:tc>
        <w:tc>
          <w:tcPr>
            <w:tcW w:w="940" w:type="dxa"/>
          </w:tcPr>
          <w:p w14:paraId="2C7B2E47" w14:textId="77777777" w:rsidR="000062CD" w:rsidRDefault="000062CD" w:rsidP="007159D8">
            <w:pPr>
              <w:pStyle w:val="TAC"/>
            </w:pPr>
            <w:r>
              <w:t>N/A</w:t>
            </w:r>
          </w:p>
        </w:tc>
        <w:tc>
          <w:tcPr>
            <w:tcW w:w="940" w:type="dxa"/>
          </w:tcPr>
          <w:p w14:paraId="0CAB350F" w14:textId="77777777" w:rsidR="000062CD" w:rsidRDefault="000062CD" w:rsidP="007159D8">
            <w:pPr>
              <w:pStyle w:val="TAC"/>
            </w:pPr>
            <w:r>
              <w:t>N/A</w:t>
            </w:r>
          </w:p>
        </w:tc>
        <w:tc>
          <w:tcPr>
            <w:tcW w:w="940" w:type="dxa"/>
          </w:tcPr>
          <w:p w14:paraId="1F1F3D12" w14:textId="77777777" w:rsidR="000062CD" w:rsidRDefault="000062CD" w:rsidP="007159D8">
            <w:pPr>
              <w:pStyle w:val="TAC"/>
            </w:pPr>
            <w:r>
              <w:t>N/A</w:t>
            </w:r>
          </w:p>
        </w:tc>
        <w:tc>
          <w:tcPr>
            <w:tcW w:w="940" w:type="dxa"/>
          </w:tcPr>
          <w:p w14:paraId="0C768CFF" w14:textId="77777777" w:rsidR="000062CD" w:rsidRDefault="000062CD" w:rsidP="007159D8">
            <w:pPr>
              <w:pStyle w:val="TAC"/>
            </w:pPr>
            <w:r>
              <w:t>N/A</w:t>
            </w:r>
          </w:p>
        </w:tc>
      </w:tr>
      <w:tr w:rsidR="000062CD" w14:paraId="6FDDD965" w14:textId="77777777" w:rsidTr="007159D8">
        <w:trPr>
          <w:jc w:val="center"/>
        </w:trPr>
        <w:tc>
          <w:tcPr>
            <w:tcW w:w="3690" w:type="dxa"/>
          </w:tcPr>
          <w:p w14:paraId="4D0F9FF7" w14:textId="77777777" w:rsidR="000062CD" w:rsidRDefault="000062CD" w:rsidP="007159D8">
            <w:pPr>
              <w:pStyle w:val="TAC"/>
              <w:rPr>
                <w:rFonts w:eastAsia="Malgun Gothic"/>
              </w:rPr>
            </w:pPr>
            <w:r>
              <w:rPr>
                <w:rFonts w:eastAsia="Malgun Gothic"/>
              </w:rPr>
              <w:t>For Slot i, if mod(i, 5) = {0,1,2} for i from {1,…,159} (NOTE 6)</w:t>
            </w:r>
          </w:p>
        </w:tc>
        <w:tc>
          <w:tcPr>
            <w:tcW w:w="1093" w:type="dxa"/>
          </w:tcPr>
          <w:p w14:paraId="6B78B134" w14:textId="77777777" w:rsidR="000062CD" w:rsidRDefault="000062CD" w:rsidP="007159D8">
            <w:pPr>
              <w:pStyle w:val="TAC"/>
            </w:pPr>
            <w:r>
              <w:t>Bits</w:t>
            </w:r>
          </w:p>
        </w:tc>
        <w:tc>
          <w:tcPr>
            <w:tcW w:w="940" w:type="dxa"/>
          </w:tcPr>
          <w:p w14:paraId="1032F601" w14:textId="77777777" w:rsidR="000062CD" w:rsidRDefault="000062CD" w:rsidP="007159D8">
            <w:pPr>
              <w:pStyle w:val="TAC"/>
            </w:pPr>
            <w:r>
              <w:t>6912</w:t>
            </w:r>
          </w:p>
        </w:tc>
        <w:tc>
          <w:tcPr>
            <w:tcW w:w="940" w:type="dxa"/>
          </w:tcPr>
          <w:p w14:paraId="0E143D3D" w14:textId="77777777" w:rsidR="000062CD" w:rsidRDefault="000062CD" w:rsidP="007159D8">
            <w:pPr>
              <w:pStyle w:val="TAC"/>
            </w:pPr>
            <w:r>
              <w:t>14256</w:t>
            </w:r>
          </w:p>
        </w:tc>
        <w:tc>
          <w:tcPr>
            <w:tcW w:w="940" w:type="dxa"/>
          </w:tcPr>
          <w:p w14:paraId="397DFB77" w14:textId="77777777" w:rsidR="000062CD" w:rsidRDefault="000062CD" w:rsidP="007159D8">
            <w:pPr>
              <w:pStyle w:val="TAC"/>
            </w:pPr>
            <w:r>
              <w:t>28512</w:t>
            </w:r>
          </w:p>
        </w:tc>
        <w:tc>
          <w:tcPr>
            <w:tcW w:w="940" w:type="dxa"/>
          </w:tcPr>
          <w:p w14:paraId="3124E7D0" w14:textId="77777777" w:rsidR="000062CD" w:rsidRDefault="000062CD" w:rsidP="007159D8">
            <w:pPr>
              <w:pStyle w:val="TAC"/>
            </w:pPr>
            <w:r>
              <w:t>57024</w:t>
            </w:r>
          </w:p>
        </w:tc>
      </w:tr>
      <w:tr w:rsidR="000062CD" w14:paraId="69B4FC42" w14:textId="77777777" w:rsidTr="007159D8">
        <w:trPr>
          <w:trHeight w:val="70"/>
          <w:jc w:val="center"/>
        </w:trPr>
        <w:tc>
          <w:tcPr>
            <w:tcW w:w="3690" w:type="dxa"/>
          </w:tcPr>
          <w:p w14:paraId="2CE9F8CB" w14:textId="77777777" w:rsidR="000062CD" w:rsidRDefault="000062CD" w:rsidP="007159D8">
            <w:pPr>
              <w:pStyle w:val="TAC"/>
            </w:pPr>
            <w:r>
              <w:t>Max. Throughput averaged over 1 frame (NOTE 8)</w:t>
            </w:r>
          </w:p>
        </w:tc>
        <w:tc>
          <w:tcPr>
            <w:tcW w:w="1093" w:type="dxa"/>
          </w:tcPr>
          <w:p w14:paraId="26FA5C63" w14:textId="77777777" w:rsidR="000062CD" w:rsidRDefault="000062CD" w:rsidP="007159D8">
            <w:pPr>
              <w:pStyle w:val="TAC"/>
            </w:pPr>
            <w:r>
              <w:t>Mbps</w:t>
            </w:r>
          </w:p>
        </w:tc>
        <w:tc>
          <w:tcPr>
            <w:tcW w:w="940" w:type="dxa"/>
          </w:tcPr>
          <w:p w14:paraId="6DB7173B" w14:textId="02DBDBA8" w:rsidR="000062CD" w:rsidRDefault="000062CD" w:rsidP="007159D8">
            <w:pPr>
              <w:pStyle w:val="TAC"/>
              <w:rPr>
                <w:rFonts w:eastAsia="Malgun Gothic"/>
              </w:rPr>
            </w:pPr>
            <w:r>
              <w:rPr>
                <w:rFonts w:hint="eastAsia"/>
                <w:lang w:val="en-US"/>
              </w:rPr>
              <w:t>10.022</w:t>
            </w:r>
          </w:p>
        </w:tc>
        <w:tc>
          <w:tcPr>
            <w:tcW w:w="940" w:type="dxa"/>
          </w:tcPr>
          <w:p w14:paraId="24032766" w14:textId="47867EA4" w:rsidR="000062CD" w:rsidRDefault="000062CD" w:rsidP="007159D8">
            <w:pPr>
              <w:pStyle w:val="TAC"/>
              <w:rPr>
                <w:rFonts w:eastAsia="Malgun Gothic"/>
              </w:rPr>
            </w:pPr>
            <w:r>
              <w:rPr>
                <w:rFonts w:hint="eastAsia"/>
                <w:lang w:val="en-US"/>
              </w:rPr>
              <w:t>20.275</w:t>
            </w:r>
          </w:p>
        </w:tc>
        <w:tc>
          <w:tcPr>
            <w:tcW w:w="940" w:type="dxa"/>
          </w:tcPr>
          <w:p w14:paraId="280B3C5D" w14:textId="0DB545C8" w:rsidR="000062CD" w:rsidRDefault="000062CD" w:rsidP="007159D8">
            <w:pPr>
              <w:pStyle w:val="TAC"/>
              <w:rPr>
                <w:rFonts w:eastAsia="Malgun Gothic"/>
              </w:rPr>
            </w:pPr>
            <w:r>
              <w:rPr>
                <w:rFonts w:hint="eastAsia"/>
                <w:lang w:val="en-US"/>
              </w:rPr>
              <w:t>40.589</w:t>
            </w:r>
          </w:p>
        </w:tc>
        <w:tc>
          <w:tcPr>
            <w:tcW w:w="940" w:type="dxa"/>
          </w:tcPr>
          <w:p w14:paraId="52177A20" w14:textId="7E42B8DC" w:rsidR="000062CD" w:rsidRDefault="000062CD" w:rsidP="007159D8">
            <w:pPr>
              <w:pStyle w:val="TAC"/>
              <w:rPr>
                <w:rFonts w:eastAsia="Malgun Gothic"/>
              </w:rPr>
            </w:pPr>
            <w:r>
              <w:rPr>
                <w:rFonts w:hint="eastAsia"/>
                <w:lang w:val="en-US"/>
              </w:rPr>
              <w:t>81.101</w:t>
            </w:r>
          </w:p>
        </w:tc>
      </w:tr>
      <w:tr w:rsidR="000062CD" w14:paraId="6FB9F048" w14:textId="77777777" w:rsidTr="007159D8">
        <w:trPr>
          <w:trHeight w:val="70"/>
          <w:jc w:val="center"/>
        </w:trPr>
        <w:tc>
          <w:tcPr>
            <w:tcW w:w="8543" w:type="dxa"/>
            <w:gridSpan w:val="6"/>
          </w:tcPr>
          <w:p w14:paraId="5F3E59A0" w14:textId="77777777" w:rsidR="000062CD" w:rsidRDefault="000062CD" w:rsidP="007159D8">
            <w:pPr>
              <w:pStyle w:val="TAN"/>
            </w:pPr>
            <w:r>
              <w:t>NOTE 1:</w:t>
            </w:r>
            <w:r>
              <w:tab/>
              <w:t>Additional parameters are specified in Table A.3.1-1 and Table A.3.3.1-1.</w:t>
            </w:r>
          </w:p>
          <w:p w14:paraId="76012D4F" w14:textId="77777777" w:rsidR="000062CD" w:rsidRDefault="000062CD" w:rsidP="007159D8">
            <w:pPr>
              <w:pStyle w:val="TAN"/>
            </w:pPr>
            <w:r>
              <w:t>NOTE 2:</w:t>
            </w:r>
            <w:r>
              <w:tab/>
              <w:t>If more than one Code Block is present, an additional CRC sequence of L = 24 Bits is attached to each Code Block (otherwise L = 0 Bit).</w:t>
            </w:r>
          </w:p>
          <w:p w14:paraId="263415E7" w14:textId="77777777" w:rsidR="000062CD" w:rsidRDefault="000062CD" w:rsidP="007159D8">
            <w:pPr>
              <w:pStyle w:val="TAN"/>
              <w:rPr>
                <w:rFonts w:eastAsia="Malgun Gothic"/>
              </w:rPr>
            </w:pPr>
            <w:r>
              <w:rPr>
                <w:rFonts w:eastAsia="Malgun Gothic"/>
              </w:rPr>
              <w:t>NOTE 3:</w:t>
            </w:r>
            <w:r>
              <w:rPr>
                <w:rFonts w:eastAsia="Malgun Gothic"/>
              </w:rPr>
              <w:tab/>
              <w:t>SS/PBCH block is transmitted in slot 0 with periodicity 20 ms.</w:t>
            </w:r>
          </w:p>
          <w:p w14:paraId="37390F77" w14:textId="77777777" w:rsidR="000062CD" w:rsidRDefault="000062CD" w:rsidP="007159D8">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23132C30" w14:textId="60BABA65" w:rsidR="000062CD" w:rsidRDefault="000062CD" w:rsidP="007159D8">
            <w:pPr>
              <w:pStyle w:val="TAN"/>
              <w:rPr>
                <w:rFonts w:eastAsia="Malgun Gothic"/>
              </w:rPr>
            </w:pPr>
            <w:r>
              <w:rPr>
                <w:rFonts w:eastAsia="Malgun Gothic"/>
              </w:rPr>
              <w:t>NOTE 5:</w:t>
            </w:r>
            <w:r>
              <w:rPr>
                <w:rFonts w:eastAsia="Malgun Gothic"/>
              </w:rPr>
              <w:tab/>
              <w:t>When this DL RMC used together with the UL RMC for the transmitter requirements requiring at least one sub frame (1ms) for the measurement period, Slot i, if mod(i, 16) = {7,…,15} for i from {0,…,159}.</w:t>
            </w:r>
          </w:p>
          <w:p w14:paraId="3192ECC1" w14:textId="768D92E0" w:rsidR="000062CD" w:rsidRDefault="000062CD" w:rsidP="007159D8">
            <w:pPr>
              <w:pStyle w:val="TAN"/>
              <w:rPr>
                <w:rFonts w:eastAsia="Malgun Gothic"/>
              </w:rPr>
            </w:pPr>
            <w:r>
              <w:rPr>
                <w:rFonts w:eastAsia="Malgun Gothic"/>
              </w:rPr>
              <w:t>NOTE 6:</w:t>
            </w:r>
            <w:r>
              <w:rPr>
                <w:rFonts w:eastAsia="Malgun Gothic"/>
              </w:rPr>
              <w:tab/>
              <w:t>When this DL RMC used together with the UL RMC for the transmitter requirements requiring at least one sub frame (1ms) for the measurement period, Slot i, if mod(i, 16) = {0,…,6} for i from {0,…,159}.</w:t>
            </w:r>
          </w:p>
          <w:p w14:paraId="6C916E3E" w14:textId="77777777" w:rsidR="000062CD" w:rsidRDefault="000062CD" w:rsidP="007159D8">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223F4154" w14:textId="77777777" w:rsidR="000062CD" w:rsidRDefault="000062CD" w:rsidP="007159D8">
            <w:pPr>
              <w:pStyle w:val="TAN"/>
              <w:rPr>
                <w:sz w:val="20"/>
              </w:rPr>
            </w:pPr>
            <w:r>
              <w:rPr>
                <w:shd w:val="clear" w:color="auto" w:fill="FFFFFF"/>
              </w:rPr>
              <w:t>NOTE 8:</w:t>
            </w:r>
            <w:r>
              <w:rPr>
                <w:shd w:val="clear" w:color="auto" w:fill="FFFFFF"/>
              </w:rPr>
              <w:tab/>
              <w:t>Throughput is averaged over 2nd frame of RMC.</w:t>
            </w:r>
          </w:p>
        </w:tc>
      </w:tr>
    </w:tbl>
    <w:p w14:paraId="4B43DFE9" w14:textId="77777777" w:rsidR="000062CD" w:rsidRDefault="000062CD" w:rsidP="000062CD"/>
    <w:p w14:paraId="6AC0C25C" w14:textId="30488194" w:rsidR="001711AC" w:rsidRDefault="001711AC" w:rsidP="001711AC">
      <w:pPr>
        <w:pStyle w:val="TH"/>
      </w:pPr>
      <w:r>
        <w:lastRenderedPageBreak/>
        <w:t>Table A.3.2.1.</w:t>
      </w:r>
      <w:r>
        <w:rPr>
          <w:rFonts w:hint="eastAsia"/>
          <w:lang w:val="en-US"/>
        </w:rPr>
        <w:t>3</w:t>
      </w:r>
      <w:r>
        <w:t>-2: PDSCH Reference Channel fo</w:t>
      </w:r>
      <w:r w:rsidRPr="00A85085">
        <w:t xml:space="preserve">r FDD </w:t>
      </w:r>
      <w:r w:rsidR="00507785" w:rsidRPr="00A85085">
        <w:t>(16QAM)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507785" w14:paraId="51643C21" w14:textId="77777777" w:rsidTr="007159D8">
        <w:trPr>
          <w:jc w:val="center"/>
        </w:trPr>
        <w:tc>
          <w:tcPr>
            <w:tcW w:w="3690" w:type="dxa"/>
          </w:tcPr>
          <w:p w14:paraId="73A13C50" w14:textId="77777777" w:rsidR="00507785" w:rsidRDefault="00507785" w:rsidP="007159D8">
            <w:pPr>
              <w:pStyle w:val="TAH"/>
            </w:pPr>
            <w:r>
              <w:t>Parameter</w:t>
            </w:r>
          </w:p>
        </w:tc>
        <w:tc>
          <w:tcPr>
            <w:tcW w:w="1093" w:type="dxa"/>
          </w:tcPr>
          <w:p w14:paraId="0B93BAE2" w14:textId="77777777" w:rsidR="00507785" w:rsidRDefault="00507785" w:rsidP="007159D8">
            <w:pPr>
              <w:pStyle w:val="TAH"/>
            </w:pPr>
            <w:r>
              <w:t>Unit</w:t>
            </w:r>
          </w:p>
        </w:tc>
        <w:tc>
          <w:tcPr>
            <w:tcW w:w="3760" w:type="dxa"/>
            <w:gridSpan w:val="4"/>
          </w:tcPr>
          <w:p w14:paraId="3D752048" w14:textId="77777777" w:rsidR="00507785" w:rsidRDefault="00507785" w:rsidP="007159D8">
            <w:pPr>
              <w:pStyle w:val="TAH"/>
            </w:pPr>
            <w:r>
              <w:t>Value</w:t>
            </w:r>
          </w:p>
        </w:tc>
      </w:tr>
      <w:tr w:rsidR="00507785" w14:paraId="05378567" w14:textId="77777777" w:rsidTr="007159D8">
        <w:trPr>
          <w:jc w:val="center"/>
        </w:trPr>
        <w:tc>
          <w:tcPr>
            <w:tcW w:w="3690" w:type="dxa"/>
          </w:tcPr>
          <w:p w14:paraId="0D638CE4" w14:textId="77777777" w:rsidR="00507785" w:rsidRDefault="00507785" w:rsidP="007159D8">
            <w:pPr>
              <w:pStyle w:val="TAC"/>
            </w:pPr>
            <w:r>
              <w:t>Channel bandwidth</w:t>
            </w:r>
          </w:p>
        </w:tc>
        <w:tc>
          <w:tcPr>
            <w:tcW w:w="1093" w:type="dxa"/>
          </w:tcPr>
          <w:p w14:paraId="3F20C492" w14:textId="77777777" w:rsidR="00507785" w:rsidRDefault="00507785" w:rsidP="007159D8">
            <w:pPr>
              <w:pStyle w:val="TAC"/>
            </w:pPr>
            <w:r>
              <w:t>MHz</w:t>
            </w:r>
          </w:p>
        </w:tc>
        <w:tc>
          <w:tcPr>
            <w:tcW w:w="940" w:type="dxa"/>
          </w:tcPr>
          <w:p w14:paraId="6721E24A" w14:textId="77777777" w:rsidR="00507785" w:rsidRDefault="00507785" w:rsidP="007159D8">
            <w:pPr>
              <w:pStyle w:val="TAC"/>
            </w:pPr>
            <w:r>
              <w:t>50</w:t>
            </w:r>
          </w:p>
        </w:tc>
        <w:tc>
          <w:tcPr>
            <w:tcW w:w="940" w:type="dxa"/>
          </w:tcPr>
          <w:p w14:paraId="19F31524" w14:textId="77777777" w:rsidR="00507785" w:rsidRDefault="00507785" w:rsidP="007159D8">
            <w:pPr>
              <w:pStyle w:val="TAC"/>
            </w:pPr>
            <w:r>
              <w:t>100</w:t>
            </w:r>
          </w:p>
        </w:tc>
        <w:tc>
          <w:tcPr>
            <w:tcW w:w="940" w:type="dxa"/>
          </w:tcPr>
          <w:p w14:paraId="1D7EBAE8" w14:textId="77777777" w:rsidR="00507785" w:rsidRDefault="00507785" w:rsidP="007159D8">
            <w:pPr>
              <w:pStyle w:val="TAC"/>
            </w:pPr>
            <w:r>
              <w:t>200</w:t>
            </w:r>
          </w:p>
        </w:tc>
        <w:tc>
          <w:tcPr>
            <w:tcW w:w="940" w:type="dxa"/>
          </w:tcPr>
          <w:p w14:paraId="21D50BEF" w14:textId="77777777" w:rsidR="00507785" w:rsidRDefault="00507785" w:rsidP="007159D8">
            <w:pPr>
              <w:pStyle w:val="TAC"/>
            </w:pPr>
            <w:r>
              <w:t>400</w:t>
            </w:r>
          </w:p>
        </w:tc>
      </w:tr>
      <w:tr w:rsidR="00507785" w14:paraId="08800977" w14:textId="77777777" w:rsidTr="007159D8">
        <w:trPr>
          <w:jc w:val="center"/>
        </w:trPr>
        <w:tc>
          <w:tcPr>
            <w:tcW w:w="3690" w:type="dxa"/>
          </w:tcPr>
          <w:p w14:paraId="3E056F06" w14:textId="77777777" w:rsidR="00507785" w:rsidRDefault="00507785" w:rsidP="007159D8">
            <w:pPr>
              <w:pStyle w:val="TAC"/>
            </w:pPr>
            <w:r>
              <w:t xml:space="preserve">Subcarrier spacing configuration </w:t>
            </w:r>
            <w:r>
              <w:object w:dxaOrig="160" w:dyaOrig="290" w14:anchorId="707C8257">
                <v:shape id="_x0000_i1035" type="#_x0000_t75" style="width:8pt;height:14pt" o:ole="">
                  <v:imagedata r:id="rId40" o:title=""/>
                </v:shape>
                <o:OLEObject Type="Embed" ProgID="Equation.3" ShapeID="_x0000_i1035" DrawAspect="Content" ObjectID="_1804704071" r:id="rId45"/>
              </w:object>
            </w:r>
          </w:p>
        </w:tc>
        <w:tc>
          <w:tcPr>
            <w:tcW w:w="1093" w:type="dxa"/>
          </w:tcPr>
          <w:p w14:paraId="71811244" w14:textId="77777777" w:rsidR="00507785" w:rsidRDefault="00507785" w:rsidP="007159D8">
            <w:pPr>
              <w:pStyle w:val="TAC"/>
            </w:pPr>
          </w:p>
        </w:tc>
        <w:tc>
          <w:tcPr>
            <w:tcW w:w="940" w:type="dxa"/>
          </w:tcPr>
          <w:p w14:paraId="7FA6B9C7" w14:textId="77777777" w:rsidR="00507785" w:rsidRDefault="00507785" w:rsidP="007159D8">
            <w:pPr>
              <w:pStyle w:val="TAC"/>
            </w:pPr>
            <w:r>
              <w:t>3</w:t>
            </w:r>
          </w:p>
        </w:tc>
        <w:tc>
          <w:tcPr>
            <w:tcW w:w="940" w:type="dxa"/>
          </w:tcPr>
          <w:p w14:paraId="3A3209E5" w14:textId="77777777" w:rsidR="00507785" w:rsidRDefault="00507785" w:rsidP="007159D8">
            <w:pPr>
              <w:pStyle w:val="TAC"/>
            </w:pPr>
            <w:r>
              <w:t>3</w:t>
            </w:r>
          </w:p>
        </w:tc>
        <w:tc>
          <w:tcPr>
            <w:tcW w:w="940" w:type="dxa"/>
          </w:tcPr>
          <w:p w14:paraId="2CB260BF" w14:textId="77777777" w:rsidR="00507785" w:rsidRDefault="00507785" w:rsidP="007159D8">
            <w:pPr>
              <w:pStyle w:val="TAC"/>
            </w:pPr>
            <w:r>
              <w:t>3</w:t>
            </w:r>
          </w:p>
        </w:tc>
        <w:tc>
          <w:tcPr>
            <w:tcW w:w="940" w:type="dxa"/>
          </w:tcPr>
          <w:p w14:paraId="52364EF6" w14:textId="77777777" w:rsidR="00507785" w:rsidRDefault="00507785" w:rsidP="007159D8">
            <w:pPr>
              <w:pStyle w:val="TAC"/>
            </w:pPr>
            <w:r>
              <w:t>3</w:t>
            </w:r>
          </w:p>
        </w:tc>
      </w:tr>
      <w:tr w:rsidR="00507785" w14:paraId="7EF4D798" w14:textId="77777777" w:rsidTr="007159D8">
        <w:trPr>
          <w:jc w:val="center"/>
        </w:trPr>
        <w:tc>
          <w:tcPr>
            <w:tcW w:w="3690" w:type="dxa"/>
          </w:tcPr>
          <w:p w14:paraId="32F7C265" w14:textId="77777777" w:rsidR="00507785" w:rsidRDefault="00507785" w:rsidP="007159D8">
            <w:pPr>
              <w:pStyle w:val="TAC"/>
            </w:pPr>
            <w:r>
              <w:t>Allocated resource blocks</w:t>
            </w:r>
          </w:p>
        </w:tc>
        <w:tc>
          <w:tcPr>
            <w:tcW w:w="1093" w:type="dxa"/>
          </w:tcPr>
          <w:p w14:paraId="65E95DF4" w14:textId="77777777" w:rsidR="00507785" w:rsidRDefault="00507785" w:rsidP="007159D8">
            <w:pPr>
              <w:pStyle w:val="TAC"/>
            </w:pPr>
          </w:p>
        </w:tc>
        <w:tc>
          <w:tcPr>
            <w:tcW w:w="940" w:type="dxa"/>
          </w:tcPr>
          <w:p w14:paraId="44C63B7F" w14:textId="77777777" w:rsidR="00507785" w:rsidRDefault="00507785" w:rsidP="007159D8">
            <w:pPr>
              <w:pStyle w:val="TAC"/>
            </w:pPr>
            <w:r>
              <w:t>32</w:t>
            </w:r>
          </w:p>
        </w:tc>
        <w:tc>
          <w:tcPr>
            <w:tcW w:w="940" w:type="dxa"/>
          </w:tcPr>
          <w:p w14:paraId="03E55986" w14:textId="77777777" w:rsidR="00507785" w:rsidRDefault="00507785" w:rsidP="007159D8">
            <w:pPr>
              <w:pStyle w:val="TAC"/>
            </w:pPr>
            <w:r>
              <w:t>66</w:t>
            </w:r>
          </w:p>
        </w:tc>
        <w:tc>
          <w:tcPr>
            <w:tcW w:w="940" w:type="dxa"/>
          </w:tcPr>
          <w:p w14:paraId="10A809C1" w14:textId="77777777" w:rsidR="00507785" w:rsidRDefault="00507785" w:rsidP="007159D8">
            <w:pPr>
              <w:pStyle w:val="TAC"/>
            </w:pPr>
            <w:r>
              <w:t>132</w:t>
            </w:r>
          </w:p>
        </w:tc>
        <w:tc>
          <w:tcPr>
            <w:tcW w:w="940" w:type="dxa"/>
          </w:tcPr>
          <w:p w14:paraId="198ADAB3" w14:textId="77777777" w:rsidR="00507785" w:rsidRDefault="00507785" w:rsidP="007159D8">
            <w:pPr>
              <w:pStyle w:val="TAC"/>
            </w:pPr>
            <w:r>
              <w:t>264</w:t>
            </w:r>
          </w:p>
        </w:tc>
      </w:tr>
      <w:tr w:rsidR="00507785" w14:paraId="17891EE0" w14:textId="77777777" w:rsidTr="007159D8">
        <w:trPr>
          <w:jc w:val="center"/>
        </w:trPr>
        <w:tc>
          <w:tcPr>
            <w:tcW w:w="3690" w:type="dxa"/>
          </w:tcPr>
          <w:p w14:paraId="11FFE8DE" w14:textId="77777777" w:rsidR="00507785" w:rsidRDefault="00507785" w:rsidP="007159D8">
            <w:pPr>
              <w:pStyle w:val="TAC"/>
            </w:pPr>
            <w:r>
              <w:t>Subcarriers per resource block</w:t>
            </w:r>
          </w:p>
        </w:tc>
        <w:tc>
          <w:tcPr>
            <w:tcW w:w="1093" w:type="dxa"/>
          </w:tcPr>
          <w:p w14:paraId="21954FDC" w14:textId="77777777" w:rsidR="00507785" w:rsidRDefault="00507785" w:rsidP="007159D8">
            <w:pPr>
              <w:pStyle w:val="TAC"/>
            </w:pPr>
          </w:p>
        </w:tc>
        <w:tc>
          <w:tcPr>
            <w:tcW w:w="940" w:type="dxa"/>
          </w:tcPr>
          <w:p w14:paraId="78258223" w14:textId="77777777" w:rsidR="00507785" w:rsidRDefault="00507785" w:rsidP="007159D8">
            <w:pPr>
              <w:pStyle w:val="TAC"/>
            </w:pPr>
            <w:r>
              <w:t>12</w:t>
            </w:r>
          </w:p>
        </w:tc>
        <w:tc>
          <w:tcPr>
            <w:tcW w:w="940" w:type="dxa"/>
          </w:tcPr>
          <w:p w14:paraId="51FE630A" w14:textId="77777777" w:rsidR="00507785" w:rsidRDefault="00507785" w:rsidP="007159D8">
            <w:pPr>
              <w:pStyle w:val="TAC"/>
            </w:pPr>
            <w:r>
              <w:t>12</w:t>
            </w:r>
          </w:p>
        </w:tc>
        <w:tc>
          <w:tcPr>
            <w:tcW w:w="940" w:type="dxa"/>
          </w:tcPr>
          <w:p w14:paraId="272A46E2" w14:textId="77777777" w:rsidR="00507785" w:rsidRDefault="00507785" w:rsidP="007159D8">
            <w:pPr>
              <w:pStyle w:val="TAC"/>
            </w:pPr>
            <w:r>
              <w:t>12</w:t>
            </w:r>
          </w:p>
        </w:tc>
        <w:tc>
          <w:tcPr>
            <w:tcW w:w="940" w:type="dxa"/>
          </w:tcPr>
          <w:p w14:paraId="1BEE142F" w14:textId="77777777" w:rsidR="00507785" w:rsidRDefault="00507785" w:rsidP="007159D8">
            <w:pPr>
              <w:pStyle w:val="TAC"/>
            </w:pPr>
            <w:r>
              <w:t>12</w:t>
            </w:r>
          </w:p>
        </w:tc>
      </w:tr>
      <w:tr w:rsidR="00507785" w14:paraId="386CB95C" w14:textId="77777777" w:rsidTr="007159D8">
        <w:trPr>
          <w:jc w:val="center"/>
        </w:trPr>
        <w:tc>
          <w:tcPr>
            <w:tcW w:w="3690" w:type="dxa"/>
          </w:tcPr>
          <w:p w14:paraId="02723C03" w14:textId="77777777" w:rsidR="00507785" w:rsidRDefault="00507785" w:rsidP="007159D8">
            <w:pPr>
              <w:pStyle w:val="TAC"/>
            </w:pPr>
            <w:r>
              <w:t>Allocated slots per Frame (NOTE 6)</w:t>
            </w:r>
          </w:p>
        </w:tc>
        <w:tc>
          <w:tcPr>
            <w:tcW w:w="1093" w:type="dxa"/>
          </w:tcPr>
          <w:p w14:paraId="73750140" w14:textId="77777777" w:rsidR="00507785" w:rsidRDefault="00507785" w:rsidP="007159D8">
            <w:pPr>
              <w:pStyle w:val="TAC"/>
            </w:pPr>
          </w:p>
        </w:tc>
        <w:tc>
          <w:tcPr>
            <w:tcW w:w="940" w:type="dxa"/>
          </w:tcPr>
          <w:p w14:paraId="6ABDDD00" w14:textId="77777777" w:rsidR="00507785" w:rsidRDefault="00507785" w:rsidP="007159D8">
            <w:pPr>
              <w:pStyle w:val="TAC"/>
            </w:pPr>
            <w:r>
              <w:rPr>
                <w:rFonts w:hint="eastAsia"/>
                <w:lang w:val="en-US"/>
              </w:rPr>
              <w:t>47/48</w:t>
            </w:r>
          </w:p>
        </w:tc>
        <w:tc>
          <w:tcPr>
            <w:tcW w:w="940" w:type="dxa"/>
          </w:tcPr>
          <w:p w14:paraId="10D4375F" w14:textId="77777777" w:rsidR="00507785" w:rsidRDefault="00507785" w:rsidP="007159D8">
            <w:pPr>
              <w:pStyle w:val="TAC"/>
            </w:pPr>
            <w:r>
              <w:rPr>
                <w:rFonts w:hint="eastAsia"/>
                <w:lang w:val="en-US"/>
              </w:rPr>
              <w:t>47/48</w:t>
            </w:r>
          </w:p>
        </w:tc>
        <w:tc>
          <w:tcPr>
            <w:tcW w:w="940" w:type="dxa"/>
          </w:tcPr>
          <w:p w14:paraId="385D0058" w14:textId="77777777" w:rsidR="00507785" w:rsidRDefault="00507785" w:rsidP="007159D8">
            <w:pPr>
              <w:pStyle w:val="TAC"/>
            </w:pPr>
            <w:r>
              <w:rPr>
                <w:rFonts w:hint="eastAsia"/>
                <w:lang w:val="en-US"/>
              </w:rPr>
              <w:t>47/48</w:t>
            </w:r>
          </w:p>
        </w:tc>
        <w:tc>
          <w:tcPr>
            <w:tcW w:w="940" w:type="dxa"/>
          </w:tcPr>
          <w:p w14:paraId="62E2F8B9" w14:textId="77777777" w:rsidR="00507785" w:rsidRDefault="00507785" w:rsidP="007159D8">
            <w:pPr>
              <w:pStyle w:val="TAC"/>
            </w:pPr>
            <w:r>
              <w:rPr>
                <w:rFonts w:hint="eastAsia"/>
                <w:lang w:val="en-US"/>
              </w:rPr>
              <w:t>47/48</w:t>
            </w:r>
          </w:p>
        </w:tc>
      </w:tr>
      <w:tr w:rsidR="00507785" w14:paraId="79A13DE7" w14:textId="77777777" w:rsidTr="007159D8">
        <w:trPr>
          <w:jc w:val="center"/>
        </w:trPr>
        <w:tc>
          <w:tcPr>
            <w:tcW w:w="3690" w:type="dxa"/>
          </w:tcPr>
          <w:p w14:paraId="3E0FC455" w14:textId="77777777" w:rsidR="00507785" w:rsidRDefault="00507785" w:rsidP="007159D8">
            <w:pPr>
              <w:pStyle w:val="TAC"/>
            </w:pPr>
            <w:r>
              <w:t>MCS index</w:t>
            </w:r>
          </w:p>
        </w:tc>
        <w:tc>
          <w:tcPr>
            <w:tcW w:w="1093" w:type="dxa"/>
          </w:tcPr>
          <w:p w14:paraId="7DEBB669" w14:textId="77777777" w:rsidR="00507785" w:rsidRDefault="00507785" w:rsidP="007159D8">
            <w:pPr>
              <w:pStyle w:val="TAC"/>
            </w:pPr>
          </w:p>
        </w:tc>
        <w:tc>
          <w:tcPr>
            <w:tcW w:w="940" w:type="dxa"/>
          </w:tcPr>
          <w:p w14:paraId="56C1C990" w14:textId="77777777" w:rsidR="00507785" w:rsidRDefault="00507785" w:rsidP="007159D8">
            <w:pPr>
              <w:pStyle w:val="TAC"/>
            </w:pPr>
            <w:r>
              <w:rPr>
                <w:rFonts w:hint="eastAsia"/>
                <w:lang w:val="en-US"/>
              </w:rPr>
              <w:t>13</w:t>
            </w:r>
          </w:p>
        </w:tc>
        <w:tc>
          <w:tcPr>
            <w:tcW w:w="940" w:type="dxa"/>
          </w:tcPr>
          <w:p w14:paraId="635E770C" w14:textId="77777777" w:rsidR="00507785" w:rsidRDefault="00507785" w:rsidP="007159D8">
            <w:pPr>
              <w:pStyle w:val="TAC"/>
            </w:pPr>
            <w:r>
              <w:rPr>
                <w:rFonts w:hint="eastAsia"/>
                <w:lang w:val="en-US"/>
              </w:rPr>
              <w:t>13</w:t>
            </w:r>
          </w:p>
        </w:tc>
        <w:tc>
          <w:tcPr>
            <w:tcW w:w="940" w:type="dxa"/>
          </w:tcPr>
          <w:p w14:paraId="3A09EA1E" w14:textId="77777777" w:rsidR="00507785" w:rsidRDefault="00507785" w:rsidP="007159D8">
            <w:pPr>
              <w:pStyle w:val="TAC"/>
            </w:pPr>
            <w:r>
              <w:rPr>
                <w:rFonts w:hint="eastAsia"/>
                <w:lang w:val="en-US"/>
              </w:rPr>
              <w:t>13</w:t>
            </w:r>
          </w:p>
        </w:tc>
        <w:tc>
          <w:tcPr>
            <w:tcW w:w="940" w:type="dxa"/>
          </w:tcPr>
          <w:p w14:paraId="296743D0" w14:textId="77777777" w:rsidR="00507785" w:rsidRDefault="00507785" w:rsidP="007159D8">
            <w:pPr>
              <w:pStyle w:val="TAC"/>
            </w:pPr>
            <w:r>
              <w:rPr>
                <w:rFonts w:hint="eastAsia"/>
                <w:lang w:val="en-US"/>
              </w:rPr>
              <w:t>13</w:t>
            </w:r>
          </w:p>
        </w:tc>
      </w:tr>
      <w:tr w:rsidR="00507785" w14:paraId="44AAE20F" w14:textId="77777777" w:rsidTr="007159D8">
        <w:trPr>
          <w:jc w:val="center"/>
        </w:trPr>
        <w:tc>
          <w:tcPr>
            <w:tcW w:w="3690" w:type="dxa"/>
          </w:tcPr>
          <w:p w14:paraId="39D0C1BA" w14:textId="77777777" w:rsidR="00507785" w:rsidRDefault="00507785" w:rsidP="007159D8">
            <w:pPr>
              <w:pStyle w:val="TAC"/>
            </w:pPr>
            <w:r>
              <w:t>Modulation</w:t>
            </w:r>
          </w:p>
        </w:tc>
        <w:tc>
          <w:tcPr>
            <w:tcW w:w="1093" w:type="dxa"/>
          </w:tcPr>
          <w:p w14:paraId="18A4CB53" w14:textId="77777777" w:rsidR="00507785" w:rsidRDefault="00507785" w:rsidP="007159D8">
            <w:pPr>
              <w:pStyle w:val="TAC"/>
            </w:pPr>
          </w:p>
        </w:tc>
        <w:tc>
          <w:tcPr>
            <w:tcW w:w="940" w:type="dxa"/>
          </w:tcPr>
          <w:p w14:paraId="0518DEF6" w14:textId="77777777" w:rsidR="00507785" w:rsidRPr="00EF4A45" w:rsidRDefault="00507785" w:rsidP="007159D8">
            <w:pPr>
              <w:pStyle w:val="TAC"/>
              <w:rPr>
                <w:highlight w:val="yellow"/>
              </w:rPr>
            </w:pPr>
            <w:r>
              <w:rPr>
                <w:rFonts w:hint="eastAsia"/>
                <w:lang w:val="en-US"/>
              </w:rPr>
              <w:t>16QAM</w:t>
            </w:r>
          </w:p>
        </w:tc>
        <w:tc>
          <w:tcPr>
            <w:tcW w:w="940" w:type="dxa"/>
          </w:tcPr>
          <w:p w14:paraId="262E3280" w14:textId="77777777" w:rsidR="00507785" w:rsidRPr="00EF4A45" w:rsidRDefault="00507785" w:rsidP="007159D8">
            <w:pPr>
              <w:pStyle w:val="TAC"/>
              <w:rPr>
                <w:highlight w:val="yellow"/>
              </w:rPr>
            </w:pPr>
            <w:r>
              <w:rPr>
                <w:rFonts w:hint="eastAsia"/>
                <w:lang w:val="en-US"/>
              </w:rPr>
              <w:t>16QAM</w:t>
            </w:r>
          </w:p>
        </w:tc>
        <w:tc>
          <w:tcPr>
            <w:tcW w:w="940" w:type="dxa"/>
          </w:tcPr>
          <w:p w14:paraId="555415A4" w14:textId="77777777" w:rsidR="00507785" w:rsidRPr="00EF4A45" w:rsidRDefault="00507785" w:rsidP="007159D8">
            <w:pPr>
              <w:pStyle w:val="TAC"/>
              <w:rPr>
                <w:highlight w:val="yellow"/>
              </w:rPr>
            </w:pPr>
            <w:r>
              <w:rPr>
                <w:rFonts w:hint="eastAsia"/>
                <w:lang w:val="en-US"/>
              </w:rPr>
              <w:t>16QAM</w:t>
            </w:r>
          </w:p>
        </w:tc>
        <w:tc>
          <w:tcPr>
            <w:tcW w:w="940" w:type="dxa"/>
          </w:tcPr>
          <w:p w14:paraId="15CF16D0" w14:textId="77777777" w:rsidR="00507785" w:rsidRPr="00EF4A45" w:rsidRDefault="00507785" w:rsidP="007159D8">
            <w:pPr>
              <w:pStyle w:val="TAC"/>
              <w:rPr>
                <w:highlight w:val="yellow"/>
              </w:rPr>
            </w:pPr>
            <w:r>
              <w:rPr>
                <w:rFonts w:hint="eastAsia"/>
                <w:lang w:val="en-US"/>
              </w:rPr>
              <w:t>16QAM</w:t>
            </w:r>
          </w:p>
        </w:tc>
      </w:tr>
      <w:tr w:rsidR="00507785" w14:paraId="7A44A712" w14:textId="77777777" w:rsidTr="007159D8">
        <w:trPr>
          <w:jc w:val="center"/>
        </w:trPr>
        <w:tc>
          <w:tcPr>
            <w:tcW w:w="3690" w:type="dxa"/>
          </w:tcPr>
          <w:p w14:paraId="6AAF31A3" w14:textId="77777777" w:rsidR="00507785" w:rsidRDefault="00507785" w:rsidP="007159D8">
            <w:pPr>
              <w:pStyle w:val="TAC"/>
            </w:pPr>
            <w:r>
              <w:t>Target Coding Rate</w:t>
            </w:r>
          </w:p>
        </w:tc>
        <w:tc>
          <w:tcPr>
            <w:tcW w:w="1093" w:type="dxa"/>
          </w:tcPr>
          <w:p w14:paraId="5E103266" w14:textId="77777777" w:rsidR="00507785" w:rsidRDefault="00507785" w:rsidP="007159D8">
            <w:pPr>
              <w:pStyle w:val="TAC"/>
            </w:pPr>
          </w:p>
        </w:tc>
        <w:tc>
          <w:tcPr>
            <w:tcW w:w="940" w:type="dxa"/>
          </w:tcPr>
          <w:p w14:paraId="2E6A5A62" w14:textId="77777777" w:rsidR="00507785" w:rsidRDefault="00507785" w:rsidP="007159D8">
            <w:pPr>
              <w:pStyle w:val="TAC"/>
            </w:pPr>
            <w:r>
              <w:rPr>
                <w:rFonts w:hint="eastAsia"/>
                <w:lang w:val="en-US"/>
              </w:rPr>
              <w:t>0.48</w:t>
            </w:r>
          </w:p>
        </w:tc>
        <w:tc>
          <w:tcPr>
            <w:tcW w:w="940" w:type="dxa"/>
          </w:tcPr>
          <w:p w14:paraId="411A2796" w14:textId="77777777" w:rsidR="00507785" w:rsidRDefault="00507785" w:rsidP="007159D8">
            <w:pPr>
              <w:pStyle w:val="TAC"/>
            </w:pPr>
            <w:r>
              <w:rPr>
                <w:rFonts w:hint="eastAsia"/>
                <w:lang w:val="en-US"/>
              </w:rPr>
              <w:t>0.48</w:t>
            </w:r>
          </w:p>
        </w:tc>
        <w:tc>
          <w:tcPr>
            <w:tcW w:w="940" w:type="dxa"/>
          </w:tcPr>
          <w:p w14:paraId="236D71FF" w14:textId="77777777" w:rsidR="00507785" w:rsidRDefault="00507785" w:rsidP="007159D8">
            <w:pPr>
              <w:pStyle w:val="TAC"/>
            </w:pPr>
            <w:r>
              <w:rPr>
                <w:rFonts w:hint="eastAsia"/>
                <w:lang w:val="en-US"/>
              </w:rPr>
              <w:t>0.48</w:t>
            </w:r>
          </w:p>
        </w:tc>
        <w:tc>
          <w:tcPr>
            <w:tcW w:w="940" w:type="dxa"/>
          </w:tcPr>
          <w:p w14:paraId="38BB0892" w14:textId="77777777" w:rsidR="00507785" w:rsidRDefault="00507785" w:rsidP="007159D8">
            <w:pPr>
              <w:pStyle w:val="TAC"/>
            </w:pPr>
            <w:r>
              <w:rPr>
                <w:rFonts w:hint="eastAsia"/>
                <w:lang w:val="en-US"/>
              </w:rPr>
              <w:t>0.48</w:t>
            </w:r>
          </w:p>
        </w:tc>
      </w:tr>
      <w:tr w:rsidR="00507785" w14:paraId="058F5260" w14:textId="77777777" w:rsidTr="007159D8">
        <w:trPr>
          <w:jc w:val="center"/>
        </w:trPr>
        <w:tc>
          <w:tcPr>
            <w:tcW w:w="3690" w:type="dxa"/>
          </w:tcPr>
          <w:p w14:paraId="36CA5C2B" w14:textId="77777777" w:rsidR="00507785" w:rsidRDefault="00507785" w:rsidP="007159D8">
            <w:pPr>
              <w:pStyle w:val="TAC"/>
            </w:pPr>
            <w:r>
              <w:t>Maximum number of HARQ transmissions</w:t>
            </w:r>
          </w:p>
        </w:tc>
        <w:tc>
          <w:tcPr>
            <w:tcW w:w="1093" w:type="dxa"/>
          </w:tcPr>
          <w:p w14:paraId="0C3EB691" w14:textId="77777777" w:rsidR="00507785" w:rsidRDefault="00507785" w:rsidP="007159D8">
            <w:pPr>
              <w:pStyle w:val="TAC"/>
            </w:pPr>
          </w:p>
        </w:tc>
        <w:tc>
          <w:tcPr>
            <w:tcW w:w="940" w:type="dxa"/>
          </w:tcPr>
          <w:p w14:paraId="5CEE7D17" w14:textId="77777777" w:rsidR="00507785" w:rsidRDefault="00507785" w:rsidP="007159D8">
            <w:pPr>
              <w:pStyle w:val="TAC"/>
            </w:pPr>
            <w:r>
              <w:rPr>
                <w:rFonts w:hint="eastAsia"/>
                <w:lang w:val="en-US"/>
              </w:rPr>
              <w:t>1</w:t>
            </w:r>
          </w:p>
        </w:tc>
        <w:tc>
          <w:tcPr>
            <w:tcW w:w="940" w:type="dxa"/>
          </w:tcPr>
          <w:p w14:paraId="4441BFD6" w14:textId="77777777" w:rsidR="00507785" w:rsidRDefault="00507785" w:rsidP="007159D8">
            <w:pPr>
              <w:pStyle w:val="TAC"/>
            </w:pPr>
            <w:r>
              <w:rPr>
                <w:rFonts w:hint="eastAsia"/>
                <w:lang w:val="en-US"/>
              </w:rPr>
              <w:t>1</w:t>
            </w:r>
          </w:p>
        </w:tc>
        <w:tc>
          <w:tcPr>
            <w:tcW w:w="940" w:type="dxa"/>
          </w:tcPr>
          <w:p w14:paraId="29693E79" w14:textId="77777777" w:rsidR="00507785" w:rsidRDefault="00507785" w:rsidP="007159D8">
            <w:pPr>
              <w:pStyle w:val="TAC"/>
            </w:pPr>
            <w:r>
              <w:rPr>
                <w:rFonts w:hint="eastAsia"/>
                <w:lang w:val="en-US"/>
              </w:rPr>
              <w:t>1</w:t>
            </w:r>
          </w:p>
        </w:tc>
        <w:tc>
          <w:tcPr>
            <w:tcW w:w="940" w:type="dxa"/>
          </w:tcPr>
          <w:p w14:paraId="458E779B" w14:textId="77777777" w:rsidR="00507785" w:rsidRDefault="00507785" w:rsidP="007159D8">
            <w:pPr>
              <w:pStyle w:val="TAC"/>
            </w:pPr>
            <w:r>
              <w:rPr>
                <w:rFonts w:hint="eastAsia"/>
                <w:lang w:val="en-US"/>
              </w:rPr>
              <w:t>1</w:t>
            </w:r>
          </w:p>
        </w:tc>
      </w:tr>
      <w:tr w:rsidR="00507785" w14:paraId="295024DF" w14:textId="77777777" w:rsidTr="007159D8">
        <w:trPr>
          <w:jc w:val="center"/>
        </w:trPr>
        <w:tc>
          <w:tcPr>
            <w:tcW w:w="3690" w:type="dxa"/>
          </w:tcPr>
          <w:p w14:paraId="6657D0EA" w14:textId="77777777" w:rsidR="00507785" w:rsidRDefault="00507785" w:rsidP="007159D8">
            <w:pPr>
              <w:pStyle w:val="TAC"/>
            </w:pPr>
            <w:r>
              <w:t>Information Bit Payload per Slot</w:t>
            </w:r>
          </w:p>
        </w:tc>
        <w:tc>
          <w:tcPr>
            <w:tcW w:w="1093" w:type="dxa"/>
          </w:tcPr>
          <w:p w14:paraId="51F68902" w14:textId="77777777" w:rsidR="00507785" w:rsidRDefault="00507785" w:rsidP="007159D8">
            <w:pPr>
              <w:pStyle w:val="TAC"/>
            </w:pPr>
          </w:p>
        </w:tc>
        <w:tc>
          <w:tcPr>
            <w:tcW w:w="940" w:type="dxa"/>
          </w:tcPr>
          <w:p w14:paraId="79F2F00F" w14:textId="77777777" w:rsidR="00507785" w:rsidRDefault="00507785" w:rsidP="007159D8">
            <w:pPr>
              <w:pStyle w:val="TAC"/>
            </w:pPr>
          </w:p>
        </w:tc>
        <w:tc>
          <w:tcPr>
            <w:tcW w:w="940" w:type="dxa"/>
          </w:tcPr>
          <w:p w14:paraId="77F06396" w14:textId="77777777" w:rsidR="00507785" w:rsidRDefault="00507785" w:rsidP="007159D8">
            <w:pPr>
              <w:pStyle w:val="TAC"/>
            </w:pPr>
          </w:p>
        </w:tc>
        <w:tc>
          <w:tcPr>
            <w:tcW w:w="940" w:type="dxa"/>
          </w:tcPr>
          <w:p w14:paraId="5C29604F" w14:textId="77777777" w:rsidR="00507785" w:rsidRDefault="00507785" w:rsidP="007159D8">
            <w:pPr>
              <w:pStyle w:val="TAC"/>
            </w:pPr>
          </w:p>
        </w:tc>
        <w:tc>
          <w:tcPr>
            <w:tcW w:w="940" w:type="dxa"/>
          </w:tcPr>
          <w:p w14:paraId="3A60A96A" w14:textId="77777777" w:rsidR="00507785" w:rsidRDefault="00507785" w:rsidP="007159D8">
            <w:pPr>
              <w:pStyle w:val="TAC"/>
            </w:pPr>
          </w:p>
        </w:tc>
      </w:tr>
      <w:tr w:rsidR="00507785" w14:paraId="2527A683" w14:textId="77777777" w:rsidTr="007159D8">
        <w:trPr>
          <w:jc w:val="center"/>
        </w:trPr>
        <w:tc>
          <w:tcPr>
            <w:tcW w:w="3690" w:type="dxa"/>
          </w:tcPr>
          <w:p w14:paraId="02A33EEE"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4BB1E19D" w14:textId="77777777" w:rsidR="00507785" w:rsidRDefault="00507785" w:rsidP="007159D8">
            <w:pPr>
              <w:pStyle w:val="TAC"/>
            </w:pPr>
            <w:r>
              <w:t>Bits</w:t>
            </w:r>
          </w:p>
        </w:tc>
        <w:tc>
          <w:tcPr>
            <w:tcW w:w="940" w:type="dxa"/>
          </w:tcPr>
          <w:p w14:paraId="022923E0" w14:textId="77777777" w:rsidR="00507785" w:rsidRDefault="00507785" w:rsidP="007159D8">
            <w:pPr>
              <w:pStyle w:val="TAC"/>
            </w:pPr>
            <w:r>
              <w:t>N/A</w:t>
            </w:r>
          </w:p>
        </w:tc>
        <w:tc>
          <w:tcPr>
            <w:tcW w:w="940" w:type="dxa"/>
          </w:tcPr>
          <w:p w14:paraId="7F51F8B3" w14:textId="77777777" w:rsidR="00507785" w:rsidRDefault="00507785" w:rsidP="007159D8">
            <w:pPr>
              <w:pStyle w:val="TAC"/>
            </w:pPr>
            <w:r>
              <w:t>N/A</w:t>
            </w:r>
          </w:p>
        </w:tc>
        <w:tc>
          <w:tcPr>
            <w:tcW w:w="940" w:type="dxa"/>
          </w:tcPr>
          <w:p w14:paraId="06BEF14E" w14:textId="77777777" w:rsidR="00507785" w:rsidRDefault="00507785" w:rsidP="007159D8">
            <w:pPr>
              <w:pStyle w:val="TAC"/>
            </w:pPr>
            <w:r>
              <w:t>N/A</w:t>
            </w:r>
          </w:p>
        </w:tc>
        <w:tc>
          <w:tcPr>
            <w:tcW w:w="940" w:type="dxa"/>
          </w:tcPr>
          <w:p w14:paraId="663BF4B5" w14:textId="77777777" w:rsidR="00507785" w:rsidRDefault="00507785" w:rsidP="007159D8">
            <w:pPr>
              <w:pStyle w:val="TAC"/>
            </w:pPr>
            <w:r>
              <w:t>N/A</w:t>
            </w:r>
          </w:p>
        </w:tc>
      </w:tr>
      <w:tr w:rsidR="00507785" w14:paraId="281B64BA" w14:textId="77777777" w:rsidTr="007159D8">
        <w:trPr>
          <w:jc w:val="center"/>
        </w:trPr>
        <w:tc>
          <w:tcPr>
            <w:tcW w:w="3690" w:type="dxa"/>
          </w:tcPr>
          <w:p w14:paraId="7D2BB27F"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106BBA36" w14:textId="77777777" w:rsidR="00507785" w:rsidRDefault="00507785" w:rsidP="007159D8">
            <w:pPr>
              <w:pStyle w:val="TAC"/>
            </w:pPr>
            <w:r>
              <w:t>Bits</w:t>
            </w:r>
          </w:p>
        </w:tc>
        <w:tc>
          <w:tcPr>
            <w:tcW w:w="940" w:type="dxa"/>
          </w:tcPr>
          <w:p w14:paraId="0FD357B4" w14:textId="77777777" w:rsidR="00507785" w:rsidRDefault="00507785" w:rsidP="007159D8">
            <w:pPr>
              <w:pStyle w:val="TAC"/>
            </w:pPr>
            <w:r>
              <w:rPr>
                <w:rFonts w:hint="eastAsia"/>
                <w:lang w:val="en-US"/>
              </w:rPr>
              <w:t>6272</w:t>
            </w:r>
          </w:p>
        </w:tc>
        <w:tc>
          <w:tcPr>
            <w:tcW w:w="940" w:type="dxa"/>
          </w:tcPr>
          <w:p w14:paraId="39D83CB4" w14:textId="77777777" w:rsidR="00507785" w:rsidRDefault="00507785" w:rsidP="007159D8">
            <w:pPr>
              <w:pStyle w:val="TAC"/>
            </w:pPr>
            <w:r>
              <w:rPr>
                <w:rFonts w:hint="eastAsia"/>
                <w:lang w:val="en-US"/>
              </w:rPr>
              <w:t>12808</w:t>
            </w:r>
          </w:p>
        </w:tc>
        <w:tc>
          <w:tcPr>
            <w:tcW w:w="940" w:type="dxa"/>
          </w:tcPr>
          <w:p w14:paraId="379D9497" w14:textId="77777777" w:rsidR="00507785" w:rsidRDefault="00507785" w:rsidP="007159D8">
            <w:pPr>
              <w:pStyle w:val="TAC"/>
            </w:pPr>
            <w:r>
              <w:rPr>
                <w:rFonts w:hint="eastAsia"/>
                <w:lang w:val="en-US"/>
              </w:rPr>
              <w:t>25608</w:t>
            </w:r>
          </w:p>
        </w:tc>
        <w:tc>
          <w:tcPr>
            <w:tcW w:w="940" w:type="dxa"/>
          </w:tcPr>
          <w:p w14:paraId="335A3E79" w14:textId="77777777" w:rsidR="00507785" w:rsidRDefault="00507785" w:rsidP="007159D8">
            <w:pPr>
              <w:pStyle w:val="TAC"/>
            </w:pPr>
            <w:r>
              <w:rPr>
                <w:rFonts w:hint="eastAsia"/>
                <w:lang w:val="en-US"/>
              </w:rPr>
              <w:t>51216</w:t>
            </w:r>
          </w:p>
        </w:tc>
      </w:tr>
      <w:tr w:rsidR="00507785" w14:paraId="6F7DB10C" w14:textId="77777777" w:rsidTr="007159D8">
        <w:trPr>
          <w:jc w:val="center"/>
        </w:trPr>
        <w:tc>
          <w:tcPr>
            <w:tcW w:w="3690" w:type="dxa"/>
          </w:tcPr>
          <w:p w14:paraId="3DF3F2F6" w14:textId="77777777" w:rsidR="00507785" w:rsidRDefault="00507785" w:rsidP="007159D8">
            <w:pPr>
              <w:pStyle w:val="TAC"/>
              <w:rPr>
                <w:rFonts w:eastAsia="Malgun Gothic"/>
              </w:rPr>
            </w:pPr>
            <w:r>
              <w:rPr>
                <w:rFonts w:eastAsia="Malgun Gothic"/>
              </w:rPr>
              <w:t>Transport block CRC</w:t>
            </w:r>
          </w:p>
        </w:tc>
        <w:tc>
          <w:tcPr>
            <w:tcW w:w="1093" w:type="dxa"/>
          </w:tcPr>
          <w:p w14:paraId="52BC9478" w14:textId="77777777" w:rsidR="00507785" w:rsidRDefault="00507785" w:rsidP="007159D8">
            <w:pPr>
              <w:pStyle w:val="TAC"/>
            </w:pPr>
            <w:r>
              <w:t>Bits</w:t>
            </w:r>
          </w:p>
        </w:tc>
        <w:tc>
          <w:tcPr>
            <w:tcW w:w="940" w:type="dxa"/>
          </w:tcPr>
          <w:p w14:paraId="279895EA" w14:textId="77777777" w:rsidR="00507785" w:rsidRDefault="00507785" w:rsidP="007159D8">
            <w:pPr>
              <w:pStyle w:val="TAC"/>
            </w:pPr>
            <w:r>
              <w:rPr>
                <w:rFonts w:hint="eastAsia"/>
                <w:lang w:val="en-US"/>
              </w:rPr>
              <w:t>24</w:t>
            </w:r>
          </w:p>
        </w:tc>
        <w:tc>
          <w:tcPr>
            <w:tcW w:w="940" w:type="dxa"/>
          </w:tcPr>
          <w:p w14:paraId="23BBEF14" w14:textId="77777777" w:rsidR="00507785" w:rsidRDefault="00507785" w:rsidP="007159D8">
            <w:pPr>
              <w:pStyle w:val="TAC"/>
            </w:pPr>
            <w:r>
              <w:rPr>
                <w:rFonts w:hint="eastAsia"/>
                <w:lang w:val="en-US"/>
              </w:rPr>
              <w:t>24</w:t>
            </w:r>
          </w:p>
        </w:tc>
        <w:tc>
          <w:tcPr>
            <w:tcW w:w="940" w:type="dxa"/>
          </w:tcPr>
          <w:p w14:paraId="7BCF8729" w14:textId="77777777" w:rsidR="00507785" w:rsidRDefault="00507785" w:rsidP="007159D8">
            <w:pPr>
              <w:pStyle w:val="TAC"/>
            </w:pPr>
            <w:r>
              <w:rPr>
                <w:rFonts w:hint="eastAsia"/>
                <w:lang w:val="en-US"/>
              </w:rPr>
              <w:t>24</w:t>
            </w:r>
          </w:p>
        </w:tc>
        <w:tc>
          <w:tcPr>
            <w:tcW w:w="940" w:type="dxa"/>
          </w:tcPr>
          <w:p w14:paraId="6381393C" w14:textId="77777777" w:rsidR="00507785" w:rsidRDefault="00507785" w:rsidP="007159D8">
            <w:pPr>
              <w:pStyle w:val="TAC"/>
            </w:pPr>
            <w:r>
              <w:rPr>
                <w:rFonts w:hint="eastAsia"/>
                <w:lang w:val="en-US"/>
              </w:rPr>
              <w:t>24</w:t>
            </w:r>
          </w:p>
        </w:tc>
      </w:tr>
      <w:tr w:rsidR="00507785" w14:paraId="29E54C68" w14:textId="77777777" w:rsidTr="007159D8">
        <w:trPr>
          <w:jc w:val="center"/>
        </w:trPr>
        <w:tc>
          <w:tcPr>
            <w:tcW w:w="3690" w:type="dxa"/>
          </w:tcPr>
          <w:p w14:paraId="43FE1C09" w14:textId="77777777" w:rsidR="00507785" w:rsidRDefault="00507785" w:rsidP="007159D8">
            <w:pPr>
              <w:pStyle w:val="TAC"/>
              <w:rPr>
                <w:rFonts w:eastAsia="Malgun Gothic"/>
              </w:rPr>
            </w:pPr>
            <w:r>
              <w:rPr>
                <w:rFonts w:eastAsia="Malgun Gothic"/>
              </w:rPr>
              <w:t>LDPC base graph</w:t>
            </w:r>
          </w:p>
        </w:tc>
        <w:tc>
          <w:tcPr>
            <w:tcW w:w="1093" w:type="dxa"/>
          </w:tcPr>
          <w:p w14:paraId="068656B8" w14:textId="77777777" w:rsidR="00507785" w:rsidRDefault="00507785" w:rsidP="007159D8">
            <w:pPr>
              <w:pStyle w:val="TAC"/>
            </w:pPr>
          </w:p>
        </w:tc>
        <w:tc>
          <w:tcPr>
            <w:tcW w:w="940" w:type="dxa"/>
          </w:tcPr>
          <w:p w14:paraId="6AB99553" w14:textId="77777777" w:rsidR="00507785" w:rsidRDefault="00507785" w:rsidP="007159D8">
            <w:pPr>
              <w:pStyle w:val="TAC"/>
            </w:pPr>
            <w:r>
              <w:rPr>
                <w:rFonts w:hint="eastAsia"/>
                <w:lang w:val="en-US"/>
              </w:rPr>
              <w:t>1</w:t>
            </w:r>
          </w:p>
        </w:tc>
        <w:tc>
          <w:tcPr>
            <w:tcW w:w="940" w:type="dxa"/>
          </w:tcPr>
          <w:p w14:paraId="6CA2921A" w14:textId="77777777" w:rsidR="00507785" w:rsidRDefault="00507785" w:rsidP="007159D8">
            <w:pPr>
              <w:pStyle w:val="TAC"/>
            </w:pPr>
            <w:r>
              <w:rPr>
                <w:rFonts w:hint="eastAsia"/>
                <w:lang w:val="en-US"/>
              </w:rPr>
              <w:t>1</w:t>
            </w:r>
          </w:p>
        </w:tc>
        <w:tc>
          <w:tcPr>
            <w:tcW w:w="940" w:type="dxa"/>
          </w:tcPr>
          <w:p w14:paraId="33CBE070" w14:textId="77777777" w:rsidR="00507785" w:rsidRDefault="00507785" w:rsidP="007159D8">
            <w:pPr>
              <w:pStyle w:val="TAC"/>
            </w:pPr>
            <w:r>
              <w:rPr>
                <w:rFonts w:hint="eastAsia"/>
                <w:lang w:val="en-US"/>
              </w:rPr>
              <w:t>1</w:t>
            </w:r>
          </w:p>
        </w:tc>
        <w:tc>
          <w:tcPr>
            <w:tcW w:w="940" w:type="dxa"/>
          </w:tcPr>
          <w:p w14:paraId="2F6DFF3B" w14:textId="77777777" w:rsidR="00507785" w:rsidRDefault="00507785" w:rsidP="007159D8">
            <w:pPr>
              <w:pStyle w:val="TAC"/>
            </w:pPr>
            <w:r>
              <w:rPr>
                <w:rFonts w:hint="eastAsia"/>
                <w:lang w:val="en-US"/>
              </w:rPr>
              <w:t>1</w:t>
            </w:r>
          </w:p>
        </w:tc>
      </w:tr>
      <w:tr w:rsidR="00507785" w14:paraId="1E53C439" w14:textId="77777777" w:rsidTr="007159D8">
        <w:trPr>
          <w:jc w:val="center"/>
        </w:trPr>
        <w:tc>
          <w:tcPr>
            <w:tcW w:w="3690" w:type="dxa"/>
          </w:tcPr>
          <w:p w14:paraId="5CB100AE" w14:textId="77777777" w:rsidR="00507785" w:rsidRDefault="00507785" w:rsidP="007159D8">
            <w:pPr>
              <w:pStyle w:val="TAC"/>
              <w:rPr>
                <w:rFonts w:eastAsia="Malgun Gothic"/>
              </w:rPr>
            </w:pPr>
            <w:r>
              <w:rPr>
                <w:rFonts w:eastAsia="Malgun Gothic"/>
              </w:rPr>
              <w:t>Number of Code Blocks per Slot</w:t>
            </w:r>
          </w:p>
        </w:tc>
        <w:tc>
          <w:tcPr>
            <w:tcW w:w="1093" w:type="dxa"/>
          </w:tcPr>
          <w:p w14:paraId="0D73F752" w14:textId="77777777" w:rsidR="00507785" w:rsidRDefault="00507785" w:rsidP="007159D8">
            <w:pPr>
              <w:pStyle w:val="TAC"/>
            </w:pPr>
          </w:p>
        </w:tc>
        <w:tc>
          <w:tcPr>
            <w:tcW w:w="940" w:type="dxa"/>
          </w:tcPr>
          <w:p w14:paraId="34E3ABAE" w14:textId="77777777" w:rsidR="00507785" w:rsidRDefault="00507785" w:rsidP="007159D8">
            <w:pPr>
              <w:pStyle w:val="TAC"/>
            </w:pPr>
          </w:p>
        </w:tc>
        <w:tc>
          <w:tcPr>
            <w:tcW w:w="940" w:type="dxa"/>
          </w:tcPr>
          <w:p w14:paraId="1D3DF01B" w14:textId="77777777" w:rsidR="00507785" w:rsidRDefault="00507785" w:rsidP="007159D8">
            <w:pPr>
              <w:pStyle w:val="TAC"/>
            </w:pPr>
          </w:p>
        </w:tc>
        <w:tc>
          <w:tcPr>
            <w:tcW w:w="940" w:type="dxa"/>
          </w:tcPr>
          <w:p w14:paraId="6C30F0A1" w14:textId="77777777" w:rsidR="00507785" w:rsidRDefault="00507785" w:rsidP="007159D8">
            <w:pPr>
              <w:pStyle w:val="TAC"/>
            </w:pPr>
          </w:p>
        </w:tc>
        <w:tc>
          <w:tcPr>
            <w:tcW w:w="940" w:type="dxa"/>
          </w:tcPr>
          <w:p w14:paraId="2C8C52DD" w14:textId="77777777" w:rsidR="00507785" w:rsidRDefault="00507785" w:rsidP="007159D8">
            <w:pPr>
              <w:pStyle w:val="TAC"/>
            </w:pPr>
          </w:p>
        </w:tc>
      </w:tr>
      <w:tr w:rsidR="00507785" w14:paraId="7D832D4C" w14:textId="77777777" w:rsidTr="007159D8">
        <w:trPr>
          <w:jc w:val="center"/>
        </w:trPr>
        <w:tc>
          <w:tcPr>
            <w:tcW w:w="3690" w:type="dxa"/>
          </w:tcPr>
          <w:p w14:paraId="0E9B93AE"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017D2CF1" w14:textId="77777777" w:rsidR="00507785" w:rsidRDefault="00507785" w:rsidP="007159D8">
            <w:pPr>
              <w:pStyle w:val="TAC"/>
            </w:pPr>
            <w:r>
              <w:t>CBs</w:t>
            </w:r>
          </w:p>
        </w:tc>
        <w:tc>
          <w:tcPr>
            <w:tcW w:w="940" w:type="dxa"/>
          </w:tcPr>
          <w:p w14:paraId="3A31CBE7" w14:textId="77777777" w:rsidR="00507785" w:rsidRDefault="00507785" w:rsidP="007159D8">
            <w:pPr>
              <w:pStyle w:val="TAC"/>
            </w:pPr>
            <w:r>
              <w:t>N/A</w:t>
            </w:r>
          </w:p>
        </w:tc>
        <w:tc>
          <w:tcPr>
            <w:tcW w:w="940" w:type="dxa"/>
          </w:tcPr>
          <w:p w14:paraId="23683928" w14:textId="77777777" w:rsidR="00507785" w:rsidRDefault="00507785" w:rsidP="007159D8">
            <w:pPr>
              <w:pStyle w:val="TAC"/>
            </w:pPr>
            <w:r>
              <w:t>N/A</w:t>
            </w:r>
          </w:p>
        </w:tc>
        <w:tc>
          <w:tcPr>
            <w:tcW w:w="940" w:type="dxa"/>
          </w:tcPr>
          <w:p w14:paraId="70658979" w14:textId="77777777" w:rsidR="00507785" w:rsidRDefault="00507785" w:rsidP="007159D8">
            <w:pPr>
              <w:pStyle w:val="TAC"/>
            </w:pPr>
            <w:r>
              <w:t>N/A</w:t>
            </w:r>
          </w:p>
        </w:tc>
        <w:tc>
          <w:tcPr>
            <w:tcW w:w="940" w:type="dxa"/>
          </w:tcPr>
          <w:p w14:paraId="0257CDEA" w14:textId="77777777" w:rsidR="00507785" w:rsidRDefault="00507785" w:rsidP="007159D8">
            <w:pPr>
              <w:pStyle w:val="TAC"/>
            </w:pPr>
            <w:r>
              <w:t>N/A</w:t>
            </w:r>
          </w:p>
        </w:tc>
      </w:tr>
      <w:tr w:rsidR="00507785" w14:paraId="057C1460" w14:textId="77777777" w:rsidTr="007159D8">
        <w:trPr>
          <w:jc w:val="center"/>
        </w:trPr>
        <w:tc>
          <w:tcPr>
            <w:tcW w:w="3690" w:type="dxa"/>
          </w:tcPr>
          <w:p w14:paraId="2C6DABA8"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065F1DEF" w14:textId="77777777" w:rsidR="00507785" w:rsidRDefault="00507785" w:rsidP="007159D8">
            <w:pPr>
              <w:pStyle w:val="TAC"/>
            </w:pPr>
            <w:r>
              <w:t>CBs</w:t>
            </w:r>
          </w:p>
        </w:tc>
        <w:tc>
          <w:tcPr>
            <w:tcW w:w="940" w:type="dxa"/>
          </w:tcPr>
          <w:p w14:paraId="0A0BFB65" w14:textId="77777777" w:rsidR="00507785" w:rsidRDefault="00507785" w:rsidP="007159D8">
            <w:pPr>
              <w:pStyle w:val="TAC"/>
            </w:pPr>
            <w:r>
              <w:rPr>
                <w:rFonts w:hint="eastAsia"/>
                <w:lang w:val="en-US"/>
              </w:rPr>
              <w:t>1</w:t>
            </w:r>
          </w:p>
        </w:tc>
        <w:tc>
          <w:tcPr>
            <w:tcW w:w="940" w:type="dxa"/>
          </w:tcPr>
          <w:p w14:paraId="08B8138F" w14:textId="77777777" w:rsidR="00507785" w:rsidRDefault="00507785" w:rsidP="007159D8">
            <w:pPr>
              <w:pStyle w:val="TAC"/>
            </w:pPr>
            <w:r>
              <w:rPr>
                <w:rFonts w:hint="eastAsia"/>
                <w:lang w:val="en-US"/>
              </w:rPr>
              <w:t>2</w:t>
            </w:r>
          </w:p>
        </w:tc>
        <w:tc>
          <w:tcPr>
            <w:tcW w:w="940" w:type="dxa"/>
          </w:tcPr>
          <w:p w14:paraId="18D2FB77" w14:textId="77777777" w:rsidR="00507785" w:rsidRDefault="00507785" w:rsidP="007159D8">
            <w:pPr>
              <w:pStyle w:val="TAC"/>
            </w:pPr>
            <w:r>
              <w:rPr>
                <w:rFonts w:hint="eastAsia"/>
                <w:lang w:val="en-US"/>
              </w:rPr>
              <w:t>4</w:t>
            </w:r>
          </w:p>
        </w:tc>
        <w:tc>
          <w:tcPr>
            <w:tcW w:w="940" w:type="dxa"/>
          </w:tcPr>
          <w:p w14:paraId="7105C5A4" w14:textId="77777777" w:rsidR="00507785" w:rsidRDefault="00507785" w:rsidP="007159D8">
            <w:pPr>
              <w:pStyle w:val="TAC"/>
            </w:pPr>
            <w:r>
              <w:rPr>
                <w:rFonts w:hint="eastAsia"/>
                <w:lang w:val="en-US"/>
              </w:rPr>
              <w:t>7</w:t>
            </w:r>
          </w:p>
        </w:tc>
      </w:tr>
      <w:tr w:rsidR="00507785" w14:paraId="520FFBCD" w14:textId="77777777" w:rsidTr="007159D8">
        <w:trPr>
          <w:jc w:val="center"/>
        </w:trPr>
        <w:tc>
          <w:tcPr>
            <w:tcW w:w="3690" w:type="dxa"/>
          </w:tcPr>
          <w:p w14:paraId="04265AA8" w14:textId="77777777" w:rsidR="00507785" w:rsidRDefault="00507785" w:rsidP="007159D8">
            <w:pPr>
              <w:pStyle w:val="TAC"/>
              <w:rPr>
                <w:rFonts w:eastAsia="Malgun Gothic"/>
              </w:rPr>
            </w:pPr>
            <w:r>
              <w:rPr>
                <w:rFonts w:eastAsia="Malgun Gothic"/>
              </w:rPr>
              <w:t>Binary Channel Bits Per Slot</w:t>
            </w:r>
          </w:p>
        </w:tc>
        <w:tc>
          <w:tcPr>
            <w:tcW w:w="1093" w:type="dxa"/>
          </w:tcPr>
          <w:p w14:paraId="4E707FD9" w14:textId="77777777" w:rsidR="00507785" w:rsidRDefault="00507785" w:rsidP="007159D8">
            <w:pPr>
              <w:pStyle w:val="TAC"/>
            </w:pPr>
          </w:p>
        </w:tc>
        <w:tc>
          <w:tcPr>
            <w:tcW w:w="940" w:type="dxa"/>
          </w:tcPr>
          <w:p w14:paraId="4CE5971A" w14:textId="77777777" w:rsidR="00507785" w:rsidRDefault="00507785" w:rsidP="007159D8">
            <w:pPr>
              <w:pStyle w:val="TAC"/>
            </w:pPr>
          </w:p>
        </w:tc>
        <w:tc>
          <w:tcPr>
            <w:tcW w:w="940" w:type="dxa"/>
          </w:tcPr>
          <w:p w14:paraId="1EE2902C" w14:textId="77777777" w:rsidR="00507785" w:rsidRDefault="00507785" w:rsidP="007159D8">
            <w:pPr>
              <w:pStyle w:val="TAC"/>
            </w:pPr>
          </w:p>
        </w:tc>
        <w:tc>
          <w:tcPr>
            <w:tcW w:w="940" w:type="dxa"/>
          </w:tcPr>
          <w:p w14:paraId="74C1A5A6" w14:textId="77777777" w:rsidR="00507785" w:rsidRDefault="00507785" w:rsidP="007159D8">
            <w:pPr>
              <w:pStyle w:val="TAC"/>
            </w:pPr>
          </w:p>
        </w:tc>
        <w:tc>
          <w:tcPr>
            <w:tcW w:w="940" w:type="dxa"/>
          </w:tcPr>
          <w:p w14:paraId="43FCBDF3" w14:textId="77777777" w:rsidR="00507785" w:rsidRDefault="00507785" w:rsidP="007159D8">
            <w:pPr>
              <w:pStyle w:val="TAC"/>
            </w:pPr>
          </w:p>
        </w:tc>
      </w:tr>
      <w:tr w:rsidR="00507785" w14:paraId="546B47CB" w14:textId="77777777" w:rsidTr="007159D8">
        <w:trPr>
          <w:jc w:val="center"/>
        </w:trPr>
        <w:tc>
          <w:tcPr>
            <w:tcW w:w="3690" w:type="dxa"/>
          </w:tcPr>
          <w:p w14:paraId="4A3BD039"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73AFF1FF" w14:textId="77777777" w:rsidR="00507785" w:rsidRDefault="00507785" w:rsidP="007159D8">
            <w:pPr>
              <w:pStyle w:val="TAC"/>
            </w:pPr>
            <w:r>
              <w:t>Bits</w:t>
            </w:r>
          </w:p>
        </w:tc>
        <w:tc>
          <w:tcPr>
            <w:tcW w:w="940" w:type="dxa"/>
          </w:tcPr>
          <w:p w14:paraId="3FE3B4EE" w14:textId="77777777" w:rsidR="00507785" w:rsidRDefault="00507785" w:rsidP="007159D8">
            <w:pPr>
              <w:pStyle w:val="TAC"/>
            </w:pPr>
            <w:r>
              <w:t>N/A</w:t>
            </w:r>
          </w:p>
        </w:tc>
        <w:tc>
          <w:tcPr>
            <w:tcW w:w="940" w:type="dxa"/>
          </w:tcPr>
          <w:p w14:paraId="1DA0DA84" w14:textId="77777777" w:rsidR="00507785" w:rsidRDefault="00507785" w:rsidP="007159D8">
            <w:pPr>
              <w:pStyle w:val="TAC"/>
            </w:pPr>
            <w:r>
              <w:t>N/A</w:t>
            </w:r>
          </w:p>
        </w:tc>
        <w:tc>
          <w:tcPr>
            <w:tcW w:w="940" w:type="dxa"/>
          </w:tcPr>
          <w:p w14:paraId="3EEBBB71" w14:textId="77777777" w:rsidR="00507785" w:rsidRDefault="00507785" w:rsidP="007159D8">
            <w:pPr>
              <w:pStyle w:val="TAC"/>
            </w:pPr>
            <w:r>
              <w:t>N/A</w:t>
            </w:r>
          </w:p>
        </w:tc>
        <w:tc>
          <w:tcPr>
            <w:tcW w:w="940" w:type="dxa"/>
          </w:tcPr>
          <w:p w14:paraId="7482AE72" w14:textId="77777777" w:rsidR="00507785" w:rsidRDefault="00507785" w:rsidP="007159D8">
            <w:pPr>
              <w:pStyle w:val="TAC"/>
            </w:pPr>
            <w:r>
              <w:t>N/A</w:t>
            </w:r>
          </w:p>
        </w:tc>
      </w:tr>
      <w:tr w:rsidR="00507785" w14:paraId="0BF6902A" w14:textId="77777777" w:rsidTr="007159D8">
        <w:trPr>
          <w:jc w:val="center"/>
        </w:trPr>
        <w:tc>
          <w:tcPr>
            <w:tcW w:w="3690" w:type="dxa"/>
          </w:tcPr>
          <w:p w14:paraId="32AE24AB"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5DC17981" w14:textId="77777777" w:rsidR="00507785" w:rsidRDefault="00507785" w:rsidP="007159D8">
            <w:pPr>
              <w:pStyle w:val="TAC"/>
            </w:pPr>
            <w:r>
              <w:t>Bits</w:t>
            </w:r>
          </w:p>
        </w:tc>
        <w:tc>
          <w:tcPr>
            <w:tcW w:w="940" w:type="dxa"/>
          </w:tcPr>
          <w:p w14:paraId="625F2B58" w14:textId="77777777" w:rsidR="00507785" w:rsidRDefault="00507785" w:rsidP="007159D8">
            <w:pPr>
              <w:pStyle w:val="TAC"/>
            </w:pPr>
            <w:r>
              <w:rPr>
                <w:rFonts w:hint="eastAsia"/>
                <w:lang w:val="en-US"/>
              </w:rPr>
              <w:t>13248</w:t>
            </w:r>
          </w:p>
        </w:tc>
        <w:tc>
          <w:tcPr>
            <w:tcW w:w="940" w:type="dxa"/>
          </w:tcPr>
          <w:p w14:paraId="780EB4DE" w14:textId="77777777" w:rsidR="00507785" w:rsidRDefault="00507785" w:rsidP="007159D8">
            <w:pPr>
              <w:pStyle w:val="TAC"/>
            </w:pPr>
            <w:r>
              <w:rPr>
                <w:rFonts w:hint="eastAsia"/>
                <w:lang w:val="en-US"/>
              </w:rPr>
              <w:t>27324</w:t>
            </w:r>
          </w:p>
        </w:tc>
        <w:tc>
          <w:tcPr>
            <w:tcW w:w="940" w:type="dxa"/>
          </w:tcPr>
          <w:p w14:paraId="673DAA0C" w14:textId="77777777" w:rsidR="00507785" w:rsidRDefault="00507785" w:rsidP="007159D8">
            <w:pPr>
              <w:pStyle w:val="TAC"/>
            </w:pPr>
            <w:r>
              <w:rPr>
                <w:rFonts w:hint="eastAsia"/>
                <w:lang w:val="en-US"/>
              </w:rPr>
              <w:t>54648</w:t>
            </w:r>
          </w:p>
        </w:tc>
        <w:tc>
          <w:tcPr>
            <w:tcW w:w="940" w:type="dxa"/>
          </w:tcPr>
          <w:p w14:paraId="43B182DF" w14:textId="77777777" w:rsidR="00507785" w:rsidRDefault="00507785" w:rsidP="007159D8">
            <w:pPr>
              <w:pStyle w:val="TAC"/>
            </w:pPr>
            <w:r>
              <w:rPr>
                <w:rFonts w:hint="eastAsia"/>
                <w:lang w:val="en-US"/>
              </w:rPr>
              <w:t>109296</w:t>
            </w:r>
          </w:p>
        </w:tc>
      </w:tr>
      <w:tr w:rsidR="00507785" w14:paraId="7872E486" w14:textId="77777777" w:rsidTr="007159D8">
        <w:trPr>
          <w:trHeight w:val="70"/>
          <w:jc w:val="center"/>
        </w:trPr>
        <w:tc>
          <w:tcPr>
            <w:tcW w:w="3690" w:type="dxa"/>
          </w:tcPr>
          <w:p w14:paraId="0D0544FF" w14:textId="77777777" w:rsidR="00507785" w:rsidRDefault="00507785" w:rsidP="007159D8">
            <w:pPr>
              <w:pStyle w:val="TAC"/>
            </w:pPr>
            <w:r>
              <w:t>Max. Throughput averaged over 1 frame (NOTE 7)</w:t>
            </w:r>
          </w:p>
        </w:tc>
        <w:tc>
          <w:tcPr>
            <w:tcW w:w="1093" w:type="dxa"/>
          </w:tcPr>
          <w:p w14:paraId="1E34A4C9" w14:textId="77777777" w:rsidR="00507785" w:rsidRDefault="00507785" w:rsidP="007159D8">
            <w:pPr>
              <w:pStyle w:val="TAC"/>
            </w:pPr>
            <w:r>
              <w:t>Mbps</w:t>
            </w:r>
          </w:p>
        </w:tc>
        <w:tc>
          <w:tcPr>
            <w:tcW w:w="940" w:type="dxa"/>
          </w:tcPr>
          <w:p w14:paraId="64A264B2" w14:textId="77777777" w:rsidR="00507785" w:rsidRDefault="00507785" w:rsidP="007159D8">
            <w:pPr>
              <w:pStyle w:val="TAC"/>
              <w:rPr>
                <w:rFonts w:eastAsia="Malgun Gothic"/>
              </w:rPr>
            </w:pPr>
            <w:r>
              <w:rPr>
                <w:rFonts w:hint="eastAsia"/>
                <w:lang w:val="en-US"/>
              </w:rPr>
              <w:t>30.106</w:t>
            </w:r>
          </w:p>
        </w:tc>
        <w:tc>
          <w:tcPr>
            <w:tcW w:w="940" w:type="dxa"/>
          </w:tcPr>
          <w:p w14:paraId="44FDEAEA" w14:textId="77777777" w:rsidR="00507785" w:rsidRDefault="00507785" w:rsidP="007159D8">
            <w:pPr>
              <w:pStyle w:val="TAC"/>
              <w:rPr>
                <w:rFonts w:eastAsia="Malgun Gothic"/>
              </w:rPr>
            </w:pPr>
            <w:r>
              <w:rPr>
                <w:rFonts w:hint="eastAsia"/>
                <w:lang w:val="en-US"/>
              </w:rPr>
              <w:t>61.478</w:t>
            </w:r>
          </w:p>
        </w:tc>
        <w:tc>
          <w:tcPr>
            <w:tcW w:w="940" w:type="dxa"/>
          </w:tcPr>
          <w:p w14:paraId="5C29DC36" w14:textId="77777777" w:rsidR="00507785" w:rsidRDefault="00507785" w:rsidP="007159D8">
            <w:pPr>
              <w:pStyle w:val="TAC"/>
              <w:rPr>
                <w:rFonts w:eastAsia="Malgun Gothic"/>
              </w:rPr>
            </w:pPr>
            <w:r>
              <w:rPr>
                <w:rFonts w:hint="eastAsia"/>
                <w:lang w:val="en-US"/>
              </w:rPr>
              <w:t>122.918</w:t>
            </w:r>
          </w:p>
        </w:tc>
        <w:tc>
          <w:tcPr>
            <w:tcW w:w="940" w:type="dxa"/>
          </w:tcPr>
          <w:p w14:paraId="4CF1EF37" w14:textId="77777777" w:rsidR="00507785" w:rsidRDefault="00507785" w:rsidP="007159D8">
            <w:pPr>
              <w:pStyle w:val="TAC"/>
              <w:rPr>
                <w:rFonts w:eastAsia="Malgun Gothic"/>
              </w:rPr>
            </w:pPr>
            <w:r>
              <w:rPr>
                <w:rFonts w:hint="eastAsia"/>
                <w:lang w:val="en-US"/>
              </w:rPr>
              <w:t>245.837</w:t>
            </w:r>
          </w:p>
        </w:tc>
      </w:tr>
      <w:tr w:rsidR="00507785" w14:paraId="2D249BA8" w14:textId="77777777" w:rsidTr="007159D8">
        <w:trPr>
          <w:trHeight w:val="70"/>
          <w:jc w:val="center"/>
        </w:trPr>
        <w:tc>
          <w:tcPr>
            <w:tcW w:w="8543" w:type="dxa"/>
            <w:gridSpan w:val="6"/>
          </w:tcPr>
          <w:p w14:paraId="6AB5D6D2" w14:textId="77777777" w:rsidR="00507785" w:rsidRDefault="00507785" w:rsidP="007159D8">
            <w:pPr>
              <w:pStyle w:val="TAN"/>
            </w:pPr>
            <w:r>
              <w:t>NOTE 1:</w:t>
            </w:r>
            <w:r>
              <w:tab/>
              <w:t>Additional parameters are specified in Table A.3.1-1 and Table A.3.3.1-1.</w:t>
            </w:r>
          </w:p>
          <w:p w14:paraId="5CFF3717" w14:textId="77777777" w:rsidR="00507785" w:rsidRDefault="00507785" w:rsidP="007159D8">
            <w:pPr>
              <w:pStyle w:val="TAN"/>
            </w:pPr>
            <w:r>
              <w:t>NOTE 2:</w:t>
            </w:r>
            <w:r>
              <w:tab/>
              <w:t>If more than one Code Block is present, an additional CRC sequence of L = 24 Bits is attached to each Code Block (otherwise L = 0 Bit).</w:t>
            </w:r>
          </w:p>
          <w:p w14:paraId="45F15069" w14:textId="77777777" w:rsidR="00507785" w:rsidRDefault="00507785" w:rsidP="007159D8">
            <w:pPr>
              <w:pStyle w:val="TAN"/>
            </w:pPr>
            <w:r>
              <w:t>NOTE 3:</w:t>
            </w:r>
            <w:r>
              <w:tab/>
              <w:t>SS/PBCH block is transmitted in slot 0 of each frame.</w:t>
            </w:r>
          </w:p>
          <w:p w14:paraId="55A6AAEE" w14:textId="77777777" w:rsidR="00507785" w:rsidRDefault="00507785" w:rsidP="007159D8">
            <w:pPr>
              <w:pStyle w:val="TAN"/>
              <w:rPr>
                <w:lang w:val="en-US"/>
              </w:rPr>
            </w:pPr>
            <w:r>
              <w:rPr>
                <w:lang w:val="en-US"/>
              </w:rPr>
              <w:t>NOTE 4:</w:t>
            </w:r>
            <w:r>
              <w:tab/>
            </w:r>
            <w:r>
              <w:rPr>
                <w:lang w:val="en-US"/>
              </w:rPr>
              <w:t>Slot i is slot index per frame.</w:t>
            </w:r>
          </w:p>
          <w:p w14:paraId="75F83DAE" w14:textId="77777777" w:rsidR="00507785" w:rsidRDefault="00507785" w:rsidP="007159D8">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4F633884" w14:textId="77777777" w:rsidR="00507785" w:rsidRDefault="00507785" w:rsidP="007159D8">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C7C06FB" w14:textId="77777777" w:rsidR="00507785" w:rsidRDefault="00507785" w:rsidP="007159D8">
            <w:pPr>
              <w:pStyle w:val="TAN"/>
            </w:pPr>
            <w:r>
              <w:rPr>
                <w:shd w:val="clear" w:color="auto" w:fill="FFFFFF"/>
              </w:rPr>
              <w:t>NOTE 7:</w:t>
            </w:r>
            <w:r>
              <w:rPr>
                <w:shd w:val="clear" w:color="auto" w:fill="FFFFFF"/>
              </w:rPr>
              <w:tab/>
              <w:t>Throughput is averaged over 2nd frame of RMC.</w:t>
            </w:r>
          </w:p>
        </w:tc>
      </w:tr>
    </w:tbl>
    <w:p w14:paraId="70745904" w14:textId="77777777" w:rsidR="00507785" w:rsidRDefault="00507785" w:rsidP="00507785"/>
    <w:p w14:paraId="2ED4CFD4" w14:textId="77777777" w:rsidR="009D70B8" w:rsidRPr="00C25669" w:rsidRDefault="009D70B8" w:rsidP="009D70B8">
      <w:pPr>
        <w:pStyle w:val="TH"/>
      </w:pPr>
      <w:r w:rsidRPr="00C25669">
        <w:lastRenderedPageBreak/>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7159D8">
        <w:trP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lastRenderedPageBreak/>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7159D8">
        <w:trP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7B1E4D1A" w:rsidR="00507785" w:rsidRDefault="00507785" w:rsidP="00507785">
      <w:pPr>
        <w:pStyle w:val="TH"/>
        <w:rPr>
          <w:lang w:val="en-US"/>
        </w:rPr>
      </w:pPr>
      <w:r>
        <w:lastRenderedPageBreak/>
        <w:t>Table A.3.2.1.</w:t>
      </w:r>
      <w:r>
        <w:rPr>
          <w:rFonts w:hint="eastAsia"/>
          <w:lang w:val="en-US"/>
        </w:rPr>
        <w:t>3</w:t>
      </w:r>
      <w:r>
        <w:t>-</w:t>
      </w:r>
      <w:r>
        <w:rPr>
          <w:lang w:val="en-US"/>
        </w:rPr>
        <w:t>5</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507785" w14:paraId="35245C0E" w14:textId="77777777" w:rsidTr="007159D8">
        <w:trPr>
          <w:jc w:val="center"/>
        </w:trPr>
        <w:tc>
          <w:tcPr>
            <w:tcW w:w="3690" w:type="dxa"/>
          </w:tcPr>
          <w:p w14:paraId="16C52449" w14:textId="77777777" w:rsidR="00507785" w:rsidRDefault="00507785" w:rsidP="007159D8">
            <w:pPr>
              <w:pStyle w:val="TAH"/>
            </w:pPr>
            <w:r>
              <w:t>Parameter</w:t>
            </w:r>
          </w:p>
        </w:tc>
        <w:tc>
          <w:tcPr>
            <w:tcW w:w="1093" w:type="dxa"/>
          </w:tcPr>
          <w:p w14:paraId="240DB1DA" w14:textId="77777777" w:rsidR="00507785" w:rsidRDefault="00507785" w:rsidP="007159D8">
            <w:pPr>
              <w:pStyle w:val="TAH"/>
            </w:pPr>
            <w:r>
              <w:t>Unit</w:t>
            </w:r>
          </w:p>
        </w:tc>
        <w:tc>
          <w:tcPr>
            <w:tcW w:w="3760" w:type="dxa"/>
            <w:gridSpan w:val="4"/>
          </w:tcPr>
          <w:p w14:paraId="3C6CCDEA" w14:textId="77777777" w:rsidR="00507785" w:rsidRDefault="00507785" w:rsidP="007159D8">
            <w:pPr>
              <w:pStyle w:val="TAH"/>
            </w:pPr>
            <w:r>
              <w:t>Value</w:t>
            </w:r>
          </w:p>
        </w:tc>
      </w:tr>
      <w:tr w:rsidR="00507785" w14:paraId="0E247F19" w14:textId="77777777" w:rsidTr="007159D8">
        <w:trPr>
          <w:jc w:val="center"/>
        </w:trPr>
        <w:tc>
          <w:tcPr>
            <w:tcW w:w="3690" w:type="dxa"/>
          </w:tcPr>
          <w:p w14:paraId="4EEC5AF4" w14:textId="77777777" w:rsidR="00507785" w:rsidRDefault="00507785" w:rsidP="007159D8">
            <w:pPr>
              <w:pStyle w:val="TAC"/>
            </w:pPr>
            <w:r>
              <w:t>Channel bandwidth</w:t>
            </w:r>
          </w:p>
        </w:tc>
        <w:tc>
          <w:tcPr>
            <w:tcW w:w="1093" w:type="dxa"/>
          </w:tcPr>
          <w:p w14:paraId="5C6A229F" w14:textId="77777777" w:rsidR="00507785" w:rsidRDefault="00507785" w:rsidP="007159D8">
            <w:pPr>
              <w:pStyle w:val="TAC"/>
            </w:pPr>
            <w:r>
              <w:t>MHz</w:t>
            </w:r>
          </w:p>
        </w:tc>
        <w:tc>
          <w:tcPr>
            <w:tcW w:w="940" w:type="dxa"/>
          </w:tcPr>
          <w:p w14:paraId="6EBF21C0" w14:textId="77777777" w:rsidR="00507785" w:rsidRDefault="00507785" w:rsidP="007159D8">
            <w:pPr>
              <w:pStyle w:val="TAC"/>
            </w:pPr>
            <w:r>
              <w:t>50</w:t>
            </w:r>
          </w:p>
        </w:tc>
        <w:tc>
          <w:tcPr>
            <w:tcW w:w="940" w:type="dxa"/>
          </w:tcPr>
          <w:p w14:paraId="357EA37C" w14:textId="77777777" w:rsidR="00507785" w:rsidRDefault="00507785" w:rsidP="007159D8">
            <w:pPr>
              <w:pStyle w:val="TAC"/>
            </w:pPr>
            <w:r>
              <w:t>100</w:t>
            </w:r>
          </w:p>
        </w:tc>
        <w:tc>
          <w:tcPr>
            <w:tcW w:w="940" w:type="dxa"/>
          </w:tcPr>
          <w:p w14:paraId="565292B4" w14:textId="77777777" w:rsidR="00507785" w:rsidRDefault="00507785" w:rsidP="007159D8">
            <w:pPr>
              <w:pStyle w:val="TAC"/>
            </w:pPr>
            <w:r>
              <w:t>200</w:t>
            </w:r>
          </w:p>
        </w:tc>
        <w:tc>
          <w:tcPr>
            <w:tcW w:w="940" w:type="dxa"/>
          </w:tcPr>
          <w:p w14:paraId="38D2E83F" w14:textId="77777777" w:rsidR="00507785" w:rsidRDefault="00507785" w:rsidP="007159D8">
            <w:pPr>
              <w:pStyle w:val="TAC"/>
            </w:pPr>
            <w:r>
              <w:t>400</w:t>
            </w:r>
          </w:p>
        </w:tc>
      </w:tr>
      <w:tr w:rsidR="00507785" w14:paraId="0F730CB4" w14:textId="77777777" w:rsidTr="007159D8">
        <w:trPr>
          <w:jc w:val="center"/>
        </w:trPr>
        <w:tc>
          <w:tcPr>
            <w:tcW w:w="3690" w:type="dxa"/>
          </w:tcPr>
          <w:p w14:paraId="292C9D21" w14:textId="77777777" w:rsidR="00507785" w:rsidRDefault="00507785" w:rsidP="007159D8">
            <w:pPr>
              <w:pStyle w:val="TAC"/>
            </w:pPr>
            <w:r>
              <w:t xml:space="preserve">Subcarrier spacing configuration </w:t>
            </w:r>
            <w:r>
              <w:object w:dxaOrig="210" w:dyaOrig="310" w14:anchorId="2A3EC6DF">
                <v:shape id="_x0000_i1036" type="#_x0000_t75" style="width:11pt;height:16.5pt" o:ole="">
                  <v:imagedata r:id="rId40" o:title=""/>
                </v:shape>
                <o:OLEObject Type="Embed" ProgID="Equation.3" ShapeID="_x0000_i1036" DrawAspect="Content" ObjectID="_1804704072" r:id="rId46"/>
              </w:object>
            </w:r>
          </w:p>
        </w:tc>
        <w:tc>
          <w:tcPr>
            <w:tcW w:w="1093" w:type="dxa"/>
          </w:tcPr>
          <w:p w14:paraId="2F94B38F" w14:textId="77777777" w:rsidR="00507785" w:rsidRDefault="00507785" w:rsidP="007159D8">
            <w:pPr>
              <w:pStyle w:val="TAC"/>
            </w:pPr>
          </w:p>
        </w:tc>
        <w:tc>
          <w:tcPr>
            <w:tcW w:w="940" w:type="dxa"/>
          </w:tcPr>
          <w:p w14:paraId="76B9541B" w14:textId="77777777" w:rsidR="00507785" w:rsidRDefault="00507785" w:rsidP="007159D8">
            <w:pPr>
              <w:pStyle w:val="TAC"/>
            </w:pPr>
            <w:r>
              <w:t>3</w:t>
            </w:r>
          </w:p>
        </w:tc>
        <w:tc>
          <w:tcPr>
            <w:tcW w:w="940" w:type="dxa"/>
          </w:tcPr>
          <w:p w14:paraId="3EDC83DF" w14:textId="77777777" w:rsidR="00507785" w:rsidRDefault="00507785" w:rsidP="007159D8">
            <w:pPr>
              <w:pStyle w:val="TAC"/>
            </w:pPr>
            <w:r>
              <w:t>3</w:t>
            </w:r>
          </w:p>
        </w:tc>
        <w:tc>
          <w:tcPr>
            <w:tcW w:w="940" w:type="dxa"/>
          </w:tcPr>
          <w:p w14:paraId="2CBBE9CA" w14:textId="77777777" w:rsidR="00507785" w:rsidRDefault="00507785" w:rsidP="007159D8">
            <w:pPr>
              <w:pStyle w:val="TAC"/>
            </w:pPr>
            <w:r>
              <w:t>3</w:t>
            </w:r>
          </w:p>
        </w:tc>
        <w:tc>
          <w:tcPr>
            <w:tcW w:w="940" w:type="dxa"/>
          </w:tcPr>
          <w:p w14:paraId="4004B3D0" w14:textId="77777777" w:rsidR="00507785" w:rsidRDefault="00507785" w:rsidP="007159D8">
            <w:pPr>
              <w:pStyle w:val="TAC"/>
            </w:pPr>
            <w:r>
              <w:t>3</w:t>
            </w:r>
          </w:p>
        </w:tc>
      </w:tr>
      <w:tr w:rsidR="00507785" w14:paraId="7DF2AE8B" w14:textId="77777777" w:rsidTr="007159D8">
        <w:trPr>
          <w:jc w:val="center"/>
        </w:trPr>
        <w:tc>
          <w:tcPr>
            <w:tcW w:w="3690" w:type="dxa"/>
          </w:tcPr>
          <w:p w14:paraId="4BBB1C92" w14:textId="77777777" w:rsidR="00507785" w:rsidRDefault="00507785" w:rsidP="007159D8">
            <w:pPr>
              <w:pStyle w:val="TAC"/>
            </w:pPr>
            <w:r>
              <w:t>Allocated resource blocks</w:t>
            </w:r>
          </w:p>
        </w:tc>
        <w:tc>
          <w:tcPr>
            <w:tcW w:w="1093" w:type="dxa"/>
          </w:tcPr>
          <w:p w14:paraId="6443FC4E" w14:textId="77777777" w:rsidR="00507785" w:rsidRDefault="00507785" w:rsidP="007159D8">
            <w:pPr>
              <w:pStyle w:val="TAC"/>
            </w:pPr>
          </w:p>
        </w:tc>
        <w:tc>
          <w:tcPr>
            <w:tcW w:w="940" w:type="dxa"/>
          </w:tcPr>
          <w:p w14:paraId="1F33326D" w14:textId="77777777" w:rsidR="00507785" w:rsidRDefault="00507785" w:rsidP="007159D8">
            <w:pPr>
              <w:pStyle w:val="TAC"/>
            </w:pPr>
            <w:r>
              <w:t>32</w:t>
            </w:r>
          </w:p>
        </w:tc>
        <w:tc>
          <w:tcPr>
            <w:tcW w:w="940" w:type="dxa"/>
          </w:tcPr>
          <w:p w14:paraId="0A223D44" w14:textId="77777777" w:rsidR="00507785" w:rsidRDefault="00507785" w:rsidP="007159D8">
            <w:pPr>
              <w:pStyle w:val="TAC"/>
            </w:pPr>
            <w:r>
              <w:t>66</w:t>
            </w:r>
          </w:p>
        </w:tc>
        <w:tc>
          <w:tcPr>
            <w:tcW w:w="940" w:type="dxa"/>
          </w:tcPr>
          <w:p w14:paraId="5E951FFC" w14:textId="77777777" w:rsidR="00507785" w:rsidRDefault="00507785" w:rsidP="007159D8">
            <w:pPr>
              <w:pStyle w:val="TAC"/>
            </w:pPr>
            <w:r>
              <w:t>132</w:t>
            </w:r>
          </w:p>
        </w:tc>
        <w:tc>
          <w:tcPr>
            <w:tcW w:w="940" w:type="dxa"/>
          </w:tcPr>
          <w:p w14:paraId="19F8EEED" w14:textId="77777777" w:rsidR="00507785" w:rsidRDefault="00507785" w:rsidP="007159D8">
            <w:pPr>
              <w:pStyle w:val="TAC"/>
            </w:pPr>
            <w:r>
              <w:t>264</w:t>
            </w:r>
          </w:p>
        </w:tc>
      </w:tr>
      <w:tr w:rsidR="00507785" w14:paraId="028D4AAC" w14:textId="77777777" w:rsidTr="007159D8">
        <w:trPr>
          <w:jc w:val="center"/>
        </w:trPr>
        <w:tc>
          <w:tcPr>
            <w:tcW w:w="3690" w:type="dxa"/>
          </w:tcPr>
          <w:p w14:paraId="621F1064" w14:textId="77777777" w:rsidR="00507785" w:rsidRDefault="00507785" w:rsidP="007159D8">
            <w:pPr>
              <w:pStyle w:val="TAC"/>
            </w:pPr>
            <w:r>
              <w:t>Subcarriers per resource block</w:t>
            </w:r>
          </w:p>
        </w:tc>
        <w:tc>
          <w:tcPr>
            <w:tcW w:w="1093" w:type="dxa"/>
          </w:tcPr>
          <w:p w14:paraId="5CC4BCF2" w14:textId="77777777" w:rsidR="00507785" w:rsidRDefault="00507785" w:rsidP="007159D8">
            <w:pPr>
              <w:pStyle w:val="TAC"/>
            </w:pPr>
          </w:p>
        </w:tc>
        <w:tc>
          <w:tcPr>
            <w:tcW w:w="940" w:type="dxa"/>
          </w:tcPr>
          <w:p w14:paraId="029169FB" w14:textId="77777777" w:rsidR="00507785" w:rsidRDefault="00507785" w:rsidP="007159D8">
            <w:pPr>
              <w:pStyle w:val="TAC"/>
            </w:pPr>
            <w:r>
              <w:t>12</w:t>
            </w:r>
          </w:p>
        </w:tc>
        <w:tc>
          <w:tcPr>
            <w:tcW w:w="940" w:type="dxa"/>
          </w:tcPr>
          <w:p w14:paraId="1F9B8266" w14:textId="77777777" w:rsidR="00507785" w:rsidRDefault="00507785" w:rsidP="007159D8">
            <w:pPr>
              <w:pStyle w:val="TAC"/>
            </w:pPr>
            <w:r>
              <w:t>12</w:t>
            </w:r>
          </w:p>
        </w:tc>
        <w:tc>
          <w:tcPr>
            <w:tcW w:w="940" w:type="dxa"/>
          </w:tcPr>
          <w:p w14:paraId="2BE65016" w14:textId="77777777" w:rsidR="00507785" w:rsidRDefault="00507785" w:rsidP="007159D8">
            <w:pPr>
              <w:pStyle w:val="TAC"/>
            </w:pPr>
            <w:r>
              <w:t>12</w:t>
            </w:r>
          </w:p>
        </w:tc>
        <w:tc>
          <w:tcPr>
            <w:tcW w:w="940" w:type="dxa"/>
          </w:tcPr>
          <w:p w14:paraId="3D9B1BFB" w14:textId="77777777" w:rsidR="00507785" w:rsidRDefault="00507785" w:rsidP="007159D8">
            <w:pPr>
              <w:pStyle w:val="TAC"/>
            </w:pPr>
            <w:r>
              <w:t>12</w:t>
            </w:r>
          </w:p>
        </w:tc>
      </w:tr>
      <w:tr w:rsidR="00507785" w14:paraId="1E87E9BA" w14:textId="77777777" w:rsidTr="007159D8">
        <w:trPr>
          <w:jc w:val="center"/>
        </w:trPr>
        <w:tc>
          <w:tcPr>
            <w:tcW w:w="3690" w:type="dxa"/>
          </w:tcPr>
          <w:p w14:paraId="01765DD6" w14:textId="77777777" w:rsidR="00507785" w:rsidRDefault="00507785" w:rsidP="007159D8">
            <w:pPr>
              <w:pStyle w:val="TAC"/>
            </w:pPr>
            <w:r>
              <w:t>Allocated slots per Frame (NOTE 6)</w:t>
            </w:r>
          </w:p>
        </w:tc>
        <w:tc>
          <w:tcPr>
            <w:tcW w:w="1093" w:type="dxa"/>
          </w:tcPr>
          <w:p w14:paraId="34FA9ACF" w14:textId="77777777" w:rsidR="00507785" w:rsidRDefault="00507785" w:rsidP="007159D8">
            <w:pPr>
              <w:pStyle w:val="TAC"/>
            </w:pPr>
          </w:p>
        </w:tc>
        <w:tc>
          <w:tcPr>
            <w:tcW w:w="940" w:type="dxa"/>
          </w:tcPr>
          <w:p w14:paraId="0D11CD4A" w14:textId="57AD7004" w:rsidR="00507785" w:rsidRDefault="00507785" w:rsidP="007159D8">
            <w:pPr>
              <w:pStyle w:val="TAC"/>
            </w:pPr>
            <w:r>
              <w:t>47/48</w:t>
            </w:r>
          </w:p>
        </w:tc>
        <w:tc>
          <w:tcPr>
            <w:tcW w:w="940" w:type="dxa"/>
          </w:tcPr>
          <w:p w14:paraId="7EFD4B43" w14:textId="62AFF17C" w:rsidR="00507785" w:rsidRDefault="00507785" w:rsidP="007159D8">
            <w:pPr>
              <w:pStyle w:val="TAC"/>
            </w:pPr>
            <w:r>
              <w:t>47/48</w:t>
            </w:r>
          </w:p>
        </w:tc>
        <w:tc>
          <w:tcPr>
            <w:tcW w:w="940" w:type="dxa"/>
          </w:tcPr>
          <w:p w14:paraId="563D3473" w14:textId="5016041A" w:rsidR="00507785" w:rsidRDefault="00507785" w:rsidP="007159D8">
            <w:pPr>
              <w:pStyle w:val="TAC"/>
            </w:pPr>
            <w:r>
              <w:t>47/48</w:t>
            </w:r>
          </w:p>
        </w:tc>
        <w:tc>
          <w:tcPr>
            <w:tcW w:w="940" w:type="dxa"/>
          </w:tcPr>
          <w:p w14:paraId="0511FF9D" w14:textId="0B8200A9" w:rsidR="00507785" w:rsidRDefault="00507785" w:rsidP="007159D8">
            <w:pPr>
              <w:pStyle w:val="TAC"/>
            </w:pPr>
            <w:r>
              <w:t>47/48</w:t>
            </w:r>
          </w:p>
        </w:tc>
      </w:tr>
      <w:tr w:rsidR="00507785" w14:paraId="4FEBE09E" w14:textId="77777777" w:rsidTr="007159D8">
        <w:trPr>
          <w:jc w:val="center"/>
        </w:trPr>
        <w:tc>
          <w:tcPr>
            <w:tcW w:w="3690" w:type="dxa"/>
          </w:tcPr>
          <w:p w14:paraId="5F1E472E" w14:textId="77777777" w:rsidR="00507785" w:rsidRDefault="00507785" w:rsidP="007159D8">
            <w:pPr>
              <w:pStyle w:val="TAC"/>
            </w:pPr>
            <w:r>
              <w:t>MCS index</w:t>
            </w:r>
          </w:p>
        </w:tc>
        <w:tc>
          <w:tcPr>
            <w:tcW w:w="1093" w:type="dxa"/>
          </w:tcPr>
          <w:p w14:paraId="279D9BE9" w14:textId="77777777" w:rsidR="00507785" w:rsidRDefault="00507785" w:rsidP="007159D8">
            <w:pPr>
              <w:pStyle w:val="TAC"/>
            </w:pPr>
          </w:p>
        </w:tc>
        <w:tc>
          <w:tcPr>
            <w:tcW w:w="940" w:type="dxa"/>
          </w:tcPr>
          <w:p w14:paraId="6472F835" w14:textId="77777777" w:rsidR="00507785" w:rsidRDefault="00507785" w:rsidP="007159D8">
            <w:pPr>
              <w:pStyle w:val="TAC"/>
            </w:pPr>
            <w:r>
              <w:t>19</w:t>
            </w:r>
          </w:p>
        </w:tc>
        <w:tc>
          <w:tcPr>
            <w:tcW w:w="940" w:type="dxa"/>
          </w:tcPr>
          <w:p w14:paraId="29A8FCCC" w14:textId="77777777" w:rsidR="00507785" w:rsidRDefault="00507785" w:rsidP="007159D8">
            <w:pPr>
              <w:pStyle w:val="TAC"/>
            </w:pPr>
            <w:r>
              <w:t>19</w:t>
            </w:r>
          </w:p>
        </w:tc>
        <w:tc>
          <w:tcPr>
            <w:tcW w:w="940" w:type="dxa"/>
          </w:tcPr>
          <w:p w14:paraId="52F6D508" w14:textId="77777777" w:rsidR="00507785" w:rsidRDefault="00507785" w:rsidP="007159D8">
            <w:pPr>
              <w:pStyle w:val="TAC"/>
            </w:pPr>
            <w:r>
              <w:t>19</w:t>
            </w:r>
          </w:p>
        </w:tc>
        <w:tc>
          <w:tcPr>
            <w:tcW w:w="940" w:type="dxa"/>
          </w:tcPr>
          <w:p w14:paraId="62577337" w14:textId="77777777" w:rsidR="00507785" w:rsidRDefault="00507785" w:rsidP="007159D8">
            <w:pPr>
              <w:pStyle w:val="TAC"/>
            </w:pPr>
            <w:r>
              <w:t>19</w:t>
            </w:r>
          </w:p>
        </w:tc>
      </w:tr>
      <w:tr w:rsidR="00507785" w14:paraId="34CAE2AE" w14:textId="77777777" w:rsidTr="007159D8">
        <w:trPr>
          <w:jc w:val="center"/>
        </w:trPr>
        <w:tc>
          <w:tcPr>
            <w:tcW w:w="3690" w:type="dxa"/>
          </w:tcPr>
          <w:p w14:paraId="2714ECDC" w14:textId="77777777" w:rsidR="00507785" w:rsidRDefault="00507785" w:rsidP="007159D8">
            <w:pPr>
              <w:pStyle w:val="TAC"/>
            </w:pPr>
            <w:r>
              <w:t>Modulation</w:t>
            </w:r>
          </w:p>
        </w:tc>
        <w:tc>
          <w:tcPr>
            <w:tcW w:w="1093" w:type="dxa"/>
          </w:tcPr>
          <w:p w14:paraId="68CF7721" w14:textId="77777777" w:rsidR="00507785" w:rsidRDefault="00507785" w:rsidP="007159D8">
            <w:pPr>
              <w:pStyle w:val="TAC"/>
            </w:pPr>
          </w:p>
        </w:tc>
        <w:tc>
          <w:tcPr>
            <w:tcW w:w="940" w:type="dxa"/>
          </w:tcPr>
          <w:p w14:paraId="7A1A2A91" w14:textId="77777777" w:rsidR="00507785" w:rsidRDefault="00507785" w:rsidP="007159D8">
            <w:pPr>
              <w:pStyle w:val="TAC"/>
            </w:pPr>
            <w:r>
              <w:t>64QAM</w:t>
            </w:r>
          </w:p>
        </w:tc>
        <w:tc>
          <w:tcPr>
            <w:tcW w:w="940" w:type="dxa"/>
          </w:tcPr>
          <w:p w14:paraId="58DFE6FF" w14:textId="77777777" w:rsidR="00507785" w:rsidRDefault="00507785" w:rsidP="007159D8">
            <w:pPr>
              <w:pStyle w:val="TAC"/>
            </w:pPr>
            <w:r>
              <w:t>64QAM</w:t>
            </w:r>
          </w:p>
        </w:tc>
        <w:tc>
          <w:tcPr>
            <w:tcW w:w="940" w:type="dxa"/>
          </w:tcPr>
          <w:p w14:paraId="20ADBB40" w14:textId="77777777" w:rsidR="00507785" w:rsidRDefault="00507785" w:rsidP="007159D8">
            <w:pPr>
              <w:pStyle w:val="TAC"/>
            </w:pPr>
            <w:r>
              <w:t>64QAM</w:t>
            </w:r>
          </w:p>
        </w:tc>
        <w:tc>
          <w:tcPr>
            <w:tcW w:w="940" w:type="dxa"/>
          </w:tcPr>
          <w:p w14:paraId="43F54E55" w14:textId="77777777" w:rsidR="00507785" w:rsidRDefault="00507785" w:rsidP="007159D8">
            <w:pPr>
              <w:pStyle w:val="TAC"/>
            </w:pPr>
            <w:r>
              <w:t>64QAM</w:t>
            </w:r>
          </w:p>
        </w:tc>
      </w:tr>
      <w:tr w:rsidR="00507785" w14:paraId="576DDCE1" w14:textId="77777777" w:rsidTr="007159D8">
        <w:trPr>
          <w:jc w:val="center"/>
        </w:trPr>
        <w:tc>
          <w:tcPr>
            <w:tcW w:w="3690" w:type="dxa"/>
          </w:tcPr>
          <w:p w14:paraId="6666F1D8" w14:textId="77777777" w:rsidR="00507785" w:rsidRDefault="00507785" w:rsidP="007159D8">
            <w:pPr>
              <w:pStyle w:val="TAC"/>
            </w:pPr>
            <w:r>
              <w:t>Target Coding Rate</w:t>
            </w:r>
          </w:p>
        </w:tc>
        <w:tc>
          <w:tcPr>
            <w:tcW w:w="1093" w:type="dxa"/>
          </w:tcPr>
          <w:p w14:paraId="1658D3FF" w14:textId="77777777" w:rsidR="00507785" w:rsidRDefault="00507785" w:rsidP="007159D8">
            <w:pPr>
              <w:pStyle w:val="TAC"/>
            </w:pPr>
          </w:p>
        </w:tc>
        <w:tc>
          <w:tcPr>
            <w:tcW w:w="940" w:type="dxa"/>
          </w:tcPr>
          <w:p w14:paraId="68C9A005" w14:textId="77777777" w:rsidR="00507785" w:rsidRDefault="00507785" w:rsidP="007159D8">
            <w:pPr>
              <w:pStyle w:val="TAC"/>
            </w:pPr>
            <w:r>
              <w:t>1/2</w:t>
            </w:r>
          </w:p>
        </w:tc>
        <w:tc>
          <w:tcPr>
            <w:tcW w:w="940" w:type="dxa"/>
          </w:tcPr>
          <w:p w14:paraId="1A0CDD79" w14:textId="77777777" w:rsidR="00507785" w:rsidRDefault="00507785" w:rsidP="007159D8">
            <w:pPr>
              <w:pStyle w:val="TAC"/>
            </w:pPr>
            <w:r>
              <w:t>1/2</w:t>
            </w:r>
          </w:p>
        </w:tc>
        <w:tc>
          <w:tcPr>
            <w:tcW w:w="940" w:type="dxa"/>
          </w:tcPr>
          <w:p w14:paraId="7A9935E2" w14:textId="77777777" w:rsidR="00507785" w:rsidRDefault="00507785" w:rsidP="007159D8">
            <w:pPr>
              <w:pStyle w:val="TAC"/>
            </w:pPr>
            <w:r>
              <w:t>1/2</w:t>
            </w:r>
          </w:p>
        </w:tc>
        <w:tc>
          <w:tcPr>
            <w:tcW w:w="940" w:type="dxa"/>
          </w:tcPr>
          <w:p w14:paraId="62B51184" w14:textId="77777777" w:rsidR="00507785" w:rsidRDefault="00507785" w:rsidP="007159D8">
            <w:pPr>
              <w:pStyle w:val="TAC"/>
            </w:pPr>
            <w:r>
              <w:t>1/2</w:t>
            </w:r>
          </w:p>
        </w:tc>
      </w:tr>
      <w:tr w:rsidR="00507785" w14:paraId="70C5C699" w14:textId="77777777" w:rsidTr="007159D8">
        <w:trPr>
          <w:jc w:val="center"/>
        </w:trPr>
        <w:tc>
          <w:tcPr>
            <w:tcW w:w="3690" w:type="dxa"/>
          </w:tcPr>
          <w:p w14:paraId="2CBF7B1B" w14:textId="77777777" w:rsidR="00507785" w:rsidRDefault="00507785" w:rsidP="007159D8">
            <w:pPr>
              <w:pStyle w:val="TAC"/>
            </w:pPr>
            <w:r>
              <w:t>Maximum number of HARQ transmissions</w:t>
            </w:r>
          </w:p>
        </w:tc>
        <w:tc>
          <w:tcPr>
            <w:tcW w:w="1093" w:type="dxa"/>
          </w:tcPr>
          <w:p w14:paraId="48E28CB4" w14:textId="77777777" w:rsidR="00507785" w:rsidRDefault="00507785" w:rsidP="007159D8">
            <w:pPr>
              <w:pStyle w:val="TAC"/>
            </w:pPr>
          </w:p>
        </w:tc>
        <w:tc>
          <w:tcPr>
            <w:tcW w:w="940" w:type="dxa"/>
          </w:tcPr>
          <w:p w14:paraId="363CC3B0" w14:textId="77777777" w:rsidR="00507785" w:rsidRDefault="00507785" w:rsidP="007159D8">
            <w:pPr>
              <w:pStyle w:val="TAC"/>
            </w:pPr>
            <w:r>
              <w:t>1</w:t>
            </w:r>
          </w:p>
        </w:tc>
        <w:tc>
          <w:tcPr>
            <w:tcW w:w="940" w:type="dxa"/>
          </w:tcPr>
          <w:p w14:paraId="542BF8CC" w14:textId="77777777" w:rsidR="00507785" w:rsidRDefault="00507785" w:rsidP="007159D8">
            <w:pPr>
              <w:pStyle w:val="TAC"/>
            </w:pPr>
            <w:r>
              <w:t>1</w:t>
            </w:r>
          </w:p>
        </w:tc>
        <w:tc>
          <w:tcPr>
            <w:tcW w:w="940" w:type="dxa"/>
          </w:tcPr>
          <w:p w14:paraId="35F49D5A" w14:textId="77777777" w:rsidR="00507785" w:rsidRDefault="00507785" w:rsidP="007159D8">
            <w:pPr>
              <w:pStyle w:val="TAC"/>
            </w:pPr>
            <w:r>
              <w:t>1</w:t>
            </w:r>
          </w:p>
        </w:tc>
        <w:tc>
          <w:tcPr>
            <w:tcW w:w="940" w:type="dxa"/>
          </w:tcPr>
          <w:p w14:paraId="0445471D" w14:textId="77777777" w:rsidR="00507785" w:rsidRDefault="00507785" w:rsidP="007159D8">
            <w:pPr>
              <w:pStyle w:val="TAC"/>
            </w:pPr>
            <w:r>
              <w:t>1</w:t>
            </w:r>
          </w:p>
        </w:tc>
      </w:tr>
      <w:tr w:rsidR="00507785" w14:paraId="3CA2E9C5" w14:textId="77777777" w:rsidTr="007159D8">
        <w:trPr>
          <w:jc w:val="center"/>
        </w:trPr>
        <w:tc>
          <w:tcPr>
            <w:tcW w:w="3690" w:type="dxa"/>
          </w:tcPr>
          <w:p w14:paraId="6E60DC15" w14:textId="77777777" w:rsidR="00507785" w:rsidRDefault="00507785" w:rsidP="007159D8">
            <w:pPr>
              <w:pStyle w:val="TAC"/>
            </w:pPr>
            <w:r>
              <w:t>Information Bit Payload per Slot</w:t>
            </w:r>
          </w:p>
        </w:tc>
        <w:tc>
          <w:tcPr>
            <w:tcW w:w="1093" w:type="dxa"/>
          </w:tcPr>
          <w:p w14:paraId="14E7FF41" w14:textId="77777777" w:rsidR="00507785" w:rsidRDefault="00507785" w:rsidP="007159D8">
            <w:pPr>
              <w:pStyle w:val="TAC"/>
            </w:pPr>
          </w:p>
        </w:tc>
        <w:tc>
          <w:tcPr>
            <w:tcW w:w="940" w:type="dxa"/>
          </w:tcPr>
          <w:p w14:paraId="23380A33" w14:textId="77777777" w:rsidR="00507785" w:rsidRDefault="00507785" w:rsidP="007159D8">
            <w:pPr>
              <w:pStyle w:val="TAC"/>
            </w:pPr>
          </w:p>
        </w:tc>
        <w:tc>
          <w:tcPr>
            <w:tcW w:w="940" w:type="dxa"/>
          </w:tcPr>
          <w:p w14:paraId="37EC1919" w14:textId="77777777" w:rsidR="00507785" w:rsidRDefault="00507785" w:rsidP="007159D8">
            <w:pPr>
              <w:pStyle w:val="TAC"/>
            </w:pPr>
          </w:p>
        </w:tc>
        <w:tc>
          <w:tcPr>
            <w:tcW w:w="940" w:type="dxa"/>
          </w:tcPr>
          <w:p w14:paraId="778BB45D" w14:textId="77777777" w:rsidR="00507785" w:rsidRDefault="00507785" w:rsidP="007159D8">
            <w:pPr>
              <w:pStyle w:val="TAC"/>
            </w:pPr>
          </w:p>
        </w:tc>
        <w:tc>
          <w:tcPr>
            <w:tcW w:w="940" w:type="dxa"/>
          </w:tcPr>
          <w:p w14:paraId="45933D49" w14:textId="77777777" w:rsidR="00507785" w:rsidRDefault="00507785" w:rsidP="007159D8">
            <w:pPr>
              <w:pStyle w:val="TAC"/>
            </w:pPr>
          </w:p>
        </w:tc>
      </w:tr>
      <w:tr w:rsidR="00507785" w14:paraId="7E9111CB" w14:textId="77777777" w:rsidTr="007159D8">
        <w:trPr>
          <w:jc w:val="center"/>
        </w:trPr>
        <w:tc>
          <w:tcPr>
            <w:tcW w:w="3690" w:type="dxa"/>
          </w:tcPr>
          <w:p w14:paraId="50EEF2A6"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79DF9A1A" w14:textId="77777777" w:rsidR="00507785" w:rsidRDefault="00507785" w:rsidP="007159D8">
            <w:pPr>
              <w:pStyle w:val="TAC"/>
            </w:pPr>
            <w:r>
              <w:t>Bits</w:t>
            </w:r>
          </w:p>
        </w:tc>
        <w:tc>
          <w:tcPr>
            <w:tcW w:w="940" w:type="dxa"/>
          </w:tcPr>
          <w:p w14:paraId="1227C272" w14:textId="77777777" w:rsidR="00507785" w:rsidRDefault="00507785" w:rsidP="007159D8">
            <w:pPr>
              <w:pStyle w:val="TAC"/>
            </w:pPr>
            <w:r>
              <w:t>N/A</w:t>
            </w:r>
          </w:p>
        </w:tc>
        <w:tc>
          <w:tcPr>
            <w:tcW w:w="940" w:type="dxa"/>
          </w:tcPr>
          <w:p w14:paraId="1A5B5194" w14:textId="77777777" w:rsidR="00507785" w:rsidRDefault="00507785" w:rsidP="007159D8">
            <w:pPr>
              <w:pStyle w:val="TAC"/>
            </w:pPr>
            <w:r>
              <w:t>N/A</w:t>
            </w:r>
          </w:p>
        </w:tc>
        <w:tc>
          <w:tcPr>
            <w:tcW w:w="940" w:type="dxa"/>
          </w:tcPr>
          <w:p w14:paraId="3C555D27" w14:textId="77777777" w:rsidR="00507785" w:rsidRDefault="00507785" w:rsidP="007159D8">
            <w:pPr>
              <w:pStyle w:val="TAC"/>
            </w:pPr>
            <w:r>
              <w:t>N/A</w:t>
            </w:r>
          </w:p>
        </w:tc>
        <w:tc>
          <w:tcPr>
            <w:tcW w:w="940" w:type="dxa"/>
          </w:tcPr>
          <w:p w14:paraId="31E37876" w14:textId="77777777" w:rsidR="00507785" w:rsidRDefault="00507785" w:rsidP="007159D8">
            <w:pPr>
              <w:pStyle w:val="TAC"/>
            </w:pPr>
            <w:r>
              <w:t>N/A</w:t>
            </w:r>
          </w:p>
        </w:tc>
      </w:tr>
      <w:tr w:rsidR="00507785" w14:paraId="4BA68E76" w14:textId="77777777" w:rsidTr="007159D8">
        <w:trPr>
          <w:jc w:val="center"/>
        </w:trPr>
        <w:tc>
          <w:tcPr>
            <w:tcW w:w="3690" w:type="dxa"/>
          </w:tcPr>
          <w:p w14:paraId="1E648B2A"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123B8BD3" w14:textId="77777777" w:rsidR="00507785" w:rsidRDefault="00507785" w:rsidP="007159D8">
            <w:pPr>
              <w:pStyle w:val="TAC"/>
            </w:pPr>
            <w:r>
              <w:t>Bits</w:t>
            </w:r>
          </w:p>
        </w:tc>
        <w:tc>
          <w:tcPr>
            <w:tcW w:w="940" w:type="dxa"/>
          </w:tcPr>
          <w:p w14:paraId="116FCEA9" w14:textId="77777777" w:rsidR="00507785" w:rsidRDefault="00507785" w:rsidP="007159D8">
            <w:pPr>
              <w:pStyle w:val="TAC"/>
            </w:pPr>
            <w:r>
              <w:t>9992</w:t>
            </w:r>
          </w:p>
        </w:tc>
        <w:tc>
          <w:tcPr>
            <w:tcW w:w="940" w:type="dxa"/>
          </w:tcPr>
          <w:p w14:paraId="0957D4EE" w14:textId="77777777" w:rsidR="00507785" w:rsidRDefault="00507785" w:rsidP="007159D8">
            <w:pPr>
              <w:pStyle w:val="TAC"/>
            </w:pPr>
            <w:r>
              <w:t>20496</w:t>
            </w:r>
          </w:p>
        </w:tc>
        <w:tc>
          <w:tcPr>
            <w:tcW w:w="940" w:type="dxa"/>
          </w:tcPr>
          <w:p w14:paraId="09907665" w14:textId="77777777" w:rsidR="00507785" w:rsidRDefault="00507785" w:rsidP="007159D8">
            <w:pPr>
              <w:pStyle w:val="TAC"/>
            </w:pPr>
            <w:r>
              <w:t>40976</w:t>
            </w:r>
          </w:p>
        </w:tc>
        <w:tc>
          <w:tcPr>
            <w:tcW w:w="940" w:type="dxa"/>
          </w:tcPr>
          <w:p w14:paraId="061AC28F" w14:textId="77777777" w:rsidR="00507785" w:rsidRDefault="00507785" w:rsidP="007159D8">
            <w:pPr>
              <w:pStyle w:val="TAC"/>
            </w:pPr>
            <w:r>
              <w:t>81976</w:t>
            </w:r>
          </w:p>
        </w:tc>
      </w:tr>
      <w:tr w:rsidR="00507785" w14:paraId="4706886E" w14:textId="77777777" w:rsidTr="007159D8">
        <w:trPr>
          <w:jc w:val="center"/>
        </w:trPr>
        <w:tc>
          <w:tcPr>
            <w:tcW w:w="3690" w:type="dxa"/>
          </w:tcPr>
          <w:p w14:paraId="4FB42CA4" w14:textId="77777777" w:rsidR="00507785" w:rsidRDefault="00507785" w:rsidP="007159D8">
            <w:pPr>
              <w:pStyle w:val="TAC"/>
              <w:rPr>
                <w:rFonts w:eastAsia="Malgun Gothic"/>
              </w:rPr>
            </w:pPr>
            <w:r>
              <w:rPr>
                <w:rFonts w:eastAsia="Malgun Gothic"/>
              </w:rPr>
              <w:t>Transport block CRC</w:t>
            </w:r>
          </w:p>
        </w:tc>
        <w:tc>
          <w:tcPr>
            <w:tcW w:w="1093" w:type="dxa"/>
          </w:tcPr>
          <w:p w14:paraId="4E217F5F" w14:textId="77777777" w:rsidR="00507785" w:rsidRDefault="00507785" w:rsidP="007159D8">
            <w:pPr>
              <w:pStyle w:val="TAC"/>
            </w:pPr>
            <w:r>
              <w:t>Bits</w:t>
            </w:r>
          </w:p>
        </w:tc>
        <w:tc>
          <w:tcPr>
            <w:tcW w:w="940" w:type="dxa"/>
          </w:tcPr>
          <w:p w14:paraId="762039A6" w14:textId="77777777" w:rsidR="00507785" w:rsidRDefault="00507785" w:rsidP="007159D8">
            <w:pPr>
              <w:pStyle w:val="TAC"/>
            </w:pPr>
            <w:r>
              <w:t>24</w:t>
            </w:r>
          </w:p>
        </w:tc>
        <w:tc>
          <w:tcPr>
            <w:tcW w:w="940" w:type="dxa"/>
          </w:tcPr>
          <w:p w14:paraId="4D5082D9" w14:textId="77777777" w:rsidR="00507785" w:rsidRDefault="00507785" w:rsidP="007159D8">
            <w:pPr>
              <w:pStyle w:val="TAC"/>
            </w:pPr>
            <w:r>
              <w:t>24</w:t>
            </w:r>
          </w:p>
        </w:tc>
        <w:tc>
          <w:tcPr>
            <w:tcW w:w="940" w:type="dxa"/>
          </w:tcPr>
          <w:p w14:paraId="24B8AE41" w14:textId="77777777" w:rsidR="00507785" w:rsidRDefault="00507785" w:rsidP="007159D8">
            <w:pPr>
              <w:pStyle w:val="TAC"/>
            </w:pPr>
            <w:r>
              <w:t>24</w:t>
            </w:r>
          </w:p>
        </w:tc>
        <w:tc>
          <w:tcPr>
            <w:tcW w:w="940" w:type="dxa"/>
          </w:tcPr>
          <w:p w14:paraId="5C01AAE9" w14:textId="77777777" w:rsidR="00507785" w:rsidRDefault="00507785" w:rsidP="007159D8">
            <w:pPr>
              <w:pStyle w:val="TAC"/>
            </w:pPr>
            <w:r>
              <w:t>24</w:t>
            </w:r>
          </w:p>
        </w:tc>
      </w:tr>
      <w:tr w:rsidR="00507785" w14:paraId="6A910993" w14:textId="77777777" w:rsidTr="007159D8">
        <w:trPr>
          <w:jc w:val="center"/>
        </w:trPr>
        <w:tc>
          <w:tcPr>
            <w:tcW w:w="3690" w:type="dxa"/>
          </w:tcPr>
          <w:p w14:paraId="60ACD15B" w14:textId="77777777" w:rsidR="00507785" w:rsidRDefault="00507785" w:rsidP="007159D8">
            <w:pPr>
              <w:pStyle w:val="TAC"/>
              <w:rPr>
                <w:rFonts w:eastAsia="Malgun Gothic"/>
              </w:rPr>
            </w:pPr>
            <w:r>
              <w:rPr>
                <w:rFonts w:eastAsia="Malgun Gothic"/>
              </w:rPr>
              <w:t>LDPC base graph</w:t>
            </w:r>
          </w:p>
        </w:tc>
        <w:tc>
          <w:tcPr>
            <w:tcW w:w="1093" w:type="dxa"/>
          </w:tcPr>
          <w:p w14:paraId="60E87164" w14:textId="77777777" w:rsidR="00507785" w:rsidRDefault="00507785" w:rsidP="007159D8">
            <w:pPr>
              <w:pStyle w:val="TAC"/>
            </w:pPr>
          </w:p>
        </w:tc>
        <w:tc>
          <w:tcPr>
            <w:tcW w:w="940" w:type="dxa"/>
          </w:tcPr>
          <w:p w14:paraId="5052E14B" w14:textId="77777777" w:rsidR="00507785" w:rsidRDefault="00507785" w:rsidP="007159D8">
            <w:pPr>
              <w:pStyle w:val="TAC"/>
            </w:pPr>
            <w:r>
              <w:t>1</w:t>
            </w:r>
          </w:p>
        </w:tc>
        <w:tc>
          <w:tcPr>
            <w:tcW w:w="940" w:type="dxa"/>
          </w:tcPr>
          <w:p w14:paraId="1699DD87" w14:textId="77777777" w:rsidR="00507785" w:rsidRDefault="00507785" w:rsidP="007159D8">
            <w:pPr>
              <w:pStyle w:val="TAC"/>
            </w:pPr>
            <w:r>
              <w:t>1</w:t>
            </w:r>
          </w:p>
        </w:tc>
        <w:tc>
          <w:tcPr>
            <w:tcW w:w="940" w:type="dxa"/>
          </w:tcPr>
          <w:p w14:paraId="27D4515F" w14:textId="77777777" w:rsidR="00507785" w:rsidRDefault="00507785" w:rsidP="007159D8">
            <w:pPr>
              <w:pStyle w:val="TAC"/>
            </w:pPr>
            <w:r>
              <w:t>1</w:t>
            </w:r>
          </w:p>
        </w:tc>
        <w:tc>
          <w:tcPr>
            <w:tcW w:w="940" w:type="dxa"/>
          </w:tcPr>
          <w:p w14:paraId="17426E60" w14:textId="77777777" w:rsidR="00507785" w:rsidRDefault="00507785" w:rsidP="007159D8">
            <w:pPr>
              <w:pStyle w:val="TAC"/>
            </w:pPr>
            <w:r>
              <w:t>1</w:t>
            </w:r>
          </w:p>
        </w:tc>
      </w:tr>
      <w:tr w:rsidR="00507785" w14:paraId="1861F8A3" w14:textId="77777777" w:rsidTr="007159D8">
        <w:trPr>
          <w:jc w:val="center"/>
        </w:trPr>
        <w:tc>
          <w:tcPr>
            <w:tcW w:w="3690" w:type="dxa"/>
          </w:tcPr>
          <w:p w14:paraId="59294F27" w14:textId="77777777" w:rsidR="00507785" w:rsidRDefault="00507785" w:rsidP="007159D8">
            <w:pPr>
              <w:pStyle w:val="TAC"/>
              <w:rPr>
                <w:rFonts w:eastAsia="Malgun Gothic"/>
              </w:rPr>
            </w:pPr>
            <w:r>
              <w:rPr>
                <w:rFonts w:eastAsia="Malgun Gothic"/>
              </w:rPr>
              <w:t>Number of Code Blocks per Slot</w:t>
            </w:r>
          </w:p>
        </w:tc>
        <w:tc>
          <w:tcPr>
            <w:tcW w:w="1093" w:type="dxa"/>
          </w:tcPr>
          <w:p w14:paraId="20CE6396" w14:textId="77777777" w:rsidR="00507785" w:rsidRDefault="00507785" w:rsidP="007159D8">
            <w:pPr>
              <w:pStyle w:val="TAC"/>
            </w:pPr>
          </w:p>
        </w:tc>
        <w:tc>
          <w:tcPr>
            <w:tcW w:w="940" w:type="dxa"/>
          </w:tcPr>
          <w:p w14:paraId="28CF31DB" w14:textId="77777777" w:rsidR="00507785" w:rsidRDefault="00507785" w:rsidP="007159D8">
            <w:pPr>
              <w:pStyle w:val="TAC"/>
            </w:pPr>
          </w:p>
        </w:tc>
        <w:tc>
          <w:tcPr>
            <w:tcW w:w="940" w:type="dxa"/>
          </w:tcPr>
          <w:p w14:paraId="2FB87986" w14:textId="77777777" w:rsidR="00507785" w:rsidRDefault="00507785" w:rsidP="007159D8">
            <w:pPr>
              <w:pStyle w:val="TAC"/>
            </w:pPr>
          </w:p>
        </w:tc>
        <w:tc>
          <w:tcPr>
            <w:tcW w:w="940" w:type="dxa"/>
          </w:tcPr>
          <w:p w14:paraId="531AD0C9" w14:textId="77777777" w:rsidR="00507785" w:rsidRDefault="00507785" w:rsidP="007159D8">
            <w:pPr>
              <w:pStyle w:val="TAC"/>
            </w:pPr>
          </w:p>
        </w:tc>
        <w:tc>
          <w:tcPr>
            <w:tcW w:w="940" w:type="dxa"/>
          </w:tcPr>
          <w:p w14:paraId="46C89752" w14:textId="77777777" w:rsidR="00507785" w:rsidRDefault="00507785" w:rsidP="007159D8">
            <w:pPr>
              <w:pStyle w:val="TAC"/>
            </w:pPr>
          </w:p>
        </w:tc>
      </w:tr>
      <w:tr w:rsidR="00507785" w14:paraId="380FF4FE" w14:textId="77777777" w:rsidTr="007159D8">
        <w:trPr>
          <w:jc w:val="center"/>
        </w:trPr>
        <w:tc>
          <w:tcPr>
            <w:tcW w:w="3690" w:type="dxa"/>
          </w:tcPr>
          <w:p w14:paraId="018C4283"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7CE03F07" w14:textId="77777777" w:rsidR="00507785" w:rsidRDefault="00507785" w:rsidP="007159D8">
            <w:pPr>
              <w:pStyle w:val="TAC"/>
            </w:pPr>
            <w:r>
              <w:t>CBs</w:t>
            </w:r>
          </w:p>
        </w:tc>
        <w:tc>
          <w:tcPr>
            <w:tcW w:w="940" w:type="dxa"/>
          </w:tcPr>
          <w:p w14:paraId="41DEEC86" w14:textId="77777777" w:rsidR="00507785" w:rsidRDefault="00507785" w:rsidP="007159D8">
            <w:pPr>
              <w:pStyle w:val="TAC"/>
            </w:pPr>
            <w:r>
              <w:t>N/A</w:t>
            </w:r>
          </w:p>
        </w:tc>
        <w:tc>
          <w:tcPr>
            <w:tcW w:w="940" w:type="dxa"/>
          </w:tcPr>
          <w:p w14:paraId="2024B529" w14:textId="77777777" w:rsidR="00507785" w:rsidRDefault="00507785" w:rsidP="007159D8">
            <w:pPr>
              <w:pStyle w:val="TAC"/>
            </w:pPr>
            <w:r>
              <w:t>N/A</w:t>
            </w:r>
          </w:p>
        </w:tc>
        <w:tc>
          <w:tcPr>
            <w:tcW w:w="940" w:type="dxa"/>
          </w:tcPr>
          <w:p w14:paraId="3B46AFA0" w14:textId="77777777" w:rsidR="00507785" w:rsidRDefault="00507785" w:rsidP="007159D8">
            <w:pPr>
              <w:pStyle w:val="TAC"/>
            </w:pPr>
            <w:r>
              <w:t>N/A</w:t>
            </w:r>
          </w:p>
        </w:tc>
        <w:tc>
          <w:tcPr>
            <w:tcW w:w="940" w:type="dxa"/>
          </w:tcPr>
          <w:p w14:paraId="21CC5CC7" w14:textId="77777777" w:rsidR="00507785" w:rsidRDefault="00507785" w:rsidP="007159D8">
            <w:pPr>
              <w:pStyle w:val="TAC"/>
            </w:pPr>
            <w:r>
              <w:t>N/A</w:t>
            </w:r>
          </w:p>
        </w:tc>
      </w:tr>
      <w:tr w:rsidR="00507785" w14:paraId="468C8CFC" w14:textId="77777777" w:rsidTr="007159D8">
        <w:trPr>
          <w:jc w:val="center"/>
        </w:trPr>
        <w:tc>
          <w:tcPr>
            <w:tcW w:w="3690" w:type="dxa"/>
          </w:tcPr>
          <w:p w14:paraId="57367EAD"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60A69AD9" w14:textId="77777777" w:rsidR="00507785" w:rsidRDefault="00507785" w:rsidP="007159D8">
            <w:pPr>
              <w:pStyle w:val="TAC"/>
            </w:pPr>
            <w:r>
              <w:t>CBs</w:t>
            </w:r>
          </w:p>
        </w:tc>
        <w:tc>
          <w:tcPr>
            <w:tcW w:w="940" w:type="dxa"/>
          </w:tcPr>
          <w:p w14:paraId="728F552A" w14:textId="77777777" w:rsidR="00507785" w:rsidRDefault="00507785" w:rsidP="007159D8">
            <w:pPr>
              <w:pStyle w:val="TAC"/>
            </w:pPr>
            <w:r>
              <w:t>2</w:t>
            </w:r>
          </w:p>
        </w:tc>
        <w:tc>
          <w:tcPr>
            <w:tcW w:w="940" w:type="dxa"/>
          </w:tcPr>
          <w:p w14:paraId="7FC32065" w14:textId="77777777" w:rsidR="00507785" w:rsidRDefault="00507785" w:rsidP="007159D8">
            <w:pPr>
              <w:pStyle w:val="TAC"/>
            </w:pPr>
            <w:r>
              <w:t>3</w:t>
            </w:r>
          </w:p>
        </w:tc>
        <w:tc>
          <w:tcPr>
            <w:tcW w:w="940" w:type="dxa"/>
          </w:tcPr>
          <w:p w14:paraId="7BBEB182" w14:textId="77777777" w:rsidR="00507785" w:rsidRDefault="00507785" w:rsidP="007159D8">
            <w:pPr>
              <w:pStyle w:val="TAC"/>
            </w:pPr>
            <w:r>
              <w:t>5</w:t>
            </w:r>
          </w:p>
        </w:tc>
        <w:tc>
          <w:tcPr>
            <w:tcW w:w="940" w:type="dxa"/>
          </w:tcPr>
          <w:p w14:paraId="5DACBAF1" w14:textId="77777777" w:rsidR="00507785" w:rsidRDefault="00507785" w:rsidP="007159D8">
            <w:pPr>
              <w:pStyle w:val="TAC"/>
            </w:pPr>
            <w:r>
              <w:t>10</w:t>
            </w:r>
          </w:p>
        </w:tc>
      </w:tr>
      <w:tr w:rsidR="00507785" w14:paraId="4ACDBAEB" w14:textId="77777777" w:rsidTr="007159D8">
        <w:trPr>
          <w:jc w:val="center"/>
        </w:trPr>
        <w:tc>
          <w:tcPr>
            <w:tcW w:w="3690" w:type="dxa"/>
          </w:tcPr>
          <w:p w14:paraId="19098CCC" w14:textId="77777777" w:rsidR="00507785" w:rsidRDefault="00507785" w:rsidP="007159D8">
            <w:pPr>
              <w:pStyle w:val="TAC"/>
              <w:rPr>
                <w:rFonts w:eastAsia="Malgun Gothic"/>
              </w:rPr>
            </w:pPr>
            <w:r>
              <w:rPr>
                <w:rFonts w:eastAsia="Malgun Gothic"/>
              </w:rPr>
              <w:t>Binary Channel Bits Per Slot</w:t>
            </w:r>
          </w:p>
        </w:tc>
        <w:tc>
          <w:tcPr>
            <w:tcW w:w="1093" w:type="dxa"/>
          </w:tcPr>
          <w:p w14:paraId="1E6B1B25" w14:textId="77777777" w:rsidR="00507785" w:rsidRDefault="00507785" w:rsidP="007159D8">
            <w:pPr>
              <w:pStyle w:val="TAC"/>
            </w:pPr>
          </w:p>
        </w:tc>
        <w:tc>
          <w:tcPr>
            <w:tcW w:w="940" w:type="dxa"/>
          </w:tcPr>
          <w:p w14:paraId="0DFD144A" w14:textId="77777777" w:rsidR="00507785" w:rsidRDefault="00507785" w:rsidP="007159D8">
            <w:pPr>
              <w:pStyle w:val="TAC"/>
            </w:pPr>
          </w:p>
        </w:tc>
        <w:tc>
          <w:tcPr>
            <w:tcW w:w="940" w:type="dxa"/>
          </w:tcPr>
          <w:p w14:paraId="4100170D" w14:textId="77777777" w:rsidR="00507785" w:rsidRDefault="00507785" w:rsidP="007159D8">
            <w:pPr>
              <w:pStyle w:val="TAC"/>
            </w:pPr>
          </w:p>
        </w:tc>
        <w:tc>
          <w:tcPr>
            <w:tcW w:w="940" w:type="dxa"/>
          </w:tcPr>
          <w:p w14:paraId="3B812218" w14:textId="77777777" w:rsidR="00507785" w:rsidRDefault="00507785" w:rsidP="007159D8">
            <w:pPr>
              <w:pStyle w:val="TAC"/>
            </w:pPr>
          </w:p>
        </w:tc>
        <w:tc>
          <w:tcPr>
            <w:tcW w:w="940" w:type="dxa"/>
          </w:tcPr>
          <w:p w14:paraId="6405BA6C" w14:textId="77777777" w:rsidR="00507785" w:rsidRDefault="00507785" w:rsidP="007159D8">
            <w:pPr>
              <w:pStyle w:val="TAC"/>
            </w:pPr>
          </w:p>
        </w:tc>
      </w:tr>
      <w:tr w:rsidR="00507785" w14:paraId="5F9FD3B7" w14:textId="77777777" w:rsidTr="007159D8">
        <w:trPr>
          <w:jc w:val="center"/>
        </w:trPr>
        <w:tc>
          <w:tcPr>
            <w:tcW w:w="3690" w:type="dxa"/>
          </w:tcPr>
          <w:p w14:paraId="5188A29C"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01D32154" w14:textId="77777777" w:rsidR="00507785" w:rsidRDefault="00507785" w:rsidP="007159D8">
            <w:pPr>
              <w:pStyle w:val="TAC"/>
            </w:pPr>
            <w:r>
              <w:t>Bits</w:t>
            </w:r>
          </w:p>
        </w:tc>
        <w:tc>
          <w:tcPr>
            <w:tcW w:w="940" w:type="dxa"/>
          </w:tcPr>
          <w:p w14:paraId="1BB24126" w14:textId="77777777" w:rsidR="00507785" w:rsidRDefault="00507785" w:rsidP="007159D8">
            <w:pPr>
              <w:pStyle w:val="TAC"/>
            </w:pPr>
            <w:r>
              <w:t>N/A</w:t>
            </w:r>
          </w:p>
        </w:tc>
        <w:tc>
          <w:tcPr>
            <w:tcW w:w="940" w:type="dxa"/>
          </w:tcPr>
          <w:p w14:paraId="207A1A0A" w14:textId="77777777" w:rsidR="00507785" w:rsidRDefault="00507785" w:rsidP="007159D8">
            <w:pPr>
              <w:pStyle w:val="TAC"/>
            </w:pPr>
            <w:r>
              <w:t>N/A</w:t>
            </w:r>
          </w:p>
        </w:tc>
        <w:tc>
          <w:tcPr>
            <w:tcW w:w="940" w:type="dxa"/>
          </w:tcPr>
          <w:p w14:paraId="0745A3D7" w14:textId="77777777" w:rsidR="00507785" w:rsidRDefault="00507785" w:rsidP="007159D8">
            <w:pPr>
              <w:pStyle w:val="TAC"/>
            </w:pPr>
            <w:r>
              <w:t>N/A</w:t>
            </w:r>
          </w:p>
        </w:tc>
        <w:tc>
          <w:tcPr>
            <w:tcW w:w="940" w:type="dxa"/>
          </w:tcPr>
          <w:p w14:paraId="15AB170C" w14:textId="77777777" w:rsidR="00507785" w:rsidRDefault="00507785" w:rsidP="007159D8">
            <w:pPr>
              <w:pStyle w:val="TAC"/>
            </w:pPr>
            <w:r>
              <w:t>N/A</w:t>
            </w:r>
          </w:p>
        </w:tc>
      </w:tr>
      <w:tr w:rsidR="00507785" w14:paraId="60104F8B" w14:textId="77777777" w:rsidTr="007159D8">
        <w:trPr>
          <w:jc w:val="center"/>
        </w:trPr>
        <w:tc>
          <w:tcPr>
            <w:tcW w:w="3690" w:type="dxa"/>
          </w:tcPr>
          <w:p w14:paraId="118A01B4"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76701148" w14:textId="77777777" w:rsidR="00507785" w:rsidRDefault="00507785" w:rsidP="007159D8">
            <w:pPr>
              <w:pStyle w:val="TAC"/>
            </w:pPr>
            <w:r>
              <w:t>Bits</w:t>
            </w:r>
          </w:p>
        </w:tc>
        <w:tc>
          <w:tcPr>
            <w:tcW w:w="940" w:type="dxa"/>
          </w:tcPr>
          <w:p w14:paraId="4453EE84" w14:textId="77777777" w:rsidR="00507785" w:rsidRDefault="00507785" w:rsidP="007159D8">
            <w:pPr>
              <w:pStyle w:val="TAC"/>
            </w:pPr>
            <w:r>
              <w:t>19872</w:t>
            </w:r>
          </w:p>
        </w:tc>
        <w:tc>
          <w:tcPr>
            <w:tcW w:w="940" w:type="dxa"/>
          </w:tcPr>
          <w:p w14:paraId="62F2256D" w14:textId="77777777" w:rsidR="00507785" w:rsidRDefault="00507785" w:rsidP="007159D8">
            <w:pPr>
              <w:pStyle w:val="TAC"/>
            </w:pPr>
            <w:r>
              <w:t>40986</w:t>
            </w:r>
          </w:p>
        </w:tc>
        <w:tc>
          <w:tcPr>
            <w:tcW w:w="940" w:type="dxa"/>
          </w:tcPr>
          <w:p w14:paraId="7E92C0E1" w14:textId="77777777" w:rsidR="00507785" w:rsidRDefault="00507785" w:rsidP="007159D8">
            <w:pPr>
              <w:pStyle w:val="TAC"/>
            </w:pPr>
            <w:r>
              <w:t>81972</w:t>
            </w:r>
          </w:p>
        </w:tc>
        <w:tc>
          <w:tcPr>
            <w:tcW w:w="940" w:type="dxa"/>
          </w:tcPr>
          <w:p w14:paraId="5EFE625C" w14:textId="77777777" w:rsidR="00507785" w:rsidRDefault="00507785" w:rsidP="007159D8">
            <w:pPr>
              <w:pStyle w:val="TAC"/>
            </w:pPr>
            <w:r>
              <w:t>163944</w:t>
            </w:r>
          </w:p>
        </w:tc>
      </w:tr>
      <w:tr w:rsidR="00507785" w14:paraId="2C416961" w14:textId="77777777" w:rsidTr="007159D8">
        <w:trPr>
          <w:trHeight w:val="70"/>
          <w:jc w:val="center"/>
        </w:trPr>
        <w:tc>
          <w:tcPr>
            <w:tcW w:w="3690" w:type="dxa"/>
          </w:tcPr>
          <w:p w14:paraId="6CC86574" w14:textId="77777777" w:rsidR="00507785" w:rsidRDefault="00507785" w:rsidP="007159D8">
            <w:pPr>
              <w:pStyle w:val="TAC"/>
            </w:pPr>
            <w:r>
              <w:t>Max. Throughput averaged over 1 frame (NOTE 7)</w:t>
            </w:r>
          </w:p>
        </w:tc>
        <w:tc>
          <w:tcPr>
            <w:tcW w:w="1093" w:type="dxa"/>
          </w:tcPr>
          <w:p w14:paraId="5EE90ACD" w14:textId="77777777" w:rsidR="00507785" w:rsidRDefault="00507785" w:rsidP="007159D8">
            <w:pPr>
              <w:pStyle w:val="TAC"/>
            </w:pPr>
            <w:r>
              <w:t>Mbps</w:t>
            </w:r>
          </w:p>
        </w:tc>
        <w:tc>
          <w:tcPr>
            <w:tcW w:w="940" w:type="dxa"/>
          </w:tcPr>
          <w:p w14:paraId="2D503776" w14:textId="77777777" w:rsidR="00507785" w:rsidRDefault="00507785" w:rsidP="007159D8">
            <w:pPr>
              <w:pStyle w:val="TAC"/>
              <w:rPr>
                <w:rFonts w:eastAsia="Malgun Gothic"/>
              </w:rPr>
            </w:pPr>
            <w:r>
              <w:rPr>
                <w:rFonts w:eastAsia="Malgun Gothic"/>
              </w:rPr>
              <w:t>47.962</w:t>
            </w:r>
          </w:p>
        </w:tc>
        <w:tc>
          <w:tcPr>
            <w:tcW w:w="940" w:type="dxa"/>
          </w:tcPr>
          <w:p w14:paraId="796C6D4D" w14:textId="77777777" w:rsidR="00507785" w:rsidRDefault="00507785" w:rsidP="007159D8">
            <w:pPr>
              <w:pStyle w:val="TAC"/>
              <w:rPr>
                <w:rFonts w:eastAsia="Malgun Gothic"/>
              </w:rPr>
            </w:pPr>
            <w:r>
              <w:rPr>
                <w:rFonts w:eastAsia="Malgun Gothic"/>
              </w:rPr>
              <w:t>98.381</w:t>
            </w:r>
          </w:p>
        </w:tc>
        <w:tc>
          <w:tcPr>
            <w:tcW w:w="940" w:type="dxa"/>
          </w:tcPr>
          <w:p w14:paraId="4FAA0F18" w14:textId="77777777" w:rsidR="00507785" w:rsidRDefault="00507785" w:rsidP="007159D8">
            <w:pPr>
              <w:pStyle w:val="TAC"/>
              <w:rPr>
                <w:rFonts w:eastAsia="Malgun Gothic"/>
              </w:rPr>
            </w:pPr>
            <w:r>
              <w:rPr>
                <w:rFonts w:eastAsia="Malgun Gothic"/>
              </w:rPr>
              <w:t>196.685</w:t>
            </w:r>
          </w:p>
        </w:tc>
        <w:tc>
          <w:tcPr>
            <w:tcW w:w="940" w:type="dxa"/>
          </w:tcPr>
          <w:p w14:paraId="4A11E9C1" w14:textId="77777777" w:rsidR="00507785" w:rsidRDefault="00507785" w:rsidP="007159D8">
            <w:pPr>
              <w:pStyle w:val="TAC"/>
              <w:rPr>
                <w:rFonts w:eastAsia="Malgun Gothic"/>
              </w:rPr>
            </w:pPr>
            <w:r>
              <w:rPr>
                <w:rFonts w:eastAsia="Malgun Gothic"/>
              </w:rPr>
              <w:t>393.485</w:t>
            </w:r>
          </w:p>
        </w:tc>
      </w:tr>
      <w:tr w:rsidR="00507785" w14:paraId="30A20E20" w14:textId="77777777" w:rsidTr="007159D8">
        <w:trPr>
          <w:trHeight w:val="70"/>
          <w:jc w:val="center"/>
        </w:trPr>
        <w:tc>
          <w:tcPr>
            <w:tcW w:w="8543" w:type="dxa"/>
            <w:gridSpan w:val="6"/>
          </w:tcPr>
          <w:p w14:paraId="64748707" w14:textId="77777777" w:rsidR="00507785" w:rsidRDefault="00507785" w:rsidP="007159D8">
            <w:pPr>
              <w:pStyle w:val="TAN"/>
            </w:pPr>
            <w:r>
              <w:t>NOTE 1:</w:t>
            </w:r>
            <w:r>
              <w:tab/>
              <w:t>Additional parameters are specified in Table A.3.1-1 and Table A.3.3.1-1.</w:t>
            </w:r>
          </w:p>
          <w:p w14:paraId="656CFABF" w14:textId="77777777" w:rsidR="00507785" w:rsidRDefault="00507785" w:rsidP="007159D8">
            <w:pPr>
              <w:pStyle w:val="TAN"/>
            </w:pPr>
            <w:r>
              <w:t>NOTE 2:</w:t>
            </w:r>
            <w:r>
              <w:tab/>
              <w:t>If more than one Code Block is present, an additional CRC sequence of L = 24 Bits is attached to each Code Block (otherwise L = 0 Bit).</w:t>
            </w:r>
          </w:p>
          <w:p w14:paraId="20DC5E1C" w14:textId="77777777" w:rsidR="00507785" w:rsidRDefault="00507785" w:rsidP="007159D8">
            <w:pPr>
              <w:pStyle w:val="TAN"/>
            </w:pPr>
            <w:r>
              <w:t>NOTE 3:</w:t>
            </w:r>
            <w:r>
              <w:tab/>
              <w:t>SS/PBCH block is transmitted in slot 0 of each frame.</w:t>
            </w:r>
          </w:p>
          <w:p w14:paraId="41132127" w14:textId="77777777" w:rsidR="00507785" w:rsidRDefault="00507785" w:rsidP="007159D8">
            <w:pPr>
              <w:pStyle w:val="TAN"/>
              <w:rPr>
                <w:lang w:val="en-US"/>
              </w:rPr>
            </w:pPr>
            <w:r>
              <w:rPr>
                <w:lang w:val="en-US"/>
              </w:rPr>
              <w:t>NOTE 4:</w:t>
            </w:r>
            <w:r>
              <w:tab/>
            </w:r>
            <w:r>
              <w:rPr>
                <w:lang w:val="en-US"/>
              </w:rPr>
              <w:t>Slot i is slot index per frame.</w:t>
            </w:r>
          </w:p>
          <w:p w14:paraId="15EBABDD" w14:textId="77777777" w:rsidR="00507785" w:rsidRDefault="00507785" w:rsidP="007159D8">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0D2CF6D5" w14:textId="77777777" w:rsidR="00507785" w:rsidRDefault="00507785" w:rsidP="007159D8">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1106100A" w14:textId="77777777" w:rsidR="00507785" w:rsidRDefault="00507785" w:rsidP="007159D8">
            <w:pPr>
              <w:pStyle w:val="TAN"/>
            </w:pPr>
            <w:r>
              <w:t>NOTE 7:</w:t>
            </w:r>
            <w:r>
              <w:tab/>
              <w:t>Throughput is averaged over 2nd frame of RMC.</w:t>
            </w:r>
          </w:p>
        </w:tc>
      </w:tr>
    </w:tbl>
    <w:p w14:paraId="5404A7D5" w14:textId="77777777" w:rsidR="00507785" w:rsidRDefault="00507785" w:rsidP="00507785"/>
    <w:p w14:paraId="7F0BA49A" w14:textId="77777777" w:rsidR="003B0647" w:rsidRPr="00C25669" w:rsidRDefault="003B0647" w:rsidP="003B0647">
      <w:pPr>
        <w:pStyle w:val="Heading2"/>
      </w:pPr>
      <w:bookmarkStart w:id="5070" w:name="_Toc21338408"/>
      <w:bookmarkStart w:id="5071" w:name="_Toc29808516"/>
      <w:bookmarkStart w:id="5072" w:name="_Toc37068435"/>
      <w:bookmarkStart w:id="5073" w:name="_Toc37083980"/>
      <w:bookmarkStart w:id="5074" w:name="_Toc37084322"/>
      <w:bookmarkStart w:id="5075" w:name="_Toc40209684"/>
      <w:bookmarkStart w:id="5076" w:name="_Toc40210026"/>
      <w:bookmarkStart w:id="5077" w:name="_Toc45892985"/>
      <w:bookmarkStart w:id="5078" w:name="_Toc53176850"/>
      <w:bookmarkStart w:id="5079" w:name="_Toc61121178"/>
      <w:bookmarkStart w:id="5080" w:name="_Toc67918374"/>
      <w:bookmarkStart w:id="5081" w:name="_Toc76298444"/>
      <w:bookmarkStart w:id="5082" w:name="_Toc76572456"/>
      <w:bookmarkStart w:id="5083" w:name="_Toc76652323"/>
      <w:bookmarkStart w:id="5084" w:name="_Toc76653161"/>
      <w:bookmarkStart w:id="5085" w:name="_Toc83742434"/>
      <w:bookmarkStart w:id="5086" w:name="_Toc91440924"/>
      <w:bookmarkStart w:id="5087" w:name="_Toc98849714"/>
      <w:bookmarkStart w:id="5088" w:name="_Toc106543568"/>
      <w:bookmarkStart w:id="5089" w:name="_Toc106737666"/>
      <w:bookmarkStart w:id="5090" w:name="_Toc107233433"/>
      <w:bookmarkStart w:id="5091" w:name="_Toc107235051"/>
      <w:bookmarkStart w:id="5092" w:name="_Toc107420021"/>
      <w:bookmarkStart w:id="5093" w:name="_Toc107477319"/>
      <w:bookmarkStart w:id="5094" w:name="_Toc114566179"/>
      <w:bookmarkStart w:id="5095" w:name="_Toc123936491"/>
      <w:bookmarkStart w:id="5096" w:name="_Toc124377508"/>
      <w:bookmarkStart w:id="5097" w:name="_Toc169888513"/>
      <w:bookmarkStart w:id="5098" w:name="_Toc171551702"/>
      <w:bookmarkStart w:id="5099" w:name="_Toc176775432"/>
      <w:bookmarkStart w:id="5100" w:name="_Toc187244027"/>
      <w:bookmarkStart w:id="5101" w:name="_Toc193201576"/>
      <w:r w:rsidRPr="00C25669">
        <w:lastRenderedPageBreak/>
        <w:t>A.3.3</w:t>
      </w:r>
      <w:r w:rsidRPr="00C25669">
        <w:rPr>
          <w:rFonts w:hint="eastAsia"/>
        </w:rPr>
        <w:tab/>
      </w:r>
      <w:r w:rsidRPr="00C25669">
        <w:t>Reference measurement channels for PDCCH performance requirements</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CB6A539" w14:textId="77777777" w:rsidR="003B0647" w:rsidRPr="00C25669" w:rsidRDefault="003B0647" w:rsidP="003B0647">
      <w:pPr>
        <w:pStyle w:val="Heading3"/>
      </w:pPr>
      <w:bookmarkStart w:id="5102" w:name="_Toc21338409"/>
      <w:bookmarkStart w:id="5103" w:name="_Toc29808517"/>
      <w:bookmarkStart w:id="5104" w:name="_Toc37068436"/>
      <w:bookmarkStart w:id="5105" w:name="_Toc37083981"/>
      <w:bookmarkStart w:id="5106" w:name="_Toc37084323"/>
      <w:bookmarkStart w:id="5107" w:name="_Toc40209685"/>
      <w:bookmarkStart w:id="5108" w:name="_Toc40210027"/>
      <w:bookmarkStart w:id="5109" w:name="_Toc45892986"/>
      <w:bookmarkStart w:id="5110" w:name="_Toc53176851"/>
      <w:bookmarkStart w:id="5111" w:name="_Toc61121179"/>
      <w:bookmarkStart w:id="5112" w:name="_Toc67918375"/>
      <w:bookmarkStart w:id="5113" w:name="_Toc76298445"/>
      <w:bookmarkStart w:id="5114" w:name="_Toc76572457"/>
      <w:bookmarkStart w:id="5115" w:name="_Toc76652324"/>
      <w:bookmarkStart w:id="5116" w:name="_Toc76653162"/>
      <w:bookmarkStart w:id="5117" w:name="_Toc83742435"/>
      <w:bookmarkStart w:id="5118" w:name="_Toc91440925"/>
      <w:bookmarkStart w:id="5119" w:name="_Toc98849715"/>
      <w:bookmarkStart w:id="5120" w:name="_Toc106543569"/>
      <w:bookmarkStart w:id="5121" w:name="_Toc106737667"/>
      <w:bookmarkStart w:id="5122" w:name="_Toc107233434"/>
      <w:bookmarkStart w:id="5123" w:name="_Toc107235052"/>
      <w:bookmarkStart w:id="5124" w:name="_Toc107420022"/>
      <w:bookmarkStart w:id="5125" w:name="_Toc107477320"/>
      <w:bookmarkStart w:id="5126" w:name="_Toc114566180"/>
      <w:bookmarkStart w:id="5127" w:name="_Toc123936492"/>
      <w:bookmarkStart w:id="5128" w:name="_Toc124377509"/>
      <w:bookmarkStart w:id="5129" w:name="_Toc169888514"/>
      <w:bookmarkStart w:id="5130" w:name="_Toc171551703"/>
      <w:bookmarkStart w:id="5131" w:name="_Toc176775433"/>
      <w:bookmarkStart w:id="5132" w:name="_Toc187244028"/>
      <w:bookmarkStart w:id="5133" w:name="_Toc193201577"/>
      <w:r w:rsidRPr="00C25669">
        <w:t>A.3.3.1</w:t>
      </w:r>
      <w:r w:rsidRPr="00C25669">
        <w:rPr>
          <w:rFonts w:hint="eastAsia"/>
        </w:rPr>
        <w:tab/>
      </w:r>
      <w:r w:rsidRPr="00C25669">
        <w:t>FDD</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05ED7086" w14:textId="77777777" w:rsidR="003B0647" w:rsidRPr="00C25669" w:rsidRDefault="003B0647" w:rsidP="003B0647">
      <w:pPr>
        <w:pStyle w:val="Heading4"/>
      </w:pPr>
      <w:bookmarkStart w:id="5134" w:name="_Toc21338410"/>
      <w:bookmarkStart w:id="5135" w:name="_Toc29808518"/>
      <w:bookmarkStart w:id="5136" w:name="_Toc37068437"/>
      <w:bookmarkStart w:id="5137" w:name="_Toc37083982"/>
      <w:bookmarkStart w:id="5138" w:name="_Toc37084324"/>
      <w:bookmarkStart w:id="5139" w:name="_Toc40209686"/>
      <w:bookmarkStart w:id="5140" w:name="_Toc40210028"/>
      <w:bookmarkStart w:id="5141" w:name="_Toc45892987"/>
      <w:bookmarkStart w:id="5142" w:name="_Toc53176852"/>
      <w:bookmarkStart w:id="5143" w:name="_Toc61121180"/>
      <w:bookmarkStart w:id="5144" w:name="_Toc67918376"/>
      <w:bookmarkStart w:id="5145" w:name="_Toc76298446"/>
      <w:bookmarkStart w:id="5146" w:name="_Toc76572458"/>
      <w:bookmarkStart w:id="5147" w:name="_Toc76652325"/>
      <w:bookmarkStart w:id="5148" w:name="_Toc76653163"/>
      <w:bookmarkStart w:id="5149" w:name="_Toc83742436"/>
      <w:bookmarkStart w:id="5150" w:name="_Toc91440926"/>
      <w:bookmarkStart w:id="5151" w:name="_Toc98849716"/>
      <w:bookmarkStart w:id="5152" w:name="_Toc106543570"/>
      <w:bookmarkStart w:id="5153" w:name="_Toc106737668"/>
      <w:bookmarkStart w:id="5154" w:name="_Toc107233435"/>
      <w:bookmarkStart w:id="5155" w:name="_Toc107235053"/>
      <w:bookmarkStart w:id="5156" w:name="_Toc107420023"/>
      <w:bookmarkStart w:id="5157" w:name="_Toc107477321"/>
      <w:bookmarkStart w:id="5158" w:name="_Toc114566181"/>
      <w:bookmarkStart w:id="5159" w:name="_Toc123936493"/>
      <w:bookmarkStart w:id="5160" w:name="_Toc124377510"/>
      <w:bookmarkStart w:id="5161" w:name="_Toc169888515"/>
      <w:bookmarkStart w:id="5162" w:name="_Toc171551704"/>
      <w:bookmarkStart w:id="5163" w:name="_Toc176775434"/>
      <w:bookmarkStart w:id="5164" w:name="_Toc187244029"/>
      <w:bookmarkStart w:id="5165" w:name="_Toc193201578"/>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r>
        <w:t>2-NTN</w:t>
      </w:r>
      <w:bookmarkEnd w:id="5161"/>
      <w:bookmarkEnd w:id="5162"/>
      <w:bookmarkEnd w:id="5163"/>
      <w:bookmarkEnd w:id="5164"/>
      <w:bookmarkEnd w:id="5165"/>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4C5CA455" w14:textId="77777777" w:rsidR="003B0647" w:rsidRDefault="003B0647" w:rsidP="00635740"/>
    <w:p w14:paraId="08B0E63A" w14:textId="1CB417E0" w:rsidR="006E2FDE" w:rsidRPr="00C25669" w:rsidRDefault="006E2FDE" w:rsidP="006E2FDE">
      <w:pPr>
        <w:pStyle w:val="Heading1"/>
      </w:pPr>
      <w:bookmarkStart w:id="5166" w:name="_Toc155382226"/>
      <w:bookmarkStart w:id="5167" w:name="_Toc161754031"/>
      <w:bookmarkStart w:id="5168" w:name="_Toc161754652"/>
      <w:bookmarkStart w:id="5169" w:name="_Toc163202225"/>
      <w:bookmarkStart w:id="5170" w:name="_Toc169888516"/>
      <w:bookmarkStart w:id="5171" w:name="_Toc171551705"/>
      <w:bookmarkStart w:id="5172" w:name="_Toc176775435"/>
      <w:bookmarkStart w:id="5173" w:name="_Toc187244030"/>
      <w:bookmarkStart w:id="5174" w:name="_Toc193201579"/>
      <w:r w:rsidRPr="00C25669">
        <w:t>A.</w:t>
      </w:r>
      <w:r>
        <w:t>4</w:t>
      </w:r>
      <w:r w:rsidRPr="00C25669">
        <w:rPr>
          <w:rFonts w:hint="eastAsia"/>
          <w:snapToGrid w:val="0"/>
        </w:rPr>
        <w:tab/>
      </w:r>
      <w:r>
        <w:t>Testing related to Satellite Access</w:t>
      </w:r>
      <w:bookmarkEnd w:id="5166"/>
      <w:bookmarkEnd w:id="5167"/>
      <w:bookmarkEnd w:id="5168"/>
      <w:bookmarkEnd w:id="5169"/>
      <w:bookmarkEnd w:id="5170"/>
      <w:bookmarkEnd w:id="5171"/>
      <w:bookmarkEnd w:id="5172"/>
      <w:bookmarkEnd w:id="5173"/>
      <w:bookmarkEnd w:id="5174"/>
    </w:p>
    <w:p w14:paraId="057CEBCE" w14:textId="77777777" w:rsidR="006E2FDE" w:rsidRDefault="006E2FDE" w:rsidP="006E2FDE">
      <w:pPr>
        <w:pStyle w:val="Heading2"/>
      </w:pPr>
      <w:bookmarkStart w:id="5175" w:name="_Toc124255290"/>
      <w:bookmarkStart w:id="5176" w:name="_Toc124255481"/>
      <w:bookmarkStart w:id="5177" w:name="_Toc124255618"/>
      <w:bookmarkStart w:id="5178" w:name="_Toc131688456"/>
      <w:bookmarkStart w:id="5179" w:name="_Toc137373098"/>
      <w:bookmarkStart w:id="5180" w:name="_Toc138885041"/>
      <w:bookmarkStart w:id="5181" w:name="_Toc145689858"/>
      <w:bookmarkStart w:id="5182" w:name="_Toc155382227"/>
      <w:bookmarkStart w:id="5183" w:name="_Toc161754032"/>
      <w:bookmarkStart w:id="5184" w:name="_Toc161754653"/>
      <w:bookmarkStart w:id="5185" w:name="_Toc163202226"/>
      <w:bookmarkStart w:id="5186" w:name="_Toc169888517"/>
      <w:bookmarkStart w:id="5187" w:name="_Toc171551706"/>
      <w:bookmarkStart w:id="5188" w:name="_Toc176775436"/>
      <w:bookmarkStart w:id="5189" w:name="_Toc187244031"/>
      <w:bookmarkStart w:id="5190" w:name="_Toc193201580"/>
      <w:r w:rsidRPr="00C25669">
        <w:t>A.</w:t>
      </w:r>
      <w:r>
        <w:t>4</w:t>
      </w:r>
      <w:r w:rsidRPr="00C25669">
        <w:t>.1</w:t>
      </w:r>
      <w:r w:rsidRPr="00C25669">
        <w:rPr>
          <w:rFonts w:hint="eastAsia"/>
          <w:snapToGrid w:val="0"/>
        </w:rPr>
        <w:tab/>
      </w:r>
      <w:r w:rsidRPr="00C25669">
        <w:t>General</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2A867BD0" w14:textId="13CE68BE" w:rsidR="006E2FDE" w:rsidRPr="00633B5C" w:rsidRDefault="006E2FDE" w:rsidP="009A6C98">
      <w:pPr>
        <w:pStyle w:val="B10"/>
      </w:pPr>
      <w:r>
        <w:t>-</w:t>
      </w:r>
      <w:r>
        <w:tab/>
        <w:t>Constant delay value is derived from ephemeris info (SIB19) and UE location associated to zero Doppler or non-zero Doppler value under test.</w:t>
      </w:r>
    </w:p>
    <w:p w14:paraId="0448A4AC" w14:textId="77777777" w:rsidR="006E2FDE" w:rsidRDefault="006E2FDE" w:rsidP="006E2FDE">
      <w:pPr>
        <w:pStyle w:val="Heading2"/>
      </w:pPr>
      <w:bookmarkStart w:id="5191" w:name="_Toc155382228"/>
      <w:bookmarkStart w:id="5192" w:name="_Toc161754033"/>
      <w:bookmarkStart w:id="5193" w:name="_Toc161754654"/>
      <w:bookmarkStart w:id="5194" w:name="_Toc163202227"/>
      <w:bookmarkStart w:id="5195" w:name="_Toc169888518"/>
      <w:bookmarkStart w:id="5196" w:name="_Toc171551707"/>
      <w:bookmarkStart w:id="5197" w:name="_Toc176775437"/>
      <w:bookmarkStart w:id="5198" w:name="_Toc187244032"/>
      <w:bookmarkStart w:id="5199" w:name="_Toc193201581"/>
      <w:r w:rsidRPr="00C25669">
        <w:t>A.</w:t>
      </w:r>
      <w:r>
        <w:t>4</w:t>
      </w:r>
      <w:r w:rsidRPr="00C25669">
        <w:t>.</w:t>
      </w:r>
      <w:r>
        <w:t>2</w:t>
      </w:r>
      <w:r w:rsidRPr="00C25669">
        <w:rPr>
          <w:rFonts w:hint="eastAsia"/>
          <w:snapToGrid w:val="0"/>
        </w:rPr>
        <w:tab/>
      </w:r>
      <w:r>
        <w:t>Test condition for transmitter characteristics</w:t>
      </w:r>
      <w:bookmarkEnd w:id="5191"/>
      <w:bookmarkEnd w:id="5192"/>
      <w:bookmarkEnd w:id="5193"/>
      <w:bookmarkEnd w:id="5194"/>
      <w:bookmarkEnd w:id="5195"/>
      <w:bookmarkEnd w:id="5196"/>
      <w:bookmarkEnd w:id="5197"/>
      <w:bookmarkEnd w:id="5198"/>
      <w:bookmarkEnd w:id="5199"/>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5200" w:name="_Toc155382229"/>
      <w:bookmarkStart w:id="5201" w:name="_Toc161754034"/>
      <w:bookmarkStart w:id="5202" w:name="_Toc161754655"/>
      <w:bookmarkStart w:id="5203" w:name="_Toc163202228"/>
      <w:bookmarkStart w:id="5204" w:name="_Toc169888519"/>
      <w:bookmarkStart w:id="5205" w:name="_Toc171551708"/>
      <w:bookmarkStart w:id="5206" w:name="_Toc176775438"/>
      <w:bookmarkStart w:id="5207" w:name="_Toc187244033"/>
      <w:bookmarkStart w:id="5208" w:name="_Toc193201582"/>
      <w:r w:rsidRPr="00C25669">
        <w:lastRenderedPageBreak/>
        <w:t>A.</w:t>
      </w:r>
      <w:r>
        <w:t>4</w:t>
      </w:r>
      <w:r w:rsidRPr="00C25669">
        <w:t>.</w:t>
      </w:r>
      <w:r>
        <w:t>3</w:t>
      </w:r>
      <w:r w:rsidRPr="00C25669">
        <w:rPr>
          <w:rFonts w:hint="eastAsia"/>
          <w:snapToGrid w:val="0"/>
        </w:rPr>
        <w:tab/>
      </w:r>
      <w:r>
        <w:t>Test condition for receiver characteristics</w:t>
      </w:r>
      <w:bookmarkEnd w:id="5200"/>
      <w:bookmarkEnd w:id="5201"/>
      <w:bookmarkEnd w:id="5202"/>
      <w:bookmarkEnd w:id="5203"/>
      <w:bookmarkEnd w:id="5204"/>
      <w:bookmarkEnd w:id="5205"/>
      <w:bookmarkEnd w:id="5206"/>
      <w:bookmarkEnd w:id="5207"/>
      <w:bookmarkEnd w:id="5208"/>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5209" w:name="_Toc155382230"/>
      <w:bookmarkStart w:id="5210" w:name="_Toc161754035"/>
      <w:bookmarkStart w:id="5211" w:name="_Toc161754656"/>
      <w:bookmarkStart w:id="5212" w:name="_Toc163202229"/>
      <w:bookmarkStart w:id="5213" w:name="_Toc169888520"/>
      <w:bookmarkStart w:id="5214" w:name="_Toc171551709"/>
      <w:bookmarkStart w:id="5215" w:name="_Toc176775439"/>
      <w:bookmarkStart w:id="5216" w:name="_Toc187244034"/>
      <w:bookmarkStart w:id="5217" w:name="_Toc193201583"/>
      <w:r w:rsidRPr="00C25669">
        <w:t>A.</w:t>
      </w:r>
      <w:r>
        <w:t>4</w:t>
      </w:r>
      <w:r w:rsidRPr="00C25669">
        <w:t>.</w:t>
      </w:r>
      <w:r>
        <w:t>4</w:t>
      </w:r>
      <w:r w:rsidRPr="00C25669">
        <w:rPr>
          <w:rFonts w:hint="eastAsia"/>
          <w:snapToGrid w:val="0"/>
        </w:rPr>
        <w:tab/>
      </w:r>
      <w:r>
        <w:t>Test condition for performance requirements</w:t>
      </w:r>
      <w:bookmarkEnd w:id="5209"/>
      <w:bookmarkEnd w:id="5210"/>
      <w:bookmarkEnd w:id="5211"/>
      <w:bookmarkEnd w:id="5212"/>
      <w:bookmarkEnd w:id="5213"/>
      <w:bookmarkEnd w:id="5214"/>
      <w:bookmarkEnd w:id="5215"/>
      <w:bookmarkEnd w:id="5216"/>
      <w:bookmarkEnd w:id="5217"/>
    </w:p>
    <w:p w14:paraId="034A0613" w14:textId="77777777" w:rsidR="006E2FDE" w:rsidRDefault="006E2FDE" w:rsidP="006E2FDE">
      <w:r w:rsidRPr="00EF709B">
        <w:t xml:space="preserve">All requirements </w:t>
      </w:r>
      <w:r>
        <w:t>in section 8 for performance requirements</w:t>
      </w:r>
      <w:r w:rsidRPr="00EF709B">
        <w:t xml:space="preserve"> shall be verified when Doppler conditions related to satellite motion for DL in service link are set to zero and delay conditions are set to constant for all types of </w:t>
      </w:r>
      <w:r>
        <w:t xml:space="preserve">NGSO </w:t>
      </w:r>
      <w:r w:rsidRPr="00EF709B">
        <w:t>satellites</w:t>
      </w:r>
      <w:r>
        <w:t>.</w:t>
      </w:r>
    </w:p>
    <w:p w14:paraId="49D7C05F" w14:textId="77777777" w:rsidR="006E2FDE" w:rsidRPr="007229B8" w:rsidRDefault="006E2FDE" w:rsidP="006E2FDE">
      <w:pPr>
        <w:rPr>
          <w:lang w:eastAsia="en-US"/>
        </w:rPr>
      </w:pPr>
      <w:r>
        <w:t>The one-way delay between UE and satellite for NGSO at an altitude of 600km is 2ms.</w:t>
      </w:r>
    </w:p>
    <w:p w14:paraId="3FE25D01" w14:textId="77777777" w:rsidR="006E2FDE" w:rsidRDefault="006E2FDE" w:rsidP="00635740"/>
    <w:p w14:paraId="129C719F" w14:textId="77777777" w:rsidR="00392CE4" w:rsidRDefault="00392CE4" w:rsidP="00392CE4">
      <w:pPr>
        <w:pStyle w:val="Heading1"/>
        <w:rPr>
          <w:lang w:val="it-IT"/>
        </w:rPr>
      </w:pPr>
      <w:bookmarkStart w:id="5218" w:name="_Toc83581004"/>
      <w:bookmarkStart w:id="5219" w:name="_Toc75467645"/>
      <w:bookmarkStart w:id="5220" w:name="_Toc69084632"/>
      <w:bookmarkStart w:id="5221" w:name="_Toc36107831"/>
      <w:bookmarkStart w:id="5222" w:name="_Toc45889143"/>
      <w:bookmarkStart w:id="5223" w:name="_Toc61373269"/>
      <w:bookmarkStart w:id="5224" w:name="_Toc37251605"/>
      <w:bookmarkStart w:id="5225" w:name="_Toc29802464"/>
      <w:bookmarkStart w:id="5226" w:name="_Toc84414122"/>
      <w:bookmarkStart w:id="5227" w:name="_Toc61367886"/>
      <w:bookmarkStart w:id="5228" w:name="_Toc84405513"/>
      <w:bookmarkStart w:id="5229" w:name="_Toc76509667"/>
      <w:bookmarkStart w:id="5230" w:name="_Toc45888544"/>
      <w:bookmarkStart w:id="5231" w:name="_Toc21344552"/>
      <w:bookmarkStart w:id="5232" w:name="_Toc29803089"/>
      <w:bookmarkStart w:id="5233" w:name="_Toc76718657"/>
      <w:bookmarkStart w:id="5234" w:name="_Toc29802040"/>
      <w:bookmarkStart w:id="5235" w:name="_Toc68231219"/>
      <w:bookmarkStart w:id="5236" w:name="_Toc176775440"/>
      <w:bookmarkStart w:id="5237" w:name="_Toc187244035"/>
      <w:bookmarkStart w:id="5238" w:name="_Toc193201584"/>
      <w:r>
        <w:rPr>
          <w:lang w:val="it-IT"/>
        </w:rPr>
        <w:t>A.5</w:t>
      </w:r>
      <w:r>
        <w:rPr>
          <w:lang w:val="it-IT"/>
        </w:rPr>
        <w:tab/>
        <w:t>OFDMA Channel Noise Generator (OCNG)</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16BFA639" w14:textId="77777777" w:rsidR="00392CE4" w:rsidRDefault="00392CE4" w:rsidP="00392CE4">
      <w:pPr>
        <w:pStyle w:val="Heading2"/>
      </w:pPr>
      <w:bookmarkStart w:id="5239" w:name="_Toc61367887"/>
      <w:bookmarkStart w:id="5240" w:name="_Toc69084633"/>
      <w:bookmarkStart w:id="5241" w:name="_Toc75467646"/>
      <w:bookmarkStart w:id="5242" w:name="_Toc29802465"/>
      <w:bookmarkStart w:id="5243" w:name="_Toc45888545"/>
      <w:bookmarkStart w:id="5244" w:name="_Toc76509668"/>
      <w:bookmarkStart w:id="5245" w:name="_Toc37251606"/>
      <w:bookmarkStart w:id="5246" w:name="_Toc45889144"/>
      <w:bookmarkStart w:id="5247" w:name="_Toc76718658"/>
      <w:bookmarkStart w:id="5248" w:name="_Toc21344553"/>
      <w:bookmarkStart w:id="5249" w:name="_Toc36107832"/>
      <w:bookmarkStart w:id="5250" w:name="_Toc29803090"/>
      <w:bookmarkStart w:id="5251" w:name="_Toc84405514"/>
      <w:bookmarkStart w:id="5252" w:name="_Toc61373270"/>
      <w:bookmarkStart w:id="5253" w:name="_Toc83581005"/>
      <w:bookmarkStart w:id="5254" w:name="_Toc29802041"/>
      <w:bookmarkStart w:id="5255" w:name="_Toc84414123"/>
      <w:bookmarkStart w:id="5256" w:name="_Toc68231220"/>
      <w:bookmarkStart w:id="5257" w:name="_Toc176775441"/>
      <w:bookmarkStart w:id="5258" w:name="_Toc187244036"/>
      <w:bookmarkStart w:id="5259" w:name="_Toc193201585"/>
      <w:r>
        <w:t>A.5.1</w:t>
      </w:r>
      <w:r>
        <w:tab/>
        <w:t>OCNG Patterns for FDD</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51589ACB" w14:textId="77777777" w:rsidR="00392CE4" w:rsidRDefault="00392CE4" w:rsidP="00392CE4">
      <w:pPr>
        <w:pStyle w:val="Heading3"/>
        <w:rPr>
          <w:snapToGrid w:val="0"/>
        </w:rPr>
      </w:pPr>
      <w:bookmarkStart w:id="5260" w:name="_Toc29803091"/>
      <w:bookmarkStart w:id="5261" w:name="_Toc84405515"/>
      <w:bookmarkStart w:id="5262" w:name="_Toc21344554"/>
      <w:bookmarkStart w:id="5263" w:name="_Toc61373271"/>
      <w:bookmarkStart w:id="5264" w:name="_Toc45889145"/>
      <w:bookmarkStart w:id="5265" w:name="_Toc83581006"/>
      <w:bookmarkStart w:id="5266" w:name="_Toc76718659"/>
      <w:bookmarkStart w:id="5267" w:name="_Toc75467647"/>
      <w:bookmarkStart w:id="5268" w:name="_Toc37251607"/>
      <w:bookmarkStart w:id="5269" w:name="_Toc29802466"/>
      <w:bookmarkStart w:id="5270" w:name="_Toc45888546"/>
      <w:bookmarkStart w:id="5271" w:name="_Toc61367888"/>
      <w:bookmarkStart w:id="5272" w:name="_Toc36107833"/>
      <w:bookmarkStart w:id="5273" w:name="_Toc29802042"/>
      <w:bookmarkStart w:id="5274" w:name="_Toc76509669"/>
      <w:bookmarkStart w:id="5275" w:name="_Toc69084634"/>
      <w:bookmarkStart w:id="5276" w:name="_Toc68231221"/>
      <w:bookmarkStart w:id="5277" w:name="_Toc84414124"/>
      <w:bookmarkStart w:id="5278" w:name="_Toc176775442"/>
      <w:bookmarkStart w:id="5279" w:name="_Toc187244037"/>
      <w:bookmarkStart w:id="5280" w:name="_Toc193201586"/>
      <w:r>
        <w:rPr>
          <w:snapToGrid w:val="0"/>
        </w:rPr>
        <w:t>A.5.1.1</w:t>
      </w:r>
      <w:r>
        <w:rPr>
          <w:snapToGrid w:val="0"/>
        </w:rPr>
        <w:tab/>
        <w:t>OCNG FDD pattern 1: Generic OCNG FDD Pattern for all unused REs</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F15778">
        <w:rPr>
          <w:lang w:val="fr-FR"/>
        </w:rPr>
        <w:br w:type="page"/>
      </w:r>
      <w:bookmarkStart w:id="5281" w:name="_Toc97562326"/>
      <w:bookmarkStart w:id="5282" w:name="_Toc104122560"/>
      <w:bookmarkStart w:id="5283" w:name="_Toc104205511"/>
      <w:bookmarkStart w:id="5284" w:name="_Toc104206718"/>
      <w:bookmarkStart w:id="5285" w:name="_Toc104503678"/>
      <w:bookmarkStart w:id="5286" w:name="_Toc106127609"/>
      <w:bookmarkStart w:id="5287" w:name="_Toc123057999"/>
      <w:bookmarkStart w:id="5288" w:name="_Toc124256692"/>
      <w:bookmarkStart w:id="5289" w:name="_Toc131735005"/>
      <w:bookmarkStart w:id="5290" w:name="_Toc137372782"/>
      <w:bookmarkStart w:id="5291" w:name="_Toc138885168"/>
      <w:bookmarkStart w:id="5292" w:name="_Toc145690671"/>
      <w:bookmarkStart w:id="5293" w:name="_Toc155382231"/>
      <w:bookmarkStart w:id="5294" w:name="_Toc161754036"/>
      <w:bookmarkStart w:id="5295" w:name="_Toc161754657"/>
      <w:bookmarkStart w:id="5296" w:name="_Toc163202230"/>
      <w:bookmarkStart w:id="5297" w:name="_Toc169888521"/>
      <w:bookmarkStart w:id="5298" w:name="_Toc171551710"/>
      <w:bookmarkStart w:id="5299" w:name="_Toc176775443"/>
      <w:bookmarkStart w:id="5300" w:name="_Toc187244038"/>
      <w:bookmarkStart w:id="5301" w:name="_Toc193201587"/>
      <w:r w:rsidR="0034487C" w:rsidRPr="00F15778">
        <w:rPr>
          <w:lang w:val="fr-FR"/>
        </w:rPr>
        <w:lastRenderedPageBreak/>
        <w:t>Annex B (normative):</w:t>
      </w:r>
      <w:r w:rsidR="0034487C" w:rsidRPr="00F15778">
        <w:rPr>
          <w:lang w:val="fr-FR"/>
        </w:rPr>
        <w:br/>
        <w:t>Propagation conditions</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75D5C558" w14:textId="77777777" w:rsidR="0034487C" w:rsidRPr="00F15778" w:rsidRDefault="0034487C" w:rsidP="0034487C">
      <w:pPr>
        <w:pStyle w:val="Heading1"/>
        <w:rPr>
          <w:lang w:val="fr-FR"/>
        </w:rPr>
      </w:pPr>
      <w:bookmarkStart w:id="5302" w:name="_Toc123058000"/>
      <w:bookmarkStart w:id="5303" w:name="_Toc124256693"/>
      <w:bookmarkStart w:id="5304" w:name="_Toc131735006"/>
      <w:bookmarkStart w:id="5305" w:name="_Toc137372783"/>
      <w:bookmarkStart w:id="5306" w:name="_Toc138885169"/>
      <w:bookmarkStart w:id="5307" w:name="_Toc145690672"/>
      <w:bookmarkStart w:id="5308" w:name="_Toc155382232"/>
      <w:bookmarkStart w:id="5309" w:name="_Toc161754037"/>
      <w:bookmarkStart w:id="5310" w:name="_Toc161754658"/>
      <w:bookmarkStart w:id="5311" w:name="_Toc163202231"/>
      <w:bookmarkStart w:id="5312" w:name="_Toc169888522"/>
      <w:bookmarkStart w:id="5313" w:name="_Toc171551711"/>
      <w:bookmarkStart w:id="5314" w:name="_Toc176775444"/>
      <w:bookmarkStart w:id="5315" w:name="_Toc187244039"/>
      <w:bookmarkStart w:id="5316" w:name="_Toc193201588"/>
      <w:r w:rsidRPr="00F15778">
        <w:rPr>
          <w:lang w:val="fr-FR"/>
        </w:rPr>
        <w:t>B.1</w:t>
      </w:r>
      <w:r w:rsidRPr="00F15778">
        <w:rPr>
          <w:lang w:val="fr-FR"/>
        </w:rPr>
        <w:tab/>
        <w:t>Static propagation condition</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2500B855" w14:textId="77777777" w:rsidR="0034487C" w:rsidRPr="009E4AEE" w:rsidRDefault="0034487C" w:rsidP="0034487C">
      <w:pPr>
        <w:pStyle w:val="Heading2"/>
        <w:rPr>
          <w:snapToGrid w:val="0"/>
        </w:rPr>
      </w:pPr>
      <w:bookmarkStart w:id="5317" w:name="_Toc114566211"/>
      <w:bookmarkStart w:id="5318" w:name="_Toc115268301"/>
      <w:bookmarkStart w:id="5319" w:name="_Toc123058001"/>
      <w:bookmarkStart w:id="5320" w:name="_Toc124256694"/>
      <w:bookmarkStart w:id="5321" w:name="_Toc131735007"/>
      <w:bookmarkStart w:id="5322" w:name="_Toc137372784"/>
      <w:bookmarkStart w:id="5323" w:name="_Toc138885170"/>
      <w:bookmarkStart w:id="5324" w:name="_Toc145690673"/>
      <w:bookmarkStart w:id="5325" w:name="_Toc155382233"/>
      <w:bookmarkStart w:id="5326" w:name="_Toc161754038"/>
      <w:bookmarkStart w:id="5327" w:name="_Toc161754659"/>
      <w:bookmarkStart w:id="5328" w:name="_Toc163202232"/>
      <w:bookmarkStart w:id="5329" w:name="_Toc169888523"/>
      <w:bookmarkStart w:id="5330" w:name="_Toc171551712"/>
      <w:bookmarkStart w:id="5331" w:name="_Toc176775445"/>
      <w:bookmarkStart w:id="5332" w:name="_Toc187244040"/>
      <w:bookmarkStart w:id="5333" w:name="_Toc193201589"/>
      <w:r w:rsidRPr="009E4AEE">
        <w:rPr>
          <w:snapToGrid w:val="0"/>
        </w:rPr>
        <w:t>B.1.1</w:t>
      </w:r>
      <w:r w:rsidRPr="009E4AEE">
        <w:rPr>
          <w:rFonts w:hint="eastAsia"/>
          <w:snapToGrid w:val="0"/>
        </w:rPr>
        <w:tab/>
      </w:r>
      <w:r w:rsidRPr="009E4AEE">
        <w:rPr>
          <w:snapToGrid w:val="0"/>
        </w:rPr>
        <w:t>UE Receiver with 1Rx</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5334" w:name="_Toc21338429"/>
      <w:bookmarkStart w:id="5335" w:name="_Toc29808537"/>
      <w:bookmarkStart w:id="5336" w:name="_Toc37068456"/>
      <w:bookmarkStart w:id="5337" w:name="_Toc37084001"/>
      <w:bookmarkStart w:id="5338" w:name="_Toc37084343"/>
      <w:bookmarkStart w:id="5339" w:name="_Toc40209705"/>
      <w:bookmarkStart w:id="5340" w:name="_Toc40210047"/>
      <w:bookmarkStart w:id="5341" w:name="_Toc45893006"/>
      <w:bookmarkStart w:id="5342" w:name="_Toc53176871"/>
      <w:bookmarkStart w:id="5343" w:name="_Toc61121199"/>
      <w:bookmarkStart w:id="5344" w:name="_Toc67918395"/>
      <w:bookmarkStart w:id="5345" w:name="_Toc76298470"/>
      <w:bookmarkStart w:id="5346" w:name="_Toc76572482"/>
      <w:bookmarkStart w:id="5347" w:name="_Toc76652349"/>
      <w:bookmarkStart w:id="5348" w:name="_Toc76653193"/>
      <w:bookmarkStart w:id="5349" w:name="_Toc83742466"/>
      <w:bookmarkStart w:id="5350" w:name="_Toc91440956"/>
      <w:bookmarkStart w:id="5351" w:name="_Toc98849746"/>
      <w:bookmarkStart w:id="5352" w:name="_Toc106543600"/>
      <w:bookmarkStart w:id="5353" w:name="_Toc106737698"/>
      <w:bookmarkStart w:id="5354" w:name="_Toc107233465"/>
      <w:bookmarkStart w:id="5355" w:name="_Toc107235083"/>
      <w:bookmarkStart w:id="5356" w:name="_Toc107420053"/>
      <w:bookmarkStart w:id="5357" w:name="_Toc107477351"/>
      <w:bookmarkStart w:id="5358" w:name="_Toc114566212"/>
      <w:bookmarkStart w:id="5359" w:name="_Toc115268302"/>
      <w:bookmarkStart w:id="5360" w:name="_Toc123058002"/>
      <w:bookmarkStart w:id="5361" w:name="_Toc124256695"/>
      <w:bookmarkStart w:id="5362" w:name="_Toc131735008"/>
      <w:bookmarkStart w:id="5363" w:name="_Toc137372785"/>
      <w:bookmarkStart w:id="5364" w:name="_Toc138885171"/>
      <w:bookmarkStart w:id="5365" w:name="_Toc145690674"/>
      <w:bookmarkStart w:id="5366" w:name="_Toc155382234"/>
      <w:bookmarkStart w:id="5367" w:name="_Toc161754039"/>
      <w:bookmarkStart w:id="5368" w:name="_Toc161754660"/>
      <w:bookmarkStart w:id="5369" w:name="_Toc163202233"/>
      <w:bookmarkStart w:id="5370" w:name="_Toc169888524"/>
      <w:bookmarkStart w:id="5371" w:name="_Toc171551713"/>
      <w:bookmarkStart w:id="5372" w:name="_Toc176775446"/>
      <w:bookmarkStart w:id="5373" w:name="_Toc187244041"/>
      <w:bookmarkStart w:id="5374" w:name="_Toc193201590"/>
      <w:r w:rsidRPr="009E4AEE">
        <w:rPr>
          <w:snapToGrid w:val="0"/>
        </w:rPr>
        <w:t>B.1.2</w:t>
      </w:r>
      <w:r w:rsidRPr="009E4AEE">
        <w:rPr>
          <w:rFonts w:hint="eastAsia"/>
          <w:snapToGrid w:val="0"/>
        </w:rPr>
        <w:tab/>
      </w:r>
      <w:r w:rsidRPr="009E4AEE">
        <w:rPr>
          <w:snapToGrid w:val="0"/>
        </w:rPr>
        <w:t>UE Receiver with 2Rx</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37" type="#_x0000_t75" alt="" style="width:31.5pt;height:28pt;mso-width-percent:0;mso-height-percent:0;mso-width-percent:0;mso-height-percent:0" o:ole="">
            <v:imagedata r:id="rId47" o:title=""/>
          </v:shape>
          <o:OLEObject Type="Embed" ProgID="Equation.3" ShapeID="_x0000_i1037" DrawAspect="Content" ObjectID="_1804704073" r:id="rId48"/>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38" type="#_x0000_t75" alt="" style="width:49pt;height:28pt;mso-width-percent:0;mso-height-percent:0;mso-width-percent:0;mso-height-percent:0" o:ole="">
            <v:imagedata r:id="rId49" o:title=""/>
          </v:shape>
          <o:OLEObject Type="Embed" ProgID="Equation.3" ShapeID="_x0000_i1038" DrawAspect="Content" ObjectID="_1804704074" r:id="rId50"/>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A delay profile in the form of a "tapped delay-line", characterized by a number of taps at fixed positions on a sampling grid. The profile can be further characterized by the r.m.s.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5375" w:name="_Toc123058003"/>
      <w:bookmarkStart w:id="5376" w:name="_Toc124256696"/>
      <w:bookmarkStart w:id="5377" w:name="_Toc131735009"/>
      <w:bookmarkStart w:id="5378" w:name="_Toc137372786"/>
      <w:bookmarkStart w:id="5379" w:name="_Toc138885172"/>
      <w:bookmarkStart w:id="5380" w:name="_Toc145690675"/>
      <w:bookmarkStart w:id="5381" w:name="_Toc155382235"/>
      <w:bookmarkStart w:id="5382" w:name="_Toc161754040"/>
      <w:bookmarkStart w:id="5383" w:name="_Toc161754661"/>
      <w:bookmarkStart w:id="5384" w:name="_Toc163202234"/>
      <w:bookmarkStart w:id="5385" w:name="_Toc169888525"/>
      <w:bookmarkStart w:id="5386" w:name="_Toc171551714"/>
      <w:bookmarkStart w:id="5387" w:name="_Toc176775447"/>
      <w:bookmarkStart w:id="5388" w:name="_Toc187244042"/>
      <w:bookmarkStart w:id="5389" w:name="_Toc193201591"/>
      <w:r w:rsidRPr="009E4AEE">
        <w:rPr>
          <w:lang w:val="en-US"/>
        </w:rPr>
        <w:t>B.2.1</w:t>
      </w:r>
      <w:r w:rsidRPr="009E4AEE">
        <w:rPr>
          <w:lang w:val="en-US"/>
        </w:rPr>
        <w:tab/>
        <w:t>Delay profiles</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lastRenderedPageBreak/>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5390" w:name="_Toc123058004"/>
      <w:bookmarkStart w:id="5391" w:name="_Toc124256697"/>
      <w:bookmarkStart w:id="5392" w:name="_Toc131735010"/>
      <w:bookmarkStart w:id="5393" w:name="_Toc137372787"/>
      <w:bookmarkStart w:id="5394" w:name="_Toc138885173"/>
      <w:bookmarkStart w:id="5395" w:name="_Toc145690676"/>
      <w:bookmarkStart w:id="5396" w:name="_Toc155382236"/>
      <w:bookmarkStart w:id="5397" w:name="_Toc161754041"/>
      <w:bookmarkStart w:id="5398" w:name="_Toc161754662"/>
      <w:bookmarkStart w:id="5399" w:name="_Toc163202235"/>
      <w:bookmarkStart w:id="5400" w:name="_Toc169888526"/>
      <w:bookmarkStart w:id="5401" w:name="_Toc171551715"/>
      <w:bookmarkStart w:id="5402" w:name="_Toc176775448"/>
      <w:bookmarkStart w:id="5403" w:name="_Toc187244043"/>
      <w:bookmarkStart w:id="5404" w:name="_Toc193201592"/>
      <w:r w:rsidRPr="009E4AEE">
        <w:rPr>
          <w:lang w:val="en-US"/>
        </w:rPr>
        <w:t>B.2.2</w:t>
      </w:r>
      <w:r w:rsidRPr="009E4AEE">
        <w:rPr>
          <w:lang w:val="en-US"/>
        </w:rPr>
        <w:tab/>
        <w:t>Combinations of channel model parameters</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5405" w:name="_Toc21338436"/>
            <w:bookmarkStart w:id="5406" w:name="_Toc29808544"/>
            <w:bookmarkStart w:id="5407" w:name="_Toc37068463"/>
            <w:bookmarkStart w:id="5408" w:name="_Toc37084008"/>
            <w:bookmarkStart w:id="5409" w:name="_Toc37084350"/>
            <w:bookmarkStart w:id="5410" w:name="_Toc40209712"/>
            <w:bookmarkStart w:id="5411" w:name="_Toc40210054"/>
            <w:bookmarkStart w:id="5412" w:name="_Toc45893013"/>
            <w:bookmarkStart w:id="5413" w:name="_Toc53176878"/>
            <w:bookmarkStart w:id="5414" w:name="_Toc61121206"/>
            <w:bookmarkStart w:id="5415" w:name="_Toc67918402"/>
            <w:bookmarkStart w:id="5416" w:name="_Toc76298477"/>
            <w:bookmarkStart w:id="5417" w:name="_Toc76572489"/>
            <w:bookmarkStart w:id="5418" w:name="_Toc76652356"/>
            <w:bookmarkStart w:id="5419" w:name="_Toc76653200"/>
            <w:bookmarkStart w:id="5420" w:name="_Toc83742473"/>
            <w:bookmarkStart w:id="5421" w:name="_Toc91440963"/>
            <w:bookmarkStart w:id="5422" w:name="_Toc98849753"/>
            <w:bookmarkStart w:id="5423" w:name="_Toc106543607"/>
            <w:bookmarkStart w:id="5424" w:name="_Toc106737705"/>
            <w:bookmarkStart w:id="5425" w:name="_Toc107233472"/>
            <w:bookmarkStart w:id="5426" w:name="_Toc107235090"/>
            <w:bookmarkStart w:id="5427" w:name="_Toc107420060"/>
            <w:bookmarkStart w:id="5428" w:name="_Toc107477358"/>
            <w:bookmarkStart w:id="5429" w:name="_Toc114566219"/>
            <w:bookmarkStart w:id="5430" w:name="_Toc115268309"/>
            <w:bookmarkStart w:id="5431" w:name="_Toc123058005"/>
            <w:bookmarkStart w:id="5432" w:name="_Toc124256698"/>
            <w:bookmarkStart w:id="5433" w:name="_Toc131735011"/>
            <w:bookmarkStart w:id="5434" w:name="_Toc137372788"/>
            <w:bookmarkStart w:id="5435" w:name="_Toc138885174"/>
            <w:bookmarkStart w:id="5436" w:name="_Toc145690677"/>
            <w:bookmarkStart w:id="5437" w:name="_Toc155382237"/>
            <w:bookmarkStart w:id="5438" w:name="_Toc161754042"/>
            <w:bookmarkStart w:id="5439" w:name="_Toc161754663"/>
            <w:bookmarkStart w:id="5440"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5441" w:name="_Toc169888527"/>
      <w:bookmarkStart w:id="5442" w:name="_Toc171551716"/>
      <w:bookmarkStart w:id="5443" w:name="_Toc176775449"/>
      <w:bookmarkStart w:id="5444" w:name="_Toc187244044"/>
      <w:bookmarkStart w:id="5445" w:name="_Toc193201593"/>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5446" w:name="_Toc21338437"/>
      <w:bookmarkStart w:id="5447" w:name="_Toc29808545"/>
      <w:bookmarkStart w:id="5448" w:name="_Toc37068464"/>
      <w:bookmarkStart w:id="5449" w:name="_Toc37084009"/>
      <w:bookmarkStart w:id="5450" w:name="_Toc37084351"/>
      <w:bookmarkStart w:id="5451" w:name="_Toc40209713"/>
      <w:bookmarkStart w:id="5452" w:name="_Toc40210055"/>
      <w:bookmarkStart w:id="5453" w:name="_Toc45893014"/>
      <w:bookmarkStart w:id="5454" w:name="_Toc53176879"/>
      <w:bookmarkStart w:id="5455" w:name="_Toc61121207"/>
      <w:bookmarkStart w:id="5456" w:name="_Toc67918403"/>
      <w:bookmarkStart w:id="5457" w:name="_Toc76298478"/>
      <w:bookmarkStart w:id="5458" w:name="_Toc76572490"/>
      <w:bookmarkStart w:id="5459" w:name="_Toc76652357"/>
      <w:bookmarkStart w:id="5460" w:name="_Toc76653201"/>
      <w:bookmarkStart w:id="5461" w:name="_Toc83742474"/>
      <w:bookmarkStart w:id="5462" w:name="_Toc91440964"/>
      <w:bookmarkStart w:id="5463" w:name="_Toc98849754"/>
      <w:bookmarkStart w:id="5464" w:name="_Toc106543608"/>
      <w:bookmarkStart w:id="5465" w:name="_Toc106737706"/>
      <w:bookmarkStart w:id="5466" w:name="_Toc107233473"/>
      <w:bookmarkStart w:id="5467" w:name="_Toc107235091"/>
      <w:bookmarkStart w:id="5468" w:name="_Toc107420061"/>
      <w:bookmarkStart w:id="5469" w:name="_Toc107477359"/>
      <w:bookmarkStart w:id="5470" w:name="_Toc114566220"/>
      <w:bookmarkStart w:id="5471" w:name="_Toc115268310"/>
      <w:bookmarkStart w:id="5472" w:name="_Toc123058006"/>
      <w:bookmarkStart w:id="5473" w:name="_Toc124256699"/>
      <w:bookmarkStart w:id="5474" w:name="_Toc131735012"/>
      <w:bookmarkStart w:id="5475" w:name="_Toc137372789"/>
      <w:bookmarkStart w:id="5476" w:name="_Toc138885175"/>
      <w:bookmarkStart w:id="5477" w:name="_Toc145690678"/>
      <w:bookmarkStart w:id="5478" w:name="_Toc155382238"/>
      <w:bookmarkStart w:id="5479" w:name="_Toc161754043"/>
      <w:bookmarkStart w:id="5480" w:name="_Toc161754664"/>
      <w:bookmarkStart w:id="5481" w:name="_Toc163202237"/>
      <w:bookmarkStart w:id="5482" w:name="_Toc169888528"/>
      <w:bookmarkStart w:id="5483" w:name="_Toc171551717"/>
      <w:bookmarkStart w:id="5484" w:name="_Toc176775450"/>
      <w:bookmarkStart w:id="5485" w:name="_Toc187244045"/>
      <w:bookmarkStart w:id="5486" w:name="_Toc193201594"/>
      <w:r w:rsidRPr="009E4AEE">
        <w:t>B.2.</w:t>
      </w:r>
      <w:r w:rsidRPr="009E4AEE">
        <w:rPr>
          <w:rFonts w:hint="eastAsia"/>
        </w:rPr>
        <w:t>3</w:t>
      </w:r>
      <w:r w:rsidRPr="009E4AEE">
        <w:t>.1</w:t>
      </w:r>
      <w:r w:rsidRPr="009E4AEE">
        <w:rPr>
          <w:rFonts w:hint="eastAsia"/>
        </w:rPr>
        <w:tab/>
        <w:t>MIMO Correlation Matrices using Uniform Linear Array (ULA)</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9E4AEE" w:rsidRDefault="0034487C" w:rsidP="0034487C">
      <w:pPr>
        <w:pStyle w:val="Heading4"/>
      </w:pPr>
      <w:bookmarkStart w:id="5487" w:name="_Toc21338438"/>
      <w:bookmarkStart w:id="5488" w:name="_Toc29808546"/>
      <w:bookmarkStart w:id="5489" w:name="_Toc37068465"/>
      <w:bookmarkStart w:id="5490" w:name="_Toc37084010"/>
      <w:bookmarkStart w:id="5491" w:name="_Toc37084352"/>
      <w:bookmarkStart w:id="5492" w:name="_Toc40209714"/>
      <w:bookmarkStart w:id="5493" w:name="_Toc40210056"/>
      <w:bookmarkStart w:id="5494" w:name="_Toc45893015"/>
      <w:bookmarkStart w:id="5495" w:name="_Toc53176880"/>
      <w:bookmarkStart w:id="5496" w:name="_Toc61121208"/>
      <w:bookmarkStart w:id="5497" w:name="_Toc67918404"/>
      <w:bookmarkStart w:id="5498" w:name="_Toc76298479"/>
      <w:bookmarkStart w:id="5499" w:name="_Toc76572491"/>
      <w:bookmarkStart w:id="5500" w:name="_Toc76652358"/>
      <w:bookmarkStart w:id="5501" w:name="_Toc76653202"/>
      <w:bookmarkStart w:id="5502" w:name="_Toc83742475"/>
      <w:bookmarkStart w:id="5503" w:name="_Toc91440965"/>
      <w:bookmarkStart w:id="5504" w:name="_Toc98849755"/>
      <w:bookmarkStart w:id="5505" w:name="_Toc106543609"/>
      <w:bookmarkStart w:id="5506" w:name="_Toc106737707"/>
      <w:bookmarkStart w:id="5507" w:name="_Toc107233474"/>
      <w:bookmarkStart w:id="5508" w:name="_Toc107235092"/>
      <w:bookmarkStart w:id="5509" w:name="_Toc107420062"/>
      <w:bookmarkStart w:id="5510" w:name="_Toc107477360"/>
      <w:bookmarkStart w:id="5511" w:name="_Toc114566221"/>
      <w:bookmarkStart w:id="5512" w:name="_Toc115268311"/>
      <w:bookmarkStart w:id="5513" w:name="_Toc123058007"/>
      <w:bookmarkStart w:id="5514" w:name="_Toc124256700"/>
      <w:bookmarkStart w:id="5515" w:name="_Toc131735013"/>
      <w:bookmarkStart w:id="5516" w:name="_Toc137372790"/>
      <w:bookmarkStart w:id="5517" w:name="_Toc138885176"/>
      <w:bookmarkStart w:id="5518" w:name="_Toc145690679"/>
      <w:bookmarkStart w:id="5519" w:name="_Toc155382239"/>
      <w:bookmarkStart w:id="5520" w:name="_Toc161754044"/>
      <w:bookmarkStart w:id="5521" w:name="_Toc161754665"/>
      <w:bookmarkStart w:id="5522" w:name="_Toc163202238"/>
      <w:bookmarkStart w:id="5523" w:name="_Toc169888529"/>
      <w:bookmarkStart w:id="5524" w:name="_Toc171551718"/>
      <w:bookmarkStart w:id="5525" w:name="_Toc176775451"/>
      <w:bookmarkStart w:id="5526" w:name="_Toc187244046"/>
      <w:bookmarkStart w:id="5527" w:name="_Toc193201595"/>
      <w:r w:rsidRPr="009E4AEE">
        <w:rPr>
          <w:rFonts w:hint="eastAsia"/>
        </w:rPr>
        <w:t>B.2.3.1.1</w:t>
      </w:r>
      <w:r w:rsidRPr="009E4AEE">
        <w:rPr>
          <w:rFonts w:hint="eastAsia"/>
        </w:rPr>
        <w:tab/>
        <w:t>Definition of MIMO Correlation Matrices</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448B0A88" w14:textId="77777777" w:rsidR="0034487C" w:rsidRPr="009E4AEE" w:rsidRDefault="0034487C" w:rsidP="0034487C">
      <w:r w:rsidRPr="009E4AEE">
        <w:t>Table B.2.3.1</w:t>
      </w:r>
      <w:r w:rsidRPr="009E4AEE">
        <w:rPr>
          <w:rFonts w:hint="eastAsia"/>
        </w:rPr>
        <w:t>.1</w:t>
      </w:r>
      <w:r w:rsidRPr="009E4AEE">
        <w:t>-1 defines the correlation matrix for the gNB.</w:t>
      </w:r>
    </w:p>
    <w:p w14:paraId="251FE33E" w14:textId="77777777" w:rsidR="0034487C" w:rsidRPr="009E4AEE" w:rsidRDefault="0034487C" w:rsidP="0034487C"/>
    <w:p w14:paraId="535D8136" w14:textId="77777777" w:rsidR="0034487C" w:rsidRPr="009E4AEE" w:rsidRDefault="0034487C" w:rsidP="0034487C">
      <w:pPr>
        <w:pStyle w:val="TH"/>
        <w:rPr>
          <w:lang w:val="fr-FR"/>
        </w:rPr>
      </w:pPr>
      <w:r w:rsidRPr="009E4AEE">
        <w:rPr>
          <w:lang w:val="fr-FR"/>
        </w:rPr>
        <w:lastRenderedPageBreak/>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9E4AEE" w14:paraId="221CF4D9" w14:textId="77777777" w:rsidTr="007159D8">
        <w:trPr>
          <w:jc w:val="center"/>
        </w:trPr>
        <w:tc>
          <w:tcPr>
            <w:tcW w:w="2268" w:type="dxa"/>
          </w:tcPr>
          <w:p w14:paraId="4532DD97" w14:textId="77777777" w:rsidR="0034487C" w:rsidRPr="009E4AEE" w:rsidRDefault="0034487C" w:rsidP="007159D8">
            <w:pPr>
              <w:pStyle w:val="TAH"/>
              <w:rPr>
                <w:lang w:val="fr-FR"/>
              </w:rPr>
            </w:pPr>
          </w:p>
        </w:tc>
        <w:tc>
          <w:tcPr>
            <w:tcW w:w="1843" w:type="dxa"/>
          </w:tcPr>
          <w:p w14:paraId="4B6BD60D" w14:textId="77777777" w:rsidR="0034487C" w:rsidRPr="009E4AEE" w:rsidRDefault="0034487C" w:rsidP="007159D8">
            <w:pPr>
              <w:pStyle w:val="TAH"/>
            </w:pPr>
            <w:r w:rsidRPr="009E4AEE">
              <w:t>One antenna</w:t>
            </w:r>
          </w:p>
        </w:tc>
        <w:tc>
          <w:tcPr>
            <w:tcW w:w="2126" w:type="dxa"/>
          </w:tcPr>
          <w:p w14:paraId="02FF95A8" w14:textId="77777777" w:rsidR="0034487C" w:rsidRPr="009E4AEE" w:rsidRDefault="0034487C" w:rsidP="007159D8">
            <w:pPr>
              <w:pStyle w:val="TAH"/>
            </w:pPr>
            <w:r w:rsidRPr="009E4AEE">
              <w:t>Two antennas</w:t>
            </w:r>
          </w:p>
        </w:tc>
      </w:tr>
      <w:tr w:rsidR="0034487C" w:rsidRPr="009E4AEE" w14:paraId="2520A6E8" w14:textId="77777777" w:rsidTr="007159D8">
        <w:trPr>
          <w:jc w:val="center"/>
        </w:trPr>
        <w:tc>
          <w:tcPr>
            <w:tcW w:w="2268" w:type="dxa"/>
            <w:vAlign w:val="center"/>
          </w:tcPr>
          <w:p w14:paraId="4BE9DFC2" w14:textId="77777777" w:rsidR="0034487C" w:rsidRPr="009E4AEE" w:rsidRDefault="0034487C" w:rsidP="007159D8">
            <w:pPr>
              <w:pStyle w:val="TAC"/>
            </w:pPr>
            <w:r w:rsidRPr="009E4AEE">
              <w:t>gNB Correlation</w:t>
            </w:r>
          </w:p>
        </w:tc>
        <w:tc>
          <w:tcPr>
            <w:tcW w:w="1843" w:type="dxa"/>
            <w:vAlign w:val="center"/>
          </w:tcPr>
          <w:p w14:paraId="6639E56C" w14:textId="77777777" w:rsidR="0034487C" w:rsidRPr="009E4AEE" w:rsidRDefault="0034487C" w:rsidP="007159D8">
            <w:pPr>
              <w:pStyle w:val="TAC"/>
            </w:pPr>
            <w:r w:rsidRPr="00B27052">
              <w:rPr>
                <w:noProof/>
                <w:lang w:val="en-US"/>
              </w:rPr>
              <w:object w:dxaOrig="820" w:dyaOrig="380" w14:anchorId="472DF441">
                <v:shape id="_x0000_i1039" type="#_x0000_t75" alt="" style="width:41pt;height:23pt;mso-width-percent:0;mso-height-percent:0;mso-width-percent:0;mso-height-percent:0" o:ole="">
                  <v:imagedata r:id="rId51" o:title=""/>
                </v:shape>
                <o:OLEObject Type="Embed" ProgID="Equation.DSMT4" ShapeID="_x0000_i1039" DrawAspect="Content" ObjectID="_1804704075" r:id="rId52"/>
              </w:object>
            </w:r>
          </w:p>
        </w:tc>
        <w:tc>
          <w:tcPr>
            <w:tcW w:w="2126" w:type="dxa"/>
            <w:vAlign w:val="center"/>
          </w:tcPr>
          <w:p w14:paraId="5623592B" w14:textId="77777777" w:rsidR="0034487C" w:rsidRPr="009E4AEE" w:rsidRDefault="0034487C" w:rsidP="007159D8">
            <w:pPr>
              <w:pStyle w:val="TAC"/>
            </w:pPr>
            <w:r w:rsidRPr="00E63902">
              <w:rPr>
                <w:noProof/>
                <w:position w:val="-32"/>
              </w:rPr>
              <w:object w:dxaOrig="1719" w:dyaOrig="760" w14:anchorId="490045F1">
                <v:shape id="_x0000_i1040" type="#_x0000_t75" alt="" style="width:83pt;height:40pt;mso-width-percent:0;mso-height-percent:0;mso-width-percent:0;mso-height-percent:0" o:ole="">
                  <v:imagedata r:id="rId53" o:title=""/>
                </v:shape>
                <o:OLEObject Type="Embed" ProgID="Equation.DSMT4" ShapeID="_x0000_i1040" DrawAspect="Content" ObjectID="_1804704076" r:id="rId54"/>
              </w:object>
            </w:r>
          </w:p>
        </w:tc>
      </w:tr>
    </w:tbl>
    <w:p w14:paraId="70AFD56A" w14:textId="77777777" w:rsidR="0034487C" w:rsidRPr="009E4AEE" w:rsidRDefault="0034487C" w:rsidP="0034487C">
      <w:pPr>
        <w:tabs>
          <w:tab w:val="left" w:pos="7470"/>
        </w:tabs>
      </w:pPr>
    </w:p>
    <w:p w14:paraId="249B3A1F" w14:textId="77777777" w:rsidR="0034487C" w:rsidRPr="009E4AEE" w:rsidRDefault="0034487C" w:rsidP="0034487C">
      <w:r w:rsidRPr="009E4AEE">
        <w:t>Table B.2.3.1</w:t>
      </w:r>
      <w:r w:rsidRPr="009E4AEE">
        <w:rPr>
          <w:rFonts w:hint="eastAsia"/>
        </w:rPr>
        <w:t>.1</w:t>
      </w:r>
      <w:r w:rsidRPr="009E4AEE">
        <w:t>-2 defines the correlation matrix for the UE:</w:t>
      </w:r>
    </w:p>
    <w:p w14:paraId="72117F6A" w14:textId="77777777" w:rsidR="0034487C" w:rsidRPr="009E4AEE" w:rsidRDefault="0034487C" w:rsidP="0034487C"/>
    <w:p w14:paraId="245202A4" w14:textId="77777777" w:rsidR="0034487C" w:rsidRPr="009E4AEE" w:rsidRDefault="0034487C" w:rsidP="0034487C">
      <w:pPr>
        <w:pStyle w:val="TH"/>
        <w:rPr>
          <w:lang w:val="fr-FR"/>
        </w:rPr>
      </w:pPr>
      <w:r w:rsidRPr="009E4AEE">
        <w:rPr>
          <w:lang w:val="fr-FR"/>
        </w:rPr>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9E4AEE" w14:paraId="6033144D" w14:textId="77777777" w:rsidTr="007159D8">
        <w:trPr>
          <w:trHeight w:val="255"/>
          <w:jc w:val="center"/>
        </w:trPr>
        <w:tc>
          <w:tcPr>
            <w:tcW w:w="1843" w:type="dxa"/>
            <w:vAlign w:val="center"/>
          </w:tcPr>
          <w:p w14:paraId="793C0E3D" w14:textId="77777777" w:rsidR="0034487C" w:rsidRPr="009E4AEE" w:rsidRDefault="0034487C" w:rsidP="007159D8">
            <w:pPr>
              <w:pStyle w:val="TAH"/>
              <w:rPr>
                <w:lang w:val="fr-FR"/>
              </w:rPr>
            </w:pPr>
          </w:p>
        </w:tc>
        <w:tc>
          <w:tcPr>
            <w:tcW w:w="1712" w:type="dxa"/>
          </w:tcPr>
          <w:p w14:paraId="0FFB3100" w14:textId="77777777" w:rsidR="0034487C" w:rsidRPr="009E4AEE" w:rsidRDefault="0034487C" w:rsidP="007159D8">
            <w:pPr>
              <w:pStyle w:val="TAH"/>
            </w:pPr>
            <w:r w:rsidRPr="009E4AEE">
              <w:t>One antenna</w:t>
            </w:r>
          </w:p>
        </w:tc>
        <w:tc>
          <w:tcPr>
            <w:tcW w:w="2080" w:type="dxa"/>
          </w:tcPr>
          <w:p w14:paraId="329383C6" w14:textId="77777777" w:rsidR="0034487C" w:rsidRPr="009E4AEE" w:rsidRDefault="0034487C" w:rsidP="007159D8">
            <w:pPr>
              <w:pStyle w:val="TAH"/>
            </w:pPr>
            <w:r w:rsidRPr="009E4AEE">
              <w:t>Two antennas</w:t>
            </w:r>
          </w:p>
        </w:tc>
      </w:tr>
      <w:tr w:rsidR="0034487C" w:rsidRPr="009E4AEE" w14:paraId="40C2FDD5" w14:textId="77777777" w:rsidTr="007159D8">
        <w:trPr>
          <w:jc w:val="center"/>
        </w:trPr>
        <w:tc>
          <w:tcPr>
            <w:tcW w:w="1843" w:type="dxa"/>
            <w:vAlign w:val="center"/>
          </w:tcPr>
          <w:p w14:paraId="229EB1DB" w14:textId="77777777" w:rsidR="0034487C" w:rsidRPr="009E4AEE" w:rsidRDefault="0034487C" w:rsidP="007159D8">
            <w:pPr>
              <w:pStyle w:val="TAC"/>
            </w:pPr>
            <w:r w:rsidRPr="009E4AEE">
              <w:t>UE Correlation</w:t>
            </w:r>
          </w:p>
        </w:tc>
        <w:tc>
          <w:tcPr>
            <w:tcW w:w="1712" w:type="dxa"/>
            <w:vAlign w:val="center"/>
          </w:tcPr>
          <w:p w14:paraId="3D19D6E8" w14:textId="77777777" w:rsidR="0034487C" w:rsidRPr="009E4AEE" w:rsidRDefault="0034487C" w:rsidP="007159D8">
            <w:pPr>
              <w:pStyle w:val="TAC"/>
            </w:pPr>
            <w:r w:rsidRPr="00E63902">
              <w:rPr>
                <w:noProof/>
                <w:position w:val="-10"/>
              </w:rPr>
              <w:object w:dxaOrig="700" w:dyaOrig="300" w14:anchorId="2A8810B5">
                <v:shape id="_x0000_i1041" type="#_x0000_t75" alt="" style="width:35.5pt;height:19.5pt;mso-width-percent:0;mso-height-percent:0;mso-width-percent:0;mso-height-percent:0" o:ole="">
                  <v:imagedata r:id="rId55" o:title=""/>
                </v:shape>
                <o:OLEObject Type="Embed" ProgID="Equation.3" ShapeID="_x0000_i1041" DrawAspect="Content" ObjectID="_1804704077" r:id="rId56"/>
              </w:object>
            </w:r>
          </w:p>
        </w:tc>
        <w:tc>
          <w:tcPr>
            <w:tcW w:w="2080" w:type="dxa"/>
            <w:vAlign w:val="center"/>
          </w:tcPr>
          <w:p w14:paraId="23564C8A" w14:textId="77777777" w:rsidR="0034487C" w:rsidRPr="009E4AEE" w:rsidRDefault="0034487C" w:rsidP="007159D8">
            <w:pPr>
              <w:pStyle w:val="TAC"/>
            </w:pPr>
            <w:r w:rsidRPr="00E63902">
              <w:rPr>
                <w:noProof/>
                <w:position w:val="-32"/>
              </w:rPr>
              <w:object w:dxaOrig="1640" w:dyaOrig="760" w14:anchorId="40F5C7A5">
                <v:shape id="_x0000_i1042" type="#_x0000_t75" alt="" style="width:82pt;height:40pt;mso-width-percent:0;mso-height-percent:0;mso-width-percent:0;mso-height-percent:0" o:ole="">
                  <v:imagedata r:id="rId57" o:title=""/>
                </v:shape>
                <o:OLEObject Type="Embed" ProgID="Equation.3" ShapeID="_x0000_i1042" DrawAspect="Content" ObjectID="_1804704078" r:id="rId58"/>
              </w:object>
            </w:r>
          </w:p>
        </w:tc>
      </w:tr>
    </w:tbl>
    <w:p w14:paraId="1390BAF5" w14:textId="77777777" w:rsidR="0034487C" w:rsidRPr="009E4AEE" w:rsidRDefault="0034487C" w:rsidP="0034487C"/>
    <w:p w14:paraId="32611608" w14:textId="77777777" w:rsidR="0034487C" w:rsidRPr="009E4AEE" w:rsidRDefault="0034487C" w:rsidP="0034487C">
      <w:r w:rsidRPr="009E4AEE">
        <w:t>Table B.2.3.1</w:t>
      </w:r>
      <w:r w:rsidRPr="009E4AEE">
        <w:rPr>
          <w:rFonts w:hint="eastAsia"/>
        </w:rPr>
        <w:t>.1</w:t>
      </w:r>
      <w:r w:rsidRPr="009E4AEE">
        <w:t>-3 defines the channel spatial correlation matrix</w:t>
      </w:r>
      <w:r w:rsidRPr="00E63902">
        <w:rPr>
          <w:noProof/>
          <w:position w:val="-14"/>
        </w:rPr>
        <w:object w:dxaOrig="460" w:dyaOrig="380" w14:anchorId="2FF8E141">
          <v:shape id="_x0000_i1043" type="#_x0000_t75" alt="" style="width:23pt;height:23pt;mso-width-percent:0;mso-height-percent:0;mso-width-percent:0;mso-height-percent:0" o:ole="">
            <v:imagedata r:id="rId59" o:title=""/>
          </v:shape>
          <o:OLEObject Type="Embed" ProgID="Equation.DSMT4" ShapeID="_x0000_i1043" DrawAspect="Content" ObjectID="_1804704079" r:id="rId60"/>
        </w:object>
      </w:r>
      <w:r w:rsidRPr="009E4AEE">
        <w:t xml:space="preserve">. The parameters, </w:t>
      </w:r>
      <w:r w:rsidRPr="009E4AEE">
        <w:rPr>
          <w:i/>
        </w:rPr>
        <w:t>α</w:t>
      </w:r>
      <w:r w:rsidRPr="009E4AEE">
        <w:t xml:space="preserve"> and </w:t>
      </w:r>
      <w:r w:rsidRPr="009E4AEE">
        <w:rPr>
          <w:i/>
        </w:rPr>
        <w:t>β</w:t>
      </w:r>
      <w:r w:rsidRPr="009E4AEE">
        <w:t xml:space="preserve"> in Table B.2.3.1-3 defines the spatial correlation between the antennas at the gNB and UE.</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44" type="#_x0000_t75" alt="" style="width:23pt;height:23pt;mso-width-percent:0;mso-height-percent:0;mso-width-percent:0;mso-height-percent:0" o:ole="">
            <v:imagedata r:id="rId61" o:title=""/>
          </v:shape>
          <o:OLEObject Type="Embed" ProgID="Equation.DSMT4" ShapeID="_x0000_i1044" DrawAspect="Content" ObjectID="_1804704080" r:id="rId62"/>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45" type="#_x0000_t75" alt="" style="width:94pt;height:31pt;mso-width-percent:0;mso-height-percent:0;mso-width-percent:0;mso-height-percent:0" o:ole="">
                  <v:imagedata r:id="rId63" o:title=""/>
                </v:shape>
                <o:OLEObject Type="Embed" ProgID="Equation.3" ShapeID="_x0000_i1045" DrawAspect="Content" ObjectID="_1804704081" r:id="rId64"/>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46" type="#_x0000_t75" alt="" style="width:96.5pt;height:31pt;mso-width-percent:0;mso-height-percent:0;mso-width-percent:0;mso-height-percent:0" o:ole="">
                  <v:imagedata r:id="rId65" o:title=""/>
                </v:shape>
                <o:OLEObject Type="Embed" ProgID="Equation.DSMT4" ShapeID="_x0000_i1046" DrawAspect="Content" ObjectID="_1804704082" r:id="rId66"/>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47" type="#_x0000_t75" alt="" style="width:291pt;height:60pt;mso-width-percent:0;mso-height-percent:0;mso-width-percent:0;mso-height-percent:0" o:ole="">
                  <v:imagedata r:id="rId67" o:title=""/>
                </v:shape>
                <o:OLEObject Type="Embed" ProgID="Equation.DSMT4" ShapeID="_x0000_i1047" DrawAspect="Content" ObjectID="_1804704083" r:id="rId68"/>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5528" w:name="_Toc21338439"/>
      <w:bookmarkStart w:id="5529" w:name="_Toc29808547"/>
      <w:bookmarkStart w:id="5530" w:name="_Toc37068466"/>
      <w:bookmarkStart w:id="5531" w:name="_Toc37084011"/>
      <w:bookmarkStart w:id="5532" w:name="_Toc37084353"/>
      <w:bookmarkStart w:id="5533" w:name="_Toc40209715"/>
      <w:bookmarkStart w:id="5534" w:name="_Toc40210057"/>
      <w:bookmarkStart w:id="5535" w:name="_Toc45893016"/>
      <w:bookmarkStart w:id="5536" w:name="_Toc53176881"/>
      <w:bookmarkStart w:id="5537" w:name="_Toc61121209"/>
      <w:bookmarkStart w:id="5538" w:name="_Toc67918405"/>
      <w:bookmarkStart w:id="5539" w:name="_Toc76298480"/>
      <w:bookmarkStart w:id="5540" w:name="_Toc76572492"/>
      <w:bookmarkStart w:id="5541" w:name="_Toc76652359"/>
      <w:bookmarkStart w:id="5542" w:name="_Toc76653203"/>
      <w:bookmarkStart w:id="5543" w:name="_Toc83742476"/>
      <w:bookmarkStart w:id="5544" w:name="_Toc91440966"/>
      <w:bookmarkStart w:id="5545" w:name="_Toc98849756"/>
      <w:bookmarkStart w:id="5546" w:name="_Toc106543610"/>
      <w:bookmarkStart w:id="5547" w:name="_Toc106737708"/>
      <w:bookmarkStart w:id="5548" w:name="_Toc107233475"/>
      <w:bookmarkStart w:id="5549" w:name="_Toc107235093"/>
      <w:bookmarkStart w:id="5550" w:name="_Toc107420063"/>
      <w:bookmarkStart w:id="5551" w:name="_Toc107477361"/>
      <w:bookmarkStart w:id="5552" w:name="_Toc114566222"/>
      <w:bookmarkStart w:id="5553" w:name="_Toc115268312"/>
      <w:bookmarkStart w:id="5554" w:name="_Toc123058008"/>
      <w:bookmarkStart w:id="5555" w:name="_Toc124256701"/>
      <w:bookmarkStart w:id="5556" w:name="_Toc131735014"/>
      <w:bookmarkStart w:id="5557" w:name="_Toc137372791"/>
      <w:bookmarkStart w:id="5558" w:name="_Toc138885177"/>
      <w:bookmarkStart w:id="5559" w:name="_Toc145690680"/>
      <w:bookmarkStart w:id="5560" w:name="_Toc155382240"/>
      <w:bookmarkStart w:id="5561" w:name="_Toc161754045"/>
      <w:bookmarkStart w:id="5562" w:name="_Toc161754666"/>
      <w:bookmarkStart w:id="5563" w:name="_Toc163202239"/>
      <w:bookmarkStart w:id="5564" w:name="_Toc169888530"/>
      <w:bookmarkStart w:id="5565" w:name="_Toc171551719"/>
      <w:bookmarkStart w:id="5566" w:name="_Toc176775452"/>
      <w:bookmarkStart w:id="5567" w:name="_Toc187244047"/>
      <w:bookmarkStart w:id="5568" w:name="_Toc193201596"/>
      <w:r w:rsidRPr="009E4AEE">
        <w:rPr>
          <w:rFonts w:hint="eastAsia"/>
        </w:rPr>
        <w:t>B.2.3.1.2</w:t>
      </w:r>
      <w:r w:rsidRPr="009E4AEE">
        <w:rPr>
          <w:rFonts w:hint="eastAsia"/>
        </w:rPr>
        <w:tab/>
        <w:t>MIMO Correlation Matrices at High, Medium and Low Level</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48" type="#_x0000_t75" alt="" style="width:41pt;height:19.5pt;mso-width-percent:0;mso-height-percent:0;mso-width-percent:0;mso-height-percent:0" o:ole="">
                  <v:imagedata r:id="rId69" o:title=""/>
                </v:shape>
                <o:OLEObject Type="Embed" ProgID="Equation.3" ShapeID="_x0000_i1048" DrawAspect="Content" ObjectID="_1804704084" r:id="rId70"/>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49" type="#_x0000_t75" alt="" style="width:41pt;height:19.5pt;mso-width-percent:0;mso-height-percent:0;mso-width-percent:0;mso-height-percent:0" o:ole="">
                  <v:imagedata r:id="rId69" o:title=""/>
                </v:shape>
                <o:OLEObject Type="Embed" ProgID="Equation.3" ShapeID="_x0000_i1049" DrawAspect="Content" ObjectID="_1804704085" r:id="rId71"/>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0" type="#_x0000_t75" alt="" style="width:40.5pt;height:19.5pt;mso-width-percent:0;mso-height-percent:0;mso-width-percent:0;mso-height-percent:0" o:ole="">
                  <v:imagedata r:id="rId72" o:title=""/>
                </v:shape>
                <o:OLEObject Type="Embed" ProgID="Equation.3" ShapeID="_x0000_i1050" DrawAspect="Content" ObjectID="_1804704086" r:id="rId73"/>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5569" w:name="_Toc21338449"/>
      <w:bookmarkStart w:id="5570" w:name="_Toc29808557"/>
      <w:bookmarkStart w:id="5571" w:name="_Toc37068476"/>
      <w:bookmarkStart w:id="5572" w:name="_Toc37084021"/>
      <w:bookmarkStart w:id="5573" w:name="_Toc37084363"/>
      <w:bookmarkStart w:id="5574" w:name="_Toc40209725"/>
      <w:bookmarkStart w:id="5575" w:name="_Toc40210067"/>
      <w:bookmarkStart w:id="5576" w:name="_Toc45893026"/>
      <w:bookmarkStart w:id="5577" w:name="_Toc53176891"/>
      <w:bookmarkStart w:id="5578" w:name="_Toc61121221"/>
      <w:bookmarkStart w:id="5579" w:name="_Toc67918418"/>
      <w:bookmarkStart w:id="5580" w:name="_Toc76298493"/>
      <w:bookmarkStart w:id="5581" w:name="_Toc76572505"/>
      <w:bookmarkStart w:id="5582" w:name="_Toc76652372"/>
      <w:bookmarkStart w:id="5583" w:name="_Toc76653218"/>
      <w:bookmarkStart w:id="5584" w:name="_Toc83742491"/>
      <w:bookmarkStart w:id="5585" w:name="_Toc91440981"/>
      <w:bookmarkStart w:id="5586" w:name="_Toc98849771"/>
      <w:bookmarkStart w:id="5587" w:name="_Toc106543631"/>
      <w:bookmarkStart w:id="5588" w:name="_Toc106737729"/>
      <w:bookmarkStart w:id="5589" w:name="_Toc107233496"/>
      <w:bookmarkStart w:id="5590" w:name="_Toc107235114"/>
      <w:bookmarkStart w:id="5591" w:name="_Toc107420084"/>
      <w:bookmarkStart w:id="5592" w:name="_Toc107477382"/>
      <w:bookmarkStart w:id="5593" w:name="_Toc114566245"/>
      <w:bookmarkStart w:id="5594" w:name="_Toc115268335"/>
      <w:bookmarkStart w:id="5595" w:name="_Toc123058009"/>
      <w:bookmarkStart w:id="5596" w:name="_Toc124256702"/>
      <w:bookmarkStart w:id="5597" w:name="_Toc131735015"/>
      <w:bookmarkStart w:id="5598" w:name="_Toc137372792"/>
      <w:bookmarkStart w:id="5599" w:name="_Toc138885178"/>
      <w:bookmarkStart w:id="5600" w:name="_Toc145690681"/>
      <w:bookmarkStart w:id="5601" w:name="_Toc155382241"/>
      <w:bookmarkStart w:id="5602" w:name="_Toc161754046"/>
      <w:bookmarkStart w:id="5603" w:name="_Toc161754667"/>
      <w:bookmarkStart w:id="5604" w:name="_Toc163202240"/>
      <w:bookmarkStart w:id="5605" w:name="_Toc169888531"/>
      <w:bookmarkStart w:id="5606" w:name="_Toc171551720"/>
      <w:bookmarkStart w:id="5607" w:name="_Toc176775453"/>
      <w:bookmarkStart w:id="5608" w:name="_Toc187244048"/>
      <w:bookmarkStart w:id="5609" w:name="_Toc193201597"/>
      <w:r w:rsidRPr="009E4AEE">
        <w:lastRenderedPageBreak/>
        <w:t>Annex C (normative):</w:t>
      </w:r>
      <w:r w:rsidRPr="009E4AEE">
        <w:br/>
        <w:t>Downlink physical channels</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7C779E40" w14:textId="77777777" w:rsidR="0034487C" w:rsidRPr="009E4AEE" w:rsidRDefault="0034487C" w:rsidP="0034487C">
      <w:pPr>
        <w:pStyle w:val="Heading1"/>
      </w:pPr>
      <w:bookmarkStart w:id="5610" w:name="_Toc21338450"/>
      <w:bookmarkStart w:id="5611" w:name="_Toc29808558"/>
      <w:bookmarkStart w:id="5612" w:name="_Toc37068477"/>
      <w:bookmarkStart w:id="5613" w:name="_Toc37084022"/>
      <w:bookmarkStart w:id="5614" w:name="_Toc37084364"/>
      <w:bookmarkStart w:id="5615" w:name="_Toc40209726"/>
      <w:bookmarkStart w:id="5616" w:name="_Toc40210068"/>
      <w:bookmarkStart w:id="5617" w:name="_Toc45893027"/>
      <w:bookmarkStart w:id="5618" w:name="_Toc53176892"/>
      <w:bookmarkStart w:id="5619" w:name="_Toc61121222"/>
      <w:bookmarkStart w:id="5620" w:name="_Toc67918419"/>
      <w:bookmarkStart w:id="5621" w:name="_Toc76298494"/>
      <w:bookmarkStart w:id="5622" w:name="_Toc76572506"/>
      <w:bookmarkStart w:id="5623" w:name="_Toc76652373"/>
      <w:bookmarkStart w:id="5624" w:name="_Toc76653219"/>
      <w:bookmarkStart w:id="5625" w:name="_Toc83742492"/>
      <w:bookmarkStart w:id="5626" w:name="_Toc91440982"/>
      <w:bookmarkStart w:id="5627" w:name="_Toc98849772"/>
      <w:bookmarkStart w:id="5628" w:name="_Toc106543632"/>
      <w:bookmarkStart w:id="5629" w:name="_Toc106737730"/>
      <w:bookmarkStart w:id="5630" w:name="_Toc107233497"/>
      <w:bookmarkStart w:id="5631" w:name="_Toc107235115"/>
      <w:bookmarkStart w:id="5632" w:name="_Toc107420085"/>
      <w:bookmarkStart w:id="5633" w:name="_Toc107477383"/>
      <w:bookmarkStart w:id="5634" w:name="_Toc114566246"/>
      <w:bookmarkStart w:id="5635" w:name="_Toc115268336"/>
      <w:bookmarkStart w:id="5636" w:name="_Toc123058010"/>
      <w:bookmarkStart w:id="5637" w:name="_Toc124256703"/>
      <w:bookmarkStart w:id="5638" w:name="_Toc131735016"/>
      <w:bookmarkStart w:id="5639" w:name="_Toc137372793"/>
      <w:bookmarkStart w:id="5640" w:name="_Toc138885179"/>
      <w:bookmarkStart w:id="5641" w:name="_Toc145690682"/>
      <w:bookmarkStart w:id="5642" w:name="_Toc155382242"/>
      <w:bookmarkStart w:id="5643" w:name="_Toc161754047"/>
      <w:bookmarkStart w:id="5644" w:name="_Toc161754668"/>
      <w:bookmarkStart w:id="5645" w:name="_Toc163202241"/>
      <w:bookmarkStart w:id="5646" w:name="_Toc169888532"/>
      <w:bookmarkStart w:id="5647" w:name="_Toc171551721"/>
      <w:bookmarkStart w:id="5648" w:name="_Toc176775454"/>
      <w:bookmarkStart w:id="5649" w:name="_Toc187244049"/>
      <w:bookmarkStart w:id="5650" w:name="_Toc193201598"/>
      <w:r w:rsidRPr="009E4AEE">
        <w:t>C.1</w:t>
      </w:r>
      <w:r w:rsidRPr="009E4AEE">
        <w:rPr>
          <w:rFonts w:hint="eastAsia"/>
        </w:rPr>
        <w:tab/>
      </w:r>
      <w:r w:rsidRPr="009E4AEE">
        <w:t>General</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5651" w:name="_Toc21338451"/>
      <w:bookmarkStart w:id="5652" w:name="_Toc29808559"/>
      <w:bookmarkStart w:id="5653" w:name="_Toc37068478"/>
      <w:bookmarkStart w:id="5654" w:name="_Toc37084023"/>
      <w:bookmarkStart w:id="5655" w:name="_Toc37084365"/>
      <w:bookmarkStart w:id="5656" w:name="_Toc40209727"/>
      <w:bookmarkStart w:id="5657" w:name="_Toc40210069"/>
      <w:bookmarkStart w:id="5658" w:name="_Toc45893028"/>
      <w:bookmarkStart w:id="5659" w:name="_Toc53176893"/>
      <w:bookmarkStart w:id="5660" w:name="_Toc61121223"/>
      <w:bookmarkStart w:id="5661" w:name="_Toc67918420"/>
      <w:bookmarkStart w:id="5662" w:name="_Toc76298495"/>
      <w:bookmarkStart w:id="5663" w:name="_Toc76572507"/>
      <w:bookmarkStart w:id="5664" w:name="_Toc76652374"/>
      <w:bookmarkStart w:id="5665" w:name="_Toc76653220"/>
      <w:bookmarkStart w:id="5666" w:name="_Toc83742493"/>
      <w:bookmarkStart w:id="5667" w:name="_Toc91440983"/>
      <w:bookmarkStart w:id="5668" w:name="_Toc98849773"/>
      <w:bookmarkStart w:id="5669" w:name="_Toc106543633"/>
      <w:bookmarkStart w:id="5670" w:name="_Toc106737731"/>
      <w:bookmarkStart w:id="5671" w:name="_Toc107233498"/>
      <w:bookmarkStart w:id="5672" w:name="_Toc107235116"/>
      <w:bookmarkStart w:id="5673" w:name="_Toc107420086"/>
      <w:bookmarkStart w:id="5674" w:name="_Toc107477384"/>
      <w:bookmarkStart w:id="5675" w:name="_Toc114566247"/>
      <w:bookmarkStart w:id="5676" w:name="_Toc115268337"/>
      <w:bookmarkStart w:id="5677" w:name="_Toc123058011"/>
      <w:bookmarkStart w:id="5678" w:name="_Toc124256704"/>
      <w:bookmarkStart w:id="5679" w:name="_Toc131735017"/>
      <w:bookmarkStart w:id="5680" w:name="_Toc137372794"/>
      <w:bookmarkStart w:id="5681" w:name="_Toc138885180"/>
      <w:bookmarkStart w:id="5682" w:name="_Toc145690683"/>
      <w:bookmarkStart w:id="5683" w:name="_Toc155382243"/>
      <w:bookmarkStart w:id="5684" w:name="_Toc161754048"/>
      <w:bookmarkStart w:id="5685" w:name="_Toc161754669"/>
      <w:bookmarkStart w:id="5686" w:name="_Toc163202242"/>
      <w:bookmarkStart w:id="5687" w:name="_Toc169888533"/>
      <w:bookmarkStart w:id="5688" w:name="_Toc171551722"/>
      <w:bookmarkStart w:id="5689" w:name="_Toc176775455"/>
      <w:bookmarkStart w:id="5690" w:name="_Toc187244050"/>
      <w:bookmarkStart w:id="5691" w:name="_Toc193201599"/>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5692" w:name="_Toc21338452"/>
      <w:bookmarkStart w:id="5693" w:name="_Toc29808560"/>
      <w:bookmarkStart w:id="5694" w:name="_Toc37068479"/>
      <w:bookmarkStart w:id="5695" w:name="_Toc37084024"/>
      <w:bookmarkStart w:id="5696" w:name="_Toc37084366"/>
      <w:bookmarkStart w:id="5697" w:name="_Toc40209728"/>
      <w:bookmarkStart w:id="5698" w:name="_Toc40210070"/>
      <w:bookmarkStart w:id="5699" w:name="_Toc45893029"/>
      <w:bookmarkStart w:id="5700" w:name="_Toc53176894"/>
      <w:bookmarkStart w:id="5701" w:name="_Toc61121224"/>
      <w:bookmarkStart w:id="5702" w:name="_Toc67918421"/>
      <w:bookmarkStart w:id="5703" w:name="_Toc76298496"/>
      <w:bookmarkStart w:id="5704" w:name="_Toc76572508"/>
      <w:bookmarkStart w:id="5705" w:name="_Toc76652375"/>
      <w:bookmarkStart w:id="5706" w:name="_Toc76653221"/>
      <w:bookmarkStart w:id="5707" w:name="_Toc83742494"/>
      <w:bookmarkStart w:id="5708" w:name="_Toc91440984"/>
      <w:bookmarkStart w:id="5709" w:name="_Toc98849774"/>
      <w:bookmarkStart w:id="5710" w:name="_Toc106543634"/>
      <w:bookmarkStart w:id="5711" w:name="_Toc106737732"/>
      <w:bookmarkStart w:id="5712" w:name="_Toc107233499"/>
      <w:bookmarkStart w:id="5713" w:name="_Toc107235117"/>
      <w:bookmarkStart w:id="5714" w:name="_Toc107420087"/>
      <w:bookmarkStart w:id="5715" w:name="_Toc107477385"/>
      <w:bookmarkStart w:id="5716" w:name="_Toc114566248"/>
      <w:bookmarkStart w:id="5717" w:name="_Toc115268338"/>
      <w:bookmarkStart w:id="5718" w:name="_Toc123058012"/>
      <w:bookmarkStart w:id="5719" w:name="_Toc124256705"/>
      <w:bookmarkStart w:id="5720" w:name="_Toc131735018"/>
      <w:bookmarkStart w:id="5721" w:name="_Toc137372795"/>
      <w:bookmarkStart w:id="5722" w:name="_Toc138885181"/>
      <w:bookmarkStart w:id="5723" w:name="_Toc145690684"/>
      <w:bookmarkStart w:id="5724" w:name="_Toc155382244"/>
      <w:bookmarkStart w:id="5725" w:name="_Toc161754049"/>
      <w:bookmarkStart w:id="5726" w:name="_Toc161754670"/>
      <w:bookmarkStart w:id="5727" w:name="_Toc163202243"/>
      <w:bookmarkStart w:id="5728" w:name="_Toc169888534"/>
      <w:bookmarkStart w:id="5729" w:name="_Toc171551723"/>
      <w:bookmarkStart w:id="5730" w:name="_Toc176775456"/>
      <w:bookmarkStart w:id="5731" w:name="_Toc187244051"/>
      <w:bookmarkStart w:id="5732" w:name="_Toc193201600"/>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5733" w:name="_Toc21338453"/>
      <w:bookmarkStart w:id="5734" w:name="_Toc29808561"/>
      <w:bookmarkStart w:id="5735" w:name="_Toc37068480"/>
      <w:bookmarkStart w:id="5736" w:name="_Toc37084025"/>
      <w:bookmarkStart w:id="5737" w:name="_Toc37084367"/>
      <w:bookmarkStart w:id="5738" w:name="_Toc40209729"/>
      <w:bookmarkStart w:id="5739" w:name="_Toc40210071"/>
      <w:bookmarkStart w:id="5740" w:name="_Toc45893030"/>
      <w:bookmarkStart w:id="5741" w:name="_Toc53176895"/>
      <w:bookmarkStart w:id="5742" w:name="_Toc61121225"/>
      <w:bookmarkStart w:id="5743" w:name="_Toc67918422"/>
      <w:bookmarkStart w:id="5744" w:name="_Toc76298497"/>
      <w:bookmarkStart w:id="5745" w:name="_Toc76572509"/>
      <w:bookmarkStart w:id="5746" w:name="_Toc76652376"/>
      <w:bookmarkStart w:id="5747" w:name="_Toc76653222"/>
      <w:bookmarkStart w:id="5748" w:name="_Toc83742495"/>
      <w:bookmarkStart w:id="5749" w:name="_Toc91440985"/>
      <w:bookmarkStart w:id="5750" w:name="_Toc98849775"/>
      <w:bookmarkStart w:id="5751" w:name="_Toc106543635"/>
      <w:bookmarkStart w:id="5752" w:name="_Toc106737733"/>
      <w:bookmarkStart w:id="5753" w:name="_Toc107233500"/>
      <w:bookmarkStart w:id="5754" w:name="_Toc107235118"/>
      <w:bookmarkStart w:id="5755" w:name="_Toc107420088"/>
      <w:bookmarkStart w:id="5756" w:name="_Toc107477386"/>
      <w:bookmarkStart w:id="5757" w:name="_Toc114566249"/>
      <w:bookmarkStart w:id="5758" w:name="_Toc115268339"/>
      <w:bookmarkStart w:id="5759" w:name="_Toc123058013"/>
      <w:bookmarkStart w:id="5760" w:name="_Toc124256706"/>
      <w:bookmarkStart w:id="5761" w:name="_Toc131735019"/>
      <w:bookmarkStart w:id="5762" w:name="_Toc137372796"/>
      <w:bookmarkStart w:id="5763" w:name="_Toc138885182"/>
      <w:bookmarkStart w:id="5764" w:name="_Toc145690685"/>
      <w:bookmarkStart w:id="5765" w:name="_Toc155382245"/>
      <w:bookmarkStart w:id="5766" w:name="_Toc161754050"/>
      <w:bookmarkStart w:id="5767" w:name="_Toc161754671"/>
      <w:bookmarkStart w:id="5768" w:name="_Toc163202244"/>
      <w:bookmarkStart w:id="5769" w:name="_Toc169888535"/>
      <w:bookmarkStart w:id="5770" w:name="_Toc171551724"/>
      <w:bookmarkStart w:id="5771" w:name="_Toc176775457"/>
      <w:bookmarkStart w:id="5772" w:name="_Toc187244052"/>
      <w:bookmarkStart w:id="5773" w:name="_Toc193201601"/>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lastRenderedPageBreak/>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1" type="#_x0000_t75" alt="" style="width:50pt;height:16pt;mso-width-percent:0;mso-height-percent:0;mso-width-percent:0;mso-height-percent:0" o:ole="">
                  <v:imagedata r:id="rId74" o:title=""/>
                </v:shape>
                <o:OLEObject Type="Embed" ProgID="Equation.3" ShapeID="_x0000_i1051" DrawAspect="Content" ObjectID="_1804704087" r:id="rId75"/>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5774" w:name="_Toc21338454"/>
      <w:bookmarkStart w:id="5775" w:name="_Toc29808562"/>
      <w:bookmarkStart w:id="5776" w:name="_Toc37068481"/>
      <w:bookmarkStart w:id="5777" w:name="_Toc37084026"/>
      <w:bookmarkStart w:id="5778" w:name="_Toc37084368"/>
      <w:bookmarkStart w:id="5779" w:name="_Toc40209730"/>
      <w:bookmarkStart w:id="5780" w:name="_Toc40210072"/>
      <w:bookmarkStart w:id="5781" w:name="_Toc45893031"/>
      <w:bookmarkStart w:id="5782" w:name="_Toc53176896"/>
      <w:bookmarkStart w:id="5783" w:name="_Toc61121226"/>
      <w:bookmarkStart w:id="5784" w:name="_Toc67918423"/>
      <w:bookmarkStart w:id="5785" w:name="_Toc76298498"/>
      <w:bookmarkStart w:id="5786" w:name="_Toc76572510"/>
      <w:bookmarkStart w:id="5787" w:name="_Toc76652377"/>
      <w:bookmarkStart w:id="5788" w:name="_Toc76653223"/>
      <w:bookmarkStart w:id="5789" w:name="_Toc83742496"/>
      <w:bookmarkStart w:id="5790" w:name="_Toc91440986"/>
      <w:bookmarkStart w:id="5791" w:name="_Toc98849776"/>
      <w:bookmarkStart w:id="5792" w:name="_Toc106543636"/>
      <w:bookmarkStart w:id="5793" w:name="_Toc106737734"/>
      <w:bookmarkStart w:id="5794" w:name="_Toc107233501"/>
      <w:bookmarkStart w:id="5795" w:name="_Toc107235119"/>
      <w:bookmarkStart w:id="5796" w:name="_Toc107420089"/>
      <w:bookmarkStart w:id="5797" w:name="_Toc107477387"/>
      <w:bookmarkStart w:id="5798" w:name="_Toc114566250"/>
      <w:bookmarkStart w:id="5799" w:name="_Toc123936564"/>
      <w:bookmarkStart w:id="5800" w:name="_Toc124377581"/>
      <w:bookmarkStart w:id="5801" w:name="_Toc169888536"/>
      <w:bookmarkStart w:id="5802" w:name="_Toc171551725"/>
      <w:bookmarkStart w:id="5803" w:name="_Toc176775458"/>
      <w:bookmarkStart w:id="5804" w:name="_Toc187244053"/>
      <w:bookmarkStart w:id="5805" w:name="_Toc193201602"/>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5806" w:name="_Toc169888537"/>
      <w:bookmarkStart w:id="5807" w:name="_Toc171551726"/>
      <w:bookmarkStart w:id="5808" w:name="_Toc176775459"/>
      <w:bookmarkStart w:id="5809" w:name="_Toc187244054"/>
      <w:bookmarkStart w:id="5810" w:name="_Toc193201603"/>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5806"/>
      <w:bookmarkEnd w:id="5807"/>
      <w:bookmarkEnd w:id="5808"/>
      <w:bookmarkEnd w:id="5809"/>
      <w:bookmarkEnd w:id="5810"/>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5811" w:name="_Toc169888538"/>
      <w:bookmarkStart w:id="5812" w:name="_Toc171551727"/>
      <w:bookmarkStart w:id="5813" w:name="_Toc176775460"/>
      <w:bookmarkStart w:id="5814" w:name="_Toc187244055"/>
      <w:bookmarkStart w:id="5815" w:name="_Toc193201604"/>
      <w:r w:rsidRPr="000051AE">
        <w:t>C.</w:t>
      </w:r>
      <w:r w:rsidRPr="000051AE">
        <w:rPr>
          <w:rFonts w:hint="eastAsia"/>
        </w:rPr>
        <w:t>5</w:t>
      </w:r>
      <w:r w:rsidRPr="000051AE">
        <w:t>.1</w:t>
      </w:r>
      <w:r w:rsidRPr="000051AE">
        <w:rPr>
          <w:rFonts w:hint="eastAsia"/>
        </w:rPr>
        <w:tab/>
      </w:r>
      <w:r w:rsidRPr="000051AE">
        <w:t>Measurement of Receiver Characteristics</w:t>
      </w:r>
      <w:bookmarkEnd w:id="5811"/>
      <w:bookmarkEnd w:id="5812"/>
      <w:bookmarkEnd w:id="5813"/>
      <w:bookmarkEnd w:id="5814"/>
      <w:bookmarkEnd w:id="5815"/>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lastRenderedPageBreak/>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77777777"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77777777"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77777777"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2" type="#_x0000_t75" alt="" style="width:49pt;height:16pt;mso-width-percent:0;mso-height-percent:0;mso-width-percent:0;mso-height-percent:0" o:ole="">
                  <v:imagedata r:id="rId74" o:title=""/>
                </v:shape>
                <o:OLEObject Type="Embed" ProgID="Equation.3" ShapeID="_x0000_i1052" DrawAspect="Content" ObjectID="_1804704088" r:id="rId76"/>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035C1E41" w:rsidR="0034487C" w:rsidRPr="009E4AEE" w:rsidRDefault="0034487C" w:rsidP="0034487C">
      <w:pPr>
        <w:pStyle w:val="Heading8"/>
        <w:rPr>
          <w:lang w:val="fr-FR"/>
        </w:rPr>
      </w:pPr>
      <w:bookmarkStart w:id="5816" w:name="_Toc21338455"/>
      <w:bookmarkStart w:id="5817" w:name="_Toc29808563"/>
      <w:bookmarkStart w:id="5818" w:name="_Toc37068482"/>
      <w:bookmarkStart w:id="5819" w:name="_Toc37084027"/>
      <w:bookmarkStart w:id="5820" w:name="_Toc37084369"/>
      <w:bookmarkStart w:id="5821" w:name="_Toc40209731"/>
      <w:bookmarkStart w:id="5822" w:name="_Toc40210073"/>
      <w:bookmarkStart w:id="5823" w:name="_Toc45893032"/>
      <w:bookmarkStart w:id="5824" w:name="_Toc53176897"/>
      <w:bookmarkStart w:id="5825" w:name="_Toc61121227"/>
      <w:bookmarkStart w:id="5826" w:name="_Toc67918424"/>
      <w:bookmarkStart w:id="5827" w:name="_Toc76298499"/>
      <w:bookmarkStart w:id="5828" w:name="_Toc76572511"/>
      <w:bookmarkStart w:id="5829" w:name="_Toc76652378"/>
      <w:bookmarkStart w:id="5830" w:name="_Toc76653224"/>
      <w:bookmarkStart w:id="5831" w:name="_Toc83742497"/>
      <w:bookmarkStart w:id="5832" w:name="_Toc91440987"/>
      <w:bookmarkStart w:id="5833" w:name="_Toc98849777"/>
      <w:bookmarkStart w:id="5834" w:name="_Toc106543637"/>
      <w:bookmarkStart w:id="5835" w:name="_Toc106737735"/>
      <w:bookmarkStart w:id="5836" w:name="_Toc107233502"/>
      <w:bookmarkStart w:id="5837" w:name="_Toc107235120"/>
      <w:bookmarkStart w:id="5838" w:name="_Toc107420090"/>
      <w:bookmarkStart w:id="5839" w:name="_Toc107477388"/>
      <w:bookmarkStart w:id="5840" w:name="_Toc114566251"/>
      <w:bookmarkStart w:id="5841" w:name="_Toc115268341"/>
      <w:bookmarkStart w:id="5842" w:name="_Toc123058014"/>
      <w:bookmarkStart w:id="5843" w:name="_Toc124256707"/>
      <w:bookmarkStart w:id="5844" w:name="_Toc131735020"/>
      <w:bookmarkStart w:id="5845" w:name="_Toc137372797"/>
      <w:bookmarkStart w:id="5846" w:name="_Toc138885183"/>
      <w:bookmarkStart w:id="5847" w:name="_Toc145690686"/>
      <w:bookmarkStart w:id="5848" w:name="_Toc155382246"/>
      <w:bookmarkStart w:id="5849" w:name="_Toc161754051"/>
      <w:bookmarkStart w:id="5850" w:name="_Toc161754672"/>
      <w:bookmarkStart w:id="5851" w:name="_Toc163202245"/>
      <w:bookmarkStart w:id="5852" w:name="_Toc169888539"/>
      <w:bookmarkStart w:id="5853" w:name="_Toc171551728"/>
      <w:bookmarkStart w:id="5854" w:name="_Toc176775461"/>
      <w:bookmarkStart w:id="5855" w:name="_Toc187244056"/>
      <w:bookmarkStart w:id="5856" w:name="_Toc193201605"/>
      <w:r w:rsidRPr="009E4AEE">
        <w:rPr>
          <w:lang w:val="fr-FR"/>
        </w:rPr>
        <w:t xml:space="preserve">Annex </w:t>
      </w:r>
      <w:r w:rsidRPr="009E4AEE">
        <w:rPr>
          <w:rFonts w:hint="eastAsia"/>
          <w:lang w:val="fr-FR"/>
        </w:rPr>
        <w:t>D</w:t>
      </w:r>
      <w:r w:rsidRPr="009E4AEE">
        <w:rPr>
          <w:lang w:val="fr-FR"/>
        </w:rPr>
        <w:t xml:space="preserve"> (informative):</w:t>
      </w:r>
      <w:r w:rsidR="00B44FC9" w:rsidRPr="009E4AEE">
        <w:rPr>
          <w:lang w:val="fr-FR"/>
        </w:rPr>
        <w:br/>
      </w:r>
      <w:r w:rsidRPr="009E4AEE">
        <w:rPr>
          <w:lang w:val="fr-FR"/>
        </w:rPr>
        <w:t>Void</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0503E997" w14:textId="77777777" w:rsidR="0034487C" w:rsidRPr="009E4AEE" w:rsidRDefault="0034487C" w:rsidP="0034487C">
      <w:pPr>
        <w:rPr>
          <w:lang w:val="fr-FR"/>
        </w:rPr>
      </w:pPr>
    </w:p>
    <w:p w14:paraId="0225034D" w14:textId="77777777" w:rsidR="0034487C" w:rsidRPr="009E4AEE" w:rsidRDefault="0034487C" w:rsidP="0034487C">
      <w:pPr>
        <w:pStyle w:val="Heading8"/>
        <w:rPr>
          <w:lang w:val="fr-FR"/>
        </w:rPr>
      </w:pPr>
      <w:bookmarkStart w:id="5857" w:name="_Toc21338456"/>
      <w:bookmarkStart w:id="5858" w:name="_Toc29808564"/>
      <w:bookmarkStart w:id="5859" w:name="_Toc37068483"/>
      <w:bookmarkStart w:id="5860" w:name="_Toc37084028"/>
      <w:bookmarkStart w:id="5861" w:name="_Toc37084370"/>
      <w:bookmarkStart w:id="5862" w:name="_Toc40209732"/>
      <w:bookmarkStart w:id="5863" w:name="_Toc40210074"/>
      <w:bookmarkStart w:id="5864" w:name="_Toc45893033"/>
      <w:bookmarkStart w:id="5865" w:name="_Toc53176898"/>
      <w:bookmarkStart w:id="5866" w:name="_Toc61121228"/>
      <w:bookmarkStart w:id="5867" w:name="_Toc67918425"/>
      <w:bookmarkStart w:id="5868" w:name="_Toc76298500"/>
      <w:bookmarkStart w:id="5869" w:name="_Toc76572512"/>
      <w:bookmarkStart w:id="5870" w:name="_Toc76652379"/>
      <w:bookmarkStart w:id="5871" w:name="_Toc76653225"/>
      <w:bookmarkStart w:id="5872" w:name="_Toc83742498"/>
      <w:bookmarkStart w:id="5873" w:name="_Toc91440988"/>
      <w:bookmarkStart w:id="5874" w:name="_Toc98849778"/>
      <w:bookmarkStart w:id="5875" w:name="_Toc106543638"/>
      <w:bookmarkStart w:id="5876" w:name="_Toc106737736"/>
      <w:bookmarkStart w:id="5877" w:name="_Toc107233503"/>
      <w:bookmarkStart w:id="5878" w:name="_Toc107235121"/>
      <w:bookmarkStart w:id="5879" w:name="_Toc107420091"/>
      <w:bookmarkStart w:id="5880" w:name="_Toc107477389"/>
      <w:bookmarkStart w:id="5881" w:name="_Toc114566252"/>
      <w:bookmarkStart w:id="5882" w:name="_Toc115268342"/>
      <w:bookmarkStart w:id="5883" w:name="_Toc123058015"/>
      <w:bookmarkStart w:id="5884" w:name="_Toc124256708"/>
      <w:bookmarkStart w:id="5885" w:name="_Toc131735021"/>
      <w:bookmarkStart w:id="5886" w:name="_Toc137372798"/>
      <w:bookmarkStart w:id="5887" w:name="_Toc138885184"/>
      <w:bookmarkStart w:id="5888" w:name="_Toc145690687"/>
      <w:bookmarkStart w:id="5889" w:name="_Toc155382247"/>
      <w:bookmarkStart w:id="5890" w:name="_Toc161754052"/>
      <w:bookmarkStart w:id="5891" w:name="_Toc161754673"/>
      <w:bookmarkStart w:id="5892" w:name="_Toc163202246"/>
      <w:bookmarkStart w:id="5893" w:name="_Toc169888540"/>
      <w:bookmarkStart w:id="5894" w:name="_Toc171551729"/>
      <w:bookmarkStart w:id="5895" w:name="_Toc176775462"/>
      <w:bookmarkStart w:id="5896" w:name="_Toc187244057"/>
      <w:bookmarkStart w:id="5897" w:name="_Toc193201606"/>
      <w:r w:rsidRPr="009E4AEE">
        <w:rPr>
          <w:lang w:val="fr-FR"/>
        </w:rPr>
        <w:t>Annex E (normative):</w:t>
      </w:r>
      <w:r w:rsidRPr="009E4AEE">
        <w:rPr>
          <w:lang w:val="fr-FR"/>
        </w:rPr>
        <w:br/>
        <w:t>Environmental conditions</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60FC5259" w14:textId="77777777" w:rsidR="0034487C" w:rsidRPr="009E4AEE" w:rsidRDefault="0034487C" w:rsidP="00DC4299">
      <w:pPr>
        <w:pStyle w:val="Heading1"/>
      </w:pPr>
      <w:bookmarkStart w:id="5898" w:name="_Toc21338457"/>
      <w:bookmarkStart w:id="5899" w:name="_Toc29808565"/>
      <w:bookmarkStart w:id="5900" w:name="_Toc37068484"/>
      <w:bookmarkStart w:id="5901" w:name="_Toc37084029"/>
      <w:bookmarkStart w:id="5902" w:name="_Toc37084371"/>
      <w:bookmarkStart w:id="5903" w:name="_Toc40209733"/>
      <w:bookmarkStart w:id="5904" w:name="_Toc40210075"/>
      <w:bookmarkStart w:id="5905" w:name="_Toc45893034"/>
      <w:bookmarkStart w:id="5906" w:name="_Toc53176899"/>
      <w:bookmarkStart w:id="5907" w:name="_Toc61121229"/>
      <w:bookmarkStart w:id="5908" w:name="_Toc67918426"/>
      <w:bookmarkStart w:id="5909" w:name="_Toc76298501"/>
      <w:bookmarkStart w:id="5910" w:name="_Toc76572513"/>
      <w:bookmarkStart w:id="5911" w:name="_Toc76652380"/>
      <w:bookmarkStart w:id="5912" w:name="_Toc76653226"/>
      <w:bookmarkStart w:id="5913" w:name="_Toc83742499"/>
      <w:bookmarkStart w:id="5914" w:name="_Toc91440989"/>
      <w:bookmarkStart w:id="5915" w:name="_Toc98849779"/>
      <w:bookmarkStart w:id="5916" w:name="_Toc106543639"/>
      <w:bookmarkStart w:id="5917" w:name="_Toc106737737"/>
      <w:bookmarkStart w:id="5918" w:name="_Toc107233504"/>
      <w:bookmarkStart w:id="5919" w:name="_Toc107235122"/>
      <w:bookmarkStart w:id="5920" w:name="_Toc107420092"/>
      <w:bookmarkStart w:id="5921" w:name="_Toc107477390"/>
      <w:bookmarkStart w:id="5922" w:name="_Toc114566253"/>
      <w:bookmarkStart w:id="5923" w:name="_Toc115268343"/>
      <w:bookmarkStart w:id="5924" w:name="_Toc123058016"/>
      <w:bookmarkStart w:id="5925" w:name="_Toc124256709"/>
      <w:bookmarkStart w:id="5926" w:name="_Toc131735022"/>
      <w:bookmarkStart w:id="5927" w:name="_Toc137372799"/>
      <w:bookmarkStart w:id="5928" w:name="_Toc138885185"/>
      <w:bookmarkStart w:id="5929" w:name="_Toc145690688"/>
      <w:bookmarkStart w:id="5930" w:name="_Toc155382248"/>
      <w:bookmarkStart w:id="5931" w:name="_Toc161754053"/>
      <w:bookmarkStart w:id="5932" w:name="_Toc161754674"/>
      <w:bookmarkStart w:id="5933" w:name="_Toc163202247"/>
      <w:bookmarkStart w:id="5934" w:name="_Toc169888541"/>
      <w:bookmarkStart w:id="5935" w:name="_Toc171551730"/>
      <w:bookmarkStart w:id="5936" w:name="_Toc176775463"/>
      <w:bookmarkStart w:id="5937" w:name="_Toc187244058"/>
      <w:bookmarkStart w:id="5938" w:name="_Toc193201607"/>
      <w:r w:rsidRPr="009E4AEE">
        <w:t>E.1</w:t>
      </w:r>
      <w:r w:rsidRPr="009E4AEE">
        <w:rPr>
          <w:rFonts w:hint="eastAsia"/>
        </w:rPr>
        <w:tab/>
      </w:r>
      <w:r w:rsidRPr="009E4AEE">
        <w:t>General</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5939" w:name="_Toc21338458"/>
      <w:bookmarkStart w:id="5940" w:name="_Toc29808566"/>
      <w:bookmarkStart w:id="5941" w:name="_Toc37068485"/>
      <w:bookmarkStart w:id="5942" w:name="_Toc37084030"/>
      <w:bookmarkStart w:id="5943" w:name="_Toc37084372"/>
      <w:bookmarkStart w:id="5944" w:name="_Toc40209734"/>
      <w:bookmarkStart w:id="5945" w:name="_Toc40210076"/>
      <w:bookmarkStart w:id="5946" w:name="_Toc45893035"/>
      <w:bookmarkStart w:id="5947" w:name="_Toc53176900"/>
      <w:bookmarkStart w:id="5948" w:name="_Toc61121230"/>
      <w:bookmarkStart w:id="5949" w:name="_Toc67918427"/>
      <w:bookmarkStart w:id="5950" w:name="_Toc76298502"/>
      <w:bookmarkStart w:id="5951" w:name="_Toc76572514"/>
      <w:bookmarkStart w:id="5952" w:name="_Toc76652381"/>
      <w:bookmarkStart w:id="5953" w:name="_Toc76653227"/>
      <w:bookmarkStart w:id="5954" w:name="_Toc83742500"/>
      <w:bookmarkStart w:id="5955" w:name="_Toc91440990"/>
      <w:bookmarkStart w:id="5956" w:name="_Toc98849780"/>
      <w:bookmarkStart w:id="5957" w:name="_Toc106543640"/>
      <w:bookmarkStart w:id="5958" w:name="_Toc106737738"/>
      <w:bookmarkStart w:id="5959" w:name="_Toc107233505"/>
      <w:bookmarkStart w:id="5960" w:name="_Toc107235123"/>
      <w:bookmarkStart w:id="5961" w:name="_Toc107420093"/>
      <w:bookmarkStart w:id="5962" w:name="_Toc107477391"/>
      <w:bookmarkStart w:id="5963" w:name="_Toc114566254"/>
      <w:bookmarkStart w:id="5964" w:name="_Toc115268344"/>
      <w:bookmarkStart w:id="5965" w:name="_Toc123058017"/>
      <w:bookmarkStart w:id="5966" w:name="_Toc124256710"/>
      <w:bookmarkStart w:id="5967" w:name="_Toc131735023"/>
      <w:bookmarkStart w:id="5968" w:name="_Toc137372800"/>
      <w:bookmarkStart w:id="5969" w:name="_Toc138885186"/>
      <w:bookmarkStart w:id="5970" w:name="_Toc145690689"/>
      <w:bookmarkStart w:id="5971" w:name="_Toc155382249"/>
      <w:bookmarkStart w:id="5972" w:name="_Toc161754054"/>
      <w:bookmarkStart w:id="5973" w:name="_Toc161754675"/>
      <w:bookmarkStart w:id="5974" w:name="_Toc163202248"/>
      <w:bookmarkStart w:id="5975" w:name="_Toc169888542"/>
      <w:bookmarkStart w:id="5976" w:name="_Toc171551731"/>
      <w:bookmarkStart w:id="5977" w:name="_Toc176775464"/>
      <w:bookmarkStart w:id="5978" w:name="_Toc187244059"/>
      <w:bookmarkStart w:id="5979" w:name="_Toc193201608"/>
      <w:r w:rsidRPr="009E4AEE">
        <w:t>E.2</w:t>
      </w:r>
      <w:r w:rsidRPr="009E4AEE">
        <w:rPr>
          <w:rFonts w:hint="eastAsia"/>
        </w:rPr>
        <w:tab/>
      </w:r>
      <w:r w:rsidRPr="009E4AEE">
        <w:t>Environmental</w:t>
      </w:r>
      <w:r w:rsidRPr="009E4AEE">
        <w:rPr>
          <w:rFonts w:hint="eastAsia"/>
        </w:rPr>
        <w:t xml:space="preserve"> (Conducted)</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5980" w:name="_Toc21338459"/>
      <w:bookmarkStart w:id="5981" w:name="_Toc29808567"/>
      <w:bookmarkStart w:id="5982" w:name="_Toc37068486"/>
      <w:bookmarkStart w:id="5983" w:name="_Toc37084031"/>
      <w:bookmarkStart w:id="5984" w:name="_Toc37084373"/>
      <w:bookmarkStart w:id="5985" w:name="_Toc40209735"/>
      <w:bookmarkStart w:id="5986" w:name="_Toc40210077"/>
      <w:bookmarkStart w:id="5987" w:name="_Toc45893036"/>
      <w:bookmarkStart w:id="5988" w:name="_Toc53176901"/>
      <w:bookmarkStart w:id="5989" w:name="_Toc61121231"/>
      <w:bookmarkStart w:id="5990" w:name="_Toc67918428"/>
      <w:bookmarkStart w:id="5991" w:name="_Toc76298503"/>
      <w:bookmarkStart w:id="5992" w:name="_Toc76572515"/>
      <w:bookmarkStart w:id="5993" w:name="_Toc76652382"/>
      <w:bookmarkStart w:id="5994" w:name="_Toc76653228"/>
      <w:bookmarkStart w:id="5995" w:name="_Toc83742501"/>
      <w:bookmarkStart w:id="5996" w:name="_Toc91440991"/>
      <w:bookmarkStart w:id="5997" w:name="_Toc98849781"/>
      <w:bookmarkStart w:id="5998" w:name="_Toc106543641"/>
      <w:bookmarkStart w:id="5999" w:name="_Toc106737739"/>
      <w:bookmarkStart w:id="6000" w:name="_Toc107233506"/>
      <w:bookmarkStart w:id="6001" w:name="_Toc107235124"/>
      <w:bookmarkStart w:id="6002" w:name="_Toc107420094"/>
      <w:bookmarkStart w:id="6003" w:name="_Toc107477392"/>
      <w:bookmarkStart w:id="6004" w:name="_Toc114566255"/>
      <w:bookmarkStart w:id="6005" w:name="_Toc115268345"/>
      <w:bookmarkStart w:id="6006" w:name="_Toc123058018"/>
      <w:bookmarkStart w:id="6007" w:name="_Toc124256711"/>
      <w:bookmarkStart w:id="6008" w:name="_Toc131735024"/>
      <w:bookmarkStart w:id="6009" w:name="_Toc137372801"/>
      <w:bookmarkStart w:id="6010" w:name="_Toc138885187"/>
      <w:bookmarkStart w:id="6011" w:name="_Toc145690690"/>
      <w:bookmarkStart w:id="6012" w:name="_Toc155382250"/>
      <w:bookmarkStart w:id="6013" w:name="_Toc161754055"/>
      <w:bookmarkStart w:id="6014" w:name="_Toc161754676"/>
      <w:bookmarkStart w:id="6015" w:name="_Toc163202249"/>
      <w:bookmarkStart w:id="6016" w:name="_Toc169888543"/>
      <w:bookmarkStart w:id="6017" w:name="_Toc171551732"/>
      <w:bookmarkStart w:id="6018" w:name="_Toc176775465"/>
      <w:bookmarkStart w:id="6019" w:name="_Toc187244060"/>
      <w:bookmarkStart w:id="6020" w:name="_Toc193201609"/>
      <w:r w:rsidRPr="009E4AEE">
        <w:t>E.2.1</w:t>
      </w:r>
      <w:r w:rsidRPr="009E4AEE">
        <w:rPr>
          <w:rFonts w:hint="eastAsia"/>
        </w:rPr>
        <w:tab/>
      </w:r>
      <w:r w:rsidRPr="009E4AEE">
        <w:t>Temperature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6021" w:name="_Toc21338460"/>
      <w:bookmarkStart w:id="6022" w:name="_Toc29808568"/>
      <w:bookmarkStart w:id="6023" w:name="_Toc37068487"/>
      <w:bookmarkStart w:id="6024" w:name="_Toc37084032"/>
      <w:bookmarkStart w:id="6025" w:name="_Toc37084374"/>
      <w:bookmarkStart w:id="6026" w:name="_Toc40209736"/>
      <w:bookmarkStart w:id="6027" w:name="_Toc40210078"/>
      <w:bookmarkStart w:id="6028" w:name="_Toc45893037"/>
      <w:bookmarkStart w:id="6029" w:name="_Toc53176902"/>
      <w:bookmarkStart w:id="6030" w:name="_Toc61121232"/>
      <w:bookmarkStart w:id="6031" w:name="_Toc67918429"/>
      <w:bookmarkStart w:id="6032" w:name="_Toc76298504"/>
      <w:bookmarkStart w:id="6033" w:name="_Toc76572516"/>
      <w:bookmarkStart w:id="6034" w:name="_Toc76652383"/>
      <w:bookmarkStart w:id="6035" w:name="_Toc76653229"/>
      <w:bookmarkStart w:id="6036" w:name="_Toc83742502"/>
      <w:bookmarkStart w:id="6037" w:name="_Toc91440992"/>
      <w:bookmarkStart w:id="6038" w:name="_Toc98849782"/>
      <w:bookmarkStart w:id="6039" w:name="_Toc106543642"/>
      <w:bookmarkStart w:id="6040" w:name="_Toc106737740"/>
      <w:bookmarkStart w:id="6041" w:name="_Toc107233507"/>
      <w:bookmarkStart w:id="6042" w:name="_Toc107235125"/>
      <w:bookmarkStart w:id="6043" w:name="_Toc107420095"/>
      <w:bookmarkStart w:id="6044" w:name="_Toc107477393"/>
      <w:bookmarkStart w:id="6045" w:name="_Toc114566256"/>
      <w:bookmarkStart w:id="6046" w:name="_Toc115268346"/>
      <w:bookmarkStart w:id="6047" w:name="_Toc123058019"/>
      <w:bookmarkStart w:id="6048" w:name="_Toc124256712"/>
      <w:bookmarkStart w:id="6049" w:name="_Toc131735025"/>
      <w:bookmarkStart w:id="6050" w:name="_Toc137372802"/>
      <w:bookmarkStart w:id="6051" w:name="_Toc138885188"/>
      <w:bookmarkStart w:id="6052" w:name="_Toc145690691"/>
      <w:bookmarkStart w:id="6053" w:name="_Toc155382251"/>
      <w:bookmarkStart w:id="6054" w:name="_Toc161754056"/>
      <w:bookmarkStart w:id="6055" w:name="_Toc161754677"/>
      <w:bookmarkStart w:id="6056" w:name="_Toc163202250"/>
      <w:bookmarkStart w:id="6057" w:name="_Toc169888544"/>
      <w:bookmarkStart w:id="6058" w:name="_Toc171551733"/>
      <w:bookmarkStart w:id="6059" w:name="_Toc176775466"/>
      <w:bookmarkStart w:id="6060" w:name="_Toc187244061"/>
      <w:bookmarkStart w:id="6061" w:name="_Toc193201610"/>
      <w:r w:rsidRPr="009E4AEE">
        <w:lastRenderedPageBreak/>
        <w:t>E.2.2</w:t>
      </w:r>
      <w:r w:rsidRPr="009E4AEE">
        <w:rPr>
          <w:rFonts w:hint="eastAsia"/>
        </w:rPr>
        <w:tab/>
      </w:r>
      <w:r w:rsidRPr="009E4AEE">
        <w:t>Voltage</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3543F491" w14:textId="77777777" w:rsidR="0034487C" w:rsidRPr="009E4AEE" w:rsidRDefault="0034487C" w:rsidP="00DC4299">
      <w:pPr>
        <w:pStyle w:val="Heading2"/>
      </w:pPr>
      <w:bookmarkStart w:id="6062" w:name="_Toc21338461"/>
      <w:bookmarkStart w:id="6063" w:name="_Toc29808569"/>
      <w:bookmarkStart w:id="6064" w:name="_Toc37068488"/>
      <w:bookmarkStart w:id="6065" w:name="_Toc37084033"/>
      <w:bookmarkStart w:id="6066" w:name="_Toc37084375"/>
      <w:bookmarkStart w:id="6067" w:name="_Toc40209737"/>
      <w:bookmarkStart w:id="6068" w:name="_Toc40210079"/>
      <w:bookmarkStart w:id="6069" w:name="_Toc45893038"/>
      <w:bookmarkStart w:id="6070" w:name="_Toc53176903"/>
      <w:bookmarkStart w:id="6071" w:name="_Toc61121233"/>
      <w:bookmarkStart w:id="6072" w:name="_Toc67918430"/>
      <w:bookmarkStart w:id="6073" w:name="_Toc76298505"/>
      <w:bookmarkStart w:id="6074" w:name="_Toc76572517"/>
      <w:bookmarkStart w:id="6075" w:name="_Toc76652384"/>
      <w:bookmarkStart w:id="6076" w:name="_Toc76653230"/>
      <w:bookmarkStart w:id="6077" w:name="_Toc83742503"/>
      <w:bookmarkStart w:id="6078" w:name="_Toc91440993"/>
      <w:bookmarkStart w:id="6079" w:name="_Toc98849783"/>
      <w:bookmarkStart w:id="6080" w:name="_Toc106543643"/>
      <w:bookmarkStart w:id="6081" w:name="_Toc106737741"/>
      <w:bookmarkStart w:id="6082" w:name="_Toc107233508"/>
      <w:bookmarkStart w:id="6083" w:name="_Toc107235126"/>
      <w:bookmarkStart w:id="6084" w:name="_Toc107420096"/>
      <w:bookmarkStart w:id="6085" w:name="_Toc107477394"/>
      <w:bookmarkStart w:id="6086" w:name="_Toc114566257"/>
      <w:bookmarkStart w:id="6087" w:name="_Toc115268347"/>
      <w:bookmarkStart w:id="6088" w:name="_Toc123058020"/>
      <w:bookmarkStart w:id="6089" w:name="_Toc124256713"/>
      <w:bookmarkStart w:id="6090" w:name="_Toc131735026"/>
      <w:bookmarkStart w:id="6091" w:name="_Toc137372803"/>
      <w:bookmarkStart w:id="6092" w:name="_Toc138885189"/>
      <w:bookmarkStart w:id="6093" w:name="_Toc145690692"/>
      <w:bookmarkStart w:id="6094" w:name="_Toc155382252"/>
      <w:bookmarkStart w:id="6095" w:name="_Toc161754057"/>
      <w:bookmarkStart w:id="6096" w:name="_Toc161754678"/>
      <w:bookmarkStart w:id="6097" w:name="_Toc163202251"/>
      <w:bookmarkStart w:id="6098" w:name="_Toc169888545"/>
      <w:bookmarkStart w:id="6099" w:name="_Toc171551734"/>
      <w:bookmarkStart w:id="6100" w:name="_Toc176775467"/>
      <w:bookmarkStart w:id="6101" w:name="_Toc187244062"/>
      <w:bookmarkStart w:id="6102" w:name="_Toc193201611"/>
      <w:r w:rsidRPr="009E4AEE">
        <w:t>E.2.3</w:t>
      </w:r>
      <w:r w:rsidRPr="009E4AEE">
        <w:rPr>
          <w:rFonts w:hint="eastAsia"/>
        </w:rPr>
        <w:tab/>
      </w:r>
      <w:r w:rsidRPr="009E4AEE">
        <w:t>Vibration</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0B0A28DC" w14:textId="77777777" w:rsidR="0034487C" w:rsidRPr="009E4AEE" w:rsidRDefault="0034487C" w:rsidP="0034487C">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headerReference w:type="default" r:id="rId77"/>
          <w:footerReference w:type="default" r:id="rId78"/>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6103" w:name="_Toc161754058"/>
      <w:bookmarkStart w:id="6104" w:name="_Toc161754679"/>
      <w:bookmarkStart w:id="6105" w:name="_Toc163202252"/>
      <w:bookmarkStart w:id="6106" w:name="_Toc169888546"/>
      <w:bookmarkStart w:id="6107" w:name="_Toc171551735"/>
      <w:bookmarkStart w:id="6108" w:name="_Toc176775468"/>
      <w:bookmarkStart w:id="6109" w:name="_Toc187244063"/>
      <w:bookmarkStart w:id="6110" w:name="_Toc193201612"/>
      <w:r>
        <w:rPr>
          <w:rFonts w:hint="eastAsia"/>
          <w:lang w:val="en-US"/>
        </w:rPr>
        <w:lastRenderedPageBreak/>
        <w:t>Annex</w:t>
      </w:r>
      <w:r w:rsidR="001F0BB6">
        <w:t xml:space="preserve"> </w:t>
      </w:r>
      <w:r>
        <w:rPr>
          <w:lang w:val="en-US"/>
        </w:rPr>
        <w:t>F</w:t>
      </w:r>
      <w:r w:rsidR="001F0BB6">
        <w:rPr>
          <w:lang w:val="en-US"/>
        </w:rPr>
        <w:t xml:space="preserve"> </w:t>
      </w:r>
      <w:r w:rsidR="001F0BB6" w:rsidRPr="009E4AEE">
        <w:rPr>
          <w:lang w:val="fr-FR"/>
        </w:rPr>
        <w:t>(</w:t>
      </w:r>
      <w:r w:rsidR="00271199">
        <w:rPr>
          <w:lang w:val="fr-FR"/>
        </w:rPr>
        <w:t>i</w:t>
      </w:r>
      <w:r w:rsidR="001F0BB6" w:rsidRPr="009E4AEE">
        <w:rPr>
          <w:lang w:val="fr-FR"/>
        </w:rPr>
        <w:t>n</w:t>
      </w:r>
      <w:r w:rsidR="00271199">
        <w:rPr>
          <w:lang w:val="fr-FR"/>
        </w:rPr>
        <w:t>f</w:t>
      </w:r>
      <w:r w:rsidR="001F0BB6" w:rsidRPr="009E4AEE">
        <w:rPr>
          <w:lang w:val="fr-FR"/>
        </w:rPr>
        <w:t>ormative)</w:t>
      </w:r>
      <w:r w:rsidR="001F0BB6">
        <w:rPr>
          <w:lang w:val="en-US"/>
        </w:rPr>
        <w:t>:</w:t>
      </w:r>
      <w:r w:rsidR="001F0BB6" w:rsidRPr="001F0BB6">
        <w:rPr>
          <w:lang w:val="fr-FR"/>
        </w:rPr>
        <w:t xml:space="preserve"> </w:t>
      </w:r>
      <w:r w:rsidR="001F0BB6" w:rsidRPr="009E4AEE">
        <w:rPr>
          <w:lang w:val="fr-FR"/>
        </w:rPr>
        <w:br/>
      </w:r>
      <w:r>
        <w:rPr>
          <w:lang w:val="en-US"/>
        </w:rPr>
        <w:t>A</w:t>
      </w:r>
      <w:r>
        <w:rPr>
          <w:rFonts w:hint="eastAsia"/>
          <w:lang w:val="en-US"/>
        </w:rPr>
        <w:t>ntenna modelling for NTN VSAT</w:t>
      </w:r>
      <w:bookmarkEnd w:id="6103"/>
      <w:bookmarkEnd w:id="6104"/>
      <w:bookmarkEnd w:id="6105"/>
      <w:bookmarkEnd w:id="6106"/>
      <w:bookmarkEnd w:id="6107"/>
      <w:bookmarkEnd w:id="6108"/>
      <w:bookmarkEnd w:id="6109"/>
      <w:bookmarkEnd w:id="6110"/>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7F695EA6" w14:textId="77777777" w:rsidR="00DB60C2" w:rsidRPr="00CF105E" w:rsidRDefault="00DB60C2" w:rsidP="0034487C"/>
    <w:p w14:paraId="7FFC3C95" w14:textId="26BFEA79" w:rsidR="00080512" w:rsidRPr="004D3578" w:rsidRDefault="00080512">
      <w:pPr>
        <w:pStyle w:val="Heading8"/>
      </w:pPr>
      <w:r w:rsidRPr="004D3578">
        <w:br w:type="page"/>
      </w:r>
      <w:bookmarkStart w:id="6111" w:name="_Toc97562327"/>
      <w:bookmarkStart w:id="6112" w:name="_Toc104122561"/>
      <w:bookmarkStart w:id="6113" w:name="_Toc104205512"/>
      <w:bookmarkStart w:id="6114" w:name="_Toc104206719"/>
      <w:bookmarkStart w:id="6115" w:name="_Toc104503679"/>
      <w:bookmarkStart w:id="6116" w:name="_Toc106127610"/>
      <w:bookmarkStart w:id="6117" w:name="_Toc123058021"/>
      <w:bookmarkStart w:id="6118" w:name="_Toc124256714"/>
      <w:bookmarkStart w:id="6119" w:name="_Toc131735027"/>
      <w:bookmarkStart w:id="6120" w:name="_Toc137372804"/>
      <w:bookmarkStart w:id="6121" w:name="_Toc138885190"/>
      <w:bookmarkStart w:id="6122" w:name="_Toc145690693"/>
      <w:bookmarkStart w:id="6123" w:name="_Toc155382253"/>
      <w:bookmarkStart w:id="6124" w:name="_Toc161754059"/>
      <w:bookmarkStart w:id="6125" w:name="_Toc161754680"/>
      <w:bookmarkStart w:id="6126" w:name="_Toc163202253"/>
      <w:bookmarkStart w:id="6127" w:name="_Toc169888547"/>
      <w:bookmarkStart w:id="6128" w:name="_Toc171551736"/>
      <w:bookmarkStart w:id="6129" w:name="_Toc176775469"/>
      <w:bookmarkStart w:id="6130" w:name="_Toc187244064"/>
      <w:bookmarkStart w:id="6131" w:name="_Toc193201613"/>
      <w:r w:rsidRPr="004D3578">
        <w:lastRenderedPageBreak/>
        <w:t xml:space="preserve">Annex </w:t>
      </w:r>
      <w:r w:rsidR="00DB60C2">
        <w:t>G</w:t>
      </w:r>
      <w:r w:rsidR="00DB60C2" w:rsidRPr="004D3578">
        <w:t xml:space="preserve"> </w:t>
      </w:r>
      <w:r w:rsidRPr="004D3578">
        <w:t>(informative):</w:t>
      </w:r>
      <w:r w:rsidRPr="004D3578">
        <w:br/>
        <w:t>Change history</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2B88139D" w14:textId="77777777" w:rsidR="00054A22" w:rsidRPr="00235394" w:rsidRDefault="00054A22" w:rsidP="00054A22">
      <w:pPr>
        <w:pStyle w:val="TH"/>
      </w:pPr>
      <w:bookmarkStart w:id="6132" w:name="historyclause"/>
      <w:bookmarkEnd w:id="61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6133"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6133"/>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lastRenderedPageBreak/>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(NR_NTN_enh-Core)CR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(NR_NTN_enh-Core)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(NR_NTN_solutions-Perf)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lastRenderedPageBreak/>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(NR_NTN_enh-Perf)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(NR_NTN_LSband-Core)CR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(NR_NTN_enh-Core)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(NR_NTN_enh-Core, NR_NTN_solutions-Core)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(NR_NTN_solutions-Core)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(NR_NTN_enh-Core)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bl>
    <w:p w14:paraId="6F621A5D" w14:textId="77777777" w:rsidR="00DE48C2" w:rsidRDefault="00DE48C2" w:rsidP="00115DF8"/>
    <w:sectPr w:rsidR="00DE48C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D1E233" w14:textId="77777777" w:rsidR="00527077" w:rsidRDefault="00527077">
      <w:r>
        <w:separator/>
      </w:r>
    </w:p>
  </w:endnote>
  <w:endnote w:type="continuationSeparator" w:id="0">
    <w:p w14:paraId="4D157B17" w14:textId="77777777" w:rsidR="00527077" w:rsidRDefault="005270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auto"/>
    <w:pitch w:val="default"/>
    <w:sig w:usb0="00000000" w:usb1="0000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charset w:val="00"/>
    <w:family w:val="roman"/>
    <w:pitch w:val="default"/>
    <w:sig w:usb0="00000000" w:usb1="00000000" w:usb2="00000000" w:usb3="00000000" w:csb0="00000001" w:csb1="00000000"/>
  </w:font>
  <w:font w:name="TimesNewRomanPSMT">
    <w:altName w:val="Times New Roman"/>
    <w:charset w:val="00"/>
    <w:family w:val="roman"/>
    <w:pitch w:val="default"/>
    <w:sig w:usb0="00000000" w:usb1="00000000"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altName w:val="Yu Gothic UI"/>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panose1 w:val="00000000000000000000"/>
    <w:charset w:val="00"/>
    <w:family w:val="roman"/>
    <w:notTrueType/>
    <w:pitch w:val="default"/>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Times-Roman">
    <w:altName w:val="Times New Roman"/>
    <w:panose1 w:val="00000000000000000000"/>
    <w:charset w:val="00"/>
    <w:family w:val="roman"/>
    <w:notTrueType/>
    <w:pitch w:val="default"/>
    <w:sig w:usb0="00000003" w:usb1="00000000" w:usb2="00000000" w:usb3="00000000" w:csb0="00000001" w:csb1="00000000"/>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A2455F" w14:textId="77777777" w:rsidR="00527077" w:rsidRDefault="00527077">
      <w:r>
        <w:separator/>
      </w:r>
    </w:p>
  </w:footnote>
  <w:footnote w:type="continuationSeparator" w:id="0">
    <w:p w14:paraId="458B6DFD" w14:textId="77777777" w:rsidR="00527077" w:rsidRDefault="005270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2823" w14:textId="4D475B83"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4FC9">
      <w:rPr>
        <w:rFonts w:ascii="Arial" w:hAnsi="Arial" w:cs="Arial"/>
        <w:b/>
        <w:noProof/>
        <w:sz w:val="18"/>
        <w:szCs w:val="18"/>
      </w:rPr>
      <w:t>3GPP TS 38.101-5 V18.9.0 (2025-03)</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0BEDC6C5"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4FC9">
      <w:rPr>
        <w:rFonts w:ascii="Arial" w:hAnsi="Arial" w:cs="Arial"/>
        <w:b/>
        <w:noProof/>
        <w:sz w:val="18"/>
        <w:szCs w:val="18"/>
      </w:rPr>
      <w:t>Release 18</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4" w15:restartNumberingAfterBreak="0">
    <w:nsid w:val="4BC57937"/>
    <w:multiLevelType w:val="hybridMultilevel"/>
    <w:tmpl w:val="B2502862"/>
    <w:lvl w:ilvl="0" w:tplc="03B0B7F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41670F2"/>
    <w:multiLevelType w:val="hybridMultilevel"/>
    <w:tmpl w:val="4E1E3BEE"/>
    <w:lvl w:ilvl="0" w:tplc="4D46DBAA">
      <w:start w:val="2024"/>
      <w:numFmt w:val="bullet"/>
      <w:lvlText w:val="-"/>
      <w:lvlJc w:val="left"/>
      <w:pPr>
        <w:ind w:left="460" w:hanging="360"/>
      </w:pPr>
      <w:rPr>
        <w:rFonts w:ascii="Arial" w:eastAsia="SimSun" w:hAnsi="Arial" w:cs="Arial" w:hint="default"/>
      </w:rPr>
    </w:lvl>
    <w:lvl w:ilvl="1" w:tplc="FFFFFFFF">
      <w:start w:val="1"/>
      <w:numFmt w:val="bullet"/>
      <w:lvlText w:val=""/>
      <w:lvlJc w:val="left"/>
      <w:pPr>
        <w:ind w:left="940" w:hanging="420"/>
      </w:pPr>
      <w:rPr>
        <w:rFonts w:ascii="Symbol" w:hAnsi="Symbol"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6B1A05B7"/>
    <w:multiLevelType w:val="hybridMultilevel"/>
    <w:tmpl w:val="38F2FB1E"/>
    <w:lvl w:ilvl="0" w:tplc="03B0B7F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6"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9"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0"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49044344">
    <w:abstractNumId w:val="7"/>
  </w:num>
  <w:num w:numId="2" w16cid:durableId="1853883205">
    <w:abstractNumId w:val="33"/>
  </w:num>
  <w:num w:numId="3" w16cid:durableId="2018655976">
    <w:abstractNumId w:val="9"/>
  </w:num>
  <w:num w:numId="4" w16cid:durableId="1742756398">
    <w:abstractNumId w:val="15"/>
  </w:num>
  <w:num w:numId="5" w16cid:durableId="802847691">
    <w:abstractNumId w:val="11"/>
  </w:num>
  <w:num w:numId="6" w16cid:durableId="863128128">
    <w:abstractNumId w:val="19"/>
  </w:num>
  <w:num w:numId="7" w16cid:durableId="938608058">
    <w:abstractNumId w:val="1"/>
  </w:num>
  <w:num w:numId="8" w16cid:durableId="1256211891">
    <w:abstractNumId w:val="34"/>
  </w:num>
  <w:num w:numId="9" w16cid:durableId="862672913">
    <w:abstractNumId w:val="25"/>
  </w:num>
  <w:num w:numId="10" w16cid:durableId="1782528071">
    <w:abstractNumId w:val="18"/>
  </w:num>
  <w:num w:numId="11" w16cid:durableId="1262445643">
    <w:abstractNumId w:val="23"/>
  </w:num>
  <w:num w:numId="12" w16cid:durableId="13847720">
    <w:abstractNumId w:val="30"/>
  </w:num>
  <w:num w:numId="13" w16cid:durableId="903376800">
    <w:abstractNumId w:val="5"/>
  </w:num>
  <w:num w:numId="14" w16cid:durableId="501090935">
    <w:abstractNumId w:val="21"/>
  </w:num>
  <w:num w:numId="15" w16cid:durableId="214588350">
    <w:abstractNumId w:val="20"/>
  </w:num>
  <w:num w:numId="16" w16cid:durableId="1401169931">
    <w:abstractNumId w:val="0"/>
  </w:num>
  <w:num w:numId="17" w16cid:durableId="2130975908">
    <w:abstractNumId w:val="29"/>
  </w:num>
  <w:num w:numId="18" w16cid:durableId="1211266461">
    <w:abstractNumId w:val="35"/>
  </w:num>
  <w:num w:numId="19" w16cid:durableId="596133506">
    <w:abstractNumId w:val="10"/>
  </w:num>
  <w:num w:numId="20" w16cid:durableId="1796870735">
    <w:abstractNumId w:val="12"/>
  </w:num>
  <w:num w:numId="21" w16cid:durableId="349601476">
    <w:abstractNumId w:val="8"/>
  </w:num>
  <w:num w:numId="22" w16cid:durableId="343017658">
    <w:abstractNumId w:val="26"/>
  </w:num>
  <w:num w:numId="23" w16cid:durableId="1232082096">
    <w:abstractNumId w:val="6"/>
  </w:num>
  <w:num w:numId="24" w16cid:durableId="1493253368">
    <w:abstractNumId w:val="31"/>
  </w:num>
  <w:num w:numId="25" w16cid:durableId="143090286">
    <w:abstractNumId w:val="36"/>
  </w:num>
  <w:num w:numId="26" w16cid:durableId="1871453076">
    <w:abstractNumId w:val="32"/>
  </w:num>
  <w:num w:numId="27" w16cid:durableId="1299452906">
    <w:abstractNumId w:val="28"/>
  </w:num>
  <w:num w:numId="28" w16cid:durableId="1074468570">
    <w:abstractNumId w:val="3"/>
  </w:num>
  <w:num w:numId="29" w16cid:durableId="245695199">
    <w:abstractNumId w:val="22"/>
  </w:num>
  <w:num w:numId="30" w16cid:durableId="1591353965">
    <w:abstractNumId w:val="14"/>
  </w:num>
  <w:num w:numId="31" w16cid:durableId="748625314">
    <w:abstractNumId w:val="24"/>
  </w:num>
  <w:num w:numId="32" w16cid:durableId="858474663">
    <w:abstractNumId w:val="4"/>
  </w:num>
  <w:num w:numId="33" w16cid:durableId="18292457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606383190">
    <w:abstractNumId w:val="27"/>
  </w:num>
  <w:num w:numId="35" w16cid:durableId="403650874">
    <w:abstractNumId w:val="16"/>
  </w:num>
  <w:num w:numId="36" w16cid:durableId="1544443244">
    <w:abstractNumId w:val="13"/>
  </w:num>
  <w:num w:numId="37" w16cid:durableId="30958915">
    <w:abstractNumId w:val="17"/>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6557"/>
    <w:rsid w:val="000233A6"/>
    <w:rsid w:val="000266D1"/>
    <w:rsid w:val="00033397"/>
    <w:rsid w:val="0003656C"/>
    <w:rsid w:val="00036B05"/>
    <w:rsid w:val="00040095"/>
    <w:rsid w:val="00041B27"/>
    <w:rsid w:val="000438E0"/>
    <w:rsid w:val="00045751"/>
    <w:rsid w:val="0004603E"/>
    <w:rsid w:val="00047180"/>
    <w:rsid w:val="00051834"/>
    <w:rsid w:val="00054A22"/>
    <w:rsid w:val="00060430"/>
    <w:rsid w:val="00060453"/>
    <w:rsid w:val="00062023"/>
    <w:rsid w:val="00064BA3"/>
    <w:rsid w:val="000655A6"/>
    <w:rsid w:val="0006607E"/>
    <w:rsid w:val="00066DC2"/>
    <w:rsid w:val="00077825"/>
    <w:rsid w:val="00080512"/>
    <w:rsid w:val="000806EC"/>
    <w:rsid w:val="00081236"/>
    <w:rsid w:val="0008257E"/>
    <w:rsid w:val="000846A5"/>
    <w:rsid w:val="00085B2A"/>
    <w:rsid w:val="00090660"/>
    <w:rsid w:val="00092A9C"/>
    <w:rsid w:val="000942F3"/>
    <w:rsid w:val="000A4375"/>
    <w:rsid w:val="000A5EC3"/>
    <w:rsid w:val="000B0ACE"/>
    <w:rsid w:val="000C47BC"/>
    <w:rsid w:val="000C47C3"/>
    <w:rsid w:val="000D03C4"/>
    <w:rsid w:val="000D3064"/>
    <w:rsid w:val="000D58AB"/>
    <w:rsid w:val="000E0D8D"/>
    <w:rsid w:val="000E270C"/>
    <w:rsid w:val="000E5A61"/>
    <w:rsid w:val="000F6BD4"/>
    <w:rsid w:val="001007A6"/>
    <w:rsid w:val="0010242A"/>
    <w:rsid w:val="00114884"/>
    <w:rsid w:val="00115DF8"/>
    <w:rsid w:val="00130522"/>
    <w:rsid w:val="00133525"/>
    <w:rsid w:val="0014330D"/>
    <w:rsid w:val="001521D1"/>
    <w:rsid w:val="001524C0"/>
    <w:rsid w:val="001556C5"/>
    <w:rsid w:val="00155BE5"/>
    <w:rsid w:val="001573F1"/>
    <w:rsid w:val="0016728E"/>
    <w:rsid w:val="00167A28"/>
    <w:rsid w:val="001711AC"/>
    <w:rsid w:val="00191667"/>
    <w:rsid w:val="0019287C"/>
    <w:rsid w:val="0019365D"/>
    <w:rsid w:val="0019454D"/>
    <w:rsid w:val="00194677"/>
    <w:rsid w:val="001A4A24"/>
    <w:rsid w:val="001A4C42"/>
    <w:rsid w:val="001A5C2F"/>
    <w:rsid w:val="001A7420"/>
    <w:rsid w:val="001B6637"/>
    <w:rsid w:val="001B7B23"/>
    <w:rsid w:val="001C21C3"/>
    <w:rsid w:val="001C314E"/>
    <w:rsid w:val="001C6F09"/>
    <w:rsid w:val="001C7FB9"/>
    <w:rsid w:val="001D01DB"/>
    <w:rsid w:val="001D02C2"/>
    <w:rsid w:val="001D489E"/>
    <w:rsid w:val="001E1AC5"/>
    <w:rsid w:val="001E447C"/>
    <w:rsid w:val="001E5BA7"/>
    <w:rsid w:val="001E6FB7"/>
    <w:rsid w:val="001F0BB6"/>
    <w:rsid w:val="001F0C1D"/>
    <w:rsid w:val="001F1132"/>
    <w:rsid w:val="001F168B"/>
    <w:rsid w:val="001F175E"/>
    <w:rsid w:val="001F1FF8"/>
    <w:rsid w:val="001F6D06"/>
    <w:rsid w:val="00207B00"/>
    <w:rsid w:val="00212357"/>
    <w:rsid w:val="002124FF"/>
    <w:rsid w:val="00212845"/>
    <w:rsid w:val="002206F5"/>
    <w:rsid w:val="00221CE4"/>
    <w:rsid w:val="00225B89"/>
    <w:rsid w:val="002269E6"/>
    <w:rsid w:val="00226F63"/>
    <w:rsid w:val="00230ED0"/>
    <w:rsid w:val="00231C86"/>
    <w:rsid w:val="002347A2"/>
    <w:rsid w:val="002436BE"/>
    <w:rsid w:val="00243F62"/>
    <w:rsid w:val="0024667C"/>
    <w:rsid w:val="00246E7F"/>
    <w:rsid w:val="00246F42"/>
    <w:rsid w:val="002514DD"/>
    <w:rsid w:val="00252735"/>
    <w:rsid w:val="00253A71"/>
    <w:rsid w:val="00254C6B"/>
    <w:rsid w:val="00256246"/>
    <w:rsid w:val="002602B0"/>
    <w:rsid w:val="002675F0"/>
    <w:rsid w:val="00271199"/>
    <w:rsid w:val="00275FA8"/>
    <w:rsid w:val="00290005"/>
    <w:rsid w:val="00290137"/>
    <w:rsid w:val="0029270F"/>
    <w:rsid w:val="00293BE9"/>
    <w:rsid w:val="002A4736"/>
    <w:rsid w:val="002A723F"/>
    <w:rsid w:val="002A78DA"/>
    <w:rsid w:val="002B063A"/>
    <w:rsid w:val="002B2277"/>
    <w:rsid w:val="002B5DD7"/>
    <w:rsid w:val="002B6339"/>
    <w:rsid w:val="002C1385"/>
    <w:rsid w:val="002C5B2F"/>
    <w:rsid w:val="002D14C4"/>
    <w:rsid w:val="002D50D2"/>
    <w:rsid w:val="002E00EE"/>
    <w:rsid w:val="002E7D6E"/>
    <w:rsid w:val="002F448A"/>
    <w:rsid w:val="002F762C"/>
    <w:rsid w:val="003060EB"/>
    <w:rsid w:val="00307210"/>
    <w:rsid w:val="003120FE"/>
    <w:rsid w:val="00313CB8"/>
    <w:rsid w:val="00314B44"/>
    <w:rsid w:val="00315CAA"/>
    <w:rsid w:val="003172DC"/>
    <w:rsid w:val="00320A9D"/>
    <w:rsid w:val="00324B1B"/>
    <w:rsid w:val="00330AAB"/>
    <w:rsid w:val="00336F6C"/>
    <w:rsid w:val="00340794"/>
    <w:rsid w:val="00343788"/>
    <w:rsid w:val="0034487C"/>
    <w:rsid w:val="0034710C"/>
    <w:rsid w:val="00347F92"/>
    <w:rsid w:val="0035462D"/>
    <w:rsid w:val="00354DAE"/>
    <w:rsid w:val="00356E6D"/>
    <w:rsid w:val="0035722C"/>
    <w:rsid w:val="00360180"/>
    <w:rsid w:val="00364206"/>
    <w:rsid w:val="00376493"/>
    <w:rsid w:val="003765B8"/>
    <w:rsid w:val="00377210"/>
    <w:rsid w:val="00386114"/>
    <w:rsid w:val="003864F6"/>
    <w:rsid w:val="00391255"/>
    <w:rsid w:val="00391D15"/>
    <w:rsid w:val="00392B67"/>
    <w:rsid w:val="00392CE4"/>
    <w:rsid w:val="003A6053"/>
    <w:rsid w:val="003A62FD"/>
    <w:rsid w:val="003A6B91"/>
    <w:rsid w:val="003B0647"/>
    <w:rsid w:val="003B1648"/>
    <w:rsid w:val="003B42D6"/>
    <w:rsid w:val="003B6F3D"/>
    <w:rsid w:val="003B6FBA"/>
    <w:rsid w:val="003B78D2"/>
    <w:rsid w:val="003C0460"/>
    <w:rsid w:val="003C3971"/>
    <w:rsid w:val="003D3E5D"/>
    <w:rsid w:val="003D73E7"/>
    <w:rsid w:val="003D76F8"/>
    <w:rsid w:val="003F3A19"/>
    <w:rsid w:val="003F6770"/>
    <w:rsid w:val="003F68A6"/>
    <w:rsid w:val="003F6F2C"/>
    <w:rsid w:val="00403840"/>
    <w:rsid w:val="00404316"/>
    <w:rsid w:val="00405495"/>
    <w:rsid w:val="00414581"/>
    <w:rsid w:val="00420DB1"/>
    <w:rsid w:val="00423334"/>
    <w:rsid w:val="00425A09"/>
    <w:rsid w:val="00425AE9"/>
    <w:rsid w:val="0042675D"/>
    <w:rsid w:val="00431354"/>
    <w:rsid w:val="004345EC"/>
    <w:rsid w:val="0043745A"/>
    <w:rsid w:val="0043759B"/>
    <w:rsid w:val="00442F9E"/>
    <w:rsid w:val="00455F4D"/>
    <w:rsid w:val="00457B90"/>
    <w:rsid w:val="0046210F"/>
    <w:rsid w:val="00463C24"/>
    <w:rsid w:val="00464183"/>
    <w:rsid w:val="00465515"/>
    <w:rsid w:val="00473147"/>
    <w:rsid w:val="00473660"/>
    <w:rsid w:val="0047389E"/>
    <w:rsid w:val="00481C3F"/>
    <w:rsid w:val="004866BB"/>
    <w:rsid w:val="00491C37"/>
    <w:rsid w:val="004A13F2"/>
    <w:rsid w:val="004A5BA2"/>
    <w:rsid w:val="004B0061"/>
    <w:rsid w:val="004B286D"/>
    <w:rsid w:val="004B2F3B"/>
    <w:rsid w:val="004B560E"/>
    <w:rsid w:val="004B5D41"/>
    <w:rsid w:val="004C1733"/>
    <w:rsid w:val="004C2249"/>
    <w:rsid w:val="004C4D7C"/>
    <w:rsid w:val="004C7326"/>
    <w:rsid w:val="004D3578"/>
    <w:rsid w:val="004D4CD0"/>
    <w:rsid w:val="004E213A"/>
    <w:rsid w:val="004E610B"/>
    <w:rsid w:val="004F0988"/>
    <w:rsid w:val="004F0D18"/>
    <w:rsid w:val="004F17B5"/>
    <w:rsid w:val="004F3340"/>
    <w:rsid w:val="00507785"/>
    <w:rsid w:val="00517E9F"/>
    <w:rsid w:val="00523918"/>
    <w:rsid w:val="00527077"/>
    <w:rsid w:val="0053216C"/>
    <w:rsid w:val="0053388B"/>
    <w:rsid w:val="00535773"/>
    <w:rsid w:val="00541403"/>
    <w:rsid w:val="005416B7"/>
    <w:rsid w:val="0054256C"/>
    <w:rsid w:val="00543E6C"/>
    <w:rsid w:val="005441B3"/>
    <w:rsid w:val="00546A9D"/>
    <w:rsid w:val="00553B7E"/>
    <w:rsid w:val="00556560"/>
    <w:rsid w:val="0055793B"/>
    <w:rsid w:val="00565087"/>
    <w:rsid w:val="00566D39"/>
    <w:rsid w:val="00570F27"/>
    <w:rsid w:val="005742B7"/>
    <w:rsid w:val="005756EC"/>
    <w:rsid w:val="00575D07"/>
    <w:rsid w:val="0058368D"/>
    <w:rsid w:val="005845C7"/>
    <w:rsid w:val="005869D6"/>
    <w:rsid w:val="00586BAD"/>
    <w:rsid w:val="00590FDB"/>
    <w:rsid w:val="005936B3"/>
    <w:rsid w:val="00596ECA"/>
    <w:rsid w:val="00597B11"/>
    <w:rsid w:val="005A0F5D"/>
    <w:rsid w:val="005A6A43"/>
    <w:rsid w:val="005C01EE"/>
    <w:rsid w:val="005C142A"/>
    <w:rsid w:val="005C506D"/>
    <w:rsid w:val="005C7457"/>
    <w:rsid w:val="005D2E01"/>
    <w:rsid w:val="005D43F0"/>
    <w:rsid w:val="005D7526"/>
    <w:rsid w:val="005E1A27"/>
    <w:rsid w:val="005E27C1"/>
    <w:rsid w:val="005E3DDE"/>
    <w:rsid w:val="005E4BB2"/>
    <w:rsid w:val="005E7AFC"/>
    <w:rsid w:val="005F1A5A"/>
    <w:rsid w:val="005F76C8"/>
    <w:rsid w:val="00602AEA"/>
    <w:rsid w:val="006045A9"/>
    <w:rsid w:val="00614FDF"/>
    <w:rsid w:val="00620E9F"/>
    <w:rsid w:val="00624841"/>
    <w:rsid w:val="00625652"/>
    <w:rsid w:val="006348F2"/>
    <w:rsid w:val="0063543D"/>
    <w:rsid w:val="00635740"/>
    <w:rsid w:val="00636C5D"/>
    <w:rsid w:val="006411B3"/>
    <w:rsid w:val="00647114"/>
    <w:rsid w:val="00647C24"/>
    <w:rsid w:val="00650A9F"/>
    <w:rsid w:val="006535CE"/>
    <w:rsid w:val="0065514C"/>
    <w:rsid w:val="00657AFE"/>
    <w:rsid w:val="006663CA"/>
    <w:rsid w:val="00677AF1"/>
    <w:rsid w:val="0068323D"/>
    <w:rsid w:val="006A2E21"/>
    <w:rsid w:val="006A312F"/>
    <w:rsid w:val="006A323F"/>
    <w:rsid w:val="006A335C"/>
    <w:rsid w:val="006A5072"/>
    <w:rsid w:val="006B30D0"/>
    <w:rsid w:val="006B5B1E"/>
    <w:rsid w:val="006B5C1F"/>
    <w:rsid w:val="006B7ACA"/>
    <w:rsid w:val="006C15DD"/>
    <w:rsid w:val="006C2B5E"/>
    <w:rsid w:val="006C3D95"/>
    <w:rsid w:val="006D24B6"/>
    <w:rsid w:val="006D2F64"/>
    <w:rsid w:val="006D52AB"/>
    <w:rsid w:val="006E2FDE"/>
    <w:rsid w:val="006E42E7"/>
    <w:rsid w:val="006E5C86"/>
    <w:rsid w:val="006F0149"/>
    <w:rsid w:val="00701116"/>
    <w:rsid w:val="00705C1D"/>
    <w:rsid w:val="00713C44"/>
    <w:rsid w:val="007159D8"/>
    <w:rsid w:val="00716777"/>
    <w:rsid w:val="00721D17"/>
    <w:rsid w:val="007222DC"/>
    <w:rsid w:val="007229B8"/>
    <w:rsid w:val="00724587"/>
    <w:rsid w:val="00730785"/>
    <w:rsid w:val="00734A5B"/>
    <w:rsid w:val="00737141"/>
    <w:rsid w:val="0074026F"/>
    <w:rsid w:val="00740DEF"/>
    <w:rsid w:val="007429F6"/>
    <w:rsid w:val="00744E76"/>
    <w:rsid w:val="00757913"/>
    <w:rsid w:val="00760AF8"/>
    <w:rsid w:val="007647FD"/>
    <w:rsid w:val="007702AB"/>
    <w:rsid w:val="007708DD"/>
    <w:rsid w:val="00774DA4"/>
    <w:rsid w:val="00775266"/>
    <w:rsid w:val="0077716B"/>
    <w:rsid w:val="00781F0F"/>
    <w:rsid w:val="00786BB1"/>
    <w:rsid w:val="00796090"/>
    <w:rsid w:val="007A10BC"/>
    <w:rsid w:val="007B1B16"/>
    <w:rsid w:val="007B1BEB"/>
    <w:rsid w:val="007B3BCC"/>
    <w:rsid w:val="007B3D67"/>
    <w:rsid w:val="007B600E"/>
    <w:rsid w:val="007D11CB"/>
    <w:rsid w:val="007D408F"/>
    <w:rsid w:val="007D4D2B"/>
    <w:rsid w:val="007E620F"/>
    <w:rsid w:val="007E7DE1"/>
    <w:rsid w:val="007F0BE8"/>
    <w:rsid w:val="007F0F4A"/>
    <w:rsid w:val="007F65FD"/>
    <w:rsid w:val="008028A4"/>
    <w:rsid w:val="008058C2"/>
    <w:rsid w:val="00806BDF"/>
    <w:rsid w:val="00807C27"/>
    <w:rsid w:val="0081160A"/>
    <w:rsid w:val="008210FA"/>
    <w:rsid w:val="00830747"/>
    <w:rsid w:val="00831759"/>
    <w:rsid w:val="00832D05"/>
    <w:rsid w:val="00846823"/>
    <w:rsid w:val="00876205"/>
    <w:rsid w:val="0087685F"/>
    <w:rsid w:val="008768CA"/>
    <w:rsid w:val="00876ADA"/>
    <w:rsid w:val="0088627A"/>
    <w:rsid w:val="008961D8"/>
    <w:rsid w:val="00896B3A"/>
    <w:rsid w:val="008A1930"/>
    <w:rsid w:val="008A3665"/>
    <w:rsid w:val="008A3ED0"/>
    <w:rsid w:val="008A44E7"/>
    <w:rsid w:val="008A6B62"/>
    <w:rsid w:val="008A70EA"/>
    <w:rsid w:val="008B6911"/>
    <w:rsid w:val="008C384C"/>
    <w:rsid w:val="008C43C6"/>
    <w:rsid w:val="008C5A16"/>
    <w:rsid w:val="008D22AC"/>
    <w:rsid w:val="008D365C"/>
    <w:rsid w:val="008D56A0"/>
    <w:rsid w:val="008E25E6"/>
    <w:rsid w:val="008F1799"/>
    <w:rsid w:val="008F5B7D"/>
    <w:rsid w:val="0090271F"/>
    <w:rsid w:val="00902E23"/>
    <w:rsid w:val="009114D7"/>
    <w:rsid w:val="009116D6"/>
    <w:rsid w:val="0091348E"/>
    <w:rsid w:val="009154AB"/>
    <w:rsid w:val="0091674A"/>
    <w:rsid w:val="00917CCB"/>
    <w:rsid w:val="00917F2C"/>
    <w:rsid w:val="009254AE"/>
    <w:rsid w:val="00934911"/>
    <w:rsid w:val="009357ED"/>
    <w:rsid w:val="00941D44"/>
    <w:rsid w:val="00942EC2"/>
    <w:rsid w:val="009430A1"/>
    <w:rsid w:val="009430A6"/>
    <w:rsid w:val="00945A81"/>
    <w:rsid w:val="00947169"/>
    <w:rsid w:val="009721F5"/>
    <w:rsid w:val="00972AA9"/>
    <w:rsid w:val="00984859"/>
    <w:rsid w:val="00990B1A"/>
    <w:rsid w:val="009A6C98"/>
    <w:rsid w:val="009A70A5"/>
    <w:rsid w:val="009B2324"/>
    <w:rsid w:val="009B4AC0"/>
    <w:rsid w:val="009B751D"/>
    <w:rsid w:val="009C437C"/>
    <w:rsid w:val="009D00E5"/>
    <w:rsid w:val="009D0275"/>
    <w:rsid w:val="009D70B8"/>
    <w:rsid w:val="009E12B0"/>
    <w:rsid w:val="009F37B7"/>
    <w:rsid w:val="009F790D"/>
    <w:rsid w:val="00A03D2C"/>
    <w:rsid w:val="00A0535C"/>
    <w:rsid w:val="00A059C0"/>
    <w:rsid w:val="00A10F02"/>
    <w:rsid w:val="00A164B4"/>
    <w:rsid w:val="00A16A97"/>
    <w:rsid w:val="00A24851"/>
    <w:rsid w:val="00A25819"/>
    <w:rsid w:val="00A26956"/>
    <w:rsid w:val="00A27486"/>
    <w:rsid w:val="00A31E96"/>
    <w:rsid w:val="00A351CF"/>
    <w:rsid w:val="00A42A16"/>
    <w:rsid w:val="00A5294B"/>
    <w:rsid w:val="00A53724"/>
    <w:rsid w:val="00A56066"/>
    <w:rsid w:val="00A67115"/>
    <w:rsid w:val="00A727CE"/>
    <w:rsid w:val="00A73129"/>
    <w:rsid w:val="00A73E8A"/>
    <w:rsid w:val="00A73F68"/>
    <w:rsid w:val="00A7686D"/>
    <w:rsid w:val="00A82346"/>
    <w:rsid w:val="00A831A9"/>
    <w:rsid w:val="00A83234"/>
    <w:rsid w:val="00A8482C"/>
    <w:rsid w:val="00A91DC7"/>
    <w:rsid w:val="00A92BA1"/>
    <w:rsid w:val="00A9612C"/>
    <w:rsid w:val="00AA6209"/>
    <w:rsid w:val="00AA7B4F"/>
    <w:rsid w:val="00AB53EB"/>
    <w:rsid w:val="00AB5B67"/>
    <w:rsid w:val="00AB6CC9"/>
    <w:rsid w:val="00AB6E68"/>
    <w:rsid w:val="00AC6BC6"/>
    <w:rsid w:val="00AC7396"/>
    <w:rsid w:val="00AD0320"/>
    <w:rsid w:val="00AD07D1"/>
    <w:rsid w:val="00AE423A"/>
    <w:rsid w:val="00AE65E2"/>
    <w:rsid w:val="00AF1785"/>
    <w:rsid w:val="00AF4D88"/>
    <w:rsid w:val="00B04F11"/>
    <w:rsid w:val="00B0667D"/>
    <w:rsid w:val="00B15449"/>
    <w:rsid w:val="00B231F0"/>
    <w:rsid w:val="00B322A1"/>
    <w:rsid w:val="00B358B3"/>
    <w:rsid w:val="00B401EC"/>
    <w:rsid w:val="00B43E0C"/>
    <w:rsid w:val="00B44FC9"/>
    <w:rsid w:val="00B50905"/>
    <w:rsid w:val="00B53492"/>
    <w:rsid w:val="00B53CD8"/>
    <w:rsid w:val="00B54AD9"/>
    <w:rsid w:val="00B63AAF"/>
    <w:rsid w:val="00B64BD1"/>
    <w:rsid w:val="00B6529D"/>
    <w:rsid w:val="00B679AD"/>
    <w:rsid w:val="00B67C13"/>
    <w:rsid w:val="00B76F7F"/>
    <w:rsid w:val="00B80B67"/>
    <w:rsid w:val="00B837ED"/>
    <w:rsid w:val="00B87907"/>
    <w:rsid w:val="00B93086"/>
    <w:rsid w:val="00BA19ED"/>
    <w:rsid w:val="00BA4B8D"/>
    <w:rsid w:val="00BA64ED"/>
    <w:rsid w:val="00BA73D2"/>
    <w:rsid w:val="00BB2CEB"/>
    <w:rsid w:val="00BB30D2"/>
    <w:rsid w:val="00BB3828"/>
    <w:rsid w:val="00BB50EF"/>
    <w:rsid w:val="00BC074F"/>
    <w:rsid w:val="00BC0F7D"/>
    <w:rsid w:val="00BC1844"/>
    <w:rsid w:val="00BD09EC"/>
    <w:rsid w:val="00BD2113"/>
    <w:rsid w:val="00BD7D31"/>
    <w:rsid w:val="00BE130A"/>
    <w:rsid w:val="00BE3255"/>
    <w:rsid w:val="00BE65F2"/>
    <w:rsid w:val="00BF128E"/>
    <w:rsid w:val="00BF4B24"/>
    <w:rsid w:val="00C0163F"/>
    <w:rsid w:val="00C03C5D"/>
    <w:rsid w:val="00C066D7"/>
    <w:rsid w:val="00C074DD"/>
    <w:rsid w:val="00C1053B"/>
    <w:rsid w:val="00C1496A"/>
    <w:rsid w:val="00C166EA"/>
    <w:rsid w:val="00C16B9A"/>
    <w:rsid w:val="00C16E63"/>
    <w:rsid w:val="00C20043"/>
    <w:rsid w:val="00C25972"/>
    <w:rsid w:val="00C262E8"/>
    <w:rsid w:val="00C33079"/>
    <w:rsid w:val="00C45231"/>
    <w:rsid w:val="00C5171E"/>
    <w:rsid w:val="00C57926"/>
    <w:rsid w:val="00C60F28"/>
    <w:rsid w:val="00C70A23"/>
    <w:rsid w:val="00C72833"/>
    <w:rsid w:val="00C73CF6"/>
    <w:rsid w:val="00C74E8B"/>
    <w:rsid w:val="00C80F1D"/>
    <w:rsid w:val="00C8118D"/>
    <w:rsid w:val="00C81687"/>
    <w:rsid w:val="00C90E0F"/>
    <w:rsid w:val="00C9115C"/>
    <w:rsid w:val="00C93F40"/>
    <w:rsid w:val="00C95A2B"/>
    <w:rsid w:val="00CA0527"/>
    <w:rsid w:val="00CA3D0C"/>
    <w:rsid w:val="00CA50F7"/>
    <w:rsid w:val="00CA5B5D"/>
    <w:rsid w:val="00CA7FCB"/>
    <w:rsid w:val="00CB1E5F"/>
    <w:rsid w:val="00CB1FEF"/>
    <w:rsid w:val="00CB2626"/>
    <w:rsid w:val="00CB3E26"/>
    <w:rsid w:val="00CC77B9"/>
    <w:rsid w:val="00CE4C56"/>
    <w:rsid w:val="00CE5E85"/>
    <w:rsid w:val="00CF2539"/>
    <w:rsid w:val="00D00E4F"/>
    <w:rsid w:val="00D026C9"/>
    <w:rsid w:val="00D05EB5"/>
    <w:rsid w:val="00D07944"/>
    <w:rsid w:val="00D2468C"/>
    <w:rsid w:val="00D254FC"/>
    <w:rsid w:val="00D31774"/>
    <w:rsid w:val="00D323EC"/>
    <w:rsid w:val="00D36DBC"/>
    <w:rsid w:val="00D412EB"/>
    <w:rsid w:val="00D50011"/>
    <w:rsid w:val="00D571A7"/>
    <w:rsid w:val="00D57972"/>
    <w:rsid w:val="00D60F8F"/>
    <w:rsid w:val="00D613CB"/>
    <w:rsid w:val="00D6647E"/>
    <w:rsid w:val="00D675A9"/>
    <w:rsid w:val="00D738D6"/>
    <w:rsid w:val="00D755EB"/>
    <w:rsid w:val="00D76048"/>
    <w:rsid w:val="00D76FEF"/>
    <w:rsid w:val="00D77994"/>
    <w:rsid w:val="00D80779"/>
    <w:rsid w:val="00D873BC"/>
    <w:rsid w:val="00D87E00"/>
    <w:rsid w:val="00D9134D"/>
    <w:rsid w:val="00DA1344"/>
    <w:rsid w:val="00DA7A03"/>
    <w:rsid w:val="00DB1818"/>
    <w:rsid w:val="00DB1B30"/>
    <w:rsid w:val="00DB3EF6"/>
    <w:rsid w:val="00DB60C2"/>
    <w:rsid w:val="00DC309B"/>
    <w:rsid w:val="00DC4299"/>
    <w:rsid w:val="00DC4DA2"/>
    <w:rsid w:val="00DC7EFF"/>
    <w:rsid w:val="00DD012C"/>
    <w:rsid w:val="00DD4C17"/>
    <w:rsid w:val="00DD74A5"/>
    <w:rsid w:val="00DE48C2"/>
    <w:rsid w:val="00DE5B8A"/>
    <w:rsid w:val="00DF026E"/>
    <w:rsid w:val="00DF2B1F"/>
    <w:rsid w:val="00DF5D49"/>
    <w:rsid w:val="00DF62CD"/>
    <w:rsid w:val="00DF6EA3"/>
    <w:rsid w:val="00E0402C"/>
    <w:rsid w:val="00E115F6"/>
    <w:rsid w:val="00E12325"/>
    <w:rsid w:val="00E131FC"/>
    <w:rsid w:val="00E13F74"/>
    <w:rsid w:val="00E16208"/>
    <w:rsid w:val="00E16509"/>
    <w:rsid w:val="00E16750"/>
    <w:rsid w:val="00E1688A"/>
    <w:rsid w:val="00E16C0F"/>
    <w:rsid w:val="00E212E3"/>
    <w:rsid w:val="00E21E1D"/>
    <w:rsid w:val="00E31490"/>
    <w:rsid w:val="00E4335E"/>
    <w:rsid w:val="00E44582"/>
    <w:rsid w:val="00E505D9"/>
    <w:rsid w:val="00E57947"/>
    <w:rsid w:val="00E57E98"/>
    <w:rsid w:val="00E63F34"/>
    <w:rsid w:val="00E64C07"/>
    <w:rsid w:val="00E66C7F"/>
    <w:rsid w:val="00E73A2C"/>
    <w:rsid w:val="00E76472"/>
    <w:rsid w:val="00E77645"/>
    <w:rsid w:val="00E822E3"/>
    <w:rsid w:val="00E93748"/>
    <w:rsid w:val="00EA13B6"/>
    <w:rsid w:val="00EA15B0"/>
    <w:rsid w:val="00EA5EA7"/>
    <w:rsid w:val="00EB3272"/>
    <w:rsid w:val="00EC4A25"/>
    <w:rsid w:val="00EC60E9"/>
    <w:rsid w:val="00ED1D71"/>
    <w:rsid w:val="00ED6D49"/>
    <w:rsid w:val="00EE2C6B"/>
    <w:rsid w:val="00EE3749"/>
    <w:rsid w:val="00EE3E67"/>
    <w:rsid w:val="00EE6006"/>
    <w:rsid w:val="00EF0F38"/>
    <w:rsid w:val="00F025A2"/>
    <w:rsid w:val="00F04712"/>
    <w:rsid w:val="00F13360"/>
    <w:rsid w:val="00F15778"/>
    <w:rsid w:val="00F16138"/>
    <w:rsid w:val="00F21933"/>
    <w:rsid w:val="00F22EC7"/>
    <w:rsid w:val="00F260FB"/>
    <w:rsid w:val="00F325C8"/>
    <w:rsid w:val="00F369F9"/>
    <w:rsid w:val="00F467F8"/>
    <w:rsid w:val="00F47107"/>
    <w:rsid w:val="00F472C5"/>
    <w:rsid w:val="00F60411"/>
    <w:rsid w:val="00F61057"/>
    <w:rsid w:val="00F6276E"/>
    <w:rsid w:val="00F62D9C"/>
    <w:rsid w:val="00F62E5A"/>
    <w:rsid w:val="00F653B8"/>
    <w:rsid w:val="00F668F7"/>
    <w:rsid w:val="00F6711E"/>
    <w:rsid w:val="00F9008D"/>
    <w:rsid w:val="00F908D1"/>
    <w:rsid w:val="00F90AC9"/>
    <w:rsid w:val="00FA1266"/>
    <w:rsid w:val="00FA260B"/>
    <w:rsid w:val="00FA584D"/>
    <w:rsid w:val="00FB2812"/>
    <w:rsid w:val="00FB6D06"/>
    <w:rsid w:val="00FC0B97"/>
    <w:rsid w:val="00FC1192"/>
    <w:rsid w:val="00FC27A6"/>
    <w:rsid w:val="00FD6149"/>
    <w:rsid w:val="00FE70E9"/>
    <w:rsid w:val="00FF18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cronym" w:uiPriority="99"/>
    <w:lsdException w:name="HTML Address"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uiPriority w:val="39"/>
    <w:qFormat/>
    <w:rsid w:val="000E270C"/>
    <w:pPr>
      <w:ind w:left="1418" w:hanging="1418"/>
    </w:pPr>
  </w:style>
  <w:style w:type="paragraph" w:styleId="TOC8">
    <w:name w:val="toc 8"/>
    <w:basedOn w:val="TOC1"/>
    <w:uiPriority w:val="39"/>
    <w:qFormat/>
    <w:rsid w:val="000E270C"/>
    <w:pPr>
      <w:spacing w:before="180"/>
      <w:ind w:left="2693" w:hanging="2693"/>
    </w:pPr>
    <w:rPr>
      <w:b/>
    </w:rPr>
  </w:style>
  <w:style w:type="paragraph" w:styleId="TOC1">
    <w:name w:val="toc 1"/>
    <w:uiPriority w:val="39"/>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uiPriority w:val="39"/>
    <w:qFormat/>
    <w:rsid w:val="000E270C"/>
    <w:pPr>
      <w:ind w:left="1701" w:hanging="1701"/>
    </w:pPr>
  </w:style>
  <w:style w:type="paragraph" w:styleId="TOC4">
    <w:name w:val="toc 4"/>
    <w:basedOn w:val="TOC3"/>
    <w:uiPriority w:val="39"/>
    <w:qFormat/>
    <w:rsid w:val="000E270C"/>
    <w:pPr>
      <w:ind w:left="1418" w:hanging="1418"/>
    </w:pPr>
  </w:style>
  <w:style w:type="paragraph" w:styleId="TOC3">
    <w:name w:val="toc 3"/>
    <w:basedOn w:val="TOC2"/>
    <w:uiPriority w:val="39"/>
    <w:qFormat/>
    <w:rsid w:val="000E270C"/>
    <w:pPr>
      <w:ind w:left="1134" w:hanging="1134"/>
    </w:pPr>
  </w:style>
  <w:style w:type="paragraph" w:styleId="TOC2">
    <w:name w:val="toc 2"/>
    <w:basedOn w:val="TOC1"/>
    <w:uiPriority w:val="39"/>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uiPriority w:val="99"/>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uiPriority w:val="39"/>
    <w:qFormat/>
    <w:rsid w:val="000E270C"/>
    <w:pPr>
      <w:ind w:left="1985" w:hanging="1985"/>
    </w:pPr>
  </w:style>
  <w:style w:type="paragraph" w:styleId="TOC7">
    <w:name w:val="toc 7"/>
    <w:basedOn w:val="TOC6"/>
    <w:next w:val="Normal"/>
    <w:uiPriority w:val="39"/>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paragraph" w:styleId="Title">
    <w:name w:val="Title"/>
    <w:aliases w:val="Section Header"/>
    <w:basedOn w:val="Normal"/>
    <w:next w:val="Normal"/>
    <w:link w:val="TitleChar"/>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uiPriority w:val="99"/>
    <w:qFormat/>
    <w:rsid w:val="006411B3"/>
    <w:rPr>
      <w:sz w:val="21"/>
      <w:szCs w:val="21"/>
    </w:rPr>
  </w:style>
  <w:style w:type="paragraph" w:styleId="CommentText">
    <w:name w:val="annotation text"/>
    <w:basedOn w:val="Normal"/>
    <w:link w:val="CommentTextChar"/>
    <w:uiPriority w:val="99"/>
    <w:qFormat/>
    <w:rsid w:val="006411B3"/>
  </w:style>
  <w:style w:type="character" w:customStyle="1" w:styleId="CommentTextChar">
    <w:name w:val="Comment Text Char"/>
    <w:basedOn w:val="DefaultParagraphFont"/>
    <w:link w:val="CommentText"/>
    <w:uiPriority w:val="99"/>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uiPriority w:val="99"/>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uiPriority w:val="34"/>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rsid w:val="00155BE5"/>
    <w:rPr>
      <w:rFonts w:ascii="Arial" w:hAnsi="Arial"/>
      <w:sz w:val="18"/>
      <w:lang w:val="en-GB" w:eastAsia="en-US" w:bidi="ar-SA"/>
    </w:rPr>
  </w:style>
  <w:style w:type="character" w:customStyle="1" w:styleId="Heading4C">
    <w:name w:val="Heading 4 C"/>
    <w:rsid w:val="00155BE5"/>
    <w:rPr>
      <w:rFonts w:ascii="Arial" w:hAnsi="Arial"/>
      <w:sz w:val="24"/>
      <w:szCs w:val="28"/>
      <w:lang w:val="en-GB" w:eastAsia="en-US" w:bidi="ar-SA"/>
    </w:rPr>
  </w:style>
  <w:style w:type="character" w:customStyle="1" w:styleId="H6C">
    <w:name w:val="H6 C"/>
    <w:rsid w:val="00155BE5"/>
    <w:rPr>
      <w:rFonts w:ascii="Arial" w:hAnsi="Arial"/>
      <w:sz w:val="22"/>
      <w:lang w:val="en-GB" w:eastAsia="ja-JP" w:bidi="ar-SA"/>
    </w:rPr>
  </w:style>
  <w:style w:type="character" w:customStyle="1" w:styleId="h51">
    <w:name w:val="h5 1"/>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rsid w:val="00155BE5"/>
    <w:rPr>
      <w:rFonts w:ascii="Arial" w:eastAsia="SimSun" w:hAnsi="Arial"/>
      <w:sz w:val="28"/>
      <w:lang w:val="en-GB" w:eastAsia="en-US" w:bidi="ar-SA"/>
    </w:rPr>
  </w:style>
  <w:style w:type="character" w:customStyle="1" w:styleId="CharChar16">
    <w:name w:val="Char Char16"/>
    <w:rsid w:val="00155BE5"/>
    <w:rPr>
      <w:rFonts w:ascii="Arial" w:eastAsia="SimSun" w:hAnsi="Arial"/>
      <w:lang w:val="en-GB" w:eastAsia="en-US" w:bidi="ar-SA"/>
    </w:rPr>
  </w:style>
  <w:style w:type="character" w:customStyle="1" w:styleId="CharChar14">
    <w:name w:val="Char Char14"/>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155BE5"/>
    <w:rPr>
      <w:rFonts w:ascii="Arial" w:hAnsi="Arial"/>
      <w:b/>
      <w:noProof/>
      <w:sz w:val="18"/>
      <w:lang w:val="en-GB" w:eastAsia="en-US" w:bidi="ar-SA"/>
    </w:rPr>
  </w:style>
  <w:style w:type="character" w:customStyle="1" w:styleId="CharChar25">
    <w:name w:val="Char Char25"/>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rsid w:val="00155BE5"/>
    <w:rPr>
      <w:rFonts w:ascii="Tahoma" w:hAnsi="Tahoma" w:cs="Tahoma"/>
      <w:shd w:val="clear" w:color="auto" w:fill="000080"/>
      <w:lang w:val="en-GB" w:eastAsia="en-US"/>
    </w:rPr>
  </w:style>
  <w:style w:type="character" w:customStyle="1" w:styleId="CharChar19">
    <w:name w:val="Char Char19"/>
    <w:rsid w:val="00155BE5"/>
    <w:rPr>
      <w:rFonts w:ascii="Times New Roman" w:hAnsi="Times New Roman"/>
      <w:lang w:val="en-GB"/>
    </w:rPr>
  </w:style>
  <w:style w:type="character" w:customStyle="1" w:styleId="CharChar20">
    <w:name w:val="Char Char20"/>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155BE5"/>
    <w:rPr>
      <w:rFonts w:ascii="Cambria" w:eastAsia="MS Gothic" w:hAnsi="Cambria" w:cs="Times New Roman"/>
      <w:i/>
      <w:iCs/>
      <w:color w:val="243F60"/>
      <w:lang w:eastAsia="en-US"/>
    </w:rPr>
  </w:style>
  <w:style w:type="character" w:customStyle="1" w:styleId="B2Char1">
    <w:name w:val="B2 Char1"/>
    <w:rsid w:val="00155BE5"/>
    <w:rPr>
      <w:color w:val="000000"/>
      <w:lang w:val="en-GB" w:eastAsia="ja-JP" w:bidi="ar-SA"/>
    </w:rPr>
  </w:style>
  <w:style w:type="paragraph" w:customStyle="1" w:styleId="Revision1">
    <w:name w:val="Revision1"/>
    <w:hidden/>
    <w:uiPriority w:val="99"/>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semi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rsid w:val="00155BE5"/>
    <w:rPr>
      <w:rFonts w:ascii="Arial" w:hAnsi="Arial"/>
      <w:sz w:val="36"/>
      <w:lang w:val="en-GB"/>
    </w:rPr>
  </w:style>
  <w:style w:type="character" w:customStyle="1" w:styleId="CharChar2">
    <w:name w:val="Char Char2"/>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uiPriority w:val="99"/>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qFormat/>
    <w:rsid w:val="00155BE5"/>
    <w:rPr>
      <w:rFonts w:ascii="CG Times (WN)" w:eastAsia="Malgun Gothic" w:hAnsi="CG Times (WN)"/>
      <w:i/>
      <w:lang w:eastAsia="ko-KR"/>
    </w:rPr>
  </w:style>
  <w:style w:type="character" w:customStyle="1" w:styleId="BodyText2Char">
    <w:name w:val="Body Text 2 Char"/>
    <w:basedOn w:val="DefaultParagraphFont"/>
    <w:link w:val="BodyText2"/>
    <w:qFormat/>
    <w:rsid w:val="00155BE5"/>
    <w:rPr>
      <w:rFonts w:ascii="CG Times (WN)" w:eastAsia="Malgun Gothic" w:hAnsi="CG Times (WN)"/>
      <w:i/>
      <w:lang w:eastAsia="ko-KR"/>
    </w:rPr>
  </w:style>
  <w:style w:type="paragraph" w:styleId="BodyText3">
    <w:name w:val="Body Text 3"/>
    <w:basedOn w:val="Normal"/>
    <w:link w:val="BodyText3Char"/>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locked/>
    <w:rsid w:val="00155BE5"/>
    <w:rPr>
      <w:rFonts w:ascii="Courier New" w:hAnsi="Courier New"/>
      <w:lang w:val="nb-NO"/>
    </w:rPr>
  </w:style>
  <w:style w:type="character" w:customStyle="1" w:styleId="15">
    <w:name w:val="書式なし (文字)1"/>
    <w:rsid w:val="00155BE5"/>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155BE5"/>
    <w:rPr>
      <w:rFonts w:eastAsia="SimSun"/>
    </w:rPr>
  </w:style>
  <w:style w:type="character" w:customStyle="1" w:styleId="16">
    <w:name w:val="文末脚注文字列 (文字)1"/>
    <w:rsid w:val="00155BE5"/>
    <w:rPr>
      <w:rFonts w:ascii="Times New Roman" w:hAnsi="Times New Roman" w:cs="Times New Roman" w:hint="default"/>
      <w:lang w:val="en-GB" w:eastAsia="en-US"/>
    </w:rPr>
  </w:style>
  <w:style w:type="character" w:customStyle="1" w:styleId="B2Car">
    <w:name w:val="B2 Car"/>
    <w:rsid w:val="00155BE5"/>
    <w:rPr>
      <w:rFonts w:eastAsia="Batang"/>
      <w:lang w:val="en-GB" w:eastAsia="en-US" w:bidi="ar-SA"/>
    </w:rPr>
  </w:style>
  <w:style w:type="character" w:customStyle="1" w:styleId="TFZchn">
    <w:name w:val="TF Zchn"/>
    <w:link w:val="TF1"/>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rsid w:val="00155BE5"/>
    <w:rPr>
      <w:sz w:val="18"/>
      <w:szCs w:val="18"/>
    </w:rPr>
  </w:style>
  <w:style w:type="character" w:customStyle="1" w:styleId="Heading7Char3">
    <w:name w:val="Heading 7 Char3"/>
    <w:rsid w:val="00155BE5"/>
    <w:rPr>
      <w:rFonts w:ascii="Arial" w:eastAsia="SimSun" w:hAnsi="Arial" w:cs="Times New Roman"/>
      <w:kern w:val="0"/>
      <w:sz w:val="20"/>
      <w:szCs w:val="20"/>
      <w:lang w:val="en-GB" w:eastAsia="en-US"/>
    </w:rPr>
  </w:style>
  <w:style w:type="character" w:customStyle="1" w:styleId="Heading8Char3">
    <w:name w:val="Heading 8 Char3"/>
    <w:rsid w:val="00155BE5"/>
    <w:rPr>
      <w:rFonts w:ascii="Arial" w:eastAsia="SimSun" w:hAnsi="Arial" w:cs="Times New Roman"/>
      <w:kern w:val="0"/>
      <w:sz w:val="36"/>
      <w:szCs w:val="20"/>
      <w:lang w:val="en-GB" w:eastAsia="en-US"/>
    </w:rPr>
  </w:style>
  <w:style w:type="character" w:customStyle="1" w:styleId="Heading9Char2">
    <w:name w:val="Heading 9 Char2"/>
    <w:rsid w:val="00155BE5"/>
    <w:rPr>
      <w:rFonts w:ascii="Arial" w:eastAsia="SimSun" w:hAnsi="Arial" w:cs="Times New Roman"/>
      <w:kern w:val="0"/>
      <w:sz w:val="36"/>
      <w:szCs w:val="20"/>
      <w:lang w:val="en-GB" w:eastAsia="en-US"/>
    </w:rPr>
  </w:style>
  <w:style w:type="character" w:customStyle="1" w:styleId="BalloonTextChar1">
    <w:name w:val="Balloon Text Char1"/>
    <w:uiPriority w:val="99"/>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155BE5"/>
    <w:rPr>
      <w:rFonts w:ascii="Courier New" w:eastAsia="SimSun" w:hAnsi="Courier New" w:cs="Times New Roman"/>
      <w:kern w:val="0"/>
      <w:sz w:val="20"/>
      <w:szCs w:val="20"/>
      <w:lang w:val="nb-NO" w:eastAsia="ja-JP"/>
    </w:rPr>
  </w:style>
  <w:style w:type="character" w:customStyle="1" w:styleId="Titre3Car">
    <w:name w:val="Titre 3 Car"/>
    <w:rsid w:val="00155BE5"/>
    <w:rPr>
      <w:rFonts w:ascii="Arial" w:hAnsi="Arial"/>
      <w:sz w:val="28"/>
      <w:szCs w:val="28"/>
      <w:lang w:val="en-GB" w:eastAsia="en-GB"/>
    </w:rPr>
  </w:style>
  <w:style w:type="character" w:styleId="Emphasis">
    <w:name w:val="Emphasis"/>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rsid w:val="00155BE5"/>
    <w:rPr>
      <w:rFonts w:ascii="Times New Roman" w:eastAsia="SimSun" w:hAnsi="Times New Roman" w:cs="Times New Roman"/>
      <w:kern w:val="0"/>
      <w:sz w:val="20"/>
      <w:szCs w:val="20"/>
      <w:lang w:val="en-GB" w:eastAsia="ja-JP"/>
    </w:rPr>
  </w:style>
  <w:style w:type="character" w:customStyle="1" w:styleId="BodyText3Char3">
    <w:name w:val="Body Text 3 Char3"/>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155BE5"/>
    <w:rPr>
      <w:sz w:val="28"/>
      <w:lang w:val="en-GB" w:eastAsia="en-US"/>
    </w:rPr>
  </w:style>
  <w:style w:type="character" w:customStyle="1" w:styleId="apple-style-span">
    <w:name w:val="apple-style-span"/>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rsid w:val="00155BE5"/>
    <w:rPr>
      <w:rFonts w:ascii="Arial" w:eastAsia="MS Mincho" w:hAnsi="Arial" w:cs="Times New Roman"/>
      <w:kern w:val="0"/>
      <w:sz w:val="20"/>
      <w:szCs w:val="20"/>
      <w:lang w:val="en-GB" w:eastAsia="ja-JP"/>
    </w:rPr>
  </w:style>
  <w:style w:type="character" w:customStyle="1" w:styleId="EditorsNoteCharCharChar">
    <w:name w:val="Editor's Note Char Char Char"/>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rsid w:val="00155BE5"/>
    <w:rPr>
      <w:rFonts w:ascii="Courier New" w:eastAsia="Times New Roman" w:hAnsi="Courier New"/>
      <w:noProof/>
      <w:sz w:val="16"/>
      <w:lang w:eastAsia="ja-JP"/>
    </w:rPr>
  </w:style>
  <w:style w:type="character" w:customStyle="1" w:styleId="mediumtext1">
    <w:name w:val="medium_text1"/>
    <w:rsid w:val="00155BE5"/>
    <w:rPr>
      <w:sz w:val="18"/>
      <w:szCs w:val="18"/>
    </w:rPr>
  </w:style>
  <w:style w:type="character" w:customStyle="1" w:styleId="shorttext1">
    <w:name w:val="short_text1"/>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55BE5"/>
    <w:rPr>
      <w:rFonts w:ascii="Arial" w:hAnsi="Arial"/>
      <w:sz w:val="28"/>
      <w:lang w:val="en-GB" w:eastAsia="en-US"/>
    </w:rPr>
  </w:style>
  <w:style w:type="character" w:customStyle="1" w:styleId="CharChar18">
    <w:name w:val="Char Char18"/>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55BE5"/>
    <w:rPr>
      <w:rFonts w:ascii="Arial" w:hAnsi="Arial"/>
      <w:sz w:val="24"/>
      <w:szCs w:val="28"/>
      <w:lang w:val="en-GB" w:eastAsia="en-GB" w:bidi="ar-SA"/>
    </w:rPr>
  </w:style>
  <w:style w:type="character" w:customStyle="1" w:styleId="Heading7Char2">
    <w:name w:val="Heading 7 Char2"/>
    <w:rsid w:val="00155BE5"/>
    <w:rPr>
      <w:rFonts w:ascii="Arial" w:hAnsi="Arial"/>
      <w:lang w:val="en-GB" w:eastAsia="en-GB" w:bidi="ar-SA"/>
    </w:rPr>
  </w:style>
  <w:style w:type="character" w:customStyle="1" w:styleId="Heading8Char2">
    <w:name w:val="Heading 8 Char2"/>
    <w:rsid w:val="00155BE5"/>
    <w:rPr>
      <w:rFonts w:ascii="Arial" w:hAnsi="Arial"/>
      <w:sz w:val="36"/>
      <w:lang w:val="en-GB" w:eastAsia="en-GB" w:bidi="ar-SA"/>
    </w:rPr>
  </w:style>
  <w:style w:type="character" w:customStyle="1" w:styleId="ListChar2">
    <w:name w:val="List Char2"/>
    <w:rsid w:val="00155BE5"/>
    <w:rPr>
      <w:lang w:val="en-GB" w:eastAsia="en-GB" w:bidi="ar-SA"/>
    </w:rPr>
  </w:style>
  <w:style w:type="character" w:customStyle="1" w:styleId="PlainTextChar2">
    <w:name w:val="Plain Text Char2"/>
    <w:rsid w:val="00155BE5"/>
    <w:rPr>
      <w:rFonts w:ascii="Courier New" w:hAnsi="Courier New"/>
      <w:lang w:val="nb-NO" w:eastAsia="en-US" w:bidi="ar-SA"/>
    </w:rPr>
  </w:style>
  <w:style w:type="character" w:customStyle="1" w:styleId="CommentTextChar2">
    <w:name w:val="Comment Text Char2"/>
    <w:semiHidden/>
    <w:rsid w:val="00155BE5"/>
    <w:rPr>
      <w:lang w:val="en-GB" w:eastAsia="en-US" w:bidi="ar-SA"/>
    </w:rPr>
  </w:style>
  <w:style w:type="character" w:customStyle="1" w:styleId="BodyText2Char2">
    <w:name w:val="Body Text 2 Char2"/>
    <w:rsid w:val="00155BE5"/>
    <w:rPr>
      <w:lang w:val="en-GB" w:eastAsia="ja-JP" w:bidi="ar-SA"/>
    </w:rPr>
  </w:style>
  <w:style w:type="character" w:customStyle="1" w:styleId="BodyText3Char2">
    <w:name w:val="Body Text 3 Char2"/>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55BE5"/>
    <w:rPr>
      <w:rFonts w:ascii="Arial" w:eastAsia="SimSun" w:hAnsi="Arial"/>
      <w:sz w:val="32"/>
      <w:lang w:val="en-GB" w:eastAsia="en-US" w:bidi="ar-SA"/>
    </w:rPr>
  </w:style>
  <w:style w:type="character" w:customStyle="1" w:styleId="BodyTextIndentChar2">
    <w:name w:val="Body Text Indent Char2"/>
    <w:rsid w:val="00155BE5"/>
    <w:rPr>
      <w:lang w:val="en-GB" w:eastAsia="en-US" w:bidi="ar-SA"/>
    </w:rPr>
  </w:style>
  <w:style w:type="character" w:customStyle="1" w:styleId="BodyTextIndent2Char2">
    <w:name w:val="Body Text Indent 2 Char2"/>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55BE5"/>
    <w:rPr>
      <w:rFonts w:ascii="Arial" w:hAnsi="Arial"/>
      <w:sz w:val="28"/>
      <w:lang w:val="en-GB" w:eastAsia="en-GB" w:bidi="ar-SA"/>
    </w:rPr>
  </w:style>
  <w:style w:type="character" w:customStyle="1" w:styleId="CarCar9">
    <w:name w:val="Car Car9"/>
    <w:rsid w:val="00155BE5"/>
    <w:rPr>
      <w:rFonts w:ascii="Arial" w:hAnsi="Arial"/>
      <w:lang w:val="en-GB" w:eastAsia="ja-JP" w:bidi="ar-SA"/>
    </w:rPr>
  </w:style>
  <w:style w:type="character" w:customStyle="1" w:styleId="Heading9Char1">
    <w:name w:val="Heading 9 Char1"/>
    <w:aliases w:val="Figure Heading Char,FH Char"/>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155BE5"/>
    <w:rPr>
      <w:rFonts w:ascii="Arial" w:hAnsi="Arial"/>
      <w:sz w:val="32"/>
      <w:lang w:val="en-GB" w:eastAsia="ja-JP" w:bidi="ar-SA"/>
    </w:rPr>
  </w:style>
  <w:style w:type="character" w:customStyle="1" w:styleId="Heading7Char1">
    <w:name w:val="Heading 7 Char1"/>
    <w:rsid w:val="00155BE5"/>
    <w:rPr>
      <w:rFonts w:ascii="Arial" w:hAnsi="Arial"/>
      <w:lang w:val="en-GB" w:eastAsia="ja-JP" w:bidi="ar-SA"/>
    </w:rPr>
  </w:style>
  <w:style w:type="character" w:customStyle="1" w:styleId="Heading8Char1">
    <w:name w:val="Heading 8 Char1"/>
    <w:rsid w:val="00155BE5"/>
    <w:rPr>
      <w:rFonts w:ascii="Arial" w:hAnsi="Arial"/>
      <w:sz w:val="36"/>
      <w:lang w:val="en-GB" w:eastAsia="ja-JP" w:bidi="ar-SA"/>
    </w:rPr>
  </w:style>
  <w:style w:type="character" w:customStyle="1" w:styleId="ListChar1">
    <w:name w:val="List Char1"/>
    <w:rsid w:val="00155BE5"/>
    <w:rPr>
      <w:lang w:val="en-GB" w:eastAsia="ja-JP" w:bidi="ar-SA"/>
    </w:rPr>
  </w:style>
  <w:style w:type="character" w:customStyle="1" w:styleId="CommentTextChar1">
    <w:name w:val="Comment Text Char1"/>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rsid w:val="00155BE5"/>
  </w:style>
  <w:style w:type="character" w:customStyle="1" w:styleId="WW-Absatz-Standardschriftart">
    <w:name w:val="WW-Absatz-Standardschriftart"/>
    <w:rsid w:val="00155BE5"/>
  </w:style>
  <w:style w:type="character" w:customStyle="1" w:styleId="WW8Num1z0">
    <w:name w:val="WW8Num1z0"/>
    <w:rsid w:val="00155BE5"/>
    <w:rPr>
      <w:rFonts w:ascii="Symbol" w:hAnsi="Symbol"/>
    </w:rPr>
  </w:style>
  <w:style w:type="character" w:customStyle="1" w:styleId="WW8Num5z0">
    <w:name w:val="WW8Num5z0"/>
    <w:rsid w:val="00155BE5"/>
    <w:rPr>
      <w:rFonts w:ascii="Times New Roman" w:eastAsia="MS Mincho" w:hAnsi="Times New Roman" w:cs="Times New Roman"/>
    </w:rPr>
  </w:style>
  <w:style w:type="character" w:customStyle="1" w:styleId="WW8Num5z1">
    <w:name w:val="WW8Num5z1"/>
    <w:rsid w:val="00155BE5"/>
    <w:rPr>
      <w:rFonts w:ascii="Courier New" w:hAnsi="Courier New" w:cs="Courier New"/>
    </w:rPr>
  </w:style>
  <w:style w:type="character" w:customStyle="1" w:styleId="WW8Num5z2">
    <w:name w:val="WW8Num5z2"/>
    <w:rsid w:val="00155BE5"/>
    <w:rPr>
      <w:rFonts w:ascii="Wingdings" w:hAnsi="Wingdings"/>
    </w:rPr>
  </w:style>
  <w:style w:type="character" w:customStyle="1" w:styleId="WW8Num5z3">
    <w:name w:val="WW8Num5z3"/>
    <w:rsid w:val="00155BE5"/>
    <w:rPr>
      <w:rFonts w:ascii="Symbol" w:hAnsi="Symbol"/>
    </w:rPr>
  </w:style>
  <w:style w:type="character" w:customStyle="1" w:styleId="WW8Num6z0">
    <w:name w:val="WW8Num6z0"/>
    <w:rsid w:val="00155BE5"/>
    <w:rPr>
      <w:rFonts w:ascii="Arial" w:eastAsia="MS Mincho" w:hAnsi="Arial" w:cs="Arial"/>
    </w:rPr>
  </w:style>
  <w:style w:type="character" w:customStyle="1" w:styleId="WW8Num6z1">
    <w:name w:val="WW8Num6z1"/>
    <w:rsid w:val="00155BE5"/>
    <w:rPr>
      <w:rFonts w:ascii="Courier New" w:hAnsi="Courier New" w:cs="Courier New"/>
    </w:rPr>
  </w:style>
  <w:style w:type="character" w:customStyle="1" w:styleId="WW8Num6z2">
    <w:name w:val="WW8Num6z2"/>
    <w:rsid w:val="00155BE5"/>
    <w:rPr>
      <w:rFonts w:ascii="Wingdings" w:hAnsi="Wingdings"/>
    </w:rPr>
  </w:style>
  <w:style w:type="character" w:customStyle="1" w:styleId="WW8Num6z3">
    <w:name w:val="WW8Num6z3"/>
    <w:rsid w:val="00155BE5"/>
    <w:rPr>
      <w:rFonts w:ascii="Symbol" w:hAnsi="Symbol"/>
    </w:rPr>
  </w:style>
  <w:style w:type="character" w:customStyle="1" w:styleId="WW8Num9z0">
    <w:name w:val="WW8Num9z0"/>
    <w:rsid w:val="00155BE5"/>
    <w:rPr>
      <w:rFonts w:ascii="Times New Roman" w:eastAsia="MS Mincho" w:hAnsi="Times New Roman" w:cs="Times New Roman"/>
    </w:rPr>
  </w:style>
  <w:style w:type="character" w:customStyle="1" w:styleId="WW8Num9z1">
    <w:name w:val="WW8Num9z1"/>
    <w:rsid w:val="00155BE5"/>
    <w:rPr>
      <w:rFonts w:ascii="Courier New" w:hAnsi="Courier New" w:cs="Courier New"/>
    </w:rPr>
  </w:style>
  <w:style w:type="character" w:customStyle="1" w:styleId="WW8Num9z2">
    <w:name w:val="WW8Num9z2"/>
    <w:rsid w:val="00155BE5"/>
    <w:rPr>
      <w:rFonts w:ascii="Wingdings" w:hAnsi="Wingdings"/>
    </w:rPr>
  </w:style>
  <w:style w:type="character" w:customStyle="1" w:styleId="WW8Num9z3">
    <w:name w:val="WW8Num9z3"/>
    <w:rsid w:val="00155BE5"/>
    <w:rPr>
      <w:rFonts w:ascii="Symbol" w:hAnsi="Symbol"/>
    </w:rPr>
  </w:style>
  <w:style w:type="character" w:customStyle="1" w:styleId="WW8Num11z0">
    <w:name w:val="WW8Num11z0"/>
    <w:rsid w:val="00155BE5"/>
    <w:rPr>
      <w:rFonts w:ascii="Times New Roman" w:eastAsia="MS Mincho" w:hAnsi="Times New Roman" w:cs="Times New Roman"/>
    </w:rPr>
  </w:style>
  <w:style w:type="character" w:customStyle="1" w:styleId="WW8Num11z1">
    <w:name w:val="WW8Num11z1"/>
    <w:rsid w:val="00155BE5"/>
    <w:rPr>
      <w:rFonts w:ascii="Courier New" w:hAnsi="Courier New" w:cs="Courier New"/>
    </w:rPr>
  </w:style>
  <w:style w:type="character" w:customStyle="1" w:styleId="WW8Num11z2">
    <w:name w:val="WW8Num11z2"/>
    <w:rsid w:val="00155BE5"/>
    <w:rPr>
      <w:rFonts w:ascii="Wingdings" w:hAnsi="Wingdings"/>
    </w:rPr>
  </w:style>
  <w:style w:type="character" w:customStyle="1" w:styleId="WW8Num11z3">
    <w:name w:val="WW8Num11z3"/>
    <w:rsid w:val="00155BE5"/>
    <w:rPr>
      <w:rFonts w:ascii="Symbol" w:hAnsi="Symbol"/>
    </w:rPr>
  </w:style>
  <w:style w:type="character" w:customStyle="1" w:styleId="WW8Num15z0">
    <w:name w:val="WW8Num15z0"/>
    <w:rsid w:val="00155BE5"/>
    <w:rPr>
      <w:rFonts w:ascii="Times New Roman" w:eastAsia="Times New Roman" w:hAnsi="Times New Roman" w:cs="Times New Roman"/>
    </w:rPr>
  </w:style>
  <w:style w:type="character" w:customStyle="1" w:styleId="WW8Num15z1">
    <w:name w:val="WW8Num15z1"/>
    <w:rsid w:val="00155BE5"/>
    <w:rPr>
      <w:rFonts w:ascii="Courier New" w:hAnsi="Courier New" w:cs="Courier New"/>
    </w:rPr>
  </w:style>
  <w:style w:type="character" w:customStyle="1" w:styleId="WW8Num15z2">
    <w:name w:val="WW8Num15z2"/>
    <w:rsid w:val="00155BE5"/>
    <w:rPr>
      <w:rFonts w:ascii="Wingdings" w:hAnsi="Wingdings"/>
    </w:rPr>
  </w:style>
  <w:style w:type="character" w:customStyle="1" w:styleId="WW8Num15z3">
    <w:name w:val="WW8Num15z3"/>
    <w:rsid w:val="00155BE5"/>
    <w:rPr>
      <w:rFonts w:ascii="Symbol" w:hAnsi="Symbol"/>
    </w:rPr>
  </w:style>
  <w:style w:type="character" w:customStyle="1" w:styleId="WW8Num16z0">
    <w:name w:val="WW8Num16z0"/>
    <w:rsid w:val="00155BE5"/>
    <w:rPr>
      <w:rFonts w:ascii="Times New Roman" w:eastAsia="MS Mincho" w:hAnsi="Times New Roman" w:cs="Times New Roman"/>
    </w:rPr>
  </w:style>
  <w:style w:type="character" w:customStyle="1" w:styleId="WW8Num16z1">
    <w:name w:val="WW8Num16z1"/>
    <w:rsid w:val="00155BE5"/>
    <w:rPr>
      <w:rFonts w:ascii="Courier New" w:hAnsi="Courier New" w:cs="Courier New"/>
    </w:rPr>
  </w:style>
  <w:style w:type="character" w:customStyle="1" w:styleId="WW8Num16z2">
    <w:name w:val="WW8Num16z2"/>
    <w:rsid w:val="00155BE5"/>
    <w:rPr>
      <w:rFonts w:ascii="Wingdings" w:hAnsi="Wingdings"/>
    </w:rPr>
  </w:style>
  <w:style w:type="character" w:customStyle="1" w:styleId="WW8Num16z3">
    <w:name w:val="WW8Num16z3"/>
    <w:rsid w:val="00155BE5"/>
    <w:rPr>
      <w:rFonts w:ascii="Symbol" w:hAnsi="Symbol"/>
    </w:rPr>
  </w:style>
  <w:style w:type="character" w:customStyle="1" w:styleId="WW8Num18z0">
    <w:name w:val="WW8Num18z0"/>
    <w:rsid w:val="00155BE5"/>
    <w:rPr>
      <w:rFonts w:ascii="Times New Roman" w:eastAsia="Times New Roman" w:hAnsi="Times New Roman" w:cs="Times New Roman"/>
    </w:rPr>
  </w:style>
  <w:style w:type="character" w:customStyle="1" w:styleId="WW8Num18z1">
    <w:name w:val="WW8Num18z1"/>
    <w:rsid w:val="00155BE5"/>
    <w:rPr>
      <w:rFonts w:ascii="Courier New" w:hAnsi="Courier New" w:cs="Courier New"/>
    </w:rPr>
  </w:style>
  <w:style w:type="character" w:customStyle="1" w:styleId="WW8Num18z2">
    <w:name w:val="WW8Num18z2"/>
    <w:rsid w:val="00155BE5"/>
    <w:rPr>
      <w:rFonts w:ascii="Wingdings" w:hAnsi="Wingdings"/>
    </w:rPr>
  </w:style>
  <w:style w:type="character" w:customStyle="1" w:styleId="WW8Num18z3">
    <w:name w:val="WW8Num18z3"/>
    <w:rsid w:val="00155BE5"/>
    <w:rPr>
      <w:rFonts w:ascii="Symbol" w:hAnsi="Symbol"/>
    </w:rPr>
  </w:style>
  <w:style w:type="character" w:customStyle="1" w:styleId="WW8Num19z0">
    <w:name w:val="WW8Num19z0"/>
    <w:rsid w:val="00155BE5"/>
    <w:rPr>
      <w:rFonts w:ascii="Times New Roman" w:eastAsia="MS Mincho" w:hAnsi="Times New Roman" w:cs="Times New Roman"/>
    </w:rPr>
  </w:style>
  <w:style w:type="character" w:customStyle="1" w:styleId="WW8Num19z1">
    <w:name w:val="WW8Num19z1"/>
    <w:rsid w:val="00155BE5"/>
    <w:rPr>
      <w:rFonts w:ascii="Wingdings" w:hAnsi="Wingdings"/>
    </w:rPr>
  </w:style>
  <w:style w:type="character" w:customStyle="1" w:styleId="WW8Num25z0">
    <w:name w:val="WW8Num25z0"/>
    <w:rsid w:val="00155BE5"/>
    <w:rPr>
      <w:rFonts w:ascii="Arial" w:eastAsia="SimSun" w:hAnsi="Arial" w:cs="Arial"/>
    </w:rPr>
  </w:style>
  <w:style w:type="character" w:customStyle="1" w:styleId="WW8Num25z1">
    <w:name w:val="WW8Num25z1"/>
    <w:rsid w:val="00155BE5"/>
    <w:rPr>
      <w:rFonts w:ascii="Wingdings" w:hAnsi="Wingdings"/>
    </w:rPr>
  </w:style>
  <w:style w:type="character" w:customStyle="1" w:styleId="WW8Num28z0">
    <w:name w:val="WW8Num28z0"/>
    <w:rsid w:val="00155BE5"/>
    <w:rPr>
      <w:rFonts w:ascii="Times New Roman" w:eastAsia="MS Mincho" w:hAnsi="Times New Roman" w:cs="Times New Roman"/>
    </w:rPr>
  </w:style>
  <w:style w:type="character" w:customStyle="1" w:styleId="WW8Num28z1">
    <w:name w:val="WW8Num28z1"/>
    <w:rsid w:val="00155BE5"/>
    <w:rPr>
      <w:rFonts w:ascii="Courier New" w:hAnsi="Courier New" w:cs="Courier New"/>
    </w:rPr>
  </w:style>
  <w:style w:type="character" w:customStyle="1" w:styleId="WW8Num28z2">
    <w:name w:val="WW8Num28z2"/>
    <w:rsid w:val="00155BE5"/>
    <w:rPr>
      <w:rFonts w:ascii="Wingdings" w:hAnsi="Wingdings"/>
    </w:rPr>
  </w:style>
  <w:style w:type="character" w:customStyle="1" w:styleId="WW8Num28z3">
    <w:name w:val="WW8Num28z3"/>
    <w:rsid w:val="00155BE5"/>
    <w:rPr>
      <w:rFonts w:ascii="Symbol" w:hAnsi="Symbol"/>
    </w:rPr>
  </w:style>
  <w:style w:type="character" w:customStyle="1" w:styleId="WW8Num32z0">
    <w:name w:val="WW8Num32z0"/>
    <w:rsid w:val="00155BE5"/>
    <w:rPr>
      <w:rFonts w:ascii="Times New Roman" w:eastAsia="Times New Roman" w:hAnsi="Times New Roman" w:cs="Times New Roman"/>
    </w:rPr>
  </w:style>
  <w:style w:type="character" w:customStyle="1" w:styleId="WW8Num32z1">
    <w:name w:val="WW8Num32z1"/>
    <w:rsid w:val="00155BE5"/>
    <w:rPr>
      <w:rFonts w:ascii="Courier New" w:hAnsi="Courier New" w:cs="Courier New"/>
    </w:rPr>
  </w:style>
  <w:style w:type="character" w:customStyle="1" w:styleId="WW8Num32z2">
    <w:name w:val="WW8Num32z2"/>
    <w:rsid w:val="00155BE5"/>
    <w:rPr>
      <w:rFonts w:ascii="Wingdings" w:hAnsi="Wingdings"/>
    </w:rPr>
  </w:style>
  <w:style w:type="character" w:customStyle="1" w:styleId="WW8Num32z3">
    <w:name w:val="WW8Num32z3"/>
    <w:rsid w:val="00155BE5"/>
    <w:rPr>
      <w:rFonts w:ascii="Symbol" w:hAnsi="Symbol"/>
    </w:rPr>
  </w:style>
  <w:style w:type="character" w:customStyle="1" w:styleId="WW8Num34z0">
    <w:name w:val="WW8Num34z0"/>
    <w:rsid w:val="00155BE5"/>
    <w:rPr>
      <w:rFonts w:ascii="Times New Roman" w:eastAsia="SimSun" w:hAnsi="Times New Roman" w:cs="Times New Roman"/>
    </w:rPr>
  </w:style>
  <w:style w:type="character" w:customStyle="1" w:styleId="WW8Num34z1">
    <w:name w:val="WW8Num34z1"/>
    <w:rsid w:val="00155BE5"/>
    <w:rPr>
      <w:rFonts w:ascii="Wingdings" w:hAnsi="Wingdings"/>
    </w:rPr>
  </w:style>
  <w:style w:type="character" w:customStyle="1" w:styleId="WW8Num35z0">
    <w:name w:val="WW8Num35z0"/>
    <w:rsid w:val="00155BE5"/>
    <w:rPr>
      <w:rFonts w:ascii="Times New Roman" w:eastAsia="SimSun" w:hAnsi="Times New Roman" w:cs="Times New Roman"/>
    </w:rPr>
  </w:style>
  <w:style w:type="character" w:customStyle="1" w:styleId="WW8Num35z1">
    <w:name w:val="WW8Num35z1"/>
    <w:rsid w:val="00155BE5"/>
    <w:rPr>
      <w:rFonts w:ascii="Wingdings" w:hAnsi="Wingdings"/>
    </w:rPr>
  </w:style>
  <w:style w:type="character" w:customStyle="1" w:styleId="WW8Num36z0">
    <w:name w:val="WW8Num36z0"/>
    <w:rsid w:val="00155BE5"/>
    <w:rPr>
      <w:rFonts w:ascii="Times New Roman" w:eastAsia="SimSun" w:hAnsi="Times New Roman" w:cs="Times New Roman"/>
    </w:rPr>
  </w:style>
  <w:style w:type="character" w:customStyle="1" w:styleId="WW8Num36z1">
    <w:name w:val="WW8Num36z1"/>
    <w:rsid w:val="00155BE5"/>
    <w:rPr>
      <w:rFonts w:ascii="Wingdings" w:hAnsi="Wingdings"/>
    </w:rPr>
  </w:style>
  <w:style w:type="character" w:customStyle="1" w:styleId="WW8Num39z0">
    <w:name w:val="WW8Num39z0"/>
    <w:rsid w:val="00155BE5"/>
    <w:rPr>
      <w:rFonts w:ascii="Times New Roman" w:eastAsia="SimSun" w:hAnsi="Times New Roman" w:cs="Times New Roman"/>
    </w:rPr>
  </w:style>
  <w:style w:type="character" w:customStyle="1" w:styleId="WW8Num39z1">
    <w:name w:val="WW8Num39z1"/>
    <w:rsid w:val="00155BE5"/>
    <w:rPr>
      <w:rFonts w:ascii="Wingdings" w:hAnsi="Wingdings"/>
    </w:rPr>
  </w:style>
  <w:style w:type="character" w:customStyle="1" w:styleId="WW8NumSt1z0">
    <w:name w:val="WW8NumSt1z0"/>
    <w:rsid w:val="00155BE5"/>
    <w:rPr>
      <w:rFonts w:ascii="Symbol" w:hAnsi="Symbol"/>
    </w:rPr>
  </w:style>
  <w:style w:type="character" w:customStyle="1" w:styleId="WW8NumSt18z0">
    <w:name w:val="WW8NumSt18z0"/>
    <w:rsid w:val="00155BE5"/>
    <w:rPr>
      <w:rFonts w:ascii="Geneva" w:hAnsi="Geneva"/>
    </w:rPr>
  </w:style>
  <w:style w:type="character" w:customStyle="1" w:styleId="50">
    <w:name w:val="段落フォント5"/>
    <w:rsid w:val="00155BE5"/>
  </w:style>
  <w:style w:type="character" w:customStyle="1" w:styleId="a9">
    <w:name w:val="脚注番号"/>
    <w:rsid w:val="00155BE5"/>
    <w:rPr>
      <w:b/>
      <w:position w:val="3"/>
      <w:sz w:val="16"/>
    </w:rPr>
  </w:style>
  <w:style w:type="character" w:customStyle="1" w:styleId="51">
    <w:name w:val="コメント参照5"/>
    <w:rsid w:val="00155BE5"/>
    <w:rPr>
      <w:sz w:val="16"/>
    </w:rPr>
  </w:style>
  <w:style w:type="character" w:customStyle="1" w:styleId="H1">
    <w:name w:val="H1 (文字)"/>
    <w:rsid w:val="00155BE5"/>
    <w:rPr>
      <w:rFonts w:ascii="Arial" w:eastAsia="MS Mincho" w:hAnsi="Arial"/>
      <w:sz w:val="36"/>
      <w:lang w:val="en-GB" w:eastAsia="ar-SA" w:bidi="ar-SA"/>
    </w:rPr>
  </w:style>
  <w:style w:type="character" w:customStyle="1" w:styleId="Head2A">
    <w:name w:val="Head2A (文字)"/>
    <w:rsid w:val="00155BE5"/>
    <w:rPr>
      <w:rFonts w:ascii="Arial" w:eastAsia="MS Mincho" w:hAnsi="Arial"/>
      <w:sz w:val="32"/>
      <w:lang w:val="en-GB" w:eastAsia="ar-SA" w:bidi="ar-SA"/>
    </w:rPr>
  </w:style>
  <w:style w:type="character" w:customStyle="1" w:styleId="Underrubrik2">
    <w:name w:val="Underrubrik2 (文字)"/>
    <w:rsid w:val="00155BE5"/>
    <w:rPr>
      <w:rFonts w:ascii="Arial" w:eastAsia="MS Mincho" w:hAnsi="Arial"/>
      <w:sz w:val="28"/>
      <w:lang w:val="en-GB" w:eastAsia="ar-SA" w:bidi="ar-SA"/>
    </w:rPr>
  </w:style>
  <w:style w:type="character" w:customStyle="1" w:styleId="h4">
    <w:name w:val="h4 (文字)"/>
    <w:rsid w:val="00155BE5"/>
    <w:rPr>
      <w:rFonts w:ascii="Arial" w:eastAsia="MS Mincho" w:hAnsi="Arial" w:cs="Arial"/>
      <w:color w:val="0000FF"/>
      <w:kern w:val="2"/>
      <w:sz w:val="24"/>
      <w:szCs w:val="28"/>
      <w:lang w:val="en-GB" w:eastAsia="ar-SA" w:bidi="ar-SA"/>
    </w:rPr>
  </w:style>
  <w:style w:type="character" w:customStyle="1" w:styleId="M5">
    <w:name w:val="M5 (文字)"/>
    <w:rsid w:val="00155BE5"/>
    <w:rPr>
      <w:rFonts w:ascii="Arial" w:eastAsia="MS Mincho" w:hAnsi="Arial"/>
      <w:sz w:val="22"/>
      <w:lang w:val="en-GB" w:eastAsia="ar-SA" w:bidi="ar-SA"/>
    </w:rPr>
  </w:style>
  <w:style w:type="character" w:customStyle="1" w:styleId="T1">
    <w:name w:val="T1 (文字)"/>
    <w:rsid w:val="00155BE5"/>
    <w:rPr>
      <w:rFonts w:ascii="Arial" w:eastAsia="MS Mincho" w:hAnsi="Arial"/>
      <w:lang w:val="en-GB" w:eastAsia="ar-SA" w:bidi="ar-SA"/>
    </w:rPr>
  </w:style>
  <w:style w:type="character" w:customStyle="1" w:styleId="8">
    <w:name w:val="(文字) (文字)8"/>
    <w:rsid w:val="00155BE5"/>
    <w:rPr>
      <w:rFonts w:ascii="Arial" w:eastAsia="MS Mincho" w:hAnsi="Arial"/>
      <w:lang w:val="en-GB" w:eastAsia="ar-SA" w:bidi="ar-SA"/>
    </w:rPr>
  </w:style>
  <w:style w:type="character" w:customStyle="1" w:styleId="70">
    <w:name w:val="(文字) (文字)7"/>
    <w:rsid w:val="00155BE5"/>
    <w:rPr>
      <w:rFonts w:ascii="Arial" w:eastAsia="MS Mincho" w:hAnsi="Arial"/>
      <w:sz w:val="36"/>
      <w:lang w:val="en-GB" w:eastAsia="ar-SA" w:bidi="ar-SA"/>
    </w:rPr>
  </w:style>
  <w:style w:type="character" w:customStyle="1" w:styleId="headerodd">
    <w:name w:val="header odd (文字)"/>
    <w:rsid w:val="00155BE5"/>
    <w:rPr>
      <w:rFonts w:ascii="Arial" w:eastAsia="MS Mincho" w:hAnsi="Arial"/>
      <w:b/>
      <w:sz w:val="18"/>
      <w:lang w:val="en-GB" w:eastAsia="ar-SA" w:bidi="ar-SA"/>
    </w:rPr>
  </w:style>
  <w:style w:type="character" w:customStyle="1" w:styleId="footnotetext1">
    <w:name w:val="footnote text1 (文字)"/>
    <w:rsid w:val="00155BE5"/>
    <w:rPr>
      <w:rFonts w:eastAsia="MS Mincho"/>
      <w:sz w:val="16"/>
      <w:lang w:val="en-GB" w:eastAsia="ar-SA" w:bidi="ar-SA"/>
    </w:rPr>
  </w:style>
  <w:style w:type="character" w:customStyle="1" w:styleId="6">
    <w:name w:val="(文字) (文字)6"/>
    <w:rsid w:val="00155BE5"/>
    <w:rPr>
      <w:rFonts w:eastAsia="MS Mincho"/>
      <w:lang w:val="en-GB" w:eastAsia="ar-SA" w:bidi="ar-SA"/>
    </w:rPr>
  </w:style>
  <w:style w:type="character" w:customStyle="1" w:styleId="cap">
    <w:name w:val="cap (文字)"/>
    <w:rsid w:val="00155BE5"/>
    <w:rPr>
      <w:rFonts w:eastAsia="MS Mincho"/>
      <w:b/>
      <w:lang w:val="en-GB" w:eastAsia="ar-SA" w:bidi="ar-SA"/>
    </w:rPr>
  </w:style>
  <w:style w:type="character" w:customStyle="1" w:styleId="52">
    <w:name w:val="(文字) (文字)5"/>
    <w:rsid w:val="00155BE5"/>
    <w:rPr>
      <w:rFonts w:ascii="Courier New" w:eastAsia="MS Mincho" w:hAnsi="Courier New"/>
      <w:lang w:val="nb-NO" w:eastAsia="ar-SA" w:bidi="ar-SA"/>
    </w:rPr>
  </w:style>
  <w:style w:type="character" w:customStyle="1" w:styleId="bt">
    <w:name w:val="bt (文字)"/>
    <w:rsid w:val="00155BE5"/>
    <w:rPr>
      <w:rFonts w:eastAsia="MS Mincho"/>
      <w:lang w:val="en-GB" w:eastAsia="ar-SA" w:bidi="ar-SA"/>
    </w:rPr>
  </w:style>
  <w:style w:type="character" w:customStyle="1" w:styleId="aa">
    <w:name w:val="番号付け記号"/>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rsid w:val="00155BE5"/>
    <w:rPr>
      <w:rFonts w:ascii="Arial" w:eastAsia="Times New Roman" w:hAnsi="Arial" w:cs="Arial"/>
    </w:rPr>
  </w:style>
  <w:style w:type="character" w:customStyle="1" w:styleId="WW8Num27z1">
    <w:name w:val="WW8Num27z1"/>
    <w:rsid w:val="00155BE5"/>
    <w:rPr>
      <w:rFonts w:ascii="Courier New" w:hAnsi="Courier New" w:cs="Courier New"/>
    </w:rPr>
  </w:style>
  <w:style w:type="character" w:customStyle="1" w:styleId="WW8Num27z2">
    <w:name w:val="WW8Num27z2"/>
    <w:rsid w:val="00155BE5"/>
    <w:rPr>
      <w:rFonts w:ascii="Wingdings" w:hAnsi="Wingdings"/>
    </w:rPr>
  </w:style>
  <w:style w:type="character" w:customStyle="1" w:styleId="WW8Num27z3">
    <w:name w:val="WW8Num27z3"/>
    <w:rsid w:val="00155BE5"/>
    <w:rPr>
      <w:rFonts w:ascii="Symbol" w:hAnsi="Symbol"/>
    </w:rPr>
  </w:style>
  <w:style w:type="character" w:customStyle="1" w:styleId="WW8Num29z0">
    <w:name w:val="WW8Num29z0"/>
    <w:rsid w:val="00155BE5"/>
    <w:rPr>
      <w:rFonts w:ascii="Times New Roman" w:eastAsia="MS Mincho" w:hAnsi="Times New Roman" w:cs="Times New Roman"/>
    </w:rPr>
  </w:style>
  <w:style w:type="character" w:customStyle="1" w:styleId="WW8Num29z1">
    <w:name w:val="WW8Num29z1"/>
    <w:rsid w:val="00155BE5"/>
    <w:rPr>
      <w:rFonts w:ascii="Courier New" w:hAnsi="Courier New" w:cs="Courier New"/>
    </w:rPr>
  </w:style>
  <w:style w:type="character" w:customStyle="1" w:styleId="WW8Num29z2">
    <w:name w:val="WW8Num29z2"/>
    <w:rsid w:val="00155BE5"/>
    <w:rPr>
      <w:rFonts w:ascii="Wingdings" w:hAnsi="Wingdings"/>
    </w:rPr>
  </w:style>
  <w:style w:type="character" w:customStyle="1" w:styleId="WW8Num29z3">
    <w:name w:val="WW8Num29z3"/>
    <w:rsid w:val="00155BE5"/>
    <w:rPr>
      <w:rFonts w:ascii="Symbol" w:hAnsi="Symbol"/>
    </w:rPr>
  </w:style>
  <w:style w:type="character" w:customStyle="1" w:styleId="WW8Num31z0">
    <w:name w:val="WW8Num31z0"/>
    <w:rsid w:val="00155BE5"/>
    <w:rPr>
      <w:rFonts w:ascii="Symbol" w:hAnsi="Symbol"/>
    </w:rPr>
  </w:style>
  <w:style w:type="character" w:customStyle="1" w:styleId="WW8Num31z1">
    <w:name w:val="WW8Num31z1"/>
    <w:rsid w:val="00155BE5"/>
    <w:rPr>
      <w:rFonts w:ascii="Courier New" w:hAnsi="Courier New" w:cs="Courier New"/>
    </w:rPr>
  </w:style>
  <w:style w:type="character" w:customStyle="1" w:styleId="WW8Num31z2">
    <w:name w:val="WW8Num31z2"/>
    <w:rsid w:val="00155BE5"/>
    <w:rPr>
      <w:rFonts w:ascii="Wingdings" w:hAnsi="Wingdings"/>
    </w:rPr>
  </w:style>
  <w:style w:type="character" w:customStyle="1" w:styleId="WW8Num34z2">
    <w:name w:val="WW8Num34z2"/>
    <w:rsid w:val="00155BE5"/>
    <w:rPr>
      <w:rFonts w:ascii="Wingdings" w:hAnsi="Wingdings"/>
    </w:rPr>
  </w:style>
  <w:style w:type="character" w:customStyle="1" w:styleId="WW8Num34z3">
    <w:name w:val="WW8Num34z3"/>
    <w:rsid w:val="00155BE5"/>
    <w:rPr>
      <w:rFonts w:ascii="Symbol" w:hAnsi="Symbol"/>
    </w:rPr>
  </w:style>
  <w:style w:type="character" w:customStyle="1" w:styleId="WW8Num37z0">
    <w:name w:val="WW8Num37z0"/>
    <w:rsid w:val="00155BE5"/>
    <w:rPr>
      <w:rFonts w:ascii="Times New Roman" w:eastAsia="SimSun" w:hAnsi="Times New Roman" w:cs="Times New Roman"/>
    </w:rPr>
  </w:style>
  <w:style w:type="character" w:customStyle="1" w:styleId="WW8Num37z1">
    <w:name w:val="WW8Num37z1"/>
    <w:rsid w:val="00155BE5"/>
    <w:rPr>
      <w:rFonts w:ascii="Wingdings" w:hAnsi="Wingdings"/>
    </w:rPr>
  </w:style>
  <w:style w:type="character" w:customStyle="1" w:styleId="WW8Num38z0">
    <w:name w:val="WW8Num38z0"/>
    <w:rsid w:val="00155BE5"/>
    <w:rPr>
      <w:rFonts w:ascii="Times New Roman" w:eastAsia="SimSun" w:hAnsi="Times New Roman" w:cs="Times New Roman"/>
    </w:rPr>
  </w:style>
  <w:style w:type="character" w:customStyle="1" w:styleId="WW8Num38z1">
    <w:name w:val="WW8Num38z1"/>
    <w:rsid w:val="00155BE5"/>
    <w:rPr>
      <w:rFonts w:ascii="Wingdings" w:hAnsi="Wingdings"/>
    </w:rPr>
  </w:style>
  <w:style w:type="character" w:customStyle="1" w:styleId="WW8Num41z0">
    <w:name w:val="WW8Num41z0"/>
    <w:rsid w:val="00155BE5"/>
    <w:rPr>
      <w:rFonts w:ascii="Times New Roman" w:eastAsia="SimSun" w:hAnsi="Times New Roman" w:cs="Times New Roman"/>
    </w:rPr>
  </w:style>
  <w:style w:type="character" w:customStyle="1" w:styleId="WW8Num41z1">
    <w:name w:val="WW8Num41z1"/>
    <w:rsid w:val="00155BE5"/>
    <w:rPr>
      <w:rFonts w:ascii="Wingdings" w:hAnsi="Wingdings"/>
    </w:rPr>
  </w:style>
  <w:style w:type="character" w:customStyle="1" w:styleId="WW8NumSt20z0">
    <w:name w:val="WW8NumSt20z0"/>
    <w:rsid w:val="00155BE5"/>
    <w:rPr>
      <w:rFonts w:ascii="Geneva" w:hAnsi="Geneva"/>
    </w:rPr>
  </w:style>
  <w:style w:type="character" w:customStyle="1" w:styleId="DefaultParagraphFont1">
    <w:name w:val="Default Paragraph Font1"/>
    <w:rsid w:val="00155BE5"/>
  </w:style>
  <w:style w:type="character" w:customStyle="1" w:styleId="CommentReference1">
    <w:name w:val="Comment Reference1"/>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55BE5"/>
    <w:rPr>
      <w:lang w:val="en-GB" w:eastAsia="ja-JP" w:bidi="ar-SA"/>
    </w:rPr>
  </w:style>
  <w:style w:type="character" w:customStyle="1" w:styleId="CarCar10">
    <w:name w:val="Car Car10"/>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rsid w:val="00155BE5"/>
  </w:style>
  <w:style w:type="character" w:customStyle="1" w:styleId="1a">
    <w:name w:val="コメント参照1"/>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rsid w:val="00155BE5"/>
    <w:rPr>
      <w:rFonts w:ascii="Arial" w:hAnsi="Arial"/>
      <w:lang w:val="en-GB" w:eastAsia="en-US"/>
    </w:rPr>
  </w:style>
  <w:style w:type="character" w:customStyle="1" w:styleId="B1C">
    <w:name w:val="B1 C"/>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rsid w:val="00155BE5"/>
    <w:rPr>
      <w:lang w:val="en-GB" w:eastAsia="en-GB"/>
    </w:rPr>
  </w:style>
  <w:style w:type="character" w:customStyle="1" w:styleId="B2C">
    <w:name w:val="B2 C"/>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55BE5"/>
    <w:rPr>
      <w:rFonts w:ascii="Arial" w:hAnsi="Arial"/>
      <w:sz w:val="24"/>
      <w:szCs w:val="28"/>
      <w:lang w:val="en-GB" w:eastAsia="en-US"/>
    </w:rPr>
  </w:style>
  <w:style w:type="character" w:customStyle="1" w:styleId="T1Char5">
    <w:name w:val="T1 Char5"/>
    <w:aliases w:val="Header 6 Char Char5"/>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55BE5"/>
    <w:rPr>
      <w:rFonts w:ascii="Arial" w:eastAsia="MS Mincho" w:hAnsi="Arial"/>
      <w:sz w:val="22"/>
      <w:lang w:val="en-GB" w:eastAsia="en-US" w:bidi="ar-SA"/>
    </w:rPr>
  </w:style>
  <w:style w:type="character" w:customStyle="1" w:styleId="T1Car">
    <w:name w:val="T1 Car"/>
    <w:aliases w:val="Header 6 Car Car"/>
    <w:rsid w:val="00155BE5"/>
    <w:rPr>
      <w:rFonts w:ascii="Arial" w:eastAsia="MS Mincho" w:hAnsi="Arial"/>
      <w:lang w:val="en-GB" w:eastAsia="en-US" w:bidi="ar-SA"/>
    </w:rPr>
  </w:style>
  <w:style w:type="character" w:customStyle="1" w:styleId="CarCar4">
    <w:name w:val="Car Car4"/>
    <w:rsid w:val="00155BE5"/>
    <w:rPr>
      <w:rFonts w:ascii="Arial" w:eastAsia="MS Mincho" w:hAnsi="Arial"/>
      <w:lang w:val="en-GB" w:eastAsia="en-US" w:bidi="ar-SA"/>
    </w:rPr>
  </w:style>
  <w:style w:type="character" w:customStyle="1" w:styleId="CarCar8">
    <w:name w:val="Car Car8"/>
    <w:rsid w:val="00155BE5"/>
    <w:rPr>
      <w:rFonts w:ascii="Arial" w:eastAsia="MS Mincho" w:hAnsi="Arial"/>
      <w:sz w:val="36"/>
      <w:lang w:val="en-GB" w:eastAsia="en-US" w:bidi="ar-SA"/>
    </w:rPr>
  </w:style>
  <w:style w:type="character" w:customStyle="1" w:styleId="CarCar3">
    <w:name w:val="Car Car3"/>
    <w:rsid w:val="00155BE5"/>
    <w:rPr>
      <w:rFonts w:ascii="Arial" w:eastAsia="MS Mincho" w:hAnsi="Arial"/>
      <w:sz w:val="36"/>
      <w:lang w:val="en-GB" w:eastAsia="en-US" w:bidi="ar-SA"/>
    </w:rPr>
  </w:style>
  <w:style w:type="character" w:customStyle="1" w:styleId="CarCar7">
    <w:name w:val="Car Car7"/>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55BE5"/>
    <w:rPr>
      <w:b/>
      <w:lang w:val="en-GB" w:eastAsia="ja-JP" w:bidi="ar-SA"/>
    </w:rPr>
  </w:style>
  <w:style w:type="character" w:customStyle="1" w:styleId="CarCar6">
    <w:name w:val="Car Car6"/>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55BE5"/>
    <w:rPr>
      <w:lang w:val="en-GB" w:eastAsia="ja-JP" w:bidi="ar-SA"/>
    </w:rPr>
  </w:style>
  <w:style w:type="character" w:customStyle="1" w:styleId="T1Char6">
    <w:name w:val="T1 Char6"/>
    <w:aliases w:val="Header 6 Char Char6"/>
    <w:rsid w:val="00155BE5"/>
  </w:style>
  <w:style w:type="character" w:customStyle="1" w:styleId="capChar5">
    <w:name w:val="cap Char5"/>
    <w:aliases w:val="cap Char Char5,Caption Char Char4,Caption Char1 Char Char4,cap Char Char1 Char4,Caption Char Char1 Char Char4,cap Char2 Char Char Char4"/>
    <w:rsid w:val="00155BE5"/>
    <w:rPr>
      <w:b/>
      <w:lang w:val="en-GB" w:eastAsia="en-US" w:bidi="ar-SA"/>
    </w:rPr>
  </w:style>
  <w:style w:type="character" w:customStyle="1" w:styleId="Head2AZchn">
    <w:name w:val="Head2A Zchn"/>
    <w:aliases w:val="2 Zchn,H2 Zchn,h2 Zchn,DO NOT USE_h2 Zchn,h21 Zchn,UNDERRUBRIK 1-2 Zchn Zchn"/>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55BE5"/>
    <w:rPr>
      <w:rFonts w:ascii="Arial" w:hAnsi="Arial"/>
      <w:sz w:val="22"/>
      <w:lang w:val="en-GB" w:eastAsia="en-GB" w:bidi="ar-SA"/>
    </w:rPr>
  </w:style>
  <w:style w:type="character" w:customStyle="1" w:styleId="T1Zchn">
    <w:name w:val="T1 Zchn"/>
    <w:aliases w:val="Header 6 Zchn Zchn"/>
    <w:rsid w:val="00155BE5"/>
  </w:style>
  <w:style w:type="character" w:customStyle="1" w:styleId="capChar3">
    <w:name w:val="cap Char3"/>
    <w:aliases w:val="cap Char Char3,Caption Char Char2,Caption Char1 Char Char2,cap Char Char1 Char2,Caption Char Char1 Char Char2,cap Char2 Char Char Char2"/>
    <w:rsid w:val="00155BE5"/>
    <w:rPr>
      <w:rFonts w:ascii="Times New Roman" w:eastAsia="Batang" w:hAnsi="Times New Roman"/>
      <w:b/>
      <w:lang w:val="en-GB"/>
    </w:rPr>
  </w:style>
  <w:style w:type="character" w:customStyle="1" w:styleId="Heading6Char2">
    <w:name w:val="Heading 6 Char2"/>
    <w:rsid w:val="00155BE5"/>
  </w:style>
  <w:style w:type="character" w:customStyle="1" w:styleId="capChar4">
    <w:name w:val="cap Char4"/>
    <w:aliases w:val="cap Char Char4,Caption Char Char3,Caption Char1 Char Char3,cap Char Char1 Char3,Caption Char Char1 Char Char3,cap Char2 Char Char Char3"/>
    <w:rsid w:val="00155BE5"/>
    <w:rPr>
      <w:rFonts w:ascii="Times New Roman" w:eastAsia="MS Mincho" w:hAnsi="Times New Roman"/>
      <w:b/>
      <w:lang w:val="en-GB"/>
    </w:rPr>
  </w:style>
  <w:style w:type="character" w:customStyle="1" w:styleId="T1Char8">
    <w:name w:val="T1 Char8"/>
    <w:aliases w:val="Header 6 Char Char7"/>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55BE5"/>
    <w:rPr>
      <w:rFonts w:ascii="Arial" w:hAnsi="Arial"/>
      <w:sz w:val="24"/>
      <w:szCs w:val="28"/>
      <w:lang w:val="en-GB" w:eastAsia="en-US"/>
    </w:rPr>
  </w:style>
  <w:style w:type="character" w:customStyle="1" w:styleId="T1Char7">
    <w:name w:val="T1 Char7"/>
    <w:aliases w:val="Header 6 Char Char8"/>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55BE5"/>
    <w:rPr>
      <w:rFonts w:ascii="Arial" w:hAnsi="Arial" w:cs="Arial"/>
      <w:sz w:val="24"/>
      <w:szCs w:val="24"/>
      <w:lang w:val="en-GB" w:eastAsia="en-US" w:bidi="he-IL"/>
    </w:rPr>
  </w:style>
  <w:style w:type="character" w:customStyle="1" w:styleId="T1Char9">
    <w:name w:val="T1 Char9"/>
    <w:aliases w:val="Header 6 Char Char9"/>
    <w:rsid w:val="00155BE5"/>
    <w:rPr>
      <w:rFonts w:ascii="Arial" w:hAnsi="Arial" w:cs="Arial"/>
      <w:lang w:val="en-GB" w:eastAsia="en-US" w:bidi="he-IL"/>
    </w:rPr>
  </w:style>
  <w:style w:type="character" w:customStyle="1" w:styleId="List3Char">
    <w:name w:val="List 3 Char"/>
    <w:link w:val="List3"/>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rsid w:val="00155BE5"/>
  </w:style>
  <w:style w:type="character" w:customStyle="1" w:styleId="Absatz-Standardschriftart2">
    <w:name w:val="Absatz-Standardschriftart2"/>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rsid w:val="00155BE5"/>
    <w:rPr>
      <w:rFonts w:ascii="MS Mincho" w:eastAsia="MS Mincho" w:hAnsi="MS Mincho" w:hint="eastAsia"/>
      <w:lang w:val="en-GB" w:eastAsia="ar-SA" w:bidi="ar-SA"/>
    </w:rPr>
  </w:style>
  <w:style w:type="character" w:customStyle="1" w:styleId="110">
    <w:name w:val="(文字) (文字)11"/>
    <w:rsid w:val="00155BE5"/>
    <w:rPr>
      <w:rFonts w:ascii="MS Mincho" w:eastAsia="MS Mincho" w:hAnsi="MS Mincho" w:hint="eastAsia"/>
      <w:lang w:val="en-GB" w:eastAsia="ar-SA" w:bidi="ar-SA"/>
    </w:rPr>
  </w:style>
  <w:style w:type="character" w:customStyle="1" w:styleId="Absatz-Standardschriftart3">
    <w:name w:val="Absatz-Standardschriftart3"/>
    <w:rsid w:val="00155BE5"/>
  </w:style>
  <w:style w:type="paragraph" w:customStyle="1" w:styleId="32">
    <w:name w:val="修订3"/>
    <w:hidden/>
    <w:uiPriority w:val="99"/>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rsid w:val="00155BE5"/>
    <w:rPr>
      <w:rFonts w:eastAsia="SimSun"/>
      <w:lang w:eastAsia="en-US"/>
    </w:rPr>
  </w:style>
  <w:style w:type="character" w:customStyle="1" w:styleId="Char2">
    <w:name w:val="批注主题 Char2"/>
    <w:rsid w:val="00155BE5"/>
    <w:rPr>
      <w:rFonts w:eastAsia="SimSun"/>
      <w:b/>
      <w:bCs/>
      <w:lang w:eastAsia="en-US"/>
    </w:rPr>
  </w:style>
  <w:style w:type="character" w:customStyle="1" w:styleId="Char11">
    <w:name w:val="注释标题 Char1"/>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rsid w:val="00155BE5"/>
    <w:rPr>
      <w:rFonts w:ascii="Arial" w:hAnsi="Arial"/>
      <w:sz w:val="36"/>
      <w:lang w:val="en-GB"/>
    </w:rPr>
  </w:style>
  <w:style w:type="character" w:customStyle="1" w:styleId="Char12">
    <w:name w:val="页脚 Char1"/>
    <w:uiPriority w:val="99"/>
    <w:rsid w:val="00155BE5"/>
    <w:rPr>
      <w:rFonts w:ascii="Arial" w:hAnsi="Arial"/>
      <w:b/>
      <w:i/>
      <w:noProof/>
      <w:sz w:val="18"/>
      <w:lang w:val="en-GB"/>
    </w:rPr>
  </w:style>
  <w:style w:type="character" w:customStyle="1" w:styleId="Char13">
    <w:name w:val="文档结构图 Char1"/>
    <w:semiHidden/>
    <w:rsid w:val="00155BE5"/>
    <w:rPr>
      <w:rFonts w:ascii="Tahoma" w:hAnsi="Tahoma" w:cs="Tahoma"/>
      <w:shd w:val="clear" w:color="auto" w:fill="000080"/>
      <w:lang w:val="en-GB"/>
    </w:rPr>
  </w:style>
  <w:style w:type="character" w:customStyle="1" w:styleId="Char14">
    <w:name w:val="纯文本 Char1"/>
    <w:rsid w:val="00155BE5"/>
    <w:rPr>
      <w:rFonts w:ascii="Courier New" w:eastAsia="SimSun" w:hAnsi="Courier New"/>
      <w:lang w:val="nb-NO"/>
    </w:rPr>
  </w:style>
  <w:style w:type="character" w:customStyle="1" w:styleId="Char15">
    <w:name w:val="批注框文本 Char1"/>
    <w:uiPriority w:val="99"/>
    <w:rsid w:val="00155BE5"/>
    <w:rPr>
      <w:rFonts w:ascii="Tahoma" w:hAnsi="Tahoma" w:cs="Tahoma"/>
      <w:sz w:val="16"/>
      <w:szCs w:val="16"/>
      <w:lang w:val="en-GB"/>
    </w:rPr>
  </w:style>
  <w:style w:type="character" w:customStyle="1" w:styleId="Char16">
    <w:name w:val="尾注文本 Char1"/>
    <w:rsid w:val="00155BE5"/>
    <w:rPr>
      <w:rFonts w:eastAsia="SimSun"/>
      <w:lang w:val="en-GB"/>
    </w:rPr>
  </w:style>
  <w:style w:type="character" w:customStyle="1" w:styleId="Char17">
    <w:name w:val="正文文本缩进 Char1"/>
    <w:rsid w:val="00155BE5"/>
    <w:rPr>
      <w:rFonts w:eastAsia="Batang"/>
      <w:lang w:val="en-GB"/>
    </w:rPr>
  </w:style>
  <w:style w:type="character" w:customStyle="1" w:styleId="2Char1">
    <w:name w:val="正文文本 2 Char1"/>
    <w:rsid w:val="00155BE5"/>
    <w:rPr>
      <w:rFonts w:ascii="CG Times (WN)" w:eastAsia="Malgun Gothic" w:hAnsi="CG Times (WN)"/>
      <w:i/>
      <w:lang w:val="en-GB" w:eastAsia="ko-KR"/>
    </w:rPr>
  </w:style>
  <w:style w:type="character" w:customStyle="1" w:styleId="3Char1">
    <w:name w:val="正文文本 3 Char1"/>
    <w:rsid w:val="00155BE5"/>
    <w:rPr>
      <w:rFonts w:ascii="CG Times (WN)" w:eastAsia="Osaka" w:hAnsi="CG Times (WN)"/>
      <w:color w:val="000000"/>
      <w:lang w:val="en-GB" w:eastAsia="ko-KR"/>
    </w:rPr>
  </w:style>
  <w:style w:type="character" w:customStyle="1" w:styleId="2Char10">
    <w:name w:val="正文文本缩进 2 Char1"/>
    <w:rsid w:val="00155BE5"/>
    <w:rPr>
      <w:rFonts w:ascii="CG Times (WN)" w:eastAsia="MS Mincho" w:hAnsi="CG Times (WN)"/>
      <w:lang w:val="en-GB"/>
    </w:rPr>
  </w:style>
  <w:style w:type="character" w:customStyle="1" w:styleId="HTMLChar1">
    <w:name w:val="HTML 预设格式 Char1"/>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uiPriority w:val="99"/>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155BE5"/>
    <w:rPr>
      <w:rFonts w:ascii="MingLiU" w:eastAsia="MingLiU" w:hAnsi="Courier New" w:cs="Courier New"/>
      <w:sz w:val="24"/>
      <w:szCs w:val="24"/>
      <w:lang w:val="en-GB" w:eastAsia="en-US"/>
    </w:rPr>
  </w:style>
  <w:style w:type="character" w:customStyle="1" w:styleId="1f9">
    <w:name w:val="章節附註文字 字元1"/>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rsid w:val="00155BE5"/>
  </w:style>
  <w:style w:type="character" w:customStyle="1" w:styleId="29">
    <w:name w:val="コメント参照2"/>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55BE5"/>
    <w:rPr>
      <w:rFonts w:ascii="Arial" w:eastAsia="Times New Roman" w:hAnsi="Arial"/>
      <w:sz w:val="36"/>
      <w:lang w:val="en-GB"/>
    </w:rPr>
  </w:style>
  <w:style w:type="paragraph" w:styleId="Subtitle">
    <w:name w:val="Subtitle"/>
    <w:basedOn w:val="Normal"/>
    <w:next w:val="Normal"/>
    <w:link w:val="SubtitleChar"/>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rsid w:val="00155BE5"/>
  </w:style>
  <w:style w:type="character" w:customStyle="1" w:styleId="39">
    <w:name w:val="コメント参照3"/>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rsid w:val="00155BE5"/>
    <w:rPr>
      <w:rFonts w:ascii="Times New Roman" w:hAnsi="Times New Roman"/>
      <w:b/>
      <w:bCs/>
      <w:lang w:val="en-GB" w:eastAsia="en-US"/>
    </w:rPr>
  </w:style>
  <w:style w:type="character" w:customStyle="1" w:styleId="1fa">
    <w:name w:val="吹き出し (文字)1"/>
    <w:uiPriority w:val="99"/>
    <w:semiHidden/>
    <w:rsid w:val="00155BE5"/>
    <w:rPr>
      <w:rFonts w:ascii="MS Mincho" w:eastAsia="MS Mincho" w:hAnsi="Times New Roman"/>
      <w:sz w:val="18"/>
      <w:szCs w:val="18"/>
      <w:lang w:val="en-GB" w:eastAsia="en-US"/>
    </w:rPr>
  </w:style>
  <w:style w:type="character" w:customStyle="1" w:styleId="1fb">
    <w:name w:val="見出しマップ (文字)1"/>
    <w:uiPriority w:val="99"/>
    <w:semiHidden/>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rsid w:val="00155BE5"/>
    <w:rPr>
      <w:rFonts w:ascii="Times New Roman" w:eastAsia="Times New Roman" w:hAnsi="Times New Roman"/>
      <w:lang w:val="en-GB" w:eastAsia="en-US"/>
    </w:rPr>
  </w:style>
  <w:style w:type="character" w:customStyle="1" w:styleId="1fe">
    <w:name w:val="コメント内容 (文字)1"/>
    <w:uiPriority w:val="99"/>
    <w:semiHidden/>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155BE5"/>
    <w:rPr>
      <w:rFonts w:ascii="Arial" w:eastAsia="PMingLiU" w:hAnsi="Arial"/>
      <w:lang w:val="x-none" w:eastAsia="x-none"/>
    </w:rPr>
  </w:style>
  <w:style w:type="character" w:customStyle="1" w:styleId="ColorfulGrid-Accent1Char">
    <w:name w:val="Colorful Grid - Accent 1 Char"/>
    <w:link w:val="ColorfulGrid-Accent1"/>
    <w:uiPriority w:val="29"/>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155BE5"/>
    <w:rPr>
      <w:rFonts w:ascii="Times New Roman" w:eastAsia="Times New Roman" w:hAnsi="Times New Roman"/>
      <w:lang w:val="en-GB"/>
    </w:rPr>
  </w:style>
  <w:style w:type="character" w:customStyle="1" w:styleId="1ff">
    <w:name w:val="註解主旨 字元1"/>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rsid w:val="00155BE5"/>
    <w:rPr>
      <w:rFonts w:ascii="Courier New" w:hAnsi="Courier New" w:cs="Courier New"/>
      <w:lang w:val="en-GB" w:eastAsia="en-US"/>
    </w:rPr>
  </w:style>
  <w:style w:type="character" w:customStyle="1" w:styleId="EndnotentextZchn1">
    <w:name w:val="Endnotentext Zchn1"/>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rsid w:val="00155BE5"/>
  </w:style>
  <w:style w:type="character" w:customStyle="1" w:styleId="49">
    <w:name w:val="コメント参照4"/>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rsid w:val="00155BE5"/>
    <w:rPr>
      <w:rFonts w:ascii="Malgun Gothic" w:hAnsi="Courier New" w:cs="Courier New"/>
      <w:lang w:val="en-GB" w:eastAsia="en-US"/>
    </w:rPr>
  </w:style>
  <w:style w:type="character" w:customStyle="1" w:styleId="Char19">
    <w:name w:val="미주 텍스트 Char1"/>
    <w:uiPriority w:val="99"/>
    <w:semiHidden/>
    <w:rsid w:val="00155BE5"/>
    <w:rPr>
      <w:rFonts w:ascii="Times New Roman" w:eastAsia="Times New Roman" w:hAnsi="Times New Roman"/>
      <w:lang w:val="en-GB" w:eastAsia="en-US"/>
    </w:rPr>
  </w:style>
  <w:style w:type="character" w:customStyle="1" w:styleId="Char1a">
    <w:name w:val="풍선 도움말 텍스트 Char1"/>
    <w:uiPriority w:val="99"/>
    <w:semiHidden/>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155BE5"/>
    <w:rPr>
      <w:rFonts w:ascii="Malgun Gothic" w:eastAsia="Malgun Gothic" w:hAnsi="Times New Roman"/>
      <w:sz w:val="18"/>
      <w:szCs w:val="18"/>
      <w:lang w:val="en-GB" w:eastAsia="en-US"/>
    </w:rPr>
  </w:style>
  <w:style w:type="character" w:customStyle="1" w:styleId="Char1c">
    <w:name w:val="각주 텍스트 Char1"/>
    <w:uiPriority w:val="99"/>
    <w:semiHidden/>
    <w:rsid w:val="00155BE5"/>
    <w:rPr>
      <w:rFonts w:ascii="Times New Roman" w:eastAsia="Times New Roman" w:hAnsi="Times New Roman"/>
      <w:lang w:val="en-GB" w:eastAsia="en-US"/>
    </w:rPr>
  </w:style>
  <w:style w:type="character" w:customStyle="1" w:styleId="Char1d">
    <w:name w:val="메모 텍스트 Char1"/>
    <w:uiPriority w:val="99"/>
    <w:semiHidden/>
    <w:rsid w:val="00155BE5"/>
    <w:rPr>
      <w:rFonts w:ascii="Times New Roman" w:eastAsia="Times New Roman" w:hAnsi="Times New Roman"/>
      <w:lang w:val="en-GB" w:eastAsia="en-US"/>
    </w:rPr>
  </w:style>
  <w:style w:type="character" w:customStyle="1" w:styleId="Char1e">
    <w:name w:val="메모 주제 Char1"/>
    <w:uiPriority w:val="99"/>
    <w:semiHidden/>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uiPriority w:val="99"/>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155BE5"/>
    <w:rPr>
      <w:rFonts w:ascii="Arial" w:hAnsi="Arial" w:cs="Arial" w:hint="default"/>
      <w:sz w:val="36"/>
      <w:lang w:val="en-GB" w:eastAsia="en-US"/>
    </w:rPr>
  </w:style>
  <w:style w:type="character" w:customStyle="1" w:styleId="TF0">
    <w:name w:val="TF字符"/>
    <w:aliases w:val="left字符"/>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rsid w:val="00155BE5"/>
    <w:rPr>
      <w:rFonts w:ascii="MS Mincho" w:eastAsia="MS Mincho" w:hAnsi="MS Mincho" w:hint="eastAsia"/>
      <w:b/>
      <w:bCs/>
      <w:lang w:val="en-GB"/>
    </w:rPr>
  </w:style>
  <w:style w:type="character" w:customStyle="1" w:styleId="Char1f1">
    <w:name w:val="日期 Char1"/>
    <w:rsid w:val="00155BE5"/>
    <w:rPr>
      <w:rFonts w:ascii="MS Mincho" w:eastAsia="MS Mincho" w:hAnsi="MS Mincho" w:hint="eastAsia"/>
      <w:lang w:val="en-GB"/>
    </w:rPr>
  </w:style>
  <w:style w:type="character" w:customStyle="1" w:styleId="afe">
    <w:name w:val="段落フォント"/>
    <w:rsid w:val="00155BE5"/>
  </w:style>
  <w:style w:type="character" w:customStyle="1" w:styleId="aff">
    <w:name w:val="コメント参照"/>
    <w:rsid w:val="00155BE5"/>
    <w:rPr>
      <w:sz w:val="16"/>
    </w:rPr>
  </w:style>
  <w:style w:type="character" w:customStyle="1" w:styleId="CharChar210">
    <w:name w:val="Char Char210"/>
    <w:rsid w:val="00155BE5"/>
    <w:rPr>
      <w:rFonts w:ascii="Arial" w:hAnsi="Arial" w:cs="Arial" w:hint="default"/>
      <w:lang w:val="en-GB" w:eastAsia="en-US" w:bidi="ar-SA"/>
    </w:rPr>
  </w:style>
  <w:style w:type="character" w:customStyle="1" w:styleId="h48">
    <w:name w:val="h48"/>
    <w:rsid w:val="00155BE5"/>
    <w:rPr>
      <w:rFonts w:ascii="Arial" w:hAnsi="Arial" w:cs="Arial" w:hint="default"/>
      <w:sz w:val="24"/>
      <w:lang w:val="en-GB"/>
    </w:rPr>
  </w:style>
  <w:style w:type="character" w:customStyle="1" w:styleId="h510">
    <w:name w:val="h51"/>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55BE5"/>
    <w:rPr>
      <w:rFonts w:ascii="Times New Roman" w:hAnsi="Times New Roman" w:cs="Times New Roman" w:hint="default"/>
      <w:b/>
      <w:bCs w:val="0"/>
      <w:lang w:val="en-GB"/>
    </w:rPr>
  </w:style>
  <w:style w:type="character" w:customStyle="1" w:styleId="Absatz-Standardschriftart5">
    <w:name w:val="Absatz-Standardschriftart5"/>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rsid w:val="00155BE5"/>
  </w:style>
  <w:style w:type="character" w:customStyle="1" w:styleId="KommentarthemaZchn">
    <w:name w:val="Kommentarthema Zchn"/>
    <w:rsid w:val="00155BE5"/>
    <w:rPr>
      <w:b/>
      <w:bCs/>
      <w:lang w:val="en-GB" w:eastAsia="en-US" w:bidi="ar-SA"/>
    </w:rPr>
  </w:style>
  <w:style w:type="character" w:customStyle="1" w:styleId="h49">
    <w:name w:val="h49"/>
    <w:rsid w:val="00155BE5"/>
    <w:rPr>
      <w:rFonts w:ascii="Arial" w:hAnsi="Arial" w:cs="Arial" w:hint="default"/>
      <w:sz w:val="24"/>
      <w:lang w:val="en-GB"/>
    </w:rPr>
  </w:style>
  <w:style w:type="character" w:customStyle="1" w:styleId="h52">
    <w:name w:val="h52"/>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rsid w:val="00155BE5"/>
    <w:rPr>
      <w:rFonts w:ascii="Arial" w:hAnsi="Arial" w:cs="Arial" w:hint="default"/>
      <w:sz w:val="22"/>
      <w:lang w:val="en-GB" w:eastAsia="en-US" w:bidi="ar-SA"/>
    </w:rPr>
  </w:style>
  <w:style w:type="character" w:customStyle="1" w:styleId="CharChar51">
    <w:name w:val="Char Char51"/>
    <w:rsid w:val="00155BE5"/>
    <w:rPr>
      <w:rFonts w:ascii="Arial" w:hAnsi="Arial" w:cs="Arial" w:hint="default"/>
      <w:sz w:val="28"/>
      <w:lang w:val="en-GB" w:eastAsia="en-US" w:bidi="ar-SA"/>
    </w:rPr>
  </w:style>
  <w:style w:type="character" w:customStyle="1" w:styleId="CharChar211">
    <w:name w:val="Char Char211"/>
    <w:rsid w:val="00155BE5"/>
    <w:rPr>
      <w:rFonts w:ascii="Times New Roman" w:hAnsi="Times New Roman" w:cs="Times New Roman" w:hint="default"/>
      <w:lang w:val="en-GB" w:eastAsia="en-US"/>
    </w:rPr>
  </w:style>
  <w:style w:type="character" w:customStyle="1" w:styleId="CharChar61">
    <w:name w:val="Char Char61"/>
    <w:rsid w:val="00155BE5"/>
    <w:rPr>
      <w:rFonts w:ascii="Arial" w:eastAsia="SimSun" w:hAnsi="Arial" w:cs="Arial" w:hint="default"/>
      <w:sz w:val="32"/>
      <w:lang w:val="en-GB" w:eastAsia="en-US" w:bidi="ar-SA"/>
    </w:rPr>
  </w:style>
  <w:style w:type="character" w:customStyle="1" w:styleId="CharChar161">
    <w:name w:val="Char Char161"/>
    <w:rsid w:val="00155BE5"/>
    <w:rPr>
      <w:rFonts w:ascii="Arial" w:eastAsia="SimSun" w:hAnsi="Arial" w:cs="Arial" w:hint="default"/>
      <w:lang w:val="en-GB" w:eastAsia="en-US" w:bidi="ar-SA"/>
    </w:rPr>
  </w:style>
  <w:style w:type="character" w:customStyle="1" w:styleId="CharChar141">
    <w:name w:val="Char Char141"/>
    <w:rsid w:val="00155BE5"/>
    <w:rPr>
      <w:rFonts w:ascii="Arial" w:eastAsia="SimSun" w:hAnsi="Arial" w:cs="Arial" w:hint="default"/>
      <w:sz w:val="36"/>
      <w:lang w:val="en-GB" w:eastAsia="en-US" w:bidi="ar-SA"/>
    </w:rPr>
  </w:style>
  <w:style w:type="character" w:customStyle="1" w:styleId="CharChar251">
    <w:name w:val="Char Char251"/>
    <w:rsid w:val="00155BE5"/>
    <w:rPr>
      <w:rFonts w:ascii="Arial" w:hAnsi="Arial" w:cs="Arial" w:hint="default"/>
      <w:lang w:val="en-GB" w:eastAsia="en-US"/>
    </w:rPr>
  </w:style>
  <w:style w:type="character" w:customStyle="1" w:styleId="CharChar171">
    <w:name w:val="Char Char171"/>
    <w:rsid w:val="00155BE5"/>
    <w:rPr>
      <w:rFonts w:ascii="Tahoma" w:hAnsi="Tahoma" w:cs="Tahoma" w:hint="default"/>
      <w:shd w:val="clear" w:color="auto" w:fill="000080"/>
      <w:lang w:val="en-GB" w:eastAsia="en-US"/>
    </w:rPr>
  </w:style>
  <w:style w:type="character" w:customStyle="1" w:styleId="CharChar191">
    <w:name w:val="Char Char191"/>
    <w:rsid w:val="00155BE5"/>
    <w:rPr>
      <w:rFonts w:ascii="Times New Roman" w:hAnsi="Times New Roman" w:cs="Times New Roman" w:hint="default"/>
      <w:lang w:val="en-GB"/>
    </w:rPr>
  </w:style>
  <w:style w:type="character" w:customStyle="1" w:styleId="CharChar201">
    <w:name w:val="Char Char201"/>
    <w:rsid w:val="00155BE5"/>
    <w:rPr>
      <w:rFonts w:ascii="Tahoma" w:hAnsi="Tahoma" w:cs="Tahoma" w:hint="default"/>
      <w:sz w:val="16"/>
      <w:szCs w:val="16"/>
      <w:lang w:val="en-GB" w:eastAsia="en-US"/>
    </w:rPr>
  </w:style>
  <w:style w:type="character" w:customStyle="1" w:styleId="CharChar301">
    <w:name w:val="Char Char301"/>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rsid w:val="00155BE5"/>
    <w:rPr>
      <w:rFonts w:ascii="Arial" w:hAnsi="Arial" w:cs="Arial" w:hint="default"/>
      <w:b/>
      <w:bCs w:val="0"/>
      <w:i/>
      <w:iCs w:val="0"/>
      <w:noProof/>
      <w:sz w:val="18"/>
      <w:lang w:val="en-GB" w:eastAsia="en-US"/>
    </w:rPr>
  </w:style>
  <w:style w:type="character" w:customStyle="1" w:styleId="CharChar111">
    <w:name w:val="Char Char111"/>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rsid w:val="00155BE5"/>
    <w:rPr>
      <w:rFonts w:ascii="Arial" w:hAnsi="Arial" w:cs="Arial" w:hint="default"/>
      <w:sz w:val="36"/>
      <w:lang w:val="en-GB"/>
    </w:rPr>
  </w:style>
  <w:style w:type="character" w:customStyle="1" w:styleId="CharChar131">
    <w:name w:val="Char Char131"/>
    <w:semiHidden/>
    <w:rsid w:val="00155BE5"/>
    <w:rPr>
      <w:rFonts w:ascii="SimSun" w:eastAsia="SimSun" w:hAnsi="SimSun" w:hint="eastAsia"/>
      <w:lang w:val="en-GB" w:eastAsia="en-US" w:bidi="ar-SA"/>
    </w:rPr>
  </w:style>
  <w:style w:type="character" w:customStyle="1" w:styleId="Char40">
    <w:name w:val="批注主题 Char4"/>
    <w:rsid w:val="00155BE5"/>
    <w:rPr>
      <w:b/>
      <w:bCs/>
      <w:lang w:eastAsia="en-US"/>
    </w:rPr>
  </w:style>
  <w:style w:type="character" w:customStyle="1" w:styleId="Char22">
    <w:name w:val="日期 Char2"/>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rsid w:val="00155BE5"/>
    <w:rPr>
      <w:rFonts w:ascii="Times New Roman" w:hAnsi="Times New Roman" w:cs="Times New Roman"/>
      <w:lang w:val="en-GB"/>
    </w:rPr>
  </w:style>
  <w:style w:type="character" w:customStyle="1" w:styleId="CommentSubjectChar5">
    <w:name w:val="Comment Subject Char5"/>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semiHidden/>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155BE5"/>
  </w:style>
  <w:style w:type="character" w:customStyle="1" w:styleId="Char50">
    <w:name w:val="批注主题 Char5"/>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qFormat/>
    <w:rsid w:val="00155BE5"/>
    <w:pPr>
      <w:autoSpaceDN w:val="0"/>
    </w:pPr>
    <w:rPr>
      <w:rFonts w:ascii="Osaka" w:eastAsia="SimSun" w:hAnsi="Osaka" w:cs="Osaka"/>
      <w:lang w:eastAsia="en-US"/>
    </w:rPr>
  </w:style>
  <w:style w:type="character" w:customStyle="1" w:styleId="2fa">
    <w:name w:val="未处理的提及2"/>
    <w:uiPriority w:val="52"/>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rsid w:val="00155BE5"/>
    <w:rPr>
      <w:color w:val="808080"/>
      <w:shd w:val="clear" w:color="auto" w:fill="E6E6E6"/>
    </w:rPr>
  </w:style>
  <w:style w:type="character" w:customStyle="1" w:styleId="4f5">
    <w:name w:val="未处理的提及4"/>
    <w:uiPriority w:val="52"/>
    <w:rsid w:val="00155BE5"/>
    <w:rPr>
      <w:color w:val="808080"/>
      <w:shd w:val="clear" w:color="auto" w:fill="E6E6E6"/>
    </w:rPr>
  </w:style>
  <w:style w:type="table" w:styleId="MediumGrid1-Accent2">
    <w:name w:val="Medium Grid 1 Accent 2"/>
    <w:basedOn w:val="TableNormal"/>
    <w:uiPriority w:val="34"/>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rsid w:val="00155BE5"/>
    <w:rPr>
      <w:rFonts w:ascii="Arial" w:eastAsia="Times New Roman" w:hAnsi="Arial"/>
      <w:sz w:val="36"/>
    </w:rPr>
  </w:style>
  <w:style w:type="character" w:customStyle="1" w:styleId="FooterChar3">
    <w:name w:val="Footer Char3"/>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uiPriority w:val="99"/>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uiPriority w:val="39"/>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rsid w:val="00155BE5"/>
    <w:rPr>
      <w:lang w:eastAsia="x-none"/>
    </w:rPr>
  </w:style>
  <w:style w:type="character" w:customStyle="1" w:styleId="Char27">
    <w:name w:val="页脚 Char2"/>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155BE5"/>
    <w:rPr>
      <w:i w:val="0"/>
      <w:color w:val="008000"/>
    </w:rPr>
  </w:style>
  <w:style w:type="character" w:customStyle="1" w:styleId="opdict3lineoneresulttip">
    <w:name w:val="op_dict3_lineone_result_tip"/>
    <w:rsid w:val="00155BE5"/>
    <w:rPr>
      <w:color w:val="999999"/>
    </w:rPr>
  </w:style>
  <w:style w:type="character" w:customStyle="1" w:styleId="c-icon">
    <w:name w:val="c-icon"/>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55BE5"/>
    <w:rPr>
      <w:rFonts w:ascii="Arial" w:hAnsi="Arial"/>
      <w:b/>
      <w:i/>
      <w:noProof/>
      <w:sz w:val="18"/>
      <w:lang w:val="en-GB"/>
    </w:rPr>
  </w:style>
  <w:style w:type="character" w:customStyle="1" w:styleId="CharChar181">
    <w:name w:val="Char Char181"/>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rsid w:val="00155BE5"/>
    <w:rPr>
      <w:rFonts w:ascii="Courier New" w:hAnsi="Courier New"/>
      <w:lang w:val="nb-NO" w:eastAsia="ja-JP"/>
    </w:rPr>
  </w:style>
  <w:style w:type="character" w:customStyle="1" w:styleId="CarCar21">
    <w:name w:val="Car Car21"/>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rsid w:val="00155BE5"/>
    <w:pPr>
      <w:spacing w:after="20"/>
      <w:ind w:left="2835" w:right="2835"/>
      <w:jc w:val="center"/>
    </w:pPr>
    <w:rPr>
      <w:rFonts w:ascii="Arial" w:hAnsi="Arial" w:cs="Arial"/>
      <w:sz w:val="18"/>
    </w:rPr>
  </w:style>
  <w:style w:type="paragraph" w:customStyle="1" w:styleId="2fb">
    <w:name w:val="正文2"/>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uiPriority w:val="99"/>
    <w:rsid w:val="00155BE5"/>
    <w:rPr>
      <w:rFonts w:ascii="Segoe UI" w:hAnsi="Segoe UI" w:cs="Segoe UI"/>
      <w:sz w:val="18"/>
      <w:szCs w:val="18"/>
      <w:lang w:val="en-GB"/>
    </w:rPr>
  </w:style>
  <w:style w:type="character" w:customStyle="1" w:styleId="Char35">
    <w:name w:val="文档结构图 Char3"/>
    <w:uiPriority w:val="99"/>
    <w:rsid w:val="00155BE5"/>
    <w:rPr>
      <w:rFonts w:ascii="Tahoma" w:hAnsi="Tahoma" w:cs="Tahoma"/>
      <w:shd w:val="clear" w:color="auto" w:fill="000080"/>
      <w:lang w:val="en-GB"/>
    </w:rPr>
  </w:style>
  <w:style w:type="character" w:customStyle="1" w:styleId="8Char3">
    <w:name w:val="标题 8 Char3"/>
    <w:rsid w:val="00155BE5"/>
    <w:rPr>
      <w:rFonts w:ascii="Arial" w:eastAsia="SimSun" w:hAnsi="Arial"/>
      <w:sz w:val="36"/>
      <w:lang w:eastAsia="zh-CN"/>
    </w:rPr>
  </w:style>
  <w:style w:type="character" w:customStyle="1" w:styleId="9Char3">
    <w:name w:val="标题 9 Char3"/>
    <w:rsid w:val="00155BE5"/>
    <w:rPr>
      <w:rFonts w:ascii="Arial" w:eastAsia="SimSun" w:hAnsi="Arial"/>
      <w:sz w:val="36"/>
      <w:lang w:eastAsia="zh-CN"/>
    </w:rPr>
  </w:style>
  <w:style w:type="character" w:customStyle="1" w:styleId="Char36">
    <w:name w:val="纯文本 Char3"/>
    <w:uiPriority w:val="99"/>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rsid w:val="00155BE5"/>
    <w:rPr>
      <w:rFonts w:ascii="Arial" w:hAnsi="Arial" w:cs="Arial" w:hint="default"/>
      <w:lang w:val="en-GB" w:eastAsia="en-US"/>
    </w:rPr>
  </w:style>
  <w:style w:type="character" w:customStyle="1" w:styleId="CharChar173">
    <w:name w:val="Char Char173"/>
    <w:rsid w:val="00155BE5"/>
    <w:rPr>
      <w:rFonts w:ascii="Tahoma" w:hAnsi="Tahoma" w:cs="Tahoma" w:hint="default"/>
      <w:shd w:val="clear" w:color="auto" w:fill="000080"/>
      <w:lang w:val="en-GB" w:eastAsia="en-US"/>
    </w:rPr>
  </w:style>
  <w:style w:type="character" w:customStyle="1" w:styleId="CharChar193">
    <w:name w:val="Char Char193"/>
    <w:rsid w:val="00155BE5"/>
    <w:rPr>
      <w:rFonts w:ascii="Times New Roman" w:hAnsi="Times New Roman" w:cs="Times New Roman" w:hint="default"/>
      <w:lang w:val="en-GB"/>
    </w:rPr>
  </w:style>
  <w:style w:type="character" w:customStyle="1" w:styleId="CharChar203">
    <w:name w:val="Char Char203"/>
    <w:rsid w:val="00155BE5"/>
    <w:rPr>
      <w:rFonts w:ascii="Tahoma" w:hAnsi="Tahoma" w:cs="Tahoma" w:hint="default"/>
      <w:sz w:val="16"/>
      <w:szCs w:val="16"/>
      <w:lang w:val="en-GB" w:eastAsia="en-US"/>
    </w:rPr>
  </w:style>
  <w:style w:type="character" w:customStyle="1" w:styleId="CharChar303">
    <w:name w:val="Char Char303"/>
    <w:rsid w:val="00155BE5"/>
    <w:rPr>
      <w:rFonts w:ascii="Arial" w:hAnsi="Arial" w:cs="Arial" w:hint="default"/>
      <w:lang w:val="en-GB" w:eastAsia="en-US"/>
    </w:rPr>
  </w:style>
  <w:style w:type="character" w:customStyle="1" w:styleId="CharChar263">
    <w:name w:val="Char Char263"/>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rsid w:val="00155BE5"/>
    <w:rPr>
      <w:rFonts w:ascii="Arial" w:hAnsi="Arial" w:cs="Arial" w:hint="default"/>
      <w:sz w:val="32"/>
      <w:lang w:val="en-GB" w:eastAsia="en-US" w:bidi="ar-SA"/>
    </w:rPr>
  </w:style>
  <w:style w:type="character" w:customStyle="1" w:styleId="CharChar213">
    <w:name w:val="Char Char213"/>
    <w:rsid w:val="00155BE5"/>
    <w:rPr>
      <w:rFonts w:ascii="Times New Roman" w:hAnsi="Times New Roman" w:cs="Times New Roman" w:hint="default"/>
      <w:lang w:val="en-GB" w:eastAsia="en-US"/>
    </w:rPr>
  </w:style>
  <w:style w:type="character" w:customStyle="1" w:styleId="CharChar83">
    <w:name w:val="Char Char83"/>
    <w:semiHidden/>
    <w:rsid w:val="00155BE5"/>
    <w:rPr>
      <w:rFonts w:ascii="Times New Roman" w:hAnsi="Times New Roman" w:cs="Times New Roman" w:hint="default"/>
      <w:b/>
      <w:bCs/>
      <w:lang w:val="en-GB" w:eastAsia="en-US"/>
    </w:rPr>
  </w:style>
  <w:style w:type="character" w:customStyle="1" w:styleId="CharChar132">
    <w:name w:val="Char Char132"/>
    <w:semiHidden/>
    <w:rsid w:val="00155BE5"/>
    <w:rPr>
      <w:rFonts w:ascii="SimSun" w:eastAsia="SimSun" w:hAnsi="SimSun" w:hint="eastAsia"/>
      <w:lang w:val="en-GB" w:eastAsia="en-US" w:bidi="ar-SA"/>
    </w:rPr>
  </w:style>
  <w:style w:type="character" w:customStyle="1" w:styleId="CharChar73">
    <w:name w:val="Char Char73"/>
    <w:rsid w:val="00155BE5"/>
    <w:rPr>
      <w:rFonts w:ascii="Arial" w:eastAsia="SimSun" w:hAnsi="Arial" w:cs="Arial" w:hint="default"/>
      <w:sz w:val="36"/>
      <w:lang w:val="en-GB" w:eastAsia="en-US" w:bidi="ar-SA"/>
    </w:rPr>
  </w:style>
  <w:style w:type="character" w:customStyle="1" w:styleId="CharChar62">
    <w:name w:val="Char Char62"/>
    <w:rsid w:val="00155BE5"/>
    <w:rPr>
      <w:rFonts w:ascii="Arial" w:eastAsia="SimSun" w:hAnsi="Arial" w:cs="Arial" w:hint="default"/>
      <w:sz w:val="32"/>
      <w:lang w:val="en-GB" w:eastAsia="en-US" w:bidi="ar-SA"/>
    </w:rPr>
  </w:style>
  <w:style w:type="character" w:customStyle="1" w:styleId="CharChar52">
    <w:name w:val="Char Char52"/>
    <w:rsid w:val="00155BE5"/>
    <w:rPr>
      <w:rFonts w:ascii="Arial" w:eastAsia="SimSun" w:hAnsi="Arial" w:cs="Arial" w:hint="default"/>
      <w:sz w:val="28"/>
      <w:lang w:val="en-GB" w:eastAsia="en-US" w:bidi="ar-SA"/>
    </w:rPr>
  </w:style>
  <w:style w:type="character" w:customStyle="1" w:styleId="CharChar162">
    <w:name w:val="Char Char162"/>
    <w:rsid w:val="00155BE5"/>
    <w:rPr>
      <w:rFonts w:ascii="Arial" w:eastAsia="SimSun" w:hAnsi="Arial" w:cs="Arial" w:hint="default"/>
      <w:lang w:val="en-GB" w:eastAsia="en-US" w:bidi="ar-SA"/>
    </w:rPr>
  </w:style>
  <w:style w:type="character" w:customStyle="1" w:styleId="CharChar142">
    <w:name w:val="Char Char142"/>
    <w:rsid w:val="00155BE5"/>
    <w:rPr>
      <w:rFonts w:ascii="Arial" w:eastAsia="SimSun" w:hAnsi="Arial" w:cs="Arial" w:hint="default"/>
      <w:sz w:val="36"/>
      <w:lang w:val="en-GB" w:eastAsia="en-US" w:bidi="ar-SA"/>
    </w:rPr>
  </w:style>
  <w:style w:type="character" w:customStyle="1" w:styleId="CharChar112">
    <w:name w:val="Char Char112"/>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rsid w:val="00155BE5"/>
    <w:rPr>
      <w:rFonts w:ascii="Tahoma" w:hAnsi="Tahoma" w:cs="Tahoma" w:hint="default"/>
      <w:shd w:val="clear" w:color="auto" w:fill="000080"/>
      <w:lang w:val="en-GB" w:eastAsia="en-US"/>
    </w:rPr>
  </w:style>
  <w:style w:type="character" w:customStyle="1" w:styleId="CharChar192">
    <w:name w:val="Char Char192"/>
    <w:rsid w:val="00155BE5"/>
    <w:rPr>
      <w:rFonts w:ascii="Times New Roman" w:hAnsi="Times New Roman" w:cs="Times New Roman" w:hint="default"/>
      <w:lang w:val="en-GB"/>
    </w:rPr>
  </w:style>
  <w:style w:type="character" w:customStyle="1" w:styleId="CharChar202">
    <w:name w:val="Char Char202"/>
    <w:rsid w:val="00155BE5"/>
    <w:rPr>
      <w:rFonts w:ascii="Tahoma" w:hAnsi="Tahoma" w:cs="Tahoma" w:hint="default"/>
      <w:sz w:val="16"/>
      <w:szCs w:val="16"/>
      <w:lang w:val="en-GB" w:eastAsia="en-US"/>
    </w:rPr>
  </w:style>
  <w:style w:type="character" w:customStyle="1" w:styleId="CharChar302">
    <w:name w:val="Char Char302"/>
    <w:rsid w:val="00155BE5"/>
    <w:rPr>
      <w:rFonts w:ascii="Arial" w:hAnsi="Arial" w:cs="Arial" w:hint="default"/>
      <w:lang w:val="en-GB" w:eastAsia="en-US"/>
    </w:rPr>
  </w:style>
  <w:style w:type="character" w:customStyle="1" w:styleId="CharChar293">
    <w:name w:val="Char Char293"/>
    <w:rsid w:val="00155BE5"/>
    <w:rPr>
      <w:rFonts w:ascii="Arial" w:hAnsi="Arial" w:cs="Arial" w:hint="default"/>
      <w:sz w:val="36"/>
      <w:lang w:val="en-GB" w:eastAsia="en-US"/>
    </w:rPr>
  </w:style>
  <w:style w:type="character" w:customStyle="1" w:styleId="CharChar262">
    <w:name w:val="Char Char262"/>
    <w:rsid w:val="00155BE5"/>
    <w:rPr>
      <w:rFonts w:ascii="Times New Roman" w:hAnsi="Times New Roman" w:cs="Times New Roman" w:hint="default"/>
      <w:lang w:val="en-GB" w:eastAsia="en-US"/>
    </w:rPr>
  </w:style>
  <w:style w:type="character" w:customStyle="1" w:styleId="CharChar283">
    <w:name w:val="Char Char283"/>
    <w:rsid w:val="00155BE5"/>
    <w:rPr>
      <w:rFonts w:ascii="Arial" w:hAnsi="Arial" w:cs="Arial" w:hint="default"/>
      <w:sz w:val="36"/>
      <w:lang w:val="en-GB" w:eastAsia="en-US"/>
    </w:rPr>
  </w:style>
  <w:style w:type="character" w:customStyle="1" w:styleId="CharChar272">
    <w:name w:val="Char Char272"/>
    <w:rsid w:val="00155BE5"/>
    <w:rPr>
      <w:rFonts w:ascii="Arial" w:hAnsi="Arial" w:cs="Arial" w:hint="default"/>
      <w:b/>
      <w:bCs w:val="0"/>
      <w:i/>
      <w:iCs w:val="0"/>
      <w:noProof/>
      <w:sz w:val="18"/>
      <w:lang w:val="en-GB" w:eastAsia="en-US"/>
    </w:rPr>
  </w:style>
  <w:style w:type="character" w:customStyle="1" w:styleId="CharChar93">
    <w:name w:val="Char Char93"/>
    <w:rsid w:val="00155BE5"/>
    <w:rPr>
      <w:rFonts w:ascii="Arial" w:eastAsia="MS Mincho" w:hAnsi="Arial" w:cs="CG Times (WN)" w:hint="default"/>
      <w:kern w:val="0"/>
      <w:sz w:val="22"/>
      <w:szCs w:val="20"/>
      <w:lang w:val="en-GB" w:eastAsia="ar-SA"/>
    </w:rPr>
  </w:style>
  <w:style w:type="character" w:customStyle="1" w:styleId="CharChar34">
    <w:name w:val="Char Char34"/>
    <w:rsid w:val="00155BE5"/>
    <w:rPr>
      <w:rFonts w:ascii="Arial" w:hAnsi="Arial" w:cs="Arial" w:hint="default"/>
      <w:sz w:val="22"/>
      <w:lang w:val="en-GB" w:eastAsia="en-US" w:bidi="ar-SA"/>
    </w:rPr>
  </w:style>
  <w:style w:type="character" w:customStyle="1" w:styleId="CharChar43">
    <w:name w:val="Char Char43"/>
    <w:rsid w:val="00155BE5"/>
    <w:rPr>
      <w:rFonts w:ascii="Courier New" w:hAnsi="Courier New" w:cs="Courier New" w:hint="default"/>
      <w:lang w:val="nb-NO" w:eastAsia="ja-JP" w:bidi="ar-SA"/>
    </w:rPr>
  </w:style>
  <w:style w:type="character" w:customStyle="1" w:styleId="CharChar103">
    <w:name w:val="Char Char103"/>
    <w:semiHidden/>
    <w:rsid w:val="00155BE5"/>
    <w:rPr>
      <w:rFonts w:ascii="Times New Roman" w:hAnsi="Times New Roman" w:cs="Times New Roman" w:hint="default"/>
      <w:lang w:val="en-GB" w:eastAsia="en-US"/>
    </w:rPr>
  </w:style>
  <w:style w:type="character" w:customStyle="1" w:styleId="CharChar152">
    <w:name w:val="Char Char152"/>
    <w:rsid w:val="00155BE5"/>
    <w:rPr>
      <w:rFonts w:ascii="Arial" w:hAnsi="Arial" w:cs="Arial" w:hint="default"/>
      <w:sz w:val="36"/>
      <w:lang w:val="en-GB"/>
    </w:rPr>
  </w:style>
  <w:style w:type="character" w:customStyle="1" w:styleId="CharChar212">
    <w:name w:val="Char Char212"/>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55BE5"/>
    <w:rPr>
      <w:rFonts w:ascii="Arial" w:eastAsia="Times New Roman" w:hAnsi="Arial" w:cs="Arial" w:hint="default"/>
      <w:b/>
      <w:bCs w:val="0"/>
      <w:noProof/>
      <w:sz w:val="18"/>
    </w:rPr>
  </w:style>
  <w:style w:type="character" w:customStyle="1" w:styleId="affa">
    <w:name w:val="纯文本 字符"/>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qFormat/>
    <w:rsid w:val="00155BE5"/>
    <w:rPr>
      <w:rFonts w:ascii="SimSun" w:eastAsia="SimSun" w:hAnsi="SimSun" w:hint="eastAsia"/>
      <w:i/>
      <w:iCs w:val="0"/>
      <w:lang w:val="en-GB" w:eastAsia="x-none"/>
    </w:rPr>
  </w:style>
  <w:style w:type="character" w:customStyle="1" w:styleId="3fb">
    <w:name w:val="正文文本 3 字符"/>
    <w:qFormat/>
    <w:rsid w:val="00155BE5"/>
    <w:rPr>
      <w:rFonts w:ascii="Osaka" w:eastAsia="Osaka" w:hAnsi="Osaka" w:hint="eastAsia"/>
      <w:color w:val="000000"/>
      <w:lang w:val="en-GB" w:eastAsia="x-none"/>
    </w:rPr>
  </w:style>
  <w:style w:type="character" w:customStyle="1" w:styleId="2fe">
    <w:name w:val="正文文本缩进 2 字符"/>
    <w:qFormat/>
    <w:rsid w:val="00155BE5"/>
    <w:rPr>
      <w:rFonts w:ascii="MS Mincho" w:eastAsia="MS Mincho" w:hAnsi="MS Mincho" w:hint="eastAsia"/>
      <w:lang w:val="en-GB" w:eastAsia="en-GB"/>
    </w:rPr>
  </w:style>
  <w:style w:type="character" w:customStyle="1" w:styleId="affc">
    <w:name w:val="尾注文本 字符"/>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qFormat/>
    <w:rsid w:val="00155BE5"/>
    <w:rPr>
      <w:rFonts w:ascii="Arial" w:eastAsia="Times New Roman" w:hAnsi="Arial" w:cs="Arial" w:hint="default"/>
    </w:rPr>
  </w:style>
  <w:style w:type="character" w:customStyle="1" w:styleId="84">
    <w:name w:val="标题 8 字符"/>
    <w:qFormat/>
    <w:rsid w:val="00155BE5"/>
    <w:rPr>
      <w:rFonts w:ascii="Arial" w:eastAsia="Times New Roman" w:hAnsi="Arial" w:cs="Arial" w:hint="default"/>
      <w:sz w:val="36"/>
    </w:rPr>
  </w:style>
  <w:style w:type="character" w:customStyle="1" w:styleId="96">
    <w:name w:val="标题 9 字符"/>
    <w:qFormat/>
    <w:rsid w:val="00155BE5"/>
    <w:rPr>
      <w:rFonts w:ascii="Arial" w:eastAsia="Times New Roman" w:hAnsi="Arial" w:cs="Arial" w:hint="default"/>
      <w:sz w:val="36"/>
    </w:rPr>
  </w:style>
  <w:style w:type="character" w:customStyle="1" w:styleId="ZchnZchn53">
    <w:name w:val="Zchn Zchn53"/>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
    <w:uiPriority w:val="9"/>
    <w:rsid w:val="00155BE5"/>
    <w:rPr>
      <w:rFonts w:ascii="Arial" w:hAnsi="Arial" w:cs="Arial" w:hint="default"/>
      <w:sz w:val="32"/>
      <w:lang w:val="en-GB"/>
    </w:rPr>
  </w:style>
  <w:style w:type="character" w:customStyle="1" w:styleId="3Char">
    <w:name w:val="标题 3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semiHidden/>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155BE5"/>
    <w:rPr>
      <w:rFonts w:eastAsia="DengXian"/>
    </w:rPr>
    <w:tblPr>
      <w:tblInd w:w="0" w:type="nil"/>
    </w:tblPr>
  </w:style>
  <w:style w:type="table" w:customStyle="1" w:styleId="SGSTableBasic131">
    <w:name w:val="SGS Table Basic 131"/>
    <w:basedOn w:val="TableNormal"/>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55BE5"/>
    <w:rPr>
      <w:rFonts w:eastAsia="MS Mincho"/>
      <w:lang w:val="sv-SE" w:eastAsia="sv-SE"/>
    </w:rPr>
    <w:tblPr>
      <w:tblInd w:w="0" w:type="nil"/>
    </w:tblPr>
  </w:style>
  <w:style w:type="table" w:customStyle="1" w:styleId="2110">
    <w:name w:val="表 (クラシック) 211"/>
    <w:basedOn w:val="TableNormal"/>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uiPriority w:val="99"/>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uiPriority w:val="99"/>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uiPriority w:val="99"/>
    <w:semiHidden/>
    <w:unhideWhenUsed/>
    <w:rsid w:val="00041B27"/>
  </w:style>
  <w:style w:type="numbering" w:customStyle="1" w:styleId="NoList21">
    <w:name w:val="No List21"/>
    <w:next w:val="NoList"/>
    <w:uiPriority w:val="99"/>
    <w:semiHidden/>
    <w:unhideWhenUsed/>
    <w:rsid w:val="00041B27"/>
  </w:style>
  <w:style w:type="numbering" w:customStyle="1" w:styleId="NoList31">
    <w:name w:val="No List31"/>
    <w:next w:val="NoList"/>
    <w:uiPriority w:val="99"/>
    <w:semiHidden/>
    <w:unhideWhenUsed/>
    <w:rsid w:val="00041B27"/>
  </w:style>
  <w:style w:type="numbering" w:customStyle="1" w:styleId="NoList41">
    <w:name w:val="No List41"/>
    <w:next w:val="NoList"/>
    <w:uiPriority w:val="99"/>
    <w:semiHidden/>
    <w:unhideWhenUsed/>
    <w:rsid w:val="00041B27"/>
  </w:style>
  <w:style w:type="numbering" w:customStyle="1" w:styleId="NoList6">
    <w:name w:val="No List6"/>
    <w:next w:val="NoList"/>
    <w:uiPriority w:val="99"/>
    <w:semiHidden/>
    <w:unhideWhenUsed/>
    <w:rsid w:val="00041B27"/>
  </w:style>
  <w:style w:type="numbering" w:customStyle="1" w:styleId="NoList7">
    <w:name w:val="No List7"/>
    <w:next w:val="NoList"/>
    <w:uiPriority w:val="99"/>
    <w:semiHidden/>
    <w:unhideWhenUsed/>
    <w:rsid w:val="00041B27"/>
  </w:style>
  <w:style w:type="numbering" w:customStyle="1" w:styleId="NoList12">
    <w:name w:val="No List12"/>
    <w:next w:val="NoList"/>
    <w:uiPriority w:val="99"/>
    <w:semiHidden/>
    <w:unhideWhenUsed/>
    <w:rsid w:val="00041B27"/>
  </w:style>
  <w:style w:type="numbering" w:customStyle="1" w:styleId="NoList22">
    <w:name w:val="No List22"/>
    <w:next w:val="NoList"/>
    <w:uiPriority w:val="99"/>
    <w:semiHidden/>
    <w:unhideWhenUsed/>
    <w:rsid w:val="00041B27"/>
  </w:style>
  <w:style w:type="numbering" w:customStyle="1" w:styleId="NoList32">
    <w:name w:val="No List32"/>
    <w:next w:val="NoList"/>
    <w:uiPriority w:val="99"/>
    <w:semiHidden/>
    <w:unhideWhenUsed/>
    <w:rsid w:val="00041B27"/>
  </w:style>
  <w:style w:type="numbering" w:customStyle="1" w:styleId="NoList42">
    <w:name w:val="No List42"/>
    <w:next w:val="NoList"/>
    <w:uiPriority w:val="99"/>
    <w:semiHidden/>
    <w:unhideWhenUsed/>
    <w:rsid w:val="00041B27"/>
  </w:style>
  <w:style w:type="numbering" w:customStyle="1" w:styleId="NoList51">
    <w:name w:val="No List51"/>
    <w:next w:val="NoList"/>
    <w:uiPriority w:val="99"/>
    <w:semiHidden/>
    <w:unhideWhenUsed/>
    <w:rsid w:val="00041B27"/>
  </w:style>
  <w:style w:type="numbering" w:customStyle="1" w:styleId="NoList211">
    <w:name w:val="No List211"/>
    <w:next w:val="NoList"/>
    <w:uiPriority w:val="99"/>
    <w:semiHidden/>
    <w:unhideWhenUsed/>
    <w:rsid w:val="00041B27"/>
  </w:style>
  <w:style w:type="numbering" w:customStyle="1" w:styleId="NoList311">
    <w:name w:val="No List311"/>
    <w:next w:val="NoList"/>
    <w:uiPriority w:val="99"/>
    <w:semiHidden/>
    <w:unhideWhenUsed/>
    <w:rsid w:val="00041B27"/>
  </w:style>
  <w:style w:type="numbering" w:customStyle="1" w:styleId="NoList411">
    <w:name w:val="No List411"/>
    <w:next w:val="NoList"/>
    <w:uiPriority w:val="99"/>
    <w:semiHidden/>
    <w:unhideWhenUsed/>
    <w:rsid w:val="00041B27"/>
  </w:style>
  <w:style w:type="numbering" w:customStyle="1" w:styleId="NoList61">
    <w:name w:val="No List61"/>
    <w:next w:val="NoList"/>
    <w:uiPriority w:val="99"/>
    <w:semiHidden/>
    <w:unhideWhenUsed/>
    <w:rsid w:val="00041B27"/>
  </w:style>
  <w:style w:type="numbering" w:customStyle="1" w:styleId="1111">
    <w:name w:val="无列表111"/>
    <w:next w:val="NoList"/>
    <w:semiHidden/>
    <w:rsid w:val="00041B27"/>
  </w:style>
  <w:style w:type="numbering" w:customStyle="1" w:styleId="NoList1111">
    <w:name w:val="No List1111"/>
    <w:next w:val="NoList"/>
    <w:uiPriority w:val="99"/>
    <w:semiHidden/>
    <w:unhideWhenUsed/>
    <w:rsid w:val="00041B27"/>
  </w:style>
  <w:style w:type="numbering" w:customStyle="1" w:styleId="NoList71">
    <w:name w:val="No List71"/>
    <w:next w:val="NoList"/>
    <w:uiPriority w:val="99"/>
    <w:semiHidden/>
    <w:unhideWhenUsed/>
    <w:rsid w:val="00041B27"/>
  </w:style>
  <w:style w:type="numbering" w:customStyle="1" w:styleId="NoList121">
    <w:name w:val="No List121"/>
    <w:next w:val="NoList"/>
    <w:uiPriority w:val="99"/>
    <w:semiHidden/>
    <w:unhideWhenUsed/>
    <w:rsid w:val="00041B27"/>
  </w:style>
  <w:style w:type="numbering" w:customStyle="1" w:styleId="NoList221">
    <w:name w:val="No List221"/>
    <w:next w:val="NoList"/>
    <w:uiPriority w:val="99"/>
    <w:semiHidden/>
    <w:unhideWhenUsed/>
    <w:rsid w:val="00041B27"/>
  </w:style>
  <w:style w:type="numbering" w:customStyle="1" w:styleId="NoList321">
    <w:name w:val="No List321"/>
    <w:next w:val="NoList"/>
    <w:uiPriority w:val="99"/>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1B27"/>
  </w:style>
  <w:style w:type="numbering" w:customStyle="1" w:styleId="NoList23">
    <w:name w:val="No List23"/>
    <w:next w:val="NoList"/>
    <w:uiPriority w:val="99"/>
    <w:semiHidden/>
    <w:unhideWhenUsed/>
    <w:rsid w:val="00041B27"/>
  </w:style>
  <w:style w:type="numbering" w:customStyle="1" w:styleId="NoList33">
    <w:name w:val="No List33"/>
    <w:next w:val="NoList"/>
    <w:uiPriority w:val="99"/>
    <w:semiHidden/>
    <w:unhideWhenUsed/>
    <w:rsid w:val="00041B27"/>
  </w:style>
  <w:style w:type="numbering" w:customStyle="1" w:styleId="NoList43">
    <w:name w:val="No List43"/>
    <w:next w:val="NoList"/>
    <w:uiPriority w:val="99"/>
    <w:semiHidden/>
    <w:unhideWhenUsed/>
    <w:rsid w:val="00041B27"/>
  </w:style>
  <w:style w:type="numbering" w:customStyle="1" w:styleId="NoList52">
    <w:name w:val="No List52"/>
    <w:next w:val="NoList"/>
    <w:uiPriority w:val="99"/>
    <w:semiHidden/>
    <w:unhideWhenUsed/>
    <w:rsid w:val="00041B27"/>
  </w:style>
  <w:style w:type="numbering" w:customStyle="1" w:styleId="NoList62">
    <w:name w:val="No List62"/>
    <w:next w:val="NoList"/>
    <w:uiPriority w:val="99"/>
    <w:semiHidden/>
    <w:unhideWhenUsed/>
    <w:rsid w:val="00041B27"/>
  </w:style>
  <w:style w:type="numbering" w:customStyle="1" w:styleId="NoList72">
    <w:name w:val="No List72"/>
    <w:next w:val="NoList"/>
    <w:uiPriority w:val="99"/>
    <w:semiHidden/>
    <w:unhideWhenUsed/>
    <w:rsid w:val="00041B27"/>
  </w:style>
  <w:style w:type="numbering" w:customStyle="1" w:styleId="NoList81">
    <w:name w:val="No List81"/>
    <w:next w:val="NoList"/>
    <w:uiPriority w:val="99"/>
    <w:semiHidden/>
    <w:unhideWhenUsed/>
    <w:rsid w:val="00041B27"/>
  </w:style>
  <w:style w:type="numbering" w:customStyle="1" w:styleId="NoList9">
    <w:name w:val="No List9"/>
    <w:next w:val="NoList"/>
    <w:uiPriority w:val="99"/>
    <w:semiHidden/>
    <w:unhideWhenUsed/>
    <w:rsid w:val="00041B27"/>
  </w:style>
  <w:style w:type="numbering" w:customStyle="1" w:styleId="NoList112">
    <w:name w:val="No List112"/>
    <w:next w:val="NoList"/>
    <w:uiPriority w:val="99"/>
    <w:semiHidden/>
    <w:unhideWhenUsed/>
    <w:rsid w:val="00041B27"/>
  </w:style>
  <w:style w:type="numbering" w:customStyle="1" w:styleId="NoList212">
    <w:name w:val="No List212"/>
    <w:next w:val="NoList"/>
    <w:uiPriority w:val="99"/>
    <w:semiHidden/>
    <w:unhideWhenUsed/>
    <w:rsid w:val="00041B27"/>
  </w:style>
  <w:style w:type="numbering" w:customStyle="1" w:styleId="NoList312">
    <w:name w:val="No List312"/>
    <w:next w:val="NoList"/>
    <w:uiPriority w:val="99"/>
    <w:semiHidden/>
    <w:unhideWhenUsed/>
    <w:rsid w:val="00041B27"/>
  </w:style>
  <w:style w:type="numbering" w:customStyle="1" w:styleId="NoList412">
    <w:name w:val="No List412"/>
    <w:next w:val="NoList"/>
    <w:uiPriority w:val="99"/>
    <w:semiHidden/>
    <w:unhideWhenUsed/>
    <w:rsid w:val="00041B27"/>
  </w:style>
  <w:style w:type="numbering" w:customStyle="1" w:styleId="NoList511">
    <w:name w:val="No List511"/>
    <w:next w:val="NoList"/>
    <w:uiPriority w:val="99"/>
    <w:semiHidden/>
    <w:unhideWhenUsed/>
    <w:rsid w:val="00041B27"/>
  </w:style>
  <w:style w:type="numbering" w:customStyle="1" w:styleId="NoList611">
    <w:name w:val="No List611"/>
    <w:next w:val="NoList"/>
    <w:uiPriority w:val="99"/>
    <w:semiHidden/>
    <w:unhideWhenUsed/>
    <w:rsid w:val="00041B27"/>
  </w:style>
  <w:style w:type="numbering" w:customStyle="1" w:styleId="NoList711">
    <w:name w:val="No List711"/>
    <w:next w:val="NoList"/>
    <w:uiPriority w:val="99"/>
    <w:semiHidden/>
    <w:unhideWhenUsed/>
    <w:rsid w:val="00041B27"/>
  </w:style>
  <w:style w:type="numbering" w:customStyle="1" w:styleId="NoList811">
    <w:name w:val="No List811"/>
    <w:next w:val="NoList"/>
    <w:uiPriority w:val="99"/>
    <w:semiHidden/>
    <w:unhideWhenUsed/>
    <w:rsid w:val="00041B27"/>
  </w:style>
  <w:style w:type="numbering" w:customStyle="1" w:styleId="NoList91">
    <w:name w:val="No List91"/>
    <w:next w:val="NoList"/>
    <w:uiPriority w:val="99"/>
    <w:semiHidden/>
    <w:unhideWhenUsed/>
    <w:rsid w:val="00041B27"/>
  </w:style>
  <w:style w:type="numbering" w:customStyle="1" w:styleId="NoList10">
    <w:name w:val="No List10"/>
    <w:next w:val="NoList"/>
    <w:uiPriority w:val="99"/>
    <w:semiHidden/>
    <w:unhideWhenUsed/>
    <w:rsid w:val="00041B27"/>
  </w:style>
  <w:style w:type="numbering" w:customStyle="1" w:styleId="LFO191">
    <w:name w:val="LFO191"/>
    <w:basedOn w:val="NoList"/>
    <w:rsid w:val="00041B27"/>
  </w:style>
  <w:style w:type="numbering" w:customStyle="1" w:styleId="NoList122">
    <w:name w:val="No List122"/>
    <w:next w:val="NoList"/>
    <w:uiPriority w:val="99"/>
    <w:semiHidden/>
    <w:rsid w:val="00041B27"/>
  </w:style>
  <w:style w:type="numbering" w:customStyle="1" w:styleId="NoList1112">
    <w:name w:val="No List1112"/>
    <w:next w:val="NoList"/>
    <w:uiPriority w:val="99"/>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uiPriority w:val="99"/>
    <w:semiHidden/>
    <w:unhideWhenUsed/>
    <w:rsid w:val="00041B27"/>
  </w:style>
  <w:style w:type="numbering" w:customStyle="1" w:styleId="NoList322">
    <w:name w:val="No List322"/>
    <w:next w:val="NoList"/>
    <w:uiPriority w:val="99"/>
    <w:semiHidden/>
    <w:unhideWhenUsed/>
    <w:rsid w:val="00041B27"/>
  </w:style>
  <w:style w:type="numbering" w:customStyle="1" w:styleId="NoList421">
    <w:name w:val="No List421"/>
    <w:next w:val="NoList"/>
    <w:uiPriority w:val="99"/>
    <w:semiHidden/>
    <w:unhideWhenUsed/>
    <w:rsid w:val="00041B27"/>
  </w:style>
  <w:style w:type="numbering" w:customStyle="1" w:styleId="NoList2111">
    <w:name w:val="No List2111"/>
    <w:next w:val="NoList"/>
    <w:uiPriority w:val="99"/>
    <w:semiHidden/>
    <w:unhideWhenUsed/>
    <w:rsid w:val="00041B27"/>
  </w:style>
  <w:style w:type="numbering" w:customStyle="1" w:styleId="NoList3111">
    <w:name w:val="No List3111"/>
    <w:next w:val="NoList"/>
    <w:uiPriority w:val="99"/>
    <w:semiHidden/>
    <w:unhideWhenUsed/>
    <w:rsid w:val="00041B27"/>
  </w:style>
  <w:style w:type="numbering" w:customStyle="1" w:styleId="NoList4111">
    <w:name w:val="No List4111"/>
    <w:next w:val="NoList"/>
    <w:uiPriority w:val="99"/>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uiPriority w:val="99"/>
    <w:semiHidden/>
    <w:unhideWhenUsed/>
    <w:rsid w:val="00041B27"/>
  </w:style>
  <w:style w:type="numbering" w:customStyle="1" w:styleId="NoList1211">
    <w:name w:val="No List1211"/>
    <w:next w:val="NoList"/>
    <w:uiPriority w:val="99"/>
    <w:semiHidden/>
    <w:unhideWhenUsed/>
    <w:rsid w:val="00041B27"/>
  </w:style>
  <w:style w:type="numbering" w:customStyle="1" w:styleId="NoList2211">
    <w:name w:val="No List2211"/>
    <w:next w:val="NoList"/>
    <w:uiPriority w:val="99"/>
    <w:semiHidden/>
    <w:unhideWhenUsed/>
    <w:rsid w:val="00041B27"/>
  </w:style>
  <w:style w:type="numbering" w:customStyle="1" w:styleId="NoList3211">
    <w:name w:val="No List3211"/>
    <w:next w:val="NoList"/>
    <w:uiPriority w:val="99"/>
    <w:semiHidden/>
    <w:unhideWhenUsed/>
    <w:rsid w:val="00041B27"/>
  </w:style>
  <w:style w:type="numbering" w:customStyle="1" w:styleId="NoList14">
    <w:name w:val="No List14"/>
    <w:next w:val="NoList"/>
    <w:uiPriority w:val="99"/>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1B27"/>
  </w:style>
  <w:style w:type="numbering" w:customStyle="1" w:styleId="NoList24">
    <w:name w:val="No List24"/>
    <w:next w:val="NoList"/>
    <w:uiPriority w:val="99"/>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uiPriority w:val="99"/>
    <w:semiHidden/>
    <w:unhideWhenUsed/>
    <w:rsid w:val="00041B27"/>
  </w:style>
  <w:style w:type="numbering" w:customStyle="1" w:styleId="NoList63">
    <w:name w:val="No List63"/>
    <w:next w:val="NoList"/>
    <w:uiPriority w:val="99"/>
    <w:semiHidden/>
    <w:unhideWhenUsed/>
    <w:rsid w:val="00041B27"/>
  </w:style>
  <w:style w:type="numbering" w:customStyle="1" w:styleId="NoList73">
    <w:name w:val="No List73"/>
    <w:next w:val="NoList"/>
    <w:uiPriority w:val="99"/>
    <w:semiHidden/>
    <w:unhideWhenUsed/>
    <w:rsid w:val="00041B27"/>
  </w:style>
  <w:style w:type="numbering" w:customStyle="1" w:styleId="NoList82">
    <w:name w:val="No List82"/>
    <w:next w:val="NoList"/>
    <w:uiPriority w:val="99"/>
    <w:semiHidden/>
    <w:unhideWhenUsed/>
    <w:rsid w:val="00041B27"/>
  </w:style>
  <w:style w:type="numbering" w:customStyle="1" w:styleId="NoList92">
    <w:name w:val="No List92"/>
    <w:next w:val="NoList"/>
    <w:uiPriority w:val="99"/>
    <w:semiHidden/>
    <w:unhideWhenUsed/>
    <w:rsid w:val="00041B27"/>
  </w:style>
  <w:style w:type="numbering" w:customStyle="1" w:styleId="NoList113">
    <w:name w:val="No List113"/>
    <w:next w:val="NoList"/>
    <w:uiPriority w:val="99"/>
    <w:semiHidden/>
    <w:unhideWhenUsed/>
    <w:rsid w:val="00041B27"/>
  </w:style>
  <w:style w:type="numbering" w:customStyle="1" w:styleId="NoList213">
    <w:name w:val="No List213"/>
    <w:next w:val="NoList"/>
    <w:uiPriority w:val="99"/>
    <w:semiHidden/>
    <w:unhideWhenUsed/>
    <w:rsid w:val="00041B27"/>
  </w:style>
  <w:style w:type="numbering" w:customStyle="1" w:styleId="NoList313">
    <w:name w:val="No List313"/>
    <w:next w:val="NoList"/>
    <w:uiPriority w:val="99"/>
    <w:semiHidden/>
    <w:unhideWhenUsed/>
    <w:rsid w:val="00041B27"/>
  </w:style>
  <w:style w:type="numbering" w:customStyle="1" w:styleId="NoList413">
    <w:name w:val="No List413"/>
    <w:next w:val="NoList"/>
    <w:uiPriority w:val="99"/>
    <w:semiHidden/>
    <w:unhideWhenUsed/>
    <w:rsid w:val="00041B27"/>
  </w:style>
  <w:style w:type="numbering" w:customStyle="1" w:styleId="NoList512">
    <w:name w:val="No List512"/>
    <w:next w:val="NoList"/>
    <w:uiPriority w:val="99"/>
    <w:semiHidden/>
    <w:unhideWhenUsed/>
    <w:rsid w:val="00041B27"/>
  </w:style>
  <w:style w:type="numbering" w:customStyle="1" w:styleId="NoList612">
    <w:name w:val="No List612"/>
    <w:next w:val="NoList"/>
    <w:uiPriority w:val="99"/>
    <w:semiHidden/>
    <w:unhideWhenUsed/>
    <w:rsid w:val="00041B27"/>
  </w:style>
  <w:style w:type="numbering" w:customStyle="1" w:styleId="NoList712">
    <w:name w:val="No List712"/>
    <w:next w:val="NoList"/>
    <w:uiPriority w:val="99"/>
    <w:semiHidden/>
    <w:unhideWhenUsed/>
    <w:rsid w:val="00041B27"/>
  </w:style>
  <w:style w:type="numbering" w:customStyle="1" w:styleId="NoList812">
    <w:name w:val="No List812"/>
    <w:next w:val="NoList"/>
    <w:uiPriority w:val="99"/>
    <w:semiHidden/>
    <w:unhideWhenUsed/>
    <w:rsid w:val="00041B27"/>
  </w:style>
  <w:style w:type="numbering" w:customStyle="1" w:styleId="NoList911">
    <w:name w:val="No List911"/>
    <w:next w:val="NoList"/>
    <w:uiPriority w:val="99"/>
    <w:semiHidden/>
    <w:unhideWhenUsed/>
    <w:rsid w:val="00041B27"/>
  </w:style>
  <w:style w:type="numbering" w:customStyle="1" w:styleId="LFO192">
    <w:name w:val="LFO192"/>
    <w:basedOn w:val="NoList"/>
    <w:rsid w:val="00041B27"/>
  </w:style>
  <w:style w:type="numbering" w:customStyle="1" w:styleId="NoList101">
    <w:name w:val="No List101"/>
    <w:next w:val="NoList"/>
    <w:uiPriority w:val="99"/>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uiPriority w:val="99"/>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uiPriority w:val="99"/>
    <w:semiHidden/>
    <w:unhideWhenUsed/>
    <w:rsid w:val="00041B27"/>
  </w:style>
  <w:style w:type="numbering" w:customStyle="1" w:styleId="NoList323">
    <w:name w:val="No List323"/>
    <w:next w:val="NoList"/>
    <w:uiPriority w:val="99"/>
    <w:semiHidden/>
    <w:unhideWhenUsed/>
    <w:rsid w:val="00041B27"/>
  </w:style>
  <w:style w:type="numbering" w:customStyle="1" w:styleId="NoList422">
    <w:name w:val="No List422"/>
    <w:next w:val="NoList"/>
    <w:uiPriority w:val="99"/>
    <w:semiHidden/>
    <w:unhideWhenUsed/>
    <w:rsid w:val="00041B27"/>
  </w:style>
  <w:style w:type="numbering" w:customStyle="1" w:styleId="NoList2112">
    <w:name w:val="No List2112"/>
    <w:next w:val="NoList"/>
    <w:uiPriority w:val="99"/>
    <w:semiHidden/>
    <w:unhideWhenUsed/>
    <w:rsid w:val="00041B27"/>
  </w:style>
  <w:style w:type="numbering" w:customStyle="1" w:styleId="NoList3112">
    <w:name w:val="No List3112"/>
    <w:next w:val="NoList"/>
    <w:uiPriority w:val="99"/>
    <w:semiHidden/>
    <w:unhideWhenUsed/>
    <w:rsid w:val="00041B27"/>
  </w:style>
  <w:style w:type="numbering" w:customStyle="1" w:styleId="NoList4112">
    <w:name w:val="No List4112"/>
    <w:next w:val="NoList"/>
    <w:uiPriority w:val="99"/>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uiPriority w:val="99"/>
    <w:semiHidden/>
    <w:unhideWhenUsed/>
    <w:rsid w:val="00041B27"/>
  </w:style>
  <w:style w:type="numbering" w:customStyle="1" w:styleId="NoList1212">
    <w:name w:val="No List1212"/>
    <w:next w:val="NoList"/>
    <w:uiPriority w:val="99"/>
    <w:semiHidden/>
    <w:unhideWhenUsed/>
    <w:rsid w:val="00041B27"/>
  </w:style>
  <w:style w:type="numbering" w:customStyle="1" w:styleId="NoList2212">
    <w:name w:val="No List2212"/>
    <w:next w:val="NoList"/>
    <w:uiPriority w:val="99"/>
    <w:semiHidden/>
    <w:unhideWhenUsed/>
    <w:rsid w:val="00041B27"/>
  </w:style>
  <w:style w:type="numbering" w:customStyle="1" w:styleId="NoList3212">
    <w:name w:val="No List3212"/>
    <w:next w:val="NoList"/>
    <w:uiPriority w:val="99"/>
    <w:semiHidden/>
    <w:unhideWhenUsed/>
    <w:rsid w:val="00041B27"/>
  </w:style>
  <w:style w:type="numbering" w:customStyle="1" w:styleId="NoList16">
    <w:name w:val="No List16"/>
    <w:next w:val="NoList"/>
    <w:uiPriority w:val="99"/>
    <w:semiHidden/>
    <w:unhideWhenUsed/>
    <w:rsid w:val="00041B27"/>
  </w:style>
  <w:style w:type="table" w:customStyle="1" w:styleId="TableGrid161">
    <w:name w:val="Table Grid16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uiPriority w:val="99"/>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uiPriority w:val="99"/>
    <w:semiHidden/>
    <w:unhideWhenUsed/>
    <w:rsid w:val="00041B27"/>
  </w:style>
  <w:style w:type="numbering" w:customStyle="1" w:styleId="NoList64">
    <w:name w:val="No List64"/>
    <w:next w:val="NoList"/>
    <w:uiPriority w:val="99"/>
    <w:semiHidden/>
    <w:unhideWhenUsed/>
    <w:rsid w:val="00041B27"/>
  </w:style>
  <w:style w:type="numbering" w:customStyle="1" w:styleId="NoList74">
    <w:name w:val="No List74"/>
    <w:next w:val="NoList"/>
    <w:uiPriority w:val="99"/>
    <w:semiHidden/>
    <w:unhideWhenUsed/>
    <w:rsid w:val="00041B27"/>
  </w:style>
  <w:style w:type="numbering" w:customStyle="1" w:styleId="NoList83">
    <w:name w:val="No List83"/>
    <w:next w:val="NoList"/>
    <w:uiPriority w:val="99"/>
    <w:semiHidden/>
    <w:unhideWhenUsed/>
    <w:rsid w:val="00041B27"/>
  </w:style>
  <w:style w:type="numbering" w:customStyle="1" w:styleId="NoList93">
    <w:name w:val="No List93"/>
    <w:next w:val="NoList"/>
    <w:uiPriority w:val="99"/>
    <w:semiHidden/>
    <w:unhideWhenUsed/>
    <w:rsid w:val="00041B27"/>
  </w:style>
  <w:style w:type="table" w:customStyle="1" w:styleId="TableGrid1141">
    <w:name w:val="Table Grid114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uiPriority w:val="99"/>
    <w:semiHidden/>
    <w:unhideWhenUsed/>
    <w:rsid w:val="00041B27"/>
  </w:style>
  <w:style w:type="numbering" w:customStyle="1" w:styleId="NoList314">
    <w:name w:val="No List314"/>
    <w:next w:val="NoList"/>
    <w:uiPriority w:val="99"/>
    <w:semiHidden/>
    <w:unhideWhenUsed/>
    <w:rsid w:val="00041B27"/>
  </w:style>
  <w:style w:type="numbering" w:customStyle="1" w:styleId="NoList414">
    <w:name w:val="No List414"/>
    <w:next w:val="NoList"/>
    <w:uiPriority w:val="99"/>
    <w:semiHidden/>
    <w:unhideWhenUsed/>
    <w:rsid w:val="00041B27"/>
  </w:style>
  <w:style w:type="numbering" w:customStyle="1" w:styleId="NoList513">
    <w:name w:val="No List513"/>
    <w:next w:val="NoList"/>
    <w:uiPriority w:val="99"/>
    <w:semiHidden/>
    <w:unhideWhenUsed/>
    <w:rsid w:val="00041B27"/>
  </w:style>
  <w:style w:type="numbering" w:customStyle="1" w:styleId="NoList613">
    <w:name w:val="No List613"/>
    <w:next w:val="NoList"/>
    <w:uiPriority w:val="99"/>
    <w:semiHidden/>
    <w:unhideWhenUsed/>
    <w:rsid w:val="00041B27"/>
  </w:style>
  <w:style w:type="numbering" w:customStyle="1" w:styleId="NoList713">
    <w:name w:val="No List713"/>
    <w:next w:val="NoList"/>
    <w:uiPriority w:val="99"/>
    <w:semiHidden/>
    <w:unhideWhenUsed/>
    <w:rsid w:val="00041B27"/>
  </w:style>
  <w:style w:type="numbering" w:customStyle="1" w:styleId="NoList813">
    <w:name w:val="No List813"/>
    <w:next w:val="NoList"/>
    <w:uiPriority w:val="99"/>
    <w:semiHidden/>
    <w:unhideWhenUsed/>
    <w:rsid w:val="00041B27"/>
  </w:style>
  <w:style w:type="numbering" w:customStyle="1" w:styleId="NoList912">
    <w:name w:val="No List912"/>
    <w:next w:val="NoList"/>
    <w:uiPriority w:val="99"/>
    <w:semiHidden/>
    <w:unhideWhenUsed/>
    <w:rsid w:val="00041B27"/>
  </w:style>
  <w:style w:type="numbering" w:customStyle="1" w:styleId="LFO193">
    <w:name w:val="LFO193"/>
    <w:basedOn w:val="NoList"/>
    <w:rsid w:val="00041B27"/>
  </w:style>
  <w:style w:type="numbering" w:customStyle="1" w:styleId="NoList102">
    <w:name w:val="No List102"/>
    <w:next w:val="NoList"/>
    <w:uiPriority w:val="99"/>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uiPriority w:val="99"/>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uiPriority w:val="99"/>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uiPriority w:val="99"/>
    <w:semiHidden/>
    <w:unhideWhenUsed/>
    <w:rsid w:val="00041B27"/>
  </w:style>
  <w:style w:type="numbering" w:customStyle="1" w:styleId="NoList2113">
    <w:name w:val="No List2113"/>
    <w:next w:val="NoList"/>
    <w:uiPriority w:val="99"/>
    <w:semiHidden/>
    <w:unhideWhenUsed/>
    <w:rsid w:val="00041B27"/>
  </w:style>
  <w:style w:type="numbering" w:customStyle="1" w:styleId="NoList3113">
    <w:name w:val="No List3113"/>
    <w:next w:val="NoList"/>
    <w:uiPriority w:val="99"/>
    <w:semiHidden/>
    <w:unhideWhenUsed/>
    <w:rsid w:val="00041B27"/>
  </w:style>
  <w:style w:type="numbering" w:customStyle="1" w:styleId="NoList4113">
    <w:name w:val="No List4113"/>
    <w:next w:val="NoList"/>
    <w:uiPriority w:val="99"/>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uiPriority w:val="99"/>
    <w:semiHidden/>
    <w:unhideWhenUsed/>
    <w:rsid w:val="00041B27"/>
  </w:style>
  <w:style w:type="numbering" w:customStyle="1" w:styleId="NoList1213">
    <w:name w:val="No List1213"/>
    <w:next w:val="NoList"/>
    <w:uiPriority w:val="99"/>
    <w:semiHidden/>
    <w:unhideWhenUsed/>
    <w:rsid w:val="00041B27"/>
  </w:style>
  <w:style w:type="numbering" w:customStyle="1" w:styleId="NoList2213">
    <w:name w:val="No List2213"/>
    <w:next w:val="NoList"/>
    <w:uiPriority w:val="99"/>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32"/>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3"/>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4"/>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5"/>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uiPriority w:val="99"/>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uiPriority w:val="99"/>
    <w:semiHidden/>
    <w:unhideWhenUsed/>
    <w:rsid w:val="00041B27"/>
  </w:style>
  <w:style w:type="numbering" w:customStyle="1" w:styleId="NoList36">
    <w:name w:val="No List36"/>
    <w:next w:val="NoList"/>
    <w:uiPriority w:val="99"/>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uiPriority w:val="99"/>
    <w:semiHidden/>
    <w:unhideWhenUsed/>
    <w:rsid w:val="00041B27"/>
  </w:style>
  <w:style w:type="numbering" w:customStyle="1" w:styleId="NoList55">
    <w:name w:val="No List55"/>
    <w:next w:val="NoList"/>
    <w:uiPriority w:val="99"/>
    <w:semiHidden/>
    <w:unhideWhenUsed/>
    <w:rsid w:val="00041B27"/>
  </w:style>
  <w:style w:type="numbering" w:customStyle="1" w:styleId="NoList1115">
    <w:name w:val="No List1115"/>
    <w:next w:val="NoList"/>
    <w:uiPriority w:val="99"/>
    <w:semiHidden/>
    <w:unhideWhenUsed/>
    <w:rsid w:val="00041B27"/>
  </w:style>
  <w:style w:type="numbering" w:customStyle="1" w:styleId="NoList215">
    <w:name w:val="No List215"/>
    <w:next w:val="NoList"/>
    <w:uiPriority w:val="99"/>
    <w:semiHidden/>
    <w:unhideWhenUsed/>
    <w:rsid w:val="00041B27"/>
  </w:style>
  <w:style w:type="numbering" w:customStyle="1" w:styleId="NoList315">
    <w:name w:val="No List315"/>
    <w:next w:val="NoList"/>
    <w:uiPriority w:val="99"/>
    <w:semiHidden/>
    <w:unhideWhenUsed/>
    <w:rsid w:val="00041B27"/>
  </w:style>
  <w:style w:type="numbering" w:customStyle="1" w:styleId="NoList415">
    <w:name w:val="No List415"/>
    <w:next w:val="NoList"/>
    <w:uiPriority w:val="99"/>
    <w:semiHidden/>
    <w:unhideWhenUsed/>
    <w:rsid w:val="00041B27"/>
  </w:style>
  <w:style w:type="numbering" w:customStyle="1" w:styleId="NoList65">
    <w:name w:val="No List65"/>
    <w:next w:val="NoList"/>
    <w:uiPriority w:val="99"/>
    <w:semiHidden/>
    <w:unhideWhenUsed/>
    <w:rsid w:val="00041B27"/>
  </w:style>
  <w:style w:type="numbering" w:customStyle="1" w:styleId="NoList75">
    <w:name w:val="No List75"/>
    <w:next w:val="NoList"/>
    <w:uiPriority w:val="99"/>
    <w:semiHidden/>
    <w:unhideWhenUsed/>
    <w:rsid w:val="00041B27"/>
  </w:style>
  <w:style w:type="numbering" w:customStyle="1" w:styleId="NoList125">
    <w:name w:val="No List125"/>
    <w:next w:val="NoList"/>
    <w:uiPriority w:val="99"/>
    <w:semiHidden/>
    <w:unhideWhenUsed/>
    <w:rsid w:val="00041B27"/>
  </w:style>
  <w:style w:type="numbering" w:customStyle="1" w:styleId="NoList225">
    <w:name w:val="No List225"/>
    <w:next w:val="NoList"/>
    <w:uiPriority w:val="99"/>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uiPriority w:val="99"/>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uiPriority w:val="99"/>
    <w:semiHidden/>
    <w:unhideWhenUsed/>
    <w:rsid w:val="00041B27"/>
  </w:style>
  <w:style w:type="numbering" w:customStyle="1" w:styleId="NoList94">
    <w:name w:val="No List94"/>
    <w:next w:val="NoList"/>
    <w:uiPriority w:val="99"/>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uiPriority w:val="99"/>
    <w:semiHidden/>
    <w:unhideWhenUsed/>
    <w:rsid w:val="00041B27"/>
  </w:style>
  <w:style w:type="numbering" w:customStyle="1" w:styleId="LFO194">
    <w:name w:val="LFO194"/>
    <w:basedOn w:val="NoList"/>
    <w:rsid w:val="00041B27"/>
  </w:style>
  <w:style w:type="numbering" w:customStyle="1" w:styleId="NoList103">
    <w:name w:val="No List103"/>
    <w:next w:val="NoList"/>
    <w:uiPriority w:val="99"/>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uiPriority w:val="99"/>
    <w:semiHidden/>
    <w:unhideWhenUsed/>
    <w:rsid w:val="00041B27"/>
  </w:style>
  <w:style w:type="numbering" w:customStyle="1" w:styleId="NoList231">
    <w:name w:val="No List231"/>
    <w:next w:val="NoList"/>
    <w:uiPriority w:val="99"/>
    <w:semiHidden/>
    <w:unhideWhenUsed/>
    <w:rsid w:val="00041B27"/>
  </w:style>
  <w:style w:type="numbering" w:customStyle="1" w:styleId="NoList331">
    <w:name w:val="No List331"/>
    <w:next w:val="NoList"/>
    <w:uiPriority w:val="99"/>
    <w:semiHidden/>
    <w:unhideWhenUsed/>
    <w:rsid w:val="00041B27"/>
  </w:style>
  <w:style w:type="numbering" w:customStyle="1" w:styleId="NoList431">
    <w:name w:val="No List431"/>
    <w:next w:val="NoList"/>
    <w:uiPriority w:val="99"/>
    <w:semiHidden/>
    <w:unhideWhenUsed/>
    <w:rsid w:val="00041B27"/>
  </w:style>
  <w:style w:type="numbering" w:customStyle="1" w:styleId="NoList521">
    <w:name w:val="No List521"/>
    <w:next w:val="NoList"/>
    <w:uiPriority w:val="99"/>
    <w:semiHidden/>
    <w:unhideWhenUsed/>
    <w:rsid w:val="00041B27"/>
  </w:style>
  <w:style w:type="numbering" w:customStyle="1" w:styleId="NoList621">
    <w:name w:val="No List621"/>
    <w:next w:val="NoList"/>
    <w:uiPriority w:val="99"/>
    <w:semiHidden/>
    <w:unhideWhenUsed/>
    <w:rsid w:val="00041B27"/>
  </w:style>
  <w:style w:type="numbering" w:customStyle="1" w:styleId="NoList721">
    <w:name w:val="No List721"/>
    <w:next w:val="NoList"/>
    <w:uiPriority w:val="99"/>
    <w:semiHidden/>
    <w:unhideWhenUsed/>
    <w:rsid w:val="00041B27"/>
  </w:style>
  <w:style w:type="numbering" w:customStyle="1" w:styleId="NoList1121">
    <w:name w:val="No List1121"/>
    <w:next w:val="NoList"/>
    <w:uiPriority w:val="99"/>
    <w:semiHidden/>
    <w:unhideWhenUsed/>
    <w:rsid w:val="00041B27"/>
  </w:style>
  <w:style w:type="numbering" w:customStyle="1" w:styleId="NoList2121">
    <w:name w:val="No List2121"/>
    <w:next w:val="NoList"/>
    <w:uiPriority w:val="99"/>
    <w:semiHidden/>
    <w:unhideWhenUsed/>
    <w:rsid w:val="00041B27"/>
  </w:style>
  <w:style w:type="numbering" w:customStyle="1" w:styleId="NoList3121">
    <w:name w:val="No List3121"/>
    <w:next w:val="NoList"/>
    <w:uiPriority w:val="99"/>
    <w:semiHidden/>
    <w:unhideWhenUsed/>
    <w:rsid w:val="00041B27"/>
  </w:style>
  <w:style w:type="numbering" w:customStyle="1" w:styleId="NoList4121">
    <w:name w:val="No List4121"/>
    <w:next w:val="NoList"/>
    <w:uiPriority w:val="99"/>
    <w:semiHidden/>
    <w:unhideWhenUsed/>
    <w:rsid w:val="00041B27"/>
  </w:style>
  <w:style w:type="numbering" w:customStyle="1" w:styleId="NoList5111">
    <w:name w:val="No List5111"/>
    <w:next w:val="NoList"/>
    <w:uiPriority w:val="99"/>
    <w:semiHidden/>
    <w:unhideWhenUsed/>
    <w:rsid w:val="00041B27"/>
  </w:style>
  <w:style w:type="numbering" w:customStyle="1" w:styleId="NoList6111">
    <w:name w:val="No List6111"/>
    <w:next w:val="NoList"/>
    <w:uiPriority w:val="99"/>
    <w:semiHidden/>
    <w:unhideWhenUsed/>
    <w:rsid w:val="00041B27"/>
  </w:style>
  <w:style w:type="numbering" w:customStyle="1" w:styleId="NoList7111">
    <w:name w:val="No List7111"/>
    <w:next w:val="NoList"/>
    <w:uiPriority w:val="99"/>
    <w:semiHidden/>
    <w:unhideWhenUsed/>
    <w:rsid w:val="00041B27"/>
  </w:style>
  <w:style w:type="numbering" w:customStyle="1" w:styleId="NoList8111">
    <w:name w:val="No List8111"/>
    <w:next w:val="NoList"/>
    <w:uiPriority w:val="99"/>
    <w:semiHidden/>
    <w:unhideWhenUsed/>
    <w:rsid w:val="00041B27"/>
  </w:style>
  <w:style w:type="numbering" w:customStyle="1" w:styleId="NoList1221">
    <w:name w:val="No List1221"/>
    <w:next w:val="NoList"/>
    <w:uiPriority w:val="99"/>
    <w:semiHidden/>
    <w:rsid w:val="00041B27"/>
  </w:style>
  <w:style w:type="numbering" w:customStyle="1" w:styleId="NoList11121">
    <w:name w:val="No List11121"/>
    <w:next w:val="NoList"/>
    <w:uiPriority w:val="99"/>
    <w:semiHidden/>
    <w:unhideWhenUsed/>
    <w:rsid w:val="00041B27"/>
  </w:style>
  <w:style w:type="numbering" w:customStyle="1" w:styleId="11210">
    <w:name w:val="无列表1121"/>
    <w:next w:val="NoList"/>
    <w:semiHidden/>
    <w:rsid w:val="00041B27"/>
  </w:style>
  <w:style w:type="numbering" w:customStyle="1" w:styleId="NoList2221">
    <w:name w:val="No List2221"/>
    <w:next w:val="NoList"/>
    <w:uiPriority w:val="99"/>
    <w:semiHidden/>
    <w:unhideWhenUsed/>
    <w:rsid w:val="00041B27"/>
  </w:style>
  <w:style w:type="numbering" w:customStyle="1" w:styleId="NoList3221">
    <w:name w:val="No List3221"/>
    <w:next w:val="NoList"/>
    <w:uiPriority w:val="99"/>
    <w:semiHidden/>
    <w:unhideWhenUsed/>
    <w:rsid w:val="00041B27"/>
  </w:style>
  <w:style w:type="numbering" w:customStyle="1" w:styleId="NoList4211">
    <w:name w:val="No List4211"/>
    <w:next w:val="NoList"/>
    <w:uiPriority w:val="99"/>
    <w:semiHidden/>
    <w:unhideWhenUsed/>
    <w:rsid w:val="00041B27"/>
  </w:style>
  <w:style w:type="numbering" w:customStyle="1" w:styleId="NoList21111">
    <w:name w:val="No List21111"/>
    <w:next w:val="NoList"/>
    <w:uiPriority w:val="99"/>
    <w:semiHidden/>
    <w:unhideWhenUsed/>
    <w:rsid w:val="00041B27"/>
  </w:style>
  <w:style w:type="numbering" w:customStyle="1" w:styleId="NoList31111">
    <w:name w:val="No List31111"/>
    <w:next w:val="NoList"/>
    <w:uiPriority w:val="99"/>
    <w:semiHidden/>
    <w:unhideWhenUsed/>
    <w:rsid w:val="00041B27"/>
  </w:style>
  <w:style w:type="numbering" w:customStyle="1" w:styleId="NoList41111">
    <w:name w:val="No List41111"/>
    <w:next w:val="NoList"/>
    <w:uiPriority w:val="99"/>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uiPriority w:val="99"/>
    <w:semiHidden/>
    <w:unhideWhenUsed/>
    <w:rsid w:val="00041B27"/>
  </w:style>
  <w:style w:type="numbering" w:customStyle="1" w:styleId="NoList12111">
    <w:name w:val="No List12111"/>
    <w:next w:val="NoList"/>
    <w:uiPriority w:val="99"/>
    <w:semiHidden/>
    <w:unhideWhenUsed/>
    <w:rsid w:val="00041B27"/>
  </w:style>
  <w:style w:type="numbering" w:customStyle="1" w:styleId="NoList22111">
    <w:name w:val="No List22111"/>
    <w:next w:val="NoList"/>
    <w:uiPriority w:val="99"/>
    <w:semiHidden/>
    <w:unhideWhenUsed/>
    <w:rsid w:val="00041B27"/>
  </w:style>
  <w:style w:type="numbering" w:customStyle="1" w:styleId="NoList32111">
    <w:name w:val="No List32111"/>
    <w:next w:val="NoList"/>
    <w:uiPriority w:val="99"/>
    <w:semiHidden/>
    <w:unhideWhenUsed/>
    <w:rsid w:val="00041B27"/>
  </w:style>
  <w:style w:type="numbering" w:customStyle="1" w:styleId="NoList141">
    <w:name w:val="No List141"/>
    <w:next w:val="NoList"/>
    <w:uiPriority w:val="99"/>
    <w:semiHidden/>
    <w:unhideWhenUsed/>
    <w:rsid w:val="00041B27"/>
  </w:style>
  <w:style w:type="numbering" w:customStyle="1" w:styleId="NoList151">
    <w:name w:val="No List151"/>
    <w:next w:val="NoList"/>
    <w:uiPriority w:val="99"/>
    <w:semiHidden/>
    <w:unhideWhenUsed/>
    <w:rsid w:val="00041B27"/>
  </w:style>
  <w:style w:type="numbering" w:customStyle="1" w:styleId="NoList241">
    <w:name w:val="No List241"/>
    <w:next w:val="NoList"/>
    <w:uiPriority w:val="99"/>
    <w:semiHidden/>
    <w:unhideWhenUsed/>
    <w:rsid w:val="00041B27"/>
  </w:style>
  <w:style w:type="numbering" w:customStyle="1" w:styleId="NoList341">
    <w:name w:val="No List341"/>
    <w:next w:val="NoList"/>
    <w:uiPriority w:val="99"/>
    <w:semiHidden/>
    <w:unhideWhenUsed/>
    <w:rsid w:val="00041B27"/>
  </w:style>
  <w:style w:type="numbering" w:customStyle="1" w:styleId="NoList441">
    <w:name w:val="No List441"/>
    <w:next w:val="NoList"/>
    <w:uiPriority w:val="99"/>
    <w:semiHidden/>
    <w:unhideWhenUsed/>
    <w:rsid w:val="00041B27"/>
  </w:style>
  <w:style w:type="numbering" w:customStyle="1" w:styleId="NoList531">
    <w:name w:val="No List531"/>
    <w:next w:val="NoList"/>
    <w:uiPriority w:val="99"/>
    <w:semiHidden/>
    <w:unhideWhenUsed/>
    <w:rsid w:val="00041B27"/>
  </w:style>
  <w:style w:type="numbering" w:customStyle="1" w:styleId="NoList631">
    <w:name w:val="No List631"/>
    <w:next w:val="NoList"/>
    <w:uiPriority w:val="99"/>
    <w:semiHidden/>
    <w:unhideWhenUsed/>
    <w:rsid w:val="00041B27"/>
  </w:style>
  <w:style w:type="numbering" w:customStyle="1" w:styleId="NoList731">
    <w:name w:val="No List731"/>
    <w:next w:val="NoList"/>
    <w:uiPriority w:val="99"/>
    <w:semiHidden/>
    <w:unhideWhenUsed/>
    <w:rsid w:val="00041B27"/>
  </w:style>
  <w:style w:type="numbering" w:customStyle="1" w:styleId="NoList821">
    <w:name w:val="No List821"/>
    <w:next w:val="NoList"/>
    <w:uiPriority w:val="99"/>
    <w:semiHidden/>
    <w:unhideWhenUsed/>
    <w:rsid w:val="00041B27"/>
  </w:style>
  <w:style w:type="numbering" w:customStyle="1" w:styleId="NoList921">
    <w:name w:val="No List921"/>
    <w:next w:val="NoList"/>
    <w:uiPriority w:val="99"/>
    <w:semiHidden/>
    <w:unhideWhenUsed/>
    <w:rsid w:val="00041B27"/>
  </w:style>
  <w:style w:type="numbering" w:customStyle="1" w:styleId="NoList1131">
    <w:name w:val="No List1131"/>
    <w:next w:val="NoList"/>
    <w:uiPriority w:val="99"/>
    <w:semiHidden/>
    <w:unhideWhenUsed/>
    <w:rsid w:val="00041B27"/>
  </w:style>
  <w:style w:type="numbering" w:customStyle="1" w:styleId="NoList2131">
    <w:name w:val="No List2131"/>
    <w:next w:val="NoList"/>
    <w:uiPriority w:val="99"/>
    <w:semiHidden/>
    <w:unhideWhenUsed/>
    <w:rsid w:val="00041B27"/>
  </w:style>
  <w:style w:type="numbering" w:customStyle="1" w:styleId="NoList3131">
    <w:name w:val="No List3131"/>
    <w:next w:val="NoList"/>
    <w:uiPriority w:val="99"/>
    <w:semiHidden/>
    <w:unhideWhenUsed/>
    <w:rsid w:val="00041B27"/>
  </w:style>
  <w:style w:type="numbering" w:customStyle="1" w:styleId="NoList4131">
    <w:name w:val="No List4131"/>
    <w:next w:val="NoList"/>
    <w:uiPriority w:val="99"/>
    <w:semiHidden/>
    <w:unhideWhenUsed/>
    <w:rsid w:val="00041B27"/>
  </w:style>
  <w:style w:type="numbering" w:customStyle="1" w:styleId="NoList5121">
    <w:name w:val="No List5121"/>
    <w:next w:val="NoList"/>
    <w:uiPriority w:val="99"/>
    <w:semiHidden/>
    <w:unhideWhenUsed/>
    <w:rsid w:val="00041B27"/>
  </w:style>
  <w:style w:type="numbering" w:customStyle="1" w:styleId="NoList6121">
    <w:name w:val="No List6121"/>
    <w:next w:val="NoList"/>
    <w:uiPriority w:val="99"/>
    <w:semiHidden/>
    <w:unhideWhenUsed/>
    <w:rsid w:val="00041B27"/>
  </w:style>
  <w:style w:type="numbering" w:customStyle="1" w:styleId="NoList7121">
    <w:name w:val="No List7121"/>
    <w:next w:val="NoList"/>
    <w:uiPriority w:val="99"/>
    <w:semiHidden/>
    <w:unhideWhenUsed/>
    <w:rsid w:val="00041B27"/>
  </w:style>
  <w:style w:type="numbering" w:customStyle="1" w:styleId="NoList8121">
    <w:name w:val="No List8121"/>
    <w:next w:val="NoList"/>
    <w:uiPriority w:val="99"/>
    <w:semiHidden/>
    <w:unhideWhenUsed/>
    <w:rsid w:val="00041B27"/>
  </w:style>
  <w:style w:type="numbering" w:customStyle="1" w:styleId="NoList9111">
    <w:name w:val="No List9111"/>
    <w:next w:val="NoList"/>
    <w:uiPriority w:val="99"/>
    <w:semiHidden/>
    <w:unhideWhenUsed/>
    <w:rsid w:val="00041B27"/>
  </w:style>
  <w:style w:type="numbering" w:customStyle="1" w:styleId="LFO1921">
    <w:name w:val="LFO1921"/>
    <w:basedOn w:val="NoList"/>
    <w:rsid w:val="00041B27"/>
  </w:style>
  <w:style w:type="numbering" w:customStyle="1" w:styleId="NoList1011">
    <w:name w:val="No List1011"/>
    <w:next w:val="NoList"/>
    <w:uiPriority w:val="99"/>
    <w:semiHidden/>
    <w:unhideWhenUsed/>
    <w:rsid w:val="00041B27"/>
  </w:style>
  <w:style w:type="numbering" w:customStyle="1" w:styleId="LFO19111">
    <w:name w:val="LFO19111"/>
    <w:basedOn w:val="NoList"/>
    <w:rsid w:val="00041B27"/>
  </w:style>
  <w:style w:type="numbering" w:customStyle="1" w:styleId="NoList1231">
    <w:name w:val="No List1231"/>
    <w:next w:val="NoList"/>
    <w:uiPriority w:val="99"/>
    <w:semiHidden/>
    <w:rsid w:val="00041B27"/>
  </w:style>
  <w:style w:type="numbering" w:customStyle="1" w:styleId="NoList11131">
    <w:name w:val="No List11131"/>
    <w:next w:val="NoList"/>
    <w:uiPriority w:val="99"/>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uiPriority w:val="99"/>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uiPriority w:val="99"/>
    <w:semiHidden/>
    <w:unhideWhenUsed/>
    <w:rsid w:val="00041B27"/>
  </w:style>
  <w:style w:type="numbering" w:customStyle="1" w:styleId="NoList21121">
    <w:name w:val="No List21121"/>
    <w:next w:val="NoList"/>
    <w:uiPriority w:val="99"/>
    <w:semiHidden/>
    <w:unhideWhenUsed/>
    <w:rsid w:val="00041B27"/>
  </w:style>
  <w:style w:type="numbering" w:customStyle="1" w:styleId="NoList31121">
    <w:name w:val="No List31121"/>
    <w:next w:val="NoList"/>
    <w:uiPriority w:val="99"/>
    <w:semiHidden/>
    <w:unhideWhenUsed/>
    <w:rsid w:val="00041B27"/>
  </w:style>
  <w:style w:type="numbering" w:customStyle="1" w:styleId="NoList41121">
    <w:name w:val="No List41121"/>
    <w:next w:val="NoList"/>
    <w:uiPriority w:val="99"/>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uiPriority w:val="99"/>
    <w:semiHidden/>
    <w:unhideWhenUsed/>
    <w:rsid w:val="00041B27"/>
  </w:style>
  <w:style w:type="numbering" w:customStyle="1" w:styleId="NoList12121">
    <w:name w:val="No List12121"/>
    <w:next w:val="NoList"/>
    <w:uiPriority w:val="99"/>
    <w:semiHidden/>
    <w:unhideWhenUsed/>
    <w:rsid w:val="00041B27"/>
  </w:style>
  <w:style w:type="numbering" w:customStyle="1" w:styleId="NoList22121">
    <w:name w:val="No List22121"/>
    <w:next w:val="NoList"/>
    <w:uiPriority w:val="99"/>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uiPriority w:val="99"/>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uiPriority w:val="99"/>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uiPriority w:val="99"/>
    <w:semiHidden/>
    <w:unhideWhenUsed/>
    <w:rsid w:val="00041B27"/>
  </w:style>
  <w:style w:type="numbering" w:customStyle="1" w:styleId="NoList641">
    <w:name w:val="No List641"/>
    <w:next w:val="NoList"/>
    <w:uiPriority w:val="99"/>
    <w:semiHidden/>
    <w:unhideWhenUsed/>
    <w:rsid w:val="00041B27"/>
  </w:style>
  <w:style w:type="numbering" w:customStyle="1" w:styleId="NoList741">
    <w:name w:val="No List741"/>
    <w:next w:val="NoList"/>
    <w:uiPriority w:val="99"/>
    <w:semiHidden/>
    <w:unhideWhenUsed/>
    <w:rsid w:val="00041B27"/>
  </w:style>
  <w:style w:type="numbering" w:customStyle="1" w:styleId="NoList831">
    <w:name w:val="No List831"/>
    <w:next w:val="NoList"/>
    <w:uiPriority w:val="99"/>
    <w:semiHidden/>
    <w:unhideWhenUsed/>
    <w:rsid w:val="00041B27"/>
  </w:style>
  <w:style w:type="numbering" w:customStyle="1" w:styleId="NoList931">
    <w:name w:val="No List931"/>
    <w:next w:val="NoList"/>
    <w:uiPriority w:val="99"/>
    <w:semiHidden/>
    <w:unhideWhenUsed/>
    <w:rsid w:val="00041B27"/>
  </w:style>
  <w:style w:type="numbering" w:customStyle="1" w:styleId="NoList1141">
    <w:name w:val="No List1141"/>
    <w:next w:val="NoList"/>
    <w:uiPriority w:val="99"/>
    <w:semiHidden/>
    <w:unhideWhenUsed/>
    <w:rsid w:val="00041B27"/>
  </w:style>
  <w:style w:type="numbering" w:customStyle="1" w:styleId="NoList2141">
    <w:name w:val="No List2141"/>
    <w:next w:val="NoList"/>
    <w:uiPriority w:val="99"/>
    <w:semiHidden/>
    <w:unhideWhenUsed/>
    <w:rsid w:val="00041B27"/>
  </w:style>
  <w:style w:type="numbering" w:customStyle="1" w:styleId="NoList3141">
    <w:name w:val="No List3141"/>
    <w:next w:val="NoList"/>
    <w:uiPriority w:val="99"/>
    <w:semiHidden/>
    <w:unhideWhenUsed/>
    <w:rsid w:val="00041B27"/>
  </w:style>
  <w:style w:type="numbering" w:customStyle="1" w:styleId="NoList4141">
    <w:name w:val="No List4141"/>
    <w:next w:val="NoList"/>
    <w:uiPriority w:val="99"/>
    <w:semiHidden/>
    <w:unhideWhenUsed/>
    <w:rsid w:val="00041B27"/>
  </w:style>
  <w:style w:type="numbering" w:customStyle="1" w:styleId="NoList5131">
    <w:name w:val="No List5131"/>
    <w:next w:val="NoList"/>
    <w:uiPriority w:val="99"/>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uiPriority w:val="99"/>
    <w:semiHidden/>
    <w:unhideWhenUsed/>
    <w:rsid w:val="00041B27"/>
  </w:style>
  <w:style w:type="numbering" w:customStyle="1" w:styleId="LFO1931">
    <w:name w:val="LFO1931"/>
    <w:basedOn w:val="NoList"/>
    <w:rsid w:val="00041B27"/>
  </w:style>
  <w:style w:type="numbering" w:customStyle="1" w:styleId="NoList1021">
    <w:name w:val="No List1021"/>
    <w:next w:val="NoList"/>
    <w:uiPriority w:val="99"/>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uiPriority w:val="99"/>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uiPriority w:val="99"/>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basedOn w:val="DefaultParagraphFont"/>
    <w:semiHidden/>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uiPriority w:val="99"/>
    <w:semiHidden/>
    <w:unhideWhenUsed/>
    <w:rsid w:val="00041B27"/>
  </w:style>
  <w:style w:type="numbering" w:customStyle="1" w:styleId="NoList361">
    <w:name w:val="No List361"/>
    <w:next w:val="NoList"/>
    <w:uiPriority w:val="99"/>
    <w:semiHidden/>
    <w:unhideWhenUsed/>
    <w:rsid w:val="00041B27"/>
  </w:style>
  <w:style w:type="numbering" w:customStyle="1" w:styleId="NoList1151">
    <w:name w:val="No List1151"/>
    <w:next w:val="NoList"/>
    <w:uiPriority w:val="99"/>
    <w:semiHidden/>
    <w:unhideWhenUsed/>
    <w:rsid w:val="00041B27"/>
  </w:style>
  <w:style w:type="numbering" w:customStyle="1" w:styleId="NoList461">
    <w:name w:val="No List461"/>
    <w:next w:val="NoList"/>
    <w:uiPriority w:val="99"/>
    <w:semiHidden/>
    <w:unhideWhenUsed/>
    <w:rsid w:val="00041B27"/>
  </w:style>
  <w:style w:type="numbering" w:customStyle="1" w:styleId="NoList551">
    <w:name w:val="No List551"/>
    <w:next w:val="NoList"/>
    <w:uiPriority w:val="99"/>
    <w:semiHidden/>
    <w:unhideWhenUsed/>
    <w:rsid w:val="00041B27"/>
  </w:style>
  <w:style w:type="numbering" w:customStyle="1" w:styleId="NoList11151">
    <w:name w:val="No List11151"/>
    <w:next w:val="NoList"/>
    <w:uiPriority w:val="99"/>
    <w:semiHidden/>
    <w:unhideWhenUsed/>
    <w:rsid w:val="00041B27"/>
  </w:style>
  <w:style w:type="numbering" w:customStyle="1" w:styleId="NoList2151">
    <w:name w:val="No List2151"/>
    <w:next w:val="NoList"/>
    <w:uiPriority w:val="99"/>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uiPriority w:val="99"/>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uiPriority w:val="99"/>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uiPriority w:val="99"/>
    <w:semiHidden/>
    <w:unhideWhenUsed/>
    <w:rsid w:val="00041B27"/>
  </w:style>
  <w:style w:type="numbering" w:customStyle="1" w:styleId="NoList941">
    <w:name w:val="No List941"/>
    <w:next w:val="NoList"/>
    <w:uiPriority w:val="99"/>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uiPriority w:val="99"/>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uiPriority w:val="99"/>
    <w:semiHidden/>
    <w:unhideWhenUsed/>
    <w:rsid w:val="00041B27"/>
  </w:style>
  <w:style w:type="numbering" w:customStyle="1" w:styleId="NoList2311">
    <w:name w:val="No List2311"/>
    <w:next w:val="NoList"/>
    <w:uiPriority w:val="99"/>
    <w:semiHidden/>
    <w:unhideWhenUsed/>
    <w:rsid w:val="00041B27"/>
  </w:style>
  <w:style w:type="numbering" w:customStyle="1" w:styleId="NoList3311">
    <w:name w:val="No List3311"/>
    <w:next w:val="NoList"/>
    <w:uiPriority w:val="99"/>
    <w:semiHidden/>
    <w:unhideWhenUsed/>
    <w:rsid w:val="00041B27"/>
  </w:style>
  <w:style w:type="numbering" w:customStyle="1" w:styleId="NoList4311">
    <w:name w:val="No List4311"/>
    <w:next w:val="NoList"/>
    <w:uiPriority w:val="99"/>
    <w:semiHidden/>
    <w:unhideWhenUsed/>
    <w:rsid w:val="00041B27"/>
  </w:style>
  <w:style w:type="numbering" w:customStyle="1" w:styleId="NoList5211">
    <w:name w:val="No List5211"/>
    <w:next w:val="NoList"/>
    <w:uiPriority w:val="99"/>
    <w:semiHidden/>
    <w:unhideWhenUsed/>
    <w:rsid w:val="00041B27"/>
  </w:style>
  <w:style w:type="numbering" w:customStyle="1" w:styleId="NoList6211">
    <w:name w:val="No List6211"/>
    <w:next w:val="NoList"/>
    <w:uiPriority w:val="99"/>
    <w:semiHidden/>
    <w:unhideWhenUsed/>
    <w:rsid w:val="00041B27"/>
  </w:style>
  <w:style w:type="numbering" w:customStyle="1" w:styleId="NoList7211">
    <w:name w:val="No List7211"/>
    <w:next w:val="NoList"/>
    <w:uiPriority w:val="99"/>
    <w:semiHidden/>
    <w:unhideWhenUsed/>
    <w:rsid w:val="00041B27"/>
  </w:style>
  <w:style w:type="numbering" w:customStyle="1" w:styleId="NoList11211">
    <w:name w:val="No List11211"/>
    <w:next w:val="NoList"/>
    <w:uiPriority w:val="99"/>
    <w:semiHidden/>
    <w:unhideWhenUsed/>
    <w:rsid w:val="00041B27"/>
  </w:style>
  <w:style w:type="numbering" w:customStyle="1" w:styleId="NoList21211">
    <w:name w:val="No List21211"/>
    <w:next w:val="NoList"/>
    <w:uiPriority w:val="99"/>
    <w:semiHidden/>
    <w:unhideWhenUsed/>
    <w:rsid w:val="00041B27"/>
  </w:style>
  <w:style w:type="numbering" w:customStyle="1" w:styleId="NoList31211">
    <w:name w:val="No List31211"/>
    <w:next w:val="NoList"/>
    <w:uiPriority w:val="99"/>
    <w:semiHidden/>
    <w:unhideWhenUsed/>
    <w:rsid w:val="00041B27"/>
  </w:style>
  <w:style w:type="numbering" w:customStyle="1" w:styleId="NoList41211">
    <w:name w:val="No List41211"/>
    <w:next w:val="NoList"/>
    <w:uiPriority w:val="99"/>
    <w:semiHidden/>
    <w:unhideWhenUsed/>
    <w:rsid w:val="00041B27"/>
  </w:style>
  <w:style w:type="numbering" w:customStyle="1" w:styleId="NoList51111">
    <w:name w:val="No List51111"/>
    <w:next w:val="NoList"/>
    <w:uiPriority w:val="99"/>
    <w:semiHidden/>
    <w:unhideWhenUsed/>
    <w:rsid w:val="00041B27"/>
  </w:style>
  <w:style w:type="numbering" w:customStyle="1" w:styleId="NoList61111">
    <w:name w:val="No List61111"/>
    <w:next w:val="NoList"/>
    <w:uiPriority w:val="99"/>
    <w:semiHidden/>
    <w:unhideWhenUsed/>
    <w:rsid w:val="00041B27"/>
  </w:style>
  <w:style w:type="numbering" w:customStyle="1" w:styleId="NoList71111">
    <w:name w:val="No List71111"/>
    <w:next w:val="NoList"/>
    <w:uiPriority w:val="99"/>
    <w:semiHidden/>
    <w:unhideWhenUsed/>
    <w:rsid w:val="00041B27"/>
  </w:style>
  <w:style w:type="numbering" w:customStyle="1" w:styleId="NoList81111">
    <w:name w:val="No List81111"/>
    <w:next w:val="NoList"/>
    <w:uiPriority w:val="99"/>
    <w:semiHidden/>
    <w:unhideWhenUsed/>
    <w:rsid w:val="00041B27"/>
  </w:style>
  <w:style w:type="numbering" w:customStyle="1" w:styleId="NoList12211">
    <w:name w:val="No List12211"/>
    <w:next w:val="NoList"/>
    <w:uiPriority w:val="99"/>
    <w:semiHidden/>
    <w:rsid w:val="00041B27"/>
  </w:style>
  <w:style w:type="numbering" w:customStyle="1" w:styleId="NoList111211">
    <w:name w:val="No List111211"/>
    <w:next w:val="NoList"/>
    <w:uiPriority w:val="99"/>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uiPriority w:val="99"/>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uiPriority w:val="99"/>
    <w:semiHidden/>
    <w:unhideWhenUsed/>
    <w:rsid w:val="00041B27"/>
  </w:style>
  <w:style w:type="numbering" w:customStyle="1" w:styleId="NoList211111">
    <w:name w:val="No List211111"/>
    <w:next w:val="NoList"/>
    <w:uiPriority w:val="99"/>
    <w:semiHidden/>
    <w:unhideWhenUsed/>
    <w:rsid w:val="00041B27"/>
  </w:style>
  <w:style w:type="numbering" w:customStyle="1" w:styleId="NoList311111">
    <w:name w:val="No List311111"/>
    <w:next w:val="NoList"/>
    <w:uiPriority w:val="99"/>
    <w:semiHidden/>
    <w:unhideWhenUsed/>
    <w:rsid w:val="00041B27"/>
  </w:style>
  <w:style w:type="numbering" w:customStyle="1" w:styleId="NoList411111">
    <w:name w:val="No List411111"/>
    <w:next w:val="NoList"/>
    <w:uiPriority w:val="99"/>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uiPriority w:val="99"/>
    <w:semiHidden/>
    <w:unhideWhenUsed/>
    <w:rsid w:val="00041B27"/>
  </w:style>
  <w:style w:type="numbering" w:customStyle="1" w:styleId="NoList121111">
    <w:name w:val="No List121111"/>
    <w:next w:val="NoList"/>
    <w:uiPriority w:val="99"/>
    <w:semiHidden/>
    <w:unhideWhenUsed/>
    <w:rsid w:val="00041B27"/>
  </w:style>
  <w:style w:type="numbering" w:customStyle="1" w:styleId="NoList221111">
    <w:name w:val="No List221111"/>
    <w:next w:val="NoList"/>
    <w:uiPriority w:val="99"/>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uiPriority w:val="99"/>
    <w:semiHidden/>
    <w:unhideWhenUsed/>
    <w:rsid w:val="00041B27"/>
  </w:style>
  <w:style w:type="numbering" w:customStyle="1" w:styleId="NoList1511">
    <w:name w:val="No List1511"/>
    <w:next w:val="NoList"/>
    <w:uiPriority w:val="99"/>
    <w:semiHidden/>
    <w:unhideWhenUsed/>
    <w:rsid w:val="00041B27"/>
  </w:style>
  <w:style w:type="numbering" w:customStyle="1" w:styleId="NoList2411">
    <w:name w:val="No List2411"/>
    <w:next w:val="NoList"/>
    <w:uiPriority w:val="99"/>
    <w:semiHidden/>
    <w:unhideWhenUsed/>
    <w:rsid w:val="00041B27"/>
  </w:style>
  <w:style w:type="numbering" w:customStyle="1" w:styleId="NoList3411">
    <w:name w:val="No List3411"/>
    <w:next w:val="NoList"/>
    <w:uiPriority w:val="99"/>
    <w:semiHidden/>
    <w:unhideWhenUsed/>
    <w:rsid w:val="00041B27"/>
  </w:style>
  <w:style w:type="numbering" w:customStyle="1" w:styleId="NoList4411">
    <w:name w:val="No List4411"/>
    <w:next w:val="NoList"/>
    <w:uiPriority w:val="99"/>
    <w:semiHidden/>
    <w:unhideWhenUsed/>
    <w:rsid w:val="00041B27"/>
  </w:style>
  <w:style w:type="numbering" w:customStyle="1" w:styleId="NoList5311">
    <w:name w:val="No List5311"/>
    <w:next w:val="NoList"/>
    <w:uiPriority w:val="99"/>
    <w:semiHidden/>
    <w:unhideWhenUsed/>
    <w:rsid w:val="00041B27"/>
  </w:style>
  <w:style w:type="numbering" w:customStyle="1" w:styleId="NoList6311">
    <w:name w:val="No List6311"/>
    <w:next w:val="NoList"/>
    <w:uiPriority w:val="99"/>
    <w:semiHidden/>
    <w:unhideWhenUsed/>
    <w:rsid w:val="00041B27"/>
  </w:style>
  <w:style w:type="numbering" w:customStyle="1" w:styleId="NoList7311">
    <w:name w:val="No List7311"/>
    <w:next w:val="NoList"/>
    <w:uiPriority w:val="99"/>
    <w:semiHidden/>
    <w:unhideWhenUsed/>
    <w:rsid w:val="00041B27"/>
  </w:style>
  <w:style w:type="numbering" w:customStyle="1" w:styleId="NoList8211">
    <w:name w:val="No List8211"/>
    <w:next w:val="NoList"/>
    <w:uiPriority w:val="99"/>
    <w:semiHidden/>
    <w:unhideWhenUsed/>
    <w:rsid w:val="00041B27"/>
  </w:style>
  <w:style w:type="numbering" w:customStyle="1" w:styleId="NoList9211">
    <w:name w:val="No List9211"/>
    <w:next w:val="NoList"/>
    <w:uiPriority w:val="99"/>
    <w:semiHidden/>
    <w:unhideWhenUsed/>
    <w:rsid w:val="00041B27"/>
  </w:style>
  <w:style w:type="numbering" w:customStyle="1" w:styleId="NoList11311">
    <w:name w:val="No List11311"/>
    <w:next w:val="NoList"/>
    <w:uiPriority w:val="99"/>
    <w:semiHidden/>
    <w:unhideWhenUsed/>
    <w:rsid w:val="00041B27"/>
  </w:style>
  <w:style w:type="numbering" w:customStyle="1" w:styleId="NoList21311">
    <w:name w:val="No List21311"/>
    <w:next w:val="NoList"/>
    <w:uiPriority w:val="99"/>
    <w:semiHidden/>
    <w:unhideWhenUsed/>
    <w:rsid w:val="00041B27"/>
  </w:style>
  <w:style w:type="numbering" w:customStyle="1" w:styleId="NoList31311">
    <w:name w:val="No List31311"/>
    <w:next w:val="NoList"/>
    <w:uiPriority w:val="99"/>
    <w:semiHidden/>
    <w:unhideWhenUsed/>
    <w:rsid w:val="00041B27"/>
  </w:style>
  <w:style w:type="numbering" w:customStyle="1" w:styleId="NoList41311">
    <w:name w:val="No List41311"/>
    <w:next w:val="NoList"/>
    <w:uiPriority w:val="99"/>
    <w:semiHidden/>
    <w:unhideWhenUsed/>
    <w:rsid w:val="00041B27"/>
  </w:style>
  <w:style w:type="numbering" w:customStyle="1" w:styleId="NoList51211">
    <w:name w:val="No List51211"/>
    <w:next w:val="NoList"/>
    <w:uiPriority w:val="99"/>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uiPriority w:val="99"/>
    <w:semiHidden/>
    <w:unhideWhenUsed/>
    <w:rsid w:val="00041B27"/>
  </w:style>
  <w:style w:type="numbering" w:customStyle="1" w:styleId="LFO19211">
    <w:name w:val="LFO19211"/>
    <w:basedOn w:val="NoList"/>
    <w:rsid w:val="00041B27"/>
  </w:style>
  <w:style w:type="numbering" w:customStyle="1" w:styleId="NoList10111">
    <w:name w:val="No List10111"/>
    <w:next w:val="NoList"/>
    <w:uiPriority w:val="99"/>
    <w:semiHidden/>
    <w:unhideWhenUsed/>
    <w:rsid w:val="00041B27"/>
  </w:style>
  <w:style w:type="numbering" w:customStyle="1" w:styleId="LFO191111">
    <w:name w:val="LFO191111"/>
    <w:basedOn w:val="NoList"/>
    <w:rsid w:val="00041B27"/>
  </w:style>
  <w:style w:type="numbering" w:customStyle="1" w:styleId="NoList12311">
    <w:name w:val="No List12311"/>
    <w:next w:val="NoList"/>
    <w:uiPriority w:val="99"/>
    <w:semiHidden/>
    <w:rsid w:val="00041B27"/>
  </w:style>
  <w:style w:type="numbering" w:customStyle="1" w:styleId="NoList111311">
    <w:name w:val="No List111311"/>
    <w:next w:val="NoList"/>
    <w:uiPriority w:val="99"/>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uiPriority w:val="99"/>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uiPriority w:val="99"/>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uiPriority w:val="99"/>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uiPriority w:val="99"/>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uiPriority w:val="99"/>
    <w:semiHidden/>
    <w:unhideWhenUsed/>
    <w:rsid w:val="00041B27"/>
  </w:style>
  <w:style w:type="numbering" w:customStyle="1" w:styleId="NoList9311">
    <w:name w:val="No List9311"/>
    <w:next w:val="NoList"/>
    <w:uiPriority w:val="99"/>
    <w:semiHidden/>
    <w:unhideWhenUsed/>
    <w:rsid w:val="00041B27"/>
  </w:style>
  <w:style w:type="numbering" w:customStyle="1" w:styleId="NoList11411">
    <w:name w:val="No List11411"/>
    <w:next w:val="NoList"/>
    <w:uiPriority w:val="99"/>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uiPriority w:val="99"/>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uiPriority w:val="99"/>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uiPriority w:val="99"/>
    <w:semiHidden/>
    <w:unhideWhenUsed/>
    <w:rsid w:val="00041B27"/>
  </w:style>
  <w:style w:type="numbering" w:customStyle="1" w:styleId="NoList56">
    <w:name w:val="No List56"/>
    <w:next w:val="NoList"/>
    <w:uiPriority w:val="99"/>
    <w:semiHidden/>
    <w:unhideWhenUsed/>
    <w:rsid w:val="00041B27"/>
  </w:style>
  <w:style w:type="numbering" w:customStyle="1" w:styleId="NoList1116">
    <w:name w:val="No List1116"/>
    <w:next w:val="NoList"/>
    <w:uiPriority w:val="99"/>
    <w:semiHidden/>
    <w:unhideWhenUsed/>
    <w:rsid w:val="00041B27"/>
  </w:style>
  <w:style w:type="numbering" w:customStyle="1" w:styleId="NoList216">
    <w:name w:val="No List216"/>
    <w:next w:val="NoList"/>
    <w:uiPriority w:val="99"/>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uiPriority w:val="99"/>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uiPriority w:val="99"/>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style>
  <w:style w:type="numbering" w:customStyle="1" w:styleId="NoList104">
    <w:name w:val="No List104"/>
    <w:next w:val="NoList"/>
    <w:uiPriority w:val="99"/>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041B27"/>
  </w:style>
  <w:style w:type="numbering" w:customStyle="1" w:styleId="NoList232">
    <w:name w:val="No List232"/>
    <w:next w:val="NoList"/>
    <w:uiPriority w:val="99"/>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041B27"/>
  </w:style>
  <w:style w:type="numbering" w:customStyle="1" w:styleId="NoList432">
    <w:name w:val="No List432"/>
    <w:next w:val="NoList"/>
    <w:uiPriority w:val="99"/>
    <w:semiHidden/>
    <w:unhideWhenUsed/>
    <w:rsid w:val="00041B27"/>
  </w:style>
  <w:style w:type="numbering" w:customStyle="1" w:styleId="NoList522">
    <w:name w:val="No List522"/>
    <w:next w:val="NoList"/>
    <w:uiPriority w:val="99"/>
    <w:semiHidden/>
    <w:unhideWhenUsed/>
    <w:rsid w:val="00041B27"/>
  </w:style>
  <w:style w:type="numbering" w:customStyle="1" w:styleId="NoList622">
    <w:name w:val="No List622"/>
    <w:next w:val="NoList"/>
    <w:uiPriority w:val="99"/>
    <w:semiHidden/>
    <w:unhideWhenUsed/>
    <w:rsid w:val="00041B27"/>
  </w:style>
  <w:style w:type="numbering" w:customStyle="1" w:styleId="NoList722">
    <w:name w:val="No List722"/>
    <w:next w:val="NoList"/>
    <w:uiPriority w:val="99"/>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041B27"/>
  </w:style>
  <w:style w:type="numbering" w:customStyle="1" w:styleId="NoList2122">
    <w:name w:val="No List2122"/>
    <w:next w:val="NoList"/>
    <w:uiPriority w:val="99"/>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041B27"/>
  </w:style>
  <w:style w:type="numbering" w:customStyle="1" w:styleId="NoList4122">
    <w:name w:val="No List4122"/>
    <w:next w:val="NoList"/>
    <w:uiPriority w:val="99"/>
    <w:semiHidden/>
    <w:unhideWhenUsed/>
    <w:rsid w:val="00041B27"/>
  </w:style>
  <w:style w:type="numbering" w:customStyle="1" w:styleId="NoList5112">
    <w:name w:val="No List5112"/>
    <w:next w:val="NoList"/>
    <w:uiPriority w:val="99"/>
    <w:semiHidden/>
    <w:unhideWhenUsed/>
    <w:rsid w:val="00041B27"/>
  </w:style>
  <w:style w:type="numbering" w:customStyle="1" w:styleId="NoList6112">
    <w:name w:val="No List6112"/>
    <w:next w:val="NoList"/>
    <w:uiPriority w:val="99"/>
    <w:semiHidden/>
    <w:unhideWhenUsed/>
    <w:rsid w:val="00041B27"/>
  </w:style>
  <w:style w:type="numbering" w:customStyle="1" w:styleId="NoList7112">
    <w:name w:val="No List7112"/>
    <w:next w:val="NoList"/>
    <w:uiPriority w:val="99"/>
    <w:semiHidden/>
    <w:unhideWhenUsed/>
    <w:rsid w:val="00041B27"/>
  </w:style>
  <w:style w:type="numbering" w:customStyle="1" w:styleId="NoList8112">
    <w:name w:val="No List8112"/>
    <w:next w:val="NoList"/>
    <w:uiPriority w:val="99"/>
    <w:semiHidden/>
    <w:unhideWhenUsed/>
    <w:rsid w:val="00041B27"/>
  </w:style>
  <w:style w:type="table" w:customStyle="1" w:styleId="TableGrid1223">
    <w:name w:val="Table Grid122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041B27"/>
  </w:style>
  <w:style w:type="numbering" w:customStyle="1" w:styleId="NoList11122">
    <w:name w:val="No List11122"/>
    <w:next w:val="NoList"/>
    <w:uiPriority w:val="99"/>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uiPriority w:val="99"/>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uiPriority w:val="99"/>
    <w:semiHidden/>
    <w:unhideWhenUsed/>
    <w:rsid w:val="00041B27"/>
  </w:style>
  <w:style w:type="numbering" w:customStyle="1" w:styleId="NoList21112">
    <w:name w:val="No List21112"/>
    <w:next w:val="NoList"/>
    <w:uiPriority w:val="99"/>
    <w:semiHidden/>
    <w:unhideWhenUsed/>
    <w:rsid w:val="00041B27"/>
  </w:style>
  <w:style w:type="numbering" w:customStyle="1" w:styleId="NoList31112">
    <w:name w:val="No List31112"/>
    <w:next w:val="NoList"/>
    <w:uiPriority w:val="99"/>
    <w:semiHidden/>
    <w:unhideWhenUsed/>
    <w:rsid w:val="00041B27"/>
  </w:style>
  <w:style w:type="numbering" w:customStyle="1" w:styleId="NoList41112">
    <w:name w:val="No List41112"/>
    <w:next w:val="NoList"/>
    <w:uiPriority w:val="99"/>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uiPriority w:val="99"/>
    <w:semiHidden/>
    <w:unhideWhenUsed/>
    <w:rsid w:val="00041B27"/>
  </w:style>
  <w:style w:type="numbering" w:customStyle="1" w:styleId="NoList12112">
    <w:name w:val="No List12112"/>
    <w:next w:val="NoList"/>
    <w:uiPriority w:val="99"/>
    <w:semiHidden/>
    <w:unhideWhenUsed/>
    <w:rsid w:val="00041B27"/>
  </w:style>
  <w:style w:type="numbering" w:customStyle="1" w:styleId="NoList22112">
    <w:name w:val="No List22112"/>
    <w:next w:val="NoList"/>
    <w:uiPriority w:val="99"/>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uiPriority w:val="99"/>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1B27"/>
  </w:style>
  <w:style w:type="numbering" w:customStyle="1" w:styleId="NoList242">
    <w:name w:val="No List242"/>
    <w:next w:val="NoList"/>
    <w:uiPriority w:val="99"/>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41B27"/>
  </w:style>
  <w:style w:type="numbering" w:customStyle="1" w:styleId="NoList632">
    <w:name w:val="No List632"/>
    <w:next w:val="NoList"/>
    <w:uiPriority w:val="99"/>
    <w:semiHidden/>
    <w:unhideWhenUsed/>
    <w:rsid w:val="00041B27"/>
  </w:style>
  <w:style w:type="numbering" w:customStyle="1" w:styleId="NoList732">
    <w:name w:val="No List732"/>
    <w:next w:val="NoList"/>
    <w:uiPriority w:val="99"/>
    <w:semiHidden/>
    <w:unhideWhenUsed/>
    <w:rsid w:val="00041B27"/>
  </w:style>
  <w:style w:type="numbering" w:customStyle="1" w:styleId="NoList822">
    <w:name w:val="No List822"/>
    <w:next w:val="NoList"/>
    <w:uiPriority w:val="99"/>
    <w:semiHidden/>
    <w:unhideWhenUsed/>
    <w:rsid w:val="00041B27"/>
  </w:style>
  <w:style w:type="numbering" w:customStyle="1" w:styleId="NoList922">
    <w:name w:val="No List922"/>
    <w:next w:val="NoList"/>
    <w:uiPriority w:val="99"/>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1B27"/>
  </w:style>
  <w:style w:type="numbering" w:customStyle="1" w:styleId="NoList2132">
    <w:name w:val="No List2132"/>
    <w:next w:val="NoList"/>
    <w:uiPriority w:val="99"/>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041B27"/>
  </w:style>
  <w:style w:type="numbering" w:customStyle="1" w:styleId="NoList4132">
    <w:name w:val="No List4132"/>
    <w:next w:val="NoList"/>
    <w:uiPriority w:val="99"/>
    <w:semiHidden/>
    <w:unhideWhenUsed/>
    <w:rsid w:val="00041B27"/>
  </w:style>
  <w:style w:type="numbering" w:customStyle="1" w:styleId="NoList5122">
    <w:name w:val="No List5122"/>
    <w:next w:val="NoList"/>
    <w:uiPriority w:val="99"/>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uiPriority w:val="99"/>
    <w:semiHidden/>
    <w:unhideWhenUsed/>
    <w:rsid w:val="00041B27"/>
  </w:style>
  <w:style w:type="numbering" w:customStyle="1" w:styleId="LFO1922">
    <w:name w:val="LFO1922"/>
    <w:basedOn w:val="NoList"/>
    <w:rsid w:val="00041B27"/>
  </w:style>
  <w:style w:type="numbering" w:customStyle="1" w:styleId="NoList1012">
    <w:name w:val="No List1012"/>
    <w:next w:val="NoList"/>
    <w:uiPriority w:val="99"/>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uiPriority w:val="99"/>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uiPriority w:val="99"/>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uiPriority w:val="99"/>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uiPriority w:val="99"/>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uiPriority w:val="99"/>
    <w:semiHidden/>
    <w:unhideWhenUsed/>
    <w:rsid w:val="00041B27"/>
  </w:style>
  <w:style w:type="numbering" w:customStyle="1" w:styleId="NoList932">
    <w:name w:val="No List932"/>
    <w:next w:val="NoList"/>
    <w:uiPriority w:val="99"/>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uiPriority w:val="99"/>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uiPriority w:val="99"/>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uiPriority w:val="99"/>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uiPriority w:val="99"/>
    <w:semiHidden/>
    <w:unhideWhenUsed/>
    <w:rsid w:val="00041B27"/>
  </w:style>
  <w:style w:type="numbering" w:customStyle="1" w:styleId="NoList2312">
    <w:name w:val="No List2312"/>
    <w:next w:val="NoList"/>
    <w:uiPriority w:val="99"/>
    <w:semiHidden/>
    <w:unhideWhenUsed/>
    <w:rsid w:val="00041B27"/>
  </w:style>
  <w:style w:type="numbering" w:customStyle="1" w:styleId="NoList3312">
    <w:name w:val="No List3312"/>
    <w:next w:val="NoList"/>
    <w:uiPriority w:val="99"/>
    <w:semiHidden/>
    <w:unhideWhenUsed/>
    <w:rsid w:val="00041B27"/>
  </w:style>
  <w:style w:type="numbering" w:customStyle="1" w:styleId="NoList4312">
    <w:name w:val="No List4312"/>
    <w:next w:val="NoList"/>
    <w:uiPriority w:val="99"/>
    <w:semiHidden/>
    <w:unhideWhenUsed/>
    <w:rsid w:val="00041B27"/>
  </w:style>
  <w:style w:type="numbering" w:customStyle="1" w:styleId="NoList5212">
    <w:name w:val="No List5212"/>
    <w:next w:val="NoList"/>
    <w:uiPriority w:val="99"/>
    <w:semiHidden/>
    <w:unhideWhenUsed/>
    <w:rsid w:val="00041B27"/>
  </w:style>
  <w:style w:type="numbering" w:customStyle="1" w:styleId="NoList6212">
    <w:name w:val="No List6212"/>
    <w:next w:val="NoList"/>
    <w:uiPriority w:val="99"/>
    <w:semiHidden/>
    <w:unhideWhenUsed/>
    <w:rsid w:val="00041B27"/>
  </w:style>
  <w:style w:type="numbering" w:customStyle="1" w:styleId="NoList7212">
    <w:name w:val="No List7212"/>
    <w:next w:val="NoList"/>
    <w:uiPriority w:val="99"/>
    <w:semiHidden/>
    <w:unhideWhenUsed/>
    <w:rsid w:val="00041B27"/>
  </w:style>
  <w:style w:type="numbering" w:customStyle="1" w:styleId="NoList11212">
    <w:name w:val="No List11212"/>
    <w:next w:val="NoList"/>
    <w:uiPriority w:val="99"/>
    <w:semiHidden/>
    <w:unhideWhenUsed/>
    <w:rsid w:val="00041B27"/>
  </w:style>
  <w:style w:type="numbering" w:customStyle="1" w:styleId="NoList21212">
    <w:name w:val="No List21212"/>
    <w:next w:val="NoList"/>
    <w:uiPriority w:val="99"/>
    <w:semiHidden/>
    <w:unhideWhenUsed/>
    <w:rsid w:val="00041B27"/>
  </w:style>
  <w:style w:type="numbering" w:customStyle="1" w:styleId="NoList31212">
    <w:name w:val="No List31212"/>
    <w:next w:val="NoList"/>
    <w:uiPriority w:val="99"/>
    <w:semiHidden/>
    <w:unhideWhenUsed/>
    <w:rsid w:val="00041B27"/>
  </w:style>
  <w:style w:type="numbering" w:customStyle="1" w:styleId="NoList41212">
    <w:name w:val="No List41212"/>
    <w:next w:val="NoList"/>
    <w:uiPriority w:val="99"/>
    <w:semiHidden/>
    <w:unhideWhenUsed/>
    <w:rsid w:val="00041B27"/>
  </w:style>
  <w:style w:type="numbering" w:customStyle="1" w:styleId="NoList51112">
    <w:name w:val="No List51112"/>
    <w:next w:val="NoList"/>
    <w:uiPriority w:val="99"/>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uiPriority w:val="99"/>
    <w:semiHidden/>
    <w:rsid w:val="00041B27"/>
  </w:style>
  <w:style w:type="numbering" w:customStyle="1" w:styleId="NoList111212">
    <w:name w:val="No List111212"/>
    <w:next w:val="NoList"/>
    <w:uiPriority w:val="99"/>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uiPriority w:val="99"/>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uiPriority w:val="99"/>
    <w:semiHidden/>
    <w:unhideWhenUsed/>
    <w:rsid w:val="00041B27"/>
  </w:style>
  <w:style w:type="numbering" w:customStyle="1" w:styleId="NoList1512">
    <w:name w:val="No List1512"/>
    <w:next w:val="NoList"/>
    <w:uiPriority w:val="99"/>
    <w:semiHidden/>
    <w:unhideWhenUsed/>
    <w:rsid w:val="00041B27"/>
  </w:style>
  <w:style w:type="numbering" w:customStyle="1" w:styleId="NoList2412">
    <w:name w:val="No List2412"/>
    <w:next w:val="NoList"/>
    <w:uiPriority w:val="99"/>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uiPriority w:val="99"/>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uiPriority w:val="99"/>
    <w:semiHidden/>
    <w:unhideWhenUsed/>
    <w:rsid w:val="00041B27"/>
  </w:style>
  <w:style w:type="numbering" w:customStyle="1" w:styleId="NoList9212">
    <w:name w:val="No List9212"/>
    <w:next w:val="NoList"/>
    <w:uiPriority w:val="99"/>
    <w:semiHidden/>
    <w:unhideWhenUsed/>
    <w:rsid w:val="00041B27"/>
  </w:style>
  <w:style w:type="numbering" w:customStyle="1" w:styleId="NoList11312">
    <w:name w:val="No List11312"/>
    <w:next w:val="NoList"/>
    <w:uiPriority w:val="99"/>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uiPriority w:val="99"/>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uiPriority w:val="99"/>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uiPriority w:val="99"/>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uiPriority w:val="99"/>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uiPriority w:val="99"/>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6"/>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7"/>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041B27"/>
  </w:style>
  <w:style w:type="numbering" w:customStyle="1" w:styleId="NoList3111111">
    <w:name w:val="No List3111111"/>
    <w:next w:val="NoList"/>
    <w:uiPriority w:val="99"/>
    <w:semiHidden/>
    <w:unhideWhenUsed/>
    <w:rsid w:val="00041B27"/>
  </w:style>
  <w:style w:type="numbering" w:customStyle="1" w:styleId="NoList4111111">
    <w:name w:val="No List4111111"/>
    <w:next w:val="NoList"/>
    <w:uiPriority w:val="99"/>
    <w:semiHidden/>
    <w:unhideWhenUsed/>
    <w:rsid w:val="00041B27"/>
  </w:style>
  <w:style w:type="numbering" w:customStyle="1" w:styleId="NoList11111111">
    <w:name w:val="No List11111111"/>
    <w:next w:val="NoList"/>
    <w:uiPriority w:val="99"/>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3.emf"/><Relationship Id="rId26" Type="http://schemas.openxmlformats.org/officeDocument/2006/relationships/oleObject" Target="embeddings/oleObject5.bin"/><Relationship Id="rId39" Type="http://schemas.openxmlformats.org/officeDocument/2006/relationships/image" Target="media/image19.png"/><Relationship Id="rId21" Type="http://schemas.openxmlformats.org/officeDocument/2006/relationships/image" Target="media/image6.wmf"/><Relationship Id="rId34" Type="http://schemas.openxmlformats.org/officeDocument/2006/relationships/image" Target="media/image14.emf"/><Relationship Id="rId42" Type="http://schemas.openxmlformats.org/officeDocument/2006/relationships/oleObject" Target="embeddings/oleObject8.bin"/><Relationship Id="rId47"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image" Target="media/image25.wmf"/><Relationship Id="rId63" Type="http://schemas.openxmlformats.org/officeDocument/2006/relationships/image" Target="media/image29.wmf"/><Relationship Id="rId68" Type="http://schemas.openxmlformats.org/officeDocument/2006/relationships/oleObject" Target="embeddings/oleObject23.bin"/><Relationship Id="rId76" Type="http://schemas.openxmlformats.org/officeDocument/2006/relationships/oleObject" Target="embeddings/oleObject28.bin"/><Relationship Id="rId7" Type="http://schemas.openxmlformats.org/officeDocument/2006/relationships/footnotes" Target="footnotes.xml"/><Relationship Id="rId71" Type="http://schemas.openxmlformats.org/officeDocument/2006/relationships/oleObject" Target="embeddings/oleObject25.bin"/><Relationship Id="rId2" Type="http://schemas.openxmlformats.org/officeDocument/2006/relationships/customXml" Target="../customXml/item1.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9" Type="http://schemas.openxmlformats.org/officeDocument/2006/relationships/image" Target="media/image9.png"/><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2.emf"/><Relationship Id="rId37" Type="http://schemas.openxmlformats.org/officeDocument/2006/relationships/image" Target="media/image17.png"/><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4.wmf"/><Relationship Id="rId58" Type="http://schemas.openxmlformats.org/officeDocument/2006/relationships/oleObject" Target="embeddings/oleObject18.bin"/><Relationship Id="rId66" Type="http://schemas.openxmlformats.org/officeDocument/2006/relationships/oleObject" Target="embeddings/oleObject22.bin"/><Relationship Id="rId74" Type="http://schemas.openxmlformats.org/officeDocument/2006/relationships/image" Target="media/image34.w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wmf"/><Relationship Id="rId10" Type="http://schemas.openxmlformats.org/officeDocument/2006/relationships/oleObject" Target="embeddings/oleObject1.bin"/><Relationship Id="rId19" Type="http://schemas.openxmlformats.org/officeDocument/2006/relationships/image" Target="media/image4.jpeg"/><Relationship Id="rId31" Type="http://schemas.openxmlformats.org/officeDocument/2006/relationships/image" Target="media/image11.emf"/><Relationship Id="rId44" Type="http://schemas.openxmlformats.org/officeDocument/2006/relationships/oleObject" Target="embeddings/oleObject10.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0.wmf"/><Relationship Id="rId73" Type="http://schemas.openxmlformats.org/officeDocument/2006/relationships/oleObject" Target="embeddings/oleObject26.bin"/><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oleObject" Target="embeddings/oleObject2.bin"/><Relationship Id="rId27" Type="http://schemas.openxmlformats.org/officeDocument/2006/relationships/image" Target="media/image8.wmf"/><Relationship Id="rId30" Type="http://schemas.openxmlformats.org/officeDocument/2006/relationships/image" Target="media/image10.png"/><Relationship Id="rId35" Type="http://schemas.openxmlformats.org/officeDocument/2006/relationships/image" Target="media/image15.emf"/><Relationship Id="rId43" Type="http://schemas.openxmlformats.org/officeDocument/2006/relationships/oleObject" Target="embeddings/oleObject9.bin"/><Relationship Id="rId48" Type="http://schemas.openxmlformats.org/officeDocument/2006/relationships/oleObject" Target="embeddings/oleObject13.bin"/><Relationship Id="rId56" Type="http://schemas.openxmlformats.org/officeDocument/2006/relationships/oleObject" Target="embeddings/oleObject17.bin"/><Relationship Id="rId64" Type="http://schemas.openxmlformats.org/officeDocument/2006/relationships/oleObject" Target="embeddings/oleObject21.bin"/><Relationship Id="rId69" Type="http://schemas.openxmlformats.org/officeDocument/2006/relationships/image" Target="media/image32.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3.w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5" Type="http://schemas.openxmlformats.org/officeDocument/2006/relationships/image" Target="media/image7.wmf"/><Relationship Id="rId33" Type="http://schemas.openxmlformats.org/officeDocument/2006/relationships/image" Target="media/image13.emf"/><Relationship Id="rId38" Type="http://schemas.openxmlformats.org/officeDocument/2006/relationships/image" Target="media/image18.png"/><Relationship Id="rId46" Type="http://schemas.openxmlformats.org/officeDocument/2006/relationships/oleObject" Target="embeddings/oleObject12.bin"/><Relationship Id="rId59" Type="http://schemas.openxmlformats.org/officeDocument/2006/relationships/image" Target="media/image27.wmf"/><Relationship Id="rId67" Type="http://schemas.openxmlformats.org/officeDocument/2006/relationships/image" Target="media/image31.wmf"/><Relationship Id="rId20" Type="http://schemas.openxmlformats.org/officeDocument/2006/relationships/image" Target="media/image5.png"/><Relationship Id="rId41" Type="http://schemas.openxmlformats.org/officeDocument/2006/relationships/oleObject" Target="embeddings/oleObject7.bin"/><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oleObject" Target="embeddings/oleObject2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image" Target="media/image16.emf"/><Relationship Id="rId49" Type="http://schemas.openxmlformats.org/officeDocument/2006/relationships/image" Target="media/image22.wmf"/><Relationship Id="rId57" Type="http://schemas.openxmlformats.org/officeDocument/2006/relationships/image" Target="media/image2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TotalTime>
  <Pages>123</Pages>
  <Words>38301</Words>
  <Characters>218320</Characters>
  <Application>Microsoft Office Word</Application>
  <DocSecurity>0</DocSecurity>
  <Lines>1819</Lines>
  <Paragraphs>512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256109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80</cp:revision>
  <cp:lastPrinted>2019-02-25T14:05:00Z</cp:lastPrinted>
  <dcterms:created xsi:type="dcterms:W3CDTF">2024-06-28T08:12:00Z</dcterms:created>
  <dcterms:modified xsi:type="dcterms:W3CDTF">2025-03-28T20:54:00Z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